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1B5D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7E4A3D3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57A7AE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C8A9E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F2A1D9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BEFA10" w14:textId="77777777" w:rsidR="00A86E74" w:rsidRPr="0021577B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728BEC2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CF0C600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E8E2D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052264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1A93F832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A54DD6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r w:rsidRPr="00617EC8">
        <w:rPr>
          <w:b/>
          <w:bCs/>
          <w:sz w:val="40"/>
          <w:szCs w:val="40"/>
        </w:rPr>
        <w:t>Vintcom Technology Public Company Limited</w:t>
      </w:r>
    </w:p>
    <w:p w14:paraId="15A7E303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r w:rsidRPr="00617EC8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617EC8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617EC8" w:rsidRDefault="00A84C94" w:rsidP="005471B4">
      <w:pPr>
        <w:spacing w:line="240" w:lineRule="atLeast"/>
        <w:jc w:val="center"/>
      </w:pPr>
    </w:p>
    <w:p w14:paraId="53506060" w14:textId="77777777" w:rsidR="00361DB9" w:rsidRPr="00617EC8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17EC8">
        <w:rPr>
          <w:spacing w:val="-3"/>
          <w:szCs w:val="36"/>
        </w:rPr>
        <w:t>Condensed interim financial statements</w:t>
      </w:r>
    </w:p>
    <w:p w14:paraId="4D8E3391" w14:textId="77777777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>for the three-month period ended</w:t>
      </w:r>
    </w:p>
    <w:p w14:paraId="635D22B5" w14:textId="085E0AD6" w:rsidR="00361DB9" w:rsidRPr="00617EC8" w:rsidRDefault="00361DB9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617EC8">
        <w:rPr>
          <w:sz w:val="36"/>
          <w:szCs w:val="36"/>
        </w:rPr>
        <w:t>31 March 202</w:t>
      </w:r>
      <w:r w:rsidR="00F42C03" w:rsidRPr="00617EC8">
        <w:rPr>
          <w:rFonts w:hint="cs"/>
          <w:sz w:val="36"/>
          <w:szCs w:val="36"/>
          <w:cs/>
          <w:lang w:bidi="th-TH"/>
        </w:rPr>
        <w:t>3</w:t>
      </w:r>
    </w:p>
    <w:p w14:paraId="07095C37" w14:textId="77777777" w:rsidR="00361DB9" w:rsidRPr="00617EC8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>and</w:t>
      </w:r>
    </w:p>
    <w:p w14:paraId="0D235106" w14:textId="77777777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pacing w:val="-3"/>
          <w:sz w:val="36"/>
          <w:szCs w:val="36"/>
        </w:rPr>
        <w:t xml:space="preserve">Independent auditor’s review report </w:t>
      </w:r>
      <w:r w:rsidRPr="00617EC8">
        <w:rPr>
          <w:spacing w:val="-3"/>
          <w:sz w:val="36"/>
          <w:szCs w:val="36"/>
        </w:rPr>
        <w:br/>
      </w:r>
    </w:p>
    <w:p w14:paraId="38AD6461" w14:textId="77777777" w:rsidR="00FA7344" w:rsidRPr="00617EC8" w:rsidRDefault="00FA7344" w:rsidP="005471B4">
      <w:pPr>
        <w:spacing w:line="240" w:lineRule="atLeast"/>
        <w:jc w:val="center"/>
      </w:pPr>
    </w:p>
    <w:p w14:paraId="6EF0A398" w14:textId="77777777" w:rsidR="00A634DE" w:rsidRPr="00617EC8" w:rsidRDefault="00A634DE" w:rsidP="005471B4">
      <w:pPr>
        <w:spacing w:line="240" w:lineRule="atLeast"/>
        <w:jc w:val="center"/>
      </w:pPr>
    </w:p>
    <w:p w14:paraId="20C0ED90" w14:textId="77777777" w:rsidR="00A634DE" w:rsidRPr="00617EC8" w:rsidRDefault="00A634DE" w:rsidP="005471B4">
      <w:pPr>
        <w:spacing w:line="240" w:lineRule="atLeast"/>
        <w:jc w:val="center"/>
      </w:pPr>
    </w:p>
    <w:p w14:paraId="24668428" w14:textId="77777777" w:rsidR="00A634DE" w:rsidRPr="00617EC8" w:rsidRDefault="00A634DE" w:rsidP="005471B4">
      <w:pPr>
        <w:spacing w:line="240" w:lineRule="atLeast"/>
        <w:jc w:val="center"/>
      </w:pPr>
    </w:p>
    <w:p w14:paraId="0BE8BA04" w14:textId="77777777" w:rsidR="00A634DE" w:rsidRPr="00617EC8" w:rsidRDefault="00A634DE" w:rsidP="005471B4">
      <w:pPr>
        <w:spacing w:line="240" w:lineRule="atLeast"/>
        <w:jc w:val="center"/>
        <w:sectPr w:rsidR="00A634DE" w:rsidRPr="00617EC8" w:rsidSect="000E649D">
          <w:footerReference w:type="default" r:id="rId10"/>
          <w:footerReference w:type="first" r:id="rId11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617EC8" w:rsidRDefault="00A84C94" w:rsidP="005471B4">
      <w:pPr>
        <w:spacing w:line="240" w:lineRule="atLeast"/>
        <w:jc w:val="center"/>
      </w:pPr>
    </w:p>
    <w:p w14:paraId="5AFCCF40" w14:textId="77777777" w:rsidR="00E8437C" w:rsidRPr="00617EC8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617EC8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617EC8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617EC8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617EC8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617EC8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  <w:r w:rsidRPr="00617EC8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617EC8" w:rsidRDefault="006158E8" w:rsidP="006158E8">
      <w:pPr>
        <w:jc w:val="both"/>
        <w:rPr>
          <w:b/>
          <w:bCs/>
        </w:rPr>
      </w:pPr>
    </w:p>
    <w:p w14:paraId="1394B626" w14:textId="77777777" w:rsidR="009323AA" w:rsidRPr="00617EC8" w:rsidRDefault="009323AA" w:rsidP="006158E8">
      <w:pPr>
        <w:jc w:val="both"/>
        <w:rPr>
          <w:b/>
          <w:bCs/>
        </w:rPr>
      </w:pPr>
    </w:p>
    <w:p w14:paraId="4B1C8A19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  <w:r w:rsidRPr="00617EC8">
        <w:rPr>
          <w:b/>
          <w:bCs/>
        </w:rPr>
        <w:t xml:space="preserve">To the Board of Directors of </w:t>
      </w:r>
      <w:r w:rsidRPr="00617EC8">
        <w:rPr>
          <w:rFonts w:cs="Angsana New"/>
          <w:b/>
          <w:bCs/>
          <w:lang w:bidi="th-TH"/>
        </w:rPr>
        <w:t>Vintcom Technology Public Company Limited</w:t>
      </w:r>
    </w:p>
    <w:p w14:paraId="20EAC710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0706F7CF" w14:textId="12DA2BEF" w:rsidR="00361DB9" w:rsidRPr="00617EC8" w:rsidRDefault="00361DB9" w:rsidP="00361DB9">
      <w:pPr>
        <w:jc w:val="both"/>
        <w:rPr>
          <w:rFonts w:cs="Angsana New"/>
          <w:lang w:bidi="th-TH"/>
        </w:rPr>
      </w:pPr>
      <w:r w:rsidRPr="00617EC8">
        <w:rPr>
          <w:rFonts w:cs="Angsana New"/>
          <w:lang w:bidi="th-TH"/>
        </w:rPr>
        <w:t>I have reviewed the accompanying consolidated and separate statements of financial position</w:t>
      </w:r>
      <w:r w:rsidRPr="00617EC8">
        <w:rPr>
          <w:rFonts w:cs="Angsana New"/>
          <w:color w:val="0000FF"/>
          <w:lang w:bidi="th-TH"/>
        </w:rPr>
        <w:t xml:space="preserve"> </w:t>
      </w:r>
      <w:r w:rsidRPr="00617EC8">
        <w:rPr>
          <w:rFonts w:cs="Angsana New"/>
          <w:lang w:bidi="th-TH"/>
        </w:rPr>
        <w:t xml:space="preserve">of Vintcom Technology Public Company Limited and its subsidiaries, and of Vintcom Technology Public Company Limited, respectively, as at </w:t>
      </w:r>
      <w:r w:rsidRPr="00617EC8">
        <w:rPr>
          <w:rFonts w:cs="Angsana New"/>
          <w:color w:val="000000" w:themeColor="text1"/>
          <w:lang w:bidi="th-TH"/>
        </w:rPr>
        <w:t>31 March 202</w:t>
      </w:r>
      <w:r w:rsidR="00D10822">
        <w:rPr>
          <w:rFonts w:cs="Angsana New"/>
          <w:color w:val="000000" w:themeColor="text1"/>
          <w:lang w:bidi="th-TH"/>
        </w:rPr>
        <w:t>3</w:t>
      </w:r>
      <w:r w:rsidRPr="00617EC8">
        <w:rPr>
          <w:rFonts w:cs="Angsana New"/>
          <w:color w:val="000000" w:themeColor="text1"/>
          <w:lang w:bidi="th-TH"/>
        </w:rPr>
        <w:t>; the</w:t>
      </w:r>
      <w:r w:rsidRPr="00617EC8">
        <w:rPr>
          <w:rFonts w:cs="Angsana New"/>
          <w:lang w:bidi="th-TH"/>
        </w:rPr>
        <w:t xml:space="preserve"> </w:t>
      </w:r>
      <w:r w:rsidRPr="00617EC8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617EC8">
        <w:rPr>
          <w:szCs w:val="22"/>
        </w:rPr>
        <w:t>of comprehensive income</w:t>
      </w:r>
      <w:r w:rsidRPr="00617EC8">
        <w:rPr>
          <w:rFonts w:cs="Angsana New"/>
          <w:szCs w:val="28"/>
          <w:lang w:val="en-US" w:bidi="th-TH"/>
        </w:rPr>
        <w:t xml:space="preserve">, </w:t>
      </w:r>
      <w:r w:rsidRPr="00617EC8">
        <w:rPr>
          <w:rFonts w:cs="Angsana New"/>
          <w:lang w:bidi="th-TH"/>
        </w:rPr>
        <w:t xml:space="preserve">changes in equity and cash flows for the three-month </w:t>
      </w:r>
      <w:r w:rsidRPr="00617EC8">
        <w:rPr>
          <w:szCs w:val="22"/>
        </w:rPr>
        <w:t xml:space="preserve">period ended 31 </w:t>
      </w:r>
      <w:r w:rsidRPr="00920965">
        <w:rPr>
          <w:rFonts w:cs="Angsana New"/>
          <w:lang w:bidi="th-TH"/>
        </w:rPr>
        <w:t>March 202</w:t>
      </w:r>
      <w:r w:rsidR="00920965">
        <w:rPr>
          <w:rFonts w:cs="Angsana New"/>
          <w:lang w:bidi="th-TH"/>
        </w:rPr>
        <w:t>3</w:t>
      </w:r>
      <w:r w:rsidRPr="00617EC8">
        <w:rPr>
          <w:rFonts w:cs="Angsana New"/>
          <w:lang w:bidi="th-TH"/>
        </w:rPr>
        <w:t xml:space="preserve">, and condensed notes (“interim financial information”). </w:t>
      </w:r>
      <w:r w:rsidRPr="00617EC8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617EC8">
        <w:rPr>
          <w:rFonts w:cs="Angsana New"/>
          <w:i/>
          <w:iCs/>
          <w:lang w:bidi="th-TH"/>
        </w:rPr>
        <w:t xml:space="preserve"> </w:t>
      </w:r>
    </w:p>
    <w:p w14:paraId="54C48E75" w14:textId="77777777" w:rsidR="006158E8" w:rsidRPr="00617EC8" w:rsidRDefault="006158E8" w:rsidP="006158E8">
      <w:pPr>
        <w:pStyle w:val="RNormal"/>
        <w:rPr>
          <w:lang w:val="en-GB"/>
        </w:rPr>
      </w:pPr>
    </w:p>
    <w:p w14:paraId="139A0310" w14:textId="77777777" w:rsidR="006158E8" w:rsidRPr="00617EC8" w:rsidRDefault="006158E8" w:rsidP="006158E8">
      <w:pPr>
        <w:jc w:val="both"/>
        <w:rPr>
          <w:i/>
        </w:rPr>
      </w:pPr>
      <w:r w:rsidRPr="00617EC8">
        <w:rPr>
          <w:i/>
        </w:rPr>
        <w:t>Scope of Review</w:t>
      </w:r>
    </w:p>
    <w:p w14:paraId="16742726" w14:textId="77777777" w:rsidR="006158E8" w:rsidRPr="00617EC8" w:rsidRDefault="006158E8" w:rsidP="006158E8">
      <w:pPr>
        <w:jc w:val="both"/>
      </w:pPr>
    </w:p>
    <w:p w14:paraId="010EA856" w14:textId="77777777" w:rsidR="006158E8" w:rsidRPr="00617EC8" w:rsidRDefault="006158E8" w:rsidP="006158E8">
      <w:pPr>
        <w:jc w:val="both"/>
        <w:rPr>
          <w:szCs w:val="22"/>
        </w:rPr>
      </w:pPr>
      <w:r w:rsidRPr="00617EC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17EC8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17EC8">
        <w:rPr>
          <w:szCs w:val="22"/>
        </w:rPr>
        <w:t xml:space="preserve">nd other review procedures. </w:t>
      </w:r>
      <w:r w:rsidRPr="00617EC8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17EC8">
        <w:rPr>
          <w:rFonts w:cs="Angsana New"/>
          <w:szCs w:val="28"/>
          <w:lang w:bidi="th-TH"/>
        </w:rPr>
        <w:t>me</w:t>
      </w:r>
      <w:r w:rsidRPr="00617EC8">
        <w:rPr>
          <w:szCs w:val="22"/>
        </w:rPr>
        <w:t xml:space="preserve"> to obtain assurance that I would become aware of all significant matters that might be identified in an audit. Accordingly, </w:t>
      </w:r>
      <w:r w:rsidRPr="00617EC8">
        <w:rPr>
          <w:rFonts w:cstheme="minorBidi"/>
          <w:szCs w:val="28"/>
          <w:lang w:bidi="th-TH"/>
        </w:rPr>
        <w:t>I</w:t>
      </w:r>
      <w:r w:rsidRPr="00617EC8">
        <w:rPr>
          <w:szCs w:val="22"/>
        </w:rPr>
        <w:t xml:space="preserve"> do not express an audit opinion.</w:t>
      </w:r>
    </w:p>
    <w:p w14:paraId="2A5CA251" w14:textId="77777777" w:rsidR="006158E8" w:rsidRPr="00617EC8" w:rsidRDefault="006158E8" w:rsidP="006158E8">
      <w:pPr>
        <w:jc w:val="both"/>
      </w:pPr>
    </w:p>
    <w:p w14:paraId="3ECBC44F" w14:textId="77777777" w:rsidR="006158E8" w:rsidRPr="00617EC8" w:rsidRDefault="006158E8" w:rsidP="006158E8">
      <w:pPr>
        <w:jc w:val="both"/>
        <w:rPr>
          <w:szCs w:val="22"/>
        </w:rPr>
      </w:pPr>
      <w:r w:rsidRPr="00617EC8">
        <w:rPr>
          <w:i/>
          <w:szCs w:val="22"/>
        </w:rPr>
        <w:t>Conclusion</w:t>
      </w:r>
    </w:p>
    <w:p w14:paraId="2A36E999" w14:textId="77777777" w:rsidR="006158E8" w:rsidRPr="00617EC8" w:rsidRDefault="006158E8" w:rsidP="006158E8">
      <w:pPr>
        <w:jc w:val="both"/>
      </w:pPr>
    </w:p>
    <w:p w14:paraId="17AC5B1E" w14:textId="77777777" w:rsidR="006158E8" w:rsidRPr="00617EC8" w:rsidRDefault="006158E8" w:rsidP="006158E8">
      <w:pPr>
        <w:jc w:val="both"/>
      </w:pPr>
      <w:r w:rsidRPr="00617EC8">
        <w:rPr>
          <w:szCs w:val="22"/>
        </w:rPr>
        <w:t>Based on my review, nothing has come to my attention that causes me to believe that the accompanying interim financial information</w:t>
      </w:r>
      <w:r w:rsidRPr="00617EC8">
        <w:rPr>
          <w:rFonts w:cstheme="minorBidi" w:hint="cs"/>
          <w:szCs w:val="28"/>
          <w:cs/>
          <w:lang w:bidi="th-TH"/>
        </w:rPr>
        <w:t xml:space="preserve"> </w:t>
      </w:r>
      <w:r w:rsidRPr="00617EC8">
        <w:rPr>
          <w:szCs w:val="22"/>
          <w:lang w:bidi="th-TH"/>
        </w:rPr>
        <w:t>is</w:t>
      </w:r>
      <w:r w:rsidRPr="00617EC8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617EC8" w:rsidRDefault="000236D1" w:rsidP="00C872E8">
      <w:pPr>
        <w:rPr>
          <w:i/>
          <w:szCs w:val="22"/>
        </w:rPr>
      </w:pPr>
    </w:p>
    <w:p w14:paraId="374BDCEE" w14:textId="77777777" w:rsidR="000236D1" w:rsidRPr="00617EC8" w:rsidRDefault="000236D1" w:rsidP="00C872E8">
      <w:pPr>
        <w:rPr>
          <w:i/>
          <w:szCs w:val="22"/>
        </w:rPr>
      </w:pPr>
    </w:p>
    <w:p w14:paraId="74675ADE" w14:textId="77777777" w:rsidR="000236D1" w:rsidRPr="00617EC8" w:rsidRDefault="000236D1" w:rsidP="006158E8">
      <w:pPr>
        <w:jc w:val="both"/>
      </w:pPr>
    </w:p>
    <w:p w14:paraId="3C15F0A2" w14:textId="77777777" w:rsidR="006158E8" w:rsidRPr="00617EC8" w:rsidRDefault="006158E8" w:rsidP="006158E8">
      <w:pPr>
        <w:jc w:val="both"/>
      </w:pPr>
    </w:p>
    <w:p w14:paraId="30BD459A" w14:textId="77777777" w:rsidR="006158E8" w:rsidRPr="00617EC8" w:rsidRDefault="006158E8" w:rsidP="006158E8">
      <w:pPr>
        <w:jc w:val="both"/>
      </w:pPr>
    </w:p>
    <w:p w14:paraId="6823FB1C" w14:textId="67CEE825" w:rsidR="006158E8" w:rsidRPr="00617EC8" w:rsidRDefault="006158E8" w:rsidP="006158E8">
      <w:pPr>
        <w:pStyle w:val="RNormal"/>
      </w:pPr>
      <w:r w:rsidRPr="00617EC8">
        <w:t>(</w:t>
      </w:r>
      <w:r w:rsidR="003560C0" w:rsidRPr="00617EC8">
        <w:t>Vilaivan</w:t>
      </w:r>
      <w:r w:rsidR="00502303" w:rsidRPr="00617EC8">
        <w:t xml:space="preserve"> </w:t>
      </w:r>
      <w:r w:rsidR="003560C0" w:rsidRPr="00617EC8">
        <w:t>Pholprasert</w:t>
      </w:r>
      <w:r w:rsidRPr="00617EC8">
        <w:t>)</w:t>
      </w:r>
    </w:p>
    <w:p w14:paraId="47655D07" w14:textId="77777777" w:rsidR="006158E8" w:rsidRPr="00617EC8" w:rsidRDefault="006158E8" w:rsidP="006158E8">
      <w:pPr>
        <w:pStyle w:val="RNormal"/>
        <w:rPr>
          <w:rFonts w:cstheme="minorBidi"/>
          <w:cs/>
          <w:lang w:bidi="th-TH"/>
        </w:rPr>
      </w:pPr>
      <w:r w:rsidRPr="00617EC8">
        <w:t>Certified Public Accountant</w:t>
      </w:r>
    </w:p>
    <w:p w14:paraId="16AEB90D" w14:textId="68015606" w:rsidR="006158E8" w:rsidRPr="00617EC8" w:rsidRDefault="006158E8" w:rsidP="006158E8">
      <w:pPr>
        <w:pStyle w:val="RNormal"/>
        <w:rPr>
          <w:rFonts w:cs="Angsana New"/>
          <w:lang w:bidi="th-TH"/>
        </w:rPr>
      </w:pPr>
      <w:r w:rsidRPr="00617EC8">
        <w:t xml:space="preserve">Registration No. </w:t>
      </w:r>
      <w:r w:rsidR="00CF5681" w:rsidRPr="00617EC8">
        <w:rPr>
          <w:rFonts w:cs="Angsana New"/>
          <w:lang w:bidi="th-TH"/>
        </w:rPr>
        <w:t>8420</w:t>
      </w:r>
    </w:p>
    <w:p w14:paraId="47FDE397" w14:textId="77777777" w:rsidR="00F05B84" w:rsidRPr="00617EC8" w:rsidRDefault="00F05B84" w:rsidP="006158E8">
      <w:pPr>
        <w:pStyle w:val="RNormal"/>
      </w:pPr>
    </w:p>
    <w:p w14:paraId="7210F6B6" w14:textId="77777777" w:rsidR="006158E8" w:rsidRPr="00617EC8" w:rsidRDefault="006158E8" w:rsidP="006158E8">
      <w:pPr>
        <w:pStyle w:val="RNormal"/>
      </w:pPr>
    </w:p>
    <w:p w14:paraId="0FD5A2AD" w14:textId="77777777" w:rsidR="006158E8" w:rsidRPr="00617EC8" w:rsidRDefault="006158E8" w:rsidP="006158E8">
      <w:pPr>
        <w:pStyle w:val="RNormal"/>
      </w:pPr>
      <w:r w:rsidRPr="00617EC8">
        <w:t>KPMG Phoomchai Audit Ltd.</w:t>
      </w:r>
    </w:p>
    <w:p w14:paraId="11CE7262" w14:textId="77777777" w:rsidR="006158E8" w:rsidRPr="00617EC8" w:rsidRDefault="006158E8" w:rsidP="006158E8">
      <w:pPr>
        <w:pStyle w:val="RNormal"/>
      </w:pPr>
      <w:r w:rsidRPr="00617EC8">
        <w:t>Bangkok</w:t>
      </w:r>
    </w:p>
    <w:p w14:paraId="3806E189" w14:textId="29BDA17D" w:rsidR="00B055CC" w:rsidRPr="0076217E" w:rsidRDefault="00022589" w:rsidP="00F42C03">
      <w:pPr>
        <w:pStyle w:val="RNormal"/>
      </w:pPr>
      <w:r w:rsidRPr="00617EC8">
        <w:rPr>
          <w:rFonts w:cs="Angsana New"/>
          <w:lang w:bidi="th-TH"/>
        </w:rPr>
        <w:t>12</w:t>
      </w:r>
      <w:r w:rsidR="00984A81" w:rsidRPr="00617EC8">
        <w:t xml:space="preserve"> May</w:t>
      </w:r>
      <w:r w:rsidR="00361DB9" w:rsidRPr="00617EC8">
        <w:t xml:space="preserve"> 202</w:t>
      </w:r>
      <w:r w:rsidR="00F42C03" w:rsidRPr="00617EC8">
        <w:t>3</w:t>
      </w:r>
    </w:p>
    <w:sectPr w:rsidR="00B055CC" w:rsidRPr="0076217E" w:rsidSect="0092401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/>
      <w:pgMar w:top="691" w:right="1152" w:bottom="576" w:left="1152" w:header="108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40954" w14:textId="77777777" w:rsidR="004146A3" w:rsidRDefault="004146A3">
      <w:r>
        <w:separator/>
      </w:r>
    </w:p>
  </w:endnote>
  <w:endnote w:type="continuationSeparator" w:id="0">
    <w:p w14:paraId="13570710" w14:textId="77777777" w:rsidR="004146A3" w:rsidRDefault="004146A3">
      <w:r>
        <w:continuationSeparator/>
      </w:r>
    </w:p>
  </w:endnote>
  <w:endnote w:type="continuationNotice" w:id="1">
    <w:p w14:paraId="57FCE335" w14:textId="77777777" w:rsidR="004146A3" w:rsidRDefault="004146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88675" w14:textId="77777777" w:rsidR="004146A3" w:rsidRDefault="004146A3">
      <w:r>
        <w:separator/>
      </w:r>
    </w:p>
  </w:footnote>
  <w:footnote w:type="continuationSeparator" w:id="0">
    <w:p w14:paraId="76C61D38" w14:textId="77777777" w:rsidR="004146A3" w:rsidRDefault="004146A3">
      <w:r>
        <w:continuationSeparator/>
      </w:r>
    </w:p>
  </w:footnote>
  <w:footnote w:type="continuationNotice" w:id="1">
    <w:p w14:paraId="47CBD010" w14:textId="77777777" w:rsidR="004146A3" w:rsidRDefault="004146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r>
      <w:t>Vintcom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782B" w14:textId="77777777" w:rsidR="002264AA" w:rsidRPr="00924019" w:rsidRDefault="002264AA" w:rsidP="0092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523568-2559-4DC9-9045-40FD11850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6</TotalTime>
  <Pages>2</Pages>
  <Words>307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Alisa, Langyanai</cp:lastModifiedBy>
  <cp:revision>7</cp:revision>
  <cp:lastPrinted>2022-05-06T12:41:00Z</cp:lastPrinted>
  <dcterms:created xsi:type="dcterms:W3CDTF">2023-03-24T10:39:00Z</dcterms:created>
  <dcterms:modified xsi:type="dcterms:W3CDTF">2023-05-08T14:41:00Z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