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footer2.xml" ContentType="application/vnd.openxmlformats-officedocument.wordprocessingml.footer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drawings/drawing1.xml" ContentType="application/vnd.openxmlformats-officedocument.drawingml.chartshapes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drawings/drawing2.xml" ContentType="application/vnd.openxmlformats-officedocument.drawingml.chartshapes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23" w:type="dxa"/>
        <w:tblInd w:w="288" w:type="dxa"/>
        <w:tblLook w:val="01E0" w:firstRow="1" w:lastRow="1" w:firstColumn="1" w:lastColumn="1" w:noHBand="0" w:noVBand="0"/>
      </w:tblPr>
      <w:tblGrid>
        <w:gridCol w:w="1278"/>
        <w:gridCol w:w="8145"/>
      </w:tblGrid>
      <w:tr w:rsidR="00B36D3F" w:rsidRPr="00F065D7" w14:paraId="64F8B879" w14:textId="77777777" w:rsidTr="00212863">
        <w:trPr>
          <w:tblHeader/>
        </w:trPr>
        <w:tc>
          <w:tcPr>
            <w:tcW w:w="1278" w:type="dxa"/>
          </w:tcPr>
          <w:p w14:paraId="78B5E574" w14:textId="77777777" w:rsidR="00B36D3F" w:rsidRPr="00F065D7" w:rsidRDefault="00B36D3F" w:rsidP="00BB31C9">
            <w:pPr>
              <w:pStyle w:val="BodyTextIndent2"/>
              <w:spacing w:after="0" w:line="240" w:lineRule="atLeast"/>
              <w:ind w:left="0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8145" w:type="dxa"/>
          </w:tcPr>
          <w:p w14:paraId="75309CB5" w14:textId="77777777" w:rsidR="00B36D3F" w:rsidRPr="00F065D7" w:rsidRDefault="00B36D3F" w:rsidP="0070532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สารบัญ</w:t>
            </w:r>
          </w:p>
        </w:tc>
      </w:tr>
      <w:tr w:rsidR="00B36D3F" w:rsidRPr="00F065D7" w14:paraId="5A14948E" w14:textId="77777777" w:rsidTr="00212863">
        <w:trPr>
          <w:tblHeader/>
        </w:trPr>
        <w:tc>
          <w:tcPr>
            <w:tcW w:w="1278" w:type="dxa"/>
          </w:tcPr>
          <w:p w14:paraId="34C9E960" w14:textId="77777777" w:rsidR="00B36D3F" w:rsidRPr="00F065D7" w:rsidRDefault="00B36D3F" w:rsidP="00BB31C9">
            <w:pPr>
              <w:pStyle w:val="BodyTextIndent2"/>
              <w:spacing w:after="0" w:line="240" w:lineRule="atLeast"/>
              <w:ind w:left="0"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410AE589" w14:textId="77777777" w:rsidR="00B36D3F" w:rsidRPr="00F065D7" w:rsidRDefault="00B36D3F" w:rsidP="00705323">
            <w:pPr>
              <w:pStyle w:val="BodyTextIndent2"/>
              <w:tabs>
                <w:tab w:val="left" w:pos="540"/>
              </w:tabs>
              <w:spacing w:after="0" w:line="240" w:lineRule="auto"/>
              <w:ind w:left="162" w:right="-4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B36D3F" w:rsidRPr="00F065D7" w14:paraId="27721DEC" w14:textId="77777777" w:rsidTr="00B17529">
        <w:tc>
          <w:tcPr>
            <w:tcW w:w="1278" w:type="dxa"/>
            <w:vAlign w:val="center"/>
          </w:tcPr>
          <w:p w14:paraId="6293F8FB" w14:textId="77777777" w:rsidR="00B36D3F" w:rsidRPr="00F065D7" w:rsidRDefault="00B36D3F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61C39684" w14:textId="77777777" w:rsidR="00B36D3F" w:rsidRPr="00F065D7" w:rsidRDefault="00B36D3F" w:rsidP="0070532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val="en-US"/>
              </w:rPr>
              <w:t>ข้อมูลทั่วไป</w:t>
            </w:r>
          </w:p>
        </w:tc>
      </w:tr>
      <w:tr w:rsidR="00B64D42" w:rsidRPr="00F065D7" w14:paraId="2A1B9D7F" w14:textId="77777777" w:rsidTr="00B17529">
        <w:tc>
          <w:tcPr>
            <w:tcW w:w="1278" w:type="dxa"/>
            <w:vAlign w:val="center"/>
          </w:tcPr>
          <w:p w14:paraId="5FF2A3A6" w14:textId="77777777" w:rsidR="00B64D42" w:rsidRPr="00F065D7" w:rsidRDefault="00B64D42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7A7D0AFE" w14:textId="77777777" w:rsidR="00B64D42" w:rsidRPr="00F065D7" w:rsidRDefault="00B64D42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เกณฑ์การจัดทำงบการเงิน</w:t>
            </w:r>
            <w:r w:rsidR="00ED511E"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ระหว่างกาล</w:t>
            </w:r>
          </w:p>
        </w:tc>
      </w:tr>
      <w:tr w:rsidR="00D95B24" w:rsidRPr="00F065D7" w14:paraId="7183B919" w14:textId="77777777" w:rsidTr="00B17529">
        <w:tc>
          <w:tcPr>
            <w:tcW w:w="1278" w:type="dxa"/>
            <w:vAlign w:val="center"/>
          </w:tcPr>
          <w:p w14:paraId="0075E848" w14:textId="77777777" w:rsidR="00D95B24" w:rsidRPr="00F065D7" w:rsidRDefault="00D95B24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465CCF26" w14:textId="77777777" w:rsidR="00D95B24" w:rsidRPr="00F065D7" w:rsidRDefault="00074A4B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</w:t>
            </w:r>
            <w:r w:rsidR="00D95B24"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หรือกิจการที่เกี่ยวข้องกัน</w:t>
            </w:r>
          </w:p>
        </w:tc>
      </w:tr>
      <w:tr w:rsidR="00B64D42" w:rsidRPr="00F065D7" w14:paraId="4CB8D6F6" w14:textId="77777777" w:rsidTr="00B17529">
        <w:tc>
          <w:tcPr>
            <w:tcW w:w="1278" w:type="dxa"/>
            <w:vAlign w:val="center"/>
          </w:tcPr>
          <w:p w14:paraId="6560E6A5" w14:textId="77777777" w:rsidR="00B64D42" w:rsidRPr="00F065D7" w:rsidRDefault="00B64D42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517D3DCE" w14:textId="5B8C2951" w:rsidR="00B64D42" w:rsidRPr="00F065D7" w:rsidRDefault="00435427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สินทรัพย์ทางการเงิน</w:t>
            </w:r>
            <w:r w:rsidR="00C12743"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</w:t>
            </w:r>
          </w:p>
        </w:tc>
      </w:tr>
      <w:tr w:rsidR="00B64D42" w:rsidRPr="00F065D7" w14:paraId="3B874C0E" w14:textId="77777777" w:rsidTr="00B17529">
        <w:tc>
          <w:tcPr>
            <w:tcW w:w="1278" w:type="dxa"/>
            <w:vAlign w:val="center"/>
          </w:tcPr>
          <w:p w14:paraId="3658DA2C" w14:textId="77777777" w:rsidR="00B64D42" w:rsidRPr="00F065D7" w:rsidRDefault="00B64D42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09B68E8C" w14:textId="77777777" w:rsidR="00B64D42" w:rsidRPr="00F065D7" w:rsidRDefault="000277D8" w:rsidP="000277D8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เงินลงทุนในบริษัทร่วมและการร่วมค้า</w:t>
            </w:r>
          </w:p>
        </w:tc>
      </w:tr>
      <w:tr w:rsidR="00ED511E" w:rsidRPr="00F065D7" w14:paraId="5BCB062A" w14:textId="77777777" w:rsidTr="00B17529">
        <w:tc>
          <w:tcPr>
            <w:tcW w:w="1278" w:type="dxa"/>
            <w:vAlign w:val="center"/>
          </w:tcPr>
          <w:p w14:paraId="507D7B98" w14:textId="77777777" w:rsidR="00ED511E" w:rsidRPr="00F065D7" w:rsidRDefault="00ED511E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78FB4D22" w14:textId="77777777" w:rsidR="00ED511E" w:rsidRPr="00F065D7" w:rsidRDefault="00ED511E" w:rsidP="00ED511E">
            <w:pPr>
              <w:pStyle w:val="BodyTextIndent2"/>
              <w:tabs>
                <w:tab w:val="left" w:pos="1088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B64D42" w:rsidRPr="00F065D7" w14:paraId="5FDC4E71" w14:textId="77777777" w:rsidTr="00B17529">
        <w:tc>
          <w:tcPr>
            <w:tcW w:w="1278" w:type="dxa"/>
            <w:vAlign w:val="center"/>
          </w:tcPr>
          <w:p w14:paraId="16B859FE" w14:textId="77777777" w:rsidR="00B64D42" w:rsidRPr="00F065D7" w:rsidRDefault="00B64D42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39612BDB" w14:textId="77777777" w:rsidR="00B64D42" w:rsidRPr="00F065D7" w:rsidRDefault="00B64D42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ที่ดิน อาคารและอุปกรณ์ </w:t>
            </w:r>
          </w:p>
        </w:tc>
      </w:tr>
      <w:tr w:rsidR="00B6375E" w:rsidRPr="00F065D7" w14:paraId="5B693050" w14:textId="77777777" w:rsidTr="00521943">
        <w:tc>
          <w:tcPr>
            <w:tcW w:w="1278" w:type="dxa"/>
            <w:vAlign w:val="center"/>
          </w:tcPr>
          <w:p w14:paraId="43F60FC0" w14:textId="77777777" w:rsidR="00B6375E" w:rsidRPr="00F065D7" w:rsidRDefault="00B6375E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51C70720" w14:textId="77777777" w:rsidR="00B6375E" w:rsidRPr="00F065D7" w:rsidRDefault="00B6375E" w:rsidP="0052194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ส่วนงานดำเนินงานและการจำแนกรายได้</w:t>
            </w:r>
          </w:p>
        </w:tc>
      </w:tr>
      <w:tr w:rsidR="00A3478D" w:rsidRPr="00F065D7" w14:paraId="1041FC45" w14:textId="77777777" w:rsidTr="00521943">
        <w:tc>
          <w:tcPr>
            <w:tcW w:w="1278" w:type="dxa"/>
            <w:vAlign w:val="center"/>
          </w:tcPr>
          <w:p w14:paraId="7D120BB1" w14:textId="77777777" w:rsidR="00A3478D" w:rsidRPr="00F065D7" w:rsidRDefault="00A3478D" w:rsidP="00A3478D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385782CE" w14:textId="50CE03FB" w:rsidR="00A3478D" w:rsidRPr="00F065D7" w:rsidRDefault="00A3478D" w:rsidP="00A3478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  <w:tr w:rsidR="00A3478D" w:rsidRPr="00F065D7" w14:paraId="2B2363FA" w14:textId="77777777" w:rsidTr="00B17529">
        <w:tc>
          <w:tcPr>
            <w:tcW w:w="1278" w:type="dxa"/>
            <w:vAlign w:val="center"/>
          </w:tcPr>
          <w:p w14:paraId="276C960E" w14:textId="77777777" w:rsidR="00A3478D" w:rsidRPr="00F065D7" w:rsidRDefault="00A3478D" w:rsidP="00A3478D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0BC54CE3" w14:textId="42FE3717" w:rsidR="00A3478D" w:rsidRPr="00F065D7" w:rsidRDefault="00A3478D" w:rsidP="00A3478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ภาระผูกพัน</w:t>
            </w:r>
          </w:p>
        </w:tc>
      </w:tr>
      <w:tr w:rsidR="00A3478D" w:rsidRPr="00F065D7" w14:paraId="04E032B4" w14:textId="77777777" w:rsidTr="00B17529">
        <w:tc>
          <w:tcPr>
            <w:tcW w:w="1278" w:type="dxa"/>
            <w:vAlign w:val="center"/>
          </w:tcPr>
          <w:p w14:paraId="07BF3A8D" w14:textId="77777777" w:rsidR="00A3478D" w:rsidRPr="00F065D7" w:rsidRDefault="00A3478D" w:rsidP="00A3478D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4E35E6B3" w14:textId="2CF4D568" w:rsidR="00A3478D" w:rsidRPr="00F065D7" w:rsidRDefault="00A3478D" w:rsidP="00A3478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หนี้สินที่อาจเกิดขึ้น</w:t>
            </w:r>
          </w:p>
        </w:tc>
      </w:tr>
      <w:tr w:rsidR="00A3478D" w:rsidRPr="00F065D7" w14:paraId="2207ABD6" w14:textId="77777777" w:rsidTr="00B17529">
        <w:tc>
          <w:tcPr>
            <w:tcW w:w="1278" w:type="dxa"/>
            <w:vAlign w:val="center"/>
          </w:tcPr>
          <w:p w14:paraId="2805D66B" w14:textId="77777777" w:rsidR="00A3478D" w:rsidRPr="00F065D7" w:rsidRDefault="00A3478D" w:rsidP="00A3478D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02FF951A" w14:textId="226CD818" w:rsidR="00A3478D" w:rsidRPr="00F065D7" w:rsidRDefault="00A3478D" w:rsidP="00A3478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E41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เหตุการณ์ภายหลังรอบระยะเวลารายงาน</w:t>
            </w:r>
          </w:p>
        </w:tc>
      </w:tr>
    </w:tbl>
    <w:p w14:paraId="589E5447" w14:textId="77777777" w:rsidR="00B36D3F" w:rsidRPr="00F065D7" w:rsidRDefault="00B36D3F" w:rsidP="00DF3C09">
      <w:pPr>
        <w:tabs>
          <w:tab w:val="left" w:pos="810"/>
          <w:tab w:val="left" w:pos="5220"/>
        </w:tabs>
        <w:spacing w:line="240" w:lineRule="auto"/>
        <w:ind w:left="810" w:right="-43" w:hanging="270"/>
        <w:rPr>
          <w:rFonts w:asciiTheme="majorBidi" w:hAnsiTheme="majorBidi" w:cstheme="majorBidi"/>
          <w:sz w:val="30"/>
          <w:szCs w:val="30"/>
          <w:lang w:val="en-US"/>
        </w:rPr>
      </w:pPr>
      <w:r w:rsidRPr="00F065D7">
        <w:rPr>
          <w:rFonts w:ascii="Angsana New" w:hAnsi="Angsana New"/>
          <w:b/>
          <w:bCs/>
          <w:sz w:val="30"/>
          <w:szCs w:val="30"/>
          <w:lang w:val="en-US"/>
        </w:rPr>
        <w:br w:type="page"/>
      </w:r>
      <w:r w:rsidRPr="00F065D7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หมายเหตุประกอบงบการเงินเป็นส่วนหนึ่งของงบการเงิน</w:t>
      </w:r>
      <w:r w:rsidR="00A02F25" w:rsidRPr="00F065D7">
        <w:rPr>
          <w:rFonts w:asciiTheme="majorBidi" w:hAnsiTheme="majorBidi" w:cstheme="majorBidi" w:hint="cs"/>
          <w:sz w:val="30"/>
          <w:szCs w:val="30"/>
          <w:cs/>
          <w:lang w:val="en-US"/>
        </w:rPr>
        <w:t>ระหว่างกาล</w:t>
      </w:r>
      <w:r w:rsidRPr="00F065D7">
        <w:rPr>
          <w:rFonts w:asciiTheme="majorBidi" w:hAnsiTheme="majorBidi" w:cstheme="majorBidi"/>
          <w:sz w:val="30"/>
          <w:szCs w:val="30"/>
          <w:cs/>
          <w:lang w:val="en-US"/>
        </w:rPr>
        <w:t>นี้</w:t>
      </w:r>
    </w:p>
    <w:p w14:paraId="4D141FC1" w14:textId="77777777" w:rsidR="00142C8F" w:rsidRPr="00F065D7" w:rsidRDefault="00142C8F" w:rsidP="00142C8F">
      <w:pPr>
        <w:tabs>
          <w:tab w:val="left" w:pos="810"/>
          <w:tab w:val="left" w:pos="5220"/>
        </w:tabs>
        <w:spacing w:line="240" w:lineRule="auto"/>
        <w:ind w:left="810" w:right="-43" w:hanging="270"/>
        <w:rPr>
          <w:rFonts w:asciiTheme="majorBidi" w:hAnsiTheme="majorBidi" w:cstheme="majorBidi"/>
          <w:sz w:val="30"/>
          <w:szCs w:val="30"/>
          <w:lang w:val="en-US"/>
        </w:rPr>
      </w:pPr>
    </w:p>
    <w:p w14:paraId="1813018A" w14:textId="30A8F28D" w:rsidR="00142C8F" w:rsidRPr="004A1772" w:rsidRDefault="00142C8F" w:rsidP="00142C8F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4A1772">
        <w:rPr>
          <w:rFonts w:ascii="Angsana New" w:hAnsi="Angsana New"/>
          <w:sz w:val="30"/>
          <w:szCs w:val="30"/>
          <w:cs/>
        </w:rPr>
        <w:t>งบการเงิน</w:t>
      </w:r>
      <w:r w:rsidRPr="004A1772">
        <w:rPr>
          <w:rFonts w:ascii="Angsana New" w:hAnsi="Angsana New" w:hint="cs"/>
          <w:sz w:val="30"/>
          <w:szCs w:val="30"/>
          <w:cs/>
        </w:rPr>
        <w:t>ระหว่างกาล</w:t>
      </w:r>
      <w:r w:rsidRPr="004A1772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</w:t>
      </w:r>
      <w:r w:rsidR="00C90AB7" w:rsidRPr="004A1772">
        <w:rPr>
          <w:rFonts w:ascii="Angsana New" w:hAnsi="Angsana New" w:hint="cs"/>
          <w:sz w:val="30"/>
          <w:szCs w:val="30"/>
          <w:cs/>
        </w:rPr>
        <w:t>คณะกรรมการบริษัท</w:t>
      </w:r>
      <w:r w:rsidRPr="004A1772">
        <w:rPr>
          <w:rFonts w:ascii="Angsana New" w:hAnsi="Angsana New"/>
          <w:sz w:val="30"/>
          <w:szCs w:val="30"/>
          <w:cs/>
        </w:rPr>
        <w:t>เมื่อวันที่</w:t>
      </w:r>
      <w:r w:rsidR="00E35DB9" w:rsidRPr="004A1772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E6EF4">
        <w:rPr>
          <w:rFonts w:ascii="Angsana New" w:hAnsi="Angsana New"/>
          <w:sz w:val="30"/>
          <w:szCs w:val="30"/>
          <w:lang w:val="en-US"/>
        </w:rPr>
        <w:t>10</w:t>
      </w:r>
      <w:r w:rsidR="001F60BD" w:rsidRPr="004A1772">
        <w:rPr>
          <w:rFonts w:ascii="Angsana New" w:hAnsi="Angsana New"/>
          <w:sz w:val="30"/>
          <w:szCs w:val="30"/>
          <w:lang w:val="en-US"/>
        </w:rPr>
        <w:t xml:space="preserve"> </w:t>
      </w:r>
      <w:r w:rsidR="00D3038D" w:rsidRPr="004A1772"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 w:rsidR="00D149E7" w:rsidRPr="004A1772">
        <w:rPr>
          <w:rFonts w:ascii="Angsana New" w:hAnsi="Angsana New"/>
          <w:sz w:val="30"/>
          <w:szCs w:val="30"/>
          <w:lang w:val="en-US"/>
        </w:rPr>
        <w:t>256</w:t>
      </w:r>
      <w:r w:rsidR="00D3038D" w:rsidRPr="004A1772">
        <w:rPr>
          <w:rFonts w:ascii="Angsana New" w:hAnsi="Angsana New"/>
          <w:sz w:val="30"/>
          <w:szCs w:val="30"/>
          <w:lang w:val="en-US"/>
        </w:rPr>
        <w:t>6</w:t>
      </w:r>
    </w:p>
    <w:p w14:paraId="2C2EB71E" w14:textId="77777777" w:rsidR="00B36D3F" w:rsidRPr="004A1772" w:rsidRDefault="00B36D3F" w:rsidP="00142C8F">
      <w:pPr>
        <w:tabs>
          <w:tab w:val="left" w:pos="540"/>
          <w:tab w:val="left" w:pos="810"/>
        </w:tabs>
        <w:spacing w:line="240" w:lineRule="auto"/>
        <w:ind w:left="540" w:right="-43" w:hanging="270"/>
        <w:rPr>
          <w:rFonts w:asciiTheme="majorBidi" w:hAnsiTheme="majorBidi" w:cstheme="majorBidi"/>
          <w:sz w:val="30"/>
          <w:szCs w:val="30"/>
          <w:lang w:val="en-US"/>
        </w:rPr>
      </w:pPr>
    </w:p>
    <w:p w14:paraId="1733C547" w14:textId="77777777" w:rsidR="00B36D3F" w:rsidRPr="004A1772" w:rsidRDefault="00B36D3F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4A177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3824044B" w14:textId="77777777" w:rsidR="00B36D3F" w:rsidRPr="004A1772" w:rsidRDefault="00B36D3F" w:rsidP="00142C8F">
      <w:pPr>
        <w:tabs>
          <w:tab w:val="left" w:pos="810"/>
        </w:tabs>
        <w:spacing w:line="240" w:lineRule="auto"/>
        <w:ind w:left="540" w:right="-43"/>
        <w:rPr>
          <w:rFonts w:asciiTheme="majorBidi" w:hAnsiTheme="majorBidi" w:cstheme="majorBidi"/>
          <w:sz w:val="30"/>
          <w:szCs w:val="30"/>
          <w:cs/>
        </w:rPr>
      </w:pPr>
    </w:p>
    <w:p w14:paraId="58C5805F" w14:textId="3CFB33E2" w:rsidR="00B6617F" w:rsidRPr="004A1772" w:rsidRDefault="00B6617F" w:rsidP="00B6617F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4A1772">
        <w:rPr>
          <w:rFonts w:asciiTheme="majorBidi" w:hAnsiTheme="majorBidi"/>
          <w:sz w:val="30"/>
          <w:szCs w:val="30"/>
          <w:cs/>
          <w:lang w:val="th-TH"/>
        </w:rPr>
        <w:t>บริษัท โอสถสภา จำกัด (มหาชน) “บริษัท” เป็นนิติบุคคลที่จัดตั้งขึ้นในประเทศไทย และจดทะเบียนกับ</w:t>
      </w:r>
      <w:r w:rsidRPr="004A1772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4A1772">
        <w:rPr>
          <w:rFonts w:asciiTheme="majorBidi" w:hAnsiTheme="majorBidi"/>
          <w:sz w:val="30"/>
          <w:szCs w:val="30"/>
          <w:cs/>
          <w:lang w:val="th-TH"/>
        </w:rPr>
        <w:t xml:space="preserve">ตลาดหลักทรัพย์แห่งประเทศไทย โดยมีที่อยู่จดทะเบียนของบริษัทตั้งอยู่เลขที่ </w:t>
      </w:r>
      <w:r w:rsidR="00D149E7" w:rsidRPr="004A1772">
        <w:rPr>
          <w:rFonts w:asciiTheme="majorBidi" w:hAnsiTheme="majorBidi"/>
          <w:sz w:val="30"/>
          <w:szCs w:val="30"/>
          <w:lang w:val="en-US"/>
        </w:rPr>
        <w:t>348</w:t>
      </w:r>
      <w:r w:rsidRPr="004A1772">
        <w:rPr>
          <w:rFonts w:asciiTheme="majorBidi" w:hAnsiTheme="majorBidi"/>
          <w:sz w:val="30"/>
          <w:szCs w:val="30"/>
          <w:cs/>
          <w:lang w:val="th-TH"/>
        </w:rPr>
        <w:t xml:space="preserve"> ถนนรามคำแหง แขวงหัวหมา</w:t>
      </w:r>
      <w:r w:rsidRPr="004A1772">
        <w:rPr>
          <w:rFonts w:asciiTheme="majorBidi" w:hAnsiTheme="majorBidi" w:hint="cs"/>
          <w:sz w:val="30"/>
          <w:szCs w:val="30"/>
          <w:cs/>
          <w:lang w:val="th-TH"/>
        </w:rPr>
        <w:t>ก</w:t>
      </w:r>
      <w:r w:rsidRPr="004A1772">
        <w:rPr>
          <w:rFonts w:asciiTheme="majorBidi" w:hAnsiTheme="majorBidi"/>
          <w:sz w:val="30"/>
          <w:szCs w:val="30"/>
          <w:cs/>
          <w:lang w:val="th-TH"/>
        </w:rPr>
        <w:t xml:space="preserve">เขตบางกะปิ กรุงเทพมหานคร </w:t>
      </w:r>
      <w:r w:rsidR="00D149E7" w:rsidRPr="004A1772">
        <w:rPr>
          <w:rFonts w:asciiTheme="majorBidi" w:hAnsiTheme="majorBidi"/>
          <w:sz w:val="30"/>
          <w:szCs w:val="30"/>
          <w:lang w:val="en-US"/>
        </w:rPr>
        <w:t>10240</w:t>
      </w:r>
    </w:p>
    <w:p w14:paraId="2BDA8F29" w14:textId="77777777" w:rsidR="0005074E" w:rsidRPr="004A1772" w:rsidRDefault="0005074E" w:rsidP="00142C8F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AB2D8C7" w14:textId="2218F04C" w:rsidR="00272AC4" w:rsidRPr="004A1772" w:rsidRDefault="00272AC4" w:rsidP="00272AC4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A1772">
        <w:rPr>
          <w:rFonts w:ascii="Angsana New" w:hAnsi="Angsana New" w:hint="cs"/>
          <w:sz w:val="30"/>
          <w:szCs w:val="30"/>
          <w:cs/>
        </w:rPr>
        <w:t xml:space="preserve">บริษัทและบริษัทย่อย </w:t>
      </w:r>
      <w:r w:rsidRPr="004A1772">
        <w:rPr>
          <w:rFonts w:ascii="Angsana New" w:hAnsi="Angsana New"/>
          <w:sz w:val="30"/>
          <w:szCs w:val="30"/>
        </w:rPr>
        <w:t>“</w:t>
      </w:r>
      <w:r w:rsidRPr="004A1772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4A1772">
        <w:rPr>
          <w:rFonts w:ascii="Angsana New" w:hAnsi="Angsana New"/>
          <w:sz w:val="30"/>
          <w:szCs w:val="30"/>
        </w:rPr>
        <w:t xml:space="preserve">” </w:t>
      </w:r>
      <w:r w:rsidRPr="004A1772">
        <w:rPr>
          <w:rFonts w:ascii="Angsana New" w:hAnsi="Angsana New" w:hint="cs"/>
          <w:sz w:val="30"/>
          <w:szCs w:val="30"/>
          <w:cs/>
        </w:rPr>
        <w:t>ดำเนินธุรกิจหลักคือผลิตและจำหน่ายสินค้าอุปโภคบริโภค ได้แก่</w:t>
      </w:r>
      <w:r w:rsidR="003E509D" w:rsidRPr="004A1772">
        <w:rPr>
          <w:rFonts w:ascii="Angsana New" w:hAnsi="Angsana New" w:hint="cs"/>
          <w:sz w:val="30"/>
          <w:szCs w:val="30"/>
          <w:cs/>
        </w:rPr>
        <w:t xml:space="preserve"> </w:t>
      </w:r>
      <w:r w:rsidRPr="004A1772">
        <w:rPr>
          <w:rFonts w:ascii="Angsana New" w:hAnsi="Angsana New" w:hint="cs"/>
          <w:sz w:val="30"/>
          <w:szCs w:val="30"/>
          <w:cs/>
        </w:rPr>
        <w:t>เครื่องดื่มให้พลังงานและผลิตภัณฑ์</w:t>
      </w:r>
      <w:r w:rsidR="004F20C5" w:rsidRPr="004A1772">
        <w:rPr>
          <w:rFonts w:ascii="Angsana New" w:hAnsi="Angsana New" w:hint="cs"/>
          <w:sz w:val="30"/>
          <w:szCs w:val="30"/>
          <w:cs/>
        </w:rPr>
        <w:t>ของใช้</w:t>
      </w:r>
      <w:r w:rsidRPr="004A1772">
        <w:rPr>
          <w:rFonts w:ascii="Angsana New" w:hAnsi="Angsana New" w:hint="cs"/>
          <w:sz w:val="30"/>
          <w:szCs w:val="30"/>
          <w:cs/>
        </w:rPr>
        <w:t>ส่วนบุคคล นอกจากนี้ กลุ่มบริษัทประกอบธุรกิจให้บริการรับจ้างผลิตสินค้า</w:t>
      </w:r>
      <w:r w:rsidR="00B3030A" w:rsidRPr="004A1772">
        <w:rPr>
          <w:rFonts w:ascii="Angsana New" w:hAnsi="Angsana New" w:hint="cs"/>
          <w:sz w:val="30"/>
          <w:szCs w:val="30"/>
          <w:cs/>
        </w:rPr>
        <w:t>และ</w:t>
      </w:r>
      <w:r w:rsidR="004D2BE3" w:rsidRPr="004A1772">
        <w:rPr>
          <w:rFonts w:ascii="Angsana New" w:hAnsi="Angsana New" w:hint="cs"/>
          <w:sz w:val="30"/>
          <w:szCs w:val="30"/>
          <w:cs/>
        </w:rPr>
        <w:t>จัดจำหน่ายสินค้า</w:t>
      </w:r>
      <w:r w:rsidR="00196978" w:rsidRPr="004A1772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873393" w:rsidRPr="004A1772">
        <w:rPr>
          <w:rFonts w:ascii="Angsana New" w:hAnsi="Angsana New" w:hint="cs"/>
          <w:sz w:val="30"/>
          <w:szCs w:val="30"/>
          <w:cs/>
          <w:lang w:val="en-US"/>
        </w:rPr>
        <w:t>รวมถึงให้บริการทางด้านการตลาด</w:t>
      </w:r>
    </w:p>
    <w:p w14:paraId="3A335609" w14:textId="77777777" w:rsidR="0076474E" w:rsidRPr="004A1772" w:rsidRDefault="0076474E" w:rsidP="00142C8F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5E7867F7" w14:textId="77777777" w:rsidR="00B36D3F" w:rsidRPr="004A1772" w:rsidRDefault="00B36D3F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4A177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="00A02F25" w:rsidRPr="004A1772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ระหว่างกาล</w:t>
      </w:r>
    </w:p>
    <w:p w14:paraId="2A71618A" w14:textId="7FDA575A" w:rsidR="00201B10" w:rsidRPr="004A1772" w:rsidRDefault="00201B10" w:rsidP="00914F19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43D1FFC" w14:textId="165FBE17" w:rsidR="007A7899" w:rsidRPr="004A1772" w:rsidRDefault="00201B10" w:rsidP="007A7899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4A1772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Pr="004A1772">
        <w:rPr>
          <w:rFonts w:ascii="Angsana New" w:hAnsi="Angsana New" w:hint="cs"/>
          <w:sz w:val="30"/>
          <w:szCs w:val="30"/>
          <w:cs/>
        </w:rPr>
        <w:t>แบบย่อ</w:t>
      </w:r>
      <w:r w:rsidRPr="004A1772">
        <w:rPr>
          <w:rFonts w:ascii="Angsana New" w:hAnsi="Angsana New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Pr="004A1772">
        <w:rPr>
          <w:rFonts w:ascii="Angsana New" w:hAnsi="Angsana New"/>
          <w:sz w:val="30"/>
          <w:szCs w:val="30"/>
          <w:cs/>
        </w:rPr>
        <w:br/>
        <w:t>หมายเหตุประกอบงบการเงินระหว่างกาลในรูปแบบย่อ</w:t>
      </w:r>
      <w:r w:rsidRPr="004A1772">
        <w:rPr>
          <w:rFonts w:ascii="Angsana New" w:hAnsi="Angsana New" w:hint="cs"/>
          <w:sz w:val="30"/>
          <w:szCs w:val="30"/>
          <w:cs/>
        </w:rPr>
        <w:t xml:space="preserve"> (</w:t>
      </w:r>
      <w:r w:rsidRPr="004A1772">
        <w:rPr>
          <w:rFonts w:ascii="Angsana New" w:hAnsi="Angsana New"/>
          <w:sz w:val="30"/>
          <w:szCs w:val="30"/>
        </w:rPr>
        <w:t>“</w:t>
      </w:r>
      <w:r w:rsidRPr="004A1772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Pr="004A1772">
        <w:rPr>
          <w:rFonts w:ascii="Angsana New" w:hAnsi="Angsana New"/>
          <w:sz w:val="30"/>
          <w:szCs w:val="30"/>
        </w:rPr>
        <w:t xml:space="preserve">”) </w:t>
      </w:r>
      <w:r w:rsidRPr="004A1772">
        <w:rPr>
          <w:rFonts w:ascii="Angsana New" w:hAnsi="Angsana New"/>
          <w:sz w:val="30"/>
          <w:szCs w:val="30"/>
          <w:cs/>
        </w:rPr>
        <w:t xml:space="preserve">ตามมาตรฐานการบัญชี </w:t>
      </w:r>
      <w:r w:rsidRPr="004A1772">
        <w:rPr>
          <w:rFonts w:ascii="Angsana New" w:hAnsi="Angsana New"/>
          <w:sz w:val="30"/>
          <w:szCs w:val="30"/>
          <w:cs/>
        </w:rPr>
        <w:br/>
      </w:r>
      <w:r w:rsidRPr="004A1772">
        <w:rPr>
          <w:rFonts w:ascii="Angsana New" w:hAnsi="Angsana New"/>
          <w:spacing w:val="-4"/>
          <w:sz w:val="30"/>
          <w:szCs w:val="30"/>
          <w:cs/>
        </w:rPr>
        <w:t xml:space="preserve">ฉบับที่ </w:t>
      </w:r>
      <w:r w:rsidRPr="004A1772">
        <w:rPr>
          <w:rFonts w:ascii="Angsana New" w:hAnsi="Angsana New"/>
          <w:spacing w:val="-4"/>
          <w:sz w:val="30"/>
          <w:szCs w:val="30"/>
          <w:lang w:val="en-US"/>
        </w:rPr>
        <w:t>34</w:t>
      </w:r>
      <w:r w:rsidRPr="004A1772">
        <w:rPr>
          <w:rFonts w:ascii="Angsana New" w:hAnsi="Angsana New"/>
          <w:spacing w:val="-4"/>
          <w:sz w:val="30"/>
          <w:szCs w:val="30"/>
        </w:rPr>
        <w:t xml:space="preserve"> </w:t>
      </w:r>
      <w:r w:rsidRPr="004A1772">
        <w:rPr>
          <w:rFonts w:ascii="Angsana New" w:hAnsi="Angsana New"/>
          <w:spacing w:val="-4"/>
          <w:sz w:val="30"/>
          <w:szCs w:val="30"/>
          <w:cs/>
        </w:rPr>
        <w:t xml:space="preserve">เรื่อง </w:t>
      </w:r>
      <w:r w:rsidRPr="004A1772">
        <w:rPr>
          <w:rFonts w:ascii="Angsana New" w:hAnsi="Angsana New" w:hint="cs"/>
          <w:spacing w:val="-4"/>
          <w:sz w:val="30"/>
          <w:szCs w:val="30"/>
          <w:cs/>
        </w:rPr>
        <w:t>การรายงานทาง</w:t>
      </w:r>
      <w:r w:rsidRPr="004A1772">
        <w:rPr>
          <w:rFonts w:ascii="Angsana New" w:hAnsi="Angsana New"/>
          <w:spacing w:val="-4"/>
          <w:sz w:val="30"/>
          <w:szCs w:val="30"/>
          <w:cs/>
        </w:rPr>
        <w:t xml:space="preserve">การเงินระหว่างกาล </w:t>
      </w:r>
      <w:r w:rsidRPr="004A1772">
        <w:rPr>
          <w:rFonts w:ascii="Angsana New" w:hAnsi="Angsana New"/>
          <w:spacing w:val="-4"/>
          <w:sz w:val="30"/>
          <w:szCs w:val="30"/>
        </w:rPr>
        <w:t xml:space="preserve"> </w:t>
      </w:r>
      <w:r w:rsidRPr="004A1772">
        <w:rPr>
          <w:rFonts w:ascii="Angsana New" w:hAnsi="Angsana New"/>
          <w:spacing w:val="-4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4A1772">
        <w:rPr>
          <w:rFonts w:ascii="Angsana New" w:hAnsi="Angsana New"/>
          <w:sz w:val="30"/>
          <w:szCs w:val="30"/>
          <w:cs/>
        </w:rPr>
        <w:t xml:space="preserve"> </w:t>
      </w:r>
      <w:r w:rsidRPr="004A1772">
        <w:rPr>
          <w:rFonts w:ascii="Angsana New" w:hAnsi="Angsana New" w:hint="cs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Pr="004A1772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4A1772">
        <w:rPr>
          <w:rFonts w:ascii="Angsana New" w:hAnsi="Angsana New"/>
          <w:sz w:val="30"/>
          <w:szCs w:val="30"/>
        </w:rPr>
        <w:t xml:space="preserve"> </w:t>
      </w:r>
      <w:r w:rsidRPr="004A1772">
        <w:rPr>
          <w:rFonts w:ascii="Angsana New" w:hAnsi="Angsana New"/>
          <w:sz w:val="30"/>
          <w:szCs w:val="30"/>
          <w:lang w:val="en-US"/>
        </w:rPr>
        <w:t>31</w:t>
      </w:r>
      <w:r w:rsidRPr="004A1772">
        <w:rPr>
          <w:rFonts w:ascii="Angsana New" w:hAnsi="Angsana New"/>
          <w:sz w:val="30"/>
          <w:szCs w:val="30"/>
        </w:rPr>
        <w:t xml:space="preserve"> </w:t>
      </w:r>
      <w:r w:rsidRPr="004A1772">
        <w:rPr>
          <w:rFonts w:ascii="Angsana New" w:hAnsi="Angsana New"/>
          <w:sz w:val="30"/>
          <w:szCs w:val="30"/>
          <w:cs/>
        </w:rPr>
        <w:t>ธันวาค</w:t>
      </w:r>
      <w:r w:rsidRPr="004A1772">
        <w:rPr>
          <w:rFonts w:ascii="Angsana New" w:hAnsi="Angsana New" w:hint="cs"/>
          <w:sz w:val="30"/>
          <w:szCs w:val="30"/>
          <w:cs/>
        </w:rPr>
        <w:t xml:space="preserve">ม </w:t>
      </w:r>
      <w:r w:rsidRPr="004A1772">
        <w:rPr>
          <w:rFonts w:ascii="Angsana New" w:hAnsi="Angsana New"/>
          <w:sz w:val="30"/>
          <w:szCs w:val="30"/>
          <w:lang w:val="en-US"/>
        </w:rPr>
        <w:t>256</w:t>
      </w:r>
      <w:r w:rsidR="00B9289C" w:rsidRPr="004A1772">
        <w:rPr>
          <w:rFonts w:ascii="Angsana New" w:hAnsi="Angsana New"/>
          <w:sz w:val="30"/>
          <w:szCs w:val="30"/>
          <w:lang w:val="en-US"/>
        </w:rPr>
        <w:t>5</w:t>
      </w:r>
    </w:p>
    <w:p w14:paraId="38D739AE" w14:textId="77777777" w:rsidR="00F87FDD" w:rsidRPr="004A1772" w:rsidRDefault="00F87FDD" w:rsidP="007A7899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8811C67" w14:textId="6E2D29F4" w:rsidR="00F87FDD" w:rsidRDefault="00F87FDD" w:rsidP="004B3EFE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4A1772">
        <w:rPr>
          <w:rFonts w:ascii="Angsana New" w:hAnsi="Angsana New"/>
          <w:sz w:val="30"/>
          <w:szCs w:val="30"/>
          <w:cs/>
          <w:lang w:val="en-US"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</w:t>
      </w:r>
      <w:r w:rsidR="004B3EFE" w:rsidRPr="004A1772">
        <w:rPr>
          <w:rFonts w:ascii="Angsana New" w:hAnsi="Angsana New"/>
          <w:sz w:val="30"/>
          <w:szCs w:val="30"/>
          <w:lang w:val="en-US"/>
        </w:rPr>
        <w:br/>
      </w:r>
      <w:r w:rsidRPr="004A1772">
        <w:rPr>
          <w:rFonts w:ascii="Angsana New" w:hAnsi="Angsana New"/>
          <w:sz w:val="30"/>
          <w:szCs w:val="30"/>
          <w:cs/>
          <w:lang w:val="en-US"/>
        </w:rPr>
        <w:t xml:space="preserve"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4A1772">
        <w:rPr>
          <w:rFonts w:ascii="Angsana New" w:hAnsi="Angsana New"/>
          <w:sz w:val="30"/>
          <w:szCs w:val="30"/>
          <w:lang w:val="en-US"/>
        </w:rPr>
        <w:t xml:space="preserve">31 </w:t>
      </w:r>
      <w:r w:rsidRPr="004A1772">
        <w:rPr>
          <w:rFonts w:ascii="Angsana New" w:hAnsi="Angsana New"/>
          <w:sz w:val="30"/>
          <w:szCs w:val="30"/>
          <w:cs/>
          <w:lang w:val="en-US"/>
        </w:rPr>
        <w:t xml:space="preserve">ธันวาคม </w:t>
      </w:r>
      <w:r w:rsidRPr="004A1772">
        <w:rPr>
          <w:rFonts w:ascii="Angsana New" w:hAnsi="Angsana New"/>
          <w:sz w:val="30"/>
          <w:szCs w:val="30"/>
          <w:lang w:val="en-US"/>
        </w:rPr>
        <w:t>256</w:t>
      </w:r>
      <w:r w:rsidR="00B9289C" w:rsidRPr="004A1772">
        <w:rPr>
          <w:rFonts w:ascii="Angsana New" w:hAnsi="Angsana New"/>
          <w:sz w:val="30"/>
          <w:szCs w:val="30"/>
          <w:lang w:val="en-US"/>
        </w:rPr>
        <w:t>5</w:t>
      </w:r>
    </w:p>
    <w:p w14:paraId="6E24FC81" w14:textId="4707C90F" w:rsidR="00F87FDD" w:rsidRPr="007A7899" w:rsidRDefault="00F87FDD" w:rsidP="004B3EFE">
      <w:pPr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br w:type="page"/>
      </w:r>
    </w:p>
    <w:p w14:paraId="05A5AE08" w14:textId="7D804222" w:rsidR="00B6375E" w:rsidRPr="00F065D7" w:rsidRDefault="00B6375E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14:paraId="69F4397B" w14:textId="77777777" w:rsidR="00DD11C1" w:rsidRPr="009144D7" w:rsidRDefault="00DD11C1" w:rsidP="009144D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4E0BD5" w14:textId="3E4776D2" w:rsidR="00A222B0" w:rsidRPr="00F065D7" w:rsidRDefault="00C954AB" w:rsidP="00BA5455">
      <w:pPr>
        <w:pStyle w:val="ListParagraph"/>
        <w:tabs>
          <w:tab w:val="clear" w:pos="540"/>
          <w:tab w:val="left" w:pos="900"/>
        </w:tabs>
        <w:ind w:left="540" w:firstLine="0"/>
        <w:rPr>
          <w:b w:val="0"/>
          <w:bCs w:val="0"/>
          <w:i w:val="0"/>
          <w:iCs w:val="0"/>
          <w:lang w:val="en-GB"/>
        </w:rPr>
      </w:pPr>
      <w:r w:rsidRPr="00F065D7">
        <w:rPr>
          <w:b w:val="0"/>
          <w:bCs w:val="0"/>
          <w:i w:val="0"/>
          <w:iCs w:val="0"/>
          <w:cs/>
          <w:lang w:val="en-GB"/>
        </w:rPr>
        <w:t>ความสัมพันธ์ที่มีกับ</w:t>
      </w:r>
      <w:r w:rsidRPr="00F065D7">
        <w:rPr>
          <w:rFonts w:hint="cs"/>
          <w:b w:val="0"/>
          <w:bCs w:val="0"/>
          <w:i w:val="0"/>
          <w:iCs w:val="0"/>
          <w:cs/>
          <w:lang w:val="en-GB"/>
        </w:rPr>
        <w:t>บริษัทย่อย บริ</w:t>
      </w:r>
      <w:r w:rsidR="000B2E84" w:rsidRPr="00F065D7">
        <w:rPr>
          <w:rFonts w:hint="cs"/>
          <w:b w:val="0"/>
          <w:bCs w:val="0"/>
          <w:i w:val="0"/>
          <w:iCs w:val="0"/>
          <w:cs/>
          <w:lang w:val="en-GB"/>
        </w:rPr>
        <w:t>ษัทร่วมและการ</w:t>
      </w:r>
      <w:r w:rsidR="000B2E84" w:rsidRPr="00876183">
        <w:rPr>
          <w:rFonts w:hint="cs"/>
          <w:b w:val="0"/>
          <w:bCs w:val="0"/>
          <w:i w:val="0"/>
          <w:iCs w:val="0"/>
          <w:cs/>
          <w:lang w:val="en-GB"/>
        </w:rPr>
        <w:t>ร่วมค้า</w:t>
      </w:r>
      <w:r w:rsidR="00077D95" w:rsidRPr="00876183">
        <w:rPr>
          <w:rFonts w:hint="cs"/>
          <w:b w:val="0"/>
          <w:bCs w:val="0"/>
          <w:i w:val="0"/>
          <w:iCs w:val="0"/>
          <w:cs/>
          <w:lang w:val="en-GB"/>
        </w:rPr>
        <w:t>ที่มีการเปลี่ยนแปลงอย่างมีสาระสำคัญ</w:t>
      </w:r>
      <w:r w:rsidRPr="00876183">
        <w:rPr>
          <w:rFonts w:hint="cs"/>
          <w:b w:val="0"/>
          <w:bCs w:val="0"/>
          <w:i w:val="0"/>
          <w:iCs w:val="0"/>
          <w:cs/>
          <w:lang w:val="en-GB"/>
        </w:rPr>
        <w:t>ได้</w:t>
      </w:r>
      <w:r w:rsidRPr="00F065D7">
        <w:rPr>
          <w:rFonts w:hint="cs"/>
          <w:b w:val="0"/>
          <w:bCs w:val="0"/>
          <w:i w:val="0"/>
          <w:iCs w:val="0"/>
          <w:cs/>
          <w:lang w:val="en-GB"/>
        </w:rPr>
        <w:t>เปิดเผย</w:t>
      </w:r>
      <w:r w:rsidR="00077D95">
        <w:rPr>
          <w:rFonts w:hint="cs"/>
          <w:b w:val="0"/>
          <w:bCs w:val="0"/>
          <w:i w:val="0"/>
          <w:iCs w:val="0"/>
          <w:cs/>
          <w:lang w:val="en-GB"/>
        </w:rPr>
        <w:t xml:space="preserve">              </w:t>
      </w:r>
      <w:r w:rsidRPr="00F065D7">
        <w:rPr>
          <w:rFonts w:hint="cs"/>
          <w:b w:val="0"/>
          <w:bCs w:val="0"/>
          <w:i w:val="0"/>
          <w:iCs w:val="0"/>
          <w:cs/>
          <w:lang w:val="en-GB"/>
        </w:rPr>
        <w:t>ในหมายเหตุ</w:t>
      </w:r>
      <w:r w:rsidRPr="005B0732">
        <w:rPr>
          <w:rFonts w:hint="cs"/>
          <w:b w:val="0"/>
          <w:bCs w:val="0"/>
          <w:i w:val="0"/>
          <w:iCs w:val="0"/>
          <w:cs/>
          <w:lang w:val="en-GB"/>
        </w:rPr>
        <w:t>ข้อ</w:t>
      </w:r>
      <w:r w:rsidR="00D05BB4" w:rsidRPr="005B0732">
        <w:rPr>
          <w:rFonts w:hint="cs"/>
          <w:b w:val="0"/>
          <w:bCs w:val="0"/>
          <w:i w:val="0"/>
          <w:iCs w:val="0"/>
          <w:cs/>
          <w:lang w:val="en-GB"/>
        </w:rPr>
        <w:t xml:space="preserve"> </w:t>
      </w:r>
      <w:r w:rsidR="00D149E7" w:rsidRPr="00D149E7">
        <w:rPr>
          <w:b w:val="0"/>
          <w:bCs w:val="0"/>
          <w:i w:val="0"/>
          <w:iCs w:val="0"/>
          <w:lang w:val="en-US"/>
        </w:rPr>
        <w:t>5</w:t>
      </w:r>
      <w:r w:rsidRPr="005B0732">
        <w:rPr>
          <w:rFonts w:hint="cs"/>
          <w:b w:val="0"/>
          <w:bCs w:val="0"/>
          <w:i w:val="0"/>
          <w:iCs w:val="0"/>
          <w:cs/>
          <w:lang w:val="en-GB"/>
        </w:rPr>
        <w:t xml:space="preserve"> และ </w:t>
      </w:r>
      <w:r w:rsidR="00D149E7" w:rsidRPr="00D149E7">
        <w:rPr>
          <w:b w:val="0"/>
          <w:bCs w:val="0"/>
          <w:i w:val="0"/>
          <w:iCs w:val="0"/>
          <w:lang w:val="en-US"/>
        </w:rPr>
        <w:t>6</w:t>
      </w:r>
      <w:r w:rsidRPr="00F065D7">
        <w:rPr>
          <w:rFonts w:hint="cs"/>
          <w:b w:val="0"/>
          <w:bCs w:val="0"/>
          <w:i w:val="0"/>
          <w:iCs w:val="0"/>
          <w:cs/>
          <w:lang w:val="en-GB"/>
        </w:rPr>
        <w:t xml:space="preserve"> </w:t>
      </w:r>
      <w:r w:rsidR="00B6617F" w:rsidRPr="00F065D7">
        <w:rPr>
          <w:rFonts w:hint="cs"/>
          <w:b w:val="0"/>
          <w:bCs w:val="0"/>
          <w:i w:val="0"/>
          <w:iCs w:val="0"/>
          <w:cs/>
          <w:lang w:val="en-US"/>
        </w:rPr>
        <w:t>สำหรับความสัมพันธ์กับผู้บริหารสำคัญและบุคคลหรือกิจการที่เกี่ยวข้องกันอื่นไม่ได้มี</w:t>
      </w:r>
      <w:r w:rsidR="004C38A3">
        <w:rPr>
          <w:b w:val="0"/>
          <w:bCs w:val="0"/>
          <w:i w:val="0"/>
          <w:iCs w:val="0"/>
          <w:cs/>
          <w:lang w:val="en-US"/>
        </w:rPr>
        <w:br/>
      </w:r>
      <w:r w:rsidR="00B6617F" w:rsidRPr="00F065D7">
        <w:rPr>
          <w:rFonts w:hint="cs"/>
          <w:b w:val="0"/>
          <w:bCs w:val="0"/>
          <w:i w:val="0"/>
          <w:iCs w:val="0"/>
          <w:cs/>
          <w:lang w:val="en-US"/>
        </w:rPr>
        <w:t>การเปลี่ยนแปลงอย่างมีสาระสำคัญ</w:t>
      </w:r>
    </w:p>
    <w:p w14:paraId="2228D6A7" w14:textId="77777777" w:rsidR="00A86765" w:rsidRPr="009144D7" w:rsidRDefault="00A86765" w:rsidP="009144D7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E92B990" w14:textId="75AF8EA2" w:rsidR="0059601A" w:rsidRPr="00F065D7" w:rsidRDefault="00F51EBA" w:rsidP="00435CBD">
      <w:pPr>
        <w:pStyle w:val="BodyText2"/>
        <w:ind w:left="540" w:right="18"/>
      </w:pPr>
      <w:r w:rsidRPr="00F065D7">
        <w:rPr>
          <w:cs/>
        </w:rPr>
        <w:t>รายการที่สำคัญกับบุคคลหรือกิจการที่เกี่ยวข้องกัน</w:t>
      </w:r>
      <w:r w:rsidR="009B0A6F">
        <w:rPr>
          <w:cs/>
        </w:rPr>
        <w:t>สำหรับ</w:t>
      </w:r>
      <w:r w:rsidR="00F716CE">
        <w:rPr>
          <w:rFonts w:hint="cs"/>
          <w:cs/>
        </w:rPr>
        <w:t>งวด</w:t>
      </w:r>
      <w:r w:rsidR="00F716CE">
        <w:rPr>
          <w:cs/>
        </w:rPr>
        <w:t>สามเดือนสิ้นสุดวันที่</w:t>
      </w:r>
      <w:r w:rsidR="00F716CE">
        <w:t xml:space="preserve"> </w:t>
      </w:r>
      <w:r w:rsidR="00F716CE" w:rsidRPr="00D149E7">
        <w:rPr>
          <w:lang w:val="en-US"/>
        </w:rPr>
        <w:t>31</w:t>
      </w:r>
      <w:r w:rsidR="00F716CE">
        <w:t xml:space="preserve"> </w:t>
      </w:r>
      <w:r w:rsidR="00F716CE">
        <w:rPr>
          <w:cs/>
        </w:rPr>
        <w:t>มีนาคม</w:t>
      </w:r>
      <w:r w:rsidR="00F716CE">
        <w:t xml:space="preserve"> </w:t>
      </w:r>
      <w:r w:rsidRPr="00F065D7">
        <w:rPr>
          <w:cs/>
        </w:rPr>
        <w:t>สรุปได้ดังนี้</w:t>
      </w:r>
    </w:p>
    <w:p w14:paraId="1903C9D3" w14:textId="20896489" w:rsidR="0028416E" w:rsidRPr="009144D7" w:rsidRDefault="0028416E" w:rsidP="009144D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1"/>
        <w:gridCol w:w="269"/>
        <w:gridCol w:w="1172"/>
        <w:gridCol w:w="269"/>
        <w:gridCol w:w="1170"/>
        <w:gridCol w:w="273"/>
        <w:gridCol w:w="1075"/>
      </w:tblGrid>
      <w:tr w:rsidR="0028416E" w:rsidRPr="00F065D7" w14:paraId="62808B7C" w14:textId="77777777" w:rsidTr="00A9102B">
        <w:trPr>
          <w:tblHeader/>
        </w:trPr>
        <w:tc>
          <w:tcPr>
            <w:tcW w:w="2088" w:type="pct"/>
          </w:tcPr>
          <w:p w14:paraId="244F3364" w14:textId="77777777" w:rsidR="0028416E" w:rsidRPr="00F065D7" w:rsidRDefault="0028416E" w:rsidP="00A9102B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9" w:type="pct"/>
            <w:gridSpan w:val="3"/>
          </w:tcPr>
          <w:p w14:paraId="0D735394" w14:textId="77777777" w:rsidR="0028416E" w:rsidRPr="00F065D7" w:rsidRDefault="0028416E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1C5A1CD9" w14:textId="77777777" w:rsidR="0028416E" w:rsidRPr="00F065D7" w:rsidRDefault="0028416E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8" w:type="pct"/>
            <w:gridSpan w:val="3"/>
          </w:tcPr>
          <w:p w14:paraId="481180A1" w14:textId="77777777" w:rsidR="0028416E" w:rsidRPr="00F065D7" w:rsidRDefault="0028416E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416E" w:rsidRPr="00F065D7" w14:paraId="52E37549" w14:textId="77777777" w:rsidTr="00A9102B">
        <w:trPr>
          <w:tblHeader/>
        </w:trPr>
        <w:tc>
          <w:tcPr>
            <w:tcW w:w="2088" w:type="pct"/>
          </w:tcPr>
          <w:p w14:paraId="7873FC92" w14:textId="7C96E856" w:rsidR="0028416E" w:rsidRPr="00E67B59" w:rsidRDefault="00636501" w:rsidP="00A9102B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149E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632" w:type="pct"/>
          </w:tcPr>
          <w:p w14:paraId="14AD55CB" w14:textId="31D64AF0" w:rsidR="0028416E" w:rsidRPr="00F065D7" w:rsidRDefault="00D149E7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3650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5" w:type="pct"/>
          </w:tcPr>
          <w:p w14:paraId="58C0FDD3" w14:textId="77777777" w:rsidR="0028416E" w:rsidRPr="00F065D7" w:rsidRDefault="0028416E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7ED66084" w14:textId="4558F4BC" w:rsidR="0028416E" w:rsidRPr="00F065D7" w:rsidRDefault="00D149E7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3650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5" w:type="pct"/>
          </w:tcPr>
          <w:p w14:paraId="01419221" w14:textId="77777777" w:rsidR="0028416E" w:rsidRPr="00F065D7" w:rsidRDefault="0028416E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4B8FBE4D" w14:textId="3A269A68" w:rsidR="0028416E" w:rsidRPr="00F065D7" w:rsidRDefault="00D149E7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3650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7" w:type="pct"/>
          </w:tcPr>
          <w:p w14:paraId="6484604C" w14:textId="77777777" w:rsidR="0028416E" w:rsidRPr="00F065D7" w:rsidRDefault="0028416E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0" w:type="pct"/>
          </w:tcPr>
          <w:p w14:paraId="456F1E1F" w14:textId="38EE852D" w:rsidR="0028416E" w:rsidRPr="00F065D7" w:rsidRDefault="00D149E7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3650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28416E" w:rsidRPr="00F065D7" w14:paraId="706C30FA" w14:textId="77777777" w:rsidTr="00A9102B">
        <w:trPr>
          <w:tblHeader/>
        </w:trPr>
        <w:tc>
          <w:tcPr>
            <w:tcW w:w="2088" w:type="pct"/>
          </w:tcPr>
          <w:p w14:paraId="7B174C2E" w14:textId="77777777" w:rsidR="0028416E" w:rsidRPr="00F065D7" w:rsidRDefault="0028416E" w:rsidP="00A9102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12" w:type="pct"/>
            <w:gridSpan w:val="7"/>
          </w:tcPr>
          <w:p w14:paraId="47D278AC" w14:textId="77777777" w:rsidR="0028416E" w:rsidRPr="00F065D7" w:rsidRDefault="0028416E" w:rsidP="00A9102B">
            <w:pPr>
              <w:pStyle w:val="BodyText"/>
              <w:tabs>
                <w:tab w:val="decimal" w:pos="707"/>
              </w:tabs>
              <w:spacing w:after="0"/>
              <w:ind w:left="-108" w:right="16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E4DB4" w:rsidRPr="00F065D7" w14:paraId="4C981634" w14:textId="77777777" w:rsidTr="00A9102B">
        <w:tc>
          <w:tcPr>
            <w:tcW w:w="2088" w:type="pct"/>
          </w:tcPr>
          <w:p w14:paraId="019FE681" w14:textId="77777777" w:rsidR="000E4DB4" w:rsidRPr="00F065D7" w:rsidRDefault="000E4DB4" w:rsidP="000E4DB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</w:tcPr>
          <w:p w14:paraId="6E5A83C1" w14:textId="77777777" w:rsidR="000E4DB4" w:rsidRPr="00F065D7" w:rsidRDefault="000E4DB4" w:rsidP="000E4DB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17D795A" w14:textId="77777777" w:rsidR="000E4DB4" w:rsidRPr="00F065D7" w:rsidRDefault="000E4DB4" w:rsidP="000E4DB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65A548D6" w14:textId="77777777" w:rsidR="000E4DB4" w:rsidRPr="00F065D7" w:rsidRDefault="000E4DB4" w:rsidP="000E4DB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0E81D1A" w14:textId="77777777" w:rsidR="000E4DB4" w:rsidRPr="00F065D7" w:rsidRDefault="000E4DB4" w:rsidP="000E4DB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33B11C61" w14:textId="77777777" w:rsidR="000E4DB4" w:rsidRPr="00F065D7" w:rsidRDefault="000E4DB4" w:rsidP="000E4DB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C9A75FA" w14:textId="77777777" w:rsidR="000E4DB4" w:rsidRPr="00F065D7" w:rsidRDefault="000E4DB4" w:rsidP="000E4DB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CACCF43" w14:textId="77777777" w:rsidR="000E4DB4" w:rsidRPr="00F065D7" w:rsidRDefault="000E4DB4" w:rsidP="000E4DB4">
            <w:pPr>
              <w:pStyle w:val="BodyText"/>
              <w:tabs>
                <w:tab w:val="decimal" w:pos="707"/>
              </w:tabs>
              <w:spacing w:after="0"/>
              <w:ind w:left="-108" w:right="1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34B82" w:rsidRPr="00F065D7" w14:paraId="749390A4" w14:textId="77777777" w:rsidTr="00A9102B">
        <w:tc>
          <w:tcPr>
            <w:tcW w:w="2088" w:type="pct"/>
          </w:tcPr>
          <w:p w14:paraId="0198B311" w14:textId="77777777" w:rsidR="00434B82" w:rsidRPr="00F065D7" w:rsidRDefault="00434B82" w:rsidP="00434B8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</w:tcPr>
          <w:p w14:paraId="5A1A5569" w14:textId="77777777" w:rsidR="00434B82" w:rsidRPr="00F065D7" w:rsidRDefault="00434B82" w:rsidP="00434B82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F4B8CDD" w14:textId="77777777" w:rsidR="00434B82" w:rsidRPr="00F065D7" w:rsidRDefault="00434B82" w:rsidP="00434B82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5067D8EB" w14:textId="77777777" w:rsidR="00434B82" w:rsidRPr="00F065D7" w:rsidRDefault="00434B82" w:rsidP="00434B82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AF99905" w14:textId="77777777" w:rsidR="00434B82" w:rsidRPr="00F065D7" w:rsidRDefault="00434B82" w:rsidP="00434B82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14703301" w14:textId="55700ABC" w:rsidR="00434B82" w:rsidRPr="00F065D7" w:rsidRDefault="00434B82" w:rsidP="00434B82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4B82">
              <w:rPr>
                <w:rFonts w:ascii="Angsana New" w:hAnsi="Angsana New"/>
                <w:sz w:val="30"/>
                <w:szCs w:val="30"/>
                <w:lang w:val="en-US"/>
              </w:rPr>
              <w:t xml:space="preserve"> 2,192,361 </w:t>
            </w:r>
          </w:p>
        </w:tc>
        <w:tc>
          <w:tcPr>
            <w:tcW w:w="147" w:type="pct"/>
          </w:tcPr>
          <w:p w14:paraId="2F616D34" w14:textId="77777777" w:rsidR="00434B82" w:rsidRPr="00F065D7" w:rsidRDefault="00434B82" w:rsidP="00434B8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7A73470" w14:textId="0540E59D" w:rsidR="00434B82" w:rsidRPr="00F065D7" w:rsidRDefault="00434B82" w:rsidP="00434B82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082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97082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935</w:t>
            </w:r>
            <w:r w:rsidRPr="0097082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521</w:t>
            </w:r>
            <w:r w:rsidRPr="0097082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</w:tr>
      <w:tr w:rsidR="00434B82" w:rsidRPr="00F065D7" w14:paraId="220CADB3" w14:textId="77777777" w:rsidTr="00A9102B">
        <w:tc>
          <w:tcPr>
            <w:tcW w:w="2088" w:type="pct"/>
          </w:tcPr>
          <w:p w14:paraId="5C20C941" w14:textId="77777777" w:rsidR="00434B82" w:rsidRPr="00F065D7" w:rsidRDefault="00434B82" w:rsidP="00434B8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2" w:type="pct"/>
          </w:tcPr>
          <w:p w14:paraId="70D5AF2F" w14:textId="77777777" w:rsidR="00434B82" w:rsidRPr="00F065D7" w:rsidRDefault="00434B82" w:rsidP="00434B82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0AE7F7B" w14:textId="77777777" w:rsidR="00434B82" w:rsidRPr="00F065D7" w:rsidRDefault="00434B82" w:rsidP="00434B82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515D709E" w14:textId="77777777" w:rsidR="00434B82" w:rsidRPr="00F065D7" w:rsidRDefault="00434B82" w:rsidP="00434B82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8B63C90" w14:textId="77777777" w:rsidR="00434B82" w:rsidRPr="00F065D7" w:rsidRDefault="00434B82" w:rsidP="00434B82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23E07A6" w14:textId="4658AB0F" w:rsidR="00434B82" w:rsidRPr="00F065D7" w:rsidRDefault="00434B82" w:rsidP="00434B82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4B82">
              <w:rPr>
                <w:rFonts w:ascii="Angsana New" w:hAnsi="Angsana New"/>
                <w:sz w:val="30"/>
                <w:szCs w:val="30"/>
                <w:lang w:val="en-US"/>
              </w:rPr>
              <w:t xml:space="preserve"> 1,191,087 </w:t>
            </w:r>
          </w:p>
        </w:tc>
        <w:tc>
          <w:tcPr>
            <w:tcW w:w="147" w:type="pct"/>
          </w:tcPr>
          <w:p w14:paraId="30B85302" w14:textId="77777777" w:rsidR="00434B82" w:rsidRPr="00F065D7" w:rsidRDefault="00434B82" w:rsidP="00434B8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A553631" w14:textId="25B55901" w:rsidR="00434B82" w:rsidRPr="00F065D7" w:rsidRDefault="00434B82" w:rsidP="00434B82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082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97082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587</w:t>
            </w:r>
            <w:r w:rsidRPr="0097082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106</w:t>
            </w:r>
            <w:r w:rsidRPr="0097082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</w:tr>
      <w:tr w:rsidR="00695C57" w:rsidRPr="00F065D7" w14:paraId="37994020" w14:textId="77777777" w:rsidTr="00A9102B">
        <w:tc>
          <w:tcPr>
            <w:tcW w:w="2088" w:type="pct"/>
          </w:tcPr>
          <w:p w14:paraId="6BB3F638" w14:textId="77777777" w:rsidR="00695C57" w:rsidRPr="004A1772" w:rsidRDefault="00695C57" w:rsidP="00695C57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1772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32" w:type="pct"/>
          </w:tcPr>
          <w:p w14:paraId="71F9B043" w14:textId="77777777" w:rsidR="00695C57" w:rsidRPr="004A1772" w:rsidRDefault="00695C57" w:rsidP="00695C57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2EBE62A" w14:textId="77777777" w:rsidR="00695C57" w:rsidRPr="004A1772" w:rsidRDefault="00695C57" w:rsidP="00695C5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7EE99B6A" w14:textId="77777777" w:rsidR="00695C57" w:rsidRPr="004A1772" w:rsidRDefault="00695C57" w:rsidP="00695C57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2FC409E" w14:textId="77777777" w:rsidR="00695C57" w:rsidRPr="004A1772" w:rsidRDefault="00695C57" w:rsidP="00695C5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0247EB35" w14:textId="6C50C2D4" w:rsidR="00695C57" w:rsidRPr="004A1772" w:rsidRDefault="00434B82" w:rsidP="00695C5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1772">
              <w:rPr>
                <w:rFonts w:ascii="Angsana New" w:hAnsi="Angsana New"/>
                <w:sz w:val="30"/>
                <w:szCs w:val="30"/>
                <w:cs/>
                <w:lang w:val="en-US"/>
              </w:rPr>
              <w:t>44</w:t>
            </w:r>
            <w:r w:rsidRPr="004A177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A1772">
              <w:rPr>
                <w:rFonts w:ascii="Angsana New" w:hAnsi="Angsana New"/>
                <w:sz w:val="30"/>
                <w:szCs w:val="30"/>
                <w:cs/>
                <w:lang w:val="en-US"/>
              </w:rPr>
              <w:t>445</w:t>
            </w:r>
          </w:p>
        </w:tc>
        <w:tc>
          <w:tcPr>
            <w:tcW w:w="147" w:type="pct"/>
          </w:tcPr>
          <w:p w14:paraId="1C1702C2" w14:textId="77777777" w:rsidR="00695C57" w:rsidRPr="004A1772" w:rsidRDefault="00695C57" w:rsidP="00695C5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9D1904A" w14:textId="722DE967" w:rsidR="00695C57" w:rsidRPr="004A1772" w:rsidRDefault="00695C57" w:rsidP="00695C5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1772">
              <w:rPr>
                <w:rFonts w:ascii="Angsana New" w:hAnsi="Angsana New"/>
                <w:sz w:val="30"/>
                <w:szCs w:val="30"/>
                <w:lang w:val="en-US"/>
              </w:rPr>
              <w:t xml:space="preserve"> 42,680 </w:t>
            </w:r>
          </w:p>
        </w:tc>
      </w:tr>
      <w:tr w:rsidR="004A4050" w:rsidRPr="00F065D7" w14:paraId="1F07727A" w14:textId="77777777" w:rsidTr="00A9102B">
        <w:tc>
          <w:tcPr>
            <w:tcW w:w="2088" w:type="pct"/>
          </w:tcPr>
          <w:p w14:paraId="5CA80191" w14:textId="72EA1136" w:rsidR="004A4050" w:rsidRPr="004A1772" w:rsidRDefault="004A4050" w:rsidP="004A4050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A177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รายได้ค่าสิทธิ</w:t>
            </w:r>
          </w:p>
        </w:tc>
        <w:tc>
          <w:tcPr>
            <w:tcW w:w="632" w:type="pct"/>
          </w:tcPr>
          <w:p w14:paraId="345108AB" w14:textId="06E6FD0B" w:rsidR="004A4050" w:rsidRPr="004A1772" w:rsidRDefault="004A4050" w:rsidP="004A405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3C65EAA" w14:textId="77777777" w:rsidR="004A4050" w:rsidRPr="004A1772" w:rsidRDefault="004A4050" w:rsidP="004A405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0C2A71BC" w14:textId="66864252" w:rsidR="004A4050" w:rsidRPr="004A1772" w:rsidRDefault="004A4050" w:rsidP="004A405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359E1D5" w14:textId="77777777" w:rsidR="004A4050" w:rsidRPr="004A1772" w:rsidRDefault="004A4050" w:rsidP="004A405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3A398C7C" w14:textId="36E9D536" w:rsidR="004A4050" w:rsidRPr="004A1772" w:rsidRDefault="004A4050" w:rsidP="004A405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A1772">
              <w:rPr>
                <w:rFonts w:ascii="Angsana New" w:hAnsi="Angsana New"/>
                <w:sz w:val="30"/>
                <w:szCs w:val="30"/>
                <w:lang w:val="en-US"/>
              </w:rPr>
              <w:t>6,991</w:t>
            </w:r>
          </w:p>
        </w:tc>
        <w:tc>
          <w:tcPr>
            <w:tcW w:w="147" w:type="pct"/>
          </w:tcPr>
          <w:p w14:paraId="4CCF3E4C" w14:textId="77777777" w:rsidR="004A4050" w:rsidRPr="004A1772" w:rsidRDefault="004A4050" w:rsidP="004A405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595CDDD" w14:textId="033EB775" w:rsidR="004A4050" w:rsidRPr="004A1772" w:rsidRDefault="004A4050" w:rsidP="004A405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1772">
              <w:rPr>
                <w:rFonts w:ascii="Angsana New" w:hAnsi="Angsana New"/>
                <w:sz w:val="30"/>
                <w:szCs w:val="30"/>
                <w:lang w:val="en-US"/>
              </w:rPr>
              <w:t>4,707</w:t>
            </w:r>
          </w:p>
        </w:tc>
      </w:tr>
      <w:tr w:rsidR="004A4050" w:rsidRPr="00F065D7" w14:paraId="37356335" w14:textId="77777777" w:rsidTr="00A9102B">
        <w:tc>
          <w:tcPr>
            <w:tcW w:w="2088" w:type="pct"/>
          </w:tcPr>
          <w:p w14:paraId="0D3DCBEB" w14:textId="77777777" w:rsidR="004A4050" w:rsidRPr="004A1772" w:rsidRDefault="004A4050" w:rsidP="004A4050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32" w:type="pct"/>
          </w:tcPr>
          <w:p w14:paraId="16C4A401" w14:textId="77777777" w:rsidR="004A4050" w:rsidRPr="004A1772" w:rsidRDefault="004A4050" w:rsidP="004A405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0D48598" w14:textId="77777777" w:rsidR="004A4050" w:rsidRPr="004A1772" w:rsidRDefault="004A4050" w:rsidP="004A405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4415D9C8" w14:textId="77777777" w:rsidR="004A4050" w:rsidRPr="004A1772" w:rsidRDefault="004A4050" w:rsidP="004A405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550A507" w14:textId="77777777" w:rsidR="004A4050" w:rsidRPr="004A1772" w:rsidRDefault="004A4050" w:rsidP="004A405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1D7A913" w14:textId="342AFBE1" w:rsidR="004A4050" w:rsidRPr="004A1772" w:rsidRDefault="004A4050" w:rsidP="004A405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1772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 w:rsidRPr="004A177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A1772">
              <w:rPr>
                <w:rFonts w:ascii="Angsana New" w:hAnsi="Angsana New"/>
                <w:sz w:val="30"/>
                <w:szCs w:val="30"/>
                <w:cs/>
                <w:lang w:val="en-US"/>
              </w:rPr>
              <w:t>948</w:t>
            </w:r>
          </w:p>
        </w:tc>
        <w:tc>
          <w:tcPr>
            <w:tcW w:w="147" w:type="pct"/>
          </w:tcPr>
          <w:p w14:paraId="597E2C32" w14:textId="77777777" w:rsidR="004A4050" w:rsidRPr="004A1772" w:rsidRDefault="004A4050" w:rsidP="004A405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58726263" w14:textId="031C364D" w:rsidR="004A4050" w:rsidRPr="004A1772" w:rsidRDefault="004A4050" w:rsidP="004A405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1772">
              <w:rPr>
                <w:rFonts w:ascii="Angsana New" w:hAnsi="Angsana New"/>
                <w:sz w:val="30"/>
                <w:szCs w:val="30"/>
                <w:lang w:val="en-US"/>
              </w:rPr>
              <w:t xml:space="preserve"> 3,874 </w:t>
            </w:r>
          </w:p>
        </w:tc>
      </w:tr>
      <w:tr w:rsidR="004A4050" w:rsidRPr="00F065D7" w14:paraId="275F736D" w14:textId="77777777" w:rsidTr="00A9102B">
        <w:tc>
          <w:tcPr>
            <w:tcW w:w="2088" w:type="pct"/>
          </w:tcPr>
          <w:p w14:paraId="162BA9AB" w14:textId="77777777" w:rsidR="004A4050" w:rsidRPr="004A1772" w:rsidRDefault="004A4050" w:rsidP="004A4050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1772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</w:tcPr>
          <w:p w14:paraId="2418CE8E" w14:textId="77777777" w:rsidR="004A4050" w:rsidRPr="004A1772" w:rsidRDefault="004A4050" w:rsidP="004A405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6B8D15C" w14:textId="77777777" w:rsidR="004A4050" w:rsidRPr="004A1772" w:rsidRDefault="004A4050" w:rsidP="004A405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5B44A3F7" w14:textId="77777777" w:rsidR="004A4050" w:rsidRPr="004A1772" w:rsidRDefault="004A4050" w:rsidP="004A405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35329FF" w14:textId="77777777" w:rsidR="004A4050" w:rsidRPr="004A1772" w:rsidRDefault="004A4050" w:rsidP="004A405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87F11B9" w14:textId="5286A66B" w:rsidR="004A4050" w:rsidRPr="004A1772" w:rsidRDefault="004A4050" w:rsidP="004A405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1772">
              <w:rPr>
                <w:rFonts w:ascii="Angsana New" w:hAnsi="Angsana New"/>
                <w:sz w:val="30"/>
                <w:szCs w:val="30"/>
                <w:lang w:val="en-US"/>
              </w:rPr>
              <w:t>17,558</w:t>
            </w:r>
          </w:p>
        </w:tc>
        <w:tc>
          <w:tcPr>
            <w:tcW w:w="147" w:type="pct"/>
          </w:tcPr>
          <w:p w14:paraId="1DD7CA3D" w14:textId="77777777" w:rsidR="004A4050" w:rsidRPr="004A1772" w:rsidRDefault="004A4050" w:rsidP="004A405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7A764C71" w14:textId="7AD3E0AF" w:rsidR="004A4050" w:rsidRPr="004A1772" w:rsidRDefault="004A4050" w:rsidP="004A405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  <w:lang w:val="en-US"/>
              </w:rPr>
              <w:t xml:space="preserve">7,895 </w:t>
            </w:r>
          </w:p>
        </w:tc>
      </w:tr>
      <w:tr w:rsidR="004A4050" w:rsidRPr="00F065D7" w14:paraId="5DBA14F0" w14:textId="77777777" w:rsidTr="00A9102B">
        <w:tc>
          <w:tcPr>
            <w:tcW w:w="2088" w:type="pct"/>
          </w:tcPr>
          <w:p w14:paraId="13DBF77D" w14:textId="77777777" w:rsidR="004A4050" w:rsidRPr="004A1772" w:rsidRDefault="004A4050" w:rsidP="004A4050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1772">
              <w:rPr>
                <w:rFonts w:ascii="Angsana New" w:hAnsi="Angsana New" w:hint="cs"/>
                <w:sz w:val="30"/>
                <w:szCs w:val="30"/>
                <w:cs/>
              </w:rPr>
              <w:t>รายจ่ายค่าบริหารจัดการ</w:t>
            </w:r>
          </w:p>
        </w:tc>
        <w:tc>
          <w:tcPr>
            <w:tcW w:w="632" w:type="pct"/>
          </w:tcPr>
          <w:p w14:paraId="78B2368C" w14:textId="77777777" w:rsidR="004A4050" w:rsidRPr="004A1772" w:rsidRDefault="004A4050" w:rsidP="004A405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7E38547" w14:textId="77777777" w:rsidR="004A4050" w:rsidRPr="004A1772" w:rsidRDefault="004A4050" w:rsidP="004A405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1E7CEEB4" w14:textId="77777777" w:rsidR="004A4050" w:rsidRPr="004A1772" w:rsidRDefault="004A4050" w:rsidP="004A405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9DE372C" w14:textId="77777777" w:rsidR="004A4050" w:rsidRPr="004A1772" w:rsidRDefault="004A4050" w:rsidP="004A405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1CF76D47" w14:textId="5582569A" w:rsidR="004A4050" w:rsidRPr="004A1772" w:rsidRDefault="004A4050" w:rsidP="004A405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1772">
              <w:rPr>
                <w:rFonts w:ascii="Angsana New" w:hAnsi="Angsana New"/>
                <w:sz w:val="30"/>
                <w:szCs w:val="30"/>
                <w:lang w:val="en-US"/>
              </w:rPr>
              <w:t xml:space="preserve"> 68,069 </w:t>
            </w:r>
          </w:p>
        </w:tc>
        <w:tc>
          <w:tcPr>
            <w:tcW w:w="147" w:type="pct"/>
          </w:tcPr>
          <w:p w14:paraId="5B27EB8C" w14:textId="77777777" w:rsidR="004A4050" w:rsidRPr="004A1772" w:rsidRDefault="004A4050" w:rsidP="004A405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258440E3" w14:textId="18EAD461" w:rsidR="004A4050" w:rsidRPr="004A1772" w:rsidRDefault="004A4050" w:rsidP="004A405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  <w:lang w:val="en-US"/>
              </w:rPr>
              <w:t xml:space="preserve"> 61,162 </w:t>
            </w:r>
          </w:p>
        </w:tc>
      </w:tr>
      <w:tr w:rsidR="004A4050" w:rsidRPr="00F065D7" w14:paraId="5784997C" w14:textId="77777777" w:rsidTr="00A9102B">
        <w:tc>
          <w:tcPr>
            <w:tcW w:w="2088" w:type="pct"/>
          </w:tcPr>
          <w:p w14:paraId="46C2182C" w14:textId="77777777" w:rsidR="004A4050" w:rsidRPr="004A1772" w:rsidRDefault="004A4050" w:rsidP="004A4050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1772">
              <w:rPr>
                <w:rFonts w:ascii="Angsana New" w:hAnsi="Angsana New" w:hint="cs"/>
                <w:sz w:val="30"/>
                <w:szCs w:val="30"/>
                <w:cs/>
              </w:rPr>
              <w:t>ค่าวิจัยและพัฒนา</w:t>
            </w:r>
          </w:p>
        </w:tc>
        <w:tc>
          <w:tcPr>
            <w:tcW w:w="632" w:type="pct"/>
          </w:tcPr>
          <w:p w14:paraId="1F2639C9" w14:textId="77777777" w:rsidR="004A4050" w:rsidRPr="004A1772" w:rsidRDefault="004A4050" w:rsidP="004A405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88399C8" w14:textId="77777777" w:rsidR="004A4050" w:rsidRPr="004A1772" w:rsidRDefault="004A4050" w:rsidP="004A405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0BAF4542" w14:textId="77777777" w:rsidR="004A4050" w:rsidRPr="004A1772" w:rsidRDefault="004A4050" w:rsidP="004A405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E009FE9" w14:textId="77777777" w:rsidR="004A4050" w:rsidRPr="004A1772" w:rsidRDefault="004A4050" w:rsidP="004A405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9038A8E" w14:textId="04412D49" w:rsidR="004A4050" w:rsidRPr="004A1772" w:rsidRDefault="004A4050" w:rsidP="004A405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1772">
              <w:rPr>
                <w:rFonts w:ascii="Angsana New" w:hAnsi="Angsana New"/>
                <w:sz w:val="30"/>
                <w:szCs w:val="30"/>
                <w:lang w:val="en-US"/>
              </w:rPr>
              <w:t xml:space="preserve"> 26,290 </w:t>
            </w:r>
          </w:p>
        </w:tc>
        <w:tc>
          <w:tcPr>
            <w:tcW w:w="147" w:type="pct"/>
          </w:tcPr>
          <w:p w14:paraId="77E74C6A" w14:textId="77777777" w:rsidR="004A4050" w:rsidRPr="004A1772" w:rsidRDefault="004A4050" w:rsidP="004A405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7F6B6EBF" w14:textId="03E25267" w:rsidR="004A4050" w:rsidRPr="004A1772" w:rsidRDefault="004A4050" w:rsidP="004A405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  <w:lang w:val="en-US"/>
              </w:rPr>
              <w:t xml:space="preserve">  28,694</w:t>
            </w:r>
          </w:p>
        </w:tc>
      </w:tr>
      <w:tr w:rsidR="004A4050" w:rsidRPr="00F065D7" w14:paraId="32FF3005" w14:textId="77777777" w:rsidTr="00A9102B">
        <w:tc>
          <w:tcPr>
            <w:tcW w:w="2088" w:type="pct"/>
          </w:tcPr>
          <w:p w14:paraId="15010CE1" w14:textId="77777777" w:rsidR="004A4050" w:rsidRPr="004A1772" w:rsidRDefault="004A4050" w:rsidP="004A4050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1772">
              <w:rPr>
                <w:rFonts w:ascii="Angsana New" w:hAnsi="Angsana New" w:hint="cs"/>
                <w:sz w:val="30"/>
                <w:szCs w:val="30"/>
                <w:cs/>
              </w:rPr>
              <w:t>ค่าสิทธิจ่าย</w:t>
            </w:r>
          </w:p>
        </w:tc>
        <w:tc>
          <w:tcPr>
            <w:tcW w:w="632" w:type="pct"/>
          </w:tcPr>
          <w:p w14:paraId="6457DD9E" w14:textId="77777777" w:rsidR="004A4050" w:rsidRPr="004A1772" w:rsidRDefault="004A4050" w:rsidP="004A405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9DDD3FD" w14:textId="77777777" w:rsidR="004A4050" w:rsidRPr="004A1772" w:rsidRDefault="004A4050" w:rsidP="004A405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6E1A3F5D" w14:textId="77777777" w:rsidR="004A4050" w:rsidRPr="004A1772" w:rsidRDefault="004A4050" w:rsidP="004A405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FFDC44C" w14:textId="77777777" w:rsidR="004A4050" w:rsidRPr="004A1772" w:rsidRDefault="004A4050" w:rsidP="004A405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5609F01" w14:textId="53730D1B" w:rsidR="004A4050" w:rsidRPr="004A1772" w:rsidRDefault="004A4050" w:rsidP="004A405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1772">
              <w:rPr>
                <w:rFonts w:ascii="Angsana New" w:hAnsi="Angsana New"/>
                <w:sz w:val="30"/>
                <w:szCs w:val="30"/>
                <w:lang w:val="en-US"/>
              </w:rPr>
              <w:t xml:space="preserve"> 4,595 </w:t>
            </w:r>
          </w:p>
        </w:tc>
        <w:tc>
          <w:tcPr>
            <w:tcW w:w="147" w:type="pct"/>
          </w:tcPr>
          <w:p w14:paraId="26C0CBE5" w14:textId="77777777" w:rsidR="004A4050" w:rsidRPr="004A1772" w:rsidRDefault="004A4050" w:rsidP="004A405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4D5AE48F" w14:textId="1C7FDFA2" w:rsidR="004A4050" w:rsidRPr="004A1772" w:rsidRDefault="004A4050" w:rsidP="004A405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1772">
              <w:rPr>
                <w:rFonts w:ascii="Angsana New" w:hAnsi="Angsana New"/>
                <w:sz w:val="30"/>
                <w:szCs w:val="30"/>
                <w:lang w:val="en-US"/>
              </w:rPr>
              <w:t>4,857</w:t>
            </w:r>
          </w:p>
        </w:tc>
      </w:tr>
      <w:tr w:rsidR="004A4050" w:rsidRPr="00F065D7" w14:paraId="115D8EBB" w14:textId="77777777" w:rsidTr="00A9102B">
        <w:tc>
          <w:tcPr>
            <w:tcW w:w="2088" w:type="pct"/>
          </w:tcPr>
          <w:p w14:paraId="02E20324" w14:textId="77777777" w:rsidR="004A4050" w:rsidRPr="004A1772" w:rsidRDefault="004A4050" w:rsidP="004A405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2" w:type="pct"/>
          </w:tcPr>
          <w:p w14:paraId="339F2EF5" w14:textId="77777777" w:rsidR="004A4050" w:rsidRPr="004A1772" w:rsidRDefault="004A4050" w:rsidP="004A405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CD92D4B" w14:textId="77777777" w:rsidR="004A4050" w:rsidRPr="004A1772" w:rsidRDefault="004A4050" w:rsidP="004A405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32AB813F" w14:textId="77777777" w:rsidR="004A4050" w:rsidRPr="004A1772" w:rsidRDefault="004A4050" w:rsidP="004A405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88A100C" w14:textId="77777777" w:rsidR="004A4050" w:rsidRPr="004A1772" w:rsidRDefault="004A4050" w:rsidP="004A405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396851B" w14:textId="69736C6B" w:rsidR="004A4050" w:rsidRPr="004A1772" w:rsidRDefault="004A4050" w:rsidP="004A405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1772">
              <w:rPr>
                <w:rFonts w:ascii="Angsana New" w:hAnsi="Angsana New"/>
                <w:sz w:val="30"/>
                <w:szCs w:val="30"/>
                <w:lang w:val="en-US"/>
              </w:rPr>
              <w:t>3,871</w:t>
            </w:r>
          </w:p>
        </w:tc>
        <w:tc>
          <w:tcPr>
            <w:tcW w:w="147" w:type="pct"/>
          </w:tcPr>
          <w:p w14:paraId="207D5A9E" w14:textId="77777777" w:rsidR="004A4050" w:rsidRPr="004A1772" w:rsidRDefault="004A4050" w:rsidP="004A405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040A11E7" w14:textId="3D58F029" w:rsidR="004A4050" w:rsidRPr="004A1772" w:rsidRDefault="004A4050" w:rsidP="004A405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A1772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4A1772">
              <w:rPr>
                <w:rFonts w:ascii="Angsana New" w:hAnsi="Angsana New"/>
                <w:sz w:val="30"/>
                <w:szCs w:val="30"/>
              </w:rPr>
              <w:t>,</w:t>
            </w:r>
            <w:r w:rsidRPr="004A1772">
              <w:rPr>
                <w:rFonts w:ascii="Angsana New" w:hAnsi="Angsana New"/>
                <w:sz w:val="30"/>
                <w:szCs w:val="30"/>
                <w:lang w:val="en-US"/>
              </w:rPr>
              <w:t>355</w:t>
            </w:r>
            <w:r w:rsidRPr="004A177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4A4050" w:rsidRPr="00F065D7" w14:paraId="72B4FAFF" w14:textId="77777777" w:rsidTr="00A9102B">
        <w:tc>
          <w:tcPr>
            <w:tcW w:w="2088" w:type="pct"/>
          </w:tcPr>
          <w:p w14:paraId="4D395E2B" w14:textId="77777777" w:rsidR="004A4050" w:rsidRPr="004A1772" w:rsidRDefault="004A4050" w:rsidP="004A405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1772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32" w:type="pct"/>
          </w:tcPr>
          <w:p w14:paraId="2CDE8757" w14:textId="77777777" w:rsidR="004A4050" w:rsidRPr="004A1772" w:rsidRDefault="004A4050" w:rsidP="004A405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FFAE7C6" w14:textId="77777777" w:rsidR="004A4050" w:rsidRPr="004A1772" w:rsidRDefault="004A4050" w:rsidP="004A405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79A889A" w14:textId="77777777" w:rsidR="004A4050" w:rsidRPr="004A1772" w:rsidRDefault="004A4050" w:rsidP="004A405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E771E30" w14:textId="77777777" w:rsidR="004A4050" w:rsidRPr="004A1772" w:rsidRDefault="004A4050" w:rsidP="004A405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ACDF1A7" w14:textId="4704C3F4" w:rsidR="004A4050" w:rsidRPr="004A1772" w:rsidRDefault="004A4050" w:rsidP="004A405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1772">
              <w:rPr>
                <w:rFonts w:ascii="Angsana New" w:hAnsi="Angsana New"/>
                <w:sz w:val="30"/>
                <w:szCs w:val="30"/>
                <w:lang w:val="en-US"/>
              </w:rPr>
              <w:t>2,244</w:t>
            </w:r>
          </w:p>
        </w:tc>
        <w:tc>
          <w:tcPr>
            <w:tcW w:w="147" w:type="pct"/>
          </w:tcPr>
          <w:p w14:paraId="59BC61D1" w14:textId="77777777" w:rsidR="004A4050" w:rsidRPr="004A1772" w:rsidRDefault="004A4050" w:rsidP="004A405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2B017A13" w14:textId="180230D6" w:rsidR="004A4050" w:rsidRPr="004A1772" w:rsidRDefault="004A4050" w:rsidP="004A405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A1772">
              <w:rPr>
                <w:rFonts w:ascii="Angsana New" w:hAnsi="Angsana New"/>
                <w:sz w:val="30"/>
                <w:szCs w:val="30"/>
                <w:lang w:val="en-US"/>
              </w:rPr>
              <w:t>614</w:t>
            </w:r>
            <w:r w:rsidRPr="004A177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4A4050" w:rsidRPr="00F065D7" w14:paraId="065E9FA6" w14:textId="77777777" w:rsidTr="00A9102B">
        <w:tc>
          <w:tcPr>
            <w:tcW w:w="2088" w:type="pct"/>
          </w:tcPr>
          <w:p w14:paraId="240E0F82" w14:textId="77777777" w:rsidR="004A4050" w:rsidRPr="004A1772" w:rsidRDefault="004A4050" w:rsidP="004A4050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1772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2" w:type="pct"/>
          </w:tcPr>
          <w:p w14:paraId="4A75C644" w14:textId="77777777" w:rsidR="004A4050" w:rsidRPr="004A1772" w:rsidRDefault="004A4050" w:rsidP="004A405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34408F4" w14:textId="77777777" w:rsidR="004A4050" w:rsidRPr="004A1772" w:rsidRDefault="004A4050" w:rsidP="004A405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041841D9" w14:textId="77777777" w:rsidR="004A4050" w:rsidRPr="004A1772" w:rsidRDefault="004A4050" w:rsidP="004A405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1A2E711" w14:textId="77777777" w:rsidR="004A4050" w:rsidRPr="004A1772" w:rsidRDefault="004A4050" w:rsidP="004A405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1874AB8" w14:textId="449CF61A" w:rsidR="004A4050" w:rsidRPr="004A1772" w:rsidRDefault="00E56DB2" w:rsidP="004A405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4A4050" w:rsidRPr="004A177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628</w:t>
            </w:r>
          </w:p>
        </w:tc>
        <w:tc>
          <w:tcPr>
            <w:tcW w:w="147" w:type="pct"/>
          </w:tcPr>
          <w:p w14:paraId="4E4A62FD" w14:textId="77777777" w:rsidR="004A4050" w:rsidRPr="004A1772" w:rsidRDefault="004A4050" w:rsidP="004A405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16C45E34" w14:textId="2AC421B6" w:rsidR="004A4050" w:rsidRPr="004A1772" w:rsidRDefault="004A4050" w:rsidP="004A405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6,312</w:t>
            </w:r>
          </w:p>
        </w:tc>
      </w:tr>
      <w:tr w:rsidR="004A4050" w:rsidRPr="00F065D7" w14:paraId="48D9D72B" w14:textId="77777777" w:rsidTr="00A9102B">
        <w:tc>
          <w:tcPr>
            <w:tcW w:w="2088" w:type="pct"/>
          </w:tcPr>
          <w:p w14:paraId="02814623" w14:textId="1BF16364" w:rsidR="004A4050" w:rsidRPr="004A1772" w:rsidRDefault="004A4050" w:rsidP="004A405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1772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32" w:type="pct"/>
          </w:tcPr>
          <w:p w14:paraId="346C668F" w14:textId="181F1321" w:rsidR="004A4050" w:rsidRPr="004A1772" w:rsidRDefault="004A4050" w:rsidP="004A405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DA75E7C" w14:textId="77777777" w:rsidR="004A4050" w:rsidRPr="004A1772" w:rsidRDefault="004A4050" w:rsidP="004A405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58E0800E" w14:textId="7B2D9D52" w:rsidR="004A4050" w:rsidRPr="004A1772" w:rsidRDefault="004A4050" w:rsidP="004A405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79D7E17" w14:textId="77777777" w:rsidR="004A4050" w:rsidRPr="004A1772" w:rsidRDefault="004A4050" w:rsidP="004A405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2FFB0C80" w14:textId="6FEF9932" w:rsidR="004A4050" w:rsidRPr="004A1772" w:rsidRDefault="004A4050" w:rsidP="004A405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1772">
              <w:rPr>
                <w:rFonts w:ascii="Angsana New" w:hAnsi="Angsana New"/>
                <w:sz w:val="30"/>
                <w:szCs w:val="30"/>
                <w:lang w:val="en-US"/>
              </w:rPr>
              <w:t>171</w:t>
            </w:r>
          </w:p>
        </w:tc>
        <w:tc>
          <w:tcPr>
            <w:tcW w:w="147" w:type="pct"/>
          </w:tcPr>
          <w:p w14:paraId="4D1B63AA" w14:textId="77777777" w:rsidR="004A4050" w:rsidRPr="004A1772" w:rsidRDefault="004A4050" w:rsidP="004A405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ECB5071" w14:textId="37DB60A7" w:rsidR="004A4050" w:rsidRPr="004A1772" w:rsidRDefault="004A4050" w:rsidP="004A4050">
            <w:pPr>
              <w:pStyle w:val="BodyText"/>
              <w:tabs>
                <w:tab w:val="decimal" w:pos="517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A4050" w:rsidRPr="00F065D7" w14:paraId="0E864D9D" w14:textId="77777777" w:rsidTr="00A9102B">
        <w:tc>
          <w:tcPr>
            <w:tcW w:w="2088" w:type="pct"/>
          </w:tcPr>
          <w:p w14:paraId="1F5A6AD5" w14:textId="77777777" w:rsidR="004A4050" w:rsidRPr="00F065D7" w:rsidRDefault="004A4050" w:rsidP="004A405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6AC13BE7" w14:textId="77777777" w:rsidR="004A4050" w:rsidRPr="00014DE2" w:rsidRDefault="004A4050" w:rsidP="004A405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1223F48C" w14:textId="77777777" w:rsidR="004A4050" w:rsidRPr="00F065D7" w:rsidRDefault="004A4050" w:rsidP="004A405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08695A5B" w14:textId="77777777" w:rsidR="004A4050" w:rsidRPr="00F065D7" w:rsidRDefault="004A4050" w:rsidP="004A405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CBC1113" w14:textId="77777777" w:rsidR="004A4050" w:rsidRPr="00F065D7" w:rsidRDefault="004A4050" w:rsidP="004A405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5E7F2B2" w14:textId="77777777" w:rsidR="004A4050" w:rsidRPr="002B1224" w:rsidRDefault="004A4050" w:rsidP="004A405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7" w:type="pct"/>
          </w:tcPr>
          <w:p w14:paraId="0E568CFB" w14:textId="77777777" w:rsidR="004A4050" w:rsidRPr="00F065D7" w:rsidRDefault="004A4050" w:rsidP="004A405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96B2565" w14:textId="77777777" w:rsidR="004A4050" w:rsidRPr="00F065D7" w:rsidRDefault="004A4050" w:rsidP="004A4050">
            <w:pPr>
              <w:pStyle w:val="BodyText"/>
              <w:tabs>
                <w:tab w:val="decimal" w:pos="567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A4050" w:rsidRPr="00F065D7" w14:paraId="695B7DA5" w14:textId="77777777" w:rsidTr="00A9102B">
        <w:tc>
          <w:tcPr>
            <w:tcW w:w="2088" w:type="pct"/>
          </w:tcPr>
          <w:p w14:paraId="3EF2D999" w14:textId="77777777" w:rsidR="004A4050" w:rsidRPr="00F065D7" w:rsidRDefault="004A4050" w:rsidP="004A405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2" w:type="pct"/>
          </w:tcPr>
          <w:p w14:paraId="0592953B" w14:textId="77777777" w:rsidR="004A4050" w:rsidRPr="00F065D7" w:rsidRDefault="004A4050" w:rsidP="004A405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6373B952" w14:textId="77777777" w:rsidR="004A4050" w:rsidRPr="00F065D7" w:rsidRDefault="004A4050" w:rsidP="004A405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6999642A" w14:textId="77777777" w:rsidR="004A4050" w:rsidRPr="00F065D7" w:rsidRDefault="004A4050" w:rsidP="004A405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3CA4963F" w14:textId="77777777" w:rsidR="004A4050" w:rsidRPr="00F065D7" w:rsidRDefault="004A4050" w:rsidP="004A405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1124B373" w14:textId="77777777" w:rsidR="004A4050" w:rsidRPr="00F065D7" w:rsidRDefault="004A4050" w:rsidP="004A405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804FDF8" w14:textId="77777777" w:rsidR="004A4050" w:rsidRPr="00F065D7" w:rsidRDefault="004A4050" w:rsidP="004A405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28FFFF8" w14:textId="77777777" w:rsidR="004A4050" w:rsidRPr="00F065D7" w:rsidRDefault="004A4050" w:rsidP="004A405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A4050" w:rsidRPr="00F065D7" w14:paraId="724DC4F8" w14:textId="77777777" w:rsidTr="00A9102B">
        <w:tc>
          <w:tcPr>
            <w:tcW w:w="2088" w:type="pct"/>
          </w:tcPr>
          <w:p w14:paraId="75F017C1" w14:textId="77777777" w:rsidR="004A4050" w:rsidRPr="005A3338" w:rsidRDefault="004A4050" w:rsidP="004A405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</w:tcPr>
          <w:p w14:paraId="16CC3EC7" w14:textId="1E1FB96B" w:rsidR="004A4050" w:rsidRPr="00CD5A6F" w:rsidRDefault="004A4050" w:rsidP="004A405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6C0F1D">
              <w:rPr>
                <w:rFonts w:ascii="Angsana New" w:hAnsi="Angsana New"/>
                <w:sz w:val="30"/>
                <w:szCs w:val="30"/>
              </w:rPr>
              <w:t>329,954</w:t>
            </w:r>
          </w:p>
        </w:tc>
        <w:tc>
          <w:tcPr>
            <w:tcW w:w="145" w:type="pct"/>
          </w:tcPr>
          <w:p w14:paraId="34910EEB" w14:textId="77777777" w:rsidR="004A4050" w:rsidRPr="00F065D7" w:rsidRDefault="004A4050" w:rsidP="004A405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BF610CF" w14:textId="009D7C8D" w:rsidR="004A4050" w:rsidRPr="007C5040" w:rsidRDefault="004A4050" w:rsidP="004A405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60A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342</w:t>
            </w:r>
            <w:r w:rsidRPr="008260A0">
              <w:rPr>
                <w:rFonts w:ascii="Angsana New" w:hAnsi="Angsana New"/>
                <w:sz w:val="30"/>
                <w:szCs w:val="30"/>
              </w:rPr>
              <w:t>,</w:t>
            </w: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603</w:t>
            </w:r>
            <w:r w:rsidRPr="008260A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5" w:type="pct"/>
          </w:tcPr>
          <w:p w14:paraId="69EF9AF5" w14:textId="77777777" w:rsidR="004A4050" w:rsidRPr="00F065D7" w:rsidRDefault="004A4050" w:rsidP="004A405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281886F7" w14:textId="535BCE18" w:rsidR="004A4050" w:rsidRPr="006C0F1D" w:rsidRDefault="004A4050" w:rsidP="004A405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6C0F1D">
              <w:rPr>
                <w:rFonts w:ascii="Angsana New" w:hAnsi="Angsana New"/>
                <w:sz w:val="30"/>
                <w:szCs w:val="30"/>
              </w:rPr>
              <w:t xml:space="preserve"> 953,708 </w:t>
            </w:r>
          </w:p>
        </w:tc>
        <w:tc>
          <w:tcPr>
            <w:tcW w:w="147" w:type="pct"/>
          </w:tcPr>
          <w:p w14:paraId="4FFE8307" w14:textId="77777777" w:rsidR="004A4050" w:rsidRPr="00254334" w:rsidRDefault="004A4050" w:rsidP="004A4050">
            <w:pPr>
              <w:pStyle w:val="BodyText"/>
              <w:tabs>
                <w:tab w:val="decimal" w:pos="91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71F58074" w14:textId="0A3D8714" w:rsidR="004A4050" w:rsidRPr="007C5040" w:rsidRDefault="004A4050" w:rsidP="004A405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60A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8260A0">
              <w:rPr>
                <w:rFonts w:ascii="Angsana New" w:hAnsi="Angsana New"/>
                <w:sz w:val="30"/>
                <w:szCs w:val="30"/>
              </w:rPr>
              <w:t>,</w:t>
            </w: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114</w:t>
            </w:r>
            <w:r w:rsidRPr="008260A0">
              <w:rPr>
                <w:rFonts w:ascii="Angsana New" w:hAnsi="Angsana New"/>
                <w:sz w:val="30"/>
                <w:szCs w:val="30"/>
              </w:rPr>
              <w:t>,</w:t>
            </w: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002</w:t>
            </w:r>
            <w:r w:rsidRPr="008260A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4A4050" w:rsidRPr="00F065D7" w14:paraId="51CE695F" w14:textId="77777777" w:rsidTr="00A9102B">
        <w:tc>
          <w:tcPr>
            <w:tcW w:w="2088" w:type="pct"/>
          </w:tcPr>
          <w:p w14:paraId="2C8A4E6A" w14:textId="77777777" w:rsidR="004A4050" w:rsidRPr="00F065D7" w:rsidRDefault="004A4050" w:rsidP="004A405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2" w:type="pct"/>
          </w:tcPr>
          <w:p w14:paraId="50EEF6C6" w14:textId="08FFDA82" w:rsidR="004A4050" w:rsidRPr="00CD5A6F" w:rsidRDefault="004A4050" w:rsidP="004A405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6C0F1D">
              <w:rPr>
                <w:rFonts w:ascii="Angsana New" w:hAnsi="Angsana New"/>
                <w:sz w:val="30"/>
                <w:szCs w:val="30"/>
                <w:cs/>
              </w:rPr>
              <w:t>458</w:t>
            </w:r>
            <w:r w:rsidRPr="006C0F1D">
              <w:rPr>
                <w:rFonts w:ascii="Angsana New" w:hAnsi="Angsana New"/>
                <w:sz w:val="30"/>
                <w:szCs w:val="30"/>
              </w:rPr>
              <w:t>,</w:t>
            </w:r>
            <w:r w:rsidRPr="006C0F1D">
              <w:rPr>
                <w:rFonts w:ascii="Angsana New" w:hAnsi="Angsana New"/>
                <w:sz w:val="30"/>
                <w:szCs w:val="30"/>
                <w:cs/>
              </w:rPr>
              <w:t>748</w:t>
            </w:r>
          </w:p>
        </w:tc>
        <w:tc>
          <w:tcPr>
            <w:tcW w:w="145" w:type="pct"/>
          </w:tcPr>
          <w:p w14:paraId="7A7DE198" w14:textId="77777777" w:rsidR="004A4050" w:rsidRPr="00F065D7" w:rsidRDefault="004A4050" w:rsidP="004A405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A4471FD" w14:textId="34BFD277" w:rsidR="004A4050" w:rsidRPr="007C5040" w:rsidRDefault="004A4050" w:rsidP="004A405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60A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563</w:t>
            </w:r>
            <w:r w:rsidRPr="008260A0">
              <w:rPr>
                <w:rFonts w:ascii="Angsana New" w:hAnsi="Angsana New"/>
                <w:sz w:val="30"/>
                <w:szCs w:val="30"/>
              </w:rPr>
              <w:t>,</w:t>
            </w: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207</w:t>
            </w:r>
            <w:r w:rsidRPr="008260A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5" w:type="pct"/>
          </w:tcPr>
          <w:p w14:paraId="3ED5D4CC" w14:textId="77777777" w:rsidR="004A4050" w:rsidRPr="00F065D7" w:rsidRDefault="004A4050" w:rsidP="004A405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2C516071" w14:textId="03FE4E2E" w:rsidR="004A4050" w:rsidRPr="006C0F1D" w:rsidRDefault="004A4050" w:rsidP="004A405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6C0F1D">
              <w:rPr>
                <w:rFonts w:ascii="Angsana New" w:hAnsi="Angsana New"/>
                <w:sz w:val="30"/>
                <w:szCs w:val="30"/>
              </w:rPr>
              <w:t xml:space="preserve"> 106,858 </w:t>
            </w:r>
          </w:p>
        </w:tc>
        <w:tc>
          <w:tcPr>
            <w:tcW w:w="147" w:type="pct"/>
          </w:tcPr>
          <w:p w14:paraId="48ED89B8" w14:textId="77777777" w:rsidR="004A4050" w:rsidRPr="00254334" w:rsidRDefault="004A4050" w:rsidP="004A405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5BC93A4C" w14:textId="7573CDC7" w:rsidR="004A4050" w:rsidRPr="007C5040" w:rsidRDefault="004A4050" w:rsidP="004A405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60A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164</w:t>
            </w:r>
            <w:r w:rsidRPr="008260A0">
              <w:rPr>
                <w:rFonts w:ascii="Angsana New" w:hAnsi="Angsana New"/>
                <w:sz w:val="30"/>
                <w:szCs w:val="30"/>
              </w:rPr>
              <w:t>,</w:t>
            </w: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493</w:t>
            </w:r>
            <w:r w:rsidRPr="008260A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4A4050" w:rsidRPr="00F065D7" w14:paraId="17F38583" w14:textId="77777777" w:rsidTr="00A9102B">
        <w:tc>
          <w:tcPr>
            <w:tcW w:w="2088" w:type="pct"/>
          </w:tcPr>
          <w:p w14:paraId="1C56607E" w14:textId="179B53D1" w:rsidR="004A4050" w:rsidRPr="00F065D7" w:rsidRDefault="004A4050" w:rsidP="004A405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</w:tcPr>
          <w:p w14:paraId="38C088E2" w14:textId="04D002B3" w:rsidR="004A4050" w:rsidRPr="006C0F1D" w:rsidRDefault="004A4050" w:rsidP="004A405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0F1D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6C0F1D">
              <w:rPr>
                <w:rFonts w:ascii="Angsana New" w:hAnsi="Angsana New"/>
                <w:sz w:val="30"/>
                <w:szCs w:val="30"/>
              </w:rPr>
              <w:t>,</w:t>
            </w:r>
            <w:r w:rsidRPr="006C0F1D">
              <w:rPr>
                <w:rFonts w:ascii="Angsana New" w:hAnsi="Angsana New"/>
                <w:sz w:val="30"/>
                <w:szCs w:val="30"/>
                <w:cs/>
              </w:rPr>
              <w:t>528</w:t>
            </w:r>
          </w:p>
        </w:tc>
        <w:tc>
          <w:tcPr>
            <w:tcW w:w="145" w:type="pct"/>
          </w:tcPr>
          <w:p w14:paraId="4D50080A" w14:textId="77777777" w:rsidR="004A4050" w:rsidRPr="00CA0121" w:rsidRDefault="004A4050" w:rsidP="004A405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12513B7B" w14:textId="71B725D0" w:rsidR="004A4050" w:rsidRPr="007C5040" w:rsidRDefault="004A4050" w:rsidP="004A405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733BC5">
              <w:rPr>
                <w:rFonts w:ascii="Angsana New" w:hAnsi="Angsana New"/>
                <w:sz w:val="30"/>
                <w:szCs w:val="30"/>
              </w:rPr>
              <w:t>,</w:t>
            </w: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202</w:t>
            </w:r>
          </w:p>
        </w:tc>
        <w:tc>
          <w:tcPr>
            <w:tcW w:w="145" w:type="pct"/>
          </w:tcPr>
          <w:p w14:paraId="51639AF9" w14:textId="77777777" w:rsidR="004A4050" w:rsidRPr="00CA0121" w:rsidRDefault="004A4050" w:rsidP="004A405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53D329F" w14:textId="7B7C3CBC" w:rsidR="004A4050" w:rsidRPr="00CA0121" w:rsidRDefault="004A4050" w:rsidP="004A405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0F1D">
              <w:rPr>
                <w:rFonts w:ascii="Angsana New" w:hAnsi="Angsana New"/>
                <w:sz w:val="30"/>
                <w:szCs w:val="30"/>
                <w:lang w:val="en-US"/>
              </w:rPr>
              <w:t>2,440</w:t>
            </w:r>
          </w:p>
        </w:tc>
        <w:tc>
          <w:tcPr>
            <w:tcW w:w="147" w:type="pct"/>
          </w:tcPr>
          <w:p w14:paraId="47CBFABE" w14:textId="77777777" w:rsidR="004A4050" w:rsidRPr="00CA0121" w:rsidRDefault="004A4050" w:rsidP="004A405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75F23F6" w14:textId="66334A7D" w:rsidR="004A4050" w:rsidRPr="00CA0121" w:rsidRDefault="004A4050" w:rsidP="004A405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835B2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193</w:t>
            </w:r>
          </w:p>
        </w:tc>
      </w:tr>
      <w:tr w:rsidR="004A4050" w:rsidRPr="00F065D7" w14:paraId="0500A40B" w14:textId="77777777" w:rsidTr="007425A1">
        <w:tc>
          <w:tcPr>
            <w:tcW w:w="2088" w:type="pct"/>
            <w:shd w:val="clear" w:color="auto" w:fill="auto"/>
          </w:tcPr>
          <w:p w14:paraId="1E053B4A" w14:textId="6C36ED5C" w:rsidR="004A4050" w:rsidRPr="00F065D7" w:rsidRDefault="004A4050" w:rsidP="004A405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49C04A38" w14:textId="1AD3BB92" w:rsidR="004A4050" w:rsidRPr="00CA0121" w:rsidRDefault="004A4050" w:rsidP="004A405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0EC12FE" w14:textId="77777777" w:rsidR="004A4050" w:rsidRPr="00CA0121" w:rsidRDefault="004A4050" w:rsidP="004A405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2BA19382" w14:textId="0463300C" w:rsidR="004A4050" w:rsidRPr="000F43C4" w:rsidRDefault="004A4050" w:rsidP="004A405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70A4B82B" w14:textId="77777777" w:rsidR="004A4050" w:rsidRPr="00CA0121" w:rsidRDefault="004A4050" w:rsidP="004A405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A3A3092" w14:textId="6BF866C8" w:rsidR="004A4050" w:rsidRPr="00CA0121" w:rsidRDefault="004A4050" w:rsidP="004A405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2566410F" w14:textId="77777777" w:rsidR="004A4050" w:rsidRPr="00CA0121" w:rsidRDefault="004A4050" w:rsidP="004A405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EDAA534" w14:textId="6832EAB6" w:rsidR="004A4050" w:rsidRPr="009506DF" w:rsidRDefault="004A4050" w:rsidP="004A4050">
            <w:pPr>
              <w:pStyle w:val="BodyText"/>
              <w:tabs>
                <w:tab w:val="decimal" w:pos="517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A4050" w:rsidRPr="00F065D7" w14:paraId="11A70006" w14:textId="77777777" w:rsidTr="00A9102B">
        <w:tc>
          <w:tcPr>
            <w:tcW w:w="2088" w:type="pct"/>
          </w:tcPr>
          <w:p w14:paraId="0128455A" w14:textId="272DA3F6" w:rsidR="004A4050" w:rsidRPr="00F065D7" w:rsidRDefault="004A4050" w:rsidP="004A405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0F94692" w14:textId="50780380" w:rsidR="004A4050" w:rsidRPr="00CA0121" w:rsidRDefault="004A4050" w:rsidP="004A4050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7614FD58" w14:textId="77777777" w:rsidR="004A4050" w:rsidRPr="00CA0121" w:rsidRDefault="004A4050" w:rsidP="004A405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1E48080D" w14:textId="439E3395" w:rsidR="004A4050" w:rsidRPr="00C819B9" w:rsidRDefault="004A4050" w:rsidP="004A405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4C69953E" w14:textId="77777777" w:rsidR="004A4050" w:rsidRPr="00CA0121" w:rsidRDefault="004A4050" w:rsidP="004A405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98F400C" w14:textId="47CF87A3" w:rsidR="004A4050" w:rsidRPr="00BE3109" w:rsidRDefault="004A4050" w:rsidP="004A4050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5798BBA3" w14:textId="77777777" w:rsidR="004A4050" w:rsidRPr="00CA0121" w:rsidRDefault="004A4050" w:rsidP="004A405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9634DA9" w14:textId="123CDAAF" w:rsidR="004A4050" w:rsidRDefault="004A4050" w:rsidP="004A4050">
            <w:pPr>
              <w:pStyle w:val="BodyText"/>
              <w:tabs>
                <w:tab w:val="decimal" w:pos="517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4050" w:rsidRPr="00F065D7" w14:paraId="5BBE9AF1" w14:textId="77777777" w:rsidTr="00A9102B">
        <w:tc>
          <w:tcPr>
            <w:tcW w:w="2088" w:type="pct"/>
            <w:shd w:val="clear" w:color="auto" w:fill="FFFFFF"/>
          </w:tcPr>
          <w:p w14:paraId="20D9846D" w14:textId="77777777" w:rsidR="004A4050" w:rsidRPr="00F065D7" w:rsidRDefault="004A4050" w:rsidP="004A405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632" w:type="pct"/>
          </w:tcPr>
          <w:p w14:paraId="53BA0670" w14:textId="77777777" w:rsidR="004A4050" w:rsidRPr="00CA0121" w:rsidRDefault="004A4050" w:rsidP="004A405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2295E369" w14:textId="77777777" w:rsidR="004A4050" w:rsidRPr="00CA0121" w:rsidRDefault="004A4050" w:rsidP="004A405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6B41FC1F" w14:textId="77777777" w:rsidR="004A4050" w:rsidRPr="00CA0121" w:rsidRDefault="004A4050" w:rsidP="004A405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5D722E51" w14:textId="77777777" w:rsidR="004A4050" w:rsidRPr="00CA0121" w:rsidRDefault="004A4050" w:rsidP="004A405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0067B96A" w14:textId="77777777" w:rsidR="004A4050" w:rsidRPr="00CA0121" w:rsidRDefault="004A4050" w:rsidP="004A4050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640BEC6" w14:textId="77777777" w:rsidR="004A4050" w:rsidRPr="00CA0121" w:rsidRDefault="004A4050" w:rsidP="004A405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CE36C4E" w14:textId="77777777" w:rsidR="004A4050" w:rsidRPr="00CA0121" w:rsidRDefault="004A4050" w:rsidP="004A4050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4050" w:rsidRPr="00F065D7" w14:paraId="5DA5D8E6" w14:textId="77777777" w:rsidTr="00A9102B">
        <w:tc>
          <w:tcPr>
            <w:tcW w:w="2088" w:type="pct"/>
            <w:shd w:val="clear" w:color="auto" w:fill="FFFFFF"/>
          </w:tcPr>
          <w:p w14:paraId="5A886895" w14:textId="77777777" w:rsidR="004A4050" w:rsidRPr="004375FE" w:rsidRDefault="004A4050" w:rsidP="004A405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75FE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  <w:r w:rsidRPr="004375F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32" w:type="pct"/>
          </w:tcPr>
          <w:p w14:paraId="3E20EFF9" w14:textId="77777777" w:rsidR="004A4050" w:rsidRPr="001D7043" w:rsidRDefault="004A4050" w:rsidP="004A405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5" w:type="pct"/>
          </w:tcPr>
          <w:p w14:paraId="10A3071D" w14:textId="77777777" w:rsidR="004A4050" w:rsidRPr="001D7043" w:rsidRDefault="004A4050" w:rsidP="004A405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</w:tcPr>
          <w:p w14:paraId="5954AD57" w14:textId="0BB48DAC" w:rsidR="004A4050" w:rsidRPr="001D7043" w:rsidRDefault="004A4050" w:rsidP="004A405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5" w:type="pct"/>
          </w:tcPr>
          <w:p w14:paraId="208AB93A" w14:textId="77777777" w:rsidR="004A4050" w:rsidRPr="001D7043" w:rsidRDefault="004A4050" w:rsidP="004A405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31" w:type="pct"/>
          </w:tcPr>
          <w:p w14:paraId="04F098A7" w14:textId="77777777" w:rsidR="004A4050" w:rsidRPr="001D7043" w:rsidRDefault="004A4050" w:rsidP="004A4050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1D1CE316" w14:textId="77777777" w:rsidR="004A4050" w:rsidRPr="001D7043" w:rsidRDefault="004A4050" w:rsidP="004A4050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0" w:type="pct"/>
          </w:tcPr>
          <w:p w14:paraId="7840811B" w14:textId="19C9E668" w:rsidR="004A4050" w:rsidRPr="001D7043" w:rsidRDefault="004A4050" w:rsidP="004A4050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4A4050" w:rsidRPr="00F065D7" w14:paraId="3D4328EE" w14:textId="77777777" w:rsidTr="00B9289C">
        <w:tc>
          <w:tcPr>
            <w:tcW w:w="2088" w:type="pct"/>
            <w:shd w:val="clear" w:color="auto" w:fill="FFFFFF"/>
          </w:tcPr>
          <w:p w14:paraId="7B990F16" w14:textId="77777777" w:rsidR="004A4050" w:rsidRDefault="004A4050" w:rsidP="004A4050">
            <w:pPr>
              <w:ind w:left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3E7EE591" w14:textId="31A755F3" w:rsidR="004A4050" w:rsidRPr="00F065D7" w:rsidRDefault="004A4050" w:rsidP="004A4050">
            <w:pPr>
              <w:ind w:left="252" w:firstLine="174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2728A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728A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รวมค่าตอบแทนกรรมการ)</w:t>
            </w:r>
          </w:p>
        </w:tc>
        <w:tc>
          <w:tcPr>
            <w:tcW w:w="632" w:type="pct"/>
          </w:tcPr>
          <w:p w14:paraId="74E7EAA2" w14:textId="77777777" w:rsidR="004A4050" w:rsidRDefault="004A4050" w:rsidP="004A405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0F1D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  <w:p w14:paraId="2539C8BD" w14:textId="2F052EFA" w:rsidR="004A4050" w:rsidRPr="00E67514" w:rsidRDefault="004A4050" w:rsidP="004A405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0F1D">
              <w:rPr>
                <w:rFonts w:ascii="Angsana New" w:hAnsi="Angsana New"/>
                <w:sz w:val="30"/>
                <w:szCs w:val="30"/>
                <w:lang w:val="en-US"/>
              </w:rPr>
              <w:t xml:space="preserve">63,748 </w:t>
            </w:r>
          </w:p>
        </w:tc>
        <w:tc>
          <w:tcPr>
            <w:tcW w:w="145" w:type="pct"/>
          </w:tcPr>
          <w:p w14:paraId="34D6C511" w14:textId="77777777" w:rsidR="004A4050" w:rsidRPr="00CA0121" w:rsidRDefault="004A4050" w:rsidP="004A405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38F41404" w14:textId="77777777" w:rsidR="004A4050" w:rsidRDefault="004A4050" w:rsidP="004A405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E52DED0" w14:textId="06B0B7D2" w:rsidR="004A4050" w:rsidRPr="00CA0121" w:rsidRDefault="004A4050" w:rsidP="004A405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442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  <w:r w:rsidRPr="00A0442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818</w:t>
            </w:r>
            <w:r w:rsidRPr="00A0442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45" w:type="pct"/>
          </w:tcPr>
          <w:p w14:paraId="3C3AAFE6" w14:textId="77777777" w:rsidR="004A4050" w:rsidRPr="00CA0121" w:rsidRDefault="004A4050" w:rsidP="004A405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46309E97" w14:textId="186000D5" w:rsidR="004A4050" w:rsidRPr="006C0F1D" w:rsidRDefault="004A4050" w:rsidP="004A405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0F1D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  <w:p w14:paraId="327AD855" w14:textId="7406DBF1" w:rsidR="004A4050" w:rsidRPr="00E67514" w:rsidRDefault="004A4050" w:rsidP="004A405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C0F1D">
              <w:rPr>
                <w:rFonts w:ascii="Angsana New" w:hAnsi="Angsana New"/>
                <w:sz w:val="30"/>
                <w:szCs w:val="30"/>
                <w:lang w:val="en-US"/>
              </w:rPr>
              <w:t xml:space="preserve">55,498 </w:t>
            </w:r>
          </w:p>
        </w:tc>
        <w:tc>
          <w:tcPr>
            <w:tcW w:w="147" w:type="pct"/>
          </w:tcPr>
          <w:p w14:paraId="2DC9FD30" w14:textId="77777777" w:rsidR="004A4050" w:rsidRPr="00CA0121" w:rsidRDefault="004A4050" w:rsidP="004A405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E57B9A5" w14:textId="77777777" w:rsidR="004A4050" w:rsidRDefault="004A4050" w:rsidP="004A405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902D8C7" w14:textId="2679A903" w:rsidR="004A4050" w:rsidRPr="00CA0121" w:rsidRDefault="004A4050" w:rsidP="004A405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5B2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  <w:r w:rsidRPr="00835B2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675</w:t>
            </w:r>
            <w:r w:rsidRPr="00835B2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</w:tr>
      <w:tr w:rsidR="004A4050" w:rsidRPr="00F065D7" w14:paraId="254447B5" w14:textId="77777777" w:rsidTr="00A9102B">
        <w:tc>
          <w:tcPr>
            <w:tcW w:w="2088" w:type="pct"/>
            <w:shd w:val="clear" w:color="auto" w:fill="FFFFFF"/>
          </w:tcPr>
          <w:p w14:paraId="5485F5BF" w14:textId="77777777" w:rsidR="004A4050" w:rsidRPr="00F065D7" w:rsidRDefault="004A4050" w:rsidP="004A4050">
            <w:pPr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32" w:type="pct"/>
          </w:tcPr>
          <w:p w14:paraId="32317E93" w14:textId="479F7F61" w:rsidR="004A4050" w:rsidRPr="00E67514" w:rsidRDefault="004A4050" w:rsidP="004A405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C0F1D">
              <w:rPr>
                <w:rFonts w:ascii="Angsana New" w:hAnsi="Angsana New"/>
                <w:sz w:val="30"/>
                <w:szCs w:val="30"/>
                <w:lang w:val="en-US"/>
              </w:rPr>
              <w:t xml:space="preserve"> 1,874 </w:t>
            </w:r>
          </w:p>
        </w:tc>
        <w:tc>
          <w:tcPr>
            <w:tcW w:w="145" w:type="pct"/>
          </w:tcPr>
          <w:p w14:paraId="2FD18D3E" w14:textId="77777777" w:rsidR="004A4050" w:rsidRPr="00CA0121" w:rsidRDefault="004A4050" w:rsidP="004A405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15245413" w14:textId="4488A903" w:rsidR="004A4050" w:rsidRPr="00CA0121" w:rsidRDefault="004A4050" w:rsidP="004A405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442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A0442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077</w:t>
            </w:r>
            <w:r w:rsidRPr="00A0442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45" w:type="pct"/>
          </w:tcPr>
          <w:p w14:paraId="2DBA1A7F" w14:textId="77777777" w:rsidR="004A4050" w:rsidRPr="00CA0121" w:rsidRDefault="004A4050" w:rsidP="004A405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57973973" w14:textId="5E72A595" w:rsidR="004A4050" w:rsidRPr="00E67514" w:rsidRDefault="004A4050" w:rsidP="004A405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0F1D">
              <w:rPr>
                <w:rFonts w:ascii="Angsana New" w:hAnsi="Angsana New"/>
                <w:sz w:val="30"/>
                <w:szCs w:val="30"/>
                <w:lang w:val="en-US"/>
              </w:rPr>
              <w:t xml:space="preserve"> 1,606 </w:t>
            </w:r>
          </w:p>
        </w:tc>
        <w:tc>
          <w:tcPr>
            <w:tcW w:w="147" w:type="pct"/>
          </w:tcPr>
          <w:p w14:paraId="5F83DD46" w14:textId="77777777" w:rsidR="004A4050" w:rsidRPr="00CA0121" w:rsidRDefault="004A4050" w:rsidP="004A4050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0CCA0DE" w14:textId="2455A92A" w:rsidR="004A4050" w:rsidRPr="00CA0121" w:rsidRDefault="004A4050" w:rsidP="004A405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5B2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835B2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602</w:t>
            </w:r>
            <w:r w:rsidRPr="00835B2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</w:tr>
      <w:tr w:rsidR="004A4050" w:rsidRPr="00F065D7" w14:paraId="73DAE826" w14:textId="77777777" w:rsidTr="006C0F1D">
        <w:tc>
          <w:tcPr>
            <w:tcW w:w="2088" w:type="pct"/>
            <w:shd w:val="clear" w:color="auto" w:fill="FFFFFF"/>
          </w:tcPr>
          <w:p w14:paraId="477FA32D" w14:textId="77777777" w:rsidR="004A4050" w:rsidRPr="00F065D7" w:rsidRDefault="004A4050" w:rsidP="004A4050">
            <w:pPr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06A3C693" w14:textId="4985068B" w:rsidR="004A4050" w:rsidRPr="00BE3109" w:rsidRDefault="004A4050" w:rsidP="004A405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6C0F1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65,622</w:t>
            </w:r>
          </w:p>
        </w:tc>
        <w:tc>
          <w:tcPr>
            <w:tcW w:w="145" w:type="pct"/>
          </w:tcPr>
          <w:p w14:paraId="5405A4FB" w14:textId="77777777" w:rsidR="004A4050" w:rsidRPr="00CA0121" w:rsidRDefault="004A4050" w:rsidP="004A405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77971822" w14:textId="49C8BAFF" w:rsidR="004A4050" w:rsidRPr="00CA0121" w:rsidRDefault="004A4050" w:rsidP="004A405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149E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</w:t>
            </w:r>
            <w:r w:rsidRPr="00A0442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149E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895</w:t>
            </w:r>
          </w:p>
        </w:tc>
        <w:tc>
          <w:tcPr>
            <w:tcW w:w="145" w:type="pct"/>
          </w:tcPr>
          <w:p w14:paraId="7A85C037" w14:textId="77777777" w:rsidR="004A4050" w:rsidRPr="00CA0121" w:rsidRDefault="004A4050" w:rsidP="004A405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2C0586" w14:textId="07F41CA9" w:rsidR="004A4050" w:rsidRPr="000F43C4" w:rsidRDefault="004A4050" w:rsidP="004A405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6C0F1D">
              <w:rPr>
                <w:rFonts w:ascii="Angsana New" w:hAnsi="Angsana New"/>
                <w:b/>
                <w:bCs/>
                <w:sz w:val="30"/>
                <w:szCs w:val="30"/>
              </w:rPr>
              <w:t>57,104</w:t>
            </w:r>
          </w:p>
        </w:tc>
        <w:tc>
          <w:tcPr>
            <w:tcW w:w="147" w:type="pct"/>
          </w:tcPr>
          <w:p w14:paraId="4BDCD626" w14:textId="77777777" w:rsidR="004A4050" w:rsidRPr="00CA0121" w:rsidRDefault="004A4050" w:rsidP="004A4050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72103C01" w14:textId="05477845" w:rsidR="004A4050" w:rsidRPr="00CA0121" w:rsidRDefault="004A4050" w:rsidP="004A405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149E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277</w:t>
            </w:r>
          </w:p>
        </w:tc>
      </w:tr>
      <w:tr w:rsidR="004A4050" w:rsidRPr="00F065D7" w14:paraId="34BF8465" w14:textId="77777777" w:rsidTr="00A9102B">
        <w:trPr>
          <w:trHeight w:val="314"/>
        </w:trPr>
        <w:tc>
          <w:tcPr>
            <w:tcW w:w="2088" w:type="pct"/>
          </w:tcPr>
          <w:p w14:paraId="3008E853" w14:textId="77777777" w:rsidR="004A4050" w:rsidRPr="00F065D7" w:rsidRDefault="004A4050" w:rsidP="004A405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60C58EFE" w14:textId="77777777" w:rsidR="004A4050" w:rsidRPr="00F065D7" w:rsidRDefault="004A4050" w:rsidP="004A4050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pct"/>
          </w:tcPr>
          <w:p w14:paraId="160B941F" w14:textId="77777777" w:rsidR="004A4050" w:rsidRPr="00F065D7" w:rsidRDefault="004A4050" w:rsidP="004A405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2" w:type="pct"/>
          </w:tcPr>
          <w:p w14:paraId="553E27AD" w14:textId="77777777" w:rsidR="004A4050" w:rsidRPr="00F065D7" w:rsidRDefault="004A4050" w:rsidP="004A4050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pct"/>
          </w:tcPr>
          <w:p w14:paraId="4C84FD73" w14:textId="77777777" w:rsidR="004A4050" w:rsidRPr="00F065D7" w:rsidRDefault="004A4050" w:rsidP="004A405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1" w:type="pct"/>
          </w:tcPr>
          <w:p w14:paraId="24FC0A4F" w14:textId="77777777" w:rsidR="004A4050" w:rsidRPr="00F065D7" w:rsidRDefault="004A4050" w:rsidP="004A4050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pct"/>
          </w:tcPr>
          <w:p w14:paraId="742430E5" w14:textId="77777777" w:rsidR="004A4050" w:rsidRPr="00F065D7" w:rsidRDefault="004A4050" w:rsidP="004A405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0" w:type="pct"/>
          </w:tcPr>
          <w:p w14:paraId="2B74A3E0" w14:textId="77777777" w:rsidR="004A4050" w:rsidRPr="00F065D7" w:rsidRDefault="004A4050" w:rsidP="004A4050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A4050" w:rsidRPr="00F065D7" w14:paraId="58E64C51" w14:textId="77777777" w:rsidTr="00A9102B">
        <w:tc>
          <w:tcPr>
            <w:tcW w:w="2088" w:type="pct"/>
          </w:tcPr>
          <w:p w14:paraId="3246DD20" w14:textId="18805372" w:rsidR="004A4050" w:rsidRPr="00F065D7" w:rsidRDefault="004A4050" w:rsidP="004A405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2" w:type="pct"/>
          </w:tcPr>
          <w:p w14:paraId="639DE492" w14:textId="77777777" w:rsidR="004A4050" w:rsidRPr="00F065D7" w:rsidRDefault="004A4050" w:rsidP="004A4050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B56ADF9" w14:textId="77777777" w:rsidR="004A4050" w:rsidRPr="00F065D7" w:rsidRDefault="004A4050" w:rsidP="004A405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75D09BE" w14:textId="77777777" w:rsidR="004A4050" w:rsidRPr="00F065D7" w:rsidRDefault="004A4050" w:rsidP="004A4050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74B8129" w14:textId="77777777" w:rsidR="004A4050" w:rsidRPr="00F065D7" w:rsidRDefault="004A4050" w:rsidP="004A405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46A6D225" w14:textId="77777777" w:rsidR="004A4050" w:rsidRPr="00F065D7" w:rsidRDefault="004A4050" w:rsidP="004A4050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8D89D87" w14:textId="77777777" w:rsidR="004A4050" w:rsidRPr="00F065D7" w:rsidRDefault="004A4050" w:rsidP="004A4050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91FED7A" w14:textId="77777777" w:rsidR="004A4050" w:rsidRPr="00F065D7" w:rsidRDefault="004A4050" w:rsidP="004A4050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4050" w:rsidRPr="00F065D7" w14:paraId="72DB0746" w14:textId="77777777" w:rsidTr="00A9102B">
        <w:tc>
          <w:tcPr>
            <w:tcW w:w="2088" w:type="pct"/>
          </w:tcPr>
          <w:p w14:paraId="154341B7" w14:textId="77777777" w:rsidR="004A4050" w:rsidRPr="00F065D7" w:rsidRDefault="004A4050" w:rsidP="004A4050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2" w:type="pct"/>
          </w:tcPr>
          <w:p w14:paraId="503CCBCB" w14:textId="0FCB8BD0" w:rsidR="004A4050" w:rsidRPr="009B57D1" w:rsidRDefault="004A4050" w:rsidP="004A405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0F1D">
              <w:rPr>
                <w:rFonts w:ascii="Angsana New" w:hAnsi="Angsana New"/>
                <w:sz w:val="30"/>
                <w:szCs w:val="30"/>
                <w:lang w:val="en-US"/>
              </w:rPr>
              <w:t xml:space="preserve"> 1,095 </w:t>
            </w:r>
          </w:p>
        </w:tc>
        <w:tc>
          <w:tcPr>
            <w:tcW w:w="145" w:type="pct"/>
          </w:tcPr>
          <w:p w14:paraId="4762FB12" w14:textId="77777777" w:rsidR="004A4050" w:rsidRPr="00F065D7" w:rsidRDefault="004A4050" w:rsidP="004A405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3B46B097" w14:textId="7C372285" w:rsidR="004A4050" w:rsidRPr="00F065D7" w:rsidRDefault="004A4050" w:rsidP="004A405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D149E7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,543</w:t>
            </w:r>
          </w:p>
        </w:tc>
        <w:tc>
          <w:tcPr>
            <w:tcW w:w="145" w:type="pct"/>
          </w:tcPr>
          <w:p w14:paraId="21F15C89" w14:textId="77777777" w:rsidR="004A4050" w:rsidRPr="00F065D7" w:rsidRDefault="004A4050" w:rsidP="004A405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377B8C7" w14:textId="69498359" w:rsidR="004A4050" w:rsidRPr="000F43C4" w:rsidRDefault="004A4050" w:rsidP="004A405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0F1D">
              <w:rPr>
                <w:rFonts w:ascii="Angsana New" w:hAnsi="Angsana New"/>
                <w:sz w:val="30"/>
                <w:szCs w:val="30"/>
                <w:lang w:val="en-US"/>
              </w:rPr>
              <w:t xml:space="preserve"> 1,095 </w:t>
            </w:r>
          </w:p>
        </w:tc>
        <w:tc>
          <w:tcPr>
            <w:tcW w:w="147" w:type="pct"/>
          </w:tcPr>
          <w:p w14:paraId="62F88F4B" w14:textId="77777777" w:rsidR="004A4050" w:rsidRPr="00254334" w:rsidRDefault="004A4050" w:rsidP="004A405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749E2AC0" w14:textId="04400F98" w:rsidR="004A4050" w:rsidRPr="00F065D7" w:rsidRDefault="004A4050" w:rsidP="004A405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D149E7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,543</w:t>
            </w:r>
          </w:p>
        </w:tc>
      </w:tr>
      <w:tr w:rsidR="004A4050" w:rsidRPr="00F065D7" w14:paraId="32EAB96F" w14:textId="77777777" w:rsidTr="00A9102B">
        <w:tc>
          <w:tcPr>
            <w:tcW w:w="2088" w:type="pct"/>
          </w:tcPr>
          <w:p w14:paraId="56CCF16B" w14:textId="795B189E" w:rsidR="004A4050" w:rsidRPr="00F065D7" w:rsidRDefault="004A4050" w:rsidP="004A405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32" w:type="pct"/>
          </w:tcPr>
          <w:p w14:paraId="0F5675B5" w14:textId="0EBF6B74" w:rsidR="004A4050" w:rsidRPr="00D149E7" w:rsidRDefault="004A4050" w:rsidP="004A405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0F1D">
              <w:rPr>
                <w:rFonts w:ascii="Angsana New" w:hAnsi="Angsana New"/>
                <w:sz w:val="30"/>
                <w:szCs w:val="30"/>
                <w:lang w:val="en-US"/>
              </w:rPr>
              <w:t xml:space="preserve"> 59 </w:t>
            </w:r>
          </w:p>
        </w:tc>
        <w:tc>
          <w:tcPr>
            <w:tcW w:w="145" w:type="pct"/>
          </w:tcPr>
          <w:p w14:paraId="02EE6072" w14:textId="77777777" w:rsidR="004A4050" w:rsidRPr="00F065D7" w:rsidRDefault="004A4050" w:rsidP="004A4050">
            <w:pPr>
              <w:pStyle w:val="BodyText"/>
              <w:tabs>
                <w:tab w:val="decimal" w:pos="910"/>
                <w:tab w:val="decimal" w:pos="1329"/>
              </w:tabs>
              <w:spacing w:after="0"/>
              <w:ind w:left="-108" w:right="7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0DF6B807" w14:textId="6A3443F2" w:rsidR="004A4050" w:rsidRPr="00D149E7" w:rsidRDefault="004A4050" w:rsidP="004A405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1,057</w:t>
            </w:r>
          </w:p>
        </w:tc>
        <w:tc>
          <w:tcPr>
            <w:tcW w:w="145" w:type="pct"/>
          </w:tcPr>
          <w:p w14:paraId="4CFEAA61" w14:textId="77777777" w:rsidR="004A4050" w:rsidRPr="00F065D7" w:rsidRDefault="004A4050" w:rsidP="004A405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0DB20CE" w14:textId="4440E0F2" w:rsidR="004A4050" w:rsidRPr="00D149E7" w:rsidRDefault="004A4050" w:rsidP="004A405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0F1D">
              <w:rPr>
                <w:rFonts w:ascii="Angsana New" w:hAnsi="Angsana New"/>
                <w:sz w:val="30"/>
                <w:szCs w:val="30"/>
                <w:lang w:val="en-US"/>
              </w:rPr>
              <w:t xml:space="preserve"> 59 </w:t>
            </w:r>
          </w:p>
        </w:tc>
        <w:tc>
          <w:tcPr>
            <w:tcW w:w="147" w:type="pct"/>
          </w:tcPr>
          <w:p w14:paraId="5186694F" w14:textId="77777777" w:rsidR="004A4050" w:rsidRPr="00254334" w:rsidRDefault="004A4050" w:rsidP="004A405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2C82D9D0" w14:textId="28A2DD70" w:rsidR="004A4050" w:rsidRPr="00D149E7" w:rsidRDefault="004A4050" w:rsidP="004A405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1,057</w:t>
            </w:r>
          </w:p>
        </w:tc>
      </w:tr>
    </w:tbl>
    <w:p w14:paraId="739E8B34" w14:textId="23C4A580" w:rsidR="0028416E" w:rsidRDefault="0028416E" w:rsidP="008A343A">
      <w:pPr>
        <w:pStyle w:val="BodyText2"/>
        <w:tabs>
          <w:tab w:val="left" w:pos="540"/>
        </w:tabs>
        <w:ind w:right="18"/>
        <w:rPr>
          <w:cs/>
        </w:rPr>
      </w:pPr>
    </w:p>
    <w:p w14:paraId="243C014A" w14:textId="6193161D" w:rsidR="00B67D8D" w:rsidRPr="00A2273B" w:rsidRDefault="008A2355" w:rsidP="00F8469A">
      <w:pPr>
        <w:pStyle w:val="BodyText2"/>
        <w:tabs>
          <w:tab w:val="left" w:pos="540"/>
        </w:tabs>
        <w:ind w:right="18"/>
        <w:rPr>
          <w:lang w:val="en-US"/>
        </w:rPr>
      </w:pPr>
      <w:r>
        <w:tab/>
      </w:r>
      <w:r w:rsidR="00B67D8D" w:rsidRPr="00F065D7">
        <w:rPr>
          <w:cs/>
        </w:rPr>
        <w:t xml:space="preserve">ยอดคงเหลือกับบุคคลหรือกิจการที่เกี่ยวข้องกัน </w:t>
      </w:r>
      <w:r w:rsidR="00C04C54" w:rsidRPr="00F065D7">
        <w:rPr>
          <w:cs/>
        </w:rPr>
        <w:t>ณ วันที่</w:t>
      </w:r>
      <w:r w:rsidR="00C04C54" w:rsidRPr="00F065D7">
        <w:t xml:space="preserve"> </w:t>
      </w:r>
      <w:r w:rsidR="00C04C54" w:rsidRPr="00D149E7">
        <w:rPr>
          <w:lang w:val="en-US"/>
        </w:rPr>
        <w:t>31</w:t>
      </w:r>
      <w:r w:rsidR="00C04C54" w:rsidRPr="00F065D7">
        <w:t xml:space="preserve"> </w:t>
      </w:r>
      <w:r w:rsidR="00C04C54">
        <w:rPr>
          <w:rFonts w:hint="cs"/>
          <w:cs/>
        </w:rPr>
        <w:t xml:space="preserve">มีนาคม </w:t>
      </w:r>
      <w:r w:rsidR="00C04C54" w:rsidRPr="00D149E7">
        <w:rPr>
          <w:lang w:val="en-US"/>
        </w:rPr>
        <w:t>256</w:t>
      </w:r>
      <w:r w:rsidR="00C04C54">
        <w:rPr>
          <w:lang w:val="en-US"/>
        </w:rPr>
        <w:t>6</w:t>
      </w:r>
      <w:r w:rsidR="00C04C54" w:rsidRPr="00F065D7">
        <w:t xml:space="preserve"> </w:t>
      </w:r>
      <w:r w:rsidR="00C04C54" w:rsidRPr="00F065D7">
        <w:rPr>
          <w:cs/>
        </w:rPr>
        <w:t>และ</w:t>
      </w:r>
      <w:r w:rsidR="00C04C54" w:rsidRPr="00F065D7">
        <w:t xml:space="preserve"> </w:t>
      </w:r>
      <w:r w:rsidR="00C04C54" w:rsidRPr="00D149E7">
        <w:rPr>
          <w:lang w:val="en-US"/>
        </w:rPr>
        <w:t>31</w:t>
      </w:r>
      <w:r w:rsidR="00C04C54" w:rsidRPr="00F065D7">
        <w:t xml:space="preserve"> </w:t>
      </w:r>
      <w:r w:rsidR="00C04C54" w:rsidRPr="00F065D7">
        <w:rPr>
          <w:cs/>
        </w:rPr>
        <w:t xml:space="preserve">ธันวาคม </w:t>
      </w:r>
      <w:r w:rsidR="00D149E7" w:rsidRPr="00D149E7">
        <w:rPr>
          <w:lang w:val="en-US"/>
        </w:rPr>
        <w:t>256</w:t>
      </w:r>
      <w:r w:rsidR="00C04C54">
        <w:rPr>
          <w:lang w:val="en-US"/>
        </w:rPr>
        <w:t>5</w:t>
      </w:r>
      <w:r w:rsidR="00CF709A" w:rsidRPr="00F065D7">
        <w:t xml:space="preserve"> </w:t>
      </w:r>
      <w:r w:rsidR="00B67D8D" w:rsidRPr="00F065D7">
        <w:rPr>
          <w:cs/>
        </w:rPr>
        <w:t>มีดังนี้</w:t>
      </w:r>
    </w:p>
    <w:p w14:paraId="2D0A2EC7" w14:textId="112F7A7C" w:rsidR="00A56FEF" w:rsidRDefault="00A56FEF" w:rsidP="00F8469A">
      <w:pPr>
        <w:pStyle w:val="BodyText2"/>
        <w:tabs>
          <w:tab w:val="left" w:pos="540"/>
        </w:tabs>
        <w:ind w:right="18"/>
        <w:rPr>
          <w:sz w:val="28"/>
          <w:szCs w:val="28"/>
          <w:lang w:val="en-US"/>
        </w:rPr>
      </w:pPr>
    </w:p>
    <w:tbl>
      <w:tblPr>
        <w:tblW w:w="95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89"/>
        <w:gridCol w:w="59"/>
        <w:gridCol w:w="1135"/>
        <w:gridCol w:w="29"/>
        <w:gridCol w:w="210"/>
        <w:gridCol w:w="65"/>
        <w:gridCol w:w="1173"/>
        <w:gridCol w:w="238"/>
        <w:gridCol w:w="32"/>
        <w:gridCol w:w="1072"/>
        <w:gridCol w:w="8"/>
        <w:gridCol w:w="90"/>
        <w:gridCol w:w="149"/>
        <w:gridCol w:w="120"/>
        <w:gridCol w:w="1009"/>
        <w:gridCol w:w="6"/>
        <w:gridCol w:w="55"/>
      </w:tblGrid>
      <w:tr w:rsidR="00951309" w:rsidRPr="00B54781" w14:paraId="284DBE56" w14:textId="77777777" w:rsidTr="0013292A">
        <w:trPr>
          <w:gridAfter w:val="1"/>
          <w:wAfter w:w="29" w:type="pct"/>
        </w:trPr>
        <w:tc>
          <w:tcPr>
            <w:tcW w:w="2174" w:type="pct"/>
            <w:gridSpan w:val="2"/>
          </w:tcPr>
          <w:p w14:paraId="44A6017F" w14:textId="6C40CA8C" w:rsidR="00951309" w:rsidRPr="00B54781" w:rsidRDefault="00951309" w:rsidP="00614B9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69" w:type="pct"/>
            <w:gridSpan w:val="5"/>
          </w:tcPr>
          <w:p w14:paraId="2F943024" w14:textId="77777777" w:rsidR="00951309" w:rsidRPr="00B54781" w:rsidRDefault="00951309" w:rsidP="00614B9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547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42" w:type="pct"/>
            <w:gridSpan w:val="2"/>
          </w:tcPr>
          <w:p w14:paraId="6307A819" w14:textId="77777777" w:rsidR="00951309" w:rsidRPr="00B54781" w:rsidRDefault="00951309" w:rsidP="00614B9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6" w:type="pct"/>
            <w:gridSpan w:val="7"/>
          </w:tcPr>
          <w:p w14:paraId="37C8AAD0" w14:textId="77777777" w:rsidR="00951309" w:rsidRPr="00B54781" w:rsidRDefault="00951309" w:rsidP="00614B9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47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185A" w:rsidRPr="00B54781" w14:paraId="19CB62B2" w14:textId="77777777" w:rsidTr="0013292A">
        <w:trPr>
          <w:gridAfter w:val="1"/>
          <w:wAfter w:w="29" w:type="pct"/>
        </w:trPr>
        <w:tc>
          <w:tcPr>
            <w:tcW w:w="2174" w:type="pct"/>
            <w:gridSpan w:val="2"/>
          </w:tcPr>
          <w:p w14:paraId="498BBBBD" w14:textId="77777777" w:rsidR="00EF185A" w:rsidRPr="00B54781" w:rsidRDefault="00EF185A" w:rsidP="00EF185A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0" w:type="pct"/>
            <w:gridSpan w:val="2"/>
          </w:tcPr>
          <w:p w14:paraId="10AE1AFA" w14:textId="5461DBB6" w:rsidR="00EF185A" w:rsidRPr="00B54781" w:rsidRDefault="00260968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547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B5478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54781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  <w:gridSpan w:val="2"/>
          </w:tcPr>
          <w:p w14:paraId="024DB015" w14:textId="77777777" w:rsidR="00EF185A" w:rsidRPr="00B54781" w:rsidRDefault="00EF185A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7968BF23" w14:textId="1192A87B" w:rsidR="00EF185A" w:rsidRPr="00B54781" w:rsidRDefault="00D149E7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47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EF185A" w:rsidRPr="00B5478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F185A" w:rsidRPr="00B5478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2" w:type="pct"/>
            <w:gridSpan w:val="2"/>
          </w:tcPr>
          <w:p w14:paraId="427993AF" w14:textId="77777777" w:rsidR="00EF185A" w:rsidRPr="00B54781" w:rsidRDefault="00EF185A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gridSpan w:val="3"/>
          </w:tcPr>
          <w:p w14:paraId="4D23759E" w14:textId="1FABCD94" w:rsidR="00EF185A" w:rsidRPr="00B54781" w:rsidRDefault="00260968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47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B5478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54781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1" w:type="pct"/>
            <w:gridSpan w:val="2"/>
          </w:tcPr>
          <w:p w14:paraId="64640E74" w14:textId="77777777" w:rsidR="00EF185A" w:rsidRPr="00B54781" w:rsidRDefault="00EF185A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gridSpan w:val="2"/>
          </w:tcPr>
          <w:p w14:paraId="6D8B7318" w14:textId="3999CFEF" w:rsidR="00EF185A" w:rsidRPr="00B54781" w:rsidRDefault="00D149E7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47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EF185A" w:rsidRPr="00B5478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F185A" w:rsidRPr="00B5478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F185A" w:rsidRPr="00B54781" w14:paraId="5248D880" w14:textId="77777777" w:rsidTr="0013292A">
        <w:trPr>
          <w:gridAfter w:val="1"/>
          <w:wAfter w:w="29" w:type="pct"/>
        </w:trPr>
        <w:tc>
          <w:tcPr>
            <w:tcW w:w="2174" w:type="pct"/>
            <w:gridSpan w:val="2"/>
          </w:tcPr>
          <w:p w14:paraId="2A960D9F" w14:textId="77777777" w:rsidR="00EF185A" w:rsidRPr="00B54781" w:rsidRDefault="00EF185A" w:rsidP="00EF185A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0" w:type="pct"/>
            <w:gridSpan w:val="2"/>
          </w:tcPr>
          <w:p w14:paraId="59956720" w14:textId="5093FD60" w:rsidR="00EF185A" w:rsidRPr="00B54781" w:rsidRDefault="00D149E7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47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260968" w:rsidRPr="00B547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4" w:type="pct"/>
            <w:gridSpan w:val="2"/>
          </w:tcPr>
          <w:p w14:paraId="53A212B6" w14:textId="77777777" w:rsidR="00EF185A" w:rsidRPr="00B54781" w:rsidRDefault="00EF185A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0BB4B307" w14:textId="48A4C701" w:rsidR="00EF185A" w:rsidRPr="00B54781" w:rsidRDefault="00D149E7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47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260968" w:rsidRPr="00B547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42" w:type="pct"/>
            <w:gridSpan w:val="2"/>
          </w:tcPr>
          <w:p w14:paraId="2E44BE07" w14:textId="77777777" w:rsidR="00EF185A" w:rsidRPr="00B54781" w:rsidRDefault="00EF185A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gridSpan w:val="3"/>
          </w:tcPr>
          <w:p w14:paraId="1E3AEC02" w14:textId="0FBC9A67" w:rsidR="00EF185A" w:rsidRPr="00B54781" w:rsidRDefault="00D149E7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47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260968" w:rsidRPr="00B547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1" w:type="pct"/>
            <w:gridSpan w:val="2"/>
          </w:tcPr>
          <w:p w14:paraId="557CDDEB" w14:textId="77777777" w:rsidR="00EF185A" w:rsidRPr="00B54781" w:rsidRDefault="00EF185A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gridSpan w:val="2"/>
          </w:tcPr>
          <w:p w14:paraId="325A6E5E" w14:textId="211A9CC7" w:rsidR="00EF185A" w:rsidRPr="00B54781" w:rsidRDefault="00D149E7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47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260968" w:rsidRPr="00B547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EF185A" w:rsidRPr="00B54781" w14:paraId="7F25FD0A" w14:textId="77777777" w:rsidTr="0013292A">
        <w:trPr>
          <w:gridAfter w:val="1"/>
          <w:wAfter w:w="29" w:type="pct"/>
        </w:trPr>
        <w:tc>
          <w:tcPr>
            <w:tcW w:w="2174" w:type="pct"/>
            <w:gridSpan w:val="2"/>
          </w:tcPr>
          <w:p w14:paraId="4FA683DC" w14:textId="77777777" w:rsidR="00EF185A" w:rsidRPr="00B54781" w:rsidRDefault="00EF185A" w:rsidP="00EF185A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7" w:type="pct"/>
            <w:gridSpan w:val="14"/>
          </w:tcPr>
          <w:p w14:paraId="421D7533" w14:textId="77777777" w:rsidR="00EF185A" w:rsidRPr="00B54781" w:rsidRDefault="00EF185A" w:rsidP="00EF185A">
            <w:pPr>
              <w:pStyle w:val="BodyText"/>
              <w:tabs>
                <w:tab w:val="decimal" w:pos="-20"/>
              </w:tabs>
              <w:spacing w:after="0"/>
              <w:ind w:left="-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5478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185A" w:rsidRPr="00B54781" w14:paraId="1A62BE80" w14:textId="77777777" w:rsidTr="0013292A">
        <w:trPr>
          <w:gridAfter w:val="1"/>
          <w:wAfter w:w="29" w:type="pct"/>
        </w:trPr>
        <w:tc>
          <w:tcPr>
            <w:tcW w:w="2174" w:type="pct"/>
            <w:gridSpan w:val="2"/>
          </w:tcPr>
          <w:p w14:paraId="516F28A2" w14:textId="62FF03C7" w:rsidR="00EF185A" w:rsidRPr="00B54781" w:rsidRDefault="00EF185A" w:rsidP="00EF185A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47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10" w:type="pct"/>
            <w:gridSpan w:val="2"/>
          </w:tcPr>
          <w:p w14:paraId="3076C158" w14:textId="56D34C38" w:rsidR="00EF185A" w:rsidRPr="00B54781" w:rsidRDefault="00EF185A" w:rsidP="00EF185A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gridSpan w:val="2"/>
          </w:tcPr>
          <w:p w14:paraId="56E4156C" w14:textId="77777777" w:rsidR="00EF185A" w:rsidRPr="00B54781" w:rsidRDefault="00EF185A" w:rsidP="00EF185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0716C2E1" w14:textId="7724B8D2" w:rsidR="00EF185A" w:rsidRPr="00B54781" w:rsidRDefault="00EF185A" w:rsidP="00EF185A">
            <w:pPr>
              <w:pStyle w:val="BodyText"/>
              <w:tabs>
                <w:tab w:val="decimal" w:pos="52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  <w:gridSpan w:val="2"/>
          </w:tcPr>
          <w:p w14:paraId="0F3EE1C5" w14:textId="77777777" w:rsidR="00EF185A" w:rsidRPr="00B54781" w:rsidRDefault="00EF185A" w:rsidP="00EF185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gridSpan w:val="3"/>
          </w:tcPr>
          <w:p w14:paraId="7A680699" w14:textId="1258E3B8" w:rsidR="00EF185A" w:rsidRPr="00B54781" w:rsidRDefault="00EF185A" w:rsidP="00EF185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03D21917" w14:textId="77777777" w:rsidR="00EF185A" w:rsidRPr="00B54781" w:rsidRDefault="00EF185A" w:rsidP="00EF185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gridSpan w:val="2"/>
          </w:tcPr>
          <w:p w14:paraId="2E19446C" w14:textId="5932F11E" w:rsidR="00EF185A" w:rsidRPr="00B54781" w:rsidRDefault="00EF185A" w:rsidP="00EF185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261A9" w:rsidRPr="00B54781" w14:paraId="3C9E2EA7" w14:textId="77777777" w:rsidTr="0013292A">
        <w:trPr>
          <w:gridAfter w:val="1"/>
          <w:wAfter w:w="29" w:type="pct"/>
        </w:trPr>
        <w:tc>
          <w:tcPr>
            <w:tcW w:w="2174" w:type="pct"/>
            <w:gridSpan w:val="2"/>
          </w:tcPr>
          <w:p w14:paraId="6F696ED4" w14:textId="77777777" w:rsidR="004261A9" w:rsidRPr="00B54781" w:rsidRDefault="004261A9" w:rsidP="004261A9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478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0" w:type="pct"/>
            <w:gridSpan w:val="2"/>
          </w:tcPr>
          <w:p w14:paraId="3ACDA125" w14:textId="7F4571C3" w:rsidR="004261A9" w:rsidRPr="00B54781" w:rsidRDefault="008856C3" w:rsidP="004261A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gridSpan w:val="2"/>
          </w:tcPr>
          <w:p w14:paraId="7DABD218" w14:textId="77777777" w:rsidR="004261A9" w:rsidRPr="00B54781" w:rsidRDefault="004261A9" w:rsidP="004261A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43A7D1C3" w14:textId="77777777" w:rsidR="004261A9" w:rsidRPr="00B54781" w:rsidRDefault="004261A9" w:rsidP="004261A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47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  <w:gridSpan w:val="2"/>
          </w:tcPr>
          <w:p w14:paraId="1827072D" w14:textId="77777777" w:rsidR="004261A9" w:rsidRPr="00B54781" w:rsidRDefault="004261A9" w:rsidP="004261A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gridSpan w:val="3"/>
          </w:tcPr>
          <w:p w14:paraId="2C4AFAF4" w14:textId="302C1FB6" w:rsidR="004261A9" w:rsidRPr="00B54781" w:rsidRDefault="006C0F1D" w:rsidP="004261A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558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320</w:t>
            </w:r>
          </w:p>
        </w:tc>
        <w:tc>
          <w:tcPr>
            <w:tcW w:w="141" w:type="pct"/>
            <w:gridSpan w:val="2"/>
          </w:tcPr>
          <w:p w14:paraId="538A1F8E" w14:textId="77777777" w:rsidR="004261A9" w:rsidRPr="00B54781" w:rsidRDefault="004261A9" w:rsidP="004261A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gridSpan w:val="2"/>
          </w:tcPr>
          <w:p w14:paraId="74E97E46" w14:textId="3728D37C" w:rsidR="004261A9" w:rsidRPr="00B54781" w:rsidRDefault="004261A9" w:rsidP="004261A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4781">
              <w:rPr>
                <w:rFonts w:asciiTheme="majorBidi" w:hAnsiTheme="majorBidi" w:cstheme="majorBidi"/>
                <w:sz w:val="30"/>
                <w:szCs w:val="30"/>
              </w:rPr>
              <w:t>677,851</w:t>
            </w:r>
          </w:p>
        </w:tc>
      </w:tr>
      <w:tr w:rsidR="004261A9" w:rsidRPr="00B54781" w14:paraId="52F8CB76" w14:textId="77777777" w:rsidTr="0013292A">
        <w:trPr>
          <w:gridAfter w:val="1"/>
          <w:wAfter w:w="29" w:type="pct"/>
        </w:trPr>
        <w:tc>
          <w:tcPr>
            <w:tcW w:w="2174" w:type="pct"/>
            <w:gridSpan w:val="2"/>
          </w:tcPr>
          <w:p w14:paraId="1B7093D0" w14:textId="77777777" w:rsidR="004261A9" w:rsidRPr="00B54781" w:rsidRDefault="004261A9" w:rsidP="004261A9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4781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0" w:type="pct"/>
            <w:gridSpan w:val="2"/>
            <w:tcBorders>
              <w:bottom w:val="single" w:sz="4" w:space="0" w:color="auto"/>
            </w:tcBorders>
          </w:tcPr>
          <w:p w14:paraId="48E34F8E" w14:textId="09DEAE5F" w:rsidR="004261A9" w:rsidRPr="00B54781" w:rsidRDefault="008856C3" w:rsidP="004261A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720,599</w:t>
            </w:r>
          </w:p>
        </w:tc>
        <w:tc>
          <w:tcPr>
            <w:tcW w:w="144" w:type="pct"/>
            <w:gridSpan w:val="2"/>
          </w:tcPr>
          <w:p w14:paraId="536FCEE1" w14:textId="77777777" w:rsidR="004261A9" w:rsidRPr="00B54781" w:rsidRDefault="004261A9" w:rsidP="004261A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036074D8" w14:textId="51E4ADBA" w:rsidR="004261A9" w:rsidRPr="00B54781" w:rsidRDefault="004261A9" w:rsidP="004261A9">
            <w:pPr>
              <w:pStyle w:val="BodyText"/>
              <w:tabs>
                <w:tab w:val="decimal" w:pos="910"/>
              </w:tabs>
              <w:spacing w:after="0"/>
              <w:ind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4781">
              <w:rPr>
                <w:rFonts w:asciiTheme="majorBidi" w:hAnsiTheme="majorBidi" w:cstheme="majorBidi"/>
                <w:sz w:val="30"/>
                <w:szCs w:val="30"/>
              </w:rPr>
              <w:t>885,526</w:t>
            </w:r>
          </w:p>
        </w:tc>
        <w:tc>
          <w:tcPr>
            <w:tcW w:w="142" w:type="pct"/>
            <w:gridSpan w:val="2"/>
          </w:tcPr>
          <w:p w14:paraId="266F338C" w14:textId="77777777" w:rsidR="004261A9" w:rsidRPr="00B54781" w:rsidRDefault="004261A9" w:rsidP="004261A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gridSpan w:val="3"/>
            <w:tcBorders>
              <w:bottom w:val="single" w:sz="4" w:space="0" w:color="auto"/>
            </w:tcBorders>
          </w:tcPr>
          <w:p w14:paraId="13195ABA" w14:textId="2E9EDB64" w:rsidR="004261A9" w:rsidRPr="00B54781" w:rsidRDefault="006C0F1D" w:rsidP="004261A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679,611</w:t>
            </w:r>
          </w:p>
        </w:tc>
        <w:tc>
          <w:tcPr>
            <w:tcW w:w="141" w:type="pct"/>
            <w:gridSpan w:val="2"/>
          </w:tcPr>
          <w:p w14:paraId="4EBA5561" w14:textId="77777777" w:rsidR="004261A9" w:rsidRPr="00B54781" w:rsidRDefault="004261A9" w:rsidP="004261A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gridSpan w:val="2"/>
            <w:tcBorders>
              <w:bottom w:val="single" w:sz="4" w:space="0" w:color="auto"/>
            </w:tcBorders>
          </w:tcPr>
          <w:p w14:paraId="5D6A52D6" w14:textId="3446154A" w:rsidR="004261A9" w:rsidRPr="00B54781" w:rsidRDefault="004261A9" w:rsidP="004261A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4781">
              <w:rPr>
                <w:rFonts w:asciiTheme="majorBidi" w:hAnsiTheme="majorBidi" w:cstheme="majorBidi"/>
                <w:sz w:val="30"/>
                <w:szCs w:val="30"/>
              </w:rPr>
              <w:t>817,412</w:t>
            </w:r>
          </w:p>
        </w:tc>
      </w:tr>
      <w:tr w:rsidR="004261A9" w:rsidRPr="00B54781" w14:paraId="74D451A7" w14:textId="77777777" w:rsidTr="0013292A">
        <w:trPr>
          <w:gridAfter w:val="1"/>
          <w:wAfter w:w="29" w:type="pct"/>
        </w:trPr>
        <w:tc>
          <w:tcPr>
            <w:tcW w:w="2174" w:type="pct"/>
            <w:gridSpan w:val="2"/>
          </w:tcPr>
          <w:p w14:paraId="2DA2410A" w14:textId="77777777" w:rsidR="004261A9" w:rsidRPr="00B54781" w:rsidRDefault="004261A9" w:rsidP="004261A9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47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4A5E7F0" w14:textId="5DA32F0F" w:rsidR="004261A9" w:rsidRPr="00B54781" w:rsidRDefault="008856C3" w:rsidP="004261A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720,599</w:t>
            </w:r>
          </w:p>
        </w:tc>
        <w:tc>
          <w:tcPr>
            <w:tcW w:w="144" w:type="pct"/>
            <w:gridSpan w:val="2"/>
          </w:tcPr>
          <w:p w14:paraId="2BBFAAB8" w14:textId="77777777" w:rsidR="004261A9" w:rsidRPr="00B54781" w:rsidRDefault="004261A9" w:rsidP="004261A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73052816" w14:textId="0F003F99" w:rsidR="004261A9" w:rsidRPr="00B54781" w:rsidRDefault="004261A9" w:rsidP="004261A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547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885,526</w:t>
            </w:r>
          </w:p>
        </w:tc>
        <w:tc>
          <w:tcPr>
            <w:tcW w:w="142" w:type="pct"/>
            <w:gridSpan w:val="2"/>
          </w:tcPr>
          <w:p w14:paraId="27DFCCA1" w14:textId="77777777" w:rsidR="004261A9" w:rsidRPr="00B54781" w:rsidRDefault="004261A9" w:rsidP="004261A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FBA010C" w14:textId="01EDAD12" w:rsidR="004261A9" w:rsidRPr="00B54781" w:rsidRDefault="006C0F1D" w:rsidP="004261A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1,237,931</w:t>
            </w:r>
          </w:p>
        </w:tc>
        <w:tc>
          <w:tcPr>
            <w:tcW w:w="141" w:type="pct"/>
            <w:gridSpan w:val="2"/>
          </w:tcPr>
          <w:p w14:paraId="2DC70AEB" w14:textId="77777777" w:rsidR="004261A9" w:rsidRPr="00B54781" w:rsidRDefault="004261A9" w:rsidP="004261A9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7FA9FE1" w14:textId="7FAB782B" w:rsidR="004261A9" w:rsidRPr="00B54781" w:rsidRDefault="004261A9" w:rsidP="004261A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547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1,495,263</w:t>
            </w:r>
          </w:p>
        </w:tc>
      </w:tr>
      <w:tr w:rsidR="004261A9" w:rsidRPr="00B54781" w14:paraId="543C3054" w14:textId="77777777" w:rsidTr="0013292A">
        <w:trPr>
          <w:gridAfter w:val="2"/>
          <w:wAfter w:w="32" w:type="pct"/>
        </w:trPr>
        <w:tc>
          <w:tcPr>
            <w:tcW w:w="2174" w:type="pct"/>
            <w:gridSpan w:val="2"/>
          </w:tcPr>
          <w:p w14:paraId="60C269D6" w14:textId="1A3E8AD7" w:rsidR="004261A9" w:rsidRPr="00B54781" w:rsidRDefault="004261A9" w:rsidP="004261A9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0" w:name="OLE_LINK7"/>
          </w:p>
        </w:tc>
        <w:tc>
          <w:tcPr>
            <w:tcW w:w="610" w:type="pct"/>
            <w:gridSpan w:val="2"/>
          </w:tcPr>
          <w:p w14:paraId="1D632749" w14:textId="77F55804" w:rsidR="004261A9" w:rsidRPr="00B54781" w:rsidRDefault="004261A9" w:rsidP="004261A9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7FE6EE9D" w14:textId="77777777" w:rsidR="004261A9" w:rsidRPr="00B54781" w:rsidRDefault="004261A9" w:rsidP="004261A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595CE7BB" w14:textId="68CF68D3" w:rsidR="004261A9" w:rsidRPr="00B54781" w:rsidRDefault="004261A9" w:rsidP="004261A9">
            <w:pPr>
              <w:pStyle w:val="BodyText"/>
              <w:tabs>
                <w:tab w:val="decimal" w:pos="52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5C32E3F2" w14:textId="77777777" w:rsidR="004261A9" w:rsidRPr="00B54781" w:rsidRDefault="004261A9" w:rsidP="004261A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gridSpan w:val="3"/>
          </w:tcPr>
          <w:p w14:paraId="275FB426" w14:textId="5A6B7E0C" w:rsidR="004261A9" w:rsidRPr="00B54781" w:rsidRDefault="004261A9" w:rsidP="004261A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  <w:gridSpan w:val="2"/>
          </w:tcPr>
          <w:p w14:paraId="1D8EEB9A" w14:textId="77777777" w:rsidR="004261A9" w:rsidRPr="00B54781" w:rsidRDefault="004261A9" w:rsidP="004261A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</w:tcPr>
          <w:p w14:paraId="0EF1259A" w14:textId="25662378" w:rsidR="004261A9" w:rsidRPr="00B54781" w:rsidRDefault="004261A9" w:rsidP="004261A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61A9" w:rsidRPr="00B54781" w14:paraId="68878318" w14:textId="77777777" w:rsidTr="0013292A">
        <w:trPr>
          <w:gridAfter w:val="2"/>
          <w:wAfter w:w="32" w:type="pct"/>
        </w:trPr>
        <w:tc>
          <w:tcPr>
            <w:tcW w:w="2174" w:type="pct"/>
            <w:gridSpan w:val="2"/>
          </w:tcPr>
          <w:p w14:paraId="334B88BC" w14:textId="7EEB5699" w:rsidR="004261A9" w:rsidRPr="00B54781" w:rsidRDefault="004261A9" w:rsidP="004261A9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547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10" w:type="pct"/>
            <w:gridSpan w:val="2"/>
          </w:tcPr>
          <w:p w14:paraId="73C950FC" w14:textId="77777777" w:rsidR="004261A9" w:rsidRPr="00B54781" w:rsidRDefault="004261A9" w:rsidP="004261A9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0D34D8B3" w14:textId="77777777" w:rsidR="004261A9" w:rsidRPr="00B54781" w:rsidRDefault="004261A9" w:rsidP="004261A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3F69F5F6" w14:textId="77777777" w:rsidR="004261A9" w:rsidRPr="00B54781" w:rsidRDefault="004261A9" w:rsidP="004261A9">
            <w:pPr>
              <w:pStyle w:val="BodyText"/>
              <w:tabs>
                <w:tab w:val="decimal" w:pos="52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5F0DBB47" w14:textId="77777777" w:rsidR="004261A9" w:rsidRPr="00B54781" w:rsidRDefault="004261A9" w:rsidP="004261A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gridSpan w:val="3"/>
          </w:tcPr>
          <w:p w14:paraId="2CD675A0" w14:textId="77777777" w:rsidR="004261A9" w:rsidRPr="00B54781" w:rsidRDefault="004261A9" w:rsidP="004261A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  <w:gridSpan w:val="2"/>
          </w:tcPr>
          <w:p w14:paraId="3A6B4501" w14:textId="77777777" w:rsidR="004261A9" w:rsidRPr="00B54781" w:rsidRDefault="004261A9" w:rsidP="004261A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</w:tcPr>
          <w:p w14:paraId="404314F3" w14:textId="77777777" w:rsidR="004261A9" w:rsidRPr="00B54781" w:rsidRDefault="004261A9" w:rsidP="004261A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261A9" w:rsidRPr="00B54781" w14:paraId="0ABDCB65" w14:textId="77777777" w:rsidTr="0013292A">
        <w:trPr>
          <w:gridAfter w:val="2"/>
          <w:wAfter w:w="32" w:type="pct"/>
        </w:trPr>
        <w:tc>
          <w:tcPr>
            <w:tcW w:w="2174" w:type="pct"/>
            <w:gridSpan w:val="2"/>
          </w:tcPr>
          <w:p w14:paraId="0201DD2B" w14:textId="77777777" w:rsidR="004261A9" w:rsidRPr="00B54781" w:rsidRDefault="004261A9" w:rsidP="004261A9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478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0" w:type="pct"/>
            <w:gridSpan w:val="2"/>
          </w:tcPr>
          <w:p w14:paraId="1C8E5A2B" w14:textId="5851458A" w:rsidR="004261A9" w:rsidRPr="00B54781" w:rsidRDefault="008856C3" w:rsidP="004261A9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gridSpan w:val="2"/>
          </w:tcPr>
          <w:p w14:paraId="1C25E929" w14:textId="77777777" w:rsidR="004261A9" w:rsidRPr="00B54781" w:rsidRDefault="004261A9" w:rsidP="004261A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756E8396" w14:textId="7A6A9F16" w:rsidR="004261A9" w:rsidRPr="00B54781" w:rsidRDefault="004261A9" w:rsidP="004261A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B5478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2BBB0C73" w14:textId="77777777" w:rsidR="004261A9" w:rsidRPr="00B54781" w:rsidRDefault="004261A9" w:rsidP="004261A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gridSpan w:val="3"/>
          </w:tcPr>
          <w:p w14:paraId="41D97477" w14:textId="6195212D" w:rsidR="004261A9" w:rsidRPr="00B54781" w:rsidRDefault="006C0F1D" w:rsidP="004261A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C0F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133,978</w:t>
            </w:r>
          </w:p>
        </w:tc>
        <w:tc>
          <w:tcPr>
            <w:tcW w:w="141" w:type="pct"/>
            <w:gridSpan w:val="2"/>
          </w:tcPr>
          <w:p w14:paraId="4E55C728" w14:textId="77777777" w:rsidR="004261A9" w:rsidRPr="00B54781" w:rsidRDefault="004261A9" w:rsidP="004261A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</w:tcPr>
          <w:p w14:paraId="4BC61FC6" w14:textId="51F2F0D5" w:rsidR="004261A9" w:rsidRPr="00B54781" w:rsidRDefault="004261A9" w:rsidP="004261A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54781">
              <w:rPr>
                <w:rFonts w:asciiTheme="majorBidi" w:hAnsiTheme="majorBidi" w:cstheme="majorBidi"/>
                <w:sz w:val="30"/>
                <w:szCs w:val="30"/>
              </w:rPr>
              <w:t>127,380</w:t>
            </w:r>
          </w:p>
        </w:tc>
      </w:tr>
      <w:tr w:rsidR="004261A9" w:rsidRPr="00B54781" w14:paraId="2183F83F" w14:textId="77777777" w:rsidTr="0013292A">
        <w:trPr>
          <w:gridAfter w:val="2"/>
          <w:wAfter w:w="32" w:type="pct"/>
        </w:trPr>
        <w:tc>
          <w:tcPr>
            <w:tcW w:w="2174" w:type="pct"/>
            <w:gridSpan w:val="2"/>
          </w:tcPr>
          <w:p w14:paraId="2E309AB7" w14:textId="77777777" w:rsidR="004261A9" w:rsidRPr="00B54781" w:rsidRDefault="004261A9" w:rsidP="004261A9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4781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0" w:type="pct"/>
            <w:gridSpan w:val="2"/>
          </w:tcPr>
          <w:p w14:paraId="19AC1ABA" w14:textId="73E648B5" w:rsidR="004261A9" w:rsidRPr="00B54781" w:rsidRDefault="008856C3" w:rsidP="004261A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250,111</w:t>
            </w:r>
          </w:p>
        </w:tc>
        <w:tc>
          <w:tcPr>
            <w:tcW w:w="144" w:type="pct"/>
            <w:gridSpan w:val="2"/>
          </w:tcPr>
          <w:p w14:paraId="7A8A068B" w14:textId="77777777" w:rsidR="004261A9" w:rsidRPr="00B54781" w:rsidRDefault="004261A9" w:rsidP="004261A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1C29EC72" w14:textId="0802EE50" w:rsidR="004261A9" w:rsidRPr="00B54781" w:rsidRDefault="004261A9" w:rsidP="004261A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B54781">
              <w:rPr>
                <w:rFonts w:asciiTheme="majorBidi" w:hAnsiTheme="majorBidi" w:cstheme="majorBidi"/>
                <w:sz w:val="30"/>
                <w:szCs w:val="30"/>
              </w:rPr>
              <w:t>196,472</w:t>
            </w:r>
          </w:p>
        </w:tc>
        <w:tc>
          <w:tcPr>
            <w:tcW w:w="142" w:type="pct"/>
            <w:gridSpan w:val="2"/>
          </w:tcPr>
          <w:p w14:paraId="0F60A543" w14:textId="77777777" w:rsidR="004261A9" w:rsidRPr="00B54781" w:rsidRDefault="004261A9" w:rsidP="004261A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gridSpan w:val="3"/>
          </w:tcPr>
          <w:p w14:paraId="09B0B8A3" w14:textId="02AAAA4A" w:rsidR="004261A9" w:rsidRPr="00B54781" w:rsidRDefault="006C0F1D" w:rsidP="004261A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C0F1D">
              <w:rPr>
                <w:rFonts w:asciiTheme="majorBidi" w:hAnsiTheme="majorBidi" w:cstheme="majorBidi"/>
                <w:sz w:val="30"/>
                <w:szCs w:val="30"/>
              </w:rPr>
              <w:t>3,35</w:t>
            </w:r>
            <w:r w:rsidR="003061C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1" w:type="pct"/>
            <w:gridSpan w:val="2"/>
          </w:tcPr>
          <w:p w14:paraId="5BA7E8A8" w14:textId="77777777" w:rsidR="004261A9" w:rsidRPr="00B54781" w:rsidRDefault="004261A9" w:rsidP="004261A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</w:tcPr>
          <w:p w14:paraId="53954BA6" w14:textId="700DFEF5" w:rsidR="004261A9" w:rsidRPr="00B54781" w:rsidRDefault="004261A9" w:rsidP="004261A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54781">
              <w:rPr>
                <w:rFonts w:asciiTheme="majorBidi" w:hAnsiTheme="majorBidi" w:cstheme="majorBidi"/>
                <w:sz w:val="30"/>
                <w:szCs w:val="30"/>
              </w:rPr>
              <w:t>7,408</w:t>
            </w:r>
          </w:p>
        </w:tc>
      </w:tr>
      <w:tr w:rsidR="004261A9" w:rsidRPr="00B54781" w14:paraId="0D1EFE72" w14:textId="77777777" w:rsidTr="0013292A">
        <w:trPr>
          <w:gridAfter w:val="2"/>
          <w:wAfter w:w="32" w:type="pct"/>
        </w:trPr>
        <w:tc>
          <w:tcPr>
            <w:tcW w:w="2174" w:type="pct"/>
            <w:gridSpan w:val="2"/>
          </w:tcPr>
          <w:p w14:paraId="5ED753AA" w14:textId="77777777" w:rsidR="004261A9" w:rsidRPr="00B54781" w:rsidRDefault="004261A9" w:rsidP="004261A9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0" w:type="pct"/>
            <w:gridSpan w:val="2"/>
            <w:tcBorders>
              <w:top w:val="single" w:sz="4" w:space="0" w:color="auto"/>
            </w:tcBorders>
          </w:tcPr>
          <w:p w14:paraId="05B1853E" w14:textId="1E7F60A4" w:rsidR="004261A9" w:rsidRPr="00B54781" w:rsidRDefault="008856C3" w:rsidP="004261A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250,111</w:t>
            </w:r>
          </w:p>
        </w:tc>
        <w:tc>
          <w:tcPr>
            <w:tcW w:w="144" w:type="pct"/>
            <w:gridSpan w:val="2"/>
          </w:tcPr>
          <w:p w14:paraId="06513EE5" w14:textId="77777777" w:rsidR="004261A9" w:rsidRPr="00B54781" w:rsidRDefault="004261A9" w:rsidP="004261A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</w:tcPr>
          <w:p w14:paraId="75E68079" w14:textId="737D1633" w:rsidR="004261A9" w:rsidRPr="00B54781" w:rsidRDefault="004261A9" w:rsidP="004261A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47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196,472</w:t>
            </w:r>
          </w:p>
        </w:tc>
        <w:tc>
          <w:tcPr>
            <w:tcW w:w="142" w:type="pct"/>
            <w:gridSpan w:val="2"/>
          </w:tcPr>
          <w:p w14:paraId="26DBA562" w14:textId="77777777" w:rsidR="004261A9" w:rsidRPr="00B54781" w:rsidRDefault="004261A9" w:rsidP="004261A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gridSpan w:val="3"/>
            <w:tcBorders>
              <w:top w:val="single" w:sz="4" w:space="0" w:color="auto"/>
            </w:tcBorders>
          </w:tcPr>
          <w:p w14:paraId="53646B28" w14:textId="662B8EE4" w:rsidR="004261A9" w:rsidRPr="00B54781" w:rsidRDefault="006C0F1D" w:rsidP="004261A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137,33</w:t>
            </w:r>
            <w:r w:rsidR="003061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1" w:type="pct"/>
            <w:gridSpan w:val="2"/>
          </w:tcPr>
          <w:p w14:paraId="4E6FAD1B" w14:textId="77777777" w:rsidR="004261A9" w:rsidRPr="00B54781" w:rsidRDefault="004261A9" w:rsidP="004261A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</w:tcPr>
          <w:p w14:paraId="2D50BAE7" w14:textId="63FAE634" w:rsidR="004261A9" w:rsidRPr="00B54781" w:rsidRDefault="004261A9" w:rsidP="004261A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47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134,788</w:t>
            </w:r>
          </w:p>
        </w:tc>
      </w:tr>
      <w:tr w:rsidR="004261A9" w:rsidRPr="00B54781" w14:paraId="426B2CED" w14:textId="77777777" w:rsidTr="0013292A">
        <w:trPr>
          <w:gridAfter w:val="2"/>
          <w:wAfter w:w="32" w:type="pct"/>
        </w:trPr>
        <w:tc>
          <w:tcPr>
            <w:tcW w:w="2174" w:type="pct"/>
            <w:gridSpan w:val="2"/>
          </w:tcPr>
          <w:p w14:paraId="79141CAC" w14:textId="11526432" w:rsidR="004261A9" w:rsidRPr="00B54781" w:rsidRDefault="004261A9" w:rsidP="004261A9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5478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547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10" w:type="pct"/>
            <w:gridSpan w:val="2"/>
            <w:tcBorders>
              <w:bottom w:val="single" w:sz="4" w:space="0" w:color="auto"/>
            </w:tcBorders>
          </w:tcPr>
          <w:p w14:paraId="139CFAB5" w14:textId="3BDBBF32" w:rsidR="004261A9" w:rsidRPr="00B54781" w:rsidRDefault="008856C3" w:rsidP="004261A9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(22,142)</w:t>
            </w:r>
          </w:p>
        </w:tc>
        <w:tc>
          <w:tcPr>
            <w:tcW w:w="144" w:type="pct"/>
            <w:gridSpan w:val="2"/>
          </w:tcPr>
          <w:p w14:paraId="084AADED" w14:textId="77777777" w:rsidR="004261A9" w:rsidRPr="00B54781" w:rsidRDefault="004261A9" w:rsidP="004261A9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33FF0B1B" w14:textId="20C9AA00" w:rsidR="004261A9" w:rsidRPr="00B54781" w:rsidRDefault="004261A9" w:rsidP="00747B8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B54781">
              <w:rPr>
                <w:rFonts w:asciiTheme="majorBidi" w:hAnsiTheme="majorBidi" w:cstheme="majorBidi"/>
                <w:sz w:val="30"/>
                <w:szCs w:val="30"/>
              </w:rPr>
              <w:t>(22,332)</w:t>
            </w:r>
          </w:p>
        </w:tc>
        <w:tc>
          <w:tcPr>
            <w:tcW w:w="142" w:type="pct"/>
            <w:gridSpan w:val="2"/>
          </w:tcPr>
          <w:p w14:paraId="5A59D284" w14:textId="77777777" w:rsidR="004261A9" w:rsidRPr="00B54781" w:rsidRDefault="004261A9" w:rsidP="004261A9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  <w:gridSpan w:val="3"/>
            <w:tcBorders>
              <w:bottom w:val="single" w:sz="4" w:space="0" w:color="auto"/>
            </w:tcBorders>
          </w:tcPr>
          <w:p w14:paraId="42EDE546" w14:textId="49E3AC62" w:rsidR="004261A9" w:rsidRPr="00B54781" w:rsidRDefault="006C0F1D" w:rsidP="004261A9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(7,78</w:t>
            </w:r>
            <w:r w:rsidR="003061C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1" w:type="pct"/>
            <w:gridSpan w:val="2"/>
          </w:tcPr>
          <w:p w14:paraId="3B8187AB" w14:textId="77777777" w:rsidR="004261A9" w:rsidRPr="00B54781" w:rsidRDefault="004261A9" w:rsidP="004261A9">
            <w:pPr>
              <w:pStyle w:val="BodyText"/>
              <w:tabs>
                <w:tab w:val="decimal" w:pos="892"/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14:paraId="733E91C5" w14:textId="2B5E33A1" w:rsidR="004261A9" w:rsidRPr="00B54781" w:rsidRDefault="004261A9" w:rsidP="004261A9">
            <w:pPr>
              <w:pStyle w:val="BodyText"/>
              <w:tabs>
                <w:tab w:val="decimal" w:pos="1244"/>
              </w:tabs>
              <w:spacing w:after="0"/>
              <w:ind w:left="-108" w:right="-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54781">
              <w:rPr>
                <w:rFonts w:asciiTheme="majorBidi" w:hAnsiTheme="majorBidi" w:cstheme="majorBidi"/>
                <w:sz w:val="30"/>
                <w:szCs w:val="30"/>
              </w:rPr>
              <w:t>(7,852)</w:t>
            </w:r>
          </w:p>
        </w:tc>
      </w:tr>
      <w:tr w:rsidR="004261A9" w:rsidRPr="00B54781" w14:paraId="69AC0690" w14:textId="77777777" w:rsidTr="0013292A">
        <w:trPr>
          <w:gridAfter w:val="2"/>
          <w:wAfter w:w="32" w:type="pct"/>
        </w:trPr>
        <w:tc>
          <w:tcPr>
            <w:tcW w:w="2174" w:type="pct"/>
            <w:gridSpan w:val="2"/>
          </w:tcPr>
          <w:p w14:paraId="5577864E" w14:textId="77777777" w:rsidR="004261A9" w:rsidRPr="00B54781" w:rsidRDefault="004261A9" w:rsidP="004261A9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47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5684C2E" w14:textId="34B685C4" w:rsidR="004261A9" w:rsidRPr="00B54781" w:rsidRDefault="008856C3" w:rsidP="004261A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227,969</w:t>
            </w:r>
          </w:p>
        </w:tc>
        <w:tc>
          <w:tcPr>
            <w:tcW w:w="144" w:type="pct"/>
            <w:gridSpan w:val="2"/>
          </w:tcPr>
          <w:p w14:paraId="6D3F657D" w14:textId="77777777" w:rsidR="004261A9" w:rsidRPr="00B54781" w:rsidRDefault="004261A9" w:rsidP="004261A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34255204" w14:textId="738B850F" w:rsidR="004261A9" w:rsidRPr="00B54781" w:rsidRDefault="004261A9" w:rsidP="004261A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47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174,140</w:t>
            </w:r>
          </w:p>
        </w:tc>
        <w:tc>
          <w:tcPr>
            <w:tcW w:w="142" w:type="pct"/>
            <w:gridSpan w:val="2"/>
          </w:tcPr>
          <w:p w14:paraId="16C8229F" w14:textId="77777777" w:rsidR="004261A9" w:rsidRPr="00B54781" w:rsidRDefault="004261A9" w:rsidP="004261A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6E4E5F6" w14:textId="73584BF1" w:rsidR="004261A9" w:rsidRPr="00B54781" w:rsidRDefault="006C0F1D" w:rsidP="004261A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129,551</w:t>
            </w:r>
          </w:p>
        </w:tc>
        <w:tc>
          <w:tcPr>
            <w:tcW w:w="141" w:type="pct"/>
            <w:gridSpan w:val="2"/>
          </w:tcPr>
          <w:p w14:paraId="6656CAAF" w14:textId="77777777" w:rsidR="004261A9" w:rsidRPr="00B54781" w:rsidRDefault="004261A9" w:rsidP="004261A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2AAA7DE2" w14:textId="57EF800D" w:rsidR="004261A9" w:rsidRPr="00B54781" w:rsidRDefault="004261A9" w:rsidP="004261A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47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126,936</w:t>
            </w:r>
          </w:p>
        </w:tc>
      </w:tr>
      <w:tr w:rsidR="004261A9" w:rsidRPr="00B54781" w14:paraId="62133E78" w14:textId="77777777" w:rsidTr="0013292A">
        <w:trPr>
          <w:gridAfter w:val="2"/>
          <w:wAfter w:w="32" w:type="pct"/>
        </w:trPr>
        <w:tc>
          <w:tcPr>
            <w:tcW w:w="2174" w:type="pct"/>
            <w:gridSpan w:val="2"/>
          </w:tcPr>
          <w:p w14:paraId="78EA3B91" w14:textId="77777777" w:rsidR="004261A9" w:rsidRPr="00B54781" w:rsidRDefault="004261A9" w:rsidP="004261A9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0" w:type="pct"/>
            <w:gridSpan w:val="2"/>
            <w:tcBorders>
              <w:top w:val="single" w:sz="4" w:space="0" w:color="auto"/>
            </w:tcBorders>
          </w:tcPr>
          <w:p w14:paraId="4CFC3065" w14:textId="77777777" w:rsidR="004261A9" w:rsidRPr="00B54781" w:rsidRDefault="004261A9" w:rsidP="004261A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01D98350" w14:textId="77777777" w:rsidR="004261A9" w:rsidRPr="00B54781" w:rsidRDefault="004261A9" w:rsidP="004261A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</w:tcPr>
          <w:p w14:paraId="108F47C4" w14:textId="77777777" w:rsidR="004261A9" w:rsidRPr="00B54781" w:rsidRDefault="004261A9" w:rsidP="004261A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63C0EA6B" w14:textId="77777777" w:rsidR="004261A9" w:rsidRPr="00B54781" w:rsidRDefault="004261A9" w:rsidP="004261A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gridSpan w:val="3"/>
            <w:tcBorders>
              <w:top w:val="single" w:sz="4" w:space="0" w:color="auto"/>
            </w:tcBorders>
          </w:tcPr>
          <w:p w14:paraId="7AEDEEE6" w14:textId="77777777" w:rsidR="004261A9" w:rsidRPr="00B54781" w:rsidRDefault="004261A9" w:rsidP="004261A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14F2DA34" w14:textId="77777777" w:rsidR="004261A9" w:rsidRPr="00B54781" w:rsidRDefault="004261A9" w:rsidP="004261A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</w:tcPr>
          <w:p w14:paraId="43A9BF0D" w14:textId="77777777" w:rsidR="004261A9" w:rsidRPr="00B54781" w:rsidRDefault="004261A9" w:rsidP="004261A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bookmarkEnd w:id="0"/>
      <w:tr w:rsidR="009B6809" w:rsidRPr="001E2E51" w14:paraId="7D652262" w14:textId="77777777" w:rsidTr="0013292A">
        <w:tc>
          <w:tcPr>
            <w:tcW w:w="2143" w:type="pct"/>
          </w:tcPr>
          <w:p w14:paraId="3213BC67" w14:textId="57DCBF4E" w:rsidR="009B6809" w:rsidRPr="001E2E51" w:rsidRDefault="002E59D1" w:rsidP="009B6809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1E2E51">
              <w:rPr>
                <w:rFonts w:asciiTheme="majorBidi" w:hAnsiTheme="majorBidi" w:cstheme="majorBidi"/>
                <w:sz w:val="19"/>
                <w:szCs w:val="19"/>
              </w:rPr>
              <w:lastRenderedPageBreak/>
              <w:br w:type="page"/>
            </w:r>
          </w:p>
        </w:tc>
        <w:tc>
          <w:tcPr>
            <w:tcW w:w="1400" w:type="pct"/>
            <w:gridSpan w:val="6"/>
            <w:vAlign w:val="bottom"/>
          </w:tcPr>
          <w:p w14:paraId="3A2F823A" w14:textId="77777777" w:rsidR="009B6809" w:rsidRPr="001E2E51" w:rsidRDefault="009B680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E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  <w:vAlign w:val="bottom"/>
          </w:tcPr>
          <w:p w14:paraId="4BA3B77F" w14:textId="77777777" w:rsidR="009B6809" w:rsidRPr="001E2E51" w:rsidRDefault="009B680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pct"/>
            <w:gridSpan w:val="9"/>
            <w:vAlign w:val="bottom"/>
          </w:tcPr>
          <w:p w14:paraId="62C36777" w14:textId="77777777" w:rsidR="009B6809" w:rsidRPr="001E2E51" w:rsidRDefault="009B680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E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0F70" w:rsidRPr="001E2E51" w14:paraId="7C32B590" w14:textId="77777777" w:rsidTr="0013292A">
        <w:tc>
          <w:tcPr>
            <w:tcW w:w="2143" w:type="pct"/>
          </w:tcPr>
          <w:p w14:paraId="2BE507DB" w14:textId="77777777" w:rsidR="005B0F70" w:rsidRPr="001E2E51" w:rsidRDefault="005B0F70" w:rsidP="005B0F70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6" w:type="pct"/>
            <w:gridSpan w:val="2"/>
          </w:tcPr>
          <w:p w14:paraId="0C6B38F3" w14:textId="40B1B2F1" w:rsidR="005B0F70" w:rsidRPr="001E2E51" w:rsidRDefault="005B0F70" w:rsidP="005B0F7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E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1E2E5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E2E51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25" w:type="pct"/>
            <w:gridSpan w:val="2"/>
          </w:tcPr>
          <w:p w14:paraId="08747455" w14:textId="77777777" w:rsidR="005B0F70" w:rsidRPr="001E2E51" w:rsidRDefault="005B0F70" w:rsidP="005B0F7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gridSpan w:val="2"/>
          </w:tcPr>
          <w:p w14:paraId="769FA13D" w14:textId="162A9A62" w:rsidR="005B0F70" w:rsidRPr="001E2E51" w:rsidRDefault="005B0F70" w:rsidP="005B0F7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2E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1E2E5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E2E5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" w:type="pct"/>
          </w:tcPr>
          <w:p w14:paraId="64F9A27C" w14:textId="77777777" w:rsidR="005B0F70" w:rsidRPr="001E2E51" w:rsidRDefault="005B0F70" w:rsidP="005B0F7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2"/>
          </w:tcPr>
          <w:p w14:paraId="57DB5CAA" w14:textId="337C0186" w:rsidR="005B0F70" w:rsidRPr="001E2E51" w:rsidRDefault="005B0F70" w:rsidP="005B0F7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2E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1E2E5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E2E51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  <w:gridSpan w:val="3"/>
          </w:tcPr>
          <w:p w14:paraId="157EDBFF" w14:textId="77777777" w:rsidR="005B0F70" w:rsidRPr="001E2E51" w:rsidRDefault="005B0F70" w:rsidP="005B0F7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4"/>
          </w:tcPr>
          <w:p w14:paraId="3ECA913D" w14:textId="07FBC6F3" w:rsidR="005B0F70" w:rsidRPr="001E2E51" w:rsidRDefault="005B0F70" w:rsidP="005B0F7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2E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1E2E5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E2E5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B0F70" w:rsidRPr="001E2E51" w14:paraId="0C831FA3" w14:textId="77777777" w:rsidTr="0013292A">
        <w:tc>
          <w:tcPr>
            <w:tcW w:w="2143" w:type="pct"/>
          </w:tcPr>
          <w:p w14:paraId="406C3E70" w14:textId="77777777" w:rsidR="005B0F70" w:rsidRPr="001E2E51" w:rsidRDefault="005B0F70" w:rsidP="005B0F70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6" w:type="pct"/>
            <w:gridSpan w:val="2"/>
          </w:tcPr>
          <w:p w14:paraId="13A42289" w14:textId="0A6A2BE9" w:rsidR="005B0F70" w:rsidRPr="001E2E51" w:rsidRDefault="005B0F70" w:rsidP="005B0F7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2E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5" w:type="pct"/>
            <w:gridSpan w:val="2"/>
          </w:tcPr>
          <w:p w14:paraId="1ACD9F10" w14:textId="77777777" w:rsidR="005B0F70" w:rsidRPr="001E2E51" w:rsidRDefault="005B0F70" w:rsidP="005B0F7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gridSpan w:val="2"/>
          </w:tcPr>
          <w:p w14:paraId="5D5BF29E" w14:textId="1E2D32CC" w:rsidR="005B0F70" w:rsidRPr="001E2E51" w:rsidRDefault="005B0F70" w:rsidP="005B0F7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2E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5" w:type="pct"/>
          </w:tcPr>
          <w:p w14:paraId="2B776E04" w14:textId="77777777" w:rsidR="005B0F70" w:rsidRPr="001E2E51" w:rsidRDefault="005B0F70" w:rsidP="005B0F7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2"/>
          </w:tcPr>
          <w:p w14:paraId="1FC46865" w14:textId="12A751EE" w:rsidR="005B0F70" w:rsidRPr="001E2E51" w:rsidRDefault="005B0F70" w:rsidP="005B0F7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2E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9" w:type="pct"/>
            <w:gridSpan w:val="3"/>
          </w:tcPr>
          <w:p w14:paraId="4CE5B578" w14:textId="77777777" w:rsidR="005B0F70" w:rsidRPr="001E2E51" w:rsidRDefault="005B0F70" w:rsidP="005B0F7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4"/>
          </w:tcPr>
          <w:p w14:paraId="236FA113" w14:textId="46318020" w:rsidR="005B0F70" w:rsidRPr="001E2E51" w:rsidRDefault="005B0F70" w:rsidP="005B0F7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2E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5B0F70" w:rsidRPr="001E2E51" w14:paraId="0E8C3EB8" w14:textId="77777777" w:rsidTr="0013292A">
        <w:tc>
          <w:tcPr>
            <w:tcW w:w="2143" w:type="pct"/>
          </w:tcPr>
          <w:p w14:paraId="1D615981" w14:textId="77777777" w:rsidR="005B0F70" w:rsidRPr="001E2E51" w:rsidRDefault="005B0F70" w:rsidP="005B0F70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57" w:type="pct"/>
            <w:gridSpan w:val="16"/>
          </w:tcPr>
          <w:p w14:paraId="3AB36090" w14:textId="77777777" w:rsidR="005B0F70" w:rsidRPr="001E2E51" w:rsidRDefault="005B0F70" w:rsidP="005B0F7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2E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292A" w:rsidRPr="001E2E51" w14:paraId="46C67EC1" w14:textId="77777777" w:rsidTr="0013292A">
        <w:tc>
          <w:tcPr>
            <w:tcW w:w="2143" w:type="pct"/>
          </w:tcPr>
          <w:p w14:paraId="4EBAEC0D" w14:textId="3D131756" w:rsidR="0013292A" w:rsidRPr="001E2E51" w:rsidRDefault="0013292A" w:rsidP="0013292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547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626" w:type="pct"/>
            <w:gridSpan w:val="2"/>
          </w:tcPr>
          <w:p w14:paraId="73FE7D52" w14:textId="77777777" w:rsidR="0013292A" w:rsidRPr="001E2E51" w:rsidRDefault="0013292A" w:rsidP="0013292A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" w:type="pct"/>
            <w:gridSpan w:val="2"/>
          </w:tcPr>
          <w:p w14:paraId="051AA163" w14:textId="77777777" w:rsidR="0013292A" w:rsidRPr="001E2E51" w:rsidRDefault="0013292A" w:rsidP="0013292A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gridSpan w:val="2"/>
          </w:tcPr>
          <w:p w14:paraId="69AE0A56" w14:textId="77777777" w:rsidR="0013292A" w:rsidRPr="001E2E51" w:rsidRDefault="0013292A" w:rsidP="0013292A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" w:type="pct"/>
          </w:tcPr>
          <w:p w14:paraId="54CF67FF" w14:textId="77777777" w:rsidR="0013292A" w:rsidRPr="001E2E51" w:rsidRDefault="0013292A" w:rsidP="0013292A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2"/>
          </w:tcPr>
          <w:p w14:paraId="33D58AE9" w14:textId="77777777" w:rsidR="0013292A" w:rsidRPr="001E2E51" w:rsidRDefault="0013292A" w:rsidP="0013292A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gridSpan w:val="3"/>
          </w:tcPr>
          <w:p w14:paraId="223EEE5A" w14:textId="77777777" w:rsidR="0013292A" w:rsidRPr="001E2E51" w:rsidRDefault="0013292A" w:rsidP="0013292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4" w:type="pct"/>
            <w:gridSpan w:val="4"/>
          </w:tcPr>
          <w:p w14:paraId="634AC723" w14:textId="77777777" w:rsidR="0013292A" w:rsidRPr="001E2E51" w:rsidRDefault="0013292A" w:rsidP="0013292A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292A" w:rsidRPr="001E2E51" w14:paraId="3C7EE83A" w14:textId="77777777" w:rsidTr="0013292A">
        <w:tc>
          <w:tcPr>
            <w:tcW w:w="2143" w:type="pct"/>
          </w:tcPr>
          <w:p w14:paraId="3FEE5B0E" w14:textId="20732592" w:rsidR="0013292A" w:rsidRPr="001E2E51" w:rsidRDefault="0013292A" w:rsidP="0013292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547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6" w:type="pct"/>
            <w:gridSpan w:val="2"/>
            <w:tcBorders>
              <w:bottom w:val="double" w:sz="4" w:space="0" w:color="auto"/>
            </w:tcBorders>
            <w:vAlign w:val="bottom"/>
          </w:tcPr>
          <w:p w14:paraId="3627EC1F" w14:textId="7C751805" w:rsidR="0013292A" w:rsidRPr="001E2E51" w:rsidRDefault="0013292A" w:rsidP="0013292A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C0F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5" w:type="pct"/>
            <w:gridSpan w:val="2"/>
          </w:tcPr>
          <w:p w14:paraId="349A3868" w14:textId="77777777" w:rsidR="0013292A" w:rsidRPr="001E2E51" w:rsidRDefault="0013292A" w:rsidP="0013292A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gridSpan w:val="2"/>
            <w:tcBorders>
              <w:bottom w:val="double" w:sz="4" w:space="0" w:color="auto"/>
            </w:tcBorders>
            <w:vAlign w:val="bottom"/>
          </w:tcPr>
          <w:p w14:paraId="1B72AAC7" w14:textId="7A6270D2" w:rsidR="0013292A" w:rsidRPr="001E2E51" w:rsidRDefault="0013292A" w:rsidP="00E24971">
            <w:pPr>
              <w:pStyle w:val="BodyText"/>
              <w:tabs>
                <w:tab w:val="decimal" w:pos="661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47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="006041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E249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</w:p>
        </w:tc>
        <w:tc>
          <w:tcPr>
            <w:tcW w:w="125" w:type="pct"/>
          </w:tcPr>
          <w:p w14:paraId="190E423A" w14:textId="77777777" w:rsidR="0013292A" w:rsidRPr="001E2E51" w:rsidRDefault="0013292A" w:rsidP="0013292A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tcBorders>
              <w:bottom w:val="double" w:sz="4" w:space="0" w:color="auto"/>
            </w:tcBorders>
          </w:tcPr>
          <w:p w14:paraId="530F6BCF" w14:textId="5A5D850C" w:rsidR="0013292A" w:rsidRPr="001E2E51" w:rsidRDefault="0013292A" w:rsidP="00BA12E5">
            <w:pPr>
              <w:pStyle w:val="BodyText"/>
              <w:tabs>
                <w:tab w:val="decimal" w:pos="528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="00BA12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</w:p>
        </w:tc>
        <w:tc>
          <w:tcPr>
            <w:tcW w:w="129" w:type="pct"/>
            <w:gridSpan w:val="3"/>
          </w:tcPr>
          <w:p w14:paraId="11A7BBA5" w14:textId="77777777" w:rsidR="0013292A" w:rsidRPr="001E2E51" w:rsidRDefault="0013292A" w:rsidP="0013292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4" w:type="pct"/>
            <w:gridSpan w:val="4"/>
            <w:tcBorders>
              <w:bottom w:val="double" w:sz="4" w:space="0" w:color="auto"/>
            </w:tcBorders>
          </w:tcPr>
          <w:p w14:paraId="6AD65B71" w14:textId="1B35B923" w:rsidR="0013292A" w:rsidRPr="001E2E51" w:rsidRDefault="0013292A" w:rsidP="0013292A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547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285,547</w:t>
            </w:r>
          </w:p>
        </w:tc>
      </w:tr>
      <w:tr w:rsidR="0013292A" w:rsidRPr="001E2E51" w14:paraId="0FFD2F35" w14:textId="77777777" w:rsidTr="0013292A">
        <w:tc>
          <w:tcPr>
            <w:tcW w:w="2143" w:type="pct"/>
          </w:tcPr>
          <w:p w14:paraId="65D74F00" w14:textId="77777777" w:rsidR="0013292A" w:rsidRPr="001E2E51" w:rsidRDefault="0013292A" w:rsidP="0013292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6" w:type="pct"/>
            <w:gridSpan w:val="2"/>
            <w:tcBorders>
              <w:top w:val="double" w:sz="4" w:space="0" w:color="auto"/>
            </w:tcBorders>
          </w:tcPr>
          <w:p w14:paraId="0FFEACE9" w14:textId="77777777" w:rsidR="0013292A" w:rsidRPr="001E2E51" w:rsidRDefault="0013292A" w:rsidP="0013292A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" w:type="pct"/>
            <w:gridSpan w:val="2"/>
          </w:tcPr>
          <w:p w14:paraId="383C2E6D" w14:textId="77777777" w:rsidR="0013292A" w:rsidRPr="001E2E51" w:rsidRDefault="0013292A" w:rsidP="0013292A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gridSpan w:val="2"/>
            <w:tcBorders>
              <w:top w:val="double" w:sz="4" w:space="0" w:color="auto"/>
            </w:tcBorders>
          </w:tcPr>
          <w:p w14:paraId="77CDE5E2" w14:textId="77777777" w:rsidR="0013292A" w:rsidRPr="001E2E51" w:rsidRDefault="0013292A" w:rsidP="0013292A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" w:type="pct"/>
          </w:tcPr>
          <w:p w14:paraId="30F90A96" w14:textId="77777777" w:rsidR="0013292A" w:rsidRPr="001E2E51" w:rsidRDefault="0013292A" w:rsidP="0013292A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tcBorders>
              <w:top w:val="double" w:sz="4" w:space="0" w:color="auto"/>
            </w:tcBorders>
          </w:tcPr>
          <w:p w14:paraId="5D17DD27" w14:textId="77777777" w:rsidR="0013292A" w:rsidRPr="001E2E51" w:rsidRDefault="0013292A" w:rsidP="0013292A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gridSpan w:val="3"/>
          </w:tcPr>
          <w:p w14:paraId="778C1800" w14:textId="77777777" w:rsidR="0013292A" w:rsidRPr="001E2E51" w:rsidRDefault="0013292A" w:rsidP="0013292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4" w:type="pct"/>
            <w:gridSpan w:val="4"/>
            <w:tcBorders>
              <w:top w:val="double" w:sz="4" w:space="0" w:color="auto"/>
            </w:tcBorders>
          </w:tcPr>
          <w:p w14:paraId="5481BB59" w14:textId="77777777" w:rsidR="0013292A" w:rsidRPr="001E2E51" w:rsidRDefault="0013292A" w:rsidP="0013292A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292A" w:rsidRPr="001E2E51" w14:paraId="7CD1B95A" w14:textId="77777777" w:rsidTr="0013292A">
        <w:tc>
          <w:tcPr>
            <w:tcW w:w="2143" w:type="pct"/>
          </w:tcPr>
          <w:p w14:paraId="09544AD0" w14:textId="4F29DDD5" w:rsidR="0013292A" w:rsidRPr="001E2E51" w:rsidRDefault="0013292A" w:rsidP="0013292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5478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626" w:type="pct"/>
            <w:gridSpan w:val="2"/>
          </w:tcPr>
          <w:p w14:paraId="01C6C131" w14:textId="77777777" w:rsidR="0013292A" w:rsidRPr="001E2E51" w:rsidRDefault="0013292A" w:rsidP="0013292A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" w:type="pct"/>
            <w:gridSpan w:val="2"/>
          </w:tcPr>
          <w:p w14:paraId="40EE2E0C" w14:textId="77777777" w:rsidR="0013292A" w:rsidRPr="001E2E51" w:rsidRDefault="0013292A" w:rsidP="0013292A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gridSpan w:val="2"/>
          </w:tcPr>
          <w:p w14:paraId="0C695383" w14:textId="77777777" w:rsidR="0013292A" w:rsidRPr="001E2E51" w:rsidRDefault="0013292A" w:rsidP="0013292A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" w:type="pct"/>
          </w:tcPr>
          <w:p w14:paraId="3FB58834" w14:textId="77777777" w:rsidR="0013292A" w:rsidRPr="001E2E51" w:rsidRDefault="0013292A" w:rsidP="0013292A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2"/>
          </w:tcPr>
          <w:p w14:paraId="323714E6" w14:textId="77777777" w:rsidR="0013292A" w:rsidRPr="001E2E51" w:rsidRDefault="0013292A" w:rsidP="0013292A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gridSpan w:val="3"/>
          </w:tcPr>
          <w:p w14:paraId="06298583" w14:textId="77777777" w:rsidR="0013292A" w:rsidRPr="001E2E51" w:rsidRDefault="0013292A" w:rsidP="0013292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4" w:type="pct"/>
            <w:gridSpan w:val="4"/>
          </w:tcPr>
          <w:p w14:paraId="01F3B0C9" w14:textId="77777777" w:rsidR="0013292A" w:rsidRPr="001E2E51" w:rsidRDefault="0013292A" w:rsidP="0013292A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292A" w:rsidRPr="001E2E51" w14:paraId="3456AFC8" w14:textId="77777777" w:rsidTr="0013292A">
        <w:tc>
          <w:tcPr>
            <w:tcW w:w="2143" w:type="pct"/>
          </w:tcPr>
          <w:p w14:paraId="62505014" w14:textId="14300395" w:rsidR="0013292A" w:rsidRPr="001E2E51" w:rsidRDefault="0013292A" w:rsidP="0013292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5478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6" w:type="pct"/>
            <w:gridSpan w:val="2"/>
          </w:tcPr>
          <w:p w14:paraId="3E1CFD69" w14:textId="11061E62" w:rsidR="0013292A" w:rsidRPr="001E2E51" w:rsidRDefault="0013292A" w:rsidP="0013292A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  <w:gridSpan w:val="2"/>
          </w:tcPr>
          <w:p w14:paraId="79327F6E" w14:textId="77777777" w:rsidR="0013292A" w:rsidRPr="001E2E51" w:rsidRDefault="0013292A" w:rsidP="0013292A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gridSpan w:val="2"/>
          </w:tcPr>
          <w:p w14:paraId="214F9A72" w14:textId="7A2E88D9" w:rsidR="0013292A" w:rsidRPr="00DD5DE5" w:rsidRDefault="0013292A" w:rsidP="00E24971">
            <w:pPr>
              <w:pStyle w:val="BodyText"/>
              <w:tabs>
                <w:tab w:val="decimal" w:pos="661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5DE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6041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24971" w:rsidRPr="00DD5DE5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125" w:type="pct"/>
          </w:tcPr>
          <w:p w14:paraId="05E4C815" w14:textId="77777777" w:rsidR="0013292A" w:rsidRPr="001E2E51" w:rsidRDefault="0013292A" w:rsidP="0013292A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2"/>
          </w:tcPr>
          <w:p w14:paraId="34DC77BD" w14:textId="4A0CC5E7" w:rsidR="0013292A" w:rsidRPr="001E2E51" w:rsidRDefault="0013292A" w:rsidP="0013292A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1,024,550</w:t>
            </w:r>
          </w:p>
        </w:tc>
        <w:tc>
          <w:tcPr>
            <w:tcW w:w="129" w:type="pct"/>
            <w:gridSpan w:val="3"/>
          </w:tcPr>
          <w:p w14:paraId="08EA6AA6" w14:textId="77777777" w:rsidR="0013292A" w:rsidRPr="001E2E51" w:rsidRDefault="0013292A" w:rsidP="0013292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4" w:type="pct"/>
            <w:gridSpan w:val="4"/>
          </w:tcPr>
          <w:p w14:paraId="240A25BE" w14:textId="6710FC04" w:rsidR="0013292A" w:rsidRPr="001E2E51" w:rsidRDefault="0013292A" w:rsidP="0013292A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54781">
              <w:rPr>
                <w:rFonts w:asciiTheme="majorBidi" w:hAnsiTheme="majorBidi" w:cstheme="majorBidi"/>
                <w:sz w:val="30"/>
                <w:szCs w:val="30"/>
              </w:rPr>
              <w:t>790,423</w:t>
            </w:r>
          </w:p>
        </w:tc>
      </w:tr>
      <w:tr w:rsidR="0013292A" w:rsidRPr="001E2E51" w14:paraId="42F8E733" w14:textId="77777777" w:rsidTr="0013292A">
        <w:tc>
          <w:tcPr>
            <w:tcW w:w="2143" w:type="pct"/>
          </w:tcPr>
          <w:p w14:paraId="28EEA21A" w14:textId="11A12223" w:rsidR="0013292A" w:rsidRPr="001E2E51" w:rsidRDefault="0013292A" w:rsidP="0013292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54781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6" w:type="pct"/>
            <w:gridSpan w:val="2"/>
            <w:tcBorders>
              <w:bottom w:val="single" w:sz="4" w:space="0" w:color="auto"/>
            </w:tcBorders>
          </w:tcPr>
          <w:p w14:paraId="65CD7637" w14:textId="6DA755C7" w:rsidR="0013292A" w:rsidRPr="0013292A" w:rsidRDefault="0013292A" w:rsidP="0013292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3D3B">
              <w:rPr>
                <w:rFonts w:asciiTheme="majorBidi" w:hAnsiTheme="majorBidi" w:cstheme="majorBidi"/>
                <w:sz w:val="30"/>
                <w:szCs w:val="30"/>
              </w:rPr>
              <w:t>63,935</w:t>
            </w:r>
          </w:p>
        </w:tc>
        <w:tc>
          <w:tcPr>
            <w:tcW w:w="125" w:type="pct"/>
            <w:gridSpan w:val="2"/>
          </w:tcPr>
          <w:p w14:paraId="163D13B8" w14:textId="77777777" w:rsidR="0013292A" w:rsidRPr="001E2E51" w:rsidRDefault="0013292A" w:rsidP="0013292A">
            <w:pPr>
              <w:pStyle w:val="BodyText"/>
              <w:tabs>
                <w:tab w:val="decimal" w:pos="978"/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gridSpan w:val="2"/>
            <w:tcBorders>
              <w:bottom w:val="single" w:sz="4" w:space="0" w:color="auto"/>
            </w:tcBorders>
          </w:tcPr>
          <w:p w14:paraId="402A375C" w14:textId="4792B4EB" w:rsidR="0013292A" w:rsidRPr="001E2E51" w:rsidRDefault="0013292A" w:rsidP="0013292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4781">
              <w:rPr>
                <w:rFonts w:asciiTheme="majorBidi" w:hAnsiTheme="majorBidi" w:cstheme="majorBidi"/>
                <w:sz w:val="30"/>
                <w:szCs w:val="30"/>
              </w:rPr>
              <w:t>64,484</w:t>
            </w:r>
          </w:p>
        </w:tc>
        <w:tc>
          <w:tcPr>
            <w:tcW w:w="125" w:type="pct"/>
          </w:tcPr>
          <w:p w14:paraId="2E9AA322" w14:textId="77777777" w:rsidR="0013292A" w:rsidRPr="001E2E51" w:rsidRDefault="0013292A" w:rsidP="0013292A">
            <w:pPr>
              <w:pStyle w:val="BodyText"/>
              <w:tabs>
                <w:tab w:val="decimal" w:pos="978"/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tcBorders>
              <w:bottom w:val="single" w:sz="4" w:space="0" w:color="auto"/>
            </w:tcBorders>
          </w:tcPr>
          <w:p w14:paraId="7D71199A" w14:textId="717D00E5" w:rsidR="0013292A" w:rsidRPr="0013292A" w:rsidRDefault="0013292A" w:rsidP="00F17F9B">
            <w:pPr>
              <w:pStyle w:val="BodyText"/>
              <w:tabs>
                <w:tab w:val="decimal" w:pos="528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292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F17F9B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0360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9" w:type="pct"/>
            <w:gridSpan w:val="3"/>
          </w:tcPr>
          <w:p w14:paraId="76F0295F" w14:textId="77777777" w:rsidR="0013292A" w:rsidRPr="0013292A" w:rsidRDefault="0013292A" w:rsidP="0013292A">
            <w:pPr>
              <w:pStyle w:val="BodyText"/>
              <w:tabs>
                <w:tab w:val="decimal" w:pos="132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4" w:type="pct"/>
            <w:gridSpan w:val="4"/>
            <w:tcBorders>
              <w:bottom w:val="single" w:sz="4" w:space="0" w:color="auto"/>
            </w:tcBorders>
          </w:tcPr>
          <w:p w14:paraId="7670083C" w14:textId="04515F51" w:rsidR="0013292A" w:rsidRPr="001E2E51" w:rsidRDefault="00D430AD" w:rsidP="00D430AD">
            <w:pPr>
              <w:pStyle w:val="BodyText"/>
              <w:spacing w:after="0"/>
              <w:ind w:left="-108" w:right="-2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="0013292A" w:rsidRPr="00B5478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292A" w:rsidRPr="001E2E51" w14:paraId="593C35B4" w14:textId="77777777" w:rsidTr="0013292A">
        <w:tc>
          <w:tcPr>
            <w:tcW w:w="2143" w:type="pct"/>
          </w:tcPr>
          <w:p w14:paraId="6FE5DF6F" w14:textId="77777777" w:rsidR="0013292A" w:rsidRPr="001E2E51" w:rsidRDefault="0013292A" w:rsidP="0013292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6" w:type="pct"/>
            <w:gridSpan w:val="2"/>
            <w:tcBorders>
              <w:top w:val="single" w:sz="4" w:space="0" w:color="auto"/>
            </w:tcBorders>
          </w:tcPr>
          <w:p w14:paraId="60B994E4" w14:textId="5929BCB7" w:rsidR="0013292A" w:rsidRPr="00A339E0" w:rsidRDefault="0013292A" w:rsidP="0013292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3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63,935</w:t>
            </w:r>
          </w:p>
        </w:tc>
        <w:tc>
          <w:tcPr>
            <w:tcW w:w="125" w:type="pct"/>
            <w:gridSpan w:val="2"/>
          </w:tcPr>
          <w:p w14:paraId="4A91DA80" w14:textId="77777777" w:rsidR="0013292A" w:rsidRPr="00A339E0" w:rsidRDefault="0013292A" w:rsidP="0013292A">
            <w:pPr>
              <w:pStyle w:val="BodyText"/>
              <w:tabs>
                <w:tab w:val="decimal" w:pos="978"/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</w:tcBorders>
          </w:tcPr>
          <w:p w14:paraId="58783B03" w14:textId="31398EE0" w:rsidR="0013292A" w:rsidRPr="00A339E0" w:rsidRDefault="0013292A" w:rsidP="0013292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33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64,484</w:t>
            </w:r>
          </w:p>
        </w:tc>
        <w:tc>
          <w:tcPr>
            <w:tcW w:w="125" w:type="pct"/>
          </w:tcPr>
          <w:p w14:paraId="177CCC1E" w14:textId="77777777" w:rsidR="0013292A" w:rsidRPr="00A339E0" w:rsidRDefault="0013292A" w:rsidP="0013292A">
            <w:pPr>
              <w:pStyle w:val="BodyText"/>
              <w:tabs>
                <w:tab w:val="decimal" w:pos="978"/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</w:tcBorders>
          </w:tcPr>
          <w:p w14:paraId="29AF4F33" w14:textId="082AEB6A" w:rsidR="0013292A" w:rsidRPr="00A339E0" w:rsidRDefault="0013292A" w:rsidP="0013292A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3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1,024,550</w:t>
            </w:r>
          </w:p>
        </w:tc>
        <w:tc>
          <w:tcPr>
            <w:tcW w:w="129" w:type="pct"/>
            <w:gridSpan w:val="3"/>
          </w:tcPr>
          <w:p w14:paraId="457E2920" w14:textId="77777777" w:rsidR="0013292A" w:rsidRPr="00A339E0" w:rsidRDefault="0013292A" w:rsidP="0013292A">
            <w:pPr>
              <w:pStyle w:val="BodyText"/>
              <w:tabs>
                <w:tab w:val="decimal" w:pos="132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4" w:type="pct"/>
            <w:gridSpan w:val="4"/>
            <w:tcBorders>
              <w:top w:val="single" w:sz="4" w:space="0" w:color="auto"/>
            </w:tcBorders>
          </w:tcPr>
          <w:p w14:paraId="13FC830D" w14:textId="7195F249" w:rsidR="0013292A" w:rsidRPr="00A339E0" w:rsidRDefault="0013292A" w:rsidP="0013292A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3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790,423</w:t>
            </w:r>
          </w:p>
        </w:tc>
      </w:tr>
      <w:tr w:rsidR="0013292A" w:rsidRPr="001E2E51" w14:paraId="24DFBC8C" w14:textId="77777777" w:rsidTr="0013292A">
        <w:tc>
          <w:tcPr>
            <w:tcW w:w="2143" w:type="pct"/>
          </w:tcPr>
          <w:p w14:paraId="57019867" w14:textId="207CBDE0" w:rsidR="0013292A" w:rsidRPr="001E2E51" w:rsidRDefault="0013292A" w:rsidP="0013292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5478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547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6" w:type="pct"/>
            <w:gridSpan w:val="2"/>
            <w:tcBorders>
              <w:bottom w:val="single" w:sz="4" w:space="0" w:color="auto"/>
            </w:tcBorders>
          </w:tcPr>
          <w:p w14:paraId="734080A8" w14:textId="6C8D0ED1" w:rsidR="0013292A" w:rsidRPr="0013292A" w:rsidRDefault="0013292A" w:rsidP="0013292A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33D3B">
              <w:rPr>
                <w:rFonts w:asciiTheme="majorBidi" w:hAnsiTheme="majorBidi" w:cstheme="majorBidi"/>
                <w:sz w:val="30"/>
                <w:szCs w:val="30"/>
              </w:rPr>
              <w:t>63,935</w:t>
            </w:r>
            <w:r w:rsidRPr="0013292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5" w:type="pct"/>
            <w:gridSpan w:val="2"/>
          </w:tcPr>
          <w:p w14:paraId="0C9493B0" w14:textId="77777777" w:rsidR="0013292A" w:rsidRPr="001E2E51" w:rsidRDefault="0013292A" w:rsidP="0013292A">
            <w:pPr>
              <w:pStyle w:val="BodyText"/>
              <w:tabs>
                <w:tab w:val="decimal" w:pos="978"/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gridSpan w:val="2"/>
            <w:tcBorders>
              <w:bottom w:val="single" w:sz="4" w:space="0" w:color="auto"/>
            </w:tcBorders>
          </w:tcPr>
          <w:p w14:paraId="3AF274B8" w14:textId="7A7E5CF6" w:rsidR="0013292A" w:rsidRPr="001E2E51" w:rsidRDefault="0013292A" w:rsidP="0013292A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4781">
              <w:rPr>
                <w:rFonts w:asciiTheme="majorBidi" w:hAnsiTheme="majorBidi" w:cstheme="majorBidi"/>
                <w:sz w:val="30"/>
                <w:szCs w:val="30"/>
              </w:rPr>
              <w:t>(64,484)</w:t>
            </w:r>
          </w:p>
        </w:tc>
        <w:tc>
          <w:tcPr>
            <w:tcW w:w="125" w:type="pct"/>
          </w:tcPr>
          <w:p w14:paraId="02749003" w14:textId="77777777" w:rsidR="0013292A" w:rsidRPr="001E2E51" w:rsidRDefault="0013292A" w:rsidP="0013292A">
            <w:pPr>
              <w:pStyle w:val="BodyText"/>
              <w:tabs>
                <w:tab w:val="decimal" w:pos="978"/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tcBorders>
              <w:bottom w:val="single" w:sz="4" w:space="0" w:color="auto"/>
            </w:tcBorders>
            <w:vAlign w:val="bottom"/>
          </w:tcPr>
          <w:p w14:paraId="4CC57C69" w14:textId="639845A1" w:rsidR="0013292A" w:rsidRPr="0013292A" w:rsidRDefault="0013292A" w:rsidP="00F17F9B">
            <w:pPr>
              <w:pStyle w:val="BodyText"/>
              <w:tabs>
                <w:tab w:val="decimal" w:pos="528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292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F17F9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360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17F9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9" w:type="pct"/>
            <w:gridSpan w:val="3"/>
          </w:tcPr>
          <w:p w14:paraId="4F42A043" w14:textId="77777777" w:rsidR="0013292A" w:rsidRPr="0013292A" w:rsidRDefault="0013292A" w:rsidP="0013292A">
            <w:pPr>
              <w:pStyle w:val="BodyText"/>
              <w:tabs>
                <w:tab w:val="decimal" w:pos="132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4" w:type="pct"/>
            <w:gridSpan w:val="4"/>
            <w:tcBorders>
              <w:bottom w:val="single" w:sz="4" w:space="0" w:color="auto"/>
            </w:tcBorders>
          </w:tcPr>
          <w:p w14:paraId="4A0B0C32" w14:textId="3349436C" w:rsidR="0013292A" w:rsidRPr="001E2E51" w:rsidRDefault="00D430AD" w:rsidP="0013292A">
            <w:pPr>
              <w:pStyle w:val="BodyText"/>
              <w:spacing w:after="0"/>
              <w:ind w:left="-108" w:right="-2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="0013292A" w:rsidRPr="00B5478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0360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13292A" w:rsidRPr="001E2E51" w14:paraId="2479159D" w14:textId="77777777" w:rsidTr="0013292A">
        <w:tc>
          <w:tcPr>
            <w:tcW w:w="2143" w:type="pct"/>
          </w:tcPr>
          <w:p w14:paraId="7297B1CB" w14:textId="4C5711AF" w:rsidR="0013292A" w:rsidRPr="001E2E51" w:rsidRDefault="0013292A" w:rsidP="0013292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547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08CA697" w14:textId="434E491B" w:rsidR="0013292A" w:rsidRPr="001E2E51" w:rsidRDefault="0013292A" w:rsidP="0013292A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5" w:type="pct"/>
            <w:gridSpan w:val="2"/>
          </w:tcPr>
          <w:p w14:paraId="6EDFD3C8" w14:textId="77777777" w:rsidR="0013292A" w:rsidRPr="001E2E51" w:rsidRDefault="0013292A" w:rsidP="0013292A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BCC9333" w14:textId="2A32AF23" w:rsidR="0013292A" w:rsidRPr="00DD5DE5" w:rsidRDefault="0013292A" w:rsidP="00DD5DE5">
            <w:pPr>
              <w:pStyle w:val="BodyText"/>
              <w:tabs>
                <w:tab w:val="decimal" w:pos="661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D5D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  <w:r w:rsidR="008D61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DD5DE5" w:rsidRPr="00DD5D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DD5DE5" w:rsidRPr="00DD5D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5" w:type="pct"/>
          </w:tcPr>
          <w:p w14:paraId="1237C29A" w14:textId="77777777" w:rsidR="0013292A" w:rsidRPr="001E2E51" w:rsidRDefault="0013292A" w:rsidP="0013292A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03154D5" w14:textId="0CD15D6C" w:rsidR="0013292A" w:rsidRPr="001E2E51" w:rsidRDefault="0013292A" w:rsidP="0013292A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1,024,550</w:t>
            </w:r>
          </w:p>
        </w:tc>
        <w:tc>
          <w:tcPr>
            <w:tcW w:w="129" w:type="pct"/>
            <w:gridSpan w:val="3"/>
          </w:tcPr>
          <w:p w14:paraId="7F901C68" w14:textId="77777777" w:rsidR="0013292A" w:rsidRPr="001E2E51" w:rsidRDefault="0013292A" w:rsidP="0013292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4" w:type="pct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569EC85A" w14:textId="56F9A531" w:rsidR="0013292A" w:rsidRPr="001E2E51" w:rsidRDefault="0013292A" w:rsidP="0013292A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547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790,423</w:t>
            </w:r>
          </w:p>
        </w:tc>
      </w:tr>
      <w:tr w:rsidR="0013292A" w:rsidRPr="001E2E51" w14:paraId="7939757A" w14:textId="77777777" w:rsidTr="0013292A">
        <w:tc>
          <w:tcPr>
            <w:tcW w:w="2143" w:type="pct"/>
          </w:tcPr>
          <w:p w14:paraId="50134A70" w14:textId="77777777" w:rsidR="0013292A" w:rsidRPr="001E2E51" w:rsidRDefault="0013292A" w:rsidP="0013292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6" w:type="pct"/>
            <w:gridSpan w:val="2"/>
            <w:tcBorders>
              <w:top w:val="double" w:sz="4" w:space="0" w:color="auto"/>
            </w:tcBorders>
          </w:tcPr>
          <w:p w14:paraId="0F1B7CBD" w14:textId="77777777" w:rsidR="0013292A" w:rsidRPr="001E2E51" w:rsidRDefault="0013292A" w:rsidP="0013292A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" w:type="pct"/>
            <w:gridSpan w:val="2"/>
          </w:tcPr>
          <w:p w14:paraId="2C8D0E2B" w14:textId="77777777" w:rsidR="0013292A" w:rsidRPr="001E2E51" w:rsidRDefault="0013292A" w:rsidP="0013292A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gridSpan w:val="2"/>
            <w:tcBorders>
              <w:top w:val="double" w:sz="4" w:space="0" w:color="auto"/>
            </w:tcBorders>
          </w:tcPr>
          <w:p w14:paraId="3A65413E" w14:textId="77777777" w:rsidR="0013292A" w:rsidRPr="001E2E51" w:rsidRDefault="0013292A" w:rsidP="0013292A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" w:type="pct"/>
          </w:tcPr>
          <w:p w14:paraId="5984B526" w14:textId="77777777" w:rsidR="0013292A" w:rsidRPr="001E2E51" w:rsidRDefault="0013292A" w:rsidP="0013292A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tcBorders>
              <w:top w:val="double" w:sz="4" w:space="0" w:color="auto"/>
            </w:tcBorders>
          </w:tcPr>
          <w:p w14:paraId="53265389" w14:textId="77777777" w:rsidR="0013292A" w:rsidRPr="001E2E51" w:rsidRDefault="0013292A" w:rsidP="0013292A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gridSpan w:val="3"/>
          </w:tcPr>
          <w:p w14:paraId="005F9BB8" w14:textId="77777777" w:rsidR="0013292A" w:rsidRPr="001E2E51" w:rsidRDefault="0013292A" w:rsidP="0013292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4" w:type="pct"/>
            <w:gridSpan w:val="4"/>
            <w:tcBorders>
              <w:top w:val="double" w:sz="4" w:space="0" w:color="auto"/>
            </w:tcBorders>
          </w:tcPr>
          <w:p w14:paraId="6EE5995D" w14:textId="77777777" w:rsidR="0013292A" w:rsidRPr="001E2E51" w:rsidRDefault="0013292A" w:rsidP="0013292A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292A" w:rsidRPr="001E2E51" w14:paraId="38473FD0" w14:textId="77777777" w:rsidTr="0013292A">
        <w:tc>
          <w:tcPr>
            <w:tcW w:w="2143" w:type="pct"/>
          </w:tcPr>
          <w:p w14:paraId="75733999" w14:textId="3E22194F" w:rsidR="0013292A" w:rsidRPr="001E2E51" w:rsidRDefault="0013292A" w:rsidP="0013292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547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626" w:type="pct"/>
            <w:gridSpan w:val="2"/>
          </w:tcPr>
          <w:p w14:paraId="60758DBA" w14:textId="77777777" w:rsidR="0013292A" w:rsidRPr="001E2E51" w:rsidRDefault="0013292A" w:rsidP="0013292A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" w:type="pct"/>
            <w:gridSpan w:val="2"/>
          </w:tcPr>
          <w:p w14:paraId="18CB0F2F" w14:textId="77777777" w:rsidR="0013292A" w:rsidRPr="001E2E51" w:rsidRDefault="0013292A" w:rsidP="0013292A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gridSpan w:val="2"/>
            <w:vAlign w:val="bottom"/>
          </w:tcPr>
          <w:p w14:paraId="41124628" w14:textId="77777777" w:rsidR="0013292A" w:rsidRPr="001E2E51" w:rsidRDefault="0013292A" w:rsidP="0013292A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" w:type="pct"/>
          </w:tcPr>
          <w:p w14:paraId="751A3C54" w14:textId="77777777" w:rsidR="0013292A" w:rsidRPr="001E2E51" w:rsidRDefault="0013292A" w:rsidP="0013292A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vAlign w:val="bottom"/>
          </w:tcPr>
          <w:p w14:paraId="0A894D84" w14:textId="77777777" w:rsidR="0013292A" w:rsidRPr="001E2E51" w:rsidRDefault="0013292A" w:rsidP="0013292A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gridSpan w:val="3"/>
          </w:tcPr>
          <w:p w14:paraId="506F831D" w14:textId="77777777" w:rsidR="0013292A" w:rsidRPr="001E2E51" w:rsidRDefault="0013292A" w:rsidP="0013292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4" w:type="pct"/>
            <w:gridSpan w:val="4"/>
            <w:vAlign w:val="bottom"/>
          </w:tcPr>
          <w:p w14:paraId="6105D849" w14:textId="77777777" w:rsidR="0013292A" w:rsidRPr="001E2E51" w:rsidRDefault="0013292A" w:rsidP="0013292A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292A" w:rsidRPr="001E2E51" w14:paraId="0A4A92FB" w14:textId="77777777" w:rsidTr="0013292A">
        <w:tc>
          <w:tcPr>
            <w:tcW w:w="2143" w:type="pct"/>
          </w:tcPr>
          <w:p w14:paraId="5F5FD4C9" w14:textId="3D31BBCC" w:rsidR="0013292A" w:rsidRPr="001E2E51" w:rsidRDefault="0013292A" w:rsidP="0013292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547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6" w:type="pct"/>
            <w:gridSpan w:val="2"/>
            <w:tcBorders>
              <w:bottom w:val="double" w:sz="4" w:space="0" w:color="auto"/>
            </w:tcBorders>
            <w:vAlign w:val="bottom"/>
          </w:tcPr>
          <w:p w14:paraId="7A730120" w14:textId="37FE619E" w:rsidR="0013292A" w:rsidRPr="001E2E51" w:rsidRDefault="0013292A" w:rsidP="0013292A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5" w:type="pct"/>
            <w:gridSpan w:val="2"/>
          </w:tcPr>
          <w:p w14:paraId="28FF2E39" w14:textId="77777777" w:rsidR="0013292A" w:rsidRPr="001E2E51" w:rsidRDefault="0013292A" w:rsidP="0013292A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gridSpan w:val="2"/>
            <w:tcBorders>
              <w:bottom w:val="double" w:sz="4" w:space="0" w:color="auto"/>
            </w:tcBorders>
            <w:vAlign w:val="bottom"/>
          </w:tcPr>
          <w:p w14:paraId="609D1573" w14:textId="00CB2FD6" w:rsidR="0013292A" w:rsidRPr="00A339E0" w:rsidRDefault="008D61FC" w:rsidP="00A339E0">
            <w:pPr>
              <w:pStyle w:val="BodyText"/>
              <w:tabs>
                <w:tab w:val="decimal" w:pos="661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33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DD5DE5" w:rsidRPr="00A33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A339E0" w:rsidRPr="00DD5D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  <w:r w:rsidR="00A33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A339E0" w:rsidRPr="00DD5D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A339E0" w:rsidRPr="00DD5D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5" w:type="pct"/>
          </w:tcPr>
          <w:p w14:paraId="054CC754" w14:textId="77777777" w:rsidR="0013292A" w:rsidRPr="001E2E51" w:rsidRDefault="0013292A" w:rsidP="0013292A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tcBorders>
              <w:bottom w:val="double" w:sz="4" w:space="0" w:color="auto"/>
            </w:tcBorders>
            <w:vAlign w:val="bottom"/>
          </w:tcPr>
          <w:p w14:paraId="6D87A03A" w14:textId="06772CF1" w:rsidR="0013292A" w:rsidRPr="001E2E51" w:rsidRDefault="0013292A" w:rsidP="0013292A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</w:t>
            </w:r>
          </w:p>
        </w:tc>
        <w:tc>
          <w:tcPr>
            <w:tcW w:w="129" w:type="pct"/>
            <w:gridSpan w:val="3"/>
          </w:tcPr>
          <w:p w14:paraId="071AD28D" w14:textId="77777777" w:rsidR="0013292A" w:rsidRPr="001E2E51" w:rsidRDefault="0013292A" w:rsidP="0013292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4" w:type="pct"/>
            <w:gridSpan w:val="4"/>
            <w:tcBorders>
              <w:bottom w:val="double" w:sz="4" w:space="0" w:color="auto"/>
            </w:tcBorders>
            <w:vAlign w:val="bottom"/>
          </w:tcPr>
          <w:p w14:paraId="2B0C19E8" w14:textId="2503BC65" w:rsidR="0013292A" w:rsidRPr="001E2E51" w:rsidRDefault="0013292A" w:rsidP="0013292A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</w:t>
            </w:r>
          </w:p>
        </w:tc>
      </w:tr>
      <w:tr w:rsidR="0013292A" w:rsidRPr="001E2E51" w14:paraId="7C5B4351" w14:textId="77777777" w:rsidTr="0013292A">
        <w:tc>
          <w:tcPr>
            <w:tcW w:w="2143" w:type="pct"/>
          </w:tcPr>
          <w:p w14:paraId="17946F21" w14:textId="77777777" w:rsidR="0013292A" w:rsidRPr="00B54781" w:rsidRDefault="0013292A" w:rsidP="0013292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6" w:type="pct"/>
            <w:gridSpan w:val="2"/>
            <w:tcBorders>
              <w:top w:val="double" w:sz="4" w:space="0" w:color="auto"/>
            </w:tcBorders>
            <w:vAlign w:val="bottom"/>
          </w:tcPr>
          <w:p w14:paraId="3477F29F" w14:textId="77777777" w:rsidR="0013292A" w:rsidRDefault="0013292A" w:rsidP="0013292A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gridSpan w:val="2"/>
          </w:tcPr>
          <w:p w14:paraId="78A388FD" w14:textId="77777777" w:rsidR="0013292A" w:rsidRPr="001E2E51" w:rsidRDefault="0013292A" w:rsidP="0013292A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gridSpan w:val="2"/>
            <w:tcBorders>
              <w:top w:val="double" w:sz="4" w:space="0" w:color="auto"/>
            </w:tcBorders>
            <w:vAlign w:val="bottom"/>
          </w:tcPr>
          <w:p w14:paraId="34CB39D6" w14:textId="77777777" w:rsidR="0013292A" w:rsidRPr="00B54781" w:rsidRDefault="0013292A" w:rsidP="0013292A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</w:tcPr>
          <w:p w14:paraId="73769E2E" w14:textId="77777777" w:rsidR="0013292A" w:rsidRPr="001E2E51" w:rsidRDefault="0013292A" w:rsidP="0013292A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tcBorders>
              <w:top w:val="double" w:sz="4" w:space="0" w:color="auto"/>
            </w:tcBorders>
            <w:vAlign w:val="bottom"/>
          </w:tcPr>
          <w:p w14:paraId="289F49F1" w14:textId="77777777" w:rsidR="0013292A" w:rsidRDefault="0013292A" w:rsidP="0013292A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gridSpan w:val="3"/>
          </w:tcPr>
          <w:p w14:paraId="01E46684" w14:textId="77777777" w:rsidR="0013292A" w:rsidRPr="001E2E51" w:rsidRDefault="0013292A" w:rsidP="0013292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4" w:type="pct"/>
            <w:gridSpan w:val="4"/>
            <w:tcBorders>
              <w:top w:val="double" w:sz="4" w:space="0" w:color="auto"/>
            </w:tcBorders>
            <w:vAlign w:val="bottom"/>
          </w:tcPr>
          <w:p w14:paraId="323D7FC4" w14:textId="77777777" w:rsidR="0013292A" w:rsidRDefault="0013292A" w:rsidP="0013292A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3292A" w:rsidRPr="001E2E51" w14:paraId="479D0AE1" w14:textId="77777777" w:rsidTr="0013292A">
        <w:tc>
          <w:tcPr>
            <w:tcW w:w="2143" w:type="pct"/>
          </w:tcPr>
          <w:p w14:paraId="7594F89F" w14:textId="7B14EA5B" w:rsidR="0013292A" w:rsidRPr="001E2E51" w:rsidRDefault="0013292A" w:rsidP="0013292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E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26" w:type="pct"/>
            <w:gridSpan w:val="2"/>
          </w:tcPr>
          <w:p w14:paraId="6F12E01F" w14:textId="04839A3D" w:rsidR="0013292A" w:rsidRPr="001E2E51" w:rsidRDefault="0013292A" w:rsidP="0013292A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" w:type="pct"/>
            <w:gridSpan w:val="2"/>
          </w:tcPr>
          <w:p w14:paraId="422D08E9" w14:textId="77777777" w:rsidR="0013292A" w:rsidRPr="001E2E51" w:rsidRDefault="0013292A" w:rsidP="0013292A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gridSpan w:val="2"/>
          </w:tcPr>
          <w:p w14:paraId="54BBB207" w14:textId="73184107" w:rsidR="0013292A" w:rsidRPr="001E2E51" w:rsidRDefault="0013292A" w:rsidP="0013292A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" w:type="pct"/>
          </w:tcPr>
          <w:p w14:paraId="3FA99926" w14:textId="77777777" w:rsidR="0013292A" w:rsidRPr="001E2E51" w:rsidRDefault="0013292A" w:rsidP="0013292A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2"/>
          </w:tcPr>
          <w:p w14:paraId="68652224" w14:textId="3A01D369" w:rsidR="0013292A" w:rsidRPr="001E2E51" w:rsidRDefault="0013292A" w:rsidP="0013292A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gridSpan w:val="3"/>
          </w:tcPr>
          <w:p w14:paraId="0ADBA908" w14:textId="77777777" w:rsidR="0013292A" w:rsidRPr="001E2E51" w:rsidRDefault="0013292A" w:rsidP="0013292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4" w:type="pct"/>
            <w:gridSpan w:val="4"/>
          </w:tcPr>
          <w:p w14:paraId="27F0453D" w14:textId="2EEC4AE4" w:rsidR="0013292A" w:rsidRPr="001E2E51" w:rsidRDefault="0013292A" w:rsidP="0013292A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292A" w:rsidRPr="001E2E51" w14:paraId="64161BC8" w14:textId="77777777" w:rsidTr="0013292A">
        <w:tc>
          <w:tcPr>
            <w:tcW w:w="2143" w:type="pct"/>
          </w:tcPr>
          <w:p w14:paraId="354EDA7B" w14:textId="77777777" w:rsidR="0013292A" w:rsidRPr="001E2E51" w:rsidRDefault="0013292A" w:rsidP="0013292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E5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6" w:type="pct"/>
            <w:gridSpan w:val="2"/>
          </w:tcPr>
          <w:p w14:paraId="2D207F05" w14:textId="2393C290" w:rsidR="0013292A" w:rsidRPr="001E2E51" w:rsidRDefault="0013292A" w:rsidP="0013292A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  <w:gridSpan w:val="2"/>
          </w:tcPr>
          <w:p w14:paraId="52B5B097" w14:textId="77777777" w:rsidR="0013292A" w:rsidRPr="001E2E51" w:rsidRDefault="0013292A" w:rsidP="0013292A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gridSpan w:val="2"/>
          </w:tcPr>
          <w:p w14:paraId="1F447F87" w14:textId="1A112947" w:rsidR="0013292A" w:rsidRPr="001E2E51" w:rsidRDefault="0013292A" w:rsidP="00DD5DE5">
            <w:pPr>
              <w:pStyle w:val="BodyText"/>
              <w:tabs>
                <w:tab w:val="decimal" w:pos="661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E5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8D61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D5DE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360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5" w:type="pct"/>
          </w:tcPr>
          <w:p w14:paraId="21DD1C63" w14:textId="77777777" w:rsidR="0013292A" w:rsidRPr="001E2E51" w:rsidRDefault="0013292A" w:rsidP="0013292A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2"/>
          </w:tcPr>
          <w:p w14:paraId="3A96BA3D" w14:textId="705FBAF2" w:rsidR="0013292A" w:rsidRPr="001E2E51" w:rsidRDefault="0013292A" w:rsidP="0013292A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C0F1D">
              <w:rPr>
                <w:rFonts w:asciiTheme="majorBidi" w:hAnsiTheme="majorBidi" w:cstheme="majorBidi"/>
                <w:sz w:val="30"/>
                <w:szCs w:val="30"/>
              </w:rPr>
              <w:t>651,682</w:t>
            </w:r>
          </w:p>
        </w:tc>
        <w:tc>
          <w:tcPr>
            <w:tcW w:w="129" w:type="pct"/>
            <w:gridSpan w:val="3"/>
          </w:tcPr>
          <w:p w14:paraId="43737972" w14:textId="77777777" w:rsidR="0013292A" w:rsidRPr="001E2E51" w:rsidRDefault="0013292A" w:rsidP="0013292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4" w:type="pct"/>
            <w:gridSpan w:val="4"/>
          </w:tcPr>
          <w:p w14:paraId="4006E899" w14:textId="6118F7E1" w:rsidR="0013292A" w:rsidRPr="001E2E51" w:rsidRDefault="0013292A" w:rsidP="0013292A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E2E51">
              <w:rPr>
                <w:rFonts w:asciiTheme="majorBidi" w:hAnsiTheme="majorBidi" w:cstheme="majorBidi"/>
                <w:sz w:val="30"/>
                <w:szCs w:val="30"/>
              </w:rPr>
              <w:t>676,618</w:t>
            </w:r>
          </w:p>
        </w:tc>
      </w:tr>
      <w:tr w:rsidR="0013292A" w:rsidRPr="001E2E51" w14:paraId="095AC6DB" w14:textId="77777777" w:rsidTr="0013292A">
        <w:tc>
          <w:tcPr>
            <w:tcW w:w="2143" w:type="pct"/>
          </w:tcPr>
          <w:p w14:paraId="3F34BE91" w14:textId="77777777" w:rsidR="0013292A" w:rsidRPr="001E2E51" w:rsidRDefault="0013292A" w:rsidP="0013292A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E51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6" w:type="pct"/>
            <w:gridSpan w:val="2"/>
          </w:tcPr>
          <w:p w14:paraId="657FA4A1" w14:textId="41F12810" w:rsidR="0013292A" w:rsidRPr="001E2E51" w:rsidRDefault="0013292A" w:rsidP="0013292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686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416</w:t>
            </w:r>
          </w:p>
        </w:tc>
        <w:tc>
          <w:tcPr>
            <w:tcW w:w="125" w:type="pct"/>
            <w:gridSpan w:val="2"/>
          </w:tcPr>
          <w:p w14:paraId="6CDB9A2A" w14:textId="77777777" w:rsidR="0013292A" w:rsidRPr="001E2E51" w:rsidRDefault="0013292A" w:rsidP="0013292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gridSpan w:val="2"/>
          </w:tcPr>
          <w:p w14:paraId="3FB629C1" w14:textId="7BCF824D" w:rsidR="0013292A" w:rsidRPr="001E2E51" w:rsidRDefault="0013292A" w:rsidP="0013292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E2E51">
              <w:rPr>
                <w:rFonts w:asciiTheme="majorBidi" w:hAnsiTheme="majorBidi" w:cstheme="majorBidi"/>
                <w:sz w:val="30"/>
                <w:szCs w:val="30"/>
              </w:rPr>
              <w:t>1,152,378</w:t>
            </w:r>
          </w:p>
        </w:tc>
        <w:tc>
          <w:tcPr>
            <w:tcW w:w="125" w:type="pct"/>
          </w:tcPr>
          <w:p w14:paraId="4A6CAB8D" w14:textId="77777777" w:rsidR="0013292A" w:rsidRPr="001E2E51" w:rsidRDefault="0013292A" w:rsidP="0013292A">
            <w:pPr>
              <w:pStyle w:val="BodyText"/>
              <w:tabs>
                <w:tab w:val="decimal" w:pos="88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2"/>
          </w:tcPr>
          <w:p w14:paraId="45FE2347" w14:textId="64058525" w:rsidR="0013292A" w:rsidRPr="001E2E51" w:rsidRDefault="0013292A" w:rsidP="0013292A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C0F1D">
              <w:rPr>
                <w:rFonts w:asciiTheme="majorBidi" w:hAnsiTheme="majorBidi" w:cstheme="majorBidi"/>
                <w:sz w:val="30"/>
                <w:szCs w:val="30"/>
              </w:rPr>
              <w:t>33,742</w:t>
            </w:r>
          </w:p>
        </w:tc>
        <w:tc>
          <w:tcPr>
            <w:tcW w:w="129" w:type="pct"/>
            <w:gridSpan w:val="3"/>
          </w:tcPr>
          <w:p w14:paraId="419C3994" w14:textId="77777777" w:rsidR="0013292A" w:rsidRPr="001E2E51" w:rsidRDefault="0013292A" w:rsidP="0013292A">
            <w:pPr>
              <w:pStyle w:val="BodyText"/>
              <w:tabs>
                <w:tab w:val="decimal" w:pos="88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4"/>
          </w:tcPr>
          <w:p w14:paraId="2159B3FD" w14:textId="15EA635C" w:rsidR="0013292A" w:rsidRPr="001E2E51" w:rsidRDefault="0013292A" w:rsidP="0013292A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E2E51">
              <w:rPr>
                <w:rFonts w:asciiTheme="majorBidi" w:hAnsiTheme="majorBidi" w:cstheme="majorBidi"/>
                <w:sz w:val="30"/>
                <w:szCs w:val="30"/>
              </w:rPr>
              <w:t>67,650</w:t>
            </w:r>
          </w:p>
        </w:tc>
      </w:tr>
      <w:tr w:rsidR="0013292A" w:rsidRPr="001E2E51" w14:paraId="3D115FA4" w14:textId="77777777" w:rsidTr="0013292A">
        <w:tc>
          <w:tcPr>
            <w:tcW w:w="2143" w:type="pct"/>
          </w:tcPr>
          <w:p w14:paraId="7A8B8025" w14:textId="77777777" w:rsidR="0013292A" w:rsidRPr="001E2E51" w:rsidRDefault="0013292A" w:rsidP="0013292A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E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4BFFB4F" w14:textId="45DE5EC3" w:rsidR="0013292A" w:rsidRPr="001E2E51" w:rsidRDefault="0013292A" w:rsidP="0013292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686,416</w:t>
            </w:r>
          </w:p>
        </w:tc>
        <w:tc>
          <w:tcPr>
            <w:tcW w:w="125" w:type="pct"/>
            <w:gridSpan w:val="2"/>
          </w:tcPr>
          <w:p w14:paraId="6418E6E1" w14:textId="77777777" w:rsidR="0013292A" w:rsidRPr="001E2E51" w:rsidRDefault="0013292A" w:rsidP="0013292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A5E3622" w14:textId="62C6C24D" w:rsidR="0013292A" w:rsidRPr="001E2E51" w:rsidRDefault="0013292A" w:rsidP="0013292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2E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1,152,378</w:t>
            </w:r>
          </w:p>
        </w:tc>
        <w:tc>
          <w:tcPr>
            <w:tcW w:w="125" w:type="pct"/>
          </w:tcPr>
          <w:p w14:paraId="7B4F7B82" w14:textId="77777777" w:rsidR="0013292A" w:rsidRPr="001E2E51" w:rsidRDefault="0013292A" w:rsidP="0013292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421D2B" w14:textId="4BB439B7" w:rsidR="0013292A" w:rsidRPr="001E2E51" w:rsidRDefault="0013292A" w:rsidP="0013292A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685,424</w:t>
            </w:r>
          </w:p>
        </w:tc>
        <w:tc>
          <w:tcPr>
            <w:tcW w:w="129" w:type="pct"/>
            <w:gridSpan w:val="3"/>
          </w:tcPr>
          <w:p w14:paraId="0A65C6AD" w14:textId="77777777" w:rsidR="0013292A" w:rsidRPr="001E2E51" w:rsidRDefault="0013292A" w:rsidP="0013292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7D839C55" w14:textId="5BF2741F" w:rsidR="0013292A" w:rsidRPr="001E2E51" w:rsidRDefault="0013292A" w:rsidP="0013292A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2E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744,268</w:t>
            </w:r>
          </w:p>
        </w:tc>
      </w:tr>
      <w:tr w:rsidR="0013292A" w:rsidRPr="001E2E51" w14:paraId="242F5AFB" w14:textId="77777777" w:rsidTr="0013292A">
        <w:tc>
          <w:tcPr>
            <w:tcW w:w="2143" w:type="pct"/>
          </w:tcPr>
          <w:p w14:paraId="765156CE" w14:textId="7465612C" w:rsidR="0013292A" w:rsidRPr="001E2E51" w:rsidRDefault="0013292A" w:rsidP="0013292A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6" w:type="pct"/>
            <w:gridSpan w:val="2"/>
          </w:tcPr>
          <w:p w14:paraId="297C1ADE" w14:textId="2E215C5F" w:rsidR="0013292A" w:rsidRPr="001E2E51" w:rsidRDefault="0013292A" w:rsidP="0013292A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" w:type="pct"/>
            <w:gridSpan w:val="2"/>
          </w:tcPr>
          <w:p w14:paraId="191F7E35" w14:textId="77777777" w:rsidR="0013292A" w:rsidRPr="001E2E51" w:rsidRDefault="0013292A" w:rsidP="0013292A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gridSpan w:val="2"/>
          </w:tcPr>
          <w:p w14:paraId="68397CA3" w14:textId="6112ED2A" w:rsidR="0013292A" w:rsidRPr="001E2E51" w:rsidRDefault="0013292A" w:rsidP="0013292A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" w:type="pct"/>
          </w:tcPr>
          <w:p w14:paraId="006F5AB3" w14:textId="77777777" w:rsidR="0013292A" w:rsidRPr="001E2E51" w:rsidRDefault="0013292A" w:rsidP="0013292A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3"/>
          </w:tcPr>
          <w:p w14:paraId="4AF74491" w14:textId="7B540363" w:rsidR="0013292A" w:rsidRPr="001E2E51" w:rsidRDefault="0013292A" w:rsidP="0013292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" w:type="pct"/>
            <w:gridSpan w:val="2"/>
          </w:tcPr>
          <w:p w14:paraId="0B0E49B8" w14:textId="77777777" w:rsidR="0013292A" w:rsidRPr="001E2E51" w:rsidRDefault="0013292A" w:rsidP="0013292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4"/>
          </w:tcPr>
          <w:p w14:paraId="3E2ECB05" w14:textId="47C212B2" w:rsidR="0013292A" w:rsidRPr="001E2E51" w:rsidRDefault="0013292A" w:rsidP="0013292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292A" w:rsidRPr="001E2E51" w14:paraId="7D687477" w14:textId="77777777" w:rsidTr="0013292A">
        <w:tc>
          <w:tcPr>
            <w:tcW w:w="2143" w:type="pct"/>
          </w:tcPr>
          <w:p w14:paraId="27577885" w14:textId="72F677F8" w:rsidR="0013292A" w:rsidRPr="001E2E51" w:rsidRDefault="0013292A" w:rsidP="0013292A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E2E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26" w:type="pct"/>
            <w:gridSpan w:val="2"/>
          </w:tcPr>
          <w:p w14:paraId="61B75F2E" w14:textId="77777777" w:rsidR="0013292A" w:rsidRPr="001E2E51" w:rsidRDefault="0013292A" w:rsidP="0013292A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" w:type="pct"/>
            <w:gridSpan w:val="2"/>
          </w:tcPr>
          <w:p w14:paraId="52CB51E2" w14:textId="77777777" w:rsidR="0013292A" w:rsidRPr="001E2E51" w:rsidRDefault="0013292A" w:rsidP="0013292A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gridSpan w:val="2"/>
          </w:tcPr>
          <w:p w14:paraId="5D1133B3" w14:textId="77777777" w:rsidR="0013292A" w:rsidRPr="001E2E51" w:rsidRDefault="0013292A" w:rsidP="0013292A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" w:type="pct"/>
          </w:tcPr>
          <w:p w14:paraId="77F949BE" w14:textId="77777777" w:rsidR="0013292A" w:rsidRPr="001E2E51" w:rsidRDefault="0013292A" w:rsidP="0013292A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3"/>
          </w:tcPr>
          <w:p w14:paraId="318EF78F" w14:textId="77777777" w:rsidR="0013292A" w:rsidRPr="001E2E51" w:rsidRDefault="0013292A" w:rsidP="0013292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" w:type="pct"/>
            <w:gridSpan w:val="2"/>
          </w:tcPr>
          <w:p w14:paraId="54BBF467" w14:textId="77777777" w:rsidR="0013292A" w:rsidRPr="001E2E51" w:rsidRDefault="0013292A" w:rsidP="0013292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4"/>
          </w:tcPr>
          <w:p w14:paraId="499BE9E3" w14:textId="77777777" w:rsidR="0013292A" w:rsidRPr="001E2E51" w:rsidRDefault="0013292A" w:rsidP="0013292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292A" w:rsidRPr="001E2E51" w14:paraId="7FE411E6" w14:textId="77777777" w:rsidTr="0013292A">
        <w:tc>
          <w:tcPr>
            <w:tcW w:w="2143" w:type="pct"/>
          </w:tcPr>
          <w:p w14:paraId="191A23B8" w14:textId="77777777" w:rsidR="0013292A" w:rsidRPr="001E2E51" w:rsidRDefault="0013292A" w:rsidP="0013292A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E5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6" w:type="pct"/>
            <w:gridSpan w:val="2"/>
          </w:tcPr>
          <w:p w14:paraId="1AD8FE85" w14:textId="591605F5" w:rsidR="0013292A" w:rsidRPr="001E2E51" w:rsidRDefault="0013292A" w:rsidP="0013292A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5" w:type="pct"/>
            <w:gridSpan w:val="2"/>
          </w:tcPr>
          <w:p w14:paraId="11A90265" w14:textId="77777777" w:rsidR="0013292A" w:rsidRPr="001E2E51" w:rsidRDefault="0013292A" w:rsidP="0013292A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gridSpan w:val="2"/>
            <w:vAlign w:val="bottom"/>
          </w:tcPr>
          <w:p w14:paraId="1BCD9A83" w14:textId="1F6943EA" w:rsidR="0013292A" w:rsidRPr="001E2E51" w:rsidRDefault="000360BD" w:rsidP="00393E1D">
            <w:pPr>
              <w:pStyle w:val="BodyText"/>
              <w:tabs>
                <w:tab w:val="decimal" w:pos="661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3292A" w:rsidRPr="001E2E5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393E1D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5" w:type="pct"/>
          </w:tcPr>
          <w:p w14:paraId="39AD4172" w14:textId="77777777" w:rsidR="0013292A" w:rsidRPr="001E2E51" w:rsidRDefault="0013292A" w:rsidP="0013292A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3"/>
          </w:tcPr>
          <w:p w14:paraId="46B4928C" w14:textId="16B12FCA" w:rsidR="0013292A" w:rsidRPr="001E2E51" w:rsidRDefault="0013292A" w:rsidP="0013292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77,913</w:t>
            </w:r>
          </w:p>
        </w:tc>
        <w:tc>
          <w:tcPr>
            <w:tcW w:w="125" w:type="pct"/>
            <w:gridSpan w:val="2"/>
          </w:tcPr>
          <w:p w14:paraId="1866E06D" w14:textId="77777777" w:rsidR="0013292A" w:rsidRPr="001E2E51" w:rsidRDefault="0013292A" w:rsidP="0013292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4"/>
          </w:tcPr>
          <w:p w14:paraId="3DBC67BA" w14:textId="2A8B65D3" w:rsidR="0013292A" w:rsidRPr="001E2E51" w:rsidRDefault="0013292A" w:rsidP="0013292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E2E51">
              <w:rPr>
                <w:rFonts w:asciiTheme="majorBidi" w:hAnsiTheme="majorBidi" w:cstheme="majorBidi"/>
                <w:sz w:val="30"/>
                <w:szCs w:val="30"/>
              </w:rPr>
              <w:t>220,698</w:t>
            </w:r>
          </w:p>
        </w:tc>
      </w:tr>
      <w:tr w:rsidR="0013292A" w:rsidRPr="001E2E51" w14:paraId="069901BE" w14:textId="77777777" w:rsidTr="0013292A">
        <w:tc>
          <w:tcPr>
            <w:tcW w:w="2143" w:type="pct"/>
          </w:tcPr>
          <w:p w14:paraId="71529C83" w14:textId="77777777" w:rsidR="0013292A" w:rsidRPr="001E2E51" w:rsidRDefault="0013292A" w:rsidP="0013292A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E51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26" w:type="pct"/>
            <w:gridSpan w:val="2"/>
          </w:tcPr>
          <w:p w14:paraId="094B2F13" w14:textId="5B86EE58" w:rsidR="0013292A" w:rsidRPr="001E2E51" w:rsidRDefault="0013292A" w:rsidP="0013292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720</w:t>
            </w:r>
          </w:p>
        </w:tc>
        <w:tc>
          <w:tcPr>
            <w:tcW w:w="125" w:type="pct"/>
            <w:gridSpan w:val="2"/>
          </w:tcPr>
          <w:p w14:paraId="2459AB85" w14:textId="77777777" w:rsidR="0013292A" w:rsidRPr="001E2E51" w:rsidRDefault="0013292A" w:rsidP="0013292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gridSpan w:val="2"/>
          </w:tcPr>
          <w:p w14:paraId="1F15C8F6" w14:textId="2A34DB89" w:rsidR="0013292A" w:rsidRPr="001E2E51" w:rsidRDefault="0013292A" w:rsidP="0013292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E2E51">
              <w:rPr>
                <w:rFonts w:asciiTheme="majorBidi" w:hAnsiTheme="majorBidi" w:cstheme="majorBidi"/>
                <w:sz w:val="30"/>
                <w:szCs w:val="30"/>
              </w:rPr>
              <w:t>1,031</w:t>
            </w:r>
          </w:p>
        </w:tc>
        <w:tc>
          <w:tcPr>
            <w:tcW w:w="125" w:type="pct"/>
          </w:tcPr>
          <w:p w14:paraId="21CB4F53" w14:textId="77777777" w:rsidR="0013292A" w:rsidRPr="001E2E51" w:rsidRDefault="0013292A" w:rsidP="0013292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3"/>
          </w:tcPr>
          <w:p w14:paraId="0FAEE159" w14:textId="301C5EA3" w:rsidR="0013292A" w:rsidRPr="001E2E51" w:rsidRDefault="0013292A" w:rsidP="0013292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720</w:t>
            </w:r>
          </w:p>
        </w:tc>
        <w:tc>
          <w:tcPr>
            <w:tcW w:w="125" w:type="pct"/>
            <w:gridSpan w:val="2"/>
          </w:tcPr>
          <w:p w14:paraId="4307BDAB" w14:textId="77777777" w:rsidR="0013292A" w:rsidRPr="001E2E51" w:rsidRDefault="0013292A" w:rsidP="0013292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4"/>
          </w:tcPr>
          <w:p w14:paraId="1B0414A7" w14:textId="5BC08077" w:rsidR="0013292A" w:rsidRPr="001E2E51" w:rsidRDefault="0013292A" w:rsidP="0013292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E2E51">
              <w:rPr>
                <w:rFonts w:asciiTheme="majorBidi" w:hAnsiTheme="majorBidi" w:cstheme="majorBidi"/>
                <w:sz w:val="30"/>
                <w:szCs w:val="30"/>
              </w:rPr>
              <w:t>1,025</w:t>
            </w:r>
          </w:p>
        </w:tc>
      </w:tr>
      <w:tr w:rsidR="0013292A" w:rsidRPr="001E2E51" w14:paraId="3B45BB90" w14:textId="77777777" w:rsidTr="0013292A">
        <w:tc>
          <w:tcPr>
            <w:tcW w:w="2143" w:type="pct"/>
          </w:tcPr>
          <w:p w14:paraId="36E49CE8" w14:textId="04D299B4" w:rsidR="0013292A" w:rsidRPr="001E2E51" w:rsidRDefault="0013292A" w:rsidP="0013292A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E5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6" w:type="pct"/>
            <w:gridSpan w:val="2"/>
          </w:tcPr>
          <w:p w14:paraId="7B6443AC" w14:textId="62729AA1" w:rsidR="0013292A" w:rsidRPr="001E2E51" w:rsidRDefault="0013292A" w:rsidP="0013292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25" w:type="pct"/>
            <w:gridSpan w:val="2"/>
          </w:tcPr>
          <w:p w14:paraId="5085240E" w14:textId="77777777" w:rsidR="0013292A" w:rsidRPr="001E2E51" w:rsidRDefault="0013292A" w:rsidP="0013292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gridSpan w:val="2"/>
          </w:tcPr>
          <w:p w14:paraId="1EC50F9E" w14:textId="48D6D8A2" w:rsidR="0013292A" w:rsidRPr="001E2E51" w:rsidRDefault="0013292A" w:rsidP="0013292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E2E51">
              <w:rPr>
                <w:rFonts w:asciiTheme="majorBidi" w:hAnsiTheme="majorBidi" w:cstheme="majorBidi"/>
                <w:sz w:val="30"/>
                <w:szCs w:val="30"/>
              </w:rPr>
              <w:t>1,781</w:t>
            </w:r>
          </w:p>
        </w:tc>
        <w:tc>
          <w:tcPr>
            <w:tcW w:w="125" w:type="pct"/>
          </w:tcPr>
          <w:p w14:paraId="08F4F4C5" w14:textId="77777777" w:rsidR="0013292A" w:rsidRPr="001E2E51" w:rsidRDefault="0013292A" w:rsidP="0013292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3"/>
          </w:tcPr>
          <w:p w14:paraId="385EF146" w14:textId="594B49B5" w:rsidR="0013292A" w:rsidRPr="001E2E51" w:rsidRDefault="0013292A" w:rsidP="0013292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25" w:type="pct"/>
            <w:gridSpan w:val="2"/>
          </w:tcPr>
          <w:p w14:paraId="2D5ADDC0" w14:textId="77777777" w:rsidR="0013292A" w:rsidRPr="001E2E51" w:rsidRDefault="0013292A" w:rsidP="0013292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4"/>
          </w:tcPr>
          <w:p w14:paraId="11F9E7FE" w14:textId="030D37C4" w:rsidR="0013292A" w:rsidRPr="001E2E51" w:rsidRDefault="0013292A" w:rsidP="0013292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E2E51">
              <w:rPr>
                <w:rFonts w:asciiTheme="majorBidi" w:hAnsiTheme="majorBidi" w:cstheme="majorBidi"/>
                <w:sz w:val="30"/>
                <w:szCs w:val="30"/>
              </w:rPr>
              <w:t>1,781</w:t>
            </w:r>
          </w:p>
        </w:tc>
      </w:tr>
      <w:tr w:rsidR="0013292A" w:rsidRPr="001E2E51" w14:paraId="44F83DDF" w14:textId="77777777" w:rsidTr="0013292A">
        <w:tc>
          <w:tcPr>
            <w:tcW w:w="2143" w:type="pct"/>
          </w:tcPr>
          <w:p w14:paraId="7D39574E" w14:textId="77777777" w:rsidR="0013292A" w:rsidRPr="001E2E51" w:rsidRDefault="0013292A" w:rsidP="0013292A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2E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BD73CEE" w14:textId="5E989B3B" w:rsidR="0013292A" w:rsidRPr="001E2E51" w:rsidRDefault="0013292A" w:rsidP="0013292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732</w:t>
            </w:r>
          </w:p>
        </w:tc>
        <w:tc>
          <w:tcPr>
            <w:tcW w:w="125" w:type="pct"/>
            <w:gridSpan w:val="2"/>
          </w:tcPr>
          <w:p w14:paraId="2B493806" w14:textId="77777777" w:rsidR="0013292A" w:rsidRPr="001E2E51" w:rsidRDefault="0013292A" w:rsidP="0013292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2F7158C" w14:textId="75418BBA" w:rsidR="0013292A" w:rsidRPr="001E2E51" w:rsidRDefault="0013292A" w:rsidP="0013292A">
            <w:pPr>
              <w:pStyle w:val="BodyText"/>
              <w:tabs>
                <w:tab w:val="decimal" w:pos="1329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2E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2,812</w:t>
            </w:r>
          </w:p>
        </w:tc>
        <w:tc>
          <w:tcPr>
            <w:tcW w:w="125" w:type="pct"/>
            <w:tcBorders>
              <w:bottom w:val="nil"/>
            </w:tcBorders>
          </w:tcPr>
          <w:p w14:paraId="4C026DC1" w14:textId="77777777" w:rsidR="0013292A" w:rsidRPr="001E2E51" w:rsidRDefault="0013292A" w:rsidP="0013292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4397369" w14:textId="55E0399C" w:rsidR="0013292A" w:rsidRPr="001E2E51" w:rsidRDefault="0013292A" w:rsidP="0013292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78,645</w:t>
            </w:r>
          </w:p>
        </w:tc>
        <w:tc>
          <w:tcPr>
            <w:tcW w:w="125" w:type="pct"/>
            <w:gridSpan w:val="2"/>
            <w:tcBorders>
              <w:bottom w:val="nil"/>
            </w:tcBorders>
          </w:tcPr>
          <w:p w14:paraId="7B0D4501" w14:textId="77777777" w:rsidR="0013292A" w:rsidRPr="001E2E51" w:rsidRDefault="0013292A" w:rsidP="0013292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471D2A9A" w14:textId="2D210836" w:rsidR="0013292A" w:rsidRPr="001E2E51" w:rsidRDefault="0013292A" w:rsidP="0013292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2E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223,504</w:t>
            </w:r>
          </w:p>
        </w:tc>
      </w:tr>
      <w:tr w:rsidR="0013292A" w:rsidRPr="001E2E51" w14:paraId="6D9E6DA1" w14:textId="77777777" w:rsidTr="0013292A">
        <w:tc>
          <w:tcPr>
            <w:tcW w:w="2143" w:type="pct"/>
          </w:tcPr>
          <w:p w14:paraId="694C29D4" w14:textId="1C3ED19B" w:rsidR="0013292A" w:rsidRPr="001E2E51" w:rsidRDefault="0013292A" w:rsidP="0013292A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6" w:type="pct"/>
            <w:gridSpan w:val="2"/>
          </w:tcPr>
          <w:p w14:paraId="29ED9F48" w14:textId="4FA8DD4E" w:rsidR="0013292A" w:rsidRPr="001E2E51" w:rsidRDefault="0013292A" w:rsidP="0013292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gridSpan w:val="2"/>
          </w:tcPr>
          <w:p w14:paraId="1C044AE6" w14:textId="77777777" w:rsidR="0013292A" w:rsidRPr="001E2E51" w:rsidRDefault="0013292A" w:rsidP="0013292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gridSpan w:val="2"/>
          </w:tcPr>
          <w:p w14:paraId="6BBA26CE" w14:textId="3F4EDE09" w:rsidR="0013292A" w:rsidRPr="001E2E51" w:rsidRDefault="0013292A" w:rsidP="0013292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5F6F9117" w14:textId="77777777" w:rsidR="0013292A" w:rsidRPr="001E2E51" w:rsidRDefault="0013292A" w:rsidP="0013292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3"/>
          </w:tcPr>
          <w:p w14:paraId="561DFAB1" w14:textId="7A739603" w:rsidR="0013292A" w:rsidRPr="001E2E51" w:rsidRDefault="0013292A" w:rsidP="0013292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gridSpan w:val="2"/>
          </w:tcPr>
          <w:p w14:paraId="57274240" w14:textId="77777777" w:rsidR="0013292A" w:rsidRPr="001E2E51" w:rsidRDefault="0013292A" w:rsidP="0013292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4"/>
          </w:tcPr>
          <w:p w14:paraId="182564F3" w14:textId="2412A5E9" w:rsidR="0013292A" w:rsidRPr="001E2E51" w:rsidRDefault="0013292A" w:rsidP="0013292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292A" w:rsidRPr="001E2E51" w14:paraId="58E7F2F8" w14:textId="77777777" w:rsidTr="0013292A">
        <w:tc>
          <w:tcPr>
            <w:tcW w:w="2143" w:type="pct"/>
          </w:tcPr>
          <w:p w14:paraId="77DD292E" w14:textId="5779BFFF" w:rsidR="0013292A" w:rsidRPr="001E2E51" w:rsidRDefault="0013292A" w:rsidP="0013292A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E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26" w:type="pct"/>
            <w:gridSpan w:val="2"/>
          </w:tcPr>
          <w:p w14:paraId="7A81CF74" w14:textId="77777777" w:rsidR="0013292A" w:rsidRPr="001E2E51" w:rsidRDefault="0013292A" w:rsidP="0013292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gridSpan w:val="2"/>
          </w:tcPr>
          <w:p w14:paraId="61009E2F" w14:textId="77777777" w:rsidR="0013292A" w:rsidRPr="001E2E51" w:rsidRDefault="0013292A" w:rsidP="0013292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gridSpan w:val="2"/>
          </w:tcPr>
          <w:p w14:paraId="6FC15374" w14:textId="77777777" w:rsidR="0013292A" w:rsidRPr="001E2E51" w:rsidRDefault="0013292A" w:rsidP="0013292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66AB75EF" w14:textId="77777777" w:rsidR="0013292A" w:rsidRPr="001E2E51" w:rsidRDefault="0013292A" w:rsidP="0013292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3"/>
          </w:tcPr>
          <w:p w14:paraId="5AD84822" w14:textId="77777777" w:rsidR="0013292A" w:rsidRPr="001E2E51" w:rsidRDefault="0013292A" w:rsidP="0013292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gridSpan w:val="2"/>
          </w:tcPr>
          <w:p w14:paraId="36543949" w14:textId="77777777" w:rsidR="0013292A" w:rsidRPr="001E2E51" w:rsidRDefault="0013292A" w:rsidP="0013292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4"/>
          </w:tcPr>
          <w:p w14:paraId="582685CD" w14:textId="77777777" w:rsidR="0013292A" w:rsidRPr="001E2E51" w:rsidRDefault="0013292A" w:rsidP="0013292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292A" w:rsidRPr="001E2E51" w14:paraId="29FC96C8" w14:textId="77777777" w:rsidTr="0013292A">
        <w:tc>
          <w:tcPr>
            <w:tcW w:w="2143" w:type="pct"/>
          </w:tcPr>
          <w:p w14:paraId="5CDB3E04" w14:textId="1C29CFA3" w:rsidR="0013292A" w:rsidRPr="001E2E51" w:rsidRDefault="0013292A" w:rsidP="0013292A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2E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6" w:type="pct"/>
            <w:gridSpan w:val="2"/>
            <w:tcBorders>
              <w:bottom w:val="double" w:sz="4" w:space="0" w:color="auto"/>
            </w:tcBorders>
          </w:tcPr>
          <w:p w14:paraId="61E70CEC" w14:textId="7B0A66C8" w:rsidR="0013292A" w:rsidRPr="001E2E51" w:rsidRDefault="0013292A" w:rsidP="0013292A">
            <w:pPr>
              <w:pStyle w:val="BodyText"/>
              <w:tabs>
                <w:tab w:val="decimal" w:pos="66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5" w:type="pct"/>
            <w:gridSpan w:val="2"/>
          </w:tcPr>
          <w:p w14:paraId="77E7A208" w14:textId="77777777" w:rsidR="0013292A" w:rsidRPr="001E2E51" w:rsidRDefault="0013292A" w:rsidP="0013292A">
            <w:pPr>
              <w:pStyle w:val="BodyText"/>
              <w:tabs>
                <w:tab w:val="decimal" w:pos="66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gridSpan w:val="2"/>
            <w:tcBorders>
              <w:bottom w:val="double" w:sz="4" w:space="0" w:color="auto"/>
            </w:tcBorders>
          </w:tcPr>
          <w:p w14:paraId="0C40071E" w14:textId="245F278D" w:rsidR="0013292A" w:rsidRPr="0013292A" w:rsidRDefault="0013292A" w:rsidP="00393E1D">
            <w:pPr>
              <w:pStyle w:val="BodyText"/>
              <w:tabs>
                <w:tab w:val="decimal" w:pos="661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29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="00393E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F84B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360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5" w:type="pct"/>
          </w:tcPr>
          <w:p w14:paraId="0F5DC745" w14:textId="77777777" w:rsidR="0013292A" w:rsidRPr="001E2E51" w:rsidRDefault="0013292A" w:rsidP="0013292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3"/>
            <w:tcBorders>
              <w:bottom w:val="double" w:sz="4" w:space="0" w:color="auto"/>
            </w:tcBorders>
          </w:tcPr>
          <w:p w14:paraId="1BB24C7A" w14:textId="07D0305E" w:rsidR="0013292A" w:rsidRPr="001E2E51" w:rsidRDefault="0013292A" w:rsidP="0013292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1,943,351</w:t>
            </w:r>
          </w:p>
        </w:tc>
        <w:tc>
          <w:tcPr>
            <w:tcW w:w="125" w:type="pct"/>
            <w:gridSpan w:val="2"/>
          </w:tcPr>
          <w:p w14:paraId="222CB6D2" w14:textId="77777777" w:rsidR="0013292A" w:rsidRPr="001E2E51" w:rsidRDefault="0013292A" w:rsidP="0013292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4"/>
            <w:tcBorders>
              <w:bottom w:val="double" w:sz="4" w:space="0" w:color="auto"/>
            </w:tcBorders>
          </w:tcPr>
          <w:p w14:paraId="286E493E" w14:textId="344F37DD" w:rsidR="0013292A" w:rsidRPr="001E2E51" w:rsidRDefault="0013292A" w:rsidP="0013292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2E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2,177,780</w:t>
            </w:r>
          </w:p>
        </w:tc>
      </w:tr>
      <w:tr w:rsidR="0013292A" w:rsidRPr="001E2E51" w14:paraId="06694F10" w14:textId="77777777" w:rsidTr="0013292A">
        <w:tc>
          <w:tcPr>
            <w:tcW w:w="2143" w:type="pct"/>
          </w:tcPr>
          <w:p w14:paraId="288CC535" w14:textId="77777777" w:rsidR="0013292A" w:rsidRPr="001E2E51" w:rsidRDefault="0013292A" w:rsidP="0013292A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6" w:type="pct"/>
            <w:gridSpan w:val="2"/>
            <w:tcBorders>
              <w:top w:val="double" w:sz="4" w:space="0" w:color="auto"/>
            </w:tcBorders>
          </w:tcPr>
          <w:p w14:paraId="3B76440B" w14:textId="77777777" w:rsidR="0013292A" w:rsidRPr="001E2E51" w:rsidRDefault="0013292A" w:rsidP="0013292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gridSpan w:val="2"/>
          </w:tcPr>
          <w:p w14:paraId="431D1FE8" w14:textId="77777777" w:rsidR="0013292A" w:rsidRPr="001E2E51" w:rsidRDefault="0013292A" w:rsidP="0013292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gridSpan w:val="2"/>
            <w:tcBorders>
              <w:top w:val="double" w:sz="4" w:space="0" w:color="auto"/>
            </w:tcBorders>
          </w:tcPr>
          <w:p w14:paraId="4F5DCCD0" w14:textId="77777777" w:rsidR="0013292A" w:rsidRPr="001E2E51" w:rsidRDefault="0013292A" w:rsidP="0013292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5C8736FB" w14:textId="77777777" w:rsidR="0013292A" w:rsidRPr="001E2E51" w:rsidRDefault="0013292A" w:rsidP="0013292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3"/>
            <w:tcBorders>
              <w:top w:val="double" w:sz="4" w:space="0" w:color="auto"/>
            </w:tcBorders>
          </w:tcPr>
          <w:p w14:paraId="4A5518D8" w14:textId="77777777" w:rsidR="0013292A" w:rsidRPr="001E2E51" w:rsidRDefault="0013292A" w:rsidP="0013292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gridSpan w:val="2"/>
          </w:tcPr>
          <w:p w14:paraId="3DA6F242" w14:textId="77777777" w:rsidR="0013292A" w:rsidRPr="001E2E51" w:rsidRDefault="0013292A" w:rsidP="0013292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4"/>
            <w:tcBorders>
              <w:top w:val="double" w:sz="4" w:space="0" w:color="auto"/>
            </w:tcBorders>
          </w:tcPr>
          <w:p w14:paraId="48A89502" w14:textId="77777777" w:rsidR="0013292A" w:rsidRPr="001E2E51" w:rsidRDefault="0013292A" w:rsidP="0013292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292A" w:rsidRPr="001E2E51" w14:paraId="7E3D4911" w14:textId="77777777" w:rsidTr="0013292A">
        <w:tc>
          <w:tcPr>
            <w:tcW w:w="2143" w:type="pct"/>
          </w:tcPr>
          <w:p w14:paraId="5F2A28A1" w14:textId="19FCAB29" w:rsidR="0013292A" w:rsidRPr="001E2E51" w:rsidRDefault="0013292A" w:rsidP="0013292A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E51">
              <w:rPr>
                <w:rFonts w:asciiTheme="majorBidi" w:hAnsiTheme="majorBidi" w:cstheme="majorBidi"/>
                <w:sz w:val="19"/>
                <w:szCs w:val="19"/>
              </w:rPr>
              <w:lastRenderedPageBreak/>
              <w:br w:type="page"/>
            </w:r>
          </w:p>
        </w:tc>
        <w:tc>
          <w:tcPr>
            <w:tcW w:w="1400" w:type="pct"/>
            <w:gridSpan w:val="6"/>
            <w:vAlign w:val="bottom"/>
          </w:tcPr>
          <w:p w14:paraId="1C46C68D" w14:textId="195CC7FB" w:rsidR="0013292A" w:rsidRPr="001E2E51" w:rsidRDefault="0013292A" w:rsidP="0013292A">
            <w:pPr>
              <w:pStyle w:val="BodyText"/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2E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</w:tcPr>
          <w:p w14:paraId="623BDA4D" w14:textId="77777777" w:rsidR="0013292A" w:rsidRPr="001E2E51" w:rsidRDefault="0013292A" w:rsidP="0013292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pct"/>
            <w:gridSpan w:val="9"/>
          </w:tcPr>
          <w:p w14:paraId="5DE390F7" w14:textId="1140D835" w:rsidR="0013292A" w:rsidRPr="001E2E51" w:rsidRDefault="0013292A" w:rsidP="0013292A">
            <w:pPr>
              <w:pStyle w:val="BodyText"/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2E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292A" w:rsidRPr="001E2E51" w14:paraId="02E3867F" w14:textId="77777777" w:rsidTr="0013292A">
        <w:tc>
          <w:tcPr>
            <w:tcW w:w="2143" w:type="pct"/>
          </w:tcPr>
          <w:p w14:paraId="006E8CAA" w14:textId="77777777" w:rsidR="0013292A" w:rsidRPr="001E2E51" w:rsidRDefault="0013292A" w:rsidP="0013292A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6" w:type="pct"/>
            <w:gridSpan w:val="2"/>
          </w:tcPr>
          <w:p w14:paraId="2C170D35" w14:textId="17E11CA8" w:rsidR="0013292A" w:rsidRPr="001E2E51" w:rsidRDefault="0013292A" w:rsidP="003574D2">
            <w:pPr>
              <w:pStyle w:val="BodyText"/>
              <w:spacing w:after="0"/>
              <w:ind w:left="-108" w:right="-1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2E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1E2E5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E2E51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25" w:type="pct"/>
            <w:gridSpan w:val="2"/>
          </w:tcPr>
          <w:p w14:paraId="0B626D9F" w14:textId="77777777" w:rsidR="0013292A" w:rsidRPr="001E2E51" w:rsidRDefault="0013292A" w:rsidP="003574D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gridSpan w:val="2"/>
          </w:tcPr>
          <w:p w14:paraId="5A1410B0" w14:textId="32151161" w:rsidR="0013292A" w:rsidRPr="001E2E51" w:rsidRDefault="0013292A" w:rsidP="003574D2">
            <w:pPr>
              <w:pStyle w:val="BodyText"/>
              <w:spacing w:after="0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2E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1E2E5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E2E5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" w:type="pct"/>
          </w:tcPr>
          <w:p w14:paraId="4ED120AB" w14:textId="77777777" w:rsidR="0013292A" w:rsidRPr="001E2E51" w:rsidRDefault="0013292A" w:rsidP="003574D2">
            <w:pPr>
              <w:pStyle w:val="BodyText"/>
              <w:tabs>
                <w:tab w:val="decimal" w:pos="1244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3"/>
          </w:tcPr>
          <w:p w14:paraId="47DF117E" w14:textId="6D48807D" w:rsidR="0013292A" w:rsidRPr="001E2E51" w:rsidRDefault="0013292A" w:rsidP="003574D2">
            <w:pPr>
              <w:pStyle w:val="BodyText"/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2E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1E2E5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E2E51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25" w:type="pct"/>
            <w:gridSpan w:val="2"/>
          </w:tcPr>
          <w:p w14:paraId="53AEF2A7" w14:textId="77777777" w:rsidR="0013292A" w:rsidRPr="001E2E51" w:rsidRDefault="0013292A" w:rsidP="003574D2">
            <w:pPr>
              <w:pStyle w:val="BodyText"/>
              <w:tabs>
                <w:tab w:val="decimal" w:pos="1244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4"/>
          </w:tcPr>
          <w:p w14:paraId="799FCF60" w14:textId="11763BD7" w:rsidR="0013292A" w:rsidRPr="001E2E51" w:rsidRDefault="0013292A" w:rsidP="003574D2">
            <w:pPr>
              <w:pStyle w:val="BodyText"/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2E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1E2E5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E2E5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3292A" w:rsidRPr="001E2E51" w14:paraId="5C516A89" w14:textId="77777777" w:rsidTr="0013292A">
        <w:tc>
          <w:tcPr>
            <w:tcW w:w="2143" w:type="pct"/>
          </w:tcPr>
          <w:p w14:paraId="2E14710E" w14:textId="77777777" w:rsidR="0013292A" w:rsidRPr="001E2E51" w:rsidRDefault="0013292A" w:rsidP="0013292A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6" w:type="pct"/>
            <w:gridSpan w:val="2"/>
          </w:tcPr>
          <w:p w14:paraId="6141F582" w14:textId="7FE26777" w:rsidR="0013292A" w:rsidRPr="001E2E51" w:rsidRDefault="0013292A" w:rsidP="0013292A">
            <w:pPr>
              <w:pStyle w:val="BodyText"/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2E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5" w:type="pct"/>
            <w:gridSpan w:val="2"/>
          </w:tcPr>
          <w:p w14:paraId="3A746ABF" w14:textId="77777777" w:rsidR="0013292A" w:rsidRPr="001E2E51" w:rsidRDefault="0013292A" w:rsidP="0013292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gridSpan w:val="2"/>
          </w:tcPr>
          <w:p w14:paraId="1F2FF828" w14:textId="2BA8418F" w:rsidR="0013292A" w:rsidRPr="001E2E51" w:rsidRDefault="0013292A" w:rsidP="0013292A">
            <w:pPr>
              <w:pStyle w:val="BodyText"/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2E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5" w:type="pct"/>
          </w:tcPr>
          <w:p w14:paraId="0E4FD70C" w14:textId="77777777" w:rsidR="0013292A" w:rsidRPr="001E2E51" w:rsidRDefault="0013292A" w:rsidP="0013292A">
            <w:pPr>
              <w:pStyle w:val="BodyText"/>
              <w:tabs>
                <w:tab w:val="decimal" w:pos="1244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3"/>
          </w:tcPr>
          <w:p w14:paraId="27F9A9E6" w14:textId="70E7D234" w:rsidR="0013292A" w:rsidRPr="001E2E51" w:rsidRDefault="0013292A" w:rsidP="0013292A">
            <w:pPr>
              <w:pStyle w:val="BodyText"/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2E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5" w:type="pct"/>
            <w:gridSpan w:val="2"/>
          </w:tcPr>
          <w:p w14:paraId="2FF79B6C" w14:textId="77777777" w:rsidR="0013292A" w:rsidRPr="001E2E51" w:rsidRDefault="0013292A" w:rsidP="0013292A">
            <w:pPr>
              <w:pStyle w:val="BodyText"/>
              <w:tabs>
                <w:tab w:val="decimal" w:pos="1244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4"/>
          </w:tcPr>
          <w:p w14:paraId="491240EC" w14:textId="08780B22" w:rsidR="0013292A" w:rsidRPr="001E2E51" w:rsidRDefault="0013292A" w:rsidP="0013292A">
            <w:pPr>
              <w:pStyle w:val="BodyText"/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2E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13292A" w:rsidRPr="001E2E51" w14:paraId="4BEE88C1" w14:textId="77777777" w:rsidTr="0013292A">
        <w:tc>
          <w:tcPr>
            <w:tcW w:w="2143" w:type="pct"/>
          </w:tcPr>
          <w:p w14:paraId="74D43B56" w14:textId="77777777" w:rsidR="0013292A" w:rsidRPr="001E2E51" w:rsidRDefault="0013292A" w:rsidP="0013292A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57" w:type="pct"/>
            <w:gridSpan w:val="16"/>
          </w:tcPr>
          <w:p w14:paraId="2E3BEC8C" w14:textId="5E6EB13B" w:rsidR="0013292A" w:rsidRPr="001E2E51" w:rsidRDefault="0013292A" w:rsidP="0013292A">
            <w:pPr>
              <w:pStyle w:val="BodyText"/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2E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292A" w:rsidRPr="001E2E51" w14:paraId="1691A22F" w14:textId="77777777" w:rsidTr="0013292A">
        <w:tc>
          <w:tcPr>
            <w:tcW w:w="2143" w:type="pct"/>
          </w:tcPr>
          <w:p w14:paraId="616956A0" w14:textId="0D20DD3B" w:rsidR="0013292A" w:rsidRPr="001E2E51" w:rsidRDefault="0013292A" w:rsidP="0013292A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E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26" w:type="pct"/>
            <w:gridSpan w:val="2"/>
          </w:tcPr>
          <w:p w14:paraId="212D28BF" w14:textId="77777777" w:rsidR="0013292A" w:rsidRPr="001E2E51" w:rsidRDefault="0013292A" w:rsidP="0013292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5" w:type="pct"/>
            <w:gridSpan w:val="2"/>
          </w:tcPr>
          <w:p w14:paraId="5C80DB16" w14:textId="77777777" w:rsidR="0013292A" w:rsidRPr="001E2E51" w:rsidRDefault="0013292A" w:rsidP="0013292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49" w:type="pct"/>
            <w:gridSpan w:val="2"/>
          </w:tcPr>
          <w:p w14:paraId="5661C191" w14:textId="77777777" w:rsidR="0013292A" w:rsidRPr="001E2E51" w:rsidRDefault="0013292A" w:rsidP="0013292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5" w:type="pct"/>
          </w:tcPr>
          <w:p w14:paraId="7F4BCB10" w14:textId="77777777" w:rsidR="0013292A" w:rsidRPr="001E2E51" w:rsidRDefault="0013292A" w:rsidP="0013292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3" w:type="pct"/>
            <w:gridSpan w:val="3"/>
          </w:tcPr>
          <w:p w14:paraId="19BA1A87" w14:textId="77777777" w:rsidR="0013292A" w:rsidRPr="001E2E51" w:rsidRDefault="0013292A" w:rsidP="0013292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5" w:type="pct"/>
            <w:gridSpan w:val="2"/>
          </w:tcPr>
          <w:p w14:paraId="13986E4F" w14:textId="77777777" w:rsidR="0013292A" w:rsidRPr="001E2E51" w:rsidRDefault="0013292A" w:rsidP="0013292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4" w:type="pct"/>
            <w:gridSpan w:val="4"/>
          </w:tcPr>
          <w:p w14:paraId="59CC8831" w14:textId="77777777" w:rsidR="0013292A" w:rsidRPr="001E2E51" w:rsidRDefault="0013292A" w:rsidP="0013292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13292A" w:rsidRPr="001E2E51" w14:paraId="32E931D8" w14:textId="77777777" w:rsidTr="0013292A">
        <w:tc>
          <w:tcPr>
            <w:tcW w:w="2143" w:type="pct"/>
          </w:tcPr>
          <w:p w14:paraId="06F52FCB" w14:textId="27BF4A50" w:rsidR="0013292A" w:rsidRPr="0013292A" w:rsidRDefault="0013292A" w:rsidP="0013292A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29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6" w:type="pct"/>
            <w:gridSpan w:val="2"/>
          </w:tcPr>
          <w:p w14:paraId="0737445C" w14:textId="69EB1826" w:rsidR="0013292A" w:rsidRPr="0013292A" w:rsidRDefault="0013292A" w:rsidP="0013292A">
            <w:pPr>
              <w:pStyle w:val="BodyText"/>
              <w:tabs>
                <w:tab w:val="decimal" w:pos="66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292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5" w:type="pct"/>
            <w:gridSpan w:val="2"/>
          </w:tcPr>
          <w:p w14:paraId="6E462714" w14:textId="77777777" w:rsidR="0013292A" w:rsidRPr="0013292A" w:rsidRDefault="0013292A" w:rsidP="0013292A">
            <w:pPr>
              <w:pStyle w:val="BodyText"/>
              <w:tabs>
                <w:tab w:val="decimal" w:pos="66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gridSpan w:val="2"/>
          </w:tcPr>
          <w:p w14:paraId="14562A2C" w14:textId="6E80E770" w:rsidR="0013292A" w:rsidRPr="0013292A" w:rsidRDefault="0013292A" w:rsidP="0013292A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29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489C8FDC" w14:textId="77777777" w:rsidR="0013292A" w:rsidRPr="0013292A" w:rsidRDefault="0013292A" w:rsidP="0013292A">
            <w:pPr>
              <w:pStyle w:val="BodyText"/>
              <w:tabs>
                <w:tab w:val="decimal" w:pos="669"/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3"/>
            <w:vAlign w:val="bottom"/>
          </w:tcPr>
          <w:p w14:paraId="3947B567" w14:textId="244C8532" w:rsidR="0013292A" w:rsidRPr="0013292A" w:rsidRDefault="0013292A" w:rsidP="0013292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329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55,166</w:t>
            </w:r>
          </w:p>
        </w:tc>
        <w:tc>
          <w:tcPr>
            <w:tcW w:w="125" w:type="pct"/>
            <w:gridSpan w:val="2"/>
          </w:tcPr>
          <w:p w14:paraId="0F06F907" w14:textId="77777777" w:rsidR="0013292A" w:rsidRPr="0013292A" w:rsidRDefault="0013292A" w:rsidP="0013292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24" w:type="pct"/>
            <w:gridSpan w:val="4"/>
          </w:tcPr>
          <w:p w14:paraId="198C3565" w14:textId="23841DFA" w:rsidR="0013292A" w:rsidRPr="0013292A" w:rsidRDefault="0013292A" w:rsidP="0013292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29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62,049</w:t>
            </w:r>
          </w:p>
        </w:tc>
      </w:tr>
      <w:tr w:rsidR="0013292A" w:rsidRPr="001E2E51" w14:paraId="62FF18F1" w14:textId="77777777" w:rsidTr="0013292A">
        <w:tc>
          <w:tcPr>
            <w:tcW w:w="2143" w:type="pct"/>
          </w:tcPr>
          <w:p w14:paraId="52C1DA9C" w14:textId="77777777" w:rsidR="0013292A" w:rsidRPr="001E2E51" w:rsidRDefault="0013292A" w:rsidP="0013292A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6" w:type="pct"/>
            <w:gridSpan w:val="2"/>
            <w:tcBorders>
              <w:top w:val="double" w:sz="4" w:space="0" w:color="auto"/>
            </w:tcBorders>
          </w:tcPr>
          <w:p w14:paraId="71EC6F0E" w14:textId="77777777" w:rsidR="0013292A" w:rsidRPr="001E2E51" w:rsidRDefault="0013292A" w:rsidP="0013292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gridSpan w:val="2"/>
          </w:tcPr>
          <w:p w14:paraId="166D6ADE" w14:textId="77777777" w:rsidR="0013292A" w:rsidRPr="001E2E51" w:rsidRDefault="0013292A" w:rsidP="0013292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gridSpan w:val="2"/>
            <w:tcBorders>
              <w:top w:val="double" w:sz="4" w:space="0" w:color="auto"/>
            </w:tcBorders>
          </w:tcPr>
          <w:p w14:paraId="7EA98702" w14:textId="77777777" w:rsidR="0013292A" w:rsidRPr="001E2E51" w:rsidRDefault="0013292A" w:rsidP="0013292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48AD590D" w14:textId="77777777" w:rsidR="0013292A" w:rsidRPr="001E2E51" w:rsidRDefault="0013292A" w:rsidP="0013292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3"/>
            <w:tcBorders>
              <w:top w:val="double" w:sz="4" w:space="0" w:color="auto"/>
            </w:tcBorders>
          </w:tcPr>
          <w:p w14:paraId="3D3E3558" w14:textId="77777777" w:rsidR="0013292A" w:rsidRPr="001E2E51" w:rsidRDefault="0013292A" w:rsidP="0013292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gridSpan w:val="2"/>
          </w:tcPr>
          <w:p w14:paraId="169140D8" w14:textId="77777777" w:rsidR="0013292A" w:rsidRPr="001E2E51" w:rsidRDefault="0013292A" w:rsidP="0013292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4" w:type="pct"/>
            <w:gridSpan w:val="4"/>
            <w:tcBorders>
              <w:top w:val="double" w:sz="4" w:space="0" w:color="auto"/>
            </w:tcBorders>
          </w:tcPr>
          <w:p w14:paraId="5D716A12" w14:textId="77777777" w:rsidR="0013292A" w:rsidRPr="001E2E51" w:rsidRDefault="0013292A" w:rsidP="0013292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292A" w:rsidRPr="001E2E51" w14:paraId="4A6DAF33" w14:textId="77777777" w:rsidTr="0013292A">
        <w:tc>
          <w:tcPr>
            <w:tcW w:w="2143" w:type="pct"/>
          </w:tcPr>
          <w:p w14:paraId="24929864" w14:textId="7A6C33F8" w:rsidR="0013292A" w:rsidRPr="001E2E51" w:rsidRDefault="0013292A" w:rsidP="0013292A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E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626" w:type="pct"/>
            <w:gridSpan w:val="2"/>
          </w:tcPr>
          <w:p w14:paraId="26ECECFA" w14:textId="77777777" w:rsidR="0013292A" w:rsidRPr="001E2E51" w:rsidRDefault="0013292A" w:rsidP="0013292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gridSpan w:val="2"/>
          </w:tcPr>
          <w:p w14:paraId="6A4BF295" w14:textId="77777777" w:rsidR="0013292A" w:rsidRPr="001E2E51" w:rsidRDefault="0013292A" w:rsidP="0013292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gridSpan w:val="2"/>
          </w:tcPr>
          <w:p w14:paraId="7EA62E11" w14:textId="77777777" w:rsidR="0013292A" w:rsidRPr="001E2E51" w:rsidRDefault="0013292A" w:rsidP="0013292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" w:type="pct"/>
          </w:tcPr>
          <w:p w14:paraId="4842509D" w14:textId="77777777" w:rsidR="0013292A" w:rsidRPr="001E2E51" w:rsidRDefault="0013292A" w:rsidP="0013292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3"/>
          </w:tcPr>
          <w:p w14:paraId="331B7C6A" w14:textId="77777777" w:rsidR="0013292A" w:rsidRPr="001E2E51" w:rsidRDefault="0013292A" w:rsidP="0013292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gridSpan w:val="2"/>
          </w:tcPr>
          <w:p w14:paraId="4080BF22" w14:textId="77777777" w:rsidR="0013292A" w:rsidRPr="001E2E51" w:rsidRDefault="0013292A" w:rsidP="0013292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4"/>
          </w:tcPr>
          <w:p w14:paraId="26313FEA" w14:textId="77777777" w:rsidR="0013292A" w:rsidRPr="001E2E51" w:rsidRDefault="0013292A" w:rsidP="0013292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3292A" w:rsidRPr="001E2E51" w14:paraId="675BB537" w14:textId="77777777" w:rsidTr="0013292A">
        <w:tc>
          <w:tcPr>
            <w:tcW w:w="2143" w:type="pct"/>
          </w:tcPr>
          <w:p w14:paraId="5DC30427" w14:textId="092A0E9C" w:rsidR="0013292A" w:rsidRPr="001E2E51" w:rsidRDefault="0013292A" w:rsidP="0013292A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E2E5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6" w:type="pct"/>
            <w:gridSpan w:val="2"/>
          </w:tcPr>
          <w:p w14:paraId="1D834481" w14:textId="262B82E9" w:rsidR="0013292A" w:rsidRPr="001E2E51" w:rsidRDefault="0013292A" w:rsidP="0013292A">
            <w:pPr>
              <w:pStyle w:val="BodyText"/>
              <w:tabs>
                <w:tab w:val="decimal" w:pos="66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E2E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  <w:gridSpan w:val="2"/>
          </w:tcPr>
          <w:p w14:paraId="4FE7D7C3" w14:textId="77777777" w:rsidR="0013292A" w:rsidRPr="001E2E51" w:rsidRDefault="0013292A" w:rsidP="0013292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gridSpan w:val="2"/>
          </w:tcPr>
          <w:p w14:paraId="0C4D37F3" w14:textId="04AF362D" w:rsidR="0013292A" w:rsidRPr="0013292A" w:rsidRDefault="0013292A" w:rsidP="0013292A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3292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09680C2B" w14:textId="77777777" w:rsidR="0013292A" w:rsidRPr="001E2E51" w:rsidRDefault="0013292A" w:rsidP="0013292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3"/>
          </w:tcPr>
          <w:p w14:paraId="77A78B82" w14:textId="13CED92E" w:rsidR="0013292A" w:rsidRPr="001E2E51" w:rsidRDefault="0013292A" w:rsidP="0013292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E2E51">
              <w:rPr>
                <w:rFonts w:asciiTheme="majorBidi" w:hAnsiTheme="majorBidi" w:cstheme="majorBidi"/>
                <w:sz w:val="30"/>
                <w:szCs w:val="30"/>
              </w:rPr>
              <w:t>4,946</w:t>
            </w:r>
          </w:p>
        </w:tc>
        <w:tc>
          <w:tcPr>
            <w:tcW w:w="125" w:type="pct"/>
            <w:gridSpan w:val="2"/>
          </w:tcPr>
          <w:p w14:paraId="719FFBC6" w14:textId="77777777" w:rsidR="0013292A" w:rsidRPr="001E2E51" w:rsidRDefault="0013292A" w:rsidP="0013292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4"/>
          </w:tcPr>
          <w:p w14:paraId="218ADD62" w14:textId="67764E1A" w:rsidR="0013292A" w:rsidRPr="001E2E51" w:rsidRDefault="0013292A" w:rsidP="0013292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2E51">
              <w:rPr>
                <w:rFonts w:asciiTheme="majorBidi" w:hAnsiTheme="majorBidi" w:cstheme="majorBidi"/>
                <w:sz w:val="30"/>
                <w:szCs w:val="30"/>
              </w:rPr>
              <w:t>4,946</w:t>
            </w:r>
          </w:p>
        </w:tc>
      </w:tr>
      <w:tr w:rsidR="0013292A" w:rsidRPr="001E2E51" w14:paraId="177BB26A" w14:textId="77777777" w:rsidTr="0013292A">
        <w:tc>
          <w:tcPr>
            <w:tcW w:w="2143" w:type="pct"/>
          </w:tcPr>
          <w:p w14:paraId="6A125B84" w14:textId="2D7F3AA2" w:rsidR="0013292A" w:rsidRPr="001E2E51" w:rsidRDefault="0013292A" w:rsidP="0013292A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E2E51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6" w:type="pct"/>
            <w:gridSpan w:val="2"/>
            <w:tcBorders>
              <w:bottom w:val="single" w:sz="4" w:space="0" w:color="000000"/>
            </w:tcBorders>
          </w:tcPr>
          <w:p w14:paraId="5D4DC77E" w14:textId="6E49F7F6" w:rsidR="0013292A" w:rsidRPr="001E2E51" w:rsidRDefault="0013292A" w:rsidP="0013292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E2E5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5" w:type="pct"/>
            <w:gridSpan w:val="2"/>
          </w:tcPr>
          <w:p w14:paraId="0BEB263C" w14:textId="77777777" w:rsidR="0013292A" w:rsidRPr="001E2E51" w:rsidRDefault="0013292A" w:rsidP="0013292A">
            <w:pPr>
              <w:pStyle w:val="BodyText"/>
              <w:tabs>
                <w:tab w:val="decimal" w:pos="892"/>
                <w:tab w:val="decimal" w:pos="13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gridSpan w:val="2"/>
            <w:tcBorders>
              <w:bottom w:val="single" w:sz="4" w:space="0" w:color="000000"/>
            </w:tcBorders>
          </w:tcPr>
          <w:p w14:paraId="57269021" w14:textId="50BE1A03" w:rsidR="0013292A" w:rsidRPr="001E2E51" w:rsidRDefault="0013292A" w:rsidP="0013292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2E5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5" w:type="pct"/>
          </w:tcPr>
          <w:p w14:paraId="7D743500" w14:textId="77777777" w:rsidR="0013292A" w:rsidRPr="001E2E51" w:rsidRDefault="0013292A" w:rsidP="0013292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3"/>
            <w:tcBorders>
              <w:bottom w:val="single" w:sz="4" w:space="0" w:color="000000"/>
            </w:tcBorders>
          </w:tcPr>
          <w:p w14:paraId="6E223A3B" w14:textId="016E683F" w:rsidR="0013292A" w:rsidRPr="001E2E51" w:rsidRDefault="0013292A" w:rsidP="0013292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E2E5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5" w:type="pct"/>
            <w:gridSpan w:val="2"/>
          </w:tcPr>
          <w:p w14:paraId="3220E5BE" w14:textId="77777777" w:rsidR="0013292A" w:rsidRPr="001E2E51" w:rsidRDefault="0013292A" w:rsidP="0013292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4"/>
            <w:tcBorders>
              <w:bottom w:val="single" w:sz="4" w:space="0" w:color="000000"/>
            </w:tcBorders>
          </w:tcPr>
          <w:p w14:paraId="331A6AB0" w14:textId="409F3847" w:rsidR="0013292A" w:rsidRPr="001E2E51" w:rsidRDefault="0013292A" w:rsidP="0013292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2E5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13292A" w:rsidRPr="001E2E51" w14:paraId="5F93C504" w14:textId="77777777" w:rsidTr="0013292A">
        <w:tc>
          <w:tcPr>
            <w:tcW w:w="2143" w:type="pct"/>
          </w:tcPr>
          <w:p w14:paraId="520D0089" w14:textId="0100F19E" w:rsidR="0013292A" w:rsidRPr="001E2E51" w:rsidRDefault="0013292A" w:rsidP="0013292A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2E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6" w:type="pct"/>
            <w:gridSpan w:val="2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57DA5F96" w14:textId="26BA97F9" w:rsidR="0013292A" w:rsidRPr="008856C3" w:rsidRDefault="0013292A" w:rsidP="0013292A">
            <w:pPr>
              <w:pStyle w:val="BodyText"/>
              <w:tabs>
                <w:tab w:val="decimal" w:pos="1329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56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5" w:type="pct"/>
            <w:gridSpan w:val="2"/>
          </w:tcPr>
          <w:p w14:paraId="6F91D2D5" w14:textId="77777777" w:rsidR="0013292A" w:rsidRPr="008856C3" w:rsidRDefault="0013292A" w:rsidP="0013292A">
            <w:pPr>
              <w:pStyle w:val="BodyText"/>
              <w:tabs>
                <w:tab w:val="decimal" w:pos="892"/>
                <w:tab w:val="decimal" w:pos="132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4852314F" w14:textId="0F9301AD" w:rsidR="0013292A" w:rsidRPr="001E2E51" w:rsidRDefault="0013292A" w:rsidP="0013292A">
            <w:pPr>
              <w:pStyle w:val="BodyText"/>
              <w:tabs>
                <w:tab w:val="decimal" w:pos="1329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2E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5" w:type="pct"/>
          </w:tcPr>
          <w:p w14:paraId="143A8E53" w14:textId="77777777" w:rsidR="0013292A" w:rsidRPr="001E2E51" w:rsidRDefault="0013292A" w:rsidP="0013292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3"/>
            <w:tcBorders>
              <w:top w:val="single" w:sz="4" w:space="0" w:color="000000"/>
              <w:bottom w:val="double" w:sz="4" w:space="0" w:color="000000"/>
            </w:tcBorders>
          </w:tcPr>
          <w:p w14:paraId="2572CBD6" w14:textId="03A1E4A6" w:rsidR="0013292A" w:rsidRPr="001E2E51" w:rsidRDefault="0013292A" w:rsidP="0013292A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2E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4,948</w:t>
            </w:r>
          </w:p>
        </w:tc>
        <w:tc>
          <w:tcPr>
            <w:tcW w:w="125" w:type="pct"/>
            <w:gridSpan w:val="2"/>
          </w:tcPr>
          <w:p w14:paraId="4002A7BC" w14:textId="77777777" w:rsidR="0013292A" w:rsidRPr="001E2E51" w:rsidRDefault="0013292A" w:rsidP="0013292A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4"/>
            <w:tcBorders>
              <w:top w:val="single" w:sz="4" w:space="0" w:color="000000"/>
              <w:bottom w:val="double" w:sz="4" w:space="0" w:color="000000"/>
            </w:tcBorders>
          </w:tcPr>
          <w:p w14:paraId="40E9ACB7" w14:textId="373EC6CC" w:rsidR="0013292A" w:rsidRPr="001E2E51" w:rsidRDefault="0013292A" w:rsidP="0013292A">
            <w:pPr>
              <w:pStyle w:val="BodyText"/>
              <w:tabs>
                <w:tab w:val="decimal" w:pos="142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2E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4,948</w:t>
            </w:r>
          </w:p>
        </w:tc>
      </w:tr>
    </w:tbl>
    <w:p w14:paraId="6F117A77" w14:textId="3EF47ACC" w:rsidR="008061C1" w:rsidRPr="00995312" w:rsidRDefault="008061C1" w:rsidP="009B3D1E">
      <w:pPr>
        <w:spacing w:line="240" w:lineRule="auto"/>
        <w:rPr>
          <w:rFonts w:asciiTheme="majorBidi" w:hAnsiTheme="majorBidi" w:cstheme="majorBidi"/>
        </w:rPr>
      </w:pPr>
    </w:p>
    <w:p w14:paraId="50CCBB33" w14:textId="55257073" w:rsidR="006D2747" w:rsidRPr="00A72127" w:rsidRDefault="006D2747" w:rsidP="006501E4">
      <w:pPr>
        <w:spacing w:line="240" w:lineRule="auto"/>
        <w:ind w:left="540" w:hanging="18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7212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สัญญาบริหารจัดการโรงงาน</w:t>
      </w:r>
    </w:p>
    <w:p w14:paraId="5936693E" w14:textId="77777777" w:rsidR="006D2747" w:rsidRPr="003574D2" w:rsidRDefault="006D2747" w:rsidP="006501E4">
      <w:pPr>
        <w:spacing w:line="240" w:lineRule="auto"/>
        <w:ind w:left="540" w:hanging="18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3D4DE3EA" w14:textId="2FB0BAE3" w:rsidR="003A3532" w:rsidRDefault="003A3532" w:rsidP="003A3532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cs/>
        </w:rPr>
        <w:t>บริษัทได้ทำสัญญา</w:t>
      </w:r>
      <w:r w:rsidRPr="003A3532">
        <w:rPr>
          <w:rFonts w:asciiTheme="majorBidi" w:hAnsiTheme="majorBidi" w:cstheme="majorBidi"/>
          <w:sz w:val="30"/>
          <w:szCs w:val="30"/>
          <w:cs/>
        </w:rPr>
        <w:t xml:space="preserve">ว่าจ้างบริษัทย่อยแห่งหนึ่งให้บริหารงานการผลิตขวดแก้ว ให้คำปรึกษาแนะนำด้านการบริหารโรงงานผลิตขวดแก้ว เริ่มตั้งแต่วันที่ </w:t>
      </w:r>
      <w:r w:rsidRPr="003A3532">
        <w:rPr>
          <w:rFonts w:asciiTheme="majorBidi" w:hAnsiTheme="majorBidi" w:cstheme="majorBidi"/>
          <w:sz w:val="30"/>
          <w:szCs w:val="30"/>
          <w:lang w:val="en-US"/>
        </w:rPr>
        <w:t xml:space="preserve">1 </w:t>
      </w:r>
      <w:r w:rsidRPr="003A3532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มกราคม </w:t>
      </w:r>
      <w:r w:rsidRPr="003A3532">
        <w:rPr>
          <w:rFonts w:asciiTheme="majorBidi" w:hAnsiTheme="majorBidi" w:cstheme="majorBidi"/>
          <w:sz w:val="30"/>
          <w:szCs w:val="30"/>
          <w:lang w:val="en-US"/>
        </w:rPr>
        <w:t xml:space="preserve">2566 </w:t>
      </w:r>
      <w:r w:rsidRPr="003A3532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สิ้นสุดวันที่ </w:t>
      </w:r>
      <w:r w:rsidRPr="003A3532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Pr="003A3532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ธันวาคม </w:t>
      </w:r>
      <w:r w:rsidRPr="003A3532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3A3532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บริษัทตกลงที่จะจ่ายค่าบริการรายเดือนตามอัตราที่ระบุในสัญญาและจะมีการทบทวนค่าบริการเป็นประจำทุกปี</w:t>
      </w:r>
    </w:p>
    <w:p w14:paraId="3DC6C8DE" w14:textId="77777777" w:rsidR="00FD6723" w:rsidRPr="00A72127" w:rsidRDefault="00FD6723" w:rsidP="00C76040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0C39348" w14:textId="77777777" w:rsidR="00F8469A" w:rsidRPr="009475E6" w:rsidRDefault="00F8469A" w:rsidP="00F8469A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val="en-US"/>
        </w:rPr>
      </w:pPr>
      <w:r w:rsidRPr="009475E6">
        <w:rPr>
          <w:rFonts w:asciiTheme="majorBidi" w:hAnsiTheme="majorBidi"/>
          <w:b/>
          <w:bCs/>
          <w:i/>
          <w:iCs/>
          <w:spacing w:val="-4"/>
          <w:sz w:val="30"/>
          <w:szCs w:val="30"/>
          <w:cs/>
        </w:rPr>
        <w:t>สัญญาการบริหารการเงินระหว่างกัน</w:t>
      </w:r>
    </w:p>
    <w:p w14:paraId="19F62526" w14:textId="77777777" w:rsidR="00F8469A" w:rsidRPr="003574D2" w:rsidRDefault="00F8469A" w:rsidP="00F8469A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12FBDD2D" w14:textId="4873165F" w:rsidR="00F95A1D" w:rsidRPr="00F065D7" w:rsidRDefault="00F8469A" w:rsidP="00F8469A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  <w:cs/>
        </w:rPr>
      </w:pPr>
      <w:r w:rsidRPr="009475E6">
        <w:rPr>
          <w:rFonts w:asciiTheme="majorBidi" w:hAnsiTheme="majorBidi"/>
          <w:spacing w:val="-4"/>
          <w:sz w:val="30"/>
          <w:szCs w:val="30"/>
          <w:cs/>
        </w:rPr>
        <w:t>บริษัทได้ทำสัญญาการบริหารการเงินระหว่างกัน</w:t>
      </w:r>
      <w:r w:rsidR="002601D5" w:rsidRPr="009475E6">
        <w:rPr>
          <w:rFonts w:asciiTheme="majorBidi" w:hAnsiTheme="majorBidi" w:hint="cs"/>
          <w:spacing w:val="-4"/>
          <w:sz w:val="30"/>
          <w:szCs w:val="30"/>
          <w:cs/>
        </w:rPr>
        <w:t>กับ</w:t>
      </w:r>
      <w:r w:rsidRPr="009475E6">
        <w:rPr>
          <w:rFonts w:asciiTheme="majorBidi" w:hAnsiTheme="majorBidi"/>
          <w:spacing w:val="-4"/>
          <w:sz w:val="30"/>
          <w:szCs w:val="30"/>
          <w:cs/>
        </w:rPr>
        <w:t>บริษัทย่อยหลายแห่ง ดอกเบี้ยรับและดอกเบี้ยจ่าย</w:t>
      </w:r>
      <w:r w:rsidR="00DF72DB" w:rsidRPr="009475E6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ที่เกิด</w:t>
      </w:r>
      <w:r w:rsidRPr="009475E6">
        <w:rPr>
          <w:rFonts w:asciiTheme="majorBidi" w:hAnsiTheme="majorBidi"/>
          <w:spacing w:val="-4"/>
          <w:sz w:val="30"/>
          <w:szCs w:val="30"/>
          <w:cs/>
        </w:rPr>
        <w:t>จากการ</w:t>
      </w:r>
      <w:r w:rsidR="00C463A9" w:rsidRPr="009475E6">
        <w:rPr>
          <w:rFonts w:asciiTheme="majorBidi" w:hAnsiTheme="majorBidi"/>
          <w:spacing w:val="-4"/>
          <w:sz w:val="30"/>
          <w:szCs w:val="30"/>
          <w:cs/>
        </w:rPr>
        <w:t>บริหารคำนวณจากอัตราดอกเบี้ย</w:t>
      </w:r>
      <w:r w:rsidR="00C463A9" w:rsidRPr="009475E6">
        <w:rPr>
          <w:rFonts w:asciiTheme="majorBidi" w:hAnsiTheme="majorBidi" w:hint="cs"/>
          <w:spacing w:val="-4"/>
          <w:sz w:val="30"/>
          <w:szCs w:val="30"/>
          <w:cs/>
        </w:rPr>
        <w:t xml:space="preserve">เงินฝากประจำ </w:t>
      </w:r>
      <w:r w:rsidR="00D149E7" w:rsidRPr="009475E6">
        <w:rPr>
          <w:rFonts w:asciiTheme="majorBidi" w:hAnsiTheme="majorBidi"/>
          <w:spacing w:val="-4"/>
          <w:sz w:val="30"/>
          <w:szCs w:val="30"/>
          <w:lang w:val="en-US"/>
        </w:rPr>
        <w:t>1</w:t>
      </w:r>
      <w:r w:rsidR="00C463A9" w:rsidRPr="009475E6">
        <w:rPr>
          <w:rFonts w:asciiTheme="majorBidi" w:hAnsiTheme="majorBidi"/>
          <w:spacing w:val="-4"/>
          <w:sz w:val="30"/>
          <w:szCs w:val="30"/>
        </w:rPr>
        <w:t xml:space="preserve"> </w:t>
      </w:r>
      <w:r w:rsidR="00C463A9" w:rsidRPr="009475E6">
        <w:rPr>
          <w:rFonts w:asciiTheme="majorBidi" w:hAnsiTheme="majorBidi" w:hint="cs"/>
          <w:spacing w:val="-4"/>
          <w:sz w:val="30"/>
          <w:szCs w:val="30"/>
          <w:cs/>
        </w:rPr>
        <w:t>ปี</w:t>
      </w:r>
      <w:r w:rsidR="00C463A9" w:rsidRPr="009475E6">
        <w:rPr>
          <w:rFonts w:asciiTheme="majorBidi" w:hAnsiTheme="majorBidi"/>
          <w:spacing w:val="-4"/>
          <w:sz w:val="30"/>
          <w:szCs w:val="30"/>
          <w:cs/>
        </w:rPr>
        <w:t>จากธนาคารพาณิชย์เฉลี่ย</w:t>
      </w:r>
      <w:r w:rsidR="008A2355" w:rsidRPr="009475E6">
        <w:rPr>
          <w:rFonts w:asciiTheme="majorBidi" w:hAnsiTheme="majorBidi"/>
          <w:spacing w:val="-4"/>
          <w:sz w:val="30"/>
          <w:szCs w:val="30"/>
          <w:cs/>
        </w:rPr>
        <w:t xml:space="preserve">บวกร้อยละ </w:t>
      </w:r>
      <w:r w:rsidR="00E03E99">
        <w:rPr>
          <w:rFonts w:asciiTheme="majorBidi" w:hAnsiTheme="majorBidi"/>
          <w:spacing w:val="-4"/>
          <w:sz w:val="30"/>
          <w:szCs w:val="30"/>
          <w:lang w:val="en-US"/>
        </w:rPr>
        <w:t>0.3 -</w:t>
      </w:r>
      <w:r w:rsidR="00E03E99">
        <w:rPr>
          <w:rFonts w:asciiTheme="majorBidi" w:hAnsiTheme="majorBidi" w:hint="cs"/>
          <w:spacing w:val="-4"/>
          <w:sz w:val="30"/>
          <w:szCs w:val="30"/>
          <w:cs/>
          <w:lang w:val="en-US"/>
        </w:rPr>
        <w:t xml:space="preserve"> </w:t>
      </w:r>
      <w:r w:rsidR="00D149E7" w:rsidRPr="009475E6">
        <w:rPr>
          <w:rFonts w:asciiTheme="majorBidi" w:hAnsiTheme="majorBidi"/>
          <w:spacing w:val="-4"/>
          <w:sz w:val="30"/>
          <w:szCs w:val="30"/>
          <w:lang w:val="en-US"/>
        </w:rPr>
        <w:t>0</w:t>
      </w:r>
      <w:r w:rsidR="008A2355" w:rsidRPr="009475E6">
        <w:rPr>
          <w:rFonts w:asciiTheme="majorBidi" w:hAnsiTheme="majorBidi"/>
          <w:spacing w:val="-4"/>
          <w:sz w:val="30"/>
          <w:szCs w:val="30"/>
          <w:lang w:val="en-US"/>
        </w:rPr>
        <w:t>.</w:t>
      </w:r>
      <w:r w:rsidR="003A3532">
        <w:rPr>
          <w:rFonts w:asciiTheme="majorBidi" w:hAnsiTheme="majorBidi"/>
          <w:spacing w:val="-4"/>
          <w:sz w:val="30"/>
          <w:szCs w:val="30"/>
          <w:lang w:val="en-US"/>
        </w:rPr>
        <w:t>5</w:t>
      </w:r>
      <w:r w:rsidR="008A2355" w:rsidRPr="009475E6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F95A1D" w:rsidRPr="009475E6">
        <w:rPr>
          <w:rFonts w:asciiTheme="majorBidi" w:hAnsiTheme="majorBidi"/>
          <w:spacing w:val="-4"/>
          <w:sz w:val="30"/>
          <w:szCs w:val="30"/>
          <w:cs/>
        </w:rPr>
        <w:t xml:space="preserve">และอัตราดอกเบี้ยเงินฝากประจำ </w:t>
      </w:r>
      <w:r w:rsidR="00D149E7" w:rsidRPr="009475E6">
        <w:rPr>
          <w:rFonts w:asciiTheme="majorBidi" w:hAnsiTheme="majorBidi"/>
          <w:spacing w:val="-4"/>
          <w:sz w:val="30"/>
          <w:szCs w:val="30"/>
          <w:lang w:val="en-US"/>
        </w:rPr>
        <w:t>1</w:t>
      </w:r>
      <w:r w:rsidR="00F95A1D" w:rsidRPr="009475E6">
        <w:rPr>
          <w:rFonts w:asciiTheme="majorBidi" w:hAnsiTheme="majorBidi"/>
          <w:spacing w:val="-4"/>
          <w:sz w:val="30"/>
          <w:szCs w:val="30"/>
          <w:cs/>
        </w:rPr>
        <w:t xml:space="preserve"> เดือน</w:t>
      </w:r>
      <w:r w:rsidR="00E03E99" w:rsidRPr="009475E6">
        <w:rPr>
          <w:rFonts w:asciiTheme="majorBidi" w:hAnsiTheme="majorBidi"/>
          <w:spacing w:val="-4"/>
          <w:sz w:val="30"/>
          <w:szCs w:val="30"/>
          <w:cs/>
        </w:rPr>
        <w:t>ธนาคาร</w:t>
      </w:r>
      <w:r w:rsidR="00E03E99" w:rsidRPr="009475E6">
        <w:rPr>
          <w:rFonts w:asciiTheme="majorBidi" w:hAnsiTheme="majorBidi"/>
          <w:sz w:val="30"/>
          <w:szCs w:val="30"/>
          <w:cs/>
        </w:rPr>
        <w:t>พาณิชย์</w:t>
      </w:r>
      <w:r w:rsidR="00E03E99">
        <w:rPr>
          <w:rFonts w:asciiTheme="majorBidi" w:hAnsiTheme="majorBidi" w:hint="cs"/>
          <w:sz w:val="30"/>
          <w:szCs w:val="30"/>
          <w:cs/>
        </w:rPr>
        <w:t>แห่งหนึ่ง</w:t>
      </w:r>
      <w:r w:rsidR="00E03E99" w:rsidRPr="009475E6">
        <w:rPr>
          <w:rFonts w:asciiTheme="majorBidi" w:hAnsiTheme="majorBidi"/>
          <w:sz w:val="30"/>
          <w:szCs w:val="30"/>
          <w:cs/>
        </w:rPr>
        <w:t xml:space="preserve"> </w:t>
      </w:r>
      <w:r w:rsidR="00F95A1D" w:rsidRPr="009475E6">
        <w:rPr>
          <w:rFonts w:asciiTheme="majorBidi" w:hAnsiTheme="majorBidi"/>
          <w:spacing w:val="-4"/>
          <w:sz w:val="30"/>
          <w:szCs w:val="30"/>
          <w:cs/>
        </w:rPr>
        <w:t xml:space="preserve">หรือ </w:t>
      </w:r>
      <w:r w:rsidR="00D149E7" w:rsidRPr="009475E6">
        <w:rPr>
          <w:rFonts w:asciiTheme="majorBidi" w:hAnsiTheme="majorBidi"/>
          <w:spacing w:val="-4"/>
          <w:sz w:val="30"/>
          <w:szCs w:val="30"/>
          <w:lang w:val="en-US"/>
        </w:rPr>
        <w:t>1</w:t>
      </w:r>
      <w:r w:rsidR="00F95A1D" w:rsidRPr="009475E6">
        <w:rPr>
          <w:rFonts w:asciiTheme="majorBidi" w:hAnsiTheme="majorBidi"/>
          <w:spacing w:val="-4"/>
          <w:sz w:val="30"/>
          <w:szCs w:val="30"/>
          <w:cs/>
        </w:rPr>
        <w:t xml:space="preserve"> ปีจากธนาคาร</w:t>
      </w:r>
      <w:r w:rsidR="00F95A1D" w:rsidRPr="009475E6">
        <w:rPr>
          <w:rFonts w:asciiTheme="majorBidi" w:hAnsiTheme="majorBidi"/>
          <w:sz w:val="30"/>
          <w:szCs w:val="30"/>
          <w:cs/>
        </w:rPr>
        <w:t>พาณิชย์</w:t>
      </w:r>
      <w:r w:rsidR="00E03E99">
        <w:rPr>
          <w:rFonts w:asciiTheme="majorBidi" w:hAnsiTheme="majorBidi" w:hint="cs"/>
          <w:sz w:val="30"/>
          <w:szCs w:val="30"/>
          <w:cs/>
        </w:rPr>
        <w:t>เฉลี่ย</w:t>
      </w:r>
      <w:r w:rsidR="00F95A1D" w:rsidRPr="009475E6">
        <w:rPr>
          <w:rFonts w:asciiTheme="majorBidi" w:hAnsiTheme="majorBidi"/>
          <w:sz w:val="30"/>
          <w:szCs w:val="30"/>
          <w:cs/>
        </w:rPr>
        <w:t xml:space="preserve"> ตามลำดับ</w:t>
      </w:r>
      <w:r w:rsidR="003314C4" w:rsidRPr="009475E6">
        <w:rPr>
          <w:rFonts w:asciiTheme="majorBidi" w:hAnsiTheme="majorBidi"/>
          <w:sz w:val="30"/>
          <w:szCs w:val="30"/>
        </w:rPr>
        <w:t xml:space="preserve"> </w:t>
      </w:r>
      <w:r w:rsidRPr="009475E6">
        <w:rPr>
          <w:rFonts w:asciiTheme="majorBidi" w:hAnsiTheme="majorBidi"/>
          <w:sz w:val="30"/>
          <w:szCs w:val="30"/>
          <w:cs/>
        </w:rPr>
        <w:t xml:space="preserve">ยอดเงินต้นคงเหลือ ณ วันที่รายงานที่เกิดจากระบบการบริหารดังกล่าวแสดงเป็น </w:t>
      </w:r>
      <w:r w:rsidRPr="009475E6">
        <w:rPr>
          <w:rFonts w:asciiTheme="majorBidi" w:hAnsiTheme="majorBidi" w:cstheme="majorBidi"/>
          <w:sz w:val="30"/>
          <w:szCs w:val="30"/>
        </w:rPr>
        <w:t>“</w:t>
      </w:r>
      <w:r w:rsidRPr="009475E6">
        <w:rPr>
          <w:rFonts w:asciiTheme="majorBidi" w:hAnsiTheme="majorBidi"/>
          <w:sz w:val="30"/>
          <w:szCs w:val="30"/>
          <w:cs/>
        </w:rPr>
        <w:t>เงินให้กู้ยืมระยะสั้น</w:t>
      </w:r>
      <w:r w:rsidRPr="009475E6">
        <w:rPr>
          <w:rFonts w:asciiTheme="majorBidi" w:hAnsiTheme="majorBidi"/>
          <w:spacing w:val="-4"/>
          <w:sz w:val="30"/>
          <w:szCs w:val="30"/>
          <w:cs/>
        </w:rPr>
        <w:t>แก่กิจการที่เกี่ยวข้องกัน</w:t>
      </w:r>
      <w:r w:rsidRPr="009475E6">
        <w:rPr>
          <w:rFonts w:asciiTheme="majorBidi" w:hAnsiTheme="majorBidi" w:cstheme="majorBidi"/>
          <w:spacing w:val="-4"/>
          <w:sz w:val="30"/>
          <w:szCs w:val="30"/>
        </w:rPr>
        <w:t xml:space="preserve">” </w:t>
      </w:r>
      <w:r w:rsidRPr="009475E6">
        <w:rPr>
          <w:rFonts w:asciiTheme="majorBidi" w:hAnsiTheme="majorBidi"/>
          <w:spacing w:val="-4"/>
          <w:sz w:val="30"/>
          <w:szCs w:val="30"/>
          <w:cs/>
        </w:rPr>
        <w:t xml:space="preserve">และ </w:t>
      </w:r>
      <w:r w:rsidRPr="009475E6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9475E6">
        <w:rPr>
          <w:rFonts w:asciiTheme="majorBidi" w:hAnsiTheme="majorBidi"/>
          <w:spacing w:val="-4"/>
          <w:sz w:val="30"/>
          <w:szCs w:val="30"/>
          <w:cs/>
        </w:rPr>
        <w:t>เงินกู้ยืมระยะสั้นจากกิจการที่เกี่ยวข้องกัน</w:t>
      </w:r>
      <w:r w:rsidRPr="009475E6">
        <w:rPr>
          <w:rFonts w:asciiTheme="majorBidi" w:hAnsiTheme="majorBidi" w:cstheme="majorBidi"/>
          <w:spacing w:val="-4"/>
          <w:sz w:val="30"/>
          <w:szCs w:val="30"/>
        </w:rPr>
        <w:t xml:space="preserve">” </w:t>
      </w:r>
      <w:r w:rsidRPr="009475E6">
        <w:rPr>
          <w:rFonts w:asciiTheme="majorBidi" w:hAnsiTheme="majorBidi"/>
          <w:spacing w:val="-4"/>
          <w:sz w:val="30"/>
          <w:szCs w:val="30"/>
          <w:cs/>
        </w:rPr>
        <w:t>ตามลำดับในงบแสดงฐานะการเงิน</w:t>
      </w:r>
    </w:p>
    <w:p w14:paraId="77B2F432" w14:textId="06BB08FA" w:rsidR="00F95A1D" w:rsidRPr="00F065D7" w:rsidRDefault="00F95A1D">
      <w:pPr>
        <w:spacing w:line="240" w:lineRule="auto"/>
        <w:rPr>
          <w:rFonts w:asciiTheme="majorBidi" w:hAnsiTheme="majorBidi"/>
          <w:spacing w:val="-4"/>
          <w:sz w:val="30"/>
          <w:szCs w:val="30"/>
          <w:cs/>
        </w:rPr>
      </w:pPr>
    </w:p>
    <w:p w14:paraId="4B2C64FA" w14:textId="77777777" w:rsidR="003574D2" w:rsidRDefault="003574D2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13C90159" w14:textId="00DA20E3" w:rsidR="00B36D3F" w:rsidRPr="00B833D7" w:rsidRDefault="00DB521F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B833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สินทรัพย์ทางการเงินอื่น</w:t>
      </w:r>
    </w:p>
    <w:p w14:paraId="21457DAA" w14:textId="77777777" w:rsidR="006E7855" w:rsidRPr="008C0E74" w:rsidRDefault="006E7855" w:rsidP="008C0E74">
      <w:pPr>
        <w:spacing w:line="240" w:lineRule="auto"/>
        <w:rPr>
          <w:rFonts w:asciiTheme="majorBidi" w:hAnsiTheme="majorBidi"/>
          <w:spacing w:val="-4"/>
          <w:sz w:val="30"/>
          <w:szCs w:val="30"/>
        </w:rPr>
      </w:pP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8"/>
        <w:gridCol w:w="1351"/>
        <w:gridCol w:w="1620"/>
        <w:gridCol w:w="236"/>
        <w:gridCol w:w="1654"/>
      </w:tblGrid>
      <w:tr w:rsidR="009C1869" w:rsidRPr="002C4E8C" w14:paraId="57165567" w14:textId="77777777" w:rsidTr="009C1869">
        <w:trPr>
          <w:tblHeader/>
        </w:trPr>
        <w:tc>
          <w:tcPr>
            <w:tcW w:w="2378" w:type="pct"/>
          </w:tcPr>
          <w:p w14:paraId="01F29D6E" w14:textId="77777777" w:rsidR="009C1869" w:rsidRPr="002C4E8C" w:rsidRDefault="009C1869" w:rsidP="006E785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9" w:type="pct"/>
            <w:vAlign w:val="bottom"/>
          </w:tcPr>
          <w:p w14:paraId="1362837E" w14:textId="77777777" w:rsidR="009C1869" w:rsidRPr="002C4E8C" w:rsidRDefault="009C1869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3" w:type="pct"/>
            <w:gridSpan w:val="3"/>
            <w:vAlign w:val="bottom"/>
          </w:tcPr>
          <w:p w14:paraId="455B353E" w14:textId="3CD03A98" w:rsidR="009C1869" w:rsidRPr="002C4E8C" w:rsidRDefault="009C1869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E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 / งบการเงินเฉพาะกิจการ</w:t>
            </w:r>
          </w:p>
        </w:tc>
      </w:tr>
      <w:tr w:rsidR="00234EFE" w:rsidRPr="002C4E8C" w14:paraId="08812CBC" w14:textId="77777777" w:rsidTr="009C1869">
        <w:trPr>
          <w:tblHeader/>
        </w:trPr>
        <w:tc>
          <w:tcPr>
            <w:tcW w:w="2378" w:type="pct"/>
          </w:tcPr>
          <w:p w14:paraId="0ED72E02" w14:textId="77777777" w:rsidR="00234EFE" w:rsidRPr="002C4E8C" w:rsidRDefault="00234EFE" w:rsidP="00234EFE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9" w:type="pct"/>
          </w:tcPr>
          <w:p w14:paraId="34AB4CE7" w14:textId="77777777" w:rsidR="00234EFE" w:rsidRPr="002C4E8C" w:rsidRDefault="00234EFE" w:rsidP="00234EF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4" w:type="pct"/>
          </w:tcPr>
          <w:p w14:paraId="2AB20752" w14:textId="29150C02" w:rsidR="00234EFE" w:rsidRPr="002C4E8C" w:rsidRDefault="00234EFE" w:rsidP="00234EF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4E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2C4E8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2C4E8C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27" w:type="pct"/>
          </w:tcPr>
          <w:p w14:paraId="0ACFA09F" w14:textId="77777777" w:rsidR="00234EFE" w:rsidRPr="002C4E8C" w:rsidRDefault="00234EFE" w:rsidP="00234EF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2" w:type="pct"/>
          </w:tcPr>
          <w:p w14:paraId="5A51A058" w14:textId="6CACDB7C" w:rsidR="00234EFE" w:rsidRPr="002C4E8C" w:rsidRDefault="00234EFE" w:rsidP="00234EF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4E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2C4E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C4E8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34EFE" w:rsidRPr="002C4E8C" w14:paraId="3AA3CD4B" w14:textId="77777777" w:rsidTr="009C1869">
        <w:trPr>
          <w:tblHeader/>
        </w:trPr>
        <w:tc>
          <w:tcPr>
            <w:tcW w:w="2378" w:type="pct"/>
          </w:tcPr>
          <w:p w14:paraId="5E9DD6D3" w14:textId="77777777" w:rsidR="00234EFE" w:rsidRPr="002C4E8C" w:rsidRDefault="00234EFE" w:rsidP="00234EFE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9" w:type="pct"/>
          </w:tcPr>
          <w:p w14:paraId="18E9DEFF" w14:textId="77777777" w:rsidR="00234EFE" w:rsidRPr="002C4E8C" w:rsidRDefault="00234EFE" w:rsidP="00234EF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4" w:type="pct"/>
          </w:tcPr>
          <w:p w14:paraId="5F1C937C" w14:textId="003D9C00" w:rsidR="00234EFE" w:rsidRPr="002C4E8C" w:rsidRDefault="00234EFE" w:rsidP="00234EF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4E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7" w:type="pct"/>
          </w:tcPr>
          <w:p w14:paraId="6652D463" w14:textId="77777777" w:rsidR="00234EFE" w:rsidRPr="002C4E8C" w:rsidRDefault="00234EFE" w:rsidP="00234EF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2" w:type="pct"/>
          </w:tcPr>
          <w:p w14:paraId="12AAB9BA" w14:textId="03C58AEA" w:rsidR="00234EFE" w:rsidRPr="002C4E8C" w:rsidRDefault="00234EFE" w:rsidP="00234EF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4E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234EFE" w:rsidRPr="002C4E8C" w14:paraId="268766C4" w14:textId="77777777" w:rsidTr="009C1869">
        <w:trPr>
          <w:tblHeader/>
        </w:trPr>
        <w:tc>
          <w:tcPr>
            <w:tcW w:w="2378" w:type="pct"/>
          </w:tcPr>
          <w:p w14:paraId="246453CF" w14:textId="77777777" w:rsidR="00234EFE" w:rsidRPr="002C4E8C" w:rsidRDefault="00234EFE" w:rsidP="00234EFE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9" w:type="pct"/>
          </w:tcPr>
          <w:p w14:paraId="37EFF93A" w14:textId="77777777" w:rsidR="00234EFE" w:rsidRPr="002C4E8C" w:rsidRDefault="00234EFE" w:rsidP="00234EF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3" w:type="pct"/>
            <w:gridSpan w:val="3"/>
          </w:tcPr>
          <w:p w14:paraId="30D99720" w14:textId="00E917BF" w:rsidR="00234EFE" w:rsidRPr="002C4E8C" w:rsidRDefault="00234EFE" w:rsidP="00234EF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2C4E8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2C4E8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234EFE" w:rsidRPr="002C4E8C" w14:paraId="24CCE82C" w14:textId="77777777" w:rsidTr="009C1869">
        <w:trPr>
          <w:tblHeader/>
        </w:trPr>
        <w:tc>
          <w:tcPr>
            <w:tcW w:w="2378" w:type="pct"/>
          </w:tcPr>
          <w:p w14:paraId="27586032" w14:textId="1F0A2C17" w:rsidR="00234EFE" w:rsidRPr="002C4E8C" w:rsidRDefault="00234EFE" w:rsidP="00234EFE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C4E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729" w:type="pct"/>
          </w:tcPr>
          <w:p w14:paraId="619C529F" w14:textId="77777777" w:rsidR="00234EFE" w:rsidRPr="002C4E8C" w:rsidRDefault="00234EFE" w:rsidP="00234EFE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4" w:type="pct"/>
          </w:tcPr>
          <w:p w14:paraId="451A91AD" w14:textId="77777777" w:rsidR="00234EFE" w:rsidRPr="002C4E8C" w:rsidRDefault="00234EFE" w:rsidP="00234EFE">
            <w:pPr>
              <w:pStyle w:val="BodyText"/>
              <w:tabs>
                <w:tab w:val="decimal" w:pos="674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2753739D" w14:textId="77777777" w:rsidR="00234EFE" w:rsidRPr="002C4E8C" w:rsidRDefault="00234EFE" w:rsidP="00234EF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2" w:type="pct"/>
          </w:tcPr>
          <w:p w14:paraId="478718BD" w14:textId="77777777" w:rsidR="00234EFE" w:rsidRPr="002C4E8C" w:rsidRDefault="00234EFE" w:rsidP="00234EFE">
            <w:pPr>
              <w:pStyle w:val="BodyText"/>
              <w:tabs>
                <w:tab w:val="decimal" w:pos="674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4C203C" w:rsidRPr="002C4E8C" w14:paraId="0070DB1E" w14:textId="77777777" w:rsidTr="004C203C">
        <w:trPr>
          <w:tblHeader/>
        </w:trPr>
        <w:tc>
          <w:tcPr>
            <w:tcW w:w="2378" w:type="pct"/>
          </w:tcPr>
          <w:p w14:paraId="1D9F26D5" w14:textId="13428E6F" w:rsidR="004C203C" w:rsidRPr="002C4E8C" w:rsidRDefault="004C203C" w:rsidP="004C203C">
            <w:pPr>
              <w:spacing w:line="240" w:lineRule="auto"/>
              <w:ind w:left="162" w:right="-43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E8C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729" w:type="pct"/>
            <w:vAlign w:val="bottom"/>
          </w:tcPr>
          <w:p w14:paraId="41543073" w14:textId="77777777" w:rsidR="004C203C" w:rsidRPr="002C4E8C" w:rsidRDefault="004C203C" w:rsidP="004C203C">
            <w:pPr>
              <w:pStyle w:val="BodyText"/>
              <w:spacing w:after="0"/>
              <w:ind w:left="-120" w:right="-110" w:firstLine="1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4" w:type="pct"/>
          </w:tcPr>
          <w:p w14:paraId="55D380F8" w14:textId="5490AE43" w:rsidR="004C203C" w:rsidRPr="002C4E8C" w:rsidRDefault="004C203C" w:rsidP="004C203C">
            <w:pPr>
              <w:pStyle w:val="BodyText"/>
              <w:tabs>
                <w:tab w:val="decimal" w:pos="118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C203C">
              <w:rPr>
                <w:rFonts w:asciiTheme="majorBidi" w:hAnsiTheme="majorBidi" w:cstheme="majorBidi"/>
                <w:sz w:val="30"/>
                <w:szCs w:val="30"/>
              </w:rPr>
              <w:t>2,378,550</w:t>
            </w:r>
          </w:p>
        </w:tc>
        <w:tc>
          <w:tcPr>
            <w:tcW w:w="127" w:type="pct"/>
            <w:vAlign w:val="bottom"/>
          </w:tcPr>
          <w:p w14:paraId="2E079817" w14:textId="77777777" w:rsidR="004C203C" w:rsidRPr="002C4E8C" w:rsidRDefault="004C203C" w:rsidP="004C203C">
            <w:pPr>
              <w:pStyle w:val="BodyText"/>
              <w:spacing w:after="0"/>
              <w:ind w:left="-108" w:right="-11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2" w:type="pct"/>
            <w:vAlign w:val="bottom"/>
          </w:tcPr>
          <w:p w14:paraId="746276B4" w14:textId="2D03827A" w:rsidR="004C203C" w:rsidRPr="002C4E8C" w:rsidRDefault="004C203C" w:rsidP="004C203C">
            <w:pPr>
              <w:pStyle w:val="BodyText"/>
              <w:tabs>
                <w:tab w:val="decimal" w:pos="118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E8C">
              <w:rPr>
                <w:rFonts w:asciiTheme="majorBidi" w:hAnsiTheme="majorBidi" w:cstheme="majorBidi"/>
                <w:sz w:val="30"/>
                <w:szCs w:val="30"/>
              </w:rPr>
              <w:t>2,378,550</w:t>
            </w:r>
          </w:p>
        </w:tc>
      </w:tr>
      <w:tr w:rsidR="004C203C" w:rsidRPr="002C4E8C" w14:paraId="1DC1F1A9" w14:textId="77777777" w:rsidTr="009C1869">
        <w:trPr>
          <w:tblHeader/>
        </w:trPr>
        <w:tc>
          <w:tcPr>
            <w:tcW w:w="2378" w:type="pct"/>
          </w:tcPr>
          <w:p w14:paraId="4AF6020B" w14:textId="7CE672F7" w:rsidR="004C203C" w:rsidRPr="002C4E8C" w:rsidRDefault="004C203C" w:rsidP="004C203C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4E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9" w:type="pct"/>
          </w:tcPr>
          <w:p w14:paraId="6A6F0A66" w14:textId="77777777" w:rsidR="004C203C" w:rsidRPr="002C4E8C" w:rsidRDefault="004C203C" w:rsidP="004C203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</w:tcPr>
          <w:p w14:paraId="40EEEA6F" w14:textId="4D7A30A8" w:rsidR="004C203C" w:rsidRPr="004C203C" w:rsidRDefault="004C203C" w:rsidP="004C203C">
            <w:pPr>
              <w:pStyle w:val="BodyText"/>
              <w:tabs>
                <w:tab w:val="decimal" w:pos="118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C20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2,378,550</w:t>
            </w:r>
          </w:p>
        </w:tc>
        <w:tc>
          <w:tcPr>
            <w:tcW w:w="127" w:type="pct"/>
          </w:tcPr>
          <w:p w14:paraId="28A47613" w14:textId="77777777" w:rsidR="004C203C" w:rsidRPr="002C4E8C" w:rsidRDefault="004C203C" w:rsidP="004C203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2" w:type="pct"/>
            <w:tcBorders>
              <w:top w:val="single" w:sz="4" w:space="0" w:color="auto"/>
              <w:bottom w:val="double" w:sz="4" w:space="0" w:color="auto"/>
            </w:tcBorders>
          </w:tcPr>
          <w:p w14:paraId="485270E6" w14:textId="00F2C507" w:rsidR="004C203C" w:rsidRPr="002C4E8C" w:rsidRDefault="004C203C" w:rsidP="004C203C">
            <w:pPr>
              <w:pStyle w:val="BodyText"/>
              <w:tabs>
                <w:tab w:val="decimal" w:pos="1189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4E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2,378,550</w:t>
            </w:r>
          </w:p>
        </w:tc>
      </w:tr>
    </w:tbl>
    <w:p w14:paraId="0FB868C1" w14:textId="65FA7308" w:rsidR="00D85039" w:rsidRDefault="00D85039" w:rsidP="00F3394E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5EB68B2" w14:textId="731C5BC4" w:rsidR="00FC18B5" w:rsidRPr="00FC18B5" w:rsidRDefault="00FC18B5" w:rsidP="00FC18B5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D8503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</w:t>
      </w:r>
      <w:r w:rsidRPr="00FC18B5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งินลงทุนในบริษัทร่วมและการร่วมค้า</w:t>
      </w:r>
    </w:p>
    <w:p w14:paraId="00A7F194" w14:textId="77777777" w:rsidR="00FC18B5" w:rsidRPr="003574D2" w:rsidRDefault="00FC18B5" w:rsidP="00FC18B5">
      <w:pPr>
        <w:spacing w:line="240" w:lineRule="auto"/>
        <w:ind w:left="540" w:right="-43"/>
        <w:rPr>
          <w:rFonts w:asciiTheme="majorBidi" w:hAnsiTheme="majorBidi" w:cstheme="majorBidi"/>
          <w:b/>
          <w:bCs/>
          <w:sz w:val="20"/>
          <w:szCs w:val="20"/>
          <w:lang w:val="th-TH"/>
        </w:rPr>
      </w:pPr>
    </w:p>
    <w:tbl>
      <w:tblPr>
        <w:tblW w:w="93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88"/>
        <w:gridCol w:w="240"/>
        <w:gridCol w:w="9"/>
        <w:gridCol w:w="1080"/>
        <w:gridCol w:w="274"/>
        <w:gridCol w:w="1078"/>
        <w:gridCol w:w="237"/>
        <w:gridCol w:w="1056"/>
        <w:gridCol w:w="274"/>
        <w:gridCol w:w="1056"/>
      </w:tblGrid>
      <w:tr w:rsidR="008E6872" w:rsidRPr="00B667C3" w14:paraId="27BAECF8" w14:textId="77777777" w:rsidTr="00A94BCD">
        <w:trPr>
          <w:trHeight w:val="313"/>
          <w:tblHeader/>
        </w:trPr>
        <w:tc>
          <w:tcPr>
            <w:tcW w:w="2176" w:type="pct"/>
          </w:tcPr>
          <w:p w14:paraId="1AE6A981" w14:textId="77777777" w:rsidR="008E6872" w:rsidRPr="00B667C3" w:rsidRDefault="008E6872" w:rsidP="000C493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1E016A58" w14:textId="77777777" w:rsidR="008E6872" w:rsidRPr="00B667C3" w:rsidRDefault="008E6872" w:rsidP="000C493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0" w:type="pct"/>
            <w:gridSpan w:val="4"/>
          </w:tcPr>
          <w:p w14:paraId="37597974" w14:textId="77777777" w:rsidR="008E6872" w:rsidRPr="00B667C3" w:rsidRDefault="008E6872" w:rsidP="000C493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6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7E95158D" w14:textId="77777777" w:rsidR="008E6872" w:rsidRPr="00B667C3" w:rsidRDefault="008E6872" w:rsidP="000C493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pct"/>
            <w:gridSpan w:val="3"/>
          </w:tcPr>
          <w:p w14:paraId="3868CE31" w14:textId="77777777" w:rsidR="008E6872" w:rsidRPr="00B667C3" w:rsidRDefault="008E6872" w:rsidP="000C493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6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20B7" w:rsidRPr="00B667C3" w14:paraId="76046F33" w14:textId="77777777" w:rsidTr="005920B7">
        <w:trPr>
          <w:trHeight w:val="275"/>
          <w:tblHeader/>
        </w:trPr>
        <w:tc>
          <w:tcPr>
            <w:tcW w:w="2176" w:type="pct"/>
          </w:tcPr>
          <w:p w14:paraId="49219E4A" w14:textId="1BCABE71" w:rsidR="001B3763" w:rsidRPr="007244BD" w:rsidRDefault="002D2366" w:rsidP="00FD6C5D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667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149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B667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8" w:type="pct"/>
            <w:vAlign w:val="bottom"/>
          </w:tcPr>
          <w:p w14:paraId="29C25F91" w14:textId="77777777" w:rsidR="001B3763" w:rsidRPr="00B667C3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0" w:type="pct"/>
            <w:gridSpan w:val="2"/>
            <w:vAlign w:val="bottom"/>
          </w:tcPr>
          <w:p w14:paraId="20D8F99F" w14:textId="3736E4BC" w:rsidR="001B3763" w:rsidRPr="00B667C3" w:rsidRDefault="00D149E7" w:rsidP="001B376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E03C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6" w:type="pct"/>
            <w:vAlign w:val="bottom"/>
          </w:tcPr>
          <w:p w14:paraId="3EED083A" w14:textId="77777777" w:rsidR="001B3763" w:rsidRPr="00B667C3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26616D24" w14:textId="09A3E0E9" w:rsidR="001B3763" w:rsidRPr="00B667C3" w:rsidRDefault="00D149E7" w:rsidP="001B376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E03C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26" w:type="pct"/>
            <w:vAlign w:val="bottom"/>
          </w:tcPr>
          <w:p w14:paraId="02A4D047" w14:textId="77777777" w:rsidR="001B3763" w:rsidRPr="00B667C3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07D6F13D" w14:textId="3CD0E66E" w:rsidR="001B3763" w:rsidRPr="00B667C3" w:rsidRDefault="00D149E7" w:rsidP="001B376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E03C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6" w:type="pct"/>
            <w:vAlign w:val="bottom"/>
          </w:tcPr>
          <w:p w14:paraId="5BF1628A" w14:textId="77777777" w:rsidR="001B3763" w:rsidRPr="00B667C3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565E2D80" w14:textId="64F8ED7C" w:rsidR="001B3763" w:rsidRPr="00B667C3" w:rsidRDefault="00D149E7" w:rsidP="001B376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E03C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1B3763" w:rsidRPr="00B667C3" w14:paraId="73F3D4E1" w14:textId="77777777" w:rsidTr="00A94BCD">
        <w:trPr>
          <w:trHeight w:val="313"/>
          <w:tblHeader/>
        </w:trPr>
        <w:tc>
          <w:tcPr>
            <w:tcW w:w="2176" w:type="pct"/>
          </w:tcPr>
          <w:p w14:paraId="232AE05B" w14:textId="77777777" w:rsidR="001B3763" w:rsidRPr="00B667C3" w:rsidRDefault="001B3763" w:rsidP="001B3763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3EEDBB08" w14:textId="77777777" w:rsidR="001B3763" w:rsidRPr="00B667C3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6" w:type="pct"/>
            <w:gridSpan w:val="8"/>
          </w:tcPr>
          <w:p w14:paraId="412CEFAF" w14:textId="77777777" w:rsidR="001B3763" w:rsidRPr="00B667C3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667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920B7" w:rsidRPr="00B667C3" w14:paraId="7A73BBCC" w14:textId="77777777" w:rsidTr="005920B7">
        <w:trPr>
          <w:trHeight w:val="313"/>
        </w:trPr>
        <w:tc>
          <w:tcPr>
            <w:tcW w:w="2176" w:type="pct"/>
          </w:tcPr>
          <w:p w14:paraId="6C3AA071" w14:textId="77777777" w:rsidR="001B3763" w:rsidRPr="00B667C3" w:rsidRDefault="001B3763" w:rsidP="001B376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6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8" w:type="pct"/>
          </w:tcPr>
          <w:p w14:paraId="2029EDB0" w14:textId="77777777" w:rsidR="001B3763" w:rsidRPr="00B667C3" w:rsidRDefault="001B3763" w:rsidP="001B3763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03903C4D" w14:textId="77777777" w:rsidR="001B3763" w:rsidRPr="00B667C3" w:rsidRDefault="001B3763" w:rsidP="001B3763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F6614C3" w14:textId="77777777" w:rsidR="001B3763" w:rsidRPr="00B667C3" w:rsidRDefault="001B3763" w:rsidP="001B376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1A375EEC" w14:textId="77777777" w:rsidR="001B3763" w:rsidRPr="00B667C3" w:rsidRDefault="001B3763" w:rsidP="001B3763">
            <w:pPr>
              <w:pStyle w:val="BodyText"/>
              <w:tabs>
                <w:tab w:val="decimal" w:pos="82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594154A8" w14:textId="77777777" w:rsidR="001B3763" w:rsidRPr="00B667C3" w:rsidRDefault="001B3763" w:rsidP="001B376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</w:tcPr>
          <w:p w14:paraId="3A599177" w14:textId="77777777" w:rsidR="001B3763" w:rsidRPr="00B667C3" w:rsidRDefault="001B3763" w:rsidP="001B3763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192E534E" w14:textId="77777777" w:rsidR="001B3763" w:rsidRPr="00B667C3" w:rsidRDefault="001B3763" w:rsidP="001B376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</w:tcPr>
          <w:p w14:paraId="213E9F58" w14:textId="77777777" w:rsidR="001B3763" w:rsidRPr="00B667C3" w:rsidRDefault="001B3763" w:rsidP="001B3763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7E0E" w:rsidRPr="00B667C3" w14:paraId="47D495EC" w14:textId="77777777" w:rsidTr="005920B7">
        <w:trPr>
          <w:trHeight w:val="300"/>
        </w:trPr>
        <w:tc>
          <w:tcPr>
            <w:tcW w:w="2176" w:type="pct"/>
          </w:tcPr>
          <w:p w14:paraId="44F8703A" w14:textId="4EC92C01" w:rsidR="00E27E0E" w:rsidRPr="00B667C3" w:rsidRDefault="00E27E0E" w:rsidP="00E27E0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67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667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667C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8" w:type="pct"/>
          </w:tcPr>
          <w:p w14:paraId="09F6494D" w14:textId="77777777" w:rsidR="00E27E0E" w:rsidRPr="00B667C3" w:rsidRDefault="00E27E0E" w:rsidP="00E27E0E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gridSpan w:val="2"/>
          </w:tcPr>
          <w:p w14:paraId="4866B57C" w14:textId="776E4E58" w:rsidR="00E27E0E" w:rsidRPr="00F54046" w:rsidRDefault="00E27E0E" w:rsidP="00E27E0E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7E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376,853</w:t>
            </w:r>
          </w:p>
        </w:tc>
        <w:tc>
          <w:tcPr>
            <w:tcW w:w="146" w:type="pct"/>
          </w:tcPr>
          <w:p w14:paraId="274D3DD3" w14:textId="77777777" w:rsidR="00E27E0E" w:rsidRPr="00B667C3" w:rsidRDefault="00E27E0E" w:rsidP="00E27E0E">
            <w:pPr>
              <w:pStyle w:val="BodyText"/>
              <w:tabs>
                <w:tab w:val="decimal" w:pos="821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</w:tcPr>
          <w:p w14:paraId="59499115" w14:textId="28E86719" w:rsidR="00E27E0E" w:rsidRPr="00B667C3" w:rsidRDefault="00E27E0E" w:rsidP="00E27E0E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381</w:t>
            </w:r>
            <w:r w:rsidRPr="00F540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883</w:t>
            </w:r>
          </w:p>
        </w:tc>
        <w:tc>
          <w:tcPr>
            <w:tcW w:w="126" w:type="pct"/>
          </w:tcPr>
          <w:p w14:paraId="764FACC4" w14:textId="77777777" w:rsidR="00E27E0E" w:rsidRPr="00B667C3" w:rsidRDefault="00E27E0E" w:rsidP="00E27E0E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69A3C8BF" w14:textId="00CC0C2F" w:rsidR="00E27E0E" w:rsidRPr="00B667C3" w:rsidRDefault="00F777E0" w:rsidP="00E27E0E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68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6" w:type="pct"/>
          </w:tcPr>
          <w:p w14:paraId="4B5936CE" w14:textId="77777777" w:rsidR="00E27E0E" w:rsidRPr="00B667C3" w:rsidRDefault="00E27E0E" w:rsidP="00E27E0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</w:tcPr>
          <w:p w14:paraId="38985A7F" w14:textId="73F36112" w:rsidR="00E27E0E" w:rsidRPr="00B667C3" w:rsidRDefault="00E27E0E" w:rsidP="00E27E0E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68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E27E0E" w:rsidRPr="00B667C3" w14:paraId="3124253A" w14:textId="77777777" w:rsidTr="00BD4114">
        <w:trPr>
          <w:trHeight w:val="395"/>
        </w:trPr>
        <w:tc>
          <w:tcPr>
            <w:tcW w:w="2176" w:type="pct"/>
          </w:tcPr>
          <w:p w14:paraId="11E703CA" w14:textId="09F145F4" w:rsidR="00E27E0E" w:rsidRPr="005920B7" w:rsidRDefault="00E27E0E" w:rsidP="00E27E0E">
            <w:pPr>
              <w:pStyle w:val="BodyText"/>
              <w:spacing w:after="0" w:line="240" w:lineRule="atLeast"/>
              <w:ind w:left="151" w:right="21" w:hanging="142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/>
              </w:rPr>
            </w:pPr>
            <w:r w:rsidRPr="005920B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ส่วนแบ่งขาดทุนสุทธิจากเงินลงทุนในบริษัทร่วม</w:t>
            </w:r>
          </w:p>
        </w:tc>
        <w:tc>
          <w:tcPr>
            <w:tcW w:w="128" w:type="pct"/>
          </w:tcPr>
          <w:p w14:paraId="668910D5" w14:textId="77777777" w:rsidR="00E27E0E" w:rsidRPr="00B667C3" w:rsidRDefault="00E27E0E" w:rsidP="00E27E0E">
            <w:pPr>
              <w:pStyle w:val="BodyText"/>
              <w:tabs>
                <w:tab w:val="decimal" w:pos="1089"/>
              </w:tabs>
              <w:spacing w:after="0"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vAlign w:val="bottom"/>
          </w:tcPr>
          <w:p w14:paraId="33579AEA" w14:textId="0DACE88E" w:rsidR="00E27E0E" w:rsidRPr="007F0620" w:rsidRDefault="00872E1B" w:rsidP="00E27E0E">
            <w:pPr>
              <w:pStyle w:val="BodyText"/>
              <w:tabs>
                <w:tab w:val="decimal" w:pos="1089"/>
              </w:tabs>
              <w:spacing w:after="0" w:line="240" w:lineRule="atLeast"/>
              <w:ind w:left="-108" w:right="-6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2E1B">
              <w:rPr>
                <w:rFonts w:asciiTheme="majorBidi" w:hAnsiTheme="majorBidi"/>
                <w:sz w:val="30"/>
                <w:szCs w:val="30"/>
                <w:cs/>
              </w:rPr>
              <w:t>(1</w:t>
            </w:r>
            <w:r w:rsidRPr="00872E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2E1B">
              <w:rPr>
                <w:rFonts w:asciiTheme="majorBidi" w:hAnsiTheme="majorBidi"/>
                <w:sz w:val="30"/>
                <w:szCs w:val="30"/>
                <w:cs/>
              </w:rPr>
              <w:t>814)</w:t>
            </w:r>
          </w:p>
        </w:tc>
        <w:tc>
          <w:tcPr>
            <w:tcW w:w="146" w:type="pct"/>
            <w:vAlign w:val="bottom"/>
          </w:tcPr>
          <w:p w14:paraId="42DECD30" w14:textId="77777777" w:rsidR="00E27E0E" w:rsidRPr="007F0620" w:rsidRDefault="00E27E0E" w:rsidP="00E27E0E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78727D88" w14:textId="76C7F4A2" w:rsidR="00E27E0E" w:rsidRPr="005920B7" w:rsidRDefault="00E27E0E" w:rsidP="00E27E0E">
            <w:pPr>
              <w:pStyle w:val="BodyText"/>
              <w:spacing w:after="0"/>
              <w:ind w:left="-108" w:right="-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26" w:type="pct"/>
          </w:tcPr>
          <w:p w14:paraId="5B46B51A" w14:textId="77777777" w:rsidR="00E27E0E" w:rsidRPr="00B667C3" w:rsidRDefault="00E27E0E" w:rsidP="00E27E0E">
            <w:pPr>
              <w:pStyle w:val="BodyText"/>
              <w:tabs>
                <w:tab w:val="decimal" w:pos="1244"/>
              </w:tabs>
              <w:spacing w:after="0" w:line="24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  <w:vAlign w:val="bottom"/>
          </w:tcPr>
          <w:p w14:paraId="597216BD" w14:textId="07423493" w:rsidR="00E27E0E" w:rsidRPr="00B667C3" w:rsidRDefault="004C203C" w:rsidP="00E27E0E">
            <w:pPr>
              <w:pStyle w:val="BodyText"/>
              <w:tabs>
                <w:tab w:val="decimal" w:pos="555"/>
              </w:tabs>
              <w:spacing w:after="0"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vAlign w:val="bottom"/>
          </w:tcPr>
          <w:p w14:paraId="08DF2675" w14:textId="77777777" w:rsidR="00E27E0E" w:rsidRPr="00B667C3" w:rsidRDefault="00E27E0E" w:rsidP="00E27E0E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02131548" w14:textId="5ADFDE48" w:rsidR="00E27E0E" w:rsidRPr="00B667C3" w:rsidRDefault="00E27E0E" w:rsidP="00E27E0E">
            <w:pPr>
              <w:pStyle w:val="BodyText"/>
              <w:tabs>
                <w:tab w:val="decimal" w:pos="610"/>
              </w:tabs>
              <w:spacing w:after="0"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27E0E" w:rsidRPr="00B667C3" w14:paraId="70325A5D" w14:textId="77777777" w:rsidTr="005920B7">
        <w:trPr>
          <w:trHeight w:val="392"/>
        </w:trPr>
        <w:tc>
          <w:tcPr>
            <w:tcW w:w="2176" w:type="pct"/>
          </w:tcPr>
          <w:p w14:paraId="52B4F325" w14:textId="3508F291" w:rsidR="00E27E0E" w:rsidRPr="00B667C3" w:rsidRDefault="00E27E0E" w:rsidP="00E27E0E">
            <w:pPr>
              <w:pStyle w:val="BodyText"/>
              <w:spacing w:after="0" w:line="240" w:lineRule="atLeast"/>
              <w:ind w:left="151" w:right="21" w:hanging="14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67C3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ส่วนแบ่งกำไรขาดทุนเบ็ดเสร็จอื่นจาก</w:t>
            </w:r>
            <w:r w:rsidRPr="00B667C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667C3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28" w:type="pct"/>
          </w:tcPr>
          <w:p w14:paraId="02E0B174" w14:textId="77777777" w:rsidR="00E27E0E" w:rsidRPr="00B667C3" w:rsidRDefault="00E27E0E" w:rsidP="00E27E0E">
            <w:pPr>
              <w:pStyle w:val="BodyText"/>
              <w:spacing w:after="0"/>
              <w:ind w:left="-108" w:right="-8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gridSpan w:val="2"/>
            <w:vAlign w:val="bottom"/>
          </w:tcPr>
          <w:p w14:paraId="01046EE9" w14:textId="2BE39905" w:rsidR="00E27E0E" w:rsidRPr="00003C8B" w:rsidRDefault="00872E1B" w:rsidP="00A339E0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339E0">
              <w:rPr>
                <w:rFonts w:asciiTheme="majorBidi" w:hAnsiTheme="majorBidi"/>
                <w:sz w:val="30"/>
                <w:szCs w:val="30"/>
                <w:cs/>
              </w:rPr>
              <w:t>212</w:t>
            </w:r>
          </w:p>
        </w:tc>
        <w:tc>
          <w:tcPr>
            <w:tcW w:w="146" w:type="pct"/>
          </w:tcPr>
          <w:p w14:paraId="221F83DE" w14:textId="77777777" w:rsidR="00E27E0E" w:rsidRPr="00B667C3" w:rsidRDefault="00E27E0E" w:rsidP="00E27E0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2E128DFF" w14:textId="7000E0C9" w:rsidR="00E27E0E" w:rsidRPr="00B667C3" w:rsidRDefault="00E27E0E" w:rsidP="00603B1A">
            <w:pPr>
              <w:pStyle w:val="BodyText"/>
              <w:spacing w:after="0"/>
              <w:ind w:left="-108" w:right="-5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26" w:type="pct"/>
          </w:tcPr>
          <w:p w14:paraId="18DE38BB" w14:textId="77777777" w:rsidR="00E27E0E" w:rsidRPr="00B667C3" w:rsidRDefault="00E27E0E" w:rsidP="00E27E0E">
            <w:pPr>
              <w:pStyle w:val="BodyText"/>
              <w:tabs>
                <w:tab w:val="decimal" w:pos="1089"/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  <w:vAlign w:val="bottom"/>
          </w:tcPr>
          <w:p w14:paraId="20332BE6" w14:textId="11E7A925" w:rsidR="00E27E0E" w:rsidRPr="00B667C3" w:rsidRDefault="004C203C" w:rsidP="00E27E0E">
            <w:pPr>
              <w:pStyle w:val="BodyText"/>
              <w:tabs>
                <w:tab w:val="decimal" w:pos="555"/>
              </w:tabs>
              <w:spacing w:after="0"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627DD19" w14:textId="77777777" w:rsidR="00E27E0E" w:rsidRPr="00B667C3" w:rsidRDefault="00E27E0E" w:rsidP="00E27E0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  <w:vAlign w:val="bottom"/>
          </w:tcPr>
          <w:p w14:paraId="2259F5AB" w14:textId="595F5BFA" w:rsidR="00E27E0E" w:rsidRPr="00B667C3" w:rsidRDefault="00E27E0E" w:rsidP="00E27E0E">
            <w:pPr>
              <w:pStyle w:val="BodyText"/>
              <w:tabs>
                <w:tab w:val="decimal" w:pos="610"/>
              </w:tabs>
              <w:spacing w:after="0"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27E0E" w:rsidRPr="00B667C3" w14:paraId="00C8B7A6" w14:textId="77777777" w:rsidTr="005920B7">
        <w:trPr>
          <w:trHeight w:val="313"/>
        </w:trPr>
        <w:tc>
          <w:tcPr>
            <w:tcW w:w="2176" w:type="pct"/>
          </w:tcPr>
          <w:p w14:paraId="56C1994B" w14:textId="75A777C4" w:rsidR="00E27E0E" w:rsidRPr="00B667C3" w:rsidRDefault="00E27E0E" w:rsidP="00E27E0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6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B667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B66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8" w:type="pct"/>
          </w:tcPr>
          <w:p w14:paraId="5C22C7A8" w14:textId="77777777" w:rsidR="00E27E0E" w:rsidRPr="00B667C3" w:rsidRDefault="00E27E0E" w:rsidP="00E27E0E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526A13" w14:textId="14014C51" w:rsidR="00E27E0E" w:rsidRPr="00003C8B" w:rsidRDefault="004C203C" w:rsidP="00E27E0E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375,251</w:t>
            </w:r>
          </w:p>
        </w:tc>
        <w:tc>
          <w:tcPr>
            <w:tcW w:w="146" w:type="pct"/>
          </w:tcPr>
          <w:p w14:paraId="1DBC1FEA" w14:textId="77777777" w:rsidR="00E27E0E" w:rsidRPr="00B667C3" w:rsidRDefault="00E27E0E" w:rsidP="00E27E0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552112A6" w14:textId="6CBC7B9F" w:rsidR="00E27E0E" w:rsidRPr="00B667C3" w:rsidRDefault="00E27E0E" w:rsidP="00E27E0E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053</w:t>
            </w:r>
          </w:p>
        </w:tc>
        <w:tc>
          <w:tcPr>
            <w:tcW w:w="126" w:type="pct"/>
          </w:tcPr>
          <w:p w14:paraId="70D53E72" w14:textId="77777777" w:rsidR="00E27E0E" w:rsidRPr="00B667C3" w:rsidRDefault="00E27E0E" w:rsidP="00E27E0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</w:tcBorders>
          </w:tcPr>
          <w:p w14:paraId="3FC99AF1" w14:textId="7F50BDB0" w:rsidR="00E27E0E" w:rsidRPr="00B667C3" w:rsidRDefault="004C203C" w:rsidP="00E27E0E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3449EF63" w14:textId="77777777" w:rsidR="00E27E0E" w:rsidRPr="00B667C3" w:rsidRDefault="00E27E0E" w:rsidP="00E27E0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</w:tcBorders>
          </w:tcPr>
          <w:p w14:paraId="137168A8" w14:textId="38675A47" w:rsidR="00E27E0E" w:rsidRPr="00B667C3" w:rsidRDefault="00E27E0E" w:rsidP="00E27E0E">
            <w:pPr>
              <w:pStyle w:val="BodyText"/>
              <w:tabs>
                <w:tab w:val="decimal" w:pos="59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E27E0E" w:rsidRPr="00B667C3" w14:paraId="14F3D905" w14:textId="77777777" w:rsidTr="005920B7">
        <w:trPr>
          <w:trHeight w:val="288"/>
        </w:trPr>
        <w:tc>
          <w:tcPr>
            <w:tcW w:w="2176" w:type="pct"/>
          </w:tcPr>
          <w:p w14:paraId="2F39FAC7" w14:textId="77777777" w:rsidR="00E27E0E" w:rsidRPr="00B667C3" w:rsidRDefault="00E27E0E" w:rsidP="00E27E0E">
            <w:pPr>
              <w:spacing w:line="340" w:lineRule="exact"/>
              <w:ind w:left="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8" w:type="pct"/>
          </w:tcPr>
          <w:p w14:paraId="5E5662DC" w14:textId="77777777" w:rsidR="00E27E0E" w:rsidRPr="00B667C3" w:rsidRDefault="00E27E0E" w:rsidP="00E27E0E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tcBorders>
              <w:top w:val="single" w:sz="4" w:space="0" w:color="auto"/>
            </w:tcBorders>
          </w:tcPr>
          <w:p w14:paraId="331B6A9A" w14:textId="77777777" w:rsidR="00E27E0E" w:rsidRPr="00B667C3" w:rsidRDefault="00E27E0E" w:rsidP="00E27E0E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DD55B7B" w14:textId="77777777" w:rsidR="00E27E0E" w:rsidRPr="00B667C3" w:rsidRDefault="00E27E0E" w:rsidP="00E27E0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3D2346BD" w14:textId="77777777" w:rsidR="00E27E0E" w:rsidRPr="00B667C3" w:rsidRDefault="00E27E0E" w:rsidP="00E27E0E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0D5D9E53" w14:textId="77777777" w:rsidR="00E27E0E" w:rsidRPr="00B667C3" w:rsidRDefault="00E27E0E" w:rsidP="00E27E0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</w:tcPr>
          <w:p w14:paraId="5B8F8B93" w14:textId="77777777" w:rsidR="00E27E0E" w:rsidRPr="00B667C3" w:rsidRDefault="00E27E0E" w:rsidP="00E27E0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CEA73CD" w14:textId="77777777" w:rsidR="00E27E0E" w:rsidRPr="00B667C3" w:rsidRDefault="00E27E0E" w:rsidP="00E27E0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</w:tcPr>
          <w:p w14:paraId="39693A71" w14:textId="77777777" w:rsidR="00E27E0E" w:rsidRPr="00B667C3" w:rsidRDefault="00E27E0E" w:rsidP="00E27E0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7E0E" w:rsidRPr="00B667C3" w14:paraId="0CD08CF2" w14:textId="77777777" w:rsidTr="005920B7">
        <w:trPr>
          <w:trHeight w:val="418"/>
        </w:trPr>
        <w:tc>
          <w:tcPr>
            <w:tcW w:w="2176" w:type="pct"/>
          </w:tcPr>
          <w:p w14:paraId="69D951BB" w14:textId="77777777" w:rsidR="00E27E0E" w:rsidRPr="00B667C3" w:rsidRDefault="00E27E0E" w:rsidP="00E27E0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6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3" w:type="pct"/>
            <w:gridSpan w:val="2"/>
          </w:tcPr>
          <w:p w14:paraId="5121669F" w14:textId="77777777" w:rsidR="00E27E0E" w:rsidRPr="00B667C3" w:rsidRDefault="00E27E0E" w:rsidP="00E27E0E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096ACCFD" w14:textId="77777777" w:rsidR="00E27E0E" w:rsidRPr="00B667C3" w:rsidRDefault="00E27E0E" w:rsidP="00E27E0E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146B69D" w14:textId="77777777" w:rsidR="00E27E0E" w:rsidRPr="00B667C3" w:rsidRDefault="00E27E0E" w:rsidP="00E27E0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70D8816B" w14:textId="77777777" w:rsidR="00E27E0E" w:rsidRPr="00B667C3" w:rsidRDefault="00E27E0E" w:rsidP="00E27E0E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3CE9E4A6" w14:textId="77777777" w:rsidR="00E27E0E" w:rsidRPr="00B667C3" w:rsidRDefault="00E27E0E" w:rsidP="00E27E0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</w:tcPr>
          <w:p w14:paraId="73F59B07" w14:textId="77777777" w:rsidR="00E27E0E" w:rsidRPr="00B667C3" w:rsidRDefault="00E27E0E" w:rsidP="00E27E0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0495CDF" w14:textId="77777777" w:rsidR="00E27E0E" w:rsidRPr="00B667C3" w:rsidRDefault="00E27E0E" w:rsidP="00E27E0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</w:tcPr>
          <w:p w14:paraId="097C9E46" w14:textId="77777777" w:rsidR="00E27E0E" w:rsidRPr="00B667C3" w:rsidRDefault="00E27E0E" w:rsidP="00E27E0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69F5" w:rsidRPr="00B667C3" w14:paraId="31822A2D" w14:textId="77777777" w:rsidTr="005920B7">
        <w:trPr>
          <w:trHeight w:val="401"/>
        </w:trPr>
        <w:tc>
          <w:tcPr>
            <w:tcW w:w="2176" w:type="pct"/>
          </w:tcPr>
          <w:p w14:paraId="37BBC527" w14:textId="24D55730" w:rsidR="004A69F5" w:rsidRPr="00B667C3" w:rsidRDefault="004A69F5" w:rsidP="004A69F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667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667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667C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3" w:type="pct"/>
            <w:gridSpan w:val="2"/>
          </w:tcPr>
          <w:p w14:paraId="39874D93" w14:textId="77777777" w:rsidR="004A69F5" w:rsidRPr="00B667C3" w:rsidRDefault="004A69F5" w:rsidP="004A69F5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</w:tcPr>
          <w:p w14:paraId="16B7C32B" w14:textId="0DDBEB2C" w:rsidR="004A69F5" w:rsidRPr="003E404C" w:rsidRDefault="00603D7A" w:rsidP="004A69F5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4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869,186</w:t>
            </w:r>
          </w:p>
        </w:tc>
        <w:tc>
          <w:tcPr>
            <w:tcW w:w="146" w:type="pct"/>
          </w:tcPr>
          <w:p w14:paraId="22C6F608" w14:textId="77777777" w:rsidR="004A69F5" w:rsidRPr="003E404C" w:rsidRDefault="004A69F5" w:rsidP="004A69F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</w:tcPr>
          <w:p w14:paraId="45D9473B" w14:textId="4E98F7AC" w:rsidR="004A69F5" w:rsidRPr="003E404C" w:rsidRDefault="004A69F5" w:rsidP="004A69F5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4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1,017,343</w:t>
            </w:r>
          </w:p>
        </w:tc>
        <w:tc>
          <w:tcPr>
            <w:tcW w:w="126" w:type="pct"/>
          </w:tcPr>
          <w:p w14:paraId="3B8E705C" w14:textId="77777777" w:rsidR="004A69F5" w:rsidRPr="003E404C" w:rsidRDefault="004A69F5" w:rsidP="004A69F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</w:tcPr>
          <w:p w14:paraId="62794FAA" w14:textId="1716FEC3" w:rsidR="004A69F5" w:rsidRPr="003E404C" w:rsidRDefault="00FD6723" w:rsidP="004A69F5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404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110</w:t>
            </w:r>
            <w:r w:rsidRPr="003E4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E404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700</w:t>
            </w:r>
          </w:p>
        </w:tc>
        <w:tc>
          <w:tcPr>
            <w:tcW w:w="146" w:type="pct"/>
          </w:tcPr>
          <w:p w14:paraId="62F20938" w14:textId="77777777" w:rsidR="004A69F5" w:rsidRPr="003E404C" w:rsidRDefault="004A69F5" w:rsidP="004A69F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</w:tcPr>
          <w:p w14:paraId="7A5888B9" w14:textId="32CD9B11" w:rsidR="004A69F5" w:rsidRPr="003E404C" w:rsidRDefault="004A69F5" w:rsidP="004A69F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4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108,829</w:t>
            </w:r>
          </w:p>
        </w:tc>
      </w:tr>
      <w:tr w:rsidR="004C203C" w:rsidRPr="00B667C3" w14:paraId="4111D726" w14:textId="77777777" w:rsidTr="005920B7">
        <w:trPr>
          <w:trHeight w:val="401"/>
        </w:trPr>
        <w:tc>
          <w:tcPr>
            <w:tcW w:w="2176" w:type="pct"/>
          </w:tcPr>
          <w:p w14:paraId="40ED7AD9" w14:textId="5F885F5C" w:rsidR="004C203C" w:rsidRPr="000F14E5" w:rsidRDefault="004C203C" w:rsidP="004C203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67C3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33" w:type="pct"/>
            <w:gridSpan w:val="2"/>
          </w:tcPr>
          <w:p w14:paraId="718E9F96" w14:textId="77777777" w:rsidR="004C203C" w:rsidRPr="00B667C3" w:rsidRDefault="004C203C" w:rsidP="004C203C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</w:tcPr>
          <w:p w14:paraId="078D25A5" w14:textId="5393B3CE" w:rsidR="004C203C" w:rsidRPr="003E404C" w:rsidRDefault="00872E1B" w:rsidP="00872E1B">
            <w:pPr>
              <w:pStyle w:val="BodyText"/>
              <w:tabs>
                <w:tab w:val="decimal" w:pos="555"/>
              </w:tabs>
              <w:spacing w:after="0"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4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4CE9F100" w14:textId="77777777" w:rsidR="004C203C" w:rsidRPr="003E404C" w:rsidRDefault="004C203C" w:rsidP="004C203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</w:tcPr>
          <w:p w14:paraId="45CF6078" w14:textId="5D6256C0" w:rsidR="004C203C" w:rsidRPr="003E404C" w:rsidRDefault="004C203C" w:rsidP="004C203C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4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13,750</w:t>
            </w:r>
          </w:p>
        </w:tc>
        <w:tc>
          <w:tcPr>
            <w:tcW w:w="126" w:type="pct"/>
          </w:tcPr>
          <w:p w14:paraId="3FB4C2C5" w14:textId="77777777" w:rsidR="004C203C" w:rsidRPr="003E404C" w:rsidRDefault="004C203C" w:rsidP="004C203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</w:tcPr>
          <w:p w14:paraId="14A0DDFB" w14:textId="48555268" w:rsidR="004C203C" w:rsidRPr="003E404C" w:rsidRDefault="004C203C" w:rsidP="004C203C">
            <w:pPr>
              <w:pStyle w:val="BodyText"/>
              <w:tabs>
                <w:tab w:val="decimal" w:pos="555"/>
              </w:tabs>
              <w:spacing w:after="0"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4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7A709490" w14:textId="77777777" w:rsidR="004C203C" w:rsidRPr="003E404C" w:rsidRDefault="004C203C" w:rsidP="004C203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</w:tcPr>
          <w:p w14:paraId="4C0042DC" w14:textId="14C2B34B" w:rsidR="004C203C" w:rsidRPr="003E404C" w:rsidRDefault="004C203C" w:rsidP="004C203C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4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C203C" w:rsidRPr="00B667C3" w14:paraId="23D046A3" w14:textId="77777777" w:rsidTr="005920B7">
        <w:trPr>
          <w:trHeight w:val="403"/>
        </w:trPr>
        <w:tc>
          <w:tcPr>
            <w:tcW w:w="2176" w:type="pct"/>
          </w:tcPr>
          <w:p w14:paraId="6998DBAF" w14:textId="32F9ADE5" w:rsidR="004C203C" w:rsidRPr="00B667C3" w:rsidRDefault="004C203C" w:rsidP="004C203C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ส่วนแบ่งกำไรสุทธิจากเงินลงทุนใน</w:t>
            </w:r>
            <w:r w:rsidRPr="00B667C3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3" w:type="pct"/>
            <w:gridSpan w:val="2"/>
          </w:tcPr>
          <w:p w14:paraId="2830B286" w14:textId="77777777" w:rsidR="004C203C" w:rsidRPr="00B667C3" w:rsidRDefault="004C203C" w:rsidP="004C203C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6F3D925F" w14:textId="05AAD7B9" w:rsidR="004C203C" w:rsidRPr="003E404C" w:rsidRDefault="006A7A0E" w:rsidP="004C203C">
            <w:pPr>
              <w:pStyle w:val="BodyText"/>
              <w:tabs>
                <w:tab w:val="decimal" w:pos="1089"/>
              </w:tabs>
              <w:spacing w:after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40,511</w:t>
            </w:r>
          </w:p>
        </w:tc>
        <w:tc>
          <w:tcPr>
            <w:tcW w:w="146" w:type="pct"/>
          </w:tcPr>
          <w:p w14:paraId="28254298" w14:textId="77777777" w:rsidR="004C203C" w:rsidRPr="003E404C" w:rsidRDefault="004C203C" w:rsidP="004C203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38789344" w14:textId="20A6F8B7" w:rsidR="004C203C" w:rsidRPr="003E404C" w:rsidRDefault="004C203C" w:rsidP="004C203C">
            <w:pPr>
              <w:pStyle w:val="BodyText"/>
              <w:tabs>
                <w:tab w:val="decimal" w:pos="1089"/>
              </w:tabs>
              <w:spacing w:after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4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85,699</w:t>
            </w:r>
          </w:p>
        </w:tc>
        <w:tc>
          <w:tcPr>
            <w:tcW w:w="126" w:type="pct"/>
          </w:tcPr>
          <w:p w14:paraId="04B66D93" w14:textId="77777777" w:rsidR="004C203C" w:rsidRPr="003E404C" w:rsidRDefault="004C203C" w:rsidP="004C203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540865CE" w14:textId="0C47416B" w:rsidR="004C203C" w:rsidRPr="003E404C" w:rsidRDefault="004C203C" w:rsidP="004C203C">
            <w:pPr>
              <w:pStyle w:val="BodyText"/>
              <w:tabs>
                <w:tab w:val="decimal" w:pos="555"/>
              </w:tabs>
              <w:spacing w:after="0"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E4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61367091" w14:textId="77777777" w:rsidR="004C203C" w:rsidRPr="003E404C" w:rsidRDefault="004C203C" w:rsidP="004C203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</w:tcPr>
          <w:p w14:paraId="2FF34CA6" w14:textId="1C011D88" w:rsidR="004C203C" w:rsidRPr="003E404C" w:rsidRDefault="004C203C" w:rsidP="004C203C">
            <w:pPr>
              <w:pStyle w:val="BodyText"/>
              <w:tabs>
                <w:tab w:val="decimal" w:pos="610"/>
              </w:tabs>
              <w:spacing w:after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4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C203C" w:rsidRPr="00B667C3" w14:paraId="170D01C5" w14:textId="77777777" w:rsidTr="00B9289C">
        <w:trPr>
          <w:trHeight w:val="263"/>
        </w:trPr>
        <w:tc>
          <w:tcPr>
            <w:tcW w:w="2176" w:type="pct"/>
          </w:tcPr>
          <w:p w14:paraId="6CB0A1D6" w14:textId="70C7B6D1" w:rsidR="004C203C" w:rsidRPr="00B667C3" w:rsidRDefault="004C203C" w:rsidP="004C203C">
            <w:pPr>
              <w:pStyle w:val="BodyText"/>
              <w:spacing w:after="0" w:line="240" w:lineRule="atLeast"/>
              <w:ind w:left="151" w:right="21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67C3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ส่วนแบ่งกำไรขาดทุนเบ็ดเสร็จอื่นจาก</w:t>
            </w:r>
            <w:r w:rsidRPr="00B667C3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เงินลงทุนในการร่วมค้า</w:t>
            </w:r>
          </w:p>
        </w:tc>
        <w:tc>
          <w:tcPr>
            <w:tcW w:w="133" w:type="pct"/>
            <w:gridSpan w:val="2"/>
          </w:tcPr>
          <w:p w14:paraId="4F3D795D" w14:textId="77777777" w:rsidR="004C203C" w:rsidRPr="00B667C3" w:rsidRDefault="004C203C" w:rsidP="004C203C">
            <w:pPr>
              <w:pStyle w:val="BodyText"/>
              <w:spacing w:after="0"/>
              <w:ind w:left="-108" w:right="-8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  <w:vAlign w:val="bottom"/>
          </w:tcPr>
          <w:p w14:paraId="0465D0E9" w14:textId="66809BB1" w:rsidR="004C203C" w:rsidRPr="003E404C" w:rsidRDefault="006A7A0E" w:rsidP="004C203C">
            <w:pPr>
              <w:pStyle w:val="BodyText"/>
              <w:tabs>
                <w:tab w:val="decimal" w:pos="1089"/>
              </w:tabs>
              <w:spacing w:after="0" w:line="240" w:lineRule="atLeast"/>
              <w:ind w:left="-108" w:right="-6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7A0E">
              <w:rPr>
                <w:rFonts w:asciiTheme="majorBidi" w:hAnsiTheme="majorBidi"/>
                <w:sz w:val="30"/>
                <w:szCs w:val="30"/>
                <w:cs/>
              </w:rPr>
              <w:t>(1</w:t>
            </w:r>
            <w:r w:rsidRPr="006A7A0E">
              <w:rPr>
                <w:rFonts w:asciiTheme="majorBidi" w:hAnsiTheme="majorBidi"/>
                <w:sz w:val="30"/>
                <w:szCs w:val="30"/>
              </w:rPr>
              <w:t>,</w:t>
            </w:r>
            <w:r w:rsidRPr="006A7A0E">
              <w:rPr>
                <w:rFonts w:asciiTheme="majorBidi" w:hAnsiTheme="majorBidi"/>
                <w:sz w:val="30"/>
                <w:szCs w:val="30"/>
                <w:cs/>
              </w:rPr>
              <w:t>918)</w:t>
            </w:r>
          </w:p>
        </w:tc>
        <w:tc>
          <w:tcPr>
            <w:tcW w:w="146" w:type="pct"/>
          </w:tcPr>
          <w:p w14:paraId="510C323E" w14:textId="77777777" w:rsidR="004C203C" w:rsidRPr="003E404C" w:rsidRDefault="004C203C" w:rsidP="004C203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2B714CE3" w14:textId="77777777" w:rsidR="004C203C" w:rsidRPr="003E404C" w:rsidRDefault="004C203C" w:rsidP="004C203C">
            <w:pPr>
              <w:pStyle w:val="BodyText"/>
              <w:spacing w:after="0"/>
              <w:ind w:left="-108"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F045D2" w14:textId="03C1589E" w:rsidR="004C203C" w:rsidRPr="003E404C" w:rsidRDefault="004C203C" w:rsidP="004C203C">
            <w:pPr>
              <w:pStyle w:val="BodyText"/>
              <w:spacing w:after="0"/>
              <w:ind w:left="-108"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404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E4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540</w:t>
            </w:r>
            <w:r w:rsidRPr="003E404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2BB36634" w14:textId="77777777" w:rsidR="004C203C" w:rsidRPr="003E404C" w:rsidRDefault="004C203C" w:rsidP="004C203C">
            <w:pPr>
              <w:pStyle w:val="BodyText"/>
              <w:tabs>
                <w:tab w:val="decimal" w:pos="1089"/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</w:tcPr>
          <w:p w14:paraId="74873257" w14:textId="77777777" w:rsidR="004C203C" w:rsidRPr="003E404C" w:rsidRDefault="004C203C" w:rsidP="004C203C">
            <w:pPr>
              <w:pStyle w:val="BodyText"/>
              <w:tabs>
                <w:tab w:val="decimal" w:pos="61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C64955C" w14:textId="01A328CC" w:rsidR="004C203C" w:rsidRPr="003E404C" w:rsidRDefault="004C203C" w:rsidP="004C203C">
            <w:pPr>
              <w:pStyle w:val="BodyText"/>
              <w:tabs>
                <w:tab w:val="decimal" w:pos="555"/>
              </w:tabs>
              <w:spacing w:after="0"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4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59C2B44D" w14:textId="77777777" w:rsidR="004C203C" w:rsidRPr="003E404C" w:rsidRDefault="004C203C" w:rsidP="004C203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</w:tcPr>
          <w:p w14:paraId="64A00F93" w14:textId="77777777" w:rsidR="004C203C" w:rsidRPr="003E404C" w:rsidRDefault="004C203C" w:rsidP="004C203C">
            <w:pPr>
              <w:pStyle w:val="BodyText"/>
              <w:tabs>
                <w:tab w:val="decimal" w:pos="61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D8BCB8F" w14:textId="427A3069" w:rsidR="004C203C" w:rsidRPr="003E404C" w:rsidRDefault="004C203C" w:rsidP="004C203C">
            <w:pPr>
              <w:pStyle w:val="BodyText"/>
              <w:tabs>
                <w:tab w:val="decimal" w:pos="61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4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A69F5" w:rsidRPr="00B667C3" w14:paraId="625BC179" w14:textId="77777777" w:rsidTr="005920B7">
        <w:trPr>
          <w:trHeight w:val="401"/>
        </w:trPr>
        <w:tc>
          <w:tcPr>
            <w:tcW w:w="2176" w:type="pct"/>
          </w:tcPr>
          <w:p w14:paraId="6902536A" w14:textId="685299D3" w:rsidR="004A69F5" w:rsidRPr="00B667C3" w:rsidRDefault="004A69F5" w:rsidP="004A69F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66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B667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B66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33" w:type="pct"/>
            <w:gridSpan w:val="2"/>
          </w:tcPr>
          <w:p w14:paraId="1946E6F2" w14:textId="77777777" w:rsidR="004A69F5" w:rsidRPr="00B667C3" w:rsidRDefault="004A69F5" w:rsidP="004A69F5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</w:tcPr>
          <w:p w14:paraId="501698CC" w14:textId="6D4927CA" w:rsidR="004A69F5" w:rsidRPr="003E404C" w:rsidRDefault="004C203C" w:rsidP="004A69F5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40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907,779</w:t>
            </w:r>
          </w:p>
        </w:tc>
        <w:tc>
          <w:tcPr>
            <w:tcW w:w="146" w:type="pct"/>
          </w:tcPr>
          <w:p w14:paraId="0DF09D82" w14:textId="77777777" w:rsidR="004A69F5" w:rsidRPr="003E404C" w:rsidRDefault="004A69F5" w:rsidP="004A69F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62D73E12" w14:textId="57D55718" w:rsidR="004A69F5" w:rsidRPr="003E404C" w:rsidRDefault="004A69F5" w:rsidP="004A69F5">
            <w:pPr>
              <w:pStyle w:val="BodyText"/>
              <w:tabs>
                <w:tab w:val="decimal" w:pos="1089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40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3E40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40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116</w:t>
            </w:r>
            <w:r w:rsidRPr="003E40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40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252</w:t>
            </w:r>
          </w:p>
        </w:tc>
        <w:tc>
          <w:tcPr>
            <w:tcW w:w="126" w:type="pct"/>
          </w:tcPr>
          <w:p w14:paraId="76751B11" w14:textId="77777777" w:rsidR="004A69F5" w:rsidRPr="003E404C" w:rsidRDefault="004A69F5" w:rsidP="004A69F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</w:tcBorders>
          </w:tcPr>
          <w:p w14:paraId="059C55EA" w14:textId="4552356B" w:rsidR="004A69F5" w:rsidRPr="003E404C" w:rsidRDefault="004C203C" w:rsidP="004A69F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E404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110</w:t>
            </w:r>
            <w:r w:rsidRPr="003E40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,700</w:t>
            </w:r>
          </w:p>
        </w:tc>
        <w:tc>
          <w:tcPr>
            <w:tcW w:w="146" w:type="pct"/>
          </w:tcPr>
          <w:p w14:paraId="59989380" w14:textId="77777777" w:rsidR="004A69F5" w:rsidRPr="003E404C" w:rsidRDefault="004A69F5" w:rsidP="004A69F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</w:tcBorders>
          </w:tcPr>
          <w:p w14:paraId="4D5F76C2" w14:textId="44C3CE7A" w:rsidR="004A69F5" w:rsidRPr="003E404C" w:rsidRDefault="004A69F5" w:rsidP="004A69F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40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108,829</w:t>
            </w:r>
          </w:p>
        </w:tc>
      </w:tr>
      <w:tr w:rsidR="004A69F5" w:rsidRPr="008C0E74" w14:paraId="2D35F58D" w14:textId="77777777" w:rsidTr="00B9289C">
        <w:trPr>
          <w:trHeight w:val="401"/>
        </w:trPr>
        <w:tc>
          <w:tcPr>
            <w:tcW w:w="2176" w:type="pct"/>
          </w:tcPr>
          <w:p w14:paraId="751A265B" w14:textId="77777777" w:rsidR="004A69F5" w:rsidRPr="008C0E74" w:rsidRDefault="004A69F5" w:rsidP="004A69F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" w:type="pct"/>
            <w:gridSpan w:val="2"/>
          </w:tcPr>
          <w:p w14:paraId="073E6461" w14:textId="77777777" w:rsidR="004A69F5" w:rsidRPr="008C0E74" w:rsidRDefault="004A69F5" w:rsidP="004A69F5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7F9D7F54" w14:textId="77777777" w:rsidR="004A69F5" w:rsidRPr="003E404C" w:rsidRDefault="004A69F5" w:rsidP="004A69F5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582AAC28" w14:textId="77777777" w:rsidR="004A69F5" w:rsidRPr="003E404C" w:rsidRDefault="004A69F5" w:rsidP="004A69F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781B5112" w14:textId="1350B356" w:rsidR="004A69F5" w:rsidRPr="003E404C" w:rsidRDefault="004A69F5" w:rsidP="004A69F5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4B0217E0" w14:textId="77777777" w:rsidR="004A69F5" w:rsidRPr="003E404C" w:rsidRDefault="004A69F5" w:rsidP="004A69F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</w:tcPr>
          <w:p w14:paraId="2A5ABB6D" w14:textId="77777777" w:rsidR="004A69F5" w:rsidRPr="003E404C" w:rsidRDefault="004A69F5" w:rsidP="004A69F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75D51046" w14:textId="77777777" w:rsidR="004A69F5" w:rsidRPr="003E404C" w:rsidRDefault="004A69F5" w:rsidP="004A69F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</w:tcPr>
          <w:p w14:paraId="09DE38CE" w14:textId="77777777" w:rsidR="004A69F5" w:rsidRPr="003E404C" w:rsidRDefault="004A69F5" w:rsidP="004A69F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69F5" w:rsidRPr="00B667C3" w14:paraId="394D505A" w14:textId="77777777" w:rsidTr="005920B7">
        <w:trPr>
          <w:trHeight w:val="321"/>
        </w:trPr>
        <w:tc>
          <w:tcPr>
            <w:tcW w:w="2176" w:type="pct"/>
          </w:tcPr>
          <w:p w14:paraId="0A19FD57" w14:textId="41C17FB3" w:rsidR="004A69F5" w:rsidRPr="00B667C3" w:rsidRDefault="004A69F5" w:rsidP="004A69F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6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รวมเงินลงทุนในบริษัทร่วมและการร่วมค้า</w:t>
            </w:r>
          </w:p>
        </w:tc>
        <w:tc>
          <w:tcPr>
            <w:tcW w:w="133" w:type="pct"/>
            <w:gridSpan w:val="2"/>
          </w:tcPr>
          <w:p w14:paraId="2218A14A" w14:textId="77777777" w:rsidR="004A69F5" w:rsidRPr="00B667C3" w:rsidRDefault="004A69F5" w:rsidP="004A69F5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  <w:vAlign w:val="bottom"/>
          </w:tcPr>
          <w:p w14:paraId="25F04D94" w14:textId="5A94FDE2" w:rsidR="004A69F5" w:rsidRPr="003E404C" w:rsidRDefault="004C203C" w:rsidP="004A69F5">
            <w:pPr>
              <w:pStyle w:val="BodyText"/>
              <w:tabs>
                <w:tab w:val="decimal" w:pos="1089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E40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1,283,030</w:t>
            </w:r>
          </w:p>
        </w:tc>
        <w:tc>
          <w:tcPr>
            <w:tcW w:w="146" w:type="pct"/>
          </w:tcPr>
          <w:p w14:paraId="0EDCFB5D" w14:textId="77777777" w:rsidR="004A69F5" w:rsidRPr="003E404C" w:rsidRDefault="004A69F5" w:rsidP="004A69F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  <w:vAlign w:val="bottom"/>
          </w:tcPr>
          <w:p w14:paraId="4EA3D508" w14:textId="2E7B2B15" w:rsidR="004A69F5" w:rsidRPr="003E404C" w:rsidRDefault="004A69F5" w:rsidP="004A69F5">
            <w:pPr>
              <w:pStyle w:val="BodyText"/>
              <w:tabs>
                <w:tab w:val="decimal" w:pos="1089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E40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1,496,305</w:t>
            </w:r>
          </w:p>
        </w:tc>
        <w:tc>
          <w:tcPr>
            <w:tcW w:w="126" w:type="pct"/>
          </w:tcPr>
          <w:p w14:paraId="7E308139" w14:textId="77777777" w:rsidR="004A69F5" w:rsidRPr="003E404C" w:rsidRDefault="004A69F5" w:rsidP="004A69F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  <w:tcBorders>
              <w:bottom w:val="double" w:sz="4" w:space="0" w:color="auto"/>
            </w:tcBorders>
          </w:tcPr>
          <w:p w14:paraId="25DA6870" w14:textId="53CF26E9" w:rsidR="004A69F5" w:rsidRPr="003E404C" w:rsidRDefault="004C203C" w:rsidP="004A69F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E40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110,700</w:t>
            </w:r>
          </w:p>
        </w:tc>
        <w:tc>
          <w:tcPr>
            <w:tcW w:w="146" w:type="pct"/>
          </w:tcPr>
          <w:p w14:paraId="46E54690" w14:textId="77777777" w:rsidR="004A69F5" w:rsidRPr="003E404C" w:rsidRDefault="004A69F5" w:rsidP="004A69F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  <w:tcBorders>
              <w:bottom w:val="double" w:sz="4" w:space="0" w:color="auto"/>
            </w:tcBorders>
          </w:tcPr>
          <w:p w14:paraId="64D0CCCA" w14:textId="26D4FEC1" w:rsidR="004A69F5" w:rsidRPr="003E404C" w:rsidRDefault="004A69F5" w:rsidP="004A69F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E40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108,829</w:t>
            </w:r>
          </w:p>
        </w:tc>
      </w:tr>
    </w:tbl>
    <w:p w14:paraId="782BE555" w14:textId="77777777" w:rsidR="00D122BF" w:rsidRDefault="00D122BF" w:rsidP="00D122BF">
      <w:pPr>
        <w:spacing w:line="240" w:lineRule="auto"/>
        <w:ind w:left="540" w:right="-43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7CDD65F3" w14:textId="6FA3C0E4" w:rsidR="00B46AB2" w:rsidRPr="00F065D7" w:rsidRDefault="00B46AB2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เงินลงทุนในบริษัทย่อย</w:t>
      </w:r>
    </w:p>
    <w:p w14:paraId="549D1290" w14:textId="77777777" w:rsidR="00B46AB2" w:rsidRPr="008513F5" w:rsidRDefault="00B46AB2" w:rsidP="00B46AB2">
      <w:pPr>
        <w:spacing w:line="240" w:lineRule="auto"/>
        <w:ind w:left="810" w:right="-43"/>
        <w:rPr>
          <w:rFonts w:asciiTheme="majorBidi" w:hAnsiTheme="majorBidi"/>
          <w:b/>
          <w:bCs/>
          <w:sz w:val="20"/>
          <w:szCs w:val="20"/>
          <w:cs/>
          <w:lang w:val="th-TH"/>
        </w:rPr>
      </w:pPr>
    </w:p>
    <w:p w14:paraId="5063EE9E" w14:textId="5693A4F7" w:rsidR="00120E1C" w:rsidRPr="00F065D7" w:rsidRDefault="00120E1C" w:rsidP="00A52775">
      <w:pPr>
        <w:spacing w:line="240" w:lineRule="auto"/>
        <w:ind w:left="540" w:right="-25"/>
        <w:jc w:val="thaiDistribute"/>
        <w:rPr>
          <w:sz w:val="30"/>
          <w:szCs w:val="30"/>
          <w:cs/>
        </w:rPr>
      </w:pPr>
      <w:r w:rsidRPr="00F065D7">
        <w:rPr>
          <w:rFonts w:hint="cs"/>
          <w:sz w:val="30"/>
          <w:szCs w:val="30"/>
          <w:cs/>
        </w:rPr>
        <w:t>รายละเอียดของ</w:t>
      </w:r>
      <w:r w:rsidRPr="00F065D7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F065D7">
        <w:rPr>
          <w:rFonts w:hint="cs"/>
          <w:sz w:val="30"/>
          <w:szCs w:val="30"/>
          <w:cs/>
        </w:rPr>
        <w:t xml:space="preserve">ย่อยและบริษัทย่อยทางอ้อม </w:t>
      </w:r>
      <w:r w:rsidR="00A4796E">
        <w:rPr>
          <w:sz w:val="30"/>
          <w:szCs w:val="30"/>
          <w:cs/>
        </w:rPr>
        <w:t xml:space="preserve">ณ </w:t>
      </w:r>
      <w:r w:rsidR="006839F1">
        <w:rPr>
          <w:sz w:val="30"/>
          <w:szCs w:val="30"/>
          <w:cs/>
        </w:rPr>
        <w:t>วันที่</w:t>
      </w:r>
      <w:r w:rsidR="006839F1">
        <w:rPr>
          <w:sz w:val="30"/>
          <w:szCs w:val="30"/>
        </w:rPr>
        <w:t xml:space="preserve"> </w:t>
      </w:r>
      <w:r w:rsidR="006839F1" w:rsidRPr="00D149E7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6839F1" w:rsidRPr="00F065D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839F1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มีนาคม </w:t>
      </w:r>
      <w:r w:rsidR="006839F1" w:rsidRPr="00D149E7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6839F1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6839F1" w:rsidRPr="00F065D7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6839F1" w:rsidRPr="00D149E7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6839F1" w:rsidRPr="00F065D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839F1" w:rsidRPr="00D149E7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6839F1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6839F1" w:rsidRPr="00F065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065D7">
        <w:rPr>
          <w:rFonts w:hint="cs"/>
          <w:sz w:val="30"/>
          <w:szCs w:val="30"/>
          <w:cs/>
        </w:rPr>
        <w:t>แสดงได้ดังนี้</w:t>
      </w:r>
    </w:p>
    <w:p w14:paraId="24C613A5" w14:textId="77777777" w:rsidR="00120E1C" w:rsidRPr="00200FE1" w:rsidRDefault="00120E1C" w:rsidP="00787E85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12"/>
          <w:szCs w:val="12"/>
        </w:rPr>
      </w:pPr>
    </w:p>
    <w:tbl>
      <w:tblPr>
        <w:tblpPr w:leftFromText="180" w:rightFromText="180" w:vertAnchor="text" w:horzAnchor="margin" w:tblpX="450" w:tblpY="77"/>
        <w:tblW w:w="9445" w:type="dxa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06"/>
        <w:gridCol w:w="1654"/>
        <w:gridCol w:w="2709"/>
        <w:gridCol w:w="933"/>
        <w:gridCol w:w="937"/>
        <w:gridCol w:w="6"/>
      </w:tblGrid>
      <w:tr w:rsidR="007052FB" w:rsidRPr="00F065D7" w14:paraId="0ED7C163" w14:textId="77777777" w:rsidTr="008E037B">
        <w:trPr>
          <w:cantSplit/>
          <w:trHeight w:val="90"/>
        </w:trPr>
        <w:tc>
          <w:tcPr>
            <w:tcW w:w="3206" w:type="dxa"/>
            <w:hideMark/>
          </w:tcPr>
          <w:p w14:paraId="5DEC5829" w14:textId="77777777" w:rsidR="007052FB" w:rsidRPr="00F065D7" w:rsidRDefault="007052FB" w:rsidP="008E03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บริษัทย่อยและบริษัทย่อยทางอ้อม</w:t>
            </w:r>
          </w:p>
        </w:tc>
        <w:tc>
          <w:tcPr>
            <w:tcW w:w="1654" w:type="dxa"/>
            <w:hideMark/>
          </w:tcPr>
          <w:p w14:paraId="4EFF1813" w14:textId="77777777" w:rsidR="007052FB" w:rsidRPr="00F065D7" w:rsidRDefault="007052FB" w:rsidP="008E03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ประเทศที่ดำเนินธุรกิจ</w:t>
            </w:r>
          </w:p>
        </w:tc>
        <w:tc>
          <w:tcPr>
            <w:tcW w:w="2709" w:type="dxa"/>
            <w:hideMark/>
          </w:tcPr>
          <w:p w14:paraId="2B4B826C" w14:textId="77777777" w:rsidR="007052FB" w:rsidRPr="00F065D7" w:rsidRDefault="007052FB" w:rsidP="008E03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876" w:type="dxa"/>
            <w:gridSpan w:val="3"/>
            <w:hideMark/>
          </w:tcPr>
          <w:p w14:paraId="7A865780" w14:textId="4F4C9C5A" w:rsidR="007052FB" w:rsidRPr="00200FE1" w:rsidRDefault="007052FB" w:rsidP="008E037B">
            <w:pPr>
              <w:pStyle w:val="acctfourfigures"/>
              <w:tabs>
                <w:tab w:val="left" w:pos="720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</w:tr>
      <w:tr w:rsidR="00B679B0" w:rsidRPr="00F065D7" w14:paraId="3D95F371" w14:textId="77777777" w:rsidTr="008E037B">
        <w:trPr>
          <w:cantSplit/>
          <w:trHeight w:val="163"/>
        </w:trPr>
        <w:tc>
          <w:tcPr>
            <w:tcW w:w="3206" w:type="dxa"/>
          </w:tcPr>
          <w:p w14:paraId="0622BE6C" w14:textId="77777777" w:rsidR="00B679B0" w:rsidRPr="00F065D7" w:rsidRDefault="00B679B0" w:rsidP="00B679B0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54" w:type="dxa"/>
          </w:tcPr>
          <w:p w14:paraId="7DEFE556" w14:textId="77777777" w:rsidR="00B679B0" w:rsidRPr="00F065D7" w:rsidRDefault="00B679B0" w:rsidP="00B679B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773E059B" w14:textId="77777777" w:rsidR="00B679B0" w:rsidRPr="00F065D7" w:rsidRDefault="00B679B0" w:rsidP="00B679B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3" w:type="dxa"/>
            <w:vAlign w:val="bottom"/>
            <w:hideMark/>
          </w:tcPr>
          <w:p w14:paraId="216A04C5" w14:textId="6613B3A9" w:rsidR="00B679B0" w:rsidRPr="00F065D7" w:rsidRDefault="00B679B0" w:rsidP="00B679B0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  <w:tc>
          <w:tcPr>
            <w:tcW w:w="943" w:type="dxa"/>
            <w:gridSpan w:val="2"/>
            <w:vAlign w:val="bottom"/>
            <w:hideMark/>
          </w:tcPr>
          <w:p w14:paraId="7B45BDF9" w14:textId="2AA58118" w:rsidR="00B679B0" w:rsidRPr="00F065D7" w:rsidRDefault="00B679B0" w:rsidP="00B679B0">
            <w:pPr>
              <w:rPr>
                <w:spacing w:val="-8"/>
                <w:sz w:val="24"/>
                <w:szCs w:val="24"/>
                <w:cs/>
              </w:rPr>
            </w:pPr>
            <w:r w:rsidRPr="00D149E7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31</w:t>
            </w:r>
            <w:r w:rsidRPr="00F065D7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 xml:space="preserve"> </w:t>
            </w:r>
            <w:r w:rsidRPr="00F065D7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B679B0" w:rsidRPr="00F065D7" w14:paraId="03646D02" w14:textId="77777777" w:rsidTr="008E037B">
        <w:trPr>
          <w:cantSplit/>
          <w:trHeight w:val="163"/>
        </w:trPr>
        <w:tc>
          <w:tcPr>
            <w:tcW w:w="3206" w:type="dxa"/>
          </w:tcPr>
          <w:p w14:paraId="3CA904CD" w14:textId="77777777" w:rsidR="00B679B0" w:rsidRPr="00F065D7" w:rsidRDefault="00B679B0" w:rsidP="00B679B0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54" w:type="dxa"/>
          </w:tcPr>
          <w:p w14:paraId="3B2A02A4" w14:textId="77777777" w:rsidR="00B679B0" w:rsidRPr="00F065D7" w:rsidRDefault="00B679B0" w:rsidP="00B679B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55B42312" w14:textId="77777777" w:rsidR="00B679B0" w:rsidRPr="00F065D7" w:rsidRDefault="00B679B0" w:rsidP="00B679B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3" w:type="dxa"/>
            <w:vAlign w:val="bottom"/>
            <w:hideMark/>
          </w:tcPr>
          <w:p w14:paraId="7AB24D0A" w14:textId="1D284D64" w:rsidR="00B679B0" w:rsidRPr="00F065D7" w:rsidRDefault="00B679B0" w:rsidP="00B679B0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943" w:type="dxa"/>
            <w:gridSpan w:val="2"/>
            <w:vAlign w:val="bottom"/>
            <w:hideMark/>
          </w:tcPr>
          <w:p w14:paraId="2542813B" w14:textId="296F6FF9" w:rsidR="00B679B0" w:rsidRPr="00F065D7" w:rsidRDefault="00B679B0" w:rsidP="00B679B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</w:tr>
      <w:tr w:rsidR="00B679B0" w:rsidRPr="00F065D7" w14:paraId="110F57D4" w14:textId="77777777" w:rsidTr="008E037B">
        <w:trPr>
          <w:cantSplit/>
          <w:trHeight w:val="70"/>
        </w:trPr>
        <w:tc>
          <w:tcPr>
            <w:tcW w:w="3206" w:type="dxa"/>
          </w:tcPr>
          <w:p w14:paraId="7E41568F" w14:textId="77777777" w:rsidR="00B679B0" w:rsidRPr="00F065D7" w:rsidRDefault="00B679B0" w:rsidP="00B679B0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54" w:type="dxa"/>
          </w:tcPr>
          <w:p w14:paraId="2BA29C7E" w14:textId="77777777" w:rsidR="00B679B0" w:rsidRPr="00F065D7" w:rsidRDefault="00B679B0" w:rsidP="00B679B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185A6106" w14:textId="77777777" w:rsidR="00B679B0" w:rsidRPr="00F065D7" w:rsidRDefault="00B679B0" w:rsidP="00B679B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76" w:type="dxa"/>
            <w:gridSpan w:val="3"/>
            <w:vAlign w:val="bottom"/>
          </w:tcPr>
          <w:p w14:paraId="2A3D69C4" w14:textId="7F8102E3" w:rsidR="00B679B0" w:rsidRPr="00FD6C5D" w:rsidRDefault="00B679B0" w:rsidP="00B679B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65D7">
              <w:rPr>
                <w:rFonts w:asciiTheme="majorBidi" w:hAnsiTheme="majorBidi" w:cstheme="majorBidi" w:hint="cs"/>
                <w:i/>
                <w:iCs/>
                <w:sz w:val="24"/>
                <w:szCs w:val="24"/>
              </w:rPr>
              <w:t>(</w:t>
            </w:r>
            <w:r w:rsidRPr="00F065D7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ร้อยละ)</w:t>
            </w:r>
          </w:p>
        </w:tc>
      </w:tr>
      <w:tr w:rsidR="00B679B0" w:rsidRPr="00F065D7" w14:paraId="6E9E8880" w14:textId="77777777" w:rsidTr="008E037B">
        <w:trPr>
          <w:cantSplit/>
          <w:trHeight w:val="163"/>
        </w:trPr>
        <w:tc>
          <w:tcPr>
            <w:tcW w:w="3206" w:type="dxa"/>
            <w:hideMark/>
          </w:tcPr>
          <w:p w14:paraId="3EB69E86" w14:textId="77777777" w:rsidR="00B679B0" w:rsidRPr="00F065D7" w:rsidRDefault="00B679B0" w:rsidP="00B679B0">
            <w:pPr>
              <w:rPr>
                <w:rFonts w:asciiTheme="majorBidi" w:hAnsiTheme="majorBidi" w:cstheme="majorBidi"/>
                <w:b/>
                <w:b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654" w:type="dxa"/>
          </w:tcPr>
          <w:p w14:paraId="7EEC4860" w14:textId="77777777" w:rsidR="00B679B0" w:rsidRPr="00F065D7" w:rsidRDefault="00B679B0" w:rsidP="00B679B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09" w:type="dxa"/>
          </w:tcPr>
          <w:p w14:paraId="49A198F0" w14:textId="77777777" w:rsidR="00B679B0" w:rsidRPr="00F065D7" w:rsidRDefault="00B679B0" w:rsidP="00B679B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3" w:type="dxa"/>
            <w:vAlign w:val="bottom"/>
          </w:tcPr>
          <w:p w14:paraId="57751803" w14:textId="77777777" w:rsidR="00B679B0" w:rsidRPr="00F065D7" w:rsidRDefault="00B679B0" w:rsidP="00B679B0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4227095A" w14:textId="77777777" w:rsidR="00B679B0" w:rsidRPr="00F065D7" w:rsidRDefault="00B679B0" w:rsidP="00B679B0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B679B0" w:rsidRPr="00F065D7" w14:paraId="3345E165" w14:textId="77777777" w:rsidTr="008E037B">
        <w:trPr>
          <w:cantSplit/>
          <w:trHeight w:val="315"/>
        </w:trPr>
        <w:tc>
          <w:tcPr>
            <w:tcW w:w="3206" w:type="dxa"/>
            <w:hideMark/>
          </w:tcPr>
          <w:p w14:paraId="52E7894A" w14:textId="4E72C922" w:rsidR="00B679B0" w:rsidRPr="00F065D7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โอสถสภา เบฟเวอเรจ จำกัด </w:t>
            </w:r>
          </w:p>
        </w:tc>
        <w:tc>
          <w:tcPr>
            <w:tcW w:w="1654" w:type="dxa"/>
            <w:hideMark/>
          </w:tcPr>
          <w:p w14:paraId="178AC037" w14:textId="77777777" w:rsidR="00B679B0" w:rsidRPr="00F065D7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40FCB9C6" w14:textId="77777777" w:rsidR="00B679B0" w:rsidRPr="00F065D7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933" w:type="dxa"/>
          </w:tcPr>
          <w:p w14:paraId="3A6FB8D2" w14:textId="5B3A389C" w:rsidR="00B679B0" w:rsidRPr="00F065D7" w:rsidRDefault="00B679B0" w:rsidP="00B679B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6B122C99" w14:textId="243F3B7D" w:rsidR="00B679B0" w:rsidRPr="00F065D7" w:rsidRDefault="00B679B0" w:rsidP="00B679B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679B0" w:rsidRPr="00F065D7" w14:paraId="0C595E7C" w14:textId="77777777" w:rsidTr="008E037B">
        <w:trPr>
          <w:cantSplit/>
          <w:trHeight w:val="315"/>
        </w:trPr>
        <w:tc>
          <w:tcPr>
            <w:tcW w:w="3206" w:type="dxa"/>
            <w:hideMark/>
          </w:tcPr>
          <w:p w14:paraId="1AE4A441" w14:textId="77777777" w:rsidR="00B679B0" w:rsidRPr="00F065D7" w:rsidRDefault="00B679B0" w:rsidP="00B679B0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กรีนสวิลล์ จำกัด</w:t>
            </w:r>
          </w:p>
        </w:tc>
        <w:tc>
          <w:tcPr>
            <w:tcW w:w="1654" w:type="dxa"/>
            <w:hideMark/>
          </w:tcPr>
          <w:p w14:paraId="507E0CCE" w14:textId="77777777" w:rsidR="00B679B0" w:rsidRPr="00F065D7" w:rsidRDefault="00B679B0" w:rsidP="00B679B0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0EBE27B6" w14:textId="1A024B43" w:rsidR="00B679B0" w:rsidRPr="00F065D7" w:rsidRDefault="00B679B0" w:rsidP="00B679B0">
            <w:pPr>
              <w:pStyle w:val="NoSpacing"/>
              <w:spacing w:line="300" w:lineRule="exact"/>
              <w:ind w:left="211" w:hanging="21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ผลิตและจำหน่ายผลิตภัณฑ์ของใช้</w:t>
            </w:r>
            <w:r w:rsidRPr="00F065D7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ส่วนบุคคล</w:t>
            </w:r>
          </w:p>
        </w:tc>
        <w:tc>
          <w:tcPr>
            <w:tcW w:w="933" w:type="dxa"/>
          </w:tcPr>
          <w:p w14:paraId="300621AC" w14:textId="639A8CBD" w:rsidR="00B679B0" w:rsidRPr="00F065D7" w:rsidRDefault="00B679B0" w:rsidP="00B679B0">
            <w:pPr>
              <w:pStyle w:val="NoSpacing"/>
              <w:spacing w:line="300" w:lineRule="exact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764691EE" w14:textId="6A1B809C" w:rsidR="00B679B0" w:rsidRPr="00F065D7" w:rsidRDefault="00B679B0" w:rsidP="00B679B0">
            <w:pPr>
              <w:pStyle w:val="NoSpacing"/>
              <w:spacing w:line="300" w:lineRule="exact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679B0" w:rsidRPr="00F065D7" w14:paraId="4C458BB7" w14:textId="77777777" w:rsidTr="008E037B">
        <w:trPr>
          <w:cantSplit/>
          <w:trHeight w:val="325"/>
        </w:trPr>
        <w:tc>
          <w:tcPr>
            <w:tcW w:w="3206" w:type="dxa"/>
            <w:hideMark/>
          </w:tcPr>
          <w:p w14:paraId="5B8A7ACF" w14:textId="77777777" w:rsidR="00B679B0" w:rsidRPr="00F065D7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สยามกลาส อินดัสทรี จำกัด</w:t>
            </w:r>
          </w:p>
        </w:tc>
        <w:tc>
          <w:tcPr>
            <w:tcW w:w="1654" w:type="dxa"/>
            <w:hideMark/>
          </w:tcPr>
          <w:p w14:paraId="6A964724" w14:textId="77777777" w:rsidR="00B679B0" w:rsidRPr="00F065D7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22341828" w14:textId="77777777" w:rsidR="00B679B0" w:rsidRPr="00F065D7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ผลิตและจำหน่ายเครื่องแก้ว</w:t>
            </w:r>
          </w:p>
        </w:tc>
        <w:tc>
          <w:tcPr>
            <w:tcW w:w="933" w:type="dxa"/>
          </w:tcPr>
          <w:p w14:paraId="438F7579" w14:textId="3B162738" w:rsidR="00B679B0" w:rsidRPr="00F065D7" w:rsidRDefault="00B679B0" w:rsidP="00B679B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719A6C9C" w14:textId="3C65E008" w:rsidR="00B679B0" w:rsidRPr="00F065D7" w:rsidRDefault="00B679B0" w:rsidP="00B679B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679B0" w:rsidRPr="00F065D7" w14:paraId="25B1FC91" w14:textId="77777777" w:rsidTr="008E037B">
        <w:trPr>
          <w:cantSplit/>
          <w:trHeight w:val="315"/>
        </w:trPr>
        <w:tc>
          <w:tcPr>
            <w:tcW w:w="3206" w:type="dxa"/>
            <w:hideMark/>
          </w:tcPr>
          <w:p w14:paraId="230DCCD0" w14:textId="77777777" w:rsidR="00B679B0" w:rsidRPr="00F065D7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สยามกลาสอยุธยา จำกัด</w:t>
            </w:r>
          </w:p>
        </w:tc>
        <w:tc>
          <w:tcPr>
            <w:tcW w:w="1654" w:type="dxa"/>
            <w:hideMark/>
          </w:tcPr>
          <w:p w14:paraId="63771F87" w14:textId="77777777" w:rsidR="00B679B0" w:rsidRPr="00F065D7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6C016152" w14:textId="77777777" w:rsidR="00B679B0" w:rsidRPr="00F065D7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ผลิตและจำหน่ายเครื่องแก้ว</w:t>
            </w:r>
          </w:p>
        </w:tc>
        <w:tc>
          <w:tcPr>
            <w:tcW w:w="933" w:type="dxa"/>
          </w:tcPr>
          <w:p w14:paraId="0BFF7A7B" w14:textId="5BEB7326" w:rsidR="00B679B0" w:rsidRPr="00F065D7" w:rsidRDefault="00B679B0" w:rsidP="00B679B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630A858A" w14:textId="492E9DE5" w:rsidR="00B679B0" w:rsidRPr="00F065D7" w:rsidRDefault="00B679B0" w:rsidP="00B679B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679B0" w:rsidRPr="00F065D7" w14:paraId="5F5911ED" w14:textId="77777777" w:rsidTr="008E037B">
        <w:trPr>
          <w:cantSplit/>
          <w:trHeight w:val="315"/>
        </w:trPr>
        <w:tc>
          <w:tcPr>
            <w:tcW w:w="3206" w:type="dxa"/>
            <w:hideMark/>
          </w:tcPr>
          <w:p w14:paraId="3832FCB3" w14:textId="77777777" w:rsidR="00B679B0" w:rsidRPr="00F065D7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สยามคัลเล็ต จำกัด</w:t>
            </w:r>
          </w:p>
        </w:tc>
        <w:tc>
          <w:tcPr>
            <w:tcW w:w="1654" w:type="dxa"/>
            <w:hideMark/>
          </w:tcPr>
          <w:p w14:paraId="17153772" w14:textId="77777777" w:rsidR="00B679B0" w:rsidRPr="00F065D7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23FCD0C8" w14:textId="77777777" w:rsidR="00B679B0" w:rsidRPr="00F065D7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จำหน่ายเศษแก้ว</w:t>
            </w:r>
          </w:p>
        </w:tc>
        <w:tc>
          <w:tcPr>
            <w:tcW w:w="933" w:type="dxa"/>
          </w:tcPr>
          <w:p w14:paraId="34E23D42" w14:textId="72AD508B" w:rsidR="00B679B0" w:rsidRPr="00F065D7" w:rsidRDefault="00B679B0" w:rsidP="00B679B0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  <w:tc>
          <w:tcPr>
            <w:tcW w:w="943" w:type="dxa"/>
            <w:gridSpan w:val="2"/>
          </w:tcPr>
          <w:p w14:paraId="6654D415" w14:textId="0E2E93F3" w:rsidR="00B679B0" w:rsidRPr="00F065D7" w:rsidRDefault="00B679B0" w:rsidP="00B679B0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</w:tr>
      <w:tr w:rsidR="00B679B0" w:rsidRPr="00F065D7" w14:paraId="7B31C711" w14:textId="77777777" w:rsidTr="008E037B">
        <w:trPr>
          <w:cantSplit/>
          <w:trHeight w:val="330"/>
        </w:trPr>
        <w:tc>
          <w:tcPr>
            <w:tcW w:w="3206" w:type="dxa"/>
            <w:hideMark/>
          </w:tcPr>
          <w:p w14:paraId="7711AB4D" w14:textId="77777777" w:rsidR="00B679B0" w:rsidRPr="00F065D7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เอสเอสบี เอ็นเตอร์ไพรซ์ จำกัด</w:t>
            </w:r>
          </w:p>
        </w:tc>
        <w:tc>
          <w:tcPr>
            <w:tcW w:w="1654" w:type="dxa"/>
            <w:hideMark/>
          </w:tcPr>
          <w:p w14:paraId="7BE5B2FD" w14:textId="77777777" w:rsidR="00B679B0" w:rsidRPr="00F065D7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3610843B" w14:textId="6D66FE83" w:rsidR="00B679B0" w:rsidRPr="00523156" w:rsidRDefault="00B679B0" w:rsidP="00B679B0">
            <w:pPr>
              <w:pStyle w:val="NoSpacing"/>
              <w:ind w:left="210" w:hanging="2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23156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33" w:type="dxa"/>
          </w:tcPr>
          <w:p w14:paraId="32AD89B3" w14:textId="7DF7D93B" w:rsidR="00B679B0" w:rsidRPr="00F065D7" w:rsidRDefault="00B679B0" w:rsidP="00B679B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46886FB2" w14:textId="189D8701" w:rsidR="00B679B0" w:rsidRPr="00F065D7" w:rsidRDefault="00B679B0" w:rsidP="00B679B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679B0" w:rsidRPr="00F065D7" w14:paraId="788FBB46" w14:textId="77777777" w:rsidTr="008E037B">
        <w:trPr>
          <w:cantSplit/>
          <w:trHeight w:val="315"/>
        </w:trPr>
        <w:tc>
          <w:tcPr>
            <w:tcW w:w="3206" w:type="dxa"/>
            <w:hideMark/>
          </w:tcPr>
          <w:p w14:paraId="166C2D38" w14:textId="77777777" w:rsidR="00B679B0" w:rsidRPr="00F065D7" w:rsidRDefault="00B679B0" w:rsidP="00B679B0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โอสถสภา อินโนเวชั่น เซ็นเตอร์ จำกัด           </w:t>
            </w:r>
          </w:p>
        </w:tc>
        <w:tc>
          <w:tcPr>
            <w:tcW w:w="1654" w:type="dxa"/>
            <w:hideMark/>
          </w:tcPr>
          <w:p w14:paraId="4F0F6D99" w14:textId="77777777" w:rsidR="00B679B0" w:rsidRPr="00F065D7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1DEC5F86" w14:textId="77777777" w:rsidR="00B679B0" w:rsidRPr="00F065D7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วิจัยและพัฒนา</w:t>
            </w:r>
          </w:p>
        </w:tc>
        <w:tc>
          <w:tcPr>
            <w:tcW w:w="933" w:type="dxa"/>
          </w:tcPr>
          <w:p w14:paraId="10196276" w14:textId="2855ACA3" w:rsidR="00B679B0" w:rsidRPr="00F065D7" w:rsidRDefault="00B679B0" w:rsidP="00B679B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38E306FC" w14:textId="72E23476" w:rsidR="00B679B0" w:rsidRPr="00F065D7" w:rsidRDefault="00B679B0" w:rsidP="00B679B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679B0" w:rsidRPr="00F065D7" w14:paraId="61972D2F" w14:textId="77777777" w:rsidTr="008E037B">
        <w:trPr>
          <w:cantSplit/>
          <w:trHeight w:val="315"/>
        </w:trPr>
        <w:tc>
          <w:tcPr>
            <w:tcW w:w="3206" w:type="dxa"/>
            <w:hideMark/>
          </w:tcPr>
          <w:p w14:paraId="1F95A8E8" w14:textId="77777777" w:rsidR="00B679B0" w:rsidRPr="00F065D7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โอสถสภา แดรี่ จำกัด</w:t>
            </w:r>
          </w:p>
        </w:tc>
        <w:tc>
          <w:tcPr>
            <w:tcW w:w="1654" w:type="dxa"/>
            <w:hideMark/>
          </w:tcPr>
          <w:p w14:paraId="4B7D9449" w14:textId="77777777" w:rsidR="00B679B0" w:rsidRPr="00F065D7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2BAEA3B7" w14:textId="77777777" w:rsidR="00B679B0" w:rsidRPr="00F065D7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33" w:type="dxa"/>
          </w:tcPr>
          <w:p w14:paraId="65CB6C3C" w14:textId="79CCBAF5" w:rsidR="00B679B0" w:rsidRPr="00F065D7" w:rsidRDefault="00B679B0" w:rsidP="00B679B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480421F2" w14:textId="1D78D450" w:rsidR="00B679B0" w:rsidRPr="00F065D7" w:rsidRDefault="00B679B0" w:rsidP="00B679B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679B0" w:rsidRPr="00F065D7" w14:paraId="74D36B4A" w14:textId="77777777" w:rsidTr="008E037B">
        <w:trPr>
          <w:cantSplit/>
          <w:trHeight w:val="315"/>
        </w:trPr>
        <w:tc>
          <w:tcPr>
            <w:tcW w:w="3206" w:type="dxa"/>
            <w:hideMark/>
          </w:tcPr>
          <w:p w14:paraId="7FAD4FF8" w14:textId="77777777" w:rsidR="00B679B0" w:rsidRPr="00F065D7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โอสถสภา เอ็นเตอร์ไพรซ์ จำกัด</w:t>
            </w:r>
          </w:p>
        </w:tc>
        <w:tc>
          <w:tcPr>
            <w:tcW w:w="1654" w:type="dxa"/>
            <w:hideMark/>
          </w:tcPr>
          <w:p w14:paraId="36E1CC83" w14:textId="77777777" w:rsidR="00B679B0" w:rsidRPr="00F065D7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0F6F9B54" w14:textId="77777777" w:rsidR="00B679B0" w:rsidRPr="00F065D7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33" w:type="dxa"/>
          </w:tcPr>
          <w:p w14:paraId="47A6A1E8" w14:textId="3E2D4FBA" w:rsidR="00B679B0" w:rsidRPr="00F065D7" w:rsidRDefault="00B679B0" w:rsidP="00B679B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5E9E2A8E" w14:textId="3340D8C4" w:rsidR="00B679B0" w:rsidRPr="00F065D7" w:rsidRDefault="00B679B0" w:rsidP="00B679B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679B0" w:rsidRPr="00F065D7" w14:paraId="5E5145AE" w14:textId="77777777" w:rsidTr="008E037B">
        <w:trPr>
          <w:cantSplit/>
          <w:trHeight w:val="315"/>
        </w:trPr>
        <w:tc>
          <w:tcPr>
            <w:tcW w:w="3206" w:type="dxa"/>
            <w:hideMark/>
          </w:tcPr>
          <w:p w14:paraId="6DC7F0B0" w14:textId="77777777" w:rsidR="00B679B0" w:rsidRPr="00F065D7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OSOTSPA USA, INC.</w:t>
            </w:r>
          </w:p>
        </w:tc>
        <w:tc>
          <w:tcPr>
            <w:tcW w:w="1654" w:type="dxa"/>
            <w:hideMark/>
          </w:tcPr>
          <w:p w14:paraId="2A69850D" w14:textId="77777777" w:rsidR="00B679B0" w:rsidRPr="00F065D7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709" w:type="dxa"/>
            <w:hideMark/>
          </w:tcPr>
          <w:p w14:paraId="2D2219F7" w14:textId="77777777" w:rsidR="00B679B0" w:rsidRPr="00F065D7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ให้บริการการตลาด</w:t>
            </w:r>
          </w:p>
        </w:tc>
        <w:tc>
          <w:tcPr>
            <w:tcW w:w="933" w:type="dxa"/>
          </w:tcPr>
          <w:p w14:paraId="104AF532" w14:textId="6B585CD2" w:rsidR="00B679B0" w:rsidRPr="00F065D7" w:rsidRDefault="00B679B0" w:rsidP="00B679B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26AD3830" w14:textId="786DD357" w:rsidR="00B679B0" w:rsidRPr="00F065D7" w:rsidRDefault="00B679B0" w:rsidP="00B679B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679B0" w:rsidRPr="00F065D7" w14:paraId="72D21957" w14:textId="77777777" w:rsidTr="008E037B">
        <w:trPr>
          <w:cantSplit/>
          <w:trHeight w:val="647"/>
        </w:trPr>
        <w:tc>
          <w:tcPr>
            <w:tcW w:w="3206" w:type="dxa"/>
            <w:hideMark/>
          </w:tcPr>
          <w:p w14:paraId="6EEAFF8C" w14:textId="77777777" w:rsidR="00B679B0" w:rsidRPr="00F065D7" w:rsidRDefault="00B679B0" w:rsidP="00B679B0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OSOTSPA LOI HEIN COMPANY LIMITED</w:t>
            </w:r>
          </w:p>
        </w:tc>
        <w:tc>
          <w:tcPr>
            <w:tcW w:w="1654" w:type="dxa"/>
            <w:hideMark/>
          </w:tcPr>
          <w:p w14:paraId="485A87CF" w14:textId="77777777" w:rsidR="00B679B0" w:rsidRPr="00F065D7" w:rsidRDefault="00B679B0" w:rsidP="00B679B0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bookmarkStart w:id="1" w:name="_Hlk46815095"/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สาธารณรัฐแห่ง</w:t>
            </w:r>
          </w:p>
          <w:p w14:paraId="5418E40B" w14:textId="77777777" w:rsidR="00B679B0" w:rsidRPr="00F065D7" w:rsidRDefault="00B679B0" w:rsidP="00B679B0">
            <w:pPr>
              <w:pStyle w:val="NoSpacing"/>
              <w:spacing w:line="300" w:lineRule="exact"/>
              <w:ind w:firstLine="214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สหภาพเมียนมาร์</w:t>
            </w:r>
            <w:bookmarkEnd w:id="1"/>
          </w:p>
        </w:tc>
        <w:tc>
          <w:tcPr>
            <w:tcW w:w="2709" w:type="dxa"/>
            <w:hideMark/>
          </w:tcPr>
          <w:p w14:paraId="59F15DA6" w14:textId="77777777" w:rsidR="00B679B0" w:rsidRPr="00F065D7" w:rsidRDefault="00B679B0" w:rsidP="00B679B0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ค้าปลีกและค้าส่งเครื่องดื่ม</w:t>
            </w:r>
          </w:p>
        </w:tc>
        <w:tc>
          <w:tcPr>
            <w:tcW w:w="933" w:type="dxa"/>
          </w:tcPr>
          <w:p w14:paraId="1BA2997A" w14:textId="37EDE4B8" w:rsidR="00B679B0" w:rsidRPr="00F065D7" w:rsidRDefault="00B679B0" w:rsidP="00B679B0">
            <w:pPr>
              <w:pStyle w:val="NoSpacing"/>
              <w:spacing w:line="300" w:lineRule="exact"/>
              <w:ind w:right="-3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D149E7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43" w:type="dxa"/>
            <w:gridSpan w:val="2"/>
          </w:tcPr>
          <w:p w14:paraId="47E68D93" w14:textId="13E23B17" w:rsidR="00B679B0" w:rsidRPr="00F065D7" w:rsidRDefault="00B679B0" w:rsidP="00B679B0">
            <w:pPr>
              <w:pStyle w:val="NoSpacing"/>
              <w:spacing w:line="300" w:lineRule="exact"/>
              <w:ind w:right="-3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D149E7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B679B0" w:rsidRPr="00F065D7" w14:paraId="62ACC37E" w14:textId="77777777" w:rsidTr="008E037B">
        <w:trPr>
          <w:cantSplit/>
          <w:trHeight w:val="317"/>
        </w:trPr>
        <w:tc>
          <w:tcPr>
            <w:tcW w:w="3206" w:type="dxa"/>
          </w:tcPr>
          <w:p w14:paraId="61BDB1DB" w14:textId="109D923E" w:rsidR="00B679B0" w:rsidRPr="00F065D7" w:rsidRDefault="00B679B0" w:rsidP="00B679B0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PT. M-</w:t>
            </w:r>
            <w:r w:rsidRPr="00D149E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150</w:t>
            </w:r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 INDONESIA</w:t>
            </w:r>
          </w:p>
        </w:tc>
        <w:tc>
          <w:tcPr>
            <w:tcW w:w="1654" w:type="dxa"/>
          </w:tcPr>
          <w:p w14:paraId="455D0C67" w14:textId="0FCEFF7C" w:rsidR="00B679B0" w:rsidRPr="00F065D7" w:rsidRDefault="00B679B0" w:rsidP="00B679B0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อินโดนีเซีย</w:t>
            </w:r>
          </w:p>
        </w:tc>
        <w:tc>
          <w:tcPr>
            <w:tcW w:w="2709" w:type="dxa"/>
          </w:tcPr>
          <w:p w14:paraId="1DB1B033" w14:textId="132BE083" w:rsidR="00B679B0" w:rsidRPr="00F065D7" w:rsidRDefault="00B679B0" w:rsidP="00B679B0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นำเข้าและจัดจำหน่ายเครื่องดื่ม</w:t>
            </w:r>
          </w:p>
        </w:tc>
        <w:tc>
          <w:tcPr>
            <w:tcW w:w="933" w:type="dxa"/>
          </w:tcPr>
          <w:p w14:paraId="44C153C4" w14:textId="3847ED06" w:rsidR="00B679B0" w:rsidRPr="009F3238" w:rsidRDefault="00B679B0" w:rsidP="00B679B0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47B76BBB" w14:textId="5635D3E9" w:rsidR="00B679B0" w:rsidRPr="009F3238" w:rsidRDefault="00B679B0" w:rsidP="00B679B0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679B0" w:rsidRPr="00F065D7" w14:paraId="05F0D196" w14:textId="77777777" w:rsidTr="008E037B">
        <w:trPr>
          <w:cantSplit/>
          <w:trHeight w:val="317"/>
        </w:trPr>
        <w:tc>
          <w:tcPr>
            <w:tcW w:w="3206" w:type="dxa"/>
          </w:tcPr>
          <w:p w14:paraId="2C02C144" w14:textId="1D87FE2C" w:rsidR="00B679B0" w:rsidRPr="003D6BB2" w:rsidRDefault="00B679B0" w:rsidP="00B679B0">
            <w:pPr>
              <w:pStyle w:val="NoSpacing"/>
              <w:spacing w:line="300" w:lineRule="exact"/>
              <w:rPr>
                <w:rFonts w:asciiTheme="majorBidi" w:hAnsiTheme="majorBidi"/>
                <w:sz w:val="24"/>
                <w:szCs w:val="24"/>
              </w:rPr>
            </w:pPr>
            <w:r w:rsidRPr="00F065D7">
              <w:rPr>
                <w:rFonts w:asciiTheme="majorBidi" w:hAnsiTheme="majorBidi"/>
                <w:sz w:val="24"/>
                <w:szCs w:val="24"/>
                <w:cs/>
              </w:rPr>
              <w:t>บริษัท สยาม เบฟ แมนูแฟคเจอริ่ง จำกัด</w:t>
            </w:r>
          </w:p>
        </w:tc>
        <w:tc>
          <w:tcPr>
            <w:tcW w:w="1654" w:type="dxa"/>
          </w:tcPr>
          <w:p w14:paraId="00BD08FA" w14:textId="5718502D" w:rsidR="00B679B0" w:rsidRPr="00F065D7" w:rsidRDefault="00B679B0" w:rsidP="00B679B0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</w:tcPr>
          <w:p w14:paraId="6F0E05EE" w14:textId="5AC8B5F9" w:rsidR="00B679B0" w:rsidRPr="00F065D7" w:rsidRDefault="00B679B0" w:rsidP="00B679B0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/>
                <w:sz w:val="24"/>
                <w:szCs w:val="24"/>
                <w:cs/>
              </w:rPr>
              <w:t>ผลิตและจัดจำหน่ายเครื่องดื่ม</w:t>
            </w:r>
          </w:p>
        </w:tc>
        <w:tc>
          <w:tcPr>
            <w:tcW w:w="933" w:type="dxa"/>
          </w:tcPr>
          <w:p w14:paraId="080674A0" w14:textId="3A5CDDD1" w:rsidR="00B679B0" w:rsidRPr="00F065D7" w:rsidRDefault="00B679B0" w:rsidP="00B679B0">
            <w:pPr>
              <w:pStyle w:val="NoSpacing"/>
              <w:spacing w:line="300" w:lineRule="exact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7AB4D232" w14:textId="198875A0" w:rsidR="00B679B0" w:rsidRPr="00F065D7" w:rsidRDefault="00B679B0" w:rsidP="00B679B0">
            <w:pPr>
              <w:pStyle w:val="NoSpacing"/>
              <w:spacing w:line="300" w:lineRule="exact"/>
              <w:ind w:right="-22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679B0" w:rsidRPr="00F065D7" w14:paraId="24E531F3" w14:textId="77777777" w:rsidTr="008E037B">
        <w:trPr>
          <w:cantSplit/>
          <w:trHeight w:val="317"/>
        </w:trPr>
        <w:tc>
          <w:tcPr>
            <w:tcW w:w="3206" w:type="dxa"/>
            <w:hideMark/>
          </w:tcPr>
          <w:p w14:paraId="4D19E62F" w14:textId="77777777" w:rsidR="00B679B0" w:rsidRPr="00F065D7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โอสถสภา ลอยเฮง (ประเทศไทย) จำกัด</w:t>
            </w:r>
          </w:p>
        </w:tc>
        <w:tc>
          <w:tcPr>
            <w:tcW w:w="1654" w:type="dxa"/>
            <w:hideMark/>
          </w:tcPr>
          <w:p w14:paraId="75A073CF" w14:textId="77777777" w:rsidR="00B679B0" w:rsidRPr="00F065D7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2787CB21" w14:textId="77777777" w:rsidR="00B679B0" w:rsidRPr="00F065D7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3" w:type="dxa"/>
          </w:tcPr>
          <w:p w14:paraId="1F887F71" w14:textId="17B65E37" w:rsidR="00B679B0" w:rsidRPr="00F065D7" w:rsidRDefault="00B679B0" w:rsidP="00B679B0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  <w:tc>
          <w:tcPr>
            <w:tcW w:w="943" w:type="dxa"/>
            <w:gridSpan w:val="2"/>
          </w:tcPr>
          <w:p w14:paraId="528DCC58" w14:textId="5D076898" w:rsidR="00B679B0" w:rsidRPr="00F065D7" w:rsidRDefault="00B679B0" w:rsidP="00B679B0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</w:tr>
      <w:tr w:rsidR="00B679B0" w:rsidRPr="00F065D7" w14:paraId="15D79527" w14:textId="77777777" w:rsidTr="008E037B">
        <w:trPr>
          <w:cantSplit/>
          <w:trHeight w:val="330"/>
        </w:trPr>
        <w:tc>
          <w:tcPr>
            <w:tcW w:w="3206" w:type="dxa"/>
            <w:hideMark/>
          </w:tcPr>
          <w:p w14:paraId="25D295EE" w14:textId="77777777" w:rsidR="00B679B0" w:rsidRPr="00F065D7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Myanmar Osotspa Company Limited</w:t>
            </w:r>
          </w:p>
        </w:tc>
        <w:tc>
          <w:tcPr>
            <w:tcW w:w="1654" w:type="dxa"/>
            <w:hideMark/>
          </w:tcPr>
          <w:p w14:paraId="1ACE9F02" w14:textId="77777777" w:rsidR="00B679B0" w:rsidRPr="00F065D7" w:rsidRDefault="00B679B0" w:rsidP="00B679B0">
            <w:pPr>
              <w:pStyle w:val="NoSpacing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สาธารณรัฐแห่ง</w:t>
            </w:r>
          </w:p>
          <w:p w14:paraId="03B6D783" w14:textId="77777777" w:rsidR="00B679B0" w:rsidRPr="00F065D7" w:rsidRDefault="00B679B0" w:rsidP="00B679B0">
            <w:pPr>
              <w:pStyle w:val="NoSpacing"/>
              <w:spacing w:line="280" w:lineRule="exact"/>
              <w:ind w:firstLine="214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709" w:type="dxa"/>
            <w:hideMark/>
          </w:tcPr>
          <w:p w14:paraId="18767085" w14:textId="77777777" w:rsidR="00B679B0" w:rsidRPr="00F065D7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3" w:type="dxa"/>
          </w:tcPr>
          <w:p w14:paraId="12C74D13" w14:textId="4A491BCD" w:rsidR="00B679B0" w:rsidRPr="00F065D7" w:rsidRDefault="00B679B0" w:rsidP="00B679B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02E49292" w14:textId="63C5EFD1" w:rsidR="00B679B0" w:rsidRPr="00F065D7" w:rsidRDefault="00B679B0" w:rsidP="00B679B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679B0" w:rsidRPr="00F065D7" w14:paraId="5BF5F755" w14:textId="77777777" w:rsidTr="008E037B">
        <w:trPr>
          <w:cantSplit/>
          <w:trHeight w:val="317"/>
        </w:trPr>
        <w:tc>
          <w:tcPr>
            <w:tcW w:w="3206" w:type="dxa"/>
            <w:hideMark/>
          </w:tcPr>
          <w:p w14:paraId="2ECC2104" w14:textId="77777777" w:rsidR="00B679B0" w:rsidRPr="00C5083C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Osotspa Europe Limited</w:t>
            </w:r>
          </w:p>
        </w:tc>
        <w:tc>
          <w:tcPr>
            <w:tcW w:w="1654" w:type="dxa"/>
            <w:hideMark/>
          </w:tcPr>
          <w:p w14:paraId="681B6055" w14:textId="77777777" w:rsidR="00B679B0" w:rsidRPr="00F065D7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ไซปรัส</w:t>
            </w:r>
          </w:p>
        </w:tc>
        <w:tc>
          <w:tcPr>
            <w:tcW w:w="2709" w:type="dxa"/>
            <w:hideMark/>
          </w:tcPr>
          <w:p w14:paraId="7D4B7A76" w14:textId="77777777" w:rsidR="00B679B0" w:rsidRPr="00F065D7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3" w:type="dxa"/>
          </w:tcPr>
          <w:p w14:paraId="53A5FC0C" w14:textId="71BC6DAC" w:rsidR="00B679B0" w:rsidRPr="00F065D7" w:rsidRDefault="00B679B0" w:rsidP="00B679B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21C349E1" w14:textId="3B837775" w:rsidR="00B679B0" w:rsidRPr="00F065D7" w:rsidRDefault="00B679B0" w:rsidP="00B679B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679B0" w:rsidRPr="00006EF1" w14:paraId="4812B1D1" w14:textId="77777777" w:rsidTr="008E037B">
        <w:trPr>
          <w:cantSplit/>
          <w:trHeight w:val="140"/>
        </w:trPr>
        <w:tc>
          <w:tcPr>
            <w:tcW w:w="3206" w:type="dxa"/>
          </w:tcPr>
          <w:p w14:paraId="0F8F069E" w14:textId="77777777" w:rsidR="00B679B0" w:rsidRPr="00CF5084" w:rsidRDefault="00B679B0" w:rsidP="00B679B0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4" w:type="dxa"/>
          </w:tcPr>
          <w:p w14:paraId="7CFD85CE" w14:textId="77777777" w:rsidR="00B679B0" w:rsidRPr="00CF5084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250328B2" w14:textId="77777777" w:rsidR="00B679B0" w:rsidRPr="00CF5084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3" w:type="dxa"/>
          </w:tcPr>
          <w:p w14:paraId="053D0E0F" w14:textId="77777777" w:rsidR="00B679B0" w:rsidRPr="00CF5084" w:rsidRDefault="00B679B0" w:rsidP="00B679B0">
            <w:pPr>
              <w:pStyle w:val="acctfourfigures"/>
              <w:tabs>
                <w:tab w:val="decimal" w:pos="488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43" w:type="dxa"/>
            <w:gridSpan w:val="2"/>
          </w:tcPr>
          <w:p w14:paraId="1250FD50" w14:textId="77777777" w:rsidR="00B679B0" w:rsidRPr="00CF5084" w:rsidRDefault="00B679B0" w:rsidP="00B679B0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679B0" w:rsidRPr="00006EF1" w14:paraId="4A9535D5" w14:textId="77777777" w:rsidTr="008E037B">
        <w:trPr>
          <w:cantSplit/>
          <w:trHeight w:val="140"/>
        </w:trPr>
        <w:tc>
          <w:tcPr>
            <w:tcW w:w="3206" w:type="dxa"/>
          </w:tcPr>
          <w:p w14:paraId="489B1E77" w14:textId="77777777" w:rsidR="00B679B0" w:rsidRPr="00CF5084" w:rsidRDefault="00B679B0" w:rsidP="00B679B0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4" w:type="dxa"/>
          </w:tcPr>
          <w:p w14:paraId="01916318" w14:textId="77777777" w:rsidR="00B679B0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A601D02" w14:textId="77777777" w:rsidR="00293FB4" w:rsidRDefault="00293FB4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223733" w14:textId="77777777" w:rsidR="00293FB4" w:rsidRDefault="00293FB4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FDAE36" w14:textId="77777777" w:rsidR="00293FB4" w:rsidRDefault="00293FB4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895138" w14:textId="77777777" w:rsidR="00293FB4" w:rsidRDefault="00293FB4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82F167" w14:textId="77777777" w:rsidR="00293FB4" w:rsidRDefault="00293FB4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745BBE" w14:textId="77777777" w:rsidR="00293FB4" w:rsidRDefault="00293FB4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D0DC08" w14:textId="77777777" w:rsidR="00293FB4" w:rsidRDefault="00293FB4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F8C31D" w14:textId="77777777" w:rsidR="00293FB4" w:rsidRDefault="00293FB4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93B8A9" w14:textId="77777777" w:rsidR="00293FB4" w:rsidRDefault="00293FB4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EC8544" w14:textId="321FEE9B" w:rsidR="00293FB4" w:rsidRPr="00CF5084" w:rsidRDefault="00293FB4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69C1207F" w14:textId="77777777" w:rsidR="00B679B0" w:rsidRPr="00CF5084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3" w:type="dxa"/>
          </w:tcPr>
          <w:p w14:paraId="31089B15" w14:textId="77777777" w:rsidR="00B679B0" w:rsidRPr="00CF5084" w:rsidRDefault="00B679B0" w:rsidP="00B679B0">
            <w:pPr>
              <w:pStyle w:val="acctfourfigures"/>
              <w:tabs>
                <w:tab w:val="decimal" w:pos="488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43" w:type="dxa"/>
            <w:gridSpan w:val="2"/>
          </w:tcPr>
          <w:p w14:paraId="3232312C" w14:textId="77777777" w:rsidR="00B679B0" w:rsidRPr="00CF5084" w:rsidRDefault="00B679B0" w:rsidP="00B679B0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574D2" w:rsidRPr="00006EF1" w14:paraId="71E94F62" w14:textId="77777777" w:rsidTr="008E037B">
        <w:trPr>
          <w:cantSplit/>
          <w:trHeight w:val="140"/>
        </w:trPr>
        <w:tc>
          <w:tcPr>
            <w:tcW w:w="3206" w:type="dxa"/>
          </w:tcPr>
          <w:p w14:paraId="4D23EA41" w14:textId="77777777" w:rsidR="003574D2" w:rsidRPr="00CF5084" w:rsidRDefault="003574D2" w:rsidP="00B679B0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4" w:type="dxa"/>
          </w:tcPr>
          <w:p w14:paraId="75DEA164" w14:textId="77777777" w:rsidR="003574D2" w:rsidRDefault="003574D2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9" w:type="dxa"/>
          </w:tcPr>
          <w:p w14:paraId="78E27B1A" w14:textId="77777777" w:rsidR="003574D2" w:rsidRPr="00CF5084" w:rsidRDefault="003574D2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3" w:type="dxa"/>
          </w:tcPr>
          <w:p w14:paraId="2399855D" w14:textId="77777777" w:rsidR="003574D2" w:rsidRPr="00CF5084" w:rsidRDefault="003574D2" w:rsidP="00B679B0">
            <w:pPr>
              <w:pStyle w:val="acctfourfigures"/>
              <w:tabs>
                <w:tab w:val="decimal" w:pos="488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43" w:type="dxa"/>
            <w:gridSpan w:val="2"/>
          </w:tcPr>
          <w:p w14:paraId="539E106F" w14:textId="77777777" w:rsidR="003574D2" w:rsidRPr="00CF5084" w:rsidRDefault="003574D2" w:rsidP="00B679B0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679B0" w:rsidRPr="00F065D7" w14:paraId="78E52AFC" w14:textId="77777777" w:rsidTr="008E037B">
        <w:trPr>
          <w:cantSplit/>
          <w:trHeight w:val="90"/>
        </w:trPr>
        <w:tc>
          <w:tcPr>
            <w:tcW w:w="3206" w:type="dxa"/>
            <w:hideMark/>
          </w:tcPr>
          <w:p w14:paraId="2255B556" w14:textId="1B5F0D7E" w:rsidR="00B679B0" w:rsidRPr="00F065D7" w:rsidRDefault="00B679B0" w:rsidP="00B679B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lastRenderedPageBreak/>
              <w:t>บริษัทย่อยและบริษัทย่อยทางอ้อม</w:t>
            </w:r>
          </w:p>
        </w:tc>
        <w:tc>
          <w:tcPr>
            <w:tcW w:w="1654" w:type="dxa"/>
            <w:hideMark/>
          </w:tcPr>
          <w:p w14:paraId="4D1A729E" w14:textId="77777777" w:rsidR="00B679B0" w:rsidRPr="00F065D7" w:rsidRDefault="00B679B0" w:rsidP="00B679B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ประเทศที่ดำเนินธุรกิจ</w:t>
            </w:r>
          </w:p>
        </w:tc>
        <w:tc>
          <w:tcPr>
            <w:tcW w:w="2709" w:type="dxa"/>
            <w:hideMark/>
          </w:tcPr>
          <w:p w14:paraId="0AABF117" w14:textId="77777777" w:rsidR="00B679B0" w:rsidRPr="00F065D7" w:rsidRDefault="00B679B0" w:rsidP="00B679B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876" w:type="dxa"/>
            <w:gridSpan w:val="3"/>
            <w:hideMark/>
          </w:tcPr>
          <w:p w14:paraId="014CC318" w14:textId="77777777" w:rsidR="00B679B0" w:rsidRPr="00200FE1" w:rsidRDefault="00B679B0" w:rsidP="00B679B0">
            <w:pPr>
              <w:pStyle w:val="acctfourfigures"/>
              <w:tabs>
                <w:tab w:val="left" w:pos="720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</w:tr>
      <w:tr w:rsidR="00B679B0" w:rsidRPr="00F065D7" w14:paraId="21828ACD" w14:textId="77777777" w:rsidTr="008E037B">
        <w:trPr>
          <w:cantSplit/>
          <w:trHeight w:val="163"/>
        </w:trPr>
        <w:tc>
          <w:tcPr>
            <w:tcW w:w="3206" w:type="dxa"/>
          </w:tcPr>
          <w:p w14:paraId="0AAEF964" w14:textId="77777777" w:rsidR="00B679B0" w:rsidRPr="00F065D7" w:rsidRDefault="00B679B0" w:rsidP="00B679B0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54" w:type="dxa"/>
          </w:tcPr>
          <w:p w14:paraId="75A2294C" w14:textId="77777777" w:rsidR="00B679B0" w:rsidRPr="00F065D7" w:rsidRDefault="00B679B0" w:rsidP="00B679B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69173CBF" w14:textId="77777777" w:rsidR="00B679B0" w:rsidRPr="00F065D7" w:rsidRDefault="00B679B0" w:rsidP="00B679B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3" w:type="dxa"/>
            <w:vAlign w:val="bottom"/>
            <w:hideMark/>
          </w:tcPr>
          <w:p w14:paraId="3B825A35" w14:textId="5963BD74" w:rsidR="00B679B0" w:rsidRPr="00F065D7" w:rsidRDefault="00B679B0" w:rsidP="00B679B0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E020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  <w:r w:rsidR="00E02082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943" w:type="dxa"/>
            <w:gridSpan w:val="2"/>
            <w:vAlign w:val="bottom"/>
            <w:hideMark/>
          </w:tcPr>
          <w:p w14:paraId="12CB6F89" w14:textId="77777777" w:rsidR="00B679B0" w:rsidRPr="00F065D7" w:rsidRDefault="00B679B0" w:rsidP="00B679B0">
            <w:pPr>
              <w:rPr>
                <w:spacing w:val="-8"/>
                <w:sz w:val="24"/>
                <w:szCs w:val="24"/>
                <w:cs/>
              </w:rPr>
            </w:pPr>
            <w:r w:rsidRPr="00D149E7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31</w:t>
            </w:r>
            <w:r w:rsidRPr="00F065D7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 xml:space="preserve"> </w:t>
            </w:r>
            <w:r w:rsidRPr="00F065D7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B679B0" w:rsidRPr="00F065D7" w14:paraId="0226954C" w14:textId="77777777" w:rsidTr="008E037B">
        <w:trPr>
          <w:cantSplit/>
          <w:trHeight w:val="163"/>
        </w:trPr>
        <w:tc>
          <w:tcPr>
            <w:tcW w:w="3206" w:type="dxa"/>
          </w:tcPr>
          <w:p w14:paraId="28139E82" w14:textId="77777777" w:rsidR="00B679B0" w:rsidRPr="00F065D7" w:rsidRDefault="00B679B0" w:rsidP="00B679B0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54" w:type="dxa"/>
          </w:tcPr>
          <w:p w14:paraId="13B4B85F" w14:textId="77777777" w:rsidR="00B679B0" w:rsidRPr="00F065D7" w:rsidRDefault="00B679B0" w:rsidP="00B679B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1711D182" w14:textId="77777777" w:rsidR="00B679B0" w:rsidRPr="00F065D7" w:rsidRDefault="00B679B0" w:rsidP="00B679B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3" w:type="dxa"/>
            <w:vAlign w:val="bottom"/>
            <w:hideMark/>
          </w:tcPr>
          <w:p w14:paraId="219F1629" w14:textId="4618EABF" w:rsidR="00B679B0" w:rsidRPr="00F065D7" w:rsidRDefault="00B679B0" w:rsidP="00B679B0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E020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943" w:type="dxa"/>
            <w:gridSpan w:val="2"/>
            <w:vAlign w:val="bottom"/>
            <w:hideMark/>
          </w:tcPr>
          <w:p w14:paraId="6F21E3A1" w14:textId="22CAB023" w:rsidR="00B679B0" w:rsidRPr="00F065D7" w:rsidRDefault="00B679B0" w:rsidP="00B679B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E020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</w:tr>
      <w:tr w:rsidR="00B679B0" w:rsidRPr="00F065D7" w14:paraId="7613D6A9" w14:textId="77777777" w:rsidTr="008E037B">
        <w:trPr>
          <w:cantSplit/>
          <w:trHeight w:val="70"/>
        </w:trPr>
        <w:tc>
          <w:tcPr>
            <w:tcW w:w="3206" w:type="dxa"/>
          </w:tcPr>
          <w:p w14:paraId="1D3A3730" w14:textId="77777777" w:rsidR="00B679B0" w:rsidRPr="00F065D7" w:rsidRDefault="00B679B0" w:rsidP="00B679B0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54" w:type="dxa"/>
          </w:tcPr>
          <w:p w14:paraId="5D63F738" w14:textId="77777777" w:rsidR="00B679B0" w:rsidRPr="00F065D7" w:rsidRDefault="00B679B0" w:rsidP="00B679B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5F0FF476" w14:textId="77777777" w:rsidR="00B679B0" w:rsidRPr="00F065D7" w:rsidRDefault="00B679B0" w:rsidP="00B679B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76" w:type="dxa"/>
            <w:gridSpan w:val="3"/>
            <w:vAlign w:val="bottom"/>
          </w:tcPr>
          <w:p w14:paraId="022239E6" w14:textId="77777777" w:rsidR="00B679B0" w:rsidRPr="00FD6C5D" w:rsidRDefault="00B679B0" w:rsidP="00B679B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65D7">
              <w:rPr>
                <w:rFonts w:asciiTheme="majorBidi" w:hAnsiTheme="majorBidi" w:cstheme="majorBidi" w:hint="cs"/>
                <w:i/>
                <w:iCs/>
                <w:sz w:val="24"/>
                <w:szCs w:val="24"/>
              </w:rPr>
              <w:t>(</w:t>
            </w:r>
            <w:r w:rsidRPr="00F065D7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ร้อยละ)</w:t>
            </w:r>
          </w:p>
        </w:tc>
      </w:tr>
      <w:tr w:rsidR="00B679B0" w:rsidRPr="00F065D7" w14:paraId="584E5320" w14:textId="77777777" w:rsidTr="008E037B">
        <w:trPr>
          <w:cantSplit/>
          <w:trHeight w:val="163"/>
        </w:trPr>
        <w:tc>
          <w:tcPr>
            <w:tcW w:w="3206" w:type="dxa"/>
          </w:tcPr>
          <w:p w14:paraId="39AC74B1" w14:textId="18EAF0D4" w:rsidR="00B679B0" w:rsidRPr="00CF5084" w:rsidRDefault="00B679B0" w:rsidP="00B679B0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508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1654" w:type="dxa"/>
          </w:tcPr>
          <w:p w14:paraId="28058531" w14:textId="77777777" w:rsidR="00B679B0" w:rsidRPr="00CF5084" w:rsidRDefault="00B679B0" w:rsidP="00B679B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76D368F0" w14:textId="77777777" w:rsidR="00B679B0" w:rsidRPr="00CF5084" w:rsidRDefault="00B679B0" w:rsidP="00B679B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3" w:type="dxa"/>
          </w:tcPr>
          <w:p w14:paraId="276DAB9C" w14:textId="77777777" w:rsidR="00B679B0" w:rsidRPr="00CF5084" w:rsidRDefault="00B679B0" w:rsidP="00B679B0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gridSpan w:val="2"/>
          </w:tcPr>
          <w:p w14:paraId="355D5338" w14:textId="77777777" w:rsidR="00B679B0" w:rsidRPr="00CF5084" w:rsidRDefault="00B679B0" w:rsidP="00B679B0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679B0" w:rsidRPr="00F065D7" w14:paraId="3E3EE787" w14:textId="77777777" w:rsidTr="008E037B">
        <w:trPr>
          <w:cantSplit/>
          <w:trHeight w:val="163"/>
        </w:trPr>
        <w:tc>
          <w:tcPr>
            <w:tcW w:w="3206" w:type="dxa"/>
          </w:tcPr>
          <w:p w14:paraId="702EEC78" w14:textId="2F9E41E5" w:rsidR="00B679B0" w:rsidRPr="00CF5084" w:rsidRDefault="00B679B0" w:rsidP="00B679B0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508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ถือหุ้นโดย บริษัท โอสถสภา เบฟเวอเรจ จำกัด</w:t>
            </w:r>
          </w:p>
        </w:tc>
        <w:tc>
          <w:tcPr>
            <w:tcW w:w="1654" w:type="dxa"/>
          </w:tcPr>
          <w:p w14:paraId="5332AE6E" w14:textId="77777777" w:rsidR="00B679B0" w:rsidRPr="00CF5084" w:rsidRDefault="00B679B0" w:rsidP="00B679B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5A5A8F18" w14:textId="77777777" w:rsidR="00B679B0" w:rsidRPr="00CF5084" w:rsidRDefault="00B679B0" w:rsidP="00B679B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3" w:type="dxa"/>
            <w:vAlign w:val="bottom"/>
          </w:tcPr>
          <w:p w14:paraId="5F308374" w14:textId="77777777" w:rsidR="00B679B0" w:rsidRPr="00CF5084" w:rsidRDefault="00B679B0" w:rsidP="00B679B0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632FDD05" w14:textId="77777777" w:rsidR="00B679B0" w:rsidRPr="00CF5084" w:rsidRDefault="00B679B0" w:rsidP="00B679B0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679B0" w:rsidRPr="00F065D7" w14:paraId="33BA6120" w14:textId="77777777" w:rsidTr="008E037B">
        <w:trPr>
          <w:cantSplit/>
          <w:trHeight w:val="163"/>
        </w:trPr>
        <w:tc>
          <w:tcPr>
            <w:tcW w:w="3206" w:type="dxa"/>
          </w:tcPr>
          <w:p w14:paraId="19BACD8D" w14:textId="6AC5D58B" w:rsidR="00B679B0" w:rsidRPr="00CF5084" w:rsidRDefault="00B679B0" w:rsidP="00B679B0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5084">
              <w:rPr>
                <w:rFonts w:asciiTheme="majorBidi" w:hAnsiTheme="majorBidi" w:cstheme="majorBidi" w:hint="cs"/>
                <w:sz w:val="24"/>
                <w:szCs w:val="24"/>
              </w:rPr>
              <w:t>Shark AG</w:t>
            </w:r>
          </w:p>
        </w:tc>
        <w:tc>
          <w:tcPr>
            <w:tcW w:w="1654" w:type="dxa"/>
          </w:tcPr>
          <w:p w14:paraId="2E6C4A1A" w14:textId="429E2284" w:rsidR="00B679B0" w:rsidRPr="00CF5084" w:rsidRDefault="00B679B0" w:rsidP="00B679B0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5084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ออสเตรีย</w:t>
            </w:r>
          </w:p>
        </w:tc>
        <w:tc>
          <w:tcPr>
            <w:tcW w:w="2709" w:type="dxa"/>
          </w:tcPr>
          <w:p w14:paraId="0B63A3E9" w14:textId="479F06E2" w:rsidR="00B679B0" w:rsidRPr="00CF5084" w:rsidRDefault="00B679B0" w:rsidP="00B679B0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5084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3" w:type="dxa"/>
          </w:tcPr>
          <w:p w14:paraId="0893DAAB" w14:textId="31890D7A" w:rsidR="00B679B0" w:rsidRPr="00CF5084" w:rsidRDefault="00B679B0" w:rsidP="00B679B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CF50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2B388E5D" w14:textId="42D150B7" w:rsidR="00B679B0" w:rsidRPr="00CF5084" w:rsidRDefault="00B679B0" w:rsidP="00B679B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CF50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679B0" w:rsidRPr="00006EF1" w14:paraId="1BA1B9A1" w14:textId="77777777" w:rsidTr="008E037B">
        <w:trPr>
          <w:cantSplit/>
          <w:trHeight w:val="227"/>
        </w:trPr>
        <w:tc>
          <w:tcPr>
            <w:tcW w:w="3206" w:type="dxa"/>
          </w:tcPr>
          <w:p w14:paraId="2BB79221" w14:textId="1BB66B19" w:rsidR="003643C2" w:rsidRPr="00CF5084" w:rsidRDefault="003643C2" w:rsidP="003643C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54" w:type="dxa"/>
          </w:tcPr>
          <w:p w14:paraId="3C6DBB9A" w14:textId="77777777" w:rsidR="00B679B0" w:rsidRPr="00CF5084" w:rsidRDefault="00B679B0" w:rsidP="00B679B0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58C2E4F3" w14:textId="77777777" w:rsidR="00B679B0" w:rsidRPr="00CF5084" w:rsidRDefault="00B679B0" w:rsidP="00B679B0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3" w:type="dxa"/>
          </w:tcPr>
          <w:p w14:paraId="47D62E98" w14:textId="77777777" w:rsidR="00B679B0" w:rsidRPr="00CF5084" w:rsidRDefault="00B679B0" w:rsidP="00B679B0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gridSpan w:val="2"/>
          </w:tcPr>
          <w:p w14:paraId="7EC661C5" w14:textId="77777777" w:rsidR="00B679B0" w:rsidRPr="00CF5084" w:rsidRDefault="00B679B0" w:rsidP="00B679B0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679B0" w:rsidRPr="00F065D7" w14:paraId="127B6FB9" w14:textId="77777777" w:rsidTr="008E037B">
        <w:trPr>
          <w:gridAfter w:val="1"/>
          <w:wAfter w:w="6" w:type="dxa"/>
          <w:cantSplit/>
          <w:trHeight w:val="330"/>
        </w:trPr>
        <w:tc>
          <w:tcPr>
            <w:tcW w:w="9439" w:type="dxa"/>
            <w:gridSpan w:val="5"/>
            <w:hideMark/>
          </w:tcPr>
          <w:p w14:paraId="6F14F803" w14:textId="77777777" w:rsidR="00B679B0" w:rsidRPr="00F065D7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ถือหุ้นโดย บริษัท โอสถสภา เอ็นเตอร์ไพรซ์ จำกัด</w:t>
            </w:r>
          </w:p>
        </w:tc>
      </w:tr>
      <w:tr w:rsidR="00B679B0" w:rsidRPr="00F065D7" w14:paraId="45E00687" w14:textId="77777777" w:rsidTr="008E037B">
        <w:trPr>
          <w:cantSplit/>
          <w:trHeight w:val="330"/>
        </w:trPr>
        <w:tc>
          <w:tcPr>
            <w:tcW w:w="3206" w:type="dxa"/>
            <w:hideMark/>
          </w:tcPr>
          <w:p w14:paraId="2479BD96" w14:textId="77777777" w:rsidR="00B679B0" w:rsidRPr="00F065D7" w:rsidRDefault="00B679B0" w:rsidP="00B679B0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Osotspa Enterprises Singapore Pte. Ltd.</w:t>
            </w:r>
          </w:p>
        </w:tc>
        <w:tc>
          <w:tcPr>
            <w:tcW w:w="1654" w:type="dxa"/>
            <w:hideMark/>
          </w:tcPr>
          <w:p w14:paraId="6D6AF1DD" w14:textId="77777777" w:rsidR="00B679B0" w:rsidRPr="00F065D7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709" w:type="dxa"/>
            <w:hideMark/>
          </w:tcPr>
          <w:p w14:paraId="3ACDAB57" w14:textId="77777777" w:rsidR="00B679B0" w:rsidRPr="00F065D7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33" w:type="dxa"/>
          </w:tcPr>
          <w:p w14:paraId="7F32EC69" w14:textId="6862AB84" w:rsidR="00B679B0" w:rsidRPr="00F065D7" w:rsidRDefault="00B679B0" w:rsidP="00B679B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5FA4871B" w14:textId="21EC9EDB" w:rsidR="00B679B0" w:rsidRPr="00F065D7" w:rsidRDefault="00B679B0" w:rsidP="00B679B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679B0" w:rsidRPr="00F065D7" w14:paraId="2421958F" w14:textId="77777777" w:rsidTr="008E037B">
        <w:trPr>
          <w:cantSplit/>
          <w:trHeight w:val="330"/>
        </w:trPr>
        <w:tc>
          <w:tcPr>
            <w:tcW w:w="3206" w:type="dxa"/>
            <w:hideMark/>
          </w:tcPr>
          <w:p w14:paraId="3E673C37" w14:textId="77777777" w:rsidR="00B679B0" w:rsidRPr="00F065D7" w:rsidRDefault="00B679B0" w:rsidP="00B679B0">
            <w:pPr>
              <w:pStyle w:val="NoSpacing"/>
              <w:tabs>
                <w:tab w:val="right" w:pos="3072"/>
              </w:tabs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Oventure Pte. Ltd.</w:t>
            </w:r>
            <w:r w:rsidRPr="00F065D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ab/>
            </w:r>
          </w:p>
        </w:tc>
        <w:tc>
          <w:tcPr>
            <w:tcW w:w="1654" w:type="dxa"/>
            <w:hideMark/>
          </w:tcPr>
          <w:p w14:paraId="197DD549" w14:textId="77777777" w:rsidR="00B679B0" w:rsidRPr="00F065D7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709" w:type="dxa"/>
            <w:hideMark/>
          </w:tcPr>
          <w:p w14:paraId="0B6C1A0E" w14:textId="77777777" w:rsidR="00B679B0" w:rsidRPr="00F065D7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33" w:type="dxa"/>
          </w:tcPr>
          <w:p w14:paraId="4D3037F8" w14:textId="2C5AC7FD" w:rsidR="00B679B0" w:rsidRPr="00F065D7" w:rsidRDefault="00B679B0" w:rsidP="00B679B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4DDFF75D" w14:textId="0BC7593B" w:rsidR="00B679B0" w:rsidRPr="00F065D7" w:rsidRDefault="00B679B0" w:rsidP="00B679B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679B0" w:rsidRPr="00F065D7" w14:paraId="4ABA810B" w14:textId="77777777" w:rsidTr="008E037B">
        <w:trPr>
          <w:cantSplit/>
          <w:trHeight w:val="330"/>
        </w:trPr>
        <w:tc>
          <w:tcPr>
            <w:tcW w:w="3206" w:type="dxa"/>
            <w:hideMark/>
          </w:tcPr>
          <w:p w14:paraId="609949C9" w14:textId="67C93823" w:rsidR="00B679B0" w:rsidRPr="00F065D7" w:rsidRDefault="00B679B0" w:rsidP="00B679B0">
            <w:pPr>
              <w:pStyle w:val="NoSpacing"/>
              <w:ind w:left="205" w:hanging="205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F065D7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บริษัท โอทูซี จำกัด </w:t>
            </w:r>
          </w:p>
        </w:tc>
        <w:tc>
          <w:tcPr>
            <w:tcW w:w="1654" w:type="dxa"/>
            <w:hideMark/>
          </w:tcPr>
          <w:p w14:paraId="73B0A08C" w14:textId="77777777" w:rsidR="00B679B0" w:rsidRPr="00F065D7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5A0C16B7" w14:textId="77777777" w:rsidR="00B679B0" w:rsidRPr="00F065D7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ประกอบธุรกิจพาณิชย์อิเล็กทรอนิกส์</w:t>
            </w:r>
          </w:p>
        </w:tc>
        <w:tc>
          <w:tcPr>
            <w:tcW w:w="933" w:type="dxa"/>
          </w:tcPr>
          <w:p w14:paraId="1CD04E10" w14:textId="31B6F101" w:rsidR="00B679B0" w:rsidRPr="00F065D7" w:rsidRDefault="00B679B0" w:rsidP="00B679B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7E4F7EA5" w14:textId="2D7F8C13" w:rsidR="00B679B0" w:rsidRPr="00F065D7" w:rsidRDefault="00B679B0" w:rsidP="00B679B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679B0" w:rsidRPr="00F065D7" w14:paraId="235E40C5" w14:textId="77777777" w:rsidTr="008E037B">
        <w:trPr>
          <w:cantSplit/>
          <w:trHeight w:val="330"/>
        </w:trPr>
        <w:tc>
          <w:tcPr>
            <w:tcW w:w="3206" w:type="dxa"/>
            <w:hideMark/>
          </w:tcPr>
          <w:p w14:paraId="6FF55BA2" w14:textId="77777777" w:rsidR="00B679B0" w:rsidRPr="00CA0121" w:rsidRDefault="00B679B0" w:rsidP="00B679B0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เอเชีย เวนดิ้ง แมชชีน โอเปอร์เรชั่น จำกัด</w:t>
            </w:r>
          </w:p>
        </w:tc>
        <w:tc>
          <w:tcPr>
            <w:tcW w:w="1654" w:type="dxa"/>
            <w:hideMark/>
          </w:tcPr>
          <w:p w14:paraId="32C9517C" w14:textId="77777777" w:rsidR="00B679B0" w:rsidRPr="00CA0121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7047D0CB" w14:textId="28419F92" w:rsidR="00B679B0" w:rsidRPr="00B97344" w:rsidRDefault="00B679B0" w:rsidP="00B679B0">
            <w:pPr>
              <w:pStyle w:val="NoSpacing"/>
              <w:ind w:right="-10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F3238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จำหน่ายเครื่องดื่ม อาหาร และสินค้าอื่น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ๆ</w:t>
            </w:r>
          </w:p>
        </w:tc>
        <w:tc>
          <w:tcPr>
            <w:tcW w:w="933" w:type="dxa"/>
          </w:tcPr>
          <w:p w14:paraId="0E21F848" w14:textId="524880C3" w:rsidR="00B679B0" w:rsidRPr="00CA0121" w:rsidRDefault="00B679B0" w:rsidP="00B679B0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483E9170" w14:textId="7A31D1C1" w:rsidR="00B679B0" w:rsidRPr="00CA0121" w:rsidRDefault="00B679B0" w:rsidP="00B679B0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679B0" w:rsidRPr="00F065D7" w14:paraId="2C4B3A08" w14:textId="77777777" w:rsidTr="008E037B">
        <w:trPr>
          <w:cantSplit/>
          <w:trHeight w:val="330"/>
        </w:trPr>
        <w:tc>
          <w:tcPr>
            <w:tcW w:w="3206" w:type="dxa"/>
          </w:tcPr>
          <w:p w14:paraId="2B21FD8E" w14:textId="53BC5106" w:rsidR="00B679B0" w:rsidRPr="00876183" w:rsidRDefault="00B679B0" w:rsidP="00B679B0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อินโนเวชั่น ออฟ เอ็กซ์พีเรียนซ์ จำกัด</w:t>
            </w:r>
          </w:p>
        </w:tc>
        <w:tc>
          <w:tcPr>
            <w:tcW w:w="1654" w:type="dxa"/>
          </w:tcPr>
          <w:p w14:paraId="5208F9A4" w14:textId="7A7D36D5" w:rsidR="00B679B0" w:rsidRPr="00876183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</w:tcPr>
          <w:p w14:paraId="3D5DE63D" w14:textId="40AD0CC4" w:rsidR="00B679B0" w:rsidRPr="00876183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ให้บริการทางด้านการตลาด</w:t>
            </w:r>
          </w:p>
        </w:tc>
        <w:tc>
          <w:tcPr>
            <w:tcW w:w="933" w:type="dxa"/>
          </w:tcPr>
          <w:p w14:paraId="56568DF2" w14:textId="4280AB08" w:rsidR="00B679B0" w:rsidRPr="00CA0121" w:rsidRDefault="00B679B0" w:rsidP="00B679B0">
            <w:pPr>
              <w:pStyle w:val="NoSpacing"/>
              <w:ind w:right="-3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D149E7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2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43" w:type="dxa"/>
            <w:gridSpan w:val="2"/>
          </w:tcPr>
          <w:p w14:paraId="51906A4F" w14:textId="747BE988" w:rsidR="00B679B0" w:rsidRPr="00CA0121" w:rsidRDefault="00B679B0" w:rsidP="00B679B0">
            <w:pPr>
              <w:pStyle w:val="NoSpacing"/>
              <w:spacing w:line="300" w:lineRule="exact"/>
              <w:ind w:right="-3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D149E7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2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B679B0" w:rsidRPr="00F065D7" w14:paraId="09C0BB10" w14:textId="77777777" w:rsidTr="008E037B">
        <w:trPr>
          <w:cantSplit/>
          <w:trHeight w:val="330"/>
        </w:trPr>
        <w:tc>
          <w:tcPr>
            <w:tcW w:w="3206" w:type="dxa"/>
          </w:tcPr>
          <w:p w14:paraId="5F198659" w14:textId="36067282" w:rsidR="00B679B0" w:rsidRPr="00876183" w:rsidRDefault="00B679B0" w:rsidP="00B679B0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</w:rPr>
              <w:t>Flash Power do Brasil Ltda</w:t>
            </w:r>
          </w:p>
        </w:tc>
        <w:tc>
          <w:tcPr>
            <w:tcW w:w="1654" w:type="dxa"/>
          </w:tcPr>
          <w:p w14:paraId="7143EEBA" w14:textId="3063A84A" w:rsidR="00B679B0" w:rsidRPr="00876183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บราซิล</w:t>
            </w:r>
          </w:p>
        </w:tc>
        <w:tc>
          <w:tcPr>
            <w:tcW w:w="2709" w:type="dxa"/>
          </w:tcPr>
          <w:p w14:paraId="562A5313" w14:textId="3C222713" w:rsidR="00B679B0" w:rsidRPr="00876183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5DBF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3" w:type="dxa"/>
          </w:tcPr>
          <w:p w14:paraId="30C1E355" w14:textId="5D2E24DA" w:rsidR="00B679B0" w:rsidRPr="00876183" w:rsidRDefault="00B679B0" w:rsidP="00B679B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193B0F25" w14:textId="0172F752" w:rsidR="00B679B0" w:rsidRPr="00CA0121" w:rsidRDefault="00B679B0" w:rsidP="00B679B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679B0" w:rsidRPr="00CF5084" w14:paraId="183E9C64" w14:textId="77777777" w:rsidTr="008E037B">
        <w:trPr>
          <w:cantSplit/>
          <w:trHeight w:val="222"/>
        </w:trPr>
        <w:tc>
          <w:tcPr>
            <w:tcW w:w="3206" w:type="dxa"/>
          </w:tcPr>
          <w:p w14:paraId="75005BFC" w14:textId="77777777" w:rsidR="00B679B0" w:rsidRPr="00876183" w:rsidRDefault="00B679B0" w:rsidP="00B679B0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54" w:type="dxa"/>
          </w:tcPr>
          <w:p w14:paraId="29D5D2E7" w14:textId="77777777" w:rsidR="00B679B0" w:rsidRPr="00876183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0B08A13E" w14:textId="77777777" w:rsidR="00B679B0" w:rsidRPr="00876183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3" w:type="dxa"/>
          </w:tcPr>
          <w:p w14:paraId="651E7946" w14:textId="77777777" w:rsidR="00B679B0" w:rsidRPr="00CF5084" w:rsidRDefault="00B679B0" w:rsidP="00B679B0">
            <w:pPr>
              <w:pStyle w:val="NoSpacing"/>
              <w:ind w:right="-3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gridSpan w:val="2"/>
          </w:tcPr>
          <w:p w14:paraId="5D1F63A5" w14:textId="77777777" w:rsidR="00B679B0" w:rsidRPr="00CF5084" w:rsidRDefault="00B679B0" w:rsidP="00B679B0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679B0" w:rsidRPr="00F065D7" w14:paraId="7EE6DA3A" w14:textId="77777777" w:rsidTr="008E037B">
        <w:trPr>
          <w:gridAfter w:val="1"/>
          <w:wAfter w:w="6" w:type="dxa"/>
          <w:cantSplit/>
          <w:trHeight w:val="330"/>
        </w:trPr>
        <w:tc>
          <w:tcPr>
            <w:tcW w:w="9439" w:type="dxa"/>
            <w:gridSpan w:val="5"/>
            <w:hideMark/>
          </w:tcPr>
          <w:p w14:paraId="7AA74AA0" w14:textId="77777777" w:rsidR="00B679B0" w:rsidRPr="00876183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7618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ถือหุ้นโดย </w:t>
            </w:r>
            <w:r w:rsidRPr="00876183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Osotspa Enterprises Singapore Pte. Ltd.</w:t>
            </w:r>
          </w:p>
        </w:tc>
      </w:tr>
      <w:tr w:rsidR="00B679B0" w:rsidRPr="00F065D7" w14:paraId="33431CE1" w14:textId="77777777" w:rsidTr="008E037B">
        <w:trPr>
          <w:cantSplit/>
          <w:trHeight w:val="330"/>
        </w:trPr>
        <w:tc>
          <w:tcPr>
            <w:tcW w:w="3206" w:type="dxa"/>
            <w:hideMark/>
          </w:tcPr>
          <w:p w14:paraId="794ED7E1" w14:textId="60C15FF2" w:rsidR="00B679B0" w:rsidRPr="00876183" w:rsidRDefault="00B679B0" w:rsidP="00B679B0">
            <w:pPr>
              <w:pStyle w:val="NoSpacing"/>
              <w:spacing w:line="300" w:lineRule="exact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7618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ADVANZ BEVERAGE MANUFACTURING COMPAN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Y LIMITED                     </w:t>
            </w:r>
          </w:p>
        </w:tc>
        <w:tc>
          <w:tcPr>
            <w:tcW w:w="1654" w:type="dxa"/>
            <w:hideMark/>
          </w:tcPr>
          <w:p w14:paraId="60BCD9D5" w14:textId="77777777" w:rsidR="00B679B0" w:rsidRPr="00876183" w:rsidRDefault="00B679B0" w:rsidP="00B679B0">
            <w:pPr>
              <w:pStyle w:val="NoSpacing"/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สาธารณรัฐแห่ง</w:t>
            </w:r>
          </w:p>
          <w:p w14:paraId="47FDAD66" w14:textId="77777777" w:rsidR="00B679B0" w:rsidRPr="00876183" w:rsidRDefault="00B679B0" w:rsidP="00B679B0">
            <w:pPr>
              <w:pStyle w:val="NoSpacing"/>
              <w:spacing w:line="280" w:lineRule="exact"/>
              <w:ind w:firstLine="235"/>
              <w:rPr>
                <w:rFonts w:asciiTheme="majorBidi" w:hAnsiTheme="majorBidi" w:cstheme="majorBidi"/>
                <w:sz w:val="24"/>
                <w:szCs w:val="24"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709" w:type="dxa"/>
            <w:hideMark/>
          </w:tcPr>
          <w:p w14:paraId="69F206E8" w14:textId="77777777" w:rsidR="00B679B0" w:rsidRPr="00876183" w:rsidRDefault="00B679B0" w:rsidP="00B679B0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ผลิตและจัดจำหน่ายเครื่องดื่ม</w:t>
            </w:r>
          </w:p>
        </w:tc>
        <w:tc>
          <w:tcPr>
            <w:tcW w:w="933" w:type="dxa"/>
          </w:tcPr>
          <w:p w14:paraId="04FFDEDB" w14:textId="6EDDD878" w:rsidR="00B679B0" w:rsidRPr="00CA0121" w:rsidRDefault="00B679B0" w:rsidP="00B679B0">
            <w:pPr>
              <w:pStyle w:val="NoSpacing"/>
              <w:tabs>
                <w:tab w:val="left" w:pos="493"/>
              </w:tabs>
              <w:spacing w:line="300" w:lineRule="exact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6715329A" w14:textId="561336C0" w:rsidR="00B679B0" w:rsidRPr="00CA0121" w:rsidRDefault="00B679B0" w:rsidP="00B679B0">
            <w:pPr>
              <w:pStyle w:val="NoSpacing"/>
              <w:tabs>
                <w:tab w:val="left" w:pos="551"/>
              </w:tabs>
              <w:spacing w:line="300" w:lineRule="exact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679B0" w:rsidRPr="00F065D7" w14:paraId="4877D668" w14:textId="77777777" w:rsidTr="008E037B">
        <w:trPr>
          <w:cantSplit/>
          <w:trHeight w:val="330"/>
        </w:trPr>
        <w:tc>
          <w:tcPr>
            <w:tcW w:w="3206" w:type="dxa"/>
            <w:hideMark/>
          </w:tcPr>
          <w:p w14:paraId="30B7C2E6" w14:textId="77777777" w:rsidR="00B679B0" w:rsidRPr="00876183" w:rsidRDefault="00B679B0" w:rsidP="00B679B0">
            <w:pPr>
              <w:pStyle w:val="NoSpacing"/>
              <w:spacing w:line="300" w:lineRule="exact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</w:rPr>
              <w:t>OSOTSPA LOI HEIN COMPANY LIMITED</w:t>
            </w:r>
          </w:p>
        </w:tc>
        <w:tc>
          <w:tcPr>
            <w:tcW w:w="1654" w:type="dxa"/>
            <w:hideMark/>
          </w:tcPr>
          <w:p w14:paraId="14BCBF42" w14:textId="77777777" w:rsidR="00B679B0" w:rsidRPr="00876183" w:rsidRDefault="00B679B0" w:rsidP="00B679B0">
            <w:pPr>
              <w:pStyle w:val="NoSpacing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สาธารณรัฐแห่ง</w:t>
            </w:r>
          </w:p>
          <w:p w14:paraId="28020851" w14:textId="77777777" w:rsidR="00B679B0" w:rsidRPr="00876183" w:rsidRDefault="00B679B0" w:rsidP="00B679B0">
            <w:pPr>
              <w:pStyle w:val="NoSpacing"/>
              <w:spacing w:line="280" w:lineRule="exact"/>
              <w:ind w:firstLine="235"/>
              <w:rPr>
                <w:rFonts w:asciiTheme="majorBidi" w:hAnsiTheme="majorBidi" w:cstheme="majorBidi"/>
                <w:sz w:val="24"/>
                <w:szCs w:val="24"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709" w:type="dxa"/>
            <w:hideMark/>
          </w:tcPr>
          <w:p w14:paraId="7105CDE2" w14:textId="77777777" w:rsidR="00B679B0" w:rsidRPr="00876183" w:rsidRDefault="00B679B0" w:rsidP="00B679B0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ค้าปลีกและค้าส่งเครื่องดื่ม</w:t>
            </w:r>
          </w:p>
        </w:tc>
        <w:tc>
          <w:tcPr>
            <w:tcW w:w="933" w:type="dxa"/>
          </w:tcPr>
          <w:p w14:paraId="06B85BBA" w14:textId="4FC671D9" w:rsidR="00B679B0" w:rsidRPr="00CA0121" w:rsidRDefault="00B679B0" w:rsidP="00B679B0">
            <w:pPr>
              <w:pStyle w:val="NoSpacing"/>
              <w:spacing w:line="300" w:lineRule="exact"/>
              <w:ind w:right="-3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D149E7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43" w:type="dxa"/>
            <w:gridSpan w:val="2"/>
          </w:tcPr>
          <w:p w14:paraId="69A3B586" w14:textId="2C6CDAEB" w:rsidR="00B679B0" w:rsidRPr="00CA0121" w:rsidRDefault="00B679B0" w:rsidP="00B679B0">
            <w:pPr>
              <w:pStyle w:val="NoSpacing"/>
              <w:spacing w:line="300" w:lineRule="exact"/>
              <w:ind w:right="-33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D149E7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B679B0" w:rsidRPr="00F065D7" w14:paraId="3149CC66" w14:textId="77777777" w:rsidTr="008E037B">
        <w:trPr>
          <w:cantSplit/>
          <w:trHeight w:val="315"/>
        </w:trPr>
        <w:tc>
          <w:tcPr>
            <w:tcW w:w="3206" w:type="dxa"/>
            <w:hideMark/>
          </w:tcPr>
          <w:p w14:paraId="38692FDE" w14:textId="77777777" w:rsidR="00B679B0" w:rsidRPr="00CA0121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OSOTSPA VTA JOINT STOCK COMPANY</w:t>
            </w:r>
          </w:p>
        </w:tc>
        <w:tc>
          <w:tcPr>
            <w:tcW w:w="1654" w:type="dxa"/>
            <w:hideMark/>
          </w:tcPr>
          <w:p w14:paraId="365E3A8E" w14:textId="77777777" w:rsidR="00B679B0" w:rsidRPr="00CA0121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เวียดนาม</w:t>
            </w:r>
          </w:p>
        </w:tc>
        <w:tc>
          <w:tcPr>
            <w:tcW w:w="2709" w:type="dxa"/>
            <w:hideMark/>
          </w:tcPr>
          <w:p w14:paraId="57F92A6F" w14:textId="77777777" w:rsidR="00B679B0" w:rsidRPr="00CA0121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933" w:type="dxa"/>
          </w:tcPr>
          <w:p w14:paraId="0CDDBDCB" w14:textId="0B0A6E39" w:rsidR="00B679B0" w:rsidRPr="00CA0121" w:rsidRDefault="00B679B0" w:rsidP="00B679B0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Pr="00837F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31C6C394" w14:textId="3793F0BB" w:rsidR="00B679B0" w:rsidRPr="00CA0121" w:rsidRDefault="00B679B0" w:rsidP="00B679B0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Pr="00837F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679B0" w:rsidRPr="00CF5084" w14:paraId="60C7688D" w14:textId="77777777" w:rsidTr="008E037B">
        <w:trPr>
          <w:cantSplit/>
          <w:trHeight w:val="227"/>
        </w:trPr>
        <w:tc>
          <w:tcPr>
            <w:tcW w:w="3206" w:type="dxa"/>
          </w:tcPr>
          <w:p w14:paraId="77333167" w14:textId="77777777" w:rsidR="00B679B0" w:rsidRPr="00CF5084" w:rsidRDefault="00B679B0" w:rsidP="00B679B0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4" w:type="dxa"/>
          </w:tcPr>
          <w:p w14:paraId="01FB4025" w14:textId="77777777" w:rsidR="00B679B0" w:rsidRPr="00CF5084" w:rsidRDefault="00B679B0" w:rsidP="00B679B0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1ED88B82" w14:textId="77777777" w:rsidR="00B679B0" w:rsidRPr="00CF5084" w:rsidRDefault="00B679B0" w:rsidP="00B679B0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3" w:type="dxa"/>
          </w:tcPr>
          <w:p w14:paraId="746CB951" w14:textId="77777777" w:rsidR="00B679B0" w:rsidRPr="00CF5084" w:rsidRDefault="00B679B0" w:rsidP="00B679B0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3" w:type="dxa"/>
            <w:gridSpan w:val="2"/>
          </w:tcPr>
          <w:p w14:paraId="0A0E4706" w14:textId="77777777" w:rsidR="00B679B0" w:rsidRPr="00CF5084" w:rsidRDefault="00B679B0" w:rsidP="00B679B0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679B0" w:rsidRPr="00F065D7" w14:paraId="4F581F18" w14:textId="77777777" w:rsidTr="008E037B">
        <w:trPr>
          <w:gridAfter w:val="1"/>
          <w:wAfter w:w="6" w:type="dxa"/>
          <w:cantSplit/>
          <w:trHeight w:val="330"/>
        </w:trPr>
        <w:tc>
          <w:tcPr>
            <w:tcW w:w="9439" w:type="dxa"/>
            <w:gridSpan w:val="5"/>
            <w:hideMark/>
          </w:tcPr>
          <w:p w14:paraId="5D02CBFA" w14:textId="2D7B939F" w:rsidR="00B679B0" w:rsidRPr="00CA0121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CA012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ถือหุ้นโดย บริษัท โอทูซี จำกัด</w:t>
            </w:r>
          </w:p>
        </w:tc>
      </w:tr>
      <w:tr w:rsidR="00B679B0" w:rsidRPr="00F065D7" w14:paraId="10167C01" w14:textId="77777777" w:rsidTr="008E037B">
        <w:trPr>
          <w:cantSplit/>
          <w:trHeight w:val="330"/>
        </w:trPr>
        <w:tc>
          <w:tcPr>
            <w:tcW w:w="3206" w:type="dxa"/>
            <w:hideMark/>
          </w:tcPr>
          <w:p w14:paraId="02ADBD6E" w14:textId="77777777" w:rsidR="00B679B0" w:rsidRPr="00CA0121" w:rsidRDefault="00B679B0" w:rsidP="00B679B0">
            <w:pPr>
              <w:pStyle w:val="NoSpacing"/>
              <w:spacing w:line="300" w:lineRule="exact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โอยูระ จำกัด</w:t>
            </w:r>
          </w:p>
        </w:tc>
        <w:tc>
          <w:tcPr>
            <w:tcW w:w="1654" w:type="dxa"/>
            <w:hideMark/>
          </w:tcPr>
          <w:p w14:paraId="5E48D30A" w14:textId="77777777" w:rsidR="00B679B0" w:rsidRPr="00CA0121" w:rsidRDefault="00B679B0" w:rsidP="00B679B0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2AD51BAD" w14:textId="77777777" w:rsidR="00B679B0" w:rsidRPr="00CA0121" w:rsidRDefault="00B679B0" w:rsidP="00B679B0">
            <w:pPr>
              <w:pStyle w:val="NoSpacing"/>
              <w:spacing w:line="280" w:lineRule="exact"/>
              <w:ind w:left="210" w:hanging="2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ให้ความรู้และจำหน่ายสินค้าที่มีส่วนผสมของสมุนไพร</w:t>
            </w:r>
          </w:p>
        </w:tc>
        <w:tc>
          <w:tcPr>
            <w:tcW w:w="933" w:type="dxa"/>
          </w:tcPr>
          <w:p w14:paraId="4C937BB0" w14:textId="6D597426" w:rsidR="00B679B0" w:rsidRPr="00CA0121" w:rsidRDefault="00B679B0" w:rsidP="00B679B0">
            <w:pPr>
              <w:pStyle w:val="NoSpacing"/>
              <w:spacing w:line="300" w:lineRule="exact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CA339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  <w:hideMark/>
          </w:tcPr>
          <w:p w14:paraId="50FCDF7C" w14:textId="30AC3045" w:rsidR="00B679B0" w:rsidRPr="00CA0121" w:rsidRDefault="00B679B0" w:rsidP="00B679B0">
            <w:pPr>
              <w:pStyle w:val="NoSpacing"/>
              <w:spacing w:line="300" w:lineRule="exact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CA339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679B0" w:rsidRPr="00F065D7" w14:paraId="7172AC01" w14:textId="77777777" w:rsidTr="008E037B">
        <w:trPr>
          <w:cantSplit/>
          <w:trHeight w:val="397"/>
        </w:trPr>
        <w:tc>
          <w:tcPr>
            <w:tcW w:w="3206" w:type="dxa"/>
          </w:tcPr>
          <w:p w14:paraId="499FF1AD" w14:textId="4AE4BB5C" w:rsidR="00B679B0" w:rsidRPr="00CA0121" w:rsidRDefault="00B679B0" w:rsidP="00B679B0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อินโนเวชั่น ออฟ เอ็กซ์พีเรียนซ์ จำกัด</w:t>
            </w:r>
          </w:p>
        </w:tc>
        <w:tc>
          <w:tcPr>
            <w:tcW w:w="1654" w:type="dxa"/>
          </w:tcPr>
          <w:p w14:paraId="18076659" w14:textId="0D8CF1D3" w:rsidR="00B679B0" w:rsidRPr="00CA0121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</w:tcPr>
          <w:p w14:paraId="6EEE1868" w14:textId="3E1A283A" w:rsidR="00B679B0" w:rsidRPr="00CA0121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ให้บริการทางด้านการตลาด</w:t>
            </w:r>
          </w:p>
        </w:tc>
        <w:tc>
          <w:tcPr>
            <w:tcW w:w="933" w:type="dxa"/>
          </w:tcPr>
          <w:p w14:paraId="3F2B30D6" w14:textId="1BC9CF0B" w:rsidR="00B679B0" w:rsidRPr="00CA0121" w:rsidRDefault="00B679B0" w:rsidP="00B679B0">
            <w:pPr>
              <w:pStyle w:val="NoSpacing"/>
              <w:ind w:right="-3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D149E7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2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43" w:type="dxa"/>
            <w:gridSpan w:val="2"/>
          </w:tcPr>
          <w:p w14:paraId="76FD60AC" w14:textId="6C1D4950" w:rsidR="00B679B0" w:rsidRPr="00CA0121" w:rsidRDefault="00B679B0" w:rsidP="00B679B0">
            <w:pPr>
              <w:pStyle w:val="NoSpacing"/>
              <w:tabs>
                <w:tab w:val="left" w:pos="531"/>
              </w:tabs>
              <w:spacing w:line="300" w:lineRule="exact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D149E7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2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B679B0" w:rsidRPr="00F065D7" w14:paraId="09F27C36" w14:textId="77777777" w:rsidTr="008E037B">
        <w:trPr>
          <w:cantSplit/>
          <w:trHeight w:val="397"/>
        </w:trPr>
        <w:tc>
          <w:tcPr>
            <w:tcW w:w="3206" w:type="dxa"/>
          </w:tcPr>
          <w:p w14:paraId="3413AA1D" w14:textId="77777777" w:rsidR="00B679B0" w:rsidRPr="00CA0121" w:rsidRDefault="00B679B0" w:rsidP="00B679B0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54" w:type="dxa"/>
          </w:tcPr>
          <w:p w14:paraId="7171D700" w14:textId="77777777" w:rsidR="00B679B0" w:rsidRPr="00CA0121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37520B3E" w14:textId="77777777" w:rsidR="00B679B0" w:rsidRPr="00CA0121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3" w:type="dxa"/>
          </w:tcPr>
          <w:p w14:paraId="61862742" w14:textId="77777777" w:rsidR="00B679B0" w:rsidRPr="00CA0121" w:rsidRDefault="00B679B0" w:rsidP="00B679B0">
            <w:pPr>
              <w:pStyle w:val="NoSpacing"/>
              <w:ind w:right="-3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43" w:type="dxa"/>
            <w:gridSpan w:val="2"/>
          </w:tcPr>
          <w:p w14:paraId="729CF1BB" w14:textId="77777777" w:rsidR="00B679B0" w:rsidRDefault="00B679B0" w:rsidP="00B679B0">
            <w:pPr>
              <w:pStyle w:val="NoSpacing"/>
              <w:tabs>
                <w:tab w:val="left" w:pos="531"/>
              </w:tabs>
              <w:spacing w:line="300" w:lineRule="exact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679B0" w:rsidRPr="00F065D7" w14:paraId="70C67B1D" w14:textId="77777777" w:rsidTr="008E037B">
        <w:trPr>
          <w:gridAfter w:val="1"/>
          <w:wAfter w:w="6" w:type="dxa"/>
          <w:cantSplit/>
          <w:trHeight w:val="330"/>
        </w:trPr>
        <w:tc>
          <w:tcPr>
            <w:tcW w:w="9439" w:type="dxa"/>
            <w:gridSpan w:val="5"/>
            <w:hideMark/>
          </w:tcPr>
          <w:p w14:paraId="573D9693" w14:textId="6DBF2127" w:rsidR="00B679B0" w:rsidRPr="00CA0121" w:rsidRDefault="00B679B0" w:rsidP="00B679B0">
            <w:pPr>
              <w:pStyle w:val="acctfourfigures"/>
              <w:tabs>
                <w:tab w:val="left" w:pos="720"/>
              </w:tabs>
              <w:spacing w:line="240" w:lineRule="atLeast"/>
              <w:ind w:left="347" w:right="11" w:hanging="347"/>
              <w:rPr>
                <w:rFonts w:asciiTheme="majorBidi" w:hAnsiTheme="majorBidi" w:cs="Angsana New"/>
                <w:sz w:val="20"/>
                <w:lang w:val="en-US" w:bidi="th-TH"/>
              </w:rPr>
            </w:pPr>
            <w:r w:rsidRPr="009F3238">
              <w:rPr>
                <w:rFonts w:asciiTheme="majorBidi" w:hAnsiTheme="majorBidi" w:cstheme="majorBidi"/>
                <w:szCs w:val="24"/>
                <w:vertAlign w:val="superscript"/>
              </w:rPr>
              <w:t>(</w:t>
            </w:r>
            <w:r w:rsidRPr="00D149E7">
              <w:rPr>
                <w:rFonts w:asciiTheme="majorBidi" w:hAnsiTheme="majorBidi" w:cstheme="majorBidi"/>
                <w:szCs w:val="24"/>
                <w:vertAlign w:val="superscript"/>
                <w:lang w:val="en-US" w:bidi="th-TH"/>
              </w:rPr>
              <w:t>1</w:t>
            </w:r>
            <w:r w:rsidRPr="009F3238">
              <w:rPr>
                <w:rFonts w:asciiTheme="majorBidi" w:hAnsiTheme="majorBidi" w:cstheme="majorBidi"/>
                <w:szCs w:val="24"/>
                <w:vertAlign w:val="superscript"/>
              </w:rPr>
              <w:t xml:space="preserve">) </w:t>
            </w:r>
            <w:r w:rsidRPr="009F3238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ถือหุ้นโดยบริษัทร้อยละ </w:t>
            </w:r>
            <w:r w:rsidRPr="00D149E7">
              <w:rPr>
                <w:rFonts w:asciiTheme="majorBidi" w:hAnsiTheme="majorBidi" w:cs="Angsana New"/>
                <w:sz w:val="20"/>
                <w:lang w:val="en-US" w:bidi="th-TH"/>
              </w:rPr>
              <w:t>8</w:t>
            </w:r>
            <w:r w:rsidRPr="009F3238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D149E7">
              <w:rPr>
                <w:rFonts w:asciiTheme="majorBidi" w:hAnsiTheme="majorBidi" w:cs="Angsana New"/>
                <w:sz w:val="20"/>
                <w:lang w:val="en-US" w:bidi="th-TH"/>
              </w:rPr>
              <w:t>50</w:t>
            </w:r>
            <w:r w:rsidRPr="009F3238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 และถือหุ้นโดย </w:t>
            </w:r>
            <w:r w:rsidRPr="009F3238">
              <w:rPr>
                <w:rFonts w:asciiTheme="majorBidi" w:hAnsiTheme="majorBidi" w:cs="Angsana New"/>
                <w:sz w:val="20"/>
                <w:lang w:bidi="th-TH"/>
              </w:rPr>
              <w:t xml:space="preserve">Osotspa Enterprises Singapore Pte. Ltd. </w:t>
            </w:r>
            <w:r w:rsidRPr="009F3238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ร้อยละ </w:t>
            </w:r>
            <w:r w:rsidRPr="00D149E7">
              <w:rPr>
                <w:rFonts w:asciiTheme="majorBidi" w:hAnsiTheme="majorBidi" w:cs="Angsana New"/>
                <w:sz w:val="20"/>
                <w:lang w:val="en-US" w:bidi="th-TH"/>
              </w:rPr>
              <w:t>76</w:t>
            </w:r>
            <w:r w:rsidRPr="009F3238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D149E7">
              <w:rPr>
                <w:rFonts w:asciiTheme="majorBidi" w:hAnsiTheme="majorBidi" w:cs="Angsana New"/>
                <w:sz w:val="20"/>
                <w:lang w:val="en-US" w:bidi="th-TH"/>
              </w:rPr>
              <w:t>50</w:t>
            </w:r>
            <w:r w:rsidRPr="009F3238">
              <w:rPr>
                <w:rFonts w:asciiTheme="majorBidi" w:hAnsiTheme="majorBidi" w:cs="Angsana New"/>
                <w:sz w:val="20"/>
                <w:lang w:bidi="th-TH"/>
              </w:rPr>
              <w:t xml:space="preserve"> </w:t>
            </w:r>
            <w:r w:rsidRPr="009F3238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รวมเป็นร้อยละ </w:t>
            </w:r>
            <w:r w:rsidRPr="00D149E7">
              <w:rPr>
                <w:rFonts w:asciiTheme="majorBidi" w:hAnsiTheme="majorBidi" w:cs="Angsana New"/>
                <w:sz w:val="20"/>
                <w:lang w:val="en-US" w:bidi="th-TH"/>
              </w:rPr>
              <w:t>85</w:t>
            </w:r>
            <w:r w:rsidRPr="009F3238">
              <w:rPr>
                <w:rFonts w:asciiTheme="majorBidi" w:hAnsiTheme="majorBidi" w:cs="Angsana New"/>
                <w:sz w:val="20"/>
                <w:lang w:bidi="th-TH"/>
              </w:rPr>
              <w:t>.</w:t>
            </w:r>
            <w:r w:rsidRPr="00D149E7">
              <w:rPr>
                <w:rFonts w:asciiTheme="majorBidi" w:hAnsiTheme="majorBidi" w:cs="Angsana New"/>
                <w:sz w:val="20"/>
                <w:lang w:val="en-US" w:bidi="th-TH"/>
              </w:rPr>
              <w:t>00</w:t>
            </w:r>
          </w:p>
        </w:tc>
      </w:tr>
      <w:tr w:rsidR="00B679B0" w:rsidRPr="00F065D7" w14:paraId="777B87A8" w14:textId="77777777" w:rsidTr="008E037B">
        <w:trPr>
          <w:gridAfter w:val="1"/>
          <w:wAfter w:w="6" w:type="dxa"/>
          <w:cantSplit/>
          <w:trHeight w:val="330"/>
        </w:trPr>
        <w:tc>
          <w:tcPr>
            <w:tcW w:w="9439" w:type="dxa"/>
            <w:gridSpan w:val="5"/>
          </w:tcPr>
          <w:p w14:paraId="6FA06625" w14:textId="73A37A6E" w:rsidR="00B679B0" w:rsidRPr="009F3238" w:rsidRDefault="00B679B0" w:rsidP="00B679B0">
            <w:pPr>
              <w:pStyle w:val="acctfourfigures"/>
              <w:tabs>
                <w:tab w:val="left" w:pos="720"/>
              </w:tabs>
              <w:spacing w:line="240" w:lineRule="atLeast"/>
              <w:ind w:left="347" w:right="11" w:hanging="347"/>
              <w:rPr>
                <w:rFonts w:asciiTheme="majorBidi" w:hAnsiTheme="majorBidi" w:cstheme="majorBidi"/>
                <w:szCs w:val="24"/>
                <w:vertAlign w:val="superscript"/>
              </w:rPr>
            </w:pPr>
            <w:r w:rsidRPr="000B27D3">
              <w:rPr>
                <w:rFonts w:asciiTheme="majorBidi" w:hAnsiTheme="majorBidi" w:cstheme="majorBidi"/>
                <w:szCs w:val="24"/>
                <w:vertAlign w:val="superscript"/>
              </w:rPr>
              <w:t>(</w:t>
            </w:r>
            <w:r w:rsidRPr="00D149E7">
              <w:rPr>
                <w:rFonts w:asciiTheme="majorBidi" w:hAnsiTheme="majorBidi" w:cstheme="majorBidi"/>
                <w:szCs w:val="24"/>
                <w:vertAlign w:val="superscript"/>
                <w:lang w:val="en-US"/>
              </w:rPr>
              <w:t>2</w:t>
            </w:r>
            <w:r w:rsidRPr="000B27D3">
              <w:rPr>
                <w:rFonts w:asciiTheme="majorBidi" w:hAnsiTheme="majorBidi" w:cstheme="majorBidi"/>
                <w:szCs w:val="24"/>
                <w:vertAlign w:val="superscript"/>
              </w:rPr>
              <w:t xml:space="preserve">) </w:t>
            </w:r>
            <w:r w:rsidRPr="009F3238">
              <w:rPr>
                <w:rFonts w:asciiTheme="majorBidi" w:hAnsiTheme="majorBidi" w:cs="Angsana New"/>
                <w:sz w:val="20"/>
                <w:cs/>
                <w:lang w:bidi="th-TH"/>
              </w:rPr>
              <w:t>ถือหุ้นโดยบริษัท</w:t>
            </w:r>
            <w:r>
              <w:rPr>
                <w:rFonts w:asciiTheme="majorBidi" w:hAnsiTheme="majorBidi" w:cs="Angsana New"/>
                <w:sz w:val="20"/>
                <w:lang w:bidi="th-TH"/>
              </w:rPr>
              <w:t xml:space="preserve"> </w:t>
            </w:r>
            <w:r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โอสถสภา เอ็นเตอร์ไพรซ์ จำกัด </w:t>
            </w:r>
            <w:r w:rsidRPr="009F3238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ร้อยละ </w:t>
            </w:r>
            <w:r w:rsidRPr="00D149E7">
              <w:rPr>
                <w:rFonts w:asciiTheme="majorBidi" w:hAnsiTheme="majorBidi" w:cs="Angsana New"/>
                <w:sz w:val="20"/>
                <w:lang w:val="en-US" w:bidi="th-TH"/>
              </w:rPr>
              <w:t>0</w:t>
            </w:r>
            <w:r>
              <w:rPr>
                <w:rFonts w:asciiTheme="majorBidi" w:hAnsiTheme="majorBidi" w:cs="Angsana New"/>
                <w:sz w:val="20"/>
                <w:lang w:bidi="th-TH"/>
              </w:rPr>
              <w:t>.</w:t>
            </w:r>
            <w:r w:rsidRPr="00D149E7">
              <w:rPr>
                <w:rFonts w:asciiTheme="majorBidi" w:hAnsiTheme="majorBidi" w:cs="Angsana New"/>
                <w:sz w:val="20"/>
                <w:lang w:val="en-US" w:bidi="th-TH"/>
              </w:rPr>
              <w:t>01</w:t>
            </w:r>
            <w:r w:rsidRPr="009F3238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 และถือหุ้นโดย</w:t>
            </w:r>
            <w:r>
              <w:rPr>
                <w:rFonts w:asciiTheme="majorBidi" w:hAnsiTheme="majorBidi" w:cs="Angsana New" w:hint="cs"/>
                <w:sz w:val="20"/>
                <w:cs/>
                <w:lang w:bidi="th-TH"/>
              </w:rPr>
              <w:t>บริษัท โอทูซี จำกัด</w:t>
            </w:r>
            <w:r w:rsidRPr="009F3238">
              <w:rPr>
                <w:rFonts w:asciiTheme="majorBidi" w:hAnsiTheme="majorBidi" w:cs="Angsana New"/>
                <w:sz w:val="20"/>
                <w:lang w:bidi="th-TH"/>
              </w:rPr>
              <w:t xml:space="preserve"> </w:t>
            </w:r>
            <w:r w:rsidRPr="009F3238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ร้อยละ </w:t>
            </w:r>
            <w:r w:rsidRPr="00D149E7">
              <w:rPr>
                <w:rFonts w:asciiTheme="majorBidi" w:hAnsiTheme="majorBidi" w:cs="Angsana New"/>
                <w:sz w:val="20"/>
                <w:lang w:val="en-US" w:bidi="th-TH"/>
              </w:rPr>
              <w:t>79</w:t>
            </w:r>
            <w:r>
              <w:rPr>
                <w:rFonts w:asciiTheme="majorBidi" w:hAnsiTheme="majorBidi" w:cs="Angsana New"/>
                <w:sz w:val="20"/>
                <w:lang w:bidi="th-TH"/>
              </w:rPr>
              <w:t>.</w:t>
            </w:r>
            <w:r w:rsidRPr="00D149E7">
              <w:rPr>
                <w:rFonts w:asciiTheme="majorBidi" w:hAnsiTheme="majorBidi" w:cs="Angsana New"/>
                <w:sz w:val="20"/>
                <w:lang w:val="en-US" w:bidi="th-TH"/>
              </w:rPr>
              <w:t>99</w:t>
            </w:r>
            <w:r w:rsidRPr="009F3238">
              <w:rPr>
                <w:rFonts w:asciiTheme="majorBidi" w:hAnsiTheme="majorBidi" w:cs="Angsana New"/>
                <w:sz w:val="20"/>
                <w:lang w:bidi="th-TH"/>
              </w:rPr>
              <w:t xml:space="preserve"> </w:t>
            </w:r>
            <w:r w:rsidRPr="009F3238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รวมเป็นร้อยละ </w:t>
            </w:r>
            <w:r w:rsidRPr="00D149E7">
              <w:rPr>
                <w:rFonts w:asciiTheme="majorBidi" w:hAnsiTheme="majorBidi" w:cs="Angsana New"/>
                <w:sz w:val="20"/>
                <w:lang w:val="en-US" w:bidi="th-TH"/>
              </w:rPr>
              <w:t>80</w:t>
            </w:r>
            <w:r w:rsidRPr="009F3238">
              <w:rPr>
                <w:rFonts w:asciiTheme="majorBidi" w:hAnsiTheme="majorBidi" w:cs="Angsana New"/>
                <w:sz w:val="20"/>
                <w:lang w:bidi="th-TH"/>
              </w:rPr>
              <w:t>.</w:t>
            </w:r>
            <w:r w:rsidRPr="00D149E7">
              <w:rPr>
                <w:rFonts w:asciiTheme="majorBidi" w:hAnsiTheme="majorBidi" w:cs="Angsana New"/>
                <w:sz w:val="20"/>
                <w:lang w:val="en-US" w:bidi="th-TH"/>
              </w:rPr>
              <w:t>00</w:t>
            </w:r>
          </w:p>
        </w:tc>
      </w:tr>
    </w:tbl>
    <w:p w14:paraId="7B8A7208" w14:textId="77777777" w:rsidR="00117021" w:rsidRDefault="00117021" w:rsidP="00E11306">
      <w:pPr>
        <w:tabs>
          <w:tab w:val="left" w:pos="540"/>
          <w:tab w:val="left" w:pos="8222"/>
        </w:tabs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162DFF8D" w14:textId="77777777" w:rsidR="00CF4BF4" w:rsidRDefault="00CF4BF4" w:rsidP="00CF4BF4">
      <w:pPr>
        <w:pStyle w:val="block"/>
        <w:spacing w:after="0" w:line="240" w:lineRule="atLeast"/>
        <w:ind w:right="-45"/>
        <w:jc w:val="thaiDistribute"/>
        <w:rPr>
          <w:rFonts w:cs="Angsana New"/>
          <w:i/>
          <w:iCs/>
          <w:sz w:val="30"/>
          <w:szCs w:val="30"/>
          <w:lang w:bidi="th-TH"/>
        </w:rPr>
      </w:pPr>
    </w:p>
    <w:p w14:paraId="430EAC0B" w14:textId="342F29A8" w:rsidR="009E5C1C" w:rsidRPr="00A3478D" w:rsidRDefault="00794C5E" w:rsidP="00A3478D">
      <w:pPr>
        <w:spacing w:line="240" w:lineRule="auto"/>
        <w:rPr>
          <w:i/>
          <w:iCs/>
          <w:sz w:val="30"/>
          <w:szCs w:val="30"/>
          <w:lang w:val="en-US"/>
        </w:rPr>
      </w:pPr>
      <w:r>
        <w:rPr>
          <w:i/>
          <w:iCs/>
          <w:sz w:val="30"/>
          <w:szCs w:val="30"/>
        </w:rPr>
        <w:br w:type="page"/>
      </w:r>
    </w:p>
    <w:p w14:paraId="124CE4FB" w14:textId="197EFDA4" w:rsidR="00C15961" w:rsidRDefault="00B24FE8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56ACC6E5" w14:textId="77777777" w:rsidR="0008537B" w:rsidRDefault="0008537B" w:rsidP="0008537B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tbl>
      <w:tblPr>
        <w:tblW w:w="8908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170"/>
        <w:gridCol w:w="1350"/>
        <w:gridCol w:w="180"/>
        <w:gridCol w:w="1258"/>
      </w:tblGrid>
      <w:tr w:rsidR="0008537B" w:rsidRPr="00876183" w14:paraId="6C9FC3F6" w14:textId="77777777" w:rsidTr="006A6EC6">
        <w:trPr>
          <w:cantSplit/>
          <w:tblHeader/>
        </w:trPr>
        <w:tc>
          <w:tcPr>
            <w:tcW w:w="4950" w:type="dxa"/>
            <w:vAlign w:val="bottom"/>
          </w:tcPr>
          <w:p w14:paraId="00E9464D" w14:textId="4DF1D3EE" w:rsidR="0008537B" w:rsidRPr="00876183" w:rsidRDefault="00D2357B" w:rsidP="00E43B44">
            <w:pPr>
              <w:pStyle w:val="acctfourfigures"/>
              <w:tabs>
                <w:tab w:val="left" w:pos="720"/>
              </w:tabs>
              <w:spacing w:line="240" w:lineRule="auto"/>
              <w:ind w:left="99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06686C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สามเดือนสิ้นสุดวันที่ </w:t>
            </w:r>
            <w:r w:rsidRPr="00D149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D149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1170" w:type="dxa"/>
            <w:vAlign w:val="bottom"/>
          </w:tcPr>
          <w:p w14:paraId="103AA801" w14:textId="77777777" w:rsidR="0008537B" w:rsidRPr="00876183" w:rsidRDefault="0008537B" w:rsidP="006A6EC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54BF266" w14:textId="10DA00D5" w:rsidR="0008537B" w:rsidRPr="00876183" w:rsidRDefault="0008537B" w:rsidP="006A6EC6">
            <w:pPr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61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87618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3D9F15B3" w14:textId="77777777" w:rsidR="0008537B" w:rsidRPr="00876183" w:rsidRDefault="0008537B" w:rsidP="006A6EC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596757CA" w14:textId="5B04028D" w:rsidR="0008537B" w:rsidRPr="007D45AD" w:rsidRDefault="0008537B" w:rsidP="007D45A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  <w:r w:rsidRPr="0087618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</w:t>
            </w:r>
            <w:r w:rsidR="007D45AD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น</w:t>
            </w:r>
            <w:r w:rsidRPr="0087618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08537B" w:rsidRPr="00876183" w14:paraId="2BF5A434" w14:textId="77777777" w:rsidTr="0008537B">
        <w:trPr>
          <w:cantSplit/>
        </w:trPr>
        <w:tc>
          <w:tcPr>
            <w:tcW w:w="4950" w:type="dxa"/>
          </w:tcPr>
          <w:p w14:paraId="482D9D91" w14:textId="77777777" w:rsidR="0008537B" w:rsidRPr="00876183" w:rsidRDefault="0008537B" w:rsidP="00E43B44">
            <w:pPr>
              <w:spacing w:line="240" w:lineRule="auto"/>
              <w:ind w:left="9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9029E6B" w14:textId="77777777" w:rsidR="0008537B" w:rsidRPr="00876183" w:rsidRDefault="0008537B" w:rsidP="006A6EC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88" w:type="dxa"/>
            <w:gridSpan w:val="3"/>
          </w:tcPr>
          <w:p w14:paraId="14842113" w14:textId="5DDCC89E" w:rsidR="0008537B" w:rsidRPr="00876183" w:rsidRDefault="0008537B" w:rsidP="006A6E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7618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475E6" w:rsidRPr="00876183" w14:paraId="40D5FA04" w14:textId="77777777" w:rsidTr="006A6EC6">
        <w:trPr>
          <w:cantSplit/>
        </w:trPr>
        <w:tc>
          <w:tcPr>
            <w:tcW w:w="4950" w:type="dxa"/>
          </w:tcPr>
          <w:p w14:paraId="09A9319D" w14:textId="77777777" w:rsidR="009475E6" w:rsidRPr="00876183" w:rsidRDefault="009475E6" w:rsidP="009475E6">
            <w:pPr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183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3AE11BE4" w14:textId="77777777" w:rsidR="009475E6" w:rsidRPr="00876183" w:rsidRDefault="009475E6" w:rsidP="009475E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8F7DB15" w14:textId="2C420367" w:rsidR="009475E6" w:rsidRPr="00876183" w:rsidRDefault="009475E6" w:rsidP="009475E6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475E6">
              <w:rPr>
                <w:rFonts w:ascii="Angsana New" w:hAnsi="Angsana New"/>
                <w:sz w:val="30"/>
                <w:szCs w:val="30"/>
                <w:lang w:val="en-US"/>
              </w:rPr>
              <w:t>316,851</w:t>
            </w:r>
          </w:p>
        </w:tc>
        <w:tc>
          <w:tcPr>
            <w:tcW w:w="180" w:type="dxa"/>
          </w:tcPr>
          <w:p w14:paraId="079CABFE" w14:textId="77777777" w:rsidR="009475E6" w:rsidRPr="00876183" w:rsidRDefault="009475E6" w:rsidP="009475E6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207EF050" w14:textId="5003DB53" w:rsidR="009475E6" w:rsidRPr="00703E3F" w:rsidRDefault="009475E6" w:rsidP="009475E6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252,314</w:t>
            </w:r>
          </w:p>
        </w:tc>
      </w:tr>
      <w:tr w:rsidR="009475E6" w:rsidRPr="00876183" w14:paraId="61B39A70" w14:textId="77777777" w:rsidTr="006A6EC6">
        <w:trPr>
          <w:cantSplit/>
        </w:trPr>
        <w:tc>
          <w:tcPr>
            <w:tcW w:w="4950" w:type="dxa"/>
          </w:tcPr>
          <w:p w14:paraId="6BE533D5" w14:textId="77777777" w:rsidR="009475E6" w:rsidRPr="00876183" w:rsidRDefault="009475E6" w:rsidP="009475E6">
            <w:pPr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18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1170" w:type="dxa"/>
          </w:tcPr>
          <w:p w14:paraId="53025E0D" w14:textId="77777777" w:rsidR="009475E6" w:rsidRPr="00876183" w:rsidRDefault="009475E6" w:rsidP="009475E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CDEF350" w14:textId="5F8F8BCC" w:rsidR="009475E6" w:rsidRPr="00876183" w:rsidRDefault="009475E6" w:rsidP="009475E6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475E6">
              <w:rPr>
                <w:rFonts w:ascii="Angsana New" w:hAnsi="Angsana New"/>
                <w:sz w:val="30"/>
                <w:szCs w:val="30"/>
                <w:lang w:val="en-US"/>
              </w:rPr>
              <w:t>12,646</w:t>
            </w:r>
          </w:p>
        </w:tc>
        <w:tc>
          <w:tcPr>
            <w:tcW w:w="180" w:type="dxa"/>
          </w:tcPr>
          <w:p w14:paraId="30290EB1" w14:textId="77777777" w:rsidR="009475E6" w:rsidRPr="00876183" w:rsidRDefault="009475E6" w:rsidP="009475E6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322572D8" w14:textId="3F01D6E5" w:rsidR="009475E6" w:rsidRPr="00876183" w:rsidRDefault="009475E6" w:rsidP="009475E6">
            <w:pPr>
              <w:pStyle w:val="BodyText"/>
              <w:tabs>
                <w:tab w:val="decimal" w:pos="8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475E6" w:rsidRPr="0008537B" w14:paraId="75C641BD" w14:textId="77777777" w:rsidTr="006A6EC6">
        <w:trPr>
          <w:cantSplit/>
        </w:trPr>
        <w:tc>
          <w:tcPr>
            <w:tcW w:w="4950" w:type="dxa"/>
          </w:tcPr>
          <w:p w14:paraId="4238AFF3" w14:textId="235BBC36" w:rsidR="009475E6" w:rsidRPr="00876183" w:rsidRDefault="009475E6" w:rsidP="009475E6">
            <w:pPr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18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876183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และตัดจำหน่าย</w:t>
            </w:r>
            <w:r w:rsidRPr="0087618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 - ราคาตามบัญชีสุทธิ</w:t>
            </w:r>
          </w:p>
        </w:tc>
        <w:tc>
          <w:tcPr>
            <w:tcW w:w="1170" w:type="dxa"/>
          </w:tcPr>
          <w:p w14:paraId="13C2E162" w14:textId="77777777" w:rsidR="009475E6" w:rsidRPr="00876183" w:rsidRDefault="009475E6" w:rsidP="009475E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64D39DB" w14:textId="738E8724" w:rsidR="009475E6" w:rsidRPr="00876183" w:rsidRDefault="004A25B2" w:rsidP="009475E6">
            <w:pPr>
              <w:pStyle w:val="BodyText"/>
              <w:spacing w:after="0"/>
              <w:ind w:left="-108" w:right="-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9475E6" w:rsidRPr="009475E6">
              <w:rPr>
                <w:rFonts w:ascii="Angsana New" w:hAnsi="Angsana New"/>
                <w:sz w:val="30"/>
                <w:szCs w:val="30"/>
                <w:cs/>
                <w:lang w:val="en-US"/>
              </w:rPr>
              <w:t>355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4BB14473" w14:textId="77777777" w:rsidR="009475E6" w:rsidRPr="00876183" w:rsidRDefault="009475E6" w:rsidP="009475E6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6A9BCAF6" w14:textId="59460CAE" w:rsidR="009475E6" w:rsidRPr="00876183" w:rsidRDefault="004A25B2" w:rsidP="009475E6">
            <w:pPr>
              <w:pStyle w:val="BodyText"/>
              <w:spacing w:after="0"/>
              <w:ind w:left="-108" w:right="-57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9475E6">
              <w:rPr>
                <w:rFonts w:ascii="Angsana New" w:hAnsi="Angsana New"/>
                <w:sz w:val="30"/>
                <w:szCs w:val="30"/>
                <w:lang w:val="en-US"/>
              </w:rPr>
              <w:t>92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</w:tbl>
    <w:p w14:paraId="03EB9CFE" w14:textId="36B746B8" w:rsidR="00FB1985" w:rsidRDefault="00FB1985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735DE8E5" w14:textId="689053CC" w:rsidR="00A47F31" w:rsidRPr="00F065D7" w:rsidRDefault="00554098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ส่วนงานดำเนินงาน</w:t>
      </w:r>
      <w:r w:rsidR="004822C1"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และ</w:t>
      </w:r>
      <w:r w:rsidR="00985BDB" w:rsidRPr="00F065D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การจำแนก</w:t>
      </w:r>
      <w:r w:rsidR="004822C1"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รายได้</w:t>
      </w:r>
    </w:p>
    <w:p w14:paraId="74BC9C8A" w14:textId="77777777" w:rsidR="00A47F31" w:rsidRPr="00F065D7" w:rsidRDefault="00A47F31" w:rsidP="00A47F31">
      <w:pPr>
        <w:tabs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30"/>
          <w:szCs w:val="30"/>
        </w:rPr>
      </w:pPr>
    </w:p>
    <w:p w14:paraId="7448ADB2" w14:textId="17523D4E" w:rsidR="00BE03CC" w:rsidRDefault="00BE03CC" w:rsidP="00BE03C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ผู้บริหารพิจารณาว่ากลุ่มบริษัทมี </w:t>
      </w:r>
      <w:r w:rsidR="00D149E7" w:rsidRPr="00D149E7">
        <w:rPr>
          <w:rFonts w:asciiTheme="majorBidi" w:hAnsiTheme="majorBidi" w:cstheme="majorBidi" w:hint="cs"/>
          <w:sz w:val="30"/>
          <w:szCs w:val="30"/>
          <w:lang w:val="en-US"/>
        </w:rPr>
        <w:t>3</w:t>
      </w:r>
      <w:r>
        <w:rPr>
          <w:rFonts w:asciiTheme="majorBidi" w:hAnsiTheme="majorBidi" w:cstheme="majorBidi" w:hint="cs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เนื่องจากดำเนินธุรกิจและใช้กลยุทธ์ทางการตลาดที่แตกต่างกัน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1D18BFC9" w14:textId="77777777" w:rsidR="001D6913" w:rsidRPr="001D6913" w:rsidRDefault="001D6913" w:rsidP="001D6913">
      <w:pPr>
        <w:pStyle w:val="ListParagraph"/>
        <w:tabs>
          <w:tab w:val="clear" w:pos="540"/>
        </w:tabs>
        <w:ind w:left="990" w:right="0" w:firstLine="0"/>
        <w:contextualSpacing/>
        <w:rPr>
          <w:rFonts w:asciiTheme="majorBidi" w:hAnsiTheme="majorBidi"/>
          <w:b w:val="0"/>
          <w:bCs w:val="0"/>
          <w:cs/>
        </w:rPr>
      </w:pPr>
    </w:p>
    <w:p w14:paraId="18C094DB" w14:textId="43B8A182" w:rsidR="007B4D41" w:rsidRPr="00F065D7" w:rsidRDefault="007B4D41" w:rsidP="00BE03CC">
      <w:pPr>
        <w:pStyle w:val="ListParagraph"/>
        <w:numPr>
          <w:ilvl w:val="0"/>
          <w:numId w:val="17"/>
        </w:numPr>
        <w:tabs>
          <w:tab w:val="clear" w:pos="340"/>
          <w:tab w:val="clear" w:pos="540"/>
        </w:tabs>
        <w:ind w:left="990" w:right="0" w:hanging="450"/>
        <w:contextualSpacing/>
        <w:rPr>
          <w:rFonts w:asciiTheme="majorBidi" w:hAnsiTheme="majorBidi"/>
          <w:b w:val="0"/>
          <w:bCs w:val="0"/>
          <w:cs/>
        </w:rPr>
      </w:pPr>
      <w:r w:rsidRPr="00F065D7">
        <w:rPr>
          <w:rFonts w:asciiTheme="majorBidi" w:hAnsiTheme="majorBidi" w:cstheme="majorBidi"/>
          <w:b w:val="0"/>
          <w:bCs w:val="0"/>
          <w:cs/>
        </w:rPr>
        <w:t xml:space="preserve">ส่วนงานที่ </w:t>
      </w:r>
      <w:r w:rsidR="00D149E7" w:rsidRPr="00D149E7">
        <w:rPr>
          <w:rFonts w:asciiTheme="majorBidi" w:hAnsiTheme="majorBidi"/>
          <w:b w:val="0"/>
          <w:bCs w:val="0"/>
          <w:lang w:val="en-US"/>
        </w:rPr>
        <w:t>1</w:t>
      </w:r>
      <w:r w:rsidRPr="00F065D7">
        <w:rPr>
          <w:rFonts w:asciiTheme="majorBidi" w:hAnsiTheme="majorBidi" w:cstheme="majorBidi"/>
          <w:b w:val="0"/>
          <w:bCs w:val="0"/>
          <w:cs/>
        </w:rPr>
        <w:t xml:space="preserve"> </w:t>
      </w:r>
      <w:r w:rsidRPr="00F065D7">
        <w:rPr>
          <w:rFonts w:asciiTheme="majorBidi" w:hAnsiTheme="majorBidi" w:cstheme="majorBidi" w:hint="cs"/>
          <w:b w:val="0"/>
          <w:bCs w:val="0"/>
          <w:cs/>
        </w:rPr>
        <w:t>เครื่องดื่ม</w:t>
      </w:r>
    </w:p>
    <w:p w14:paraId="2F1B53C0" w14:textId="20519DB1" w:rsidR="007B4D41" w:rsidRPr="00BE03CC" w:rsidRDefault="007B4D41" w:rsidP="00BE03CC">
      <w:pPr>
        <w:pStyle w:val="ListParagraph"/>
        <w:numPr>
          <w:ilvl w:val="0"/>
          <w:numId w:val="17"/>
        </w:numPr>
        <w:tabs>
          <w:tab w:val="clear" w:pos="340"/>
          <w:tab w:val="clear" w:pos="540"/>
        </w:tabs>
        <w:ind w:left="990" w:right="0" w:hanging="450"/>
        <w:contextualSpacing/>
        <w:rPr>
          <w:rFonts w:asciiTheme="majorBidi" w:hAnsiTheme="majorBidi" w:cstheme="majorBidi"/>
          <w:b w:val="0"/>
          <w:bCs w:val="0"/>
          <w:cs/>
        </w:rPr>
      </w:pPr>
      <w:r w:rsidRPr="00F065D7">
        <w:rPr>
          <w:rFonts w:asciiTheme="majorBidi" w:hAnsiTheme="majorBidi" w:cstheme="majorBidi"/>
          <w:b w:val="0"/>
          <w:bCs w:val="0"/>
          <w:cs/>
        </w:rPr>
        <w:t>ส่วนงานที่</w:t>
      </w:r>
      <w:r w:rsidR="004B39F7">
        <w:rPr>
          <w:rFonts w:asciiTheme="majorBidi" w:hAnsiTheme="majorBidi" w:cstheme="majorBidi" w:hint="cs"/>
          <w:b w:val="0"/>
          <w:bCs w:val="0"/>
          <w:cs/>
        </w:rPr>
        <w:t xml:space="preserve"> </w:t>
      </w:r>
      <w:r w:rsidR="00D149E7" w:rsidRPr="00D149E7">
        <w:rPr>
          <w:rFonts w:asciiTheme="majorBidi" w:hAnsiTheme="majorBidi" w:cstheme="majorBidi"/>
          <w:b w:val="0"/>
          <w:bCs w:val="0"/>
          <w:lang w:val="en-US"/>
        </w:rPr>
        <w:t>2</w:t>
      </w:r>
      <w:r w:rsidR="004B39F7">
        <w:rPr>
          <w:rFonts w:asciiTheme="majorBidi" w:hAnsiTheme="majorBidi" w:cstheme="majorBidi"/>
          <w:b w:val="0"/>
          <w:bCs w:val="0"/>
          <w:lang w:val="en-US"/>
        </w:rPr>
        <w:t xml:space="preserve"> </w:t>
      </w:r>
      <w:r w:rsidR="009D0E2A" w:rsidRPr="00F065D7">
        <w:rPr>
          <w:rFonts w:asciiTheme="majorBidi" w:hAnsiTheme="majorBidi" w:cstheme="majorBidi" w:hint="cs"/>
          <w:b w:val="0"/>
          <w:bCs w:val="0"/>
          <w:cs/>
        </w:rPr>
        <w:t>ผลิตภัณฑ์</w:t>
      </w:r>
      <w:r w:rsidR="00324324" w:rsidRPr="00F065D7">
        <w:rPr>
          <w:rFonts w:asciiTheme="majorBidi" w:hAnsiTheme="majorBidi" w:cstheme="majorBidi" w:hint="cs"/>
          <w:b w:val="0"/>
          <w:bCs w:val="0"/>
          <w:cs/>
        </w:rPr>
        <w:t>ของใช้</w:t>
      </w:r>
      <w:r w:rsidR="009D0E2A" w:rsidRPr="00F065D7">
        <w:rPr>
          <w:rFonts w:asciiTheme="majorBidi" w:hAnsiTheme="majorBidi" w:cstheme="majorBidi" w:hint="cs"/>
          <w:b w:val="0"/>
          <w:bCs w:val="0"/>
          <w:cs/>
        </w:rPr>
        <w:t>ส่วนบุคคล</w:t>
      </w:r>
    </w:p>
    <w:p w14:paraId="4668BD73" w14:textId="1ADEFE8A" w:rsidR="007B4D41" w:rsidRPr="00F065D7" w:rsidRDefault="007B4D41" w:rsidP="00BE03CC">
      <w:pPr>
        <w:pStyle w:val="ListParagraph"/>
        <w:numPr>
          <w:ilvl w:val="0"/>
          <w:numId w:val="17"/>
        </w:numPr>
        <w:tabs>
          <w:tab w:val="clear" w:pos="340"/>
          <w:tab w:val="clear" w:pos="540"/>
        </w:tabs>
        <w:ind w:left="990" w:right="0" w:hanging="450"/>
        <w:contextualSpacing/>
        <w:rPr>
          <w:rFonts w:asciiTheme="majorBidi" w:hAnsiTheme="majorBidi"/>
          <w:b w:val="0"/>
          <w:bCs w:val="0"/>
          <w:cs/>
        </w:rPr>
      </w:pPr>
      <w:r w:rsidRPr="00F065D7">
        <w:rPr>
          <w:rFonts w:asciiTheme="majorBidi" w:hAnsiTheme="majorBidi" w:cstheme="majorBidi"/>
          <w:b w:val="0"/>
          <w:bCs w:val="0"/>
          <w:cs/>
        </w:rPr>
        <w:t>ส่วนงานที่</w:t>
      </w:r>
      <w:r w:rsidRPr="00F065D7">
        <w:rPr>
          <w:rFonts w:asciiTheme="majorBidi" w:hAnsiTheme="majorBidi"/>
          <w:b w:val="0"/>
          <w:bCs w:val="0"/>
          <w:cs/>
        </w:rPr>
        <w:t xml:space="preserve"> </w:t>
      </w:r>
      <w:r w:rsidR="00D149E7" w:rsidRPr="00D149E7">
        <w:rPr>
          <w:rFonts w:asciiTheme="majorBidi" w:hAnsiTheme="majorBidi"/>
          <w:b w:val="0"/>
          <w:bCs w:val="0"/>
          <w:lang w:val="en-US"/>
        </w:rPr>
        <w:t>3</w:t>
      </w:r>
      <w:r w:rsidRPr="00F065D7">
        <w:rPr>
          <w:rFonts w:asciiTheme="majorBidi" w:hAnsiTheme="majorBidi"/>
          <w:b w:val="0"/>
          <w:bCs w:val="0"/>
          <w:cs/>
        </w:rPr>
        <w:t xml:space="preserve"> </w:t>
      </w:r>
      <w:r w:rsidR="00B95DA5" w:rsidRPr="00F065D7">
        <w:rPr>
          <w:rFonts w:asciiTheme="majorBidi" w:hAnsiTheme="majorBidi" w:cstheme="majorBidi"/>
          <w:b w:val="0"/>
          <w:bCs w:val="0"/>
          <w:cs/>
        </w:rPr>
        <w:t>อื่นๆ</w:t>
      </w:r>
    </w:p>
    <w:p w14:paraId="3B38B04E" w14:textId="77777777" w:rsidR="007B4D41" w:rsidRPr="00F065D7" w:rsidRDefault="007B4D41" w:rsidP="007B4D41">
      <w:pPr>
        <w:tabs>
          <w:tab w:val="left" w:pos="900"/>
        </w:tabs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57F898A" w14:textId="5C128E88" w:rsidR="00BE03CC" w:rsidRDefault="00BE03CC" w:rsidP="00BE03C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ผลการดำเนินงานของแต่ละส่วนงานวัดโดยใช้กำไรก่อน</w:t>
      </w:r>
      <w:r>
        <w:rPr>
          <w:rFonts w:asciiTheme="majorBidi" w:hAnsiTheme="majorBidi" w:hint="cs"/>
          <w:sz w:val="30"/>
          <w:szCs w:val="30"/>
          <w:cs/>
        </w:rPr>
        <w:t>รายได้และค่าใช้จ่ายที่ไม่ได้ปันส่วน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ของส่วนงาน </w:t>
      </w:r>
      <w:r w:rsidR="008E037B"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="008E037B"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กลุ่มบริษัท ผู้บริหารเชื่อว่าการใช้กำไรก่อน</w:t>
      </w:r>
      <w:r>
        <w:rPr>
          <w:rFonts w:asciiTheme="majorBidi" w:hAnsiTheme="majorBidi" w:hint="cs"/>
          <w:sz w:val="30"/>
          <w:szCs w:val="30"/>
          <w:cs/>
        </w:rPr>
        <w:t>รายได้และค่าใช้จ่ายที่ไม่ได้ปันส่วน</w:t>
      </w:r>
      <w:r>
        <w:rPr>
          <w:rFonts w:asciiTheme="majorBidi" w:hAnsiTheme="majorBidi" w:cstheme="majorBidi" w:hint="cs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20555315" w14:textId="3AC0A972" w:rsidR="007E71D3" w:rsidRPr="000A4FBC" w:rsidRDefault="00796C9B" w:rsidP="00796C9B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B1DAA10" w14:textId="77777777" w:rsidR="00103EB7" w:rsidRPr="00C335C4" w:rsidRDefault="00103EB7" w:rsidP="005104F1">
      <w:pPr>
        <w:tabs>
          <w:tab w:val="left" w:pos="540"/>
        </w:tabs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bookmarkStart w:id="2" w:name="_Hlk104563605"/>
      <w:r w:rsidRPr="0034148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</w:t>
      </w:r>
      <w:r w:rsidRPr="0034148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</w:t>
      </w:r>
    </w:p>
    <w:p w14:paraId="5C11F164" w14:textId="77777777" w:rsidR="00103EB7" w:rsidRPr="003546E6" w:rsidRDefault="00103EB7" w:rsidP="00103EB7">
      <w:pPr>
        <w:ind w:right="-45"/>
        <w:contextualSpacing/>
        <w:jc w:val="thaiDistribute"/>
        <w:rPr>
          <w:rFonts w:cs="Times New Roman"/>
          <w:b/>
          <w:bCs/>
          <w:i/>
          <w:iCs/>
          <w:sz w:val="20"/>
          <w:szCs w:val="20"/>
        </w:rPr>
      </w:pPr>
    </w:p>
    <w:p w14:paraId="37667168" w14:textId="77777777" w:rsidR="00103EB7" w:rsidRPr="00D942B7" w:rsidRDefault="00103EB7" w:rsidP="00103EB7">
      <w:pPr>
        <w:spacing w:line="240" w:lineRule="atLeast"/>
        <w:ind w:left="540"/>
        <w:jc w:val="center"/>
        <w:rPr>
          <w:sz w:val="30"/>
          <w:szCs w:val="30"/>
        </w:rPr>
      </w:pPr>
      <w:r w:rsidRPr="00D942B7">
        <w:rPr>
          <w:rFonts w:hint="cs"/>
          <w:sz w:val="30"/>
          <w:szCs w:val="30"/>
          <w:cs/>
        </w:rPr>
        <w:t>รายได้จากการขายในงบการเงินรวม</w:t>
      </w:r>
    </w:p>
    <w:p w14:paraId="701961B8" w14:textId="35568029" w:rsidR="00103EB7" w:rsidRPr="00D942B7" w:rsidRDefault="00103EB7" w:rsidP="00103EB7">
      <w:pPr>
        <w:spacing w:line="240" w:lineRule="atLeast"/>
        <w:ind w:left="540"/>
        <w:jc w:val="center"/>
        <w:rPr>
          <w:sz w:val="30"/>
          <w:szCs w:val="30"/>
          <w:cs/>
        </w:rPr>
      </w:pPr>
      <w:r w:rsidRPr="00C63F8C">
        <w:rPr>
          <w:rFonts w:cs="Times New Roman"/>
          <w:noProof/>
          <w:lang w:val="en-US"/>
        </w:rPr>
        <mc:AlternateContent>
          <mc:Choice Requires="wpg">
            <w:drawing>
              <wp:anchor distT="0" distB="0" distL="114300" distR="114300" simplePos="0" relativeHeight="251711488" behindDoc="0" locked="0" layoutInCell="1" allowOverlap="1" wp14:anchorId="579A1B5B" wp14:editId="660EA184">
                <wp:simplePos x="0" y="0"/>
                <wp:positionH relativeFrom="column">
                  <wp:posOffset>1796020</wp:posOffset>
                </wp:positionH>
                <wp:positionV relativeFrom="paragraph">
                  <wp:posOffset>251855</wp:posOffset>
                </wp:positionV>
                <wp:extent cx="4222116" cy="3307080"/>
                <wp:effectExtent l="0" t="0" r="0" b="7620"/>
                <wp:wrapNone/>
                <wp:docPr id="34" name="Group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22116" cy="3307080"/>
                          <a:chOff x="415510" y="-621023"/>
                          <a:chExt cx="4317882" cy="3248964"/>
                        </a:xfrm>
                      </wpg:grpSpPr>
                      <wpg:grpSp>
                        <wpg:cNvPr id="35" name="Group 21"/>
                        <wpg:cNvGrpSpPr/>
                        <wpg:grpSpPr>
                          <a:xfrm>
                            <a:off x="415510" y="2317216"/>
                            <a:ext cx="310101" cy="310725"/>
                            <a:chOff x="-55297" y="-351504"/>
                            <a:chExt cx="786162" cy="739536"/>
                          </a:xfrm>
                          <a:solidFill>
                            <a:schemeClr val="tx2"/>
                          </a:solidFill>
                        </wpg:grpSpPr>
                        <pic:pic xmlns:pic="http://schemas.openxmlformats.org/drawingml/2006/picture">
                          <pic:nvPicPr>
                            <pic:cNvPr id="36" name="Picture 36" descr="Food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grayscl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flipH="1">
                              <a:off x="-55297" y="-113226"/>
                              <a:ext cx="405602" cy="501258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7" name="Picture 37" descr="Food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grayscl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92418" y="-351504"/>
                              <a:ext cx="338447" cy="738051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</pic:spPr>
                        </pic:pic>
                      </wpg:grpSp>
                      <wpg:grpSp>
                        <wpg:cNvPr id="38" name="Group 27"/>
                        <wpg:cNvGrpSpPr/>
                        <wpg:grpSpPr>
                          <a:xfrm>
                            <a:off x="2710854" y="2263210"/>
                            <a:ext cx="410771" cy="246466"/>
                            <a:chOff x="1108218" y="-497622"/>
                            <a:chExt cx="643776" cy="462287"/>
                          </a:xfrm>
                          <a:solidFill>
                            <a:schemeClr val="tx1"/>
                          </a:solidFill>
                        </wpg:grpSpPr>
                        <wpg:grpSp>
                          <wpg:cNvPr id="40" name="Group 40"/>
                          <wpg:cNvGrpSpPr/>
                          <wpg:grpSpPr>
                            <a:xfrm>
                              <a:off x="1474016" y="-343471"/>
                              <a:ext cx="277978" cy="308136"/>
                              <a:chOff x="2669558" y="-971380"/>
                              <a:chExt cx="577858" cy="696540"/>
                            </a:xfrm>
                            <a:grpFill/>
                          </wpg:grpSpPr>
                          <wps:wsp>
                            <wps:cNvPr id="41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679892" y="-971380"/>
                                <a:ext cx="565152" cy="13652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10" y="86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2" y="6"/>
                                  </a:cxn>
                                  <a:cxn ang="0">
                                    <a:pos x="348" y="2"/>
                                  </a:cxn>
                                  <a:cxn ang="0">
                                    <a:pos x="342" y="0"/>
                                  </a:cxn>
                                  <a:cxn ang="0">
                                    <a:pos x="33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4" y="0"/>
                                  </a:cxn>
                                  <a:cxn ang="0">
                                    <a:pos x="8" y="2"/>
                                  </a:cxn>
                                  <a:cxn ang="0">
                                    <a:pos x="4" y="6"/>
                                  </a:cxn>
                                  <a:cxn ang="0">
                                    <a:pos x="0" y="10"/>
                                  </a:cxn>
                                  <a:cxn ang="0">
                                    <a:pos x="46" y="86"/>
                                  </a:cxn>
                                  <a:cxn ang="0">
                                    <a:pos x="310" y="86"/>
                                  </a:cxn>
                                </a:cxnLst>
                                <a:rect l="0" t="0" r="r" b="b"/>
                                <a:pathLst>
                                  <a:path w="356" h="86">
                                    <a:moveTo>
                                      <a:pt x="310" y="86"/>
                                    </a:moveTo>
                                    <a:lnTo>
                                      <a:pt x="356" y="10"/>
                                    </a:lnTo>
                                    <a:lnTo>
                                      <a:pt x="356" y="10"/>
                                    </a:lnTo>
                                    <a:lnTo>
                                      <a:pt x="352" y="6"/>
                                    </a:lnTo>
                                    <a:lnTo>
                                      <a:pt x="348" y="2"/>
                                    </a:lnTo>
                                    <a:lnTo>
                                      <a:pt x="342" y="0"/>
                                    </a:lnTo>
                                    <a:lnTo>
                                      <a:pt x="33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4" y="0"/>
                                    </a:lnTo>
                                    <a:lnTo>
                                      <a:pt x="8" y="2"/>
                                    </a:lnTo>
                                    <a:lnTo>
                                      <a:pt x="4" y="6"/>
                                    </a:lnTo>
                                    <a:lnTo>
                                      <a:pt x="0" y="10"/>
                                    </a:lnTo>
                                    <a:lnTo>
                                      <a:pt x="46" y="86"/>
                                    </a:lnTo>
                                    <a:lnTo>
                                      <a:pt x="310" y="86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42" name="Freeform 40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2669558" y="-900327"/>
                                <a:ext cx="577858" cy="625487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22" y="64"/>
                                  </a:cxn>
                                  <a:cxn ang="0">
                                    <a:pos x="320" y="64"/>
                                  </a:cxn>
                                  <a:cxn ang="0">
                                    <a:pos x="44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2" y="380"/>
                                  </a:cxn>
                                  <a:cxn ang="0">
                                    <a:pos x="22" y="394"/>
                                  </a:cxn>
                                  <a:cxn ang="0">
                                    <a:pos x="350" y="392"/>
                                  </a:cxn>
                                  <a:cxn ang="0">
                                    <a:pos x="364" y="372"/>
                                  </a:cxn>
                                  <a:cxn ang="0">
                                    <a:pos x="330" y="58"/>
                                  </a:cxn>
                                  <a:cxn ang="0">
                                    <a:pos x="322" y="64"/>
                                  </a:cxn>
                                  <a:cxn ang="0">
                                    <a:pos x="272" y="248"/>
                                  </a:cxn>
                                  <a:cxn ang="0">
                                    <a:pos x="258" y="262"/>
                                  </a:cxn>
                                  <a:cxn ang="0">
                                    <a:pos x="240" y="266"/>
                                  </a:cxn>
                                  <a:cxn ang="0">
                                    <a:pos x="224" y="260"/>
                                  </a:cxn>
                                  <a:cxn ang="0">
                                    <a:pos x="228" y="270"/>
                                  </a:cxn>
                                  <a:cxn ang="0">
                                    <a:pos x="222" y="294"/>
                                  </a:cxn>
                                  <a:cxn ang="0">
                                    <a:pos x="210" y="306"/>
                                  </a:cxn>
                                  <a:cxn ang="0">
                                    <a:pos x="196" y="310"/>
                                  </a:cxn>
                                  <a:cxn ang="0">
                                    <a:pos x="176" y="304"/>
                                  </a:cxn>
                                  <a:cxn ang="0">
                                    <a:pos x="164" y="290"/>
                                  </a:cxn>
                                  <a:cxn ang="0">
                                    <a:pos x="162" y="278"/>
                                  </a:cxn>
                                  <a:cxn ang="0">
                                    <a:pos x="158" y="282"/>
                                  </a:cxn>
                                  <a:cxn ang="0">
                                    <a:pos x="126" y="288"/>
                                  </a:cxn>
                                  <a:cxn ang="0">
                                    <a:pos x="110" y="280"/>
                                  </a:cxn>
                                  <a:cxn ang="0">
                                    <a:pos x="104" y="268"/>
                                  </a:cxn>
                                  <a:cxn ang="0">
                                    <a:pos x="104" y="248"/>
                                  </a:cxn>
                                  <a:cxn ang="0">
                                    <a:pos x="112" y="232"/>
                                  </a:cxn>
                                  <a:cxn ang="0">
                                    <a:pos x="116" y="230"/>
                                  </a:cxn>
                                  <a:cxn ang="0">
                                    <a:pos x="106" y="226"/>
                                  </a:cxn>
                                  <a:cxn ang="0">
                                    <a:pos x="92" y="212"/>
                                  </a:cxn>
                                  <a:cxn ang="0">
                                    <a:pos x="88" y="194"/>
                                  </a:cxn>
                                  <a:cxn ang="0">
                                    <a:pos x="92" y="182"/>
                                  </a:cxn>
                                  <a:cxn ang="0">
                                    <a:pos x="106" y="168"/>
                                  </a:cxn>
                                  <a:cxn ang="0">
                                    <a:pos x="124" y="164"/>
                                  </a:cxn>
                                  <a:cxn ang="0">
                                    <a:pos x="140" y="170"/>
                                  </a:cxn>
                                  <a:cxn ang="0">
                                    <a:pos x="136" y="160"/>
                                  </a:cxn>
                                  <a:cxn ang="0">
                                    <a:pos x="138" y="140"/>
                                  </a:cxn>
                                  <a:cxn ang="0">
                                    <a:pos x="150" y="126"/>
                                  </a:cxn>
                                  <a:cxn ang="0">
                                    <a:pos x="162" y="120"/>
                                  </a:cxn>
                                  <a:cxn ang="0">
                                    <a:pos x="182" y="122"/>
                                  </a:cxn>
                                  <a:cxn ang="0">
                                    <a:pos x="198" y="134"/>
                                  </a:cxn>
                                  <a:cxn ang="0">
                                    <a:pos x="202" y="146"/>
                                  </a:cxn>
                                  <a:cxn ang="0">
                                    <a:pos x="206" y="148"/>
                                  </a:cxn>
                                  <a:cxn ang="0">
                                    <a:pos x="218" y="140"/>
                                  </a:cxn>
                                  <a:cxn ang="0">
                                    <a:pos x="236" y="140"/>
                                  </a:cxn>
                                  <a:cxn ang="0">
                                    <a:pos x="254" y="150"/>
                                  </a:cxn>
                                  <a:cxn ang="0">
                                    <a:pos x="260" y="160"/>
                                  </a:cxn>
                                  <a:cxn ang="0">
                                    <a:pos x="262" y="180"/>
                                  </a:cxn>
                                  <a:cxn ang="0">
                                    <a:pos x="252" y="196"/>
                                  </a:cxn>
                                  <a:cxn ang="0">
                                    <a:pos x="248" y="198"/>
                                  </a:cxn>
                                  <a:cxn ang="0">
                                    <a:pos x="258" y="202"/>
                                  </a:cxn>
                                  <a:cxn ang="0">
                                    <a:pos x="272" y="216"/>
                                  </a:cxn>
                                  <a:cxn ang="0">
                                    <a:pos x="276" y="234"/>
                                  </a:cxn>
                                </a:cxnLst>
                                <a:rect l="0" t="0" r="r" b="b"/>
                                <a:pathLst>
                                  <a:path w="364" h="394">
                                    <a:moveTo>
                                      <a:pt x="322" y="64"/>
                                    </a:move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38" y="62"/>
                                    </a:lnTo>
                                    <a:lnTo>
                                      <a:pt x="34" y="58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2" y="380"/>
                                    </a:lnTo>
                                    <a:lnTo>
                                      <a:pt x="6" y="386"/>
                                    </a:lnTo>
                                    <a:lnTo>
                                      <a:pt x="14" y="392"/>
                                    </a:lnTo>
                                    <a:lnTo>
                                      <a:pt x="2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50" y="392"/>
                                    </a:lnTo>
                                    <a:lnTo>
                                      <a:pt x="358" y="386"/>
                                    </a:lnTo>
                                    <a:lnTo>
                                      <a:pt x="362" y="380"/>
                                    </a:lnTo>
                                    <a:lnTo>
                                      <a:pt x="364" y="372"/>
                                    </a:lnTo>
                                    <a:lnTo>
                                      <a:pt x="364" y="0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26" y="62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close/>
                                    <a:moveTo>
                                      <a:pt x="274" y="242"/>
                                    </a:moveTo>
                                    <a:lnTo>
                                      <a:pt x="274" y="242"/>
                                    </a:lnTo>
                                    <a:lnTo>
                                      <a:pt x="272" y="248"/>
                                    </a:lnTo>
                                    <a:lnTo>
                                      <a:pt x="268" y="252"/>
                                    </a:lnTo>
                                    <a:lnTo>
                                      <a:pt x="264" y="258"/>
                                    </a:lnTo>
                                    <a:lnTo>
                                      <a:pt x="258" y="262"/>
                                    </a:lnTo>
                                    <a:lnTo>
                                      <a:pt x="252" y="264"/>
                                    </a:lnTo>
                                    <a:lnTo>
                                      <a:pt x="246" y="266"/>
                                    </a:lnTo>
                                    <a:lnTo>
                                      <a:pt x="240" y="266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8"/>
                                    </a:lnTo>
                                    <a:lnTo>
                                      <a:pt x="226" y="288"/>
                                    </a:lnTo>
                                    <a:lnTo>
                                      <a:pt x="222" y="294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0" y="306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196" y="310"/>
                                    </a:lnTo>
                                    <a:lnTo>
                                      <a:pt x="188" y="310"/>
                                    </a:lnTo>
                                    <a:lnTo>
                                      <a:pt x="182" y="308"/>
                                    </a:lnTo>
                                    <a:lnTo>
                                      <a:pt x="176" y="304"/>
                                    </a:lnTo>
                                    <a:lnTo>
                                      <a:pt x="172" y="300"/>
                                    </a:lnTo>
                                    <a:lnTo>
                                      <a:pt x="168" y="296"/>
                                    </a:lnTo>
                                    <a:lnTo>
                                      <a:pt x="164" y="290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48" y="288"/>
                                    </a:lnTo>
                                    <a:lnTo>
                                      <a:pt x="138" y="290"/>
                                    </a:lnTo>
                                    <a:lnTo>
                                      <a:pt x="126" y="288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06" y="274"/>
                                    </a:lnTo>
                                    <a:lnTo>
                                      <a:pt x="104" y="268"/>
                                    </a:lnTo>
                                    <a:lnTo>
                                      <a:pt x="102" y="262"/>
                                    </a:lnTo>
                                    <a:lnTo>
                                      <a:pt x="102" y="256"/>
                                    </a:lnTo>
                                    <a:lnTo>
                                      <a:pt x="104" y="248"/>
                                    </a:lnTo>
                                    <a:lnTo>
                                      <a:pt x="106" y="242"/>
                                    </a:lnTo>
                                    <a:lnTo>
                                      <a:pt x="108" y="236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06" y="226"/>
                                    </a:lnTo>
                                    <a:lnTo>
                                      <a:pt x="100" y="222"/>
                                    </a:lnTo>
                                    <a:lnTo>
                                      <a:pt x="96" y="218"/>
                                    </a:lnTo>
                                    <a:lnTo>
                                      <a:pt x="92" y="212"/>
                                    </a:lnTo>
                                    <a:lnTo>
                                      <a:pt x="90" y="208"/>
                                    </a:lnTo>
                                    <a:lnTo>
                                      <a:pt x="88" y="200"/>
                                    </a:lnTo>
                                    <a:lnTo>
                                      <a:pt x="88" y="194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2" y="182"/>
                                    </a:lnTo>
                                    <a:lnTo>
                                      <a:pt x="96" y="176"/>
                                    </a:lnTo>
                                    <a:lnTo>
                                      <a:pt x="100" y="172"/>
                                    </a:lnTo>
                                    <a:lnTo>
                                      <a:pt x="106" y="168"/>
                                    </a:lnTo>
                                    <a:lnTo>
                                      <a:pt x="112" y="164"/>
                                    </a:lnTo>
                                    <a:lnTo>
                                      <a:pt x="118" y="164"/>
                                    </a:lnTo>
                                    <a:lnTo>
                                      <a:pt x="124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52"/>
                                    </a:lnTo>
                                    <a:lnTo>
                                      <a:pt x="136" y="146"/>
                                    </a:lnTo>
                                    <a:lnTo>
                                      <a:pt x="138" y="140"/>
                                    </a:lnTo>
                                    <a:lnTo>
                                      <a:pt x="142" y="134"/>
                                    </a:lnTo>
                                    <a:lnTo>
                                      <a:pt x="146" y="130"/>
                                    </a:lnTo>
                                    <a:lnTo>
                                      <a:pt x="150" y="126"/>
                                    </a:lnTo>
                                    <a:lnTo>
                                      <a:pt x="156" y="122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70" y="120"/>
                                    </a:lnTo>
                                    <a:lnTo>
                                      <a:pt x="176" y="120"/>
                                    </a:lnTo>
                                    <a:lnTo>
                                      <a:pt x="182" y="122"/>
                                    </a:lnTo>
                                    <a:lnTo>
                                      <a:pt x="188" y="124"/>
                                    </a:lnTo>
                                    <a:lnTo>
                                      <a:pt x="192" y="128"/>
                                    </a:lnTo>
                                    <a:lnTo>
                                      <a:pt x="198" y="134"/>
                                    </a:lnTo>
                                    <a:lnTo>
                                      <a:pt x="200" y="140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12" y="144"/>
                                    </a:lnTo>
                                    <a:lnTo>
                                      <a:pt x="218" y="140"/>
                                    </a:lnTo>
                                    <a:lnTo>
                                      <a:pt x="224" y="138"/>
                                    </a:lnTo>
                                    <a:lnTo>
                                      <a:pt x="230" y="138"/>
                                    </a:lnTo>
                                    <a:lnTo>
                                      <a:pt x="236" y="140"/>
                                    </a:lnTo>
                                    <a:lnTo>
                                      <a:pt x="242" y="142"/>
                                    </a:lnTo>
                                    <a:lnTo>
                                      <a:pt x="248" y="144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8" y="154"/>
                                    </a:lnTo>
                                    <a:lnTo>
                                      <a:pt x="260" y="160"/>
                                    </a:lnTo>
                                    <a:lnTo>
                                      <a:pt x="262" y="168"/>
                                    </a:lnTo>
                                    <a:lnTo>
                                      <a:pt x="262" y="174"/>
                                    </a:lnTo>
                                    <a:lnTo>
                                      <a:pt x="262" y="180"/>
                                    </a:lnTo>
                                    <a:lnTo>
                                      <a:pt x="258" y="186"/>
                                    </a:lnTo>
                                    <a:lnTo>
                                      <a:pt x="256" y="192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8" y="202"/>
                                    </a:lnTo>
                                    <a:lnTo>
                                      <a:pt x="264" y="206"/>
                                    </a:lnTo>
                                    <a:lnTo>
                                      <a:pt x="268" y="210"/>
                                    </a:lnTo>
                                    <a:lnTo>
                                      <a:pt x="272" y="216"/>
                                    </a:lnTo>
                                    <a:lnTo>
                                      <a:pt x="274" y="222"/>
                                    </a:lnTo>
                                    <a:lnTo>
                                      <a:pt x="276" y="228"/>
                                    </a:lnTo>
                                    <a:lnTo>
                                      <a:pt x="276" y="234"/>
                                    </a:lnTo>
                                    <a:lnTo>
                                      <a:pt x="274" y="242"/>
                                    </a:lnTo>
                                    <a:lnTo>
                                      <a:pt x="274" y="24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43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901081" y="-615533"/>
                                <a:ext cx="111128" cy="111128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28" y="0"/>
                                  </a:cxn>
                                  <a:cxn ang="0">
                                    <a:pos x="28" y="0"/>
                                  </a:cxn>
                                  <a:cxn ang="0">
                                    <a:pos x="22" y="2"/>
                                  </a:cxn>
                                  <a:cxn ang="0">
                                    <a:pos x="16" y="4"/>
                                  </a:cxn>
                                  <a:cxn ang="0">
                                    <a:pos x="6" y="12"/>
                                  </a:cxn>
                                  <a:cxn ang="0">
                                    <a:pos x="6" y="12"/>
                                  </a:cxn>
                                  <a:cxn ang="0">
                                    <a:pos x="2" y="18"/>
                                  </a:cxn>
                                  <a:cxn ang="0">
                                    <a:pos x="0" y="26"/>
                                  </a:cxn>
                                  <a:cxn ang="0">
                                    <a:pos x="0" y="34"/>
                                  </a:cxn>
                                  <a:cxn ang="0">
                                    <a:pos x="0" y="40"/>
                                  </a:cxn>
                                  <a:cxn ang="0">
                                    <a:pos x="0" y="40"/>
                                  </a:cxn>
                                  <a:cxn ang="0">
                                    <a:pos x="2" y="48"/>
                                  </a:cxn>
                                  <a:cxn ang="0">
                                    <a:pos x="4" y="54"/>
                                  </a:cxn>
                                  <a:cxn ang="0">
                                    <a:pos x="10" y="60"/>
                                  </a:cxn>
                                  <a:cxn ang="0">
                                    <a:pos x="14" y="64"/>
                                  </a:cxn>
                                  <a:cxn ang="0">
                                    <a:pos x="20" y="66"/>
                                  </a:cxn>
                                  <a:cxn ang="0">
                                    <a:pos x="26" y="68"/>
                                  </a:cxn>
                                  <a:cxn ang="0">
                                    <a:pos x="34" y="70"/>
                                  </a:cxn>
                                  <a:cxn ang="0">
                                    <a:pos x="40" y="70"/>
                                  </a:cxn>
                                  <a:cxn ang="0">
                                    <a:pos x="40" y="70"/>
                                  </a:cxn>
                                  <a:cxn ang="0">
                                    <a:pos x="50" y="66"/>
                                  </a:cxn>
                                  <a:cxn ang="0">
                                    <a:pos x="60" y="60"/>
                                  </a:cxn>
                                  <a:cxn ang="0">
                                    <a:pos x="60" y="60"/>
                                  </a:cxn>
                                  <a:cxn ang="0">
                                    <a:pos x="60" y="58"/>
                                  </a:cxn>
                                  <a:cxn ang="0">
                                    <a:pos x="60" y="58"/>
                                  </a:cxn>
                                  <a:cxn ang="0">
                                    <a:pos x="64" y="54"/>
                                  </a:cxn>
                                  <a:cxn ang="0">
                                    <a:pos x="64" y="54"/>
                                  </a:cxn>
                                  <a:cxn ang="0">
                                    <a:pos x="66" y="50"/>
                                  </a:cxn>
                                  <a:cxn ang="0">
                                    <a:pos x="68" y="42"/>
                                  </a:cxn>
                                  <a:cxn ang="0">
                                    <a:pos x="70" y="36"/>
                                  </a:cxn>
                                  <a:cxn ang="0">
                                    <a:pos x="70" y="28"/>
                                  </a:cxn>
                                  <a:cxn ang="0">
                                    <a:pos x="70" y="28"/>
                                  </a:cxn>
                                  <a:cxn ang="0">
                                    <a:pos x="68" y="22"/>
                                  </a:cxn>
                                  <a:cxn ang="0">
                                    <a:pos x="64" y="16"/>
                                  </a:cxn>
                                  <a:cxn ang="0">
                                    <a:pos x="60" y="10"/>
                                  </a:cxn>
                                  <a:cxn ang="0">
                                    <a:pos x="54" y="6"/>
                                  </a:cxn>
                                  <a:cxn ang="0">
                                    <a:pos x="48" y="2"/>
                                  </a:cxn>
                                  <a:cxn ang="0">
                                    <a:pos x="42" y="0"/>
                                  </a:cxn>
                                  <a:cxn ang="0">
                                    <a:pos x="36" y="0"/>
                                  </a:cxn>
                                  <a:cxn ang="0">
                                    <a:pos x="28" y="0"/>
                                  </a:cxn>
                                  <a:cxn ang="0">
                                    <a:pos x="28" y="0"/>
                                  </a:cxn>
                                </a:cxnLst>
                                <a:rect l="0" t="0" r="r" b="b"/>
                                <a:pathLst>
                                  <a:path w="70" h="70">
                                    <a:moveTo>
                                      <a:pt x="28" y="0"/>
                                    </a:moveTo>
                                    <a:lnTo>
                                      <a:pt x="28" y="0"/>
                                    </a:lnTo>
                                    <a:lnTo>
                                      <a:pt x="22" y="2"/>
                                    </a:lnTo>
                                    <a:lnTo>
                                      <a:pt x="16" y="4"/>
                                    </a:lnTo>
                                    <a:lnTo>
                                      <a:pt x="6" y="12"/>
                                    </a:lnTo>
                                    <a:lnTo>
                                      <a:pt x="6" y="12"/>
                                    </a:lnTo>
                                    <a:lnTo>
                                      <a:pt x="2" y="18"/>
                                    </a:lnTo>
                                    <a:lnTo>
                                      <a:pt x="0" y="26"/>
                                    </a:lnTo>
                                    <a:lnTo>
                                      <a:pt x="0" y="34"/>
                                    </a:lnTo>
                                    <a:lnTo>
                                      <a:pt x="0" y="40"/>
                                    </a:lnTo>
                                    <a:lnTo>
                                      <a:pt x="0" y="40"/>
                                    </a:lnTo>
                                    <a:lnTo>
                                      <a:pt x="2" y="48"/>
                                    </a:lnTo>
                                    <a:lnTo>
                                      <a:pt x="4" y="54"/>
                                    </a:lnTo>
                                    <a:lnTo>
                                      <a:pt x="10" y="60"/>
                                    </a:lnTo>
                                    <a:lnTo>
                                      <a:pt x="14" y="64"/>
                                    </a:lnTo>
                                    <a:lnTo>
                                      <a:pt x="20" y="66"/>
                                    </a:lnTo>
                                    <a:lnTo>
                                      <a:pt x="26" y="68"/>
                                    </a:lnTo>
                                    <a:lnTo>
                                      <a:pt x="34" y="70"/>
                                    </a:lnTo>
                                    <a:lnTo>
                                      <a:pt x="40" y="70"/>
                                    </a:lnTo>
                                    <a:lnTo>
                                      <a:pt x="40" y="70"/>
                                    </a:lnTo>
                                    <a:lnTo>
                                      <a:pt x="50" y="66"/>
                                    </a:lnTo>
                                    <a:lnTo>
                                      <a:pt x="60" y="60"/>
                                    </a:lnTo>
                                    <a:lnTo>
                                      <a:pt x="60" y="60"/>
                                    </a:lnTo>
                                    <a:lnTo>
                                      <a:pt x="60" y="58"/>
                                    </a:lnTo>
                                    <a:lnTo>
                                      <a:pt x="60" y="58"/>
                                    </a:lnTo>
                                    <a:lnTo>
                                      <a:pt x="64" y="54"/>
                                    </a:lnTo>
                                    <a:lnTo>
                                      <a:pt x="64" y="54"/>
                                    </a:lnTo>
                                    <a:lnTo>
                                      <a:pt x="66" y="50"/>
                                    </a:lnTo>
                                    <a:lnTo>
                                      <a:pt x="68" y="42"/>
                                    </a:lnTo>
                                    <a:lnTo>
                                      <a:pt x="70" y="36"/>
                                    </a:lnTo>
                                    <a:lnTo>
                                      <a:pt x="70" y="28"/>
                                    </a:lnTo>
                                    <a:lnTo>
                                      <a:pt x="70" y="28"/>
                                    </a:lnTo>
                                    <a:lnTo>
                                      <a:pt x="68" y="22"/>
                                    </a:lnTo>
                                    <a:lnTo>
                                      <a:pt x="64" y="16"/>
                                    </a:lnTo>
                                    <a:lnTo>
                                      <a:pt x="60" y="10"/>
                                    </a:lnTo>
                                    <a:lnTo>
                                      <a:pt x="54" y="6"/>
                                    </a:lnTo>
                                    <a:lnTo>
                                      <a:pt x="48" y="2"/>
                                    </a:lnTo>
                                    <a:lnTo>
                                      <a:pt x="42" y="0"/>
                                    </a:lnTo>
                                    <a:lnTo>
                                      <a:pt x="36" y="0"/>
                                    </a:lnTo>
                                    <a:lnTo>
                                      <a:pt x="28" y="0"/>
                                    </a:lnTo>
                                    <a:lnTo>
                                      <a:pt x="28" y="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grpSp>
                        <wps:wsp>
                          <wps:cNvPr id="44" name="Freeform 18"/>
                          <wps:cNvSpPr>
                            <a:spLocks noEditPoints="1"/>
                          </wps:cNvSpPr>
                          <wps:spPr bwMode="auto">
                            <a:xfrm>
                              <a:off x="1108218" y="-497622"/>
                              <a:ext cx="328124" cy="462278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810" y="8"/>
                                </a:cxn>
                                <a:cxn ang="0">
                                  <a:pos x="864" y="74"/>
                                </a:cxn>
                                <a:cxn ang="0">
                                  <a:pos x="864" y="200"/>
                                </a:cxn>
                                <a:cxn ang="0">
                                  <a:pos x="776" y="218"/>
                                </a:cxn>
                                <a:cxn ang="0">
                                  <a:pos x="860" y="392"/>
                                </a:cxn>
                                <a:cxn ang="0">
                                  <a:pos x="942" y="412"/>
                                </a:cxn>
                                <a:cxn ang="0">
                                  <a:pos x="992" y="454"/>
                                </a:cxn>
                                <a:cxn ang="0">
                                  <a:pos x="1028" y="528"/>
                                </a:cxn>
                                <a:cxn ang="0">
                                  <a:pos x="1032" y="1366"/>
                                </a:cxn>
                                <a:cxn ang="0">
                                  <a:pos x="1028" y="1402"/>
                                </a:cxn>
                                <a:cxn ang="0">
                                  <a:pos x="992" y="1476"/>
                                </a:cxn>
                                <a:cxn ang="0">
                                  <a:pos x="942" y="1516"/>
                                </a:cxn>
                                <a:cxn ang="0">
                                  <a:pos x="860" y="1538"/>
                                </a:cxn>
                                <a:cxn ang="0">
                                  <a:pos x="170" y="1538"/>
                                </a:cxn>
                                <a:cxn ang="0">
                                  <a:pos x="104" y="1524"/>
                                </a:cxn>
                                <a:cxn ang="0">
                                  <a:pos x="50" y="1488"/>
                                </a:cxn>
                                <a:cxn ang="0">
                                  <a:pos x="14" y="1434"/>
                                </a:cxn>
                                <a:cxn ang="0">
                                  <a:pos x="0" y="1366"/>
                                </a:cxn>
                                <a:cxn ang="0">
                                  <a:pos x="0" y="562"/>
                                </a:cxn>
                                <a:cxn ang="0">
                                  <a:pos x="20" y="480"/>
                                </a:cxn>
                                <a:cxn ang="0">
                                  <a:pos x="62" y="430"/>
                                </a:cxn>
                                <a:cxn ang="0">
                                  <a:pos x="136" y="394"/>
                                </a:cxn>
                                <a:cxn ang="0">
                                  <a:pos x="256" y="392"/>
                                </a:cxn>
                                <a:cxn ang="0">
                                  <a:pos x="184" y="216"/>
                                </a:cxn>
                                <a:cxn ang="0">
                                  <a:pos x="166" y="92"/>
                                </a:cxn>
                                <a:cxn ang="0">
                                  <a:pos x="192" y="28"/>
                                </a:cxn>
                                <a:cxn ang="0">
                                  <a:pos x="256" y="0"/>
                                </a:cxn>
                                <a:cxn ang="0">
                                  <a:pos x="366" y="476"/>
                                </a:cxn>
                                <a:cxn ang="0">
                                  <a:pos x="340" y="512"/>
                                </a:cxn>
                                <a:cxn ang="0">
                                  <a:pos x="170" y="514"/>
                                </a:cxn>
                                <a:cxn ang="0">
                                  <a:pos x="136" y="528"/>
                                </a:cxn>
                                <a:cxn ang="0">
                                  <a:pos x="122" y="562"/>
                                </a:cxn>
                                <a:cxn ang="0">
                                  <a:pos x="122" y="1366"/>
                                </a:cxn>
                                <a:cxn ang="0">
                                  <a:pos x="136" y="1400"/>
                                </a:cxn>
                                <a:cxn ang="0">
                                  <a:pos x="160" y="1414"/>
                                </a:cxn>
                                <a:cxn ang="0">
                                  <a:pos x="860" y="1414"/>
                                </a:cxn>
                                <a:cxn ang="0">
                                  <a:pos x="888" y="1406"/>
                                </a:cxn>
                                <a:cxn ang="0">
                                  <a:pos x="908" y="1376"/>
                                </a:cxn>
                                <a:cxn ang="0">
                                  <a:pos x="908" y="562"/>
                                </a:cxn>
                                <a:cxn ang="0">
                                  <a:pos x="900" y="536"/>
                                </a:cxn>
                                <a:cxn ang="0">
                                  <a:pos x="870" y="516"/>
                                </a:cxn>
                                <a:cxn ang="0">
                                  <a:pos x="720" y="514"/>
                                </a:cxn>
                                <a:cxn ang="0">
                                  <a:pos x="672" y="496"/>
                                </a:cxn>
                                <a:cxn ang="0">
                                  <a:pos x="664" y="218"/>
                                </a:cxn>
                                <a:cxn ang="0">
                                  <a:pos x="758" y="754"/>
                                </a:cxn>
                                <a:cxn ang="0">
                                  <a:pos x="788" y="790"/>
                                </a:cxn>
                                <a:cxn ang="0">
                                  <a:pos x="786" y="1164"/>
                                </a:cxn>
                                <a:cxn ang="0">
                                  <a:pos x="748" y="1196"/>
                                </a:cxn>
                                <a:cxn ang="0">
                                  <a:pos x="274" y="1192"/>
                                </a:cxn>
                                <a:cxn ang="0">
                                  <a:pos x="242" y="1154"/>
                                </a:cxn>
                                <a:cxn ang="0">
                                  <a:pos x="246" y="782"/>
                                </a:cxn>
                                <a:cxn ang="0">
                                  <a:pos x="284" y="750"/>
                                </a:cxn>
                              </a:cxnLst>
                              <a:rect l="0" t="0" r="r" b="b"/>
                              <a:pathLst>
                                <a:path w="1032" h="1538">
                                  <a:moveTo>
                                    <a:pt x="256" y="0"/>
                                  </a:moveTo>
                                  <a:lnTo>
                                    <a:pt x="774" y="0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792" y="2"/>
                                  </a:lnTo>
                                  <a:lnTo>
                                    <a:pt x="810" y="8"/>
                                  </a:lnTo>
                                  <a:lnTo>
                                    <a:pt x="826" y="16"/>
                                  </a:lnTo>
                                  <a:lnTo>
                                    <a:pt x="840" y="28"/>
                                  </a:lnTo>
                                  <a:lnTo>
                                    <a:pt x="850" y="40"/>
                                  </a:lnTo>
                                  <a:lnTo>
                                    <a:pt x="858" y="56"/>
                                  </a:lnTo>
                                  <a:lnTo>
                                    <a:pt x="864" y="74"/>
                                  </a:lnTo>
                                  <a:lnTo>
                                    <a:pt x="866" y="92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94"/>
                                  </a:lnTo>
                                  <a:lnTo>
                                    <a:pt x="864" y="200"/>
                                  </a:lnTo>
                                  <a:lnTo>
                                    <a:pt x="858" y="208"/>
                                  </a:lnTo>
                                  <a:lnTo>
                                    <a:pt x="848" y="216"/>
                                  </a:lnTo>
                                  <a:lnTo>
                                    <a:pt x="842" y="216"/>
                                  </a:lnTo>
                                  <a:lnTo>
                                    <a:pt x="836" y="218"/>
                                  </a:lnTo>
                                  <a:lnTo>
                                    <a:pt x="776" y="218"/>
                                  </a:lnTo>
                                  <a:lnTo>
                                    <a:pt x="776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78" y="392"/>
                                  </a:lnTo>
                                  <a:lnTo>
                                    <a:pt x="896" y="394"/>
                                  </a:lnTo>
                                  <a:lnTo>
                                    <a:pt x="912" y="400"/>
                                  </a:lnTo>
                                  <a:lnTo>
                                    <a:pt x="928" y="404"/>
                                  </a:lnTo>
                                  <a:lnTo>
                                    <a:pt x="942" y="412"/>
                                  </a:lnTo>
                                  <a:lnTo>
                                    <a:pt x="956" y="420"/>
                                  </a:lnTo>
                                  <a:lnTo>
                                    <a:pt x="970" y="430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92" y="454"/>
                                  </a:lnTo>
                                  <a:lnTo>
                                    <a:pt x="1002" y="466"/>
                                  </a:lnTo>
                                  <a:lnTo>
                                    <a:pt x="1010" y="480"/>
                                  </a:lnTo>
                                  <a:lnTo>
                                    <a:pt x="1018" y="496"/>
                                  </a:lnTo>
                                  <a:lnTo>
                                    <a:pt x="1024" y="512"/>
                                  </a:lnTo>
                                  <a:lnTo>
                                    <a:pt x="1028" y="528"/>
                                  </a:lnTo>
                                  <a:lnTo>
                                    <a:pt x="1030" y="544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0" y="1384"/>
                                  </a:lnTo>
                                  <a:lnTo>
                                    <a:pt x="1028" y="1402"/>
                                  </a:lnTo>
                                  <a:lnTo>
                                    <a:pt x="1024" y="1418"/>
                                  </a:lnTo>
                                  <a:lnTo>
                                    <a:pt x="1018" y="1434"/>
                                  </a:lnTo>
                                  <a:lnTo>
                                    <a:pt x="1010" y="1448"/>
                                  </a:lnTo>
                                  <a:lnTo>
                                    <a:pt x="1002" y="1462"/>
                                  </a:lnTo>
                                  <a:lnTo>
                                    <a:pt x="992" y="1476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70" y="1498"/>
                                  </a:lnTo>
                                  <a:lnTo>
                                    <a:pt x="956" y="1508"/>
                                  </a:lnTo>
                                  <a:lnTo>
                                    <a:pt x="942" y="1516"/>
                                  </a:lnTo>
                                  <a:lnTo>
                                    <a:pt x="928" y="1524"/>
                                  </a:lnTo>
                                  <a:lnTo>
                                    <a:pt x="912" y="1530"/>
                                  </a:lnTo>
                                  <a:lnTo>
                                    <a:pt x="896" y="1534"/>
                                  </a:lnTo>
                                  <a:lnTo>
                                    <a:pt x="878" y="1536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52" y="1536"/>
                                  </a:lnTo>
                                  <a:lnTo>
                                    <a:pt x="136" y="1534"/>
                                  </a:lnTo>
                                  <a:lnTo>
                                    <a:pt x="120" y="1530"/>
                                  </a:lnTo>
                                  <a:lnTo>
                                    <a:pt x="104" y="1524"/>
                                  </a:lnTo>
                                  <a:lnTo>
                                    <a:pt x="90" y="1516"/>
                                  </a:lnTo>
                                  <a:lnTo>
                                    <a:pt x="74" y="1508"/>
                                  </a:lnTo>
                                  <a:lnTo>
                                    <a:pt x="62" y="149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38" y="1476"/>
                                  </a:lnTo>
                                  <a:lnTo>
                                    <a:pt x="28" y="1462"/>
                                  </a:lnTo>
                                  <a:lnTo>
                                    <a:pt x="20" y="1448"/>
                                  </a:lnTo>
                                  <a:lnTo>
                                    <a:pt x="14" y="1434"/>
                                  </a:lnTo>
                                  <a:lnTo>
                                    <a:pt x="8" y="1418"/>
                                  </a:lnTo>
                                  <a:lnTo>
                                    <a:pt x="4" y="1402"/>
                                  </a:lnTo>
                                  <a:lnTo>
                                    <a:pt x="0" y="1384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44"/>
                                  </a:lnTo>
                                  <a:lnTo>
                                    <a:pt x="4" y="528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14" y="496"/>
                                  </a:lnTo>
                                  <a:lnTo>
                                    <a:pt x="20" y="480"/>
                                  </a:lnTo>
                                  <a:lnTo>
                                    <a:pt x="28" y="466"/>
                                  </a:lnTo>
                                  <a:lnTo>
                                    <a:pt x="38" y="454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62" y="430"/>
                                  </a:lnTo>
                                  <a:lnTo>
                                    <a:pt x="76" y="420"/>
                                  </a:lnTo>
                                  <a:lnTo>
                                    <a:pt x="90" y="412"/>
                                  </a:lnTo>
                                  <a:lnTo>
                                    <a:pt x="104" y="404"/>
                                  </a:lnTo>
                                  <a:lnTo>
                                    <a:pt x="120" y="400"/>
                                  </a:lnTo>
                                  <a:lnTo>
                                    <a:pt x="136" y="394"/>
                                  </a:lnTo>
                                  <a:lnTo>
                                    <a:pt x="152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256" y="392"/>
                                  </a:lnTo>
                                  <a:lnTo>
                                    <a:pt x="256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88" y="216"/>
                                  </a:lnTo>
                                  <a:lnTo>
                                    <a:pt x="184" y="216"/>
                                  </a:lnTo>
                                  <a:lnTo>
                                    <a:pt x="174" y="208"/>
                                  </a:lnTo>
                                  <a:lnTo>
                                    <a:pt x="168" y="200"/>
                                  </a:lnTo>
                                  <a:lnTo>
                                    <a:pt x="166" y="194"/>
                                  </a:lnTo>
                                  <a:lnTo>
                                    <a:pt x="166" y="188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74"/>
                                  </a:lnTo>
                                  <a:lnTo>
                                    <a:pt x="172" y="56"/>
                                  </a:lnTo>
                                  <a:lnTo>
                                    <a:pt x="180" y="40"/>
                                  </a:lnTo>
                                  <a:lnTo>
                                    <a:pt x="192" y="28"/>
                                  </a:lnTo>
                                  <a:lnTo>
                                    <a:pt x="206" y="16"/>
                                  </a:lnTo>
                                  <a:lnTo>
                                    <a:pt x="222" y="8"/>
                                  </a:lnTo>
                                  <a:lnTo>
                                    <a:pt x="238" y="2"/>
                                  </a:lnTo>
                                  <a:lnTo>
                                    <a:pt x="256" y="0"/>
                                  </a:lnTo>
                                  <a:lnTo>
                                    <a:pt x="256" y="0"/>
                                  </a:lnTo>
                                  <a:close/>
                                  <a:moveTo>
                                    <a:pt x="664" y="218"/>
                                  </a:moveTo>
                                  <a:lnTo>
                                    <a:pt x="368" y="218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6" y="476"/>
                                  </a:lnTo>
                                  <a:lnTo>
                                    <a:pt x="364" y="486"/>
                                  </a:lnTo>
                                  <a:lnTo>
                                    <a:pt x="360" y="494"/>
                                  </a:lnTo>
                                  <a:lnTo>
                                    <a:pt x="356" y="502"/>
                                  </a:lnTo>
                                  <a:lnTo>
                                    <a:pt x="348" y="508"/>
                                  </a:lnTo>
                                  <a:lnTo>
                                    <a:pt x="340" y="512"/>
                                  </a:lnTo>
                                  <a:lnTo>
                                    <a:pt x="330" y="514"/>
                                  </a:lnTo>
                                  <a:lnTo>
                                    <a:pt x="318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60" y="516"/>
                                  </a:lnTo>
                                  <a:lnTo>
                                    <a:pt x="152" y="518"/>
                                  </a:lnTo>
                                  <a:lnTo>
                                    <a:pt x="144" y="522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0" y="536"/>
                                  </a:lnTo>
                                  <a:lnTo>
                                    <a:pt x="126" y="544"/>
                                  </a:lnTo>
                                  <a:lnTo>
                                    <a:pt x="124" y="55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4" y="1376"/>
                                  </a:lnTo>
                                  <a:lnTo>
                                    <a:pt x="126" y="1384"/>
                                  </a:lnTo>
                                  <a:lnTo>
                                    <a:pt x="130" y="1392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44" y="1406"/>
                                  </a:lnTo>
                                  <a:lnTo>
                                    <a:pt x="152" y="1410"/>
                                  </a:lnTo>
                                  <a:lnTo>
                                    <a:pt x="16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70" y="1414"/>
                                  </a:lnTo>
                                  <a:lnTo>
                                    <a:pt x="880" y="1410"/>
                                  </a:lnTo>
                                  <a:lnTo>
                                    <a:pt x="888" y="1406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900" y="1394"/>
                                  </a:lnTo>
                                  <a:lnTo>
                                    <a:pt x="904" y="1386"/>
                                  </a:lnTo>
                                  <a:lnTo>
                                    <a:pt x="908" y="137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52"/>
                                  </a:lnTo>
                                  <a:lnTo>
                                    <a:pt x="904" y="544"/>
                                  </a:lnTo>
                                  <a:lnTo>
                                    <a:pt x="900" y="536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88" y="522"/>
                                  </a:lnTo>
                                  <a:lnTo>
                                    <a:pt x="880" y="518"/>
                                  </a:lnTo>
                                  <a:lnTo>
                                    <a:pt x="870" y="516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08" y="514"/>
                                  </a:lnTo>
                                  <a:lnTo>
                                    <a:pt x="696" y="512"/>
                                  </a:lnTo>
                                  <a:lnTo>
                                    <a:pt x="686" y="508"/>
                                  </a:lnTo>
                                  <a:lnTo>
                                    <a:pt x="678" y="502"/>
                                  </a:lnTo>
                                  <a:lnTo>
                                    <a:pt x="672" y="496"/>
                                  </a:lnTo>
                                  <a:lnTo>
                                    <a:pt x="668" y="486"/>
                                  </a:lnTo>
                                  <a:lnTo>
                                    <a:pt x="664" y="474"/>
                                  </a:lnTo>
                                  <a:lnTo>
                                    <a:pt x="664" y="460"/>
                                  </a:lnTo>
                                  <a:lnTo>
                                    <a:pt x="664" y="218"/>
                                  </a:lnTo>
                                  <a:lnTo>
                                    <a:pt x="664" y="218"/>
                                  </a:lnTo>
                                  <a:close/>
                                  <a:moveTo>
                                    <a:pt x="294" y="750"/>
                                  </a:moveTo>
                                  <a:lnTo>
                                    <a:pt x="738" y="750"/>
                                  </a:lnTo>
                                  <a:lnTo>
                                    <a:pt x="738" y="750"/>
                                  </a:lnTo>
                                  <a:lnTo>
                                    <a:pt x="748" y="750"/>
                                  </a:lnTo>
                                  <a:lnTo>
                                    <a:pt x="758" y="754"/>
                                  </a:lnTo>
                                  <a:lnTo>
                                    <a:pt x="766" y="758"/>
                                  </a:lnTo>
                                  <a:lnTo>
                                    <a:pt x="774" y="764"/>
                                  </a:lnTo>
                                  <a:lnTo>
                                    <a:pt x="780" y="772"/>
                                  </a:lnTo>
                                  <a:lnTo>
                                    <a:pt x="786" y="782"/>
                                  </a:lnTo>
                                  <a:lnTo>
                                    <a:pt x="788" y="790"/>
                                  </a:lnTo>
                                  <a:lnTo>
                                    <a:pt x="790" y="802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88" y="1154"/>
                                  </a:lnTo>
                                  <a:lnTo>
                                    <a:pt x="786" y="1164"/>
                                  </a:lnTo>
                                  <a:lnTo>
                                    <a:pt x="780" y="1174"/>
                                  </a:lnTo>
                                  <a:lnTo>
                                    <a:pt x="774" y="1180"/>
                                  </a:lnTo>
                                  <a:lnTo>
                                    <a:pt x="766" y="1188"/>
                                  </a:lnTo>
                                  <a:lnTo>
                                    <a:pt x="758" y="1192"/>
                                  </a:lnTo>
                                  <a:lnTo>
                                    <a:pt x="748" y="1196"/>
                                  </a:lnTo>
                                  <a:lnTo>
                                    <a:pt x="738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84" y="1196"/>
                                  </a:lnTo>
                                  <a:lnTo>
                                    <a:pt x="274" y="1192"/>
                                  </a:lnTo>
                                  <a:lnTo>
                                    <a:pt x="264" y="1188"/>
                                  </a:lnTo>
                                  <a:lnTo>
                                    <a:pt x="256" y="1180"/>
                                  </a:lnTo>
                                  <a:lnTo>
                                    <a:pt x="250" y="1174"/>
                                  </a:lnTo>
                                  <a:lnTo>
                                    <a:pt x="246" y="1164"/>
                                  </a:lnTo>
                                  <a:lnTo>
                                    <a:pt x="242" y="1154"/>
                                  </a:lnTo>
                                  <a:lnTo>
                                    <a:pt x="242" y="1144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790"/>
                                  </a:lnTo>
                                  <a:lnTo>
                                    <a:pt x="246" y="782"/>
                                  </a:lnTo>
                                  <a:lnTo>
                                    <a:pt x="250" y="772"/>
                                  </a:lnTo>
                                  <a:lnTo>
                                    <a:pt x="256" y="764"/>
                                  </a:lnTo>
                                  <a:lnTo>
                                    <a:pt x="264" y="758"/>
                                  </a:lnTo>
                                  <a:lnTo>
                                    <a:pt x="274" y="754"/>
                                  </a:lnTo>
                                  <a:lnTo>
                                    <a:pt x="284" y="750"/>
                                  </a:lnTo>
                                  <a:lnTo>
                                    <a:pt x="294" y="750"/>
                                  </a:lnTo>
                                  <a:lnTo>
                                    <a:pt x="294" y="75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9525">
                              <a:noFill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  <wps:wsp>
                        <wps:cNvPr id="45" name="TextBox 1"/>
                        <wps:cNvSpPr txBox="1"/>
                        <wps:spPr>
                          <a:xfrm>
                            <a:off x="3831371" y="-621023"/>
                            <a:ext cx="902021" cy="36619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F47C66F" w14:textId="1C86D1C8" w:rsidR="003A3532" w:rsidRPr="00C120B5" w:rsidRDefault="003A3532" w:rsidP="00103EB7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C120B5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 xml:space="preserve">หน่วย </w:t>
                              </w:r>
                              <w:r w:rsidRPr="007E43D2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:</w:t>
                              </w:r>
                              <w:r w:rsidRPr="00C120B5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C120B5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พันบาท</w:t>
                              </w:r>
                            </w:p>
                          </w:txbxContent>
                        </wps:txbx>
                        <wps:bodyPr wrap="non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79A1B5B" id="Group 34" o:spid="_x0000_s1026" style="position:absolute;left:0;text-align:left;margin-left:141.4pt;margin-top:19.85pt;width:332.45pt;height:260.4pt;z-index:251711488;mso-width-relative:margin;mso-height-relative:margin" coordorigin="4155,-6210" coordsize="43178,324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">
                <v:group id="Group 21" o:spid="_x0000_s1027" style="position:absolute;left:4155;top:23172;width:3101;height:3107" coordorigin="-552,-3515" coordsize="7861,7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36" o:spid="_x0000_s1028" type="#_x0000_t75" alt="Food2" style="position:absolute;left:-552;top:-1132;width:4055;height:5012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">
                    <v:imagedata r:id="rId13" o:title="Food2" grayscale="t"/>
                  </v:shape>
                  <v:shape id="Picture 37" o:spid="_x0000_s1029" type="#_x0000_t75" alt="Food3" style="position:absolute;left:3924;top:-3515;width:3384;height:73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">
                    <v:imagedata r:id="rId14" o:title="Food3" grayscale="t"/>
                  </v:shape>
                </v:group>
                <v:group id="Group 27" o:spid="_x0000_s1030" style="position:absolute;left:27108;top:22632;width:4108;height:2464" coordorigin="11082,-4976" coordsize="6437,46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<v:group id="Group 40" o:spid="_x0000_s1031" style="position:absolute;left:14740;top:-3434;width:2779;height:3081" coordorigin="26695,-9713" coordsize="5778,6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  <v:shape id="Freeform 39" o:spid="_x0000_s1032" style="position:absolute;left:26798;top:-9713;width:5652;height:1365;visibility:visible;mso-wrap-style:square;v-text-anchor:top" coordsize="356,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" path="m310,86l356,10r,l352,6,348,2,342,r-4,l18,r,l14,,8,2,4,6,,10,46,86r264,xe" filled="f" stroked="f">
                      <v:path arrowok="t" o:connecttype="custom" o:connectlocs="310,86;356,10;356,10;352,6;348,2;342,0;338,0;18,0;18,0;14,0;8,2;4,6;0,10;46,86;310,86" o:connectangles="0,0,0,0,0,0,0,0,0,0,0,0,0,0,0"/>
                    </v:shape>
                    <v:shape id="Freeform 40" o:spid="_x0000_s1033" style="position:absolute;left:26695;top:-9003;width:5779;height:6255;visibility:visible;mso-wrap-style:square;v-text-anchor:top" coordsize="364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" path="m322,64r,l322,64r,l320,64r,l320,64,44,64r,l44,64r,l42,64r,l42,64r,l38,62,34,58,,,,372r,l2,380r4,6l14,392r8,2l342,394r,l350,392r8,-6l362,380r2,-8l364,,330,58r,l326,62r-4,2l322,64xm274,242r,l272,248r-4,4l264,258r-6,4l252,264r-6,2l240,266r-6,-2l234,264r-10,-4l224,260r4,10l228,270r,8l226,288r-4,6l216,302r,l210,306r-8,4l202,310r-6,l188,310r-6,-2l176,304r-4,-4l168,296r-4,-6l162,284r,l162,278r,l158,282r,l148,288r-10,2l126,288r-10,-4l116,284r-6,-4l110,280r-4,-6l104,268r-2,-6l102,256r2,-8l106,242r2,-6l112,232r,l116,230r,l112,228r,l106,226r-6,-4l96,218r-4,-6l90,208r-2,-8l88,194r2,-6l90,188r2,-6l96,176r4,-4l106,168r6,-4l118,164r6,l130,164r,l140,170r,l136,160r,l136,152r,-6l138,140r4,-6l146,130r4,-4l156,122r6,-2l162,120r8,l176,120r6,2l188,124r4,4l198,134r2,6l202,146r,l202,150r,l206,148r,l212,144r6,-4l224,138r6,l236,140r6,2l248,144r6,6l254,150r4,4l260,160r2,8l262,174r,6l258,186r-2,6l252,196r,l248,198r,l252,200r,l258,202r6,4l268,210r4,6l274,222r2,6l276,234r-2,8l274,242xe" filled="f" stroked="f">
                      <v:path arrowok="t" o:connecttype="custom" o:connectlocs="322,64;320,64;44,64;42,64;42,64;0,0;2,380;22,394;350,392;364,372;330,58;322,64;272,248;258,262;240,266;224,260;228,270;222,294;210,306;196,310;176,304;164,290;162,278;158,282;126,288;110,280;104,268;104,248;112,232;116,230;106,226;92,212;88,194;92,182;106,168;124,164;140,170;136,160;138,140;150,126;162,120;182,122;198,134;202,146;206,148;218,140;236,140;254,150;260,160;262,180;252,196;248,198;258,202;272,216;276,234" o:connectangles="0,0,0,0,0,0,0,0,0,0,0,0,0,0,0,0,0,0,0,0,0,0,0,0,0,0,0,0,0,0,0,0,0,0,0,0,0,0,0,0,0,0,0,0,0,0,0,0,0,0,0,0,0,0,0"/>
                      <o:lock v:ext="edit" verticies="t"/>
                    </v:shape>
                    <v:shape id="Freeform 41" o:spid="_x0000_s1034" style="position:absolute;left:29010;top:-6155;width:1112;height:1111;visibility:visible;mso-wrap-style:square;v-text-anchor:top" coordsize="70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" path="m28,r,l22,2,16,4,6,12r,l2,18,,26r,8l,40r,l2,48r2,6l10,60r4,4l20,66r6,2l34,70r6,l40,70,50,66,60,60r,l60,58r,l64,54r,l66,50r2,-8l70,36r,-8l70,28,68,22,64,16,60,10,54,6,48,2,42,,36,,28,r,xe" filled="f" stroked="f">
                      <v:path arrowok="t" o:connecttype="custom" o:connectlocs="28,0;28,0;22,2;16,4;6,12;6,12;2,18;0,26;0,34;0,40;0,40;2,48;4,54;10,60;14,64;20,66;26,68;34,70;40,70;40,70;50,66;60,60;60,60;60,58;60,58;64,54;64,54;66,50;68,42;70,36;70,28;70,28;68,22;64,16;60,10;54,6;48,2;42,0;36,0;28,0;28,0" o:connectangles="0,0,0,0,0,0,0,0,0,0,0,0,0,0,0,0,0,0,0,0,0,0,0,0,0,0,0,0,0,0,0,0,0,0,0,0,0,0,0,0,0"/>
                    </v:shape>
                  </v:group>
                  <v:shape id="Freeform 18" o:spid="_x0000_s1035" style="position:absolute;left:11082;top:-4976;width:3281;height:4623;visibility:visible;mso-wrap-style:square;v-text-anchor:top" coordsize="1032,1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" path="m256,l774,r,l792,2r18,6l826,16r14,12l850,40r8,16l864,74r2,18l866,188r,l866,194r-2,6l858,208r-10,8l842,216r-6,2l776,218r,174l860,392r,l860,392r,l878,392r18,2l912,400r16,4l942,412r14,8l970,430r12,12l982,442r10,12l1002,466r8,14l1018,496r6,16l1028,528r2,16l1032,562r,l1032,562r,804l1032,1366r,l1032,1366r-2,18l1028,1402r-4,16l1018,1434r-8,14l1002,1462r-10,14l982,1488r,l970,1498r-14,10l942,1516r-14,8l912,1530r-16,4l878,1536r-18,2l860,1538r,l170,1538r,l170,1538r,l152,1536r-16,-2l120,1530r-16,-6l90,1516r-16,-8l62,1498,50,1488r,l50,1488,38,1476,28,1462r-8,-14l14,1434,8,1418,4,1402,,1384r,-18l,1366r,l,562r,l,562r,l,544,4,528,8,512r6,-16l20,480r8,-14l38,454,50,442r,l62,430,76,420r14,-8l104,404r16,-4l136,394r16,-2l170,392r,l170,392r86,l256,218r-62,l194,218r-6,-2l184,216r-10,-8l168,200r-2,-6l166,188r,-96l166,92r,-18l172,56r8,-16l192,28,206,16,222,8,238,2,256,r,xm664,218r-296,l368,462r,l366,476r-2,10l360,494r-4,8l348,508r-8,4l330,514r-12,l170,514r,l170,514r,l160,516r-8,2l144,522r-8,6l136,528r-6,8l126,544r-2,8l122,562r,l122,562r,804l122,1366r,l122,1366r2,10l126,1384r4,8l136,1400r,l136,1400r8,6l152,1410r8,4l170,1414r,l170,1414r690,l860,1414r,l860,1414r10,l880,1410r8,-4l894,1400r,l900,1394r4,-8l908,1376r,-10l908,1366r,l908,562r,l908,562r,l908,552r-4,-8l900,536r-6,-8l894,528r-6,-6l880,518r-10,-2l860,514r,l860,514r-140,l720,514r-12,l696,512r-10,-4l678,502r-6,-6l668,486r-4,-12l664,460r,-242l664,218xm294,750r444,l738,750r10,l758,754r8,4l774,764r6,8l786,782r2,8l790,802r,342l790,1144r-2,10l786,1164r-6,10l774,1180r-8,8l758,1192r-10,4l738,1196r-444,l294,1196r-10,l274,1192r-10,-4l256,1180r-6,-6l246,1164r-4,-10l242,1144r,-342l242,802r,-12l246,782r4,-10l256,764r8,-6l274,754r10,-4l294,750r,xe" filled="f" stroked="f">
                    <v:path arrowok="t" o:connecttype="custom" o:connectlocs="810,8;864,74;864,200;776,218;860,392;942,412;992,454;1028,528;1032,1366;1028,1402;992,1476;942,1516;860,1538;170,1538;104,1524;50,1488;14,1434;0,1366;0,562;20,480;62,430;136,394;256,392;184,216;166,92;192,28;256,0;366,476;340,512;170,514;136,528;122,562;122,1366;136,1400;160,1414;860,1414;888,1406;908,1376;908,562;900,536;870,516;720,514;672,496;664,218;758,754;788,790;786,1164;748,1196;274,1192;242,1154;246,782;284,750" o:connectangles="0,0,0,0,0,0,0,0,0,0,0,0,0,0,0,0,0,0,0,0,0,0,0,0,0,0,0,0,0,0,0,0,0,0,0,0,0,0,0,0,0,0,0,0,0,0,0,0,0,0,0,0"/>
                    <o:lock v:ext="edit" verticies="t"/>
                  </v:shap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6" type="#_x0000_t202" style="position:absolute;left:38313;top:-6210;width:9020;height:36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" filled="f" stroked="f">
                  <v:textbox inset="4.3pt,4.3pt,4.3pt,4.3pt">
                    <w:txbxContent>
                      <w:p w14:paraId="5F47C66F" w14:textId="1C86D1C8" w:rsidR="003A3532" w:rsidRPr="00C120B5" w:rsidRDefault="003A3532" w:rsidP="00103EB7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</w:pPr>
                        <w:r w:rsidRPr="00C120B5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 xml:space="preserve">หน่วย </w:t>
                        </w:r>
                        <w:r w:rsidRPr="007E43D2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  <w:t>:</w:t>
                        </w:r>
                        <w:r w:rsidRPr="00C120B5"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 xml:space="preserve"> </w:t>
                        </w:r>
                        <w:r w:rsidRPr="00C120B5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พันบาท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D942B7">
        <w:rPr>
          <w:rFonts w:hint="cs"/>
          <w:sz w:val="30"/>
          <w:szCs w:val="30"/>
          <w:cs/>
        </w:rPr>
        <w:t>สำหรับ</w:t>
      </w:r>
      <w:r>
        <w:rPr>
          <w:rFonts w:hint="cs"/>
          <w:sz w:val="30"/>
          <w:szCs w:val="30"/>
          <w:cs/>
        </w:rPr>
        <w:t>งวดสามเดือน</w:t>
      </w:r>
      <w:r w:rsidRPr="00D942B7">
        <w:rPr>
          <w:rFonts w:hint="cs"/>
          <w:sz w:val="30"/>
          <w:szCs w:val="30"/>
          <w:cs/>
        </w:rPr>
        <w:t>สิ้นสุดวันที่</w:t>
      </w:r>
      <w:r>
        <w:rPr>
          <w:rFonts w:hint="cs"/>
          <w:sz w:val="30"/>
          <w:szCs w:val="30"/>
          <w:cs/>
        </w:rPr>
        <w:t xml:space="preserve"> </w:t>
      </w:r>
      <w:r w:rsidR="00AC2AD0">
        <w:rPr>
          <w:rFonts w:asciiTheme="majorBidi" w:hAnsiTheme="majorBidi" w:cstheme="majorBidi"/>
          <w:sz w:val="30"/>
          <w:szCs w:val="30"/>
        </w:rPr>
        <w:t>31</w:t>
      </w:r>
      <w:r w:rsidR="00AC2AD0" w:rsidRPr="00D942B7">
        <w:rPr>
          <w:rFonts w:hint="cs"/>
          <w:sz w:val="30"/>
          <w:szCs w:val="30"/>
          <w:cs/>
        </w:rPr>
        <w:t xml:space="preserve"> มีนาคม</w:t>
      </w:r>
    </w:p>
    <w:p w14:paraId="18C6BFDD" w14:textId="77777777" w:rsidR="00103EB7" w:rsidRPr="00A41B7A" w:rsidRDefault="00103EB7" w:rsidP="00103EB7">
      <w:pPr>
        <w:tabs>
          <w:tab w:val="left" w:pos="9450"/>
        </w:tabs>
        <w:ind w:left="540" w:right="-45"/>
        <w:rPr>
          <w:rFonts w:cstheme="minorBidi"/>
          <w:sz w:val="20"/>
          <w:szCs w:val="20"/>
          <w:lang w:val="en-US"/>
        </w:rPr>
      </w:pPr>
      <w:r>
        <w:rPr>
          <w:rFonts w:asciiTheme="majorBidi" w:hAnsiTheme="majorBidi" w:cstheme="majorBidi"/>
          <w:noProof/>
          <w:sz w:val="30"/>
          <w:szCs w:val="30"/>
          <w:lang w:val="en-US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178BAC8E" wp14:editId="6CA024FA">
                <wp:simplePos x="0" y="0"/>
                <wp:positionH relativeFrom="column">
                  <wp:posOffset>4701978</wp:posOffset>
                </wp:positionH>
                <wp:positionV relativeFrom="paragraph">
                  <wp:posOffset>825500</wp:posOffset>
                </wp:positionV>
                <wp:extent cx="1280160" cy="914400"/>
                <wp:effectExtent l="0" t="0" r="15240" b="19050"/>
                <wp:wrapNone/>
                <wp:docPr id="46" name="Group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47" name="Text Box 47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B5AC332" w14:textId="4C010848" w:rsidR="003A3532" w:rsidRPr="009D3874" w:rsidRDefault="003A3532" w:rsidP="00103EB7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9D3874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6</w:t>
                              </w:r>
                            </w:p>
                            <w:p w14:paraId="43FF4375" w14:textId="77777777" w:rsidR="003A3532" w:rsidRPr="009D3874" w:rsidRDefault="003A3532" w:rsidP="00103EB7">
                              <w:pP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Text Box 48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EBA1DCF" w14:textId="54143938" w:rsidR="003A3532" w:rsidRPr="00EA471A" w:rsidRDefault="003A3532" w:rsidP="00103EB7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EA471A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6,545,367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Text Box 50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9B8C140" w14:textId="5D538011" w:rsidR="003A3532" w:rsidRPr="009D3874" w:rsidRDefault="003A3532" w:rsidP="00103EB7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9D3874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Text Box 51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E955983" w14:textId="77777777" w:rsidR="003A3532" w:rsidRPr="00C22645" w:rsidRDefault="003A3532" w:rsidP="00103EB7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C22645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Text Box 52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29A3ADC" w14:textId="77777777" w:rsidR="003A3532" w:rsidRPr="00C22645" w:rsidRDefault="003A3532" w:rsidP="00103EB7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C22645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Text Box 54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C27F765" w14:textId="77777777" w:rsidR="003A3532" w:rsidRPr="009D3874" w:rsidRDefault="003A3532" w:rsidP="00D404BE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9D3874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7,472,319</w:t>
                              </w:r>
                            </w:p>
                            <w:p w14:paraId="67456FFF" w14:textId="56A1A996" w:rsidR="003A3532" w:rsidRPr="005D488C" w:rsidRDefault="003A3532" w:rsidP="00103EB7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78BAC8E" id="Group 46" o:spid="_x0000_s1037" style="position:absolute;left:0;text-align:left;margin-left:370.25pt;margin-top:65pt;width:100.8pt;height:1in;z-index:251712512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">
                <v:shape id="Text Box 47" o:spid="_x0000_s1038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" fillcolor="white [3201]" strokeweight=".5pt">
                  <v:textbox>
                    <w:txbxContent>
                      <w:p w14:paraId="5B5AC332" w14:textId="4C010848" w:rsidR="003A3532" w:rsidRPr="009D3874" w:rsidRDefault="003A3532" w:rsidP="00103EB7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9D3874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6</w:t>
                        </w:r>
                      </w:p>
                      <w:p w14:paraId="43FF4375" w14:textId="77777777" w:rsidR="003A3532" w:rsidRPr="009D3874" w:rsidRDefault="003A3532" w:rsidP="00103EB7">
                        <w:pP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Text Box 48" o:spid="_x0000_s1039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" fillcolor="white [3201]" strokeweight=".5pt">
                  <v:textbox>
                    <w:txbxContent>
                      <w:p w14:paraId="4EBA1DCF" w14:textId="54143938" w:rsidR="003A3532" w:rsidRPr="00EA471A" w:rsidRDefault="003A3532" w:rsidP="00103EB7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EA471A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6,545,367</w:t>
                        </w:r>
                      </w:p>
                    </w:txbxContent>
                  </v:textbox>
                </v:shape>
                <v:shape id="Text Box 50" o:spid="_x0000_s1040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" fillcolor="white [3201]" strokeweight=".5pt">
                  <v:textbox>
                    <w:txbxContent>
                      <w:p w14:paraId="59B8C140" w14:textId="5D538011" w:rsidR="003A3532" w:rsidRPr="009D3874" w:rsidRDefault="003A3532" w:rsidP="00103EB7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9D3874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shape>
                <v:shape id="Text Box 51" o:spid="_x0000_s1041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" fillcolor="#00338d" strokeweight=".5pt">
                  <v:textbox>
                    <w:txbxContent>
                      <w:p w14:paraId="1E955983" w14:textId="77777777" w:rsidR="003A3532" w:rsidRPr="00C22645" w:rsidRDefault="003A3532" w:rsidP="00103EB7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C22645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52" o:spid="_x0000_s1042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" fillcolor="#00338d" strokeweight=".5pt">
                  <v:textbox>
                    <w:txbxContent>
                      <w:p w14:paraId="729A3ADC" w14:textId="77777777" w:rsidR="003A3532" w:rsidRPr="00C22645" w:rsidRDefault="003A3532" w:rsidP="00103EB7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C22645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54" o:spid="_x0000_s1043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" fillcolor="white [3201]" strokeweight=".5pt">
                  <v:textbox>
                    <w:txbxContent>
                      <w:p w14:paraId="2C27F765" w14:textId="77777777" w:rsidR="003A3532" w:rsidRPr="009D3874" w:rsidRDefault="003A3532" w:rsidP="00D404BE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9D3874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7,472,319</w:t>
                        </w:r>
                      </w:p>
                      <w:p w14:paraId="67456FFF" w14:textId="56A1A996" w:rsidR="003A3532" w:rsidRPr="005D488C" w:rsidRDefault="003A3532" w:rsidP="00103EB7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3546E6">
        <w:rPr>
          <w:rFonts w:cs="Times New Roman"/>
          <w:noProof/>
          <w:sz w:val="20"/>
          <w:szCs w:val="20"/>
          <w:lang w:val="en-US"/>
        </w:rPr>
        <w:drawing>
          <wp:inline distT="0" distB="0" distL="0" distR="0" wp14:anchorId="704F727B" wp14:editId="2D0FC94E">
            <wp:extent cx="5779107" cy="3589020"/>
            <wp:effectExtent l="57150" t="0" r="50800" b="106680"/>
            <wp:docPr id="188" name="Chart 18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1BBB4A0B" w14:textId="59098591" w:rsidR="00103EB7" w:rsidRDefault="00D666F8" w:rsidP="00103EB7">
      <w:pPr>
        <w:ind w:left="540" w:right="-45"/>
        <w:rPr>
          <w:rFonts w:cs="Times New Roman"/>
          <w:sz w:val="20"/>
          <w:szCs w:val="20"/>
        </w:rPr>
      </w:pPr>
      <w:r>
        <w:rPr>
          <w:rFonts w:cs="Times New Roman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5D55E48A" wp14:editId="634BBAB5">
                <wp:simplePos x="0" y="0"/>
                <wp:positionH relativeFrom="column">
                  <wp:posOffset>531307</wp:posOffset>
                </wp:positionH>
                <wp:positionV relativeFrom="paragraph">
                  <wp:posOffset>110910</wp:posOffset>
                </wp:positionV>
                <wp:extent cx="5365113" cy="1642753"/>
                <wp:effectExtent l="0" t="0" r="0" b="0"/>
                <wp:wrapNone/>
                <wp:docPr id="65" name="Group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5113" cy="1642753"/>
                          <a:chOff x="0" y="292033"/>
                          <a:chExt cx="5365800" cy="1643325"/>
                        </a:xfrm>
                      </wpg:grpSpPr>
                      <wpg:grpSp>
                        <wpg:cNvPr id="87" name="Group 87"/>
                        <wpg:cNvGrpSpPr/>
                        <wpg:grpSpPr>
                          <a:xfrm>
                            <a:off x="2939278" y="1273133"/>
                            <a:ext cx="274302" cy="210184"/>
                            <a:chOff x="26861" y="141936"/>
                            <a:chExt cx="558319" cy="462273"/>
                          </a:xfrm>
                        </wpg:grpSpPr>
                        <wpg:grpSp>
                          <wpg:cNvPr id="132" name="Group 132"/>
                          <wpg:cNvGrpSpPr/>
                          <wpg:grpSpPr>
                            <a:xfrm>
                              <a:off x="344701" y="271744"/>
                              <a:ext cx="240479" cy="311745"/>
                              <a:chOff x="26861" y="115269"/>
                              <a:chExt cx="240479" cy="311745"/>
                            </a:xfrm>
                          </wpg:grpSpPr>
                          <wps:wsp>
                            <wps:cNvPr id="133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30167" y="115269"/>
                                <a:ext cx="235194" cy="60396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10" y="86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2" y="6"/>
                                  </a:cxn>
                                  <a:cxn ang="0">
                                    <a:pos x="348" y="2"/>
                                  </a:cxn>
                                  <a:cxn ang="0">
                                    <a:pos x="342" y="0"/>
                                  </a:cxn>
                                  <a:cxn ang="0">
                                    <a:pos x="33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4" y="0"/>
                                  </a:cxn>
                                  <a:cxn ang="0">
                                    <a:pos x="8" y="2"/>
                                  </a:cxn>
                                  <a:cxn ang="0">
                                    <a:pos x="4" y="6"/>
                                  </a:cxn>
                                  <a:cxn ang="0">
                                    <a:pos x="0" y="10"/>
                                  </a:cxn>
                                  <a:cxn ang="0">
                                    <a:pos x="46" y="86"/>
                                  </a:cxn>
                                  <a:cxn ang="0">
                                    <a:pos x="310" y="86"/>
                                  </a:cxn>
                                </a:cxnLst>
                                <a:rect l="0" t="0" r="r" b="b"/>
                                <a:pathLst>
                                  <a:path w="356" h="86">
                                    <a:moveTo>
                                      <a:pt x="310" y="86"/>
                                    </a:moveTo>
                                    <a:lnTo>
                                      <a:pt x="356" y="10"/>
                                    </a:lnTo>
                                    <a:lnTo>
                                      <a:pt x="356" y="10"/>
                                    </a:lnTo>
                                    <a:lnTo>
                                      <a:pt x="352" y="6"/>
                                    </a:lnTo>
                                    <a:lnTo>
                                      <a:pt x="348" y="2"/>
                                    </a:lnTo>
                                    <a:lnTo>
                                      <a:pt x="342" y="0"/>
                                    </a:lnTo>
                                    <a:lnTo>
                                      <a:pt x="33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4" y="0"/>
                                    </a:lnTo>
                                    <a:lnTo>
                                      <a:pt x="8" y="2"/>
                                    </a:lnTo>
                                    <a:lnTo>
                                      <a:pt x="4" y="6"/>
                                    </a:lnTo>
                                    <a:lnTo>
                                      <a:pt x="0" y="10"/>
                                    </a:lnTo>
                                    <a:lnTo>
                                      <a:pt x="46" y="86"/>
                                    </a:lnTo>
                                    <a:lnTo>
                                      <a:pt x="310" y="8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tx1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134" name="Freeform 40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26861" y="150317"/>
                                <a:ext cx="240479" cy="276697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22" y="64"/>
                                  </a:cxn>
                                  <a:cxn ang="0">
                                    <a:pos x="320" y="64"/>
                                  </a:cxn>
                                  <a:cxn ang="0">
                                    <a:pos x="44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2" y="380"/>
                                  </a:cxn>
                                  <a:cxn ang="0">
                                    <a:pos x="22" y="394"/>
                                  </a:cxn>
                                  <a:cxn ang="0">
                                    <a:pos x="350" y="392"/>
                                  </a:cxn>
                                  <a:cxn ang="0">
                                    <a:pos x="364" y="372"/>
                                  </a:cxn>
                                  <a:cxn ang="0">
                                    <a:pos x="330" y="58"/>
                                  </a:cxn>
                                  <a:cxn ang="0">
                                    <a:pos x="322" y="64"/>
                                  </a:cxn>
                                  <a:cxn ang="0">
                                    <a:pos x="272" y="248"/>
                                  </a:cxn>
                                  <a:cxn ang="0">
                                    <a:pos x="258" y="262"/>
                                  </a:cxn>
                                  <a:cxn ang="0">
                                    <a:pos x="240" y="266"/>
                                  </a:cxn>
                                  <a:cxn ang="0">
                                    <a:pos x="224" y="260"/>
                                  </a:cxn>
                                  <a:cxn ang="0">
                                    <a:pos x="228" y="270"/>
                                  </a:cxn>
                                  <a:cxn ang="0">
                                    <a:pos x="222" y="294"/>
                                  </a:cxn>
                                  <a:cxn ang="0">
                                    <a:pos x="210" y="306"/>
                                  </a:cxn>
                                  <a:cxn ang="0">
                                    <a:pos x="196" y="310"/>
                                  </a:cxn>
                                  <a:cxn ang="0">
                                    <a:pos x="176" y="304"/>
                                  </a:cxn>
                                  <a:cxn ang="0">
                                    <a:pos x="164" y="290"/>
                                  </a:cxn>
                                  <a:cxn ang="0">
                                    <a:pos x="162" y="278"/>
                                  </a:cxn>
                                  <a:cxn ang="0">
                                    <a:pos x="158" y="282"/>
                                  </a:cxn>
                                  <a:cxn ang="0">
                                    <a:pos x="126" y="288"/>
                                  </a:cxn>
                                  <a:cxn ang="0">
                                    <a:pos x="110" y="280"/>
                                  </a:cxn>
                                  <a:cxn ang="0">
                                    <a:pos x="104" y="268"/>
                                  </a:cxn>
                                  <a:cxn ang="0">
                                    <a:pos x="104" y="248"/>
                                  </a:cxn>
                                  <a:cxn ang="0">
                                    <a:pos x="112" y="232"/>
                                  </a:cxn>
                                  <a:cxn ang="0">
                                    <a:pos x="116" y="230"/>
                                  </a:cxn>
                                  <a:cxn ang="0">
                                    <a:pos x="106" y="226"/>
                                  </a:cxn>
                                  <a:cxn ang="0">
                                    <a:pos x="92" y="212"/>
                                  </a:cxn>
                                  <a:cxn ang="0">
                                    <a:pos x="88" y="194"/>
                                  </a:cxn>
                                  <a:cxn ang="0">
                                    <a:pos x="92" y="182"/>
                                  </a:cxn>
                                  <a:cxn ang="0">
                                    <a:pos x="106" y="168"/>
                                  </a:cxn>
                                  <a:cxn ang="0">
                                    <a:pos x="124" y="164"/>
                                  </a:cxn>
                                  <a:cxn ang="0">
                                    <a:pos x="140" y="170"/>
                                  </a:cxn>
                                  <a:cxn ang="0">
                                    <a:pos x="136" y="160"/>
                                  </a:cxn>
                                  <a:cxn ang="0">
                                    <a:pos x="138" y="140"/>
                                  </a:cxn>
                                  <a:cxn ang="0">
                                    <a:pos x="150" y="126"/>
                                  </a:cxn>
                                  <a:cxn ang="0">
                                    <a:pos x="162" y="120"/>
                                  </a:cxn>
                                  <a:cxn ang="0">
                                    <a:pos x="182" y="122"/>
                                  </a:cxn>
                                  <a:cxn ang="0">
                                    <a:pos x="198" y="134"/>
                                  </a:cxn>
                                  <a:cxn ang="0">
                                    <a:pos x="202" y="146"/>
                                  </a:cxn>
                                  <a:cxn ang="0">
                                    <a:pos x="206" y="148"/>
                                  </a:cxn>
                                  <a:cxn ang="0">
                                    <a:pos x="218" y="140"/>
                                  </a:cxn>
                                  <a:cxn ang="0">
                                    <a:pos x="236" y="140"/>
                                  </a:cxn>
                                  <a:cxn ang="0">
                                    <a:pos x="254" y="150"/>
                                  </a:cxn>
                                  <a:cxn ang="0">
                                    <a:pos x="260" y="160"/>
                                  </a:cxn>
                                  <a:cxn ang="0">
                                    <a:pos x="262" y="180"/>
                                  </a:cxn>
                                  <a:cxn ang="0">
                                    <a:pos x="252" y="196"/>
                                  </a:cxn>
                                  <a:cxn ang="0">
                                    <a:pos x="248" y="198"/>
                                  </a:cxn>
                                  <a:cxn ang="0">
                                    <a:pos x="258" y="202"/>
                                  </a:cxn>
                                  <a:cxn ang="0">
                                    <a:pos x="272" y="216"/>
                                  </a:cxn>
                                  <a:cxn ang="0">
                                    <a:pos x="276" y="234"/>
                                  </a:cxn>
                                </a:cxnLst>
                                <a:rect l="0" t="0" r="r" b="b"/>
                                <a:pathLst>
                                  <a:path w="364" h="394">
                                    <a:moveTo>
                                      <a:pt x="322" y="64"/>
                                    </a:move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38" y="62"/>
                                    </a:lnTo>
                                    <a:lnTo>
                                      <a:pt x="34" y="58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2" y="380"/>
                                    </a:lnTo>
                                    <a:lnTo>
                                      <a:pt x="6" y="386"/>
                                    </a:lnTo>
                                    <a:lnTo>
                                      <a:pt x="14" y="392"/>
                                    </a:lnTo>
                                    <a:lnTo>
                                      <a:pt x="2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50" y="392"/>
                                    </a:lnTo>
                                    <a:lnTo>
                                      <a:pt x="358" y="386"/>
                                    </a:lnTo>
                                    <a:lnTo>
                                      <a:pt x="362" y="380"/>
                                    </a:lnTo>
                                    <a:lnTo>
                                      <a:pt x="364" y="372"/>
                                    </a:lnTo>
                                    <a:lnTo>
                                      <a:pt x="364" y="0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26" y="62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close/>
                                    <a:moveTo>
                                      <a:pt x="274" y="242"/>
                                    </a:moveTo>
                                    <a:lnTo>
                                      <a:pt x="274" y="242"/>
                                    </a:lnTo>
                                    <a:lnTo>
                                      <a:pt x="272" y="248"/>
                                    </a:lnTo>
                                    <a:lnTo>
                                      <a:pt x="268" y="252"/>
                                    </a:lnTo>
                                    <a:lnTo>
                                      <a:pt x="264" y="258"/>
                                    </a:lnTo>
                                    <a:lnTo>
                                      <a:pt x="258" y="262"/>
                                    </a:lnTo>
                                    <a:lnTo>
                                      <a:pt x="252" y="264"/>
                                    </a:lnTo>
                                    <a:lnTo>
                                      <a:pt x="246" y="266"/>
                                    </a:lnTo>
                                    <a:lnTo>
                                      <a:pt x="240" y="266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8"/>
                                    </a:lnTo>
                                    <a:lnTo>
                                      <a:pt x="226" y="288"/>
                                    </a:lnTo>
                                    <a:lnTo>
                                      <a:pt x="222" y="294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0" y="306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196" y="310"/>
                                    </a:lnTo>
                                    <a:lnTo>
                                      <a:pt x="188" y="310"/>
                                    </a:lnTo>
                                    <a:lnTo>
                                      <a:pt x="182" y="308"/>
                                    </a:lnTo>
                                    <a:lnTo>
                                      <a:pt x="176" y="304"/>
                                    </a:lnTo>
                                    <a:lnTo>
                                      <a:pt x="172" y="300"/>
                                    </a:lnTo>
                                    <a:lnTo>
                                      <a:pt x="168" y="296"/>
                                    </a:lnTo>
                                    <a:lnTo>
                                      <a:pt x="164" y="290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48" y="288"/>
                                    </a:lnTo>
                                    <a:lnTo>
                                      <a:pt x="138" y="290"/>
                                    </a:lnTo>
                                    <a:lnTo>
                                      <a:pt x="126" y="288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06" y="274"/>
                                    </a:lnTo>
                                    <a:lnTo>
                                      <a:pt x="104" y="268"/>
                                    </a:lnTo>
                                    <a:lnTo>
                                      <a:pt x="102" y="262"/>
                                    </a:lnTo>
                                    <a:lnTo>
                                      <a:pt x="102" y="256"/>
                                    </a:lnTo>
                                    <a:lnTo>
                                      <a:pt x="104" y="248"/>
                                    </a:lnTo>
                                    <a:lnTo>
                                      <a:pt x="106" y="242"/>
                                    </a:lnTo>
                                    <a:lnTo>
                                      <a:pt x="108" y="236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06" y="226"/>
                                    </a:lnTo>
                                    <a:lnTo>
                                      <a:pt x="100" y="222"/>
                                    </a:lnTo>
                                    <a:lnTo>
                                      <a:pt x="96" y="218"/>
                                    </a:lnTo>
                                    <a:lnTo>
                                      <a:pt x="92" y="212"/>
                                    </a:lnTo>
                                    <a:lnTo>
                                      <a:pt x="90" y="208"/>
                                    </a:lnTo>
                                    <a:lnTo>
                                      <a:pt x="88" y="200"/>
                                    </a:lnTo>
                                    <a:lnTo>
                                      <a:pt x="88" y="194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2" y="182"/>
                                    </a:lnTo>
                                    <a:lnTo>
                                      <a:pt x="96" y="176"/>
                                    </a:lnTo>
                                    <a:lnTo>
                                      <a:pt x="100" y="172"/>
                                    </a:lnTo>
                                    <a:lnTo>
                                      <a:pt x="106" y="168"/>
                                    </a:lnTo>
                                    <a:lnTo>
                                      <a:pt x="112" y="164"/>
                                    </a:lnTo>
                                    <a:lnTo>
                                      <a:pt x="118" y="164"/>
                                    </a:lnTo>
                                    <a:lnTo>
                                      <a:pt x="124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52"/>
                                    </a:lnTo>
                                    <a:lnTo>
                                      <a:pt x="136" y="146"/>
                                    </a:lnTo>
                                    <a:lnTo>
                                      <a:pt x="138" y="140"/>
                                    </a:lnTo>
                                    <a:lnTo>
                                      <a:pt x="142" y="134"/>
                                    </a:lnTo>
                                    <a:lnTo>
                                      <a:pt x="146" y="130"/>
                                    </a:lnTo>
                                    <a:lnTo>
                                      <a:pt x="150" y="126"/>
                                    </a:lnTo>
                                    <a:lnTo>
                                      <a:pt x="156" y="122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70" y="120"/>
                                    </a:lnTo>
                                    <a:lnTo>
                                      <a:pt x="176" y="120"/>
                                    </a:lnTo>
                                    <a:lnTo>
                                      <a:pt x="182" y="122"/>
                                    </a:lnTo>
                                    <a:lnTo>
                                      <a:pt x="188" y="124"/>
                                    </a:lnTo>
                                    <a:lnTo>
                                      <a:pt x="192" y="128"/>
                                    </a:lnTo>
                                    <a:lnTo>
                                      <a:pt x="198" y="134"/>
                                    </a:lnTo>
                                    <a:lnTo>
                                      <a:pt x="200" y="140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12" y="144"/>
                                    </a:lnTo>
                                    <a:lnTo>
                                      <a:pt x="218" y="140"/>
                                    </a:lnTo>
                                    <a:lnTo>
                                      <a:pt x="224" y="138"/>
                                    </a:lnTo>
                                    <a:lnTo>
                                      <a:pt x="230" y="138"/>
                                    </a:lnTo>
                                    <a:lnTo>
                                      <a:pt x="236" y="140"/>
                                    </a:lnTo>
                                    <a:lnTo>
                                      <a:pt x="242" y="142"/>
                                    </a:lnTo>
                                    <a:lnTo>
                                      <a:pt x="248" y="144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8" y="154"/>
                                    </a:lnTo>
                                    <a:lnTo>
                                      <a:pt x="260" y="160"/>
                                    </a:lnTo>
                                    <a:lnTo>
                                      <a:pt x="262" y="168"/>
                                    </a:lnTo>
                                    <a:lnTo>
                                      <a:pt x="262" y="174"/>
                                    </a:lnTo>
                                    <a:lnTo>
                                      <a:pt x="262" y="180"/>
                                    </a:lnTo>
                                    <a:lnTo>
                                      <a:pt x="258" y="186"/>
                                    </a:lnTo>
                                    <a:lnTo>
                                      <a:pt x="256" y="192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8" y="202"/>
                                    </a:lnTo>
                                    <a:lnTo>
                                      <a:pt x="264" y="206"/>
                                    </a:lnTo>
                                    <a:lnTo>
                                      <a:pt x="268" y="210"/>
                                    </a:lnTo>
                                    <a:lnTo>
                                      <a:pt x="272" y="216"/>
                                    </a:lnTo>
                                    <a:lnTo>
                                      <a:pt x="274" y="222"/>
                                    </a:lnTo>
                                    <a:lnTo>
                                      <a:pt x="276" y="228"/>
                                    </a:lnTo>
                                    <a:lnTo>
                                      <a:pt x="276" y="234"/>
                                    </a:lnTo>
                                    <a:lnTo>
                                      <a:pt x="274" y="242"/>
                                    </a:lnTo>
                                    <a:lnTo>
                                      <a:pt x="274" y="24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tx1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grpSp>
                        <wps:wsp>
                          <wps:cNvPr id="135" name="Freeform 18"/>
                          <wps:cNvSpPr>
                            <a:spLocks noEditPoints="1"/>
                          </wps:cNvSpPr>
                          <wps:spPr bwMode="auto">
                            <a:xfrm>
                              <a:off x="26861" y="141936"/>
                              <a:ext cx="283866" cy="462273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810" y="8"/>
                                </a:cxn>
                                <a:cxn ang="0">
                                  <a:pos x="864" y="74"/>
                                </a:cxn>
                                <a:cxn ang="0">
                                  <a:pos x="864" y="200"/>
                                </a:cxn>
                                <a:cxn ang="0">
                                  <a:pos x="776" y="218"/>
                                </a:cxn>
                                <a:cxn ang="0">
                                  <a:pos x="860" y="392"/>
                                </a:cxn>
                                <a:cxn ang="0">
                                  <a:pos x="942" y="412"/>
                                </a:cxn>
                                <a:cxn ang="0">
                                  <a:pos x="992" y="454"/>
                                </a:cxn>
                                <a:cxn ang="0">
                                  <a:pos x="1028" y="528"/>
                                </a:cxn>
                                <a:cxn ang="0">
                                  <a:pos x="1032" y="1366"/>
                                </a:cxn>
                                <a:cxn ang="0">
                                  <a:pos x="1028" y="1402"/>
                                </a:cxn>
                                <a:cxn ang="0">
                                  <a:pos x="992" y="1476"/>
                                </a:cxn>
                                <a:cxn ang="0">
                                  <a:pos x="942" y="1516"/>
                                </a:cxn>
                                <a:cxn ang="0">
                                  <a:pos x="860" y="1538"/>
                                </a:cxn>
                                <a:cxn ang="0">
                                  <a:pos x="170" y="1538"/>
                                </a:cxn>
                                <a:cxn ang="0">
                                  <a:pos x="104" y="1524"/>
                                </a:cxn>
                                <a:cxn ang="0">
                                  <a:pos x="50" y="1488"/>
                                </a:cxn>
                                <a:cxn ang="0">
                                  <a:pos x="14" y="1434"/>
                                </a:cxn>
                                <a:cxn ang="0">
                                  <a:pos x="0" y="1366"/>
                                </a:cxn>
                                <a:cxn ang="0">
                                  <a:pos x="0" y="562"/>
                                </a:cxn>
                                <a:cxn ang="0">
                                  <a:pos x="20" y="480"/>
                                </a:cxn>
                                <a:cxn ang="0">
                                  <a:pos x="62" y="430"/>
                                </a:cxn>
                                <a:cxn ang="0">
                                  <a:pos x="136" y="394"/>
                                </a:cxn>
                                <a:cxn ang="0">
                                  <a:pos x="256" y="392"/>
                                </a:cxn>
                                <a:cxn ang="0">
                                  <a:pos x="184" y="216"/>
                                </a:cxn>
                                <a:cxn ang="0">
                                  <a:pos x="166" y="92"/>
                                </a:cxn>
                                <a:cxn ang="0">
                                  <a:pos x="192" y="28"/>
                                </a:cxn>
                                <a:cxn ang="0">
                                  <a:pos x="256" y="0"/>
                                </a:cxn>
                                <a:cxn ang="0">
                                  <a:pos x="366" y="476"/>
                                </a:cxn>
                                <a:cxn ang="0">
                                  <a:pos x="340" y="512"/>
                                </a:cxn>
                                <a:cxn ang="0">
                                  <a:pos x="170" y="514"/>
                                </a:cxn>
                                <a:cxn ang="0">
                                  <a:pos x="136" y="528"/>
                                </a:cxn>
                                <a:cxn ang="0">
                                  <a:pos x="122" y="562"/>
                                </a:cxn>
                                <a:cxn ang="0">
                                  <a:pos x="122" y="1366"/>
                                </a:cxn>
                                <a:cxn ang="0">
                                  <a:pos x="136" y="1400"/>
                                </a:cxn>
                                <a:cxn ang="0">
                                  <a:pos x="160" y="1414"/>
                                </a:cxn>
                                <a:cxn ang="0">
                                  <a:pos x="860" y="1414"/>
                                </a:cxn>
                                <a:cxn ang="0">
                                  <a:pos x="888" y="1406"/>
                                </a:cxn>
                                <a:cxn ang="0">
                                  <a:pos x="908" y="1376"/>
                                </a:cxn>
                                <a:cxn ang="0">
                                  <a:pos x="908" y="562"/>
                                </a:cxn>
                                <a:cxn ang="0">
                                  <a:pos x="900" y="536"/>
                                </a:cxn>
                                <a:cxn ang="0">
                                  <a:pos x="870" y="516"/>
                                </a:cxn>
                                <a:cxn ang="0">
                                  <a:pos x="720" y="514"/>
                                </a:cxn>
                                <a:cxn ang="0">
                                  <a:pos x="672" y="496"/>
                                </a:cxn>
                                <a:cxn ang="0">
                                  <a:pos x="664" y="218"/>
                                </a:cxn>
                                <a:cxn ang="0">
                                  <a:pos x="758" y="754"/>
                                </a:cxn>
                                <a:cxn ang="0">
                                  <a:pos x="788" y="790"/>
                                </a:cxn>
                                <a:cxn ang="0">
                                  <a:pos x="786" y="1164"/>
                                </a:cxn>
                                <a:cxn ang="0">
                                  <a:pos x="748" y="1196"/>
                                </a:cxn>
                                <a:cxn ang="0">
                                  <a:pos x="274" y="1192"/>
                                </a:cxn>
                                <a:cxn ang="0">
                                  <a:pos x="242" y="1154"/>
                                </a:cxn>
                                <a:cxn ang="0">
                                  <a:pos x="246" y="782"/>
                                </a:cxn>
                                <a:cxn ang="0">
                                  <a:pos x="284" y="750"/>
                                </a:cxn>
                              </a:cxnLst>
                              <a:rect l="0" t="0" r="r" b="b"/>
                              <a:pathLst>
                                <a:path w="1032" h="1538">
                                  <a:moveTo>
                                    <a:pt x="256" y="0"/>
                                  </a:moveTo>
                                  <a:lnTo>
                                    <a:pt x="774" y="0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792" y="2"/>
                                  </a:lnTo>
                                  <a:lnTo>
                                    <a:pt x="810" y="8"/>
                                  </a:lnTo>
                                  <a:lnTo>
                                    <a:pt x="826" y="16"/>
                                  </a:lnTo>
                                  <a:lnTo>
                                    <a:pt x="840" y="28"/>
                                  </a:lnTo>
                                  <a:lnTo>
                                    <a:pt x="850" y="40"/>
                                  </a:lnTo>
                                  <a:lnTo>
                                    <a:pt x="858" y="56"/>
                                  </a:lnTo>
                                  <a:lnTo>
                                    <a:pt x="864" y="74"/>
                                  </a:lnTo>
                                  <a:lnTo>
                                    <a:pt x="866" y="92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94"/>
                                  </a:lnTo>
                                  <a:lnTo>
                                    <a:pt x="864" y="200"/>
                                  </a:lnTo>
                                  <a:lnTo>
                                    <a:pt x="858" y="208"/>
                                  </a:lnTo>
                                  <a:lnTo>
                                    <a:pt x="848" y="216"/>
                                  </a:lnTo>
                                  <a:lnTo>
                                    <a:pt x="842" y="216"/>
                                  </a:lnTo>
                                  <a:lnTo>
                                    <a:pt x="836" y="218"/>
                                  </a:lnTo>
                                  <a:lnTo>
                                    <a:pt x="776" y="218"/>
                                  </a:lnTo>
                                  <a:lnTo>
                                    <a:pt x="776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78" y="392"/>
                                  </a:lnTo>
                                  <a:lnTo>
                                    <a:pt x="896" y="394"/>
                                  </a:lnTo>
                                  <a:lnTo>
                                    <a:pt x="912" y="400"/>
                                  </a:lnTo>
                                  <a:lnTo>
                                    <a:pt x="928" y="404"/>
                                  </a:lnTo>
                                  <a:lnTo>
                                    <a:pt x="942" y="412"/>
                                  </a:lnTo>
                                  <a:lnTo>
                                    <a:pt x="956" y="420"/>
                                  </a:lnTo>
                                  <a:lnTo>
                                    <a:pt x="970" y="430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92" y="454"/>
                                  </a:lnTo>
                                  <a:lnTo>
                                    <a:pt x="1002" y="466"/>
                                  </a:lnTo>
                                  <a:lnTo>
                                    <a:pt x="1010" y="480"/>
                                  </a:lnTo>
                                  <a:lnTo>
                                    <a:pt x="1018" y="496"/>
                                  </a:lnTo>
                                  <a:lnTo>
                                    <a:pt x="1024" y="512"/>
                                  </a:lnTo>
                                  <a:lnTo>
                                    <a:pt x="1028" y="528"/>
                                  </a:lnTo>
                                  <a:lnTo>
                                    <a:pt x="1030" y="544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0" y="1384"/>
                                  </a:lnTo>
                                  <a:lnTo>
                                    <a:pt x="1028" y="1402"/>
                                  </a:lnTo>
                                  <a:lnTo>
                                    <a:pt x="1024" y="1418"/>
                                  </a:lnTo>
                                  <a:lnTo>
                                    <a:pt x="1018" y="1434"/>
                                  </a:lnTo>
                                  <a:lnTo>
                                    <a:pt x="1010" y="1448"/>
                                  </a:lnTo>
                                  <a:lnTo>
                                    <a:pt x="1002" y="1462"/>
                                  </a:lnTo>
                                  <a:lnTo>
                                    <a:pt x="992" y="1476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70" y="1498"/>
                                  </a:lnTo>
                                  <a:lnTo>
                                    <a:pt x="956" y="1508"/>
                                  </a:lnTo>
                                  <a:lnTo>
                                    <a:pt x="942" y="1516"/>
                                  </a:lnTo>
                                  <a:lnTo>
                                    <a:pt x="928" y="1524"/>
                                  </a:lnTo>
                                  <a:lnTo>
                                    <a:pt x="912" y="1530"/>
                                  </a:lnTo>
                                  <a:lnTo>
                                    <a:pt x="896" y="1534"/>
                                  </a:lnTo>
                                  <a:lnTo>
                                    <a:pt x="878" y="1536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52" y="1536"/>
                                  </a:lnTo>
                                  <a:lnTo>
                                    <a:pt x="136" y="1534"/>
                                  </a:lnTo>
                                  <a:lnTo>
                                    <a:pt x="120" y="1530"/>
                                  </a:lnTo>
                                  <a:lnTo>
                                    <a:pt x="104" y="1524"/>
                                  </a:lnTo>
                                  <a:lnTo>
                                    <a:pt x="90" y="1516"/>
                                  </a:lnTo>
                                  <a:lnTo>
                                    <a:pt x="74" y="1508"/>
                                  </a:lnTo>
                                  <a:lnTo>
                                    <a:pt x="62" y="149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38" y="1476"/>
                                  </a:lnTo>
                                  <a:lnTo>
                                    <a:pt x="28" y="1462"/>
                                  </a:lnTo>
                                  <a:lnTo>
                                    <a:pt x="20" y="1448"/>
                                  </a:lnTo>
                                  <a:lnTo>
                                    <a:pt x="14" y="1434"/>
                                  </a:lnTo>
                                  <a:lnTo>
                                    <a:pt x="8" y="1418"/>
                                  </a:lnTo>
                                  <a:lnTo>
                                    <a:pt x="4" y="1402"/>
                                  </a:lnTo>
                                  <a:lnTo>
                                    <a:pt x="0" y="1384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44"/>
                                  </a:lnTo>
                                  <a:lnTo>
                                    <a:pt x="4" y="528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14" y="496"/>
                                  </a:lnTo>
                                  <a:lnTo>
                                    <a:pt x="20" y="480"/>
                                  </a:lnTo>
                                  <a:lnTo>
                                    <a:pt x="28" y="466"/>
                                  </a:lnTo>
                                  <a:lnTo>
                                    <a:pt x="38" y="454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62" y="430"/>
                                  </a:lnTo>
                                  <a:lnTo>
                                    <a:pt x="76" y="420"/>
                                  </a:lnTo>
                                  <a:lnTo>
                                    <a:pt x="90" y="412"/>
                                  </a:lnTo>
                                  <a:lnTo>
                                    <a:pt x="104" y="404"/>
                                  </a:lnTo>
                                  <a:lnTo>
                                    <a:pt x="120" y="400"/>
                                  </a:lnTo>
                                  <a:lnTo>
                                    <a:pt x="136" y="394"/>
                                  </a:lnTo>
                                  <a:lnTo>
                                    <a:pt x="152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256" y="392"/>
                                  </a:lnTo>
                                  <a:lnTo>
                                    <a:pt x="256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88" y="216"/>
                                  </a:lnTo>
                                  <a:lnTo>
                                    <a:pt x="184" y="216"/>
                                  </a:lnTo>
                                  <a:lnTo>
                                    <a:pt x="174" y="208"/>
                                  </a:lnTo>
                                  <a:lnTo>
                                    <a:pt x="168" y="200"/>
                                  </a:lnTo>
                                  <a:lnTo>
                                    <a:pt x="166" y="194"/>
                                  </a:lnTo>
                                  <a:lnTo>
                                    <a:pt x="166" y="188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74"/>
                                  </a:lnTo>
                                  <a:lnTo>
                                    <a:pt x="172" y="56"/>
                                  </a:lnTo>
                                  <a:lnTo>
                                    <a:pt x="180" y="40"/>
                                  </a:lnTo>
                                  <a:lnTo>
                                    <a:pt x="192" y="28"/>
                                  </a:lnTo>
                                  <a:lnTo>
                                    <a:pt x="206" y="16"/>
                                  </a:lnTo>
                                  <a:lnTo>
                                    <a:pt x="222" y="8"/>
                                  </a:lnTo>
                                  <a:lnTo>
                                    <a:pt x="238" y="2"/>
                                  </a:lnTo>
                                  <a:lnTo>
                                    <a:pt x="256" y="0"/>
                                  </a:lnTo>
                                  <a:lnTo>
                                    <a:pt x="256" y="0"/>
                                  </a:lnTo>
                                  <a:close/>
                                  <a:moveTo>
                                    <a:pt x="664" y="218"/>
                                  </a:moveTo>
                                  <a:lnTo>
                                    <a:pt x="368" y="218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6" y="476"/>
                                  </a:lnTo>
                                  <a:lnTo>
                                    <a:pt x="364" y="486"/>
                                  </a:lnTo>
                                  <a:lnTo>
                                    <a:pt x="360" y="494"/>
                                  </a:lnTo>
                                  <a:lnTo>
                                    <a:pt x="356" y="502"/>
                                  </a:lnTo>
                                  <a:lnTo>
                                    <a:pt x="348" y="508"/>
                                  </a:lnTo>
                                  <a:lnTo>
                                    <a:pt x="340" y="512"/>
                                  </a:lnTo>
                                  <a:lnTo>
                                    <a:pt x="330" y="514"/>
                                  </a:lnTo>
                                  <a:lnTo>
                                    <a:pt x="318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60" y="516"/>
                                  </a:lnTo>
                                  <a:lnTo>
                                    <a:pt x="152" y="518"/>
                                  </a:lnTo>
                                  <a:lnTo>
                                    <a:pt x="144" y="522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0" y="536"/>
                                  </a:lnTo>
                                  <a:lnTo>
                                    <a:pt x="126" y="544"/>
                                  </a:lnTo>
                                  <a:lnTo>
                                    <a:pt x="124" y="55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4" y="1376"/>
                                  </a:lnTo>
                                  <a:lnTo>
                                    <a:pt x="126" y="1384"/>
                                  </a:lnTo>
                                  <a:lnTo>
                                    <a:pt x="130" y="1392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44" y="1406"/>
                                  </a:lnTo>
                                  <a:lnTo>
                                    <a:pt x="152" y="1410"/>
                                  </a:lnTo>
                                  <a:lnTo>
                                    <a:pt x="16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70" y="1414"/>
                                  </a:lnTo>
                                  <a:lnTo>
                                    <a:pt x="880" y="1410"/>
                                  </a:lnTo>
                                  <a:lnTo>
                                    <a:pt x="888" y="1406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900" y="1394"/>
                                  </a:lnTo>
                                  <a:lnTo>
                                    <a:pt x="904" y="1386"/>
                                  </a:lnTo>
                                  <a:lnTo>
                                    <a:pt x="908" y="137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52"/>
                                  </a:lnTo>
                                  <a:lnTo>
                                    <a:pt x="904" y="544"/>
                                  </a:lnTo>
                                  <a:lnTo>
                                    <a:pt x="900" y="536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88" y="522"/>
                                  </a:lnTo>
                                  <a:lnTo>
                                    <a:pt x="880" y="518"/>
                                  </a:lnTo>
                                  <a:lnTo>
                                    <a:pt x="870" y="516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08" y="514"/>
                                  </a:lnTo>
                                  <a:lnTo>
                                    <a:pt x="696" y="512"/>
                                  </a:lnTo>
                                  <a:lnTo>
                                    <a:pt x="686" y="508"/>
                                  </a:lnTo>
                                  <a:lnTo>
                                    <a:pt x="678" y="502"/>
                                  </a:lnTo>
                                  <a:lnTo>
                                    <a:pt x="672" y="496"/>
                                  </a:lnTo>
                                  <a:lnTo>
                                    <a:pt x="668" y="486"/>
                                  </a:lnTo>
                                  <a:lnTo>
                                    <a:pt x="664" y="474"/>
                                  </a:lnTo>
                                  <a:lnTo>
                                    <a:pt x="664" y="460"/>
                                  </a:lnTo>
                                  <a:lnTo>
                                    <a:pt x="664" y="218"/>
                                  </a:lnTo>
                                  <a:lnTo>
                                    <a:pt x="664" y="218"/>
                                  </a:lnTo>
                                  <a:close/>
                                  <a:moveTo>
                                    <a:pt x="294" y="750"/>
                                  </a:moveTo>
                                  <a:lnTo>
                                    <a:pt x="738" y="750"/>
                                  </a:lnTo>
                                  <a:lnTo>
                                    <a:pt x="738" y="750"/>
                                  </a:lnTo>
                                  <a:lnTo>
                                    <a:pt x="748" y="750"/>
                                  </a:lnTo>
                                  <a:lnTo>
                                    <a:pt x="758" y="754"/>
                                  </a:lnTo>
                                  <a:lnTo>
                                    <a:pt x="766" y="758"/>
                                  </a:lnTo>
                                  <a:lnTo>
                                    <a:pt x="774" y="764"/>
                                  </a:lnTo>
                                  <a:lnTo>
                                    <a:pt x="780" y="772"/>
                                  </a:lnTo>
                                  <a:lnTo>
                                    <a:pt x="786" y="782"/>
                                  </a:lnTo>
                                  <a:lnTo>
                                    <a:pt x="788" y="790"/>
                                  </a:lnTo>
                                  <a:lnTo>
                                    <a:pt x="790" y="802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88" y="1154"/>
                                  </a:lnTo>
                                  <a:lnTo>
                                    <a:pt x="786" y="1164"/>
                                  </a:lnTo>
                                  <a:lnTo>
                                    <a:pt x="780" y="1174"/>
                                  </a:lnTo>
                                  <a:lnTo>
                                    <a:pt x="774" y="1180"/>
                                  </a:lnTo>
                                  <a:lnTo>
                                    <a:pt x="766" y="1188"/>
                                  </a:lnTo>
                                  <a:lnTo>
                                    <a:pt x="758" y="1192"/>
                                  </a:lnTo>
                                  <a:lnTo>
                                    <a:pt x="748" y="1196"/>
                                  </a:lnTo>
                                  <a:lnTo>
                                    <a:pt x="738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84" y="1196"/>
                                  </a:lnTo>
                                  <a:lnTo>
                                    <a:pt x="274" y="1192"/>
                                  </a:lnTo>
                                  <a:lnTo>
                                    <a:pt x="264" y="1188"/>
                                  </a:lnTo>
                                  <a:lnTo>
                                    <a:pt x="256" y="1180"/>
                                  </a:lnTo>
                                  <a:lnTo>
                                    <a:pt x="250" y="1174"/>
                                  </a:lnTo>
                                  <a:lnTo>
                                    <a:pt x="246" y="1164"/>
                                  </a:lnTo>
                                  <a:lnTo>
                                    <a:pt x="242" y="1154"/>
                                  </a:lnTo>
                                  <a:lnTo>
                                    <a:pt x="242" y="1144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790"/>
                                  </a:lnTo>
                                  <a:lnTo>
                                    <a:pt x="246" y="782"/>
                                  </a:lnTo>
                                  <a:lnTo>
                                    <a:pt x="250" y="772"/>
                                  </a:lnTo>
                                  <a:lnTo>
                                    <a:pt x="256" y="764"/>
                                  </a:lnTo>
                                  <a:lnTo>
                                    <a:pt x="264" y="758"/>
                                  </a:lnTo>
                                  <a:lnTo>
                                    <a:pt x="274" y="754"/>
                                  </a:lnTo>
                                  <a:lnTo>
                                    <a:pt x="284" y="750"/>
                                  </a:lnTo>
                                  <a:lnTo>
                                    <a:pt x="294" y="750"/>
                                  </a:lnTo>
                                  <a:lnTo>
                                    <a:pt x="294" y="7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1"/>
                            </a:solidFill>
                            <a:ln w="9525">
                              <a:noFill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  <wpg:grpSp>
                        <wpg:cNvPr id="136" name="Group 136"/>
                        <wpg:cNvGrpSpPr/>
                        <wpg:grpSpPr>
                          <a:xfrm>
                            <a:off x="0" y="292033"/>
                            <a:ext cx="5365800" cy="1643325"/>
                            <a:chOff x="0" y="292033"/>
                            <a:chExt cx="5365800" cy="1643325"/>
                          </a:xfrm>
                        </wpg:grpSpPr>
                        <wpg:grpSp>
                          <wpg:cNvPr id="137" name="Group 137"/>
                          <wpg:cNvGrpSpPr/>
                          <wpg:grpSpPr>
                            <a:xfrm>
                              <a:off x="1648591" y="876259"/>
                              <a:ext cx="2094328" cy="931703"/>
                              <a:chOff x="-46859" y="-41"/>
                              <a:chExt cx="2094328" cy="931703"/>
                            </a:xfrm>
                          </wpg:grpSpPr>
                          <wpg:grpSp>
                            <wpg:cNvPr id="138" name="Group 138"/>
                            <wpg:cNvGrpSpPr/>
                            <wpg:grpSpPr>
                              <a:xfrm>
                                <a:off x="313653" y="544245"/>
                                <a:ext cx="1384188" cy="12040"/>
                                <a:chOff x="27903" y="61645"/>
                                <a:chExt cx="1384188" cy="12040"/>
                              </a:xfrm>
                            </wpg:grpSpPr>
                            <wps:wsp>
                              <wps:cNvPr id="139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1244913" y="61645"/>
                                  <a:ext cx="167178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0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27903" y="73685"/>
                                  <a:ext cx="251721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41" name="Group 141"/>
                            <wpg:cNvGrpSpPr/>
                            <wpg:grpSpPr>
                              <a:xfrm>
                                <a:off x="-46859" y="-41"/>
                                <a:ext cx="2094328" cy="0"/>
                                <a:chOff x="-46859" y="-41"/>
                                <a:chExt cx="2094328" cy="0"/>
                              </a:xfrm>
                            </wpg:grpSpPr>
                            <wps:wsp>
                              <wps:cNvPr id="162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1469701" y="-41"/>
                                  <a:ext cx="577768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3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-46859" y="-41"/>
                                  <a:ext cx="595234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64" name="Group 164"/>
                            <wpg:cNvGrpSpPr/>
                            <wpg:grpSpPr>
                              <a:xfrm>
                                <a:off x="313891" y="931603"/>
                                <a:ext cx="1364291" cy="59"/>
                                <a:chOff x="34491" y="-71697"/>
                                <a:chExt cx="1364291" cy="59"/>
                              </a:xfrm>
                            </wpg:grpSpPr>
                            <wps:wsp>
                              <wps:cNvPr id="178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905145" y="-71638"/>
                                  <a:ext cx="493637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9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34491" y="-71697"/>
                                  <a:ext cx="520429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g:grpSp>
                          <wpg:cNvPr id="180" name="Group 180"/>
                          <wpg:cNvGrpSpPr/>
                          <wpg:grpSpPr>
                            <a:xfrm>
                              <a:off x="0" y="292033"/>
                              <a:ext cx="5365800" cy="1643325"/>
                              <a:chOff x="0" y="193630"/>
                              <a:chExt cx="5480378" cy="1643483"/>
                            </a:xfrm>
                          </wpg:grpSpPr>
                          <wps:wsp>
                            <wps:cNvPr id="181" name="TextBox 15"/>
                            <wps:cNvSpPr txBox="1"/>
                            <wps:spPr>
                              <a:xfrm>
                                <a:off x="2199750" y="1058582"/>
                                <a:ext cx="854696" cy="57919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3DBC0BE0" w14:textId="77777777" w:rsidR="003A3532" w:rsidRPr="00D02FA5" w:rsidRDefault="003A3532" w:rsidP="00103EB7">
                                  <w:pPr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  <w:t>ผลิตภัณฑ์ของใช้</w:t>
                                  </w:r>
                                </w:p>
                                <w:p w14:paraId="7220705B" w14:textId="77777777" w:rsidR="003A3532" w:rsidRPr="00D02FA5" w:rsidRDefault="003A3532" w:rsidP="00103EB7">
                                  <w:pPr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  <w:t>ส่วนบุคคล</w:t>
                                  </w:r>
                                </w:p>
                              </w:txbxContent>
                            </wps:txbx>
                            <wps:bodyPr wrap="square" lIns="54610" tIns="54610" rIns="54610" bIns="54610" rtlCol="0">
                              <a:noAutofit/>
                            </wps:bodyPr>
                          </wps:wsp>
                          <wps:wsp>
                            <wps:cNvPr id="182" name="TextBox 14"/>
                            <wps:cNvSpPr txBox="1"/>
                            <wps:spPr>
                              <a:xfrm>
                                <a:off x="2284411" y="621472"/>
                                <a:ext cx="658125" cy="344584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4497819" w14:textId="77777777" w:rsidR="003A3532" w:rsidRPr="00D02FA5" w:rsidRDefault="003A3532" w:rsidP="00103EB7">
                                  <w:pPr>
                                    <w:spacing w:after="120"/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  <w:t>เครื่องดื่ม</w:t>
                                  </w:r>
                                </w:p>
                              </w:txbxContent>
                            </wps:txbx>
                            <wps:bodyPr wrap="square" lIns="54610" tIns="54610" rIns="54610" bIns="54610" rtlCol="0">
                              <a:noAutofit/>
                            </wps:bodyPr>
                          </wps:wsp>
                          <wpg:grpSp>
                            <wpg:cNvPr id="183" name="Group 183"/>
                            <wpg:cNvGrpSpPr/>
                            <wpg:grpSpPr>
                              <a:xfrm>
                                <a:off x="0" y="193630"/>
                                <a:ext cx="5480378" cy="325599"/>
                                <a:chOff x="0" y="193630"/>
                                <a:chExt cx="5480378" cy="325599"/>
                              </a:xfrm>
                            </wpg:grpSpPr>
                            <wps:wsp>
                              <wps:cNvPr id="184" name="TextBox 6"/>
                              <wps:cNvSpPr txBox="1"/>
                              <wps:spPr>
                                <a:xfrm>
                                  <a:off x="3466158" y="193630"/>
                                  <a:ext cx="2014220" cy="325506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016C22DD" w14:textId="31905E73" w:rsidR="003A3532" w:rsidRPr="00AD4C8B" w:rsidRDefault="003A3532" w:rsidP="00103EB7">
                                    <w:pPr>
                                      <w:spacing w:after="120"/>
                                      <w:jc w:val="center"/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w:pPr>
                                    <w:r w:rsidRPr="00AD4C8B"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256</w:t>
                                    </w:r>
                                    <w:r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wrap="square" lIns="54610" tIns="54610" rIns="54610" bIns="54610" rtlCol="0">
                                <a:noAutofit/>
                              </wps:bodyPr>
                            </wps:wsp>
                            <wps:wsp>
                              <wps:cNvPr id="186" name="TextBox 6"/>
                              <wps:cNvSpPr txBox="1"/>
                              <wps:spPr>
                                <a:xfrm>
                                  <a:off x="0" y="194109"/>
                                  <a:ext cx="2014220" cy="32512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1682A449" w14:textId="0ED023FC" w:rsidR="003A3532" w:rsidRPr="00AD4C8B" w:rsidRDefault="003A3532" w:rsidP="00103EB7">
                                    <w:pPr>
                                      <w:spacing w:after="120"/>
                                      <w:jc w:val="center"/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w:pPr>
                                    <w:r w:rsidRPr="00EA471A"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2566</w:t>
                                    </w:r>
                                  </w:p>
                                </w:txbxContent>
                              </wps:txbx>
                              <wps:bodyPr wrap="square" lIns="54610" tIns="54610" rIns="54610" bIns="54610" rtlCol="0">
                                <a:noAutofit/>
                              </wps:bodyPr>
                            </wps:wsp>
                          </wpg:grpSp>
                          <wps:wsp>
                            <wps:cNvPr id="187" name="TextBox 18"/>
                            <wps:cNvSpPr txBox="1"/>
                            <wps:spPr>
                              <a:xfrm>
                                <a:off x="2603581" y="1534084"/>
                                <a:ext cx="310700" cy="30302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3A5D095" w14:textId="77777777" w:rsidR="003A3532" w:rsidRPr="00D02FA5" w:rsidRDefault="003A3532" w:rsidP="00103EB7">
                                  <w:pPr>
                                    <w:spacing w:after="120"/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  <w:t>อื่นๆ</w:t>
                                  </w:r>
                                </w:p>
                              </w:txbxContent>
                            </wps:txbx>
                            <wps:bodyPr wrap="none" lIns="54610" tIns="54610" rIns="54610" bIns="54610" rtlCol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D55E48A" id="Group 65" o:spid="_x0000_s1044" style="position:absolute;left:0;text-align:left;margin-left:41.85pt;margin-top:8.75pt;width:422.45pt;height:129.35pt;z-index:251710464" coordorigin=",2920" coordsize="53658,16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">
                <v:group id="Group 87" o:spid="_x0000_s1045" style="position:absolute;left:29392;top:12731;width:2743;height:2102" coordorigin="268,1419" coordsize="5583,46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    <v:group id="Group 132" o:spid="_x0000_s1046" style="position:absolute;left:3447;top:2717;width:2404;height:3117" coordorigin="26861,115269" coordsize="240479,3117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">
                    <v:shape id="Freeform 39" o:spid="_x0000_s1047" style="position:absolute;left:30167;top:115269;width:235194;height:60396;visibility:visible;mso-wrap-style:square;v-text-anchor:top" coordsize="356,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" path="m310,86l356,10r,l352,6,348,2,342,r-4,l18,r,l14,,8,2,4,6,,10,46,86r264,xe" fillcolor="black [3213]" stroked="f">
                      <v:path arrowok="t" o:connecttype="custom" o:connectlocs="310,86;356,10;356,10;352,6;348,2;342,0;338,0;18,0;18,0;14,0;8,2;4,6;0,10;46,86;310,86" o:connectangles="0,0,0,0,0,0,0,0,0,0,0,0,0,0,0"/>
                    </v:shape>
                    <v:shape id="Freeform 40" o:spid="_x0000_s1048" style="position:absolute;left:26861;top:150317;width:240479;height:276697;visibility:visible;mso-wrap-style:square;v-text-anchor:top" coordsize="364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" path="m322,64r,l322,64r,l320,64r,l320,64,44,64r,l44,64r,l42,64r,l42,64r,l38,62,34,58,,,,372r,l2,380r4,6l14,392r8,2l342,394r,l350,392r8,-6l362,380r2,-8l364,,330,58r,l326,62r-4,2l322,64xm274,242r,l272,248r-4,4l264,258r-6,4l252,264r-6,2l240,266r-6,-2l234,264r-10,-4l224,260r4,10l228,270r,8l226,288r-4,6l216,302r,l210,306r-8,4l202,310r-6,l188,310r-6,-2l176,304r-4,-4l168,296r-4,-6l162,284r,l162,278r,l158,282r,l148,288r-10,2l126,288r-10,-4l116,284r-6,-4l110,280r-4,-6l104,268r-2,-6l102,256r2,-8l106,242r2,-6l112,232r,l116,230r,l112,228r,l106,226r-6,-4l96,218r-4,-6l90,208r-2,-8l88,194r2,-6l90,188r2,-6l96,176r4,-4l106,168r6,-4l118,164r6,l130,164r,l140,170r,l136,160r,l136,152r,-6l138,140r4,-6l146,130r4,-4l156,122r6,-2l162,120r8,l176,120r6,2l188,124r4,4l198,134r2,6l202,146r,l202,150r,l206,148r,l212,144r6,-4l224,138r6,l236,140r6,2l248,144r6,6l254,150r4,4l260,160r2,8l262,174r,6l258,186r-2,6l252,196r,l248,198r,l252,200r,l258,202r6,4l268,210r4,6l274,222r2,6l276,234r-2,8l274,242xe" fillcolor="black [3213]" stroked="f">
                      <v:path arrowok="t" o:connecttype="custom" o:connectlocs="322,64;320,64;44,64;42,64;42,64;0,0;2,380;22,394;350,392;364,372;330,58;322,64;272,248;258,262;240,266;224,260;228,270;222,294;210,306;196,310;176,304;164,290;162,278;158,282;126,288;110,280;104,268;104,248;112,232;116,230;106,226;92,212;88,194;92,182;106,168;124,164;140,170;136,160;138,140;150,126;162,120;182,122;198,134;202,146;206,148;218,140;236,140;254,150;260,160;262,180;252,196;248,198;258,202;272,216;276,234" o:connectangles="0,0,0,0,0,0,0,0,0,0,0,0,0,0,0,0,0,0,0,0,0,0,0,0,0,0,0,0,0,0,0,0,0,0,0,0,0,0,0,0,0,0,0,0,0,0,0,0,0,0,0,0,0,0,0"/>
                      <o:lock v:ext="edit" verticies="t"/>
                    </v:shape>
                  </v:group>
                  <v:shape id="Freeform 18" o:spid="_x0000_s1049" style="position:absolute;left:268;top:1419;width:2839;height:4623;visibility:visible;mso-wrap-style:square;v-text-anchor:top" coordsize="1032,1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" path="m256,l774,r,l792,2r18,6l826,16r14,12l850,40r8,16l864,74r2,18l866,188r,l866,194r-2,6l858,208r-10,8l842,216r-6,2l776,218r,174l860,392r,l860,392r,l878,392r18,2l912,400r16,4l942,412r14,8l970,430r12,12l982,442r10,12l1002,466r8,14l1018,496r6,16l1028,528r2,16l1032,562r,l1032,562r,804l1032,1366r,l1032,1366r-2,18l1028,1402r-4,16l1018,1434r-8,14l1002,1462r-10,14l982,1488r,l970,1498r-14,10l942,1516r-14,8l912,1530r-16,4l878,1536r-18,2l860,1538r,l170,1538r,l170,1538r,l152,1536r-16,-2l120,1530r-16,-6l90,1516r-16,-8l62,1498,50,1488r,l50,1488,38,1476,28,1462r-8,-14l14,1434,8,1418,4,1402,,1384r,-18l,1366r,l,562r,l,562r,l,544,4,528,8,512r6,-16l20,480r8,-14l38,454,50,442r,l62,430,76,420r14,-8l104,404r16,-4l136,394r16,-2l170,392r,l170,392r86,l256,218r-62,l194,218r-6,-2l184,216r-10,-8l168,200r-2,-6l166,188r,-96l166,92r,-18l172,56r8,-16l192,28,206,16,222,8,238,2,256,r,xm664,218r-296,l368,462r,l366,476r-2,10l360,494r-4,8l348,508r-8,4l330,514r-12,l170,514r,l170,514r,l160,516r-8,2l144,522r-8,6l136,528r-6,8l126,544r-2,8l122,562r,l122,562r,804l122,1366r,l122,1366r2,10l126,1384r4,8l136,1400r,l136,1400r8,6l152,1410r8,4l170,1414r,l170,1414r690,l860,1414r,l860,1414r10,l880,1410r8,-4l894,1400r,l900,1394r4,-8l908,1376r,-10l908,1366r,l908,562r,l908,562r,l908,552r-4,-8l900,536r-6,-8l894,528r-6,-6l880,518r-10,-2l860,514r,l860,514r-140,l720,514r-12,l696,512r-10,-4l678,502r-6,-6l668,486r-4,-12l664,460r,-242l664,218xm294,750r444,l738,750r10,l758,754r8,4l774,764r6,8l786,782r2,8l790,802r,342l790,1144r-2,10l786,1164r-6,10l774,1180r-8,8l758,1192r-10,4l738,1196r-444,l294,1196r-10,l274,1192r-10,-4l256,1180r-6,-6l246,1164r-4,-10l242,1144r,-342l242,802r,-12l246,782r4,-10l256,764r8,-6l274,754r10,-4l294,750r,xe" fillcolor="black [3213]" stroked="f">
                    <v:path arrowok="t" o:connecttype="custom" o:connectlocs="810,8;864,74;864,200;776,218;860,392;942,412;992,454;1028,528;1032,1366;1028,1402;992,1476;942,1516;860,1538;170,1538;104,1524;50,1488;14,1434;0,1366;0,562;20,480;62,430;136,394;256,392;184,216;166,92;192,28;256,0;366,476;340,512;170,514;136,528;122,562;122,1366;136,1400;160,1414;860,1414;888,1406;908,1376;908,562;900,536;870,516;720,514;672,496;664,218;758,754;788,790;786,1164;748,1196;274,1192;242,1154;246,782;284,750" o:connectangles="0,0,0,0,0,0,0,0,0,0,0,0,0,0,0,0,0,0,0,0,0,0,0,0,0,0,0,0,0,0,0,0,0,0,0,0,0,0,0,0,0,0,0,0,0,0,0,0,0,0,0,0"/>
                    <o:lock v:ext="edit" verticies="t"/>
                  </v:shape>
                </v:group>
                <v:group id="Group 136" o:spid="_x0000_s1050" style="position:absolute;top:2920;width:53658;height:16433" coordorigin=",2920" coordsize="53658,16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W0O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">
                  <v:group id="Group 137" o:spid="_x0000_s1051" style="position:absolute;left:16485;top:8762;width:20944;height:9317" coordorigin="-468" coordsize="20943,9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">
                    <v:group id="Group 138" o:spid="_x0000_s1052" style="position:absolute;left:3136;top:5442;width:13842;height:120" coordorigin="279,616" coordsize="13841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lznxQAAANw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">
                      <v:line id="Straight Connector 19" o:spid="_x0000_s1053" style="position:absolute;visibility:visible;mso-wrap-style:square" from="12449,616" to="14120,6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" strokecolor="black [3213]">
                        <o:lock v:ext="edit" shapetype="f"/>
                      </v:line>
                      <v:line id="Straight Connector 19" o:spid="_x0000_s1054" style="position:absolute;visibility:visible;mso-wrap-style:square" from="279,736" to="2796,7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" strokecolor="black [3213]">
                        <o:lock v:ext="edit" shapetype="f"/>
                      </v:line>
                    </v:group>
                    <v:group id="Group 141" o:spid="_x0000_s1055" style="position:absolute;left:-468;width:20942;height:0" coordorigin="-468" coordsize="209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oYHxAAAANw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zwn8PhMukJsfAAAA//8DAFBLAQItABQABgAIAAAAIQDb4fbL7gAAAIUBAAATAAAAAAAAAAAA&#10;AAAAAAAAAABbQ29udGVudF9UeXBlc10ueG1sUEsBAi0AFAAGAAgAAAAhAFr0LFu/AAAAFQEAAAsA&#10;AAAAAAAAAAAAAAAAHwEAAF9yZWxzLy5yZWxzUEsBAi0AFAAGAAgAAAAhALLihgfEAAAA3AAAAA8A&#10;AAAAAAAAAAAAAAAABwIAAGRycy9kb3ducmV2LnhtbFBLBQYAAAAAAwADALcAAAD4AgAAAAA=&#10;">
                      <v:line id="Straight Connector 19" o:spid="_x0000_s1056" style="position:absolute;visibility:visible;mso-wrap-style:square" from="14697,0" to="20474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" strokecolor="black [3213]">
                        <o:lock v:ext="edit" shapetype="f"/>
                      </v:line>
                      <v:line id="Straight Connector 19" o:spid="_x0000_s1057" style="position:absolute;visibility:visible;mso-wrap-style:square" from="-468,0" to="5483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" strokecolor="black [3213]">
                        <o:lock v:ext="edit" shapetype="f"/>
                      </v:line>
                    </v:group>
                    <v:group id="Group 164" o:spid="_x0000_s1058" style="position:absolute;left:3138;top:9316;width:13643;height:0" coordorigin="344,-716" coordsize="136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">
                      <v:line id="Straight Connector 19" o:spid="_x0000_s1059" style="position:absolute;visibility:visible;mso-wrap-style:square" from="9051,-716" to="13987,-7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" strokecolor="black [3213]">
                        <o:lock v:ext="edit" shapetype="f"/>
                      </v:line>
                      <v:line id="Straight Connector 19" o:spid="_x0000_s1060" style="position:absolute;visibility:visible;mso-wrap-style:square" from="344,-716" to="5549,-7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" strokecolor="black [3213]">
                        <o:lock v:ext="edit" shapetype="f"/>
                      </v:line>
                    </v:group>
                  </v:group>
                  <v:group id="Group 180" o:spid="_x0000_s1061" style="position:absolute;top:2920;width:53658;height:16433" coordorigin=",1936" coordsize="54803,164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">
                    <v:shape id="TextBox 15" o:spid="_x0000_s1062" type="#_x0000_t202" style="position:absolute;left:21997;top:10585;width:8547;height:57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" filled="f" stroked="f">
                      <v:textbox inset="4.3pt,4.3pt,4.3pt,4.3pt">
                        <w:txbxContent>
                          <w:p w14:paraId="3DBC0BE0" w14:textId="77777777" w:rsidR="003A3532" w:rsidRPr="00D02FA5" w:rsidRDefault="003A3532" w:rsidP="00103EB7">
                            <w:pPr>
                              <w:jc w:val="center"/>
                              <w:rPr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  <w:t>ผลิตภัณฑ์ของใช้</w:t>
                            </w:r>
                          </w:p>
                          <w:p w14:paraId="7220705B" w14:textId="77777777" w:rsidR="003A3532" w:rsidRPr="00D02FA5" w:rsidRDefault="003A3532" w:rsidP="00103EB7">
                            <w:pPr>
                              <w:jc w:val="center"/>
                              <w:rPr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  <w:t>ส่วนบุคคล</w:t>
                            </w:r>
                          </w:p>
                        </w:txbxContent>
                      </v:textbox>
                    </v:shape>
                    <v:shape id="TextBox 14" o:spid="_x0000_s1063" type="#_x0000_t202" style="position:absolute;left:22844;top:6214;width:6581;height:3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" filled="f" stroked="f">
                      <v:textbox inset="4.3pt,4.3pt,4.3pt,4.3pt">
                        <w:txbxContent>
                          <w:p w14:paraId="04497819" w14:textId="77777777" w:rsidR="003A3532" w:rsidRPr="00D02FA5" w:rsidRDefault="003A3532" w:rsidP="00103EB7">
                            <w:pPr>
                              <w:spacing w:after="120"/>
                              <w:jc w:val="center"/>
                              <w:rPr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  <w:t>เครื่องดื่ม</w:t>
                            </w:r>
                          </w:p>
                        </w:txbxContent>
                      </v:textbox>
                    </v:shape>
                    <v:group id="Group 183" o:spid="_x0000_s1064" style="position:absolute;top:1936;width:54803;height:3256" coordorigin=",1936" coordsize="54803,3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">
                      <v:shape id="TextBox 6" o:spid="_x0000_s1065" type="#_x0000_t202" style="position:absolute;left:34661;top:1936;width:20142;height:3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" filled="f" stroked="f">
                        <v:textbox inset="4.3pt,4.3pt,4.3pt,4.3pt">
                          <w:txbxContent>
                            <w:p w14:paraId="016C22DD" w14:textId="31905E73" w:rsidR="003A3532" w:rsidRPr="00AD4C8B" w:rsidRDefault="003A3532" w:rsidP="00103EB7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AD4C8B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shape id="TextBox 6" o:spid="_x0000_s1066" type="#_x0000_t202" style="position:absolute;top:1941;width:20142;height:3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" filled="f" stroked="f">
                        <v:textbox inset="4.3pt,4.3pt,4.3pt,4.3pt">
                          <w:txbxContent>
                            <w:p w14:paraId="1682A449" w14:textId="0ED023FC" w:rsidR="003A3532" w:rsidRPr="00AD4C8B" w:rsidRDefault="003A3532" w:rsidP="00103EB7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EA471A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2566</w:t>
                              </w:r>
                            </w:p>
                          </w:txbxContent>
                        </v:textbox>
                      </v:shape>
                    </v:group>
                    <v:shape id="TextBox 18" o:spid="_x0000_s1067" type="#_x0000_t202" style="position:absolute;left:26035;top:15340;width:3107;height:303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" filled="f" stroked="f">
                      <v:textbox inset="4.3pt,4.3pt,4.3pt,4.3pt">
                        <w:txbxContent>
                          <w:p w14:paraId="73A5D095" w14:textId="77777777" w:rsidR="003A3532" w:rsidRPr="00D02FA5" w:rsidRDefault="003A3532" w:rsidP="00103EB7">
                            <w:pPr>
                              <w:spacing w:after="120"/>
                              <w:jc w:val="center"/>
                              <w:rPr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  <w:t>อื่นๆ</w:t>
                            </w:r>
                          </w:p>
                        </w:txbxContent>
                      </v:textbox>
                    </v:shape>
                  </v:group>
                </v:group>
              </v:group>
            </w:pict>
          </mc:Fallback>
        </mc:AlternateContent>
      </w:r>
    </w:p>
    <w:p w14:paraId="7B1449C8" w14:textId="0BC1ADBF" w:rsidR="00103EB7" w:rsidRDefault="00103EB7" w:rsidP="00103EB7">
      <w:pPr>
        <w:ind w:left="540" w:right="-45"/>
        <w:rPr>
          <w:rFonts w:asciiTheme="majorBidi" w:hAnsiTheme="majorBidi" w:cstheme="majorBidi"/>
          <w:sz w:val="30"/>
          <w:szCs w:val="30"/>
        </w:rPr>
      </w:pPr>
      <w:r w:rsidRPr="00CB1E1C">
        <w:rPr>
          <w:b/>
          <w:bCs/>
          <w:i/>
          <w:iCs/>
          <w:noProof/>
          <w:sz w:val="30"/>
          <w:szCs w:val="30"/>
          <w:lang w:val="en-US"/>
        </w:rPr>
        <w:drawing>
          <wp:anchor distT="0" distB="0" distL="114300" distR="114300" simplePos="0" relativeHeight="251707392" behindDoc="1" locked="0" layoutInCell="1" allowOverlap="1" wp14:anchorId="37BB58B5" wp14:editId="1BEACB73">
            <wp:simplePos x="0" y="0"/>
            <wp:positionH relativeFrom="column">
              <wp:posOffset>3672490</wp:posOffset>
            </wp:positionH>
            <wp:positionV relativeFrom="paragraph">
              <wp:posOffset>130350</wp:posOffset>
            </wp:positionV>
            <wp:extent cx="2358390" cy="2623820"/>
            <wp:effectExtent l="0" t="0" r="0" b="0"/>
            <wp:wrapNone/>
            <wp:docPr id="189" name="Chart 189">
              <a:extLst xmlns:a="http://schemas.openxmlformats.org/drawingml/2006/main">
                <a:ext uri="{FF2B5EF4-FFF2-40B4-BE49-F238E27FC236}">
                  <a16:creationId xmlns:a16="http://schemas.microsoft.com/office/drawing/2014/main" id="{4844C7CC-780D-4C3C-988E-03FEF434AF1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D3414">
        <w:rPr>
          <w:rFonts w:asciiTheme="majorBidi" w:hAnsiTheme="majorBidi" w:cstheme="majorBidi"/>
          <w:noProof/>
          <w:sz w:val="30"/>
          <w:szCs w:val="30"/>
          <w:lang w:val="en-US"/>
        </w:rPr>
        <w:drawing>
          <wp:anchor distT="0" distB="0" distL="114300" distR="114300" simplePos="0" relativeHeight="251708416" behindDoc="1" locked="0" layoutInCell="1" allowOverlap="1" wp14:anchorId="22CBB917" wp14:editId="0F16F466">
            <wp:simplePos x="0" y="0"/>
            <wp:positionH relativeFrom="column">
              <wp:posOffset>398780</wp:posOffset>
            </wp:positionH>
            <wp:positionV relativeFrom="paragraph">
              <wp:posOffset>130175</wp:posOffset>
            </wp:positionV>
            <wp:extent cx="2411730" cy="2451100"/>
            <wp:effectExtent l="0" t="0" r="7620" b="6350"/>
            <wp:wrapNone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2531B578-9232-4BE6-ADB9-16E8B87ECDC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  <wp14:sizeRelV relativeFrom="margin">
              <wp14:pctHeight>0</wp14:pctHeight>
            </wp14:sizeRelV>
          </wp:anchor>
        </w:drawing>
      </w:r>
    </w:p>
    <w:p w14:paraId="545F69ED" w14:textId="3830EBAB" w:rsidR="00103EB7" w:rsidRDefault="005E25CE" w:rsidP="00103EB7">
      <w:pPr>
        <w:tabs>
          <w:tab w:val="left" w:pos="540"/>
        </w:tabs>
        <w:ind w:left="540" w:right="-45"/>
        <w:jc w:val="both"/>
        <w:rPr>
          <w:rFonts w:asciiTheme="majorBidi" w:hAnsiTheme="majorBidi" w:cstheme="majorBidi"/>
          <w:sz w:val="30"/>
          <w:szCs w:val="30"/>
        </w:rPr>
      </w:pPr>
      <w:r w:rsidRPr="005E25CE">
        <w:rPr>
          <w:rFonts w:cs="Times New Roman"/>
          <w:noProof/>
          <w:sz w:val="20"/>
          <w:szCs w:val="20"/>
        </w:rPr>
        <w:drawing>
          <wp:anchor distT="0" distB="0" distL="114300" distR="114300" simplePos="0" relativeHeight="251783168" behindDoc="0" locked="0" layoutInCell="1" allowOverlap="1" wp14:anchorId="4FDA2148" wp14:editId="3A15F0D5">
            <wp:simplePos x="0" y="0"/>
            <wp:positionH relativeFrom="column">
              <wp:posOffset>3367140</wp:posOffset>
            </wp:positionH>
            <wp:positionV relativeFrom="paragraph">
              <wp:posOffset>199390</wp:posOffset>
            </wp:positionV>
            <wp:extent cx="122038" cy="146188"/>
            <wp:effectExtent l="0" t="0" r="0" b="6350"/>
            <wp:wrapNone/>
            <wp:docPr id="16" name="Picture 16" descr="Foo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36" descr="Food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22038" cy="146188"/>
                    </a:xfrm>
                    <a:prstGeom prst="rect">
                      <a:avLst/>
                    </a:prstGeom>
                    <a:grp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E25CE">
        <w:rPr>
          <w:rFonts w:cs="Times New Roman"/>
          <w:noProof/>
          <w:sz w:val="20"/>
          <w:szCs w:val="20"/>
        </w:rPr>
        <w:drawing>
          <wp:anchor distT="0" distB="0" distL="114300" distR="114300" simplePos="0" relativeHeight="251784192" behindDoc="0" locked="0" layoutInCell="1" allowOverlap="1" wp14:anchorId="509F082E" wp14:editId="0C617B6F">
            <wp:simplePos x="0" y="0"/>
            <wp:positionH relativeFrom="column">
              <wp:posOffset>3503888</wp:posOffset>
            </wp:positionH>
            <wp:positionV relativeFrom="paragraph">
              <wp:posOffset>129540</wp:posOffset>
            </wp:positionV>
            <wp:extent cx="105143" cy="214432"/>
            <wp:effectExtent l="0" t="0" r="9525" b="0"/>
            <wp:wrapNone/>
            <wp:docPr id="17" name="Picture 17" descr="Food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 descr="Food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43" cy="214432"/>
                    </a:xfrm>
                    <a:prstGeom prst="rect">
                      <a:avLst/>
                    </a:prstGeom>
                    <a:grp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B6F9511" w14:textId="11994A42" w:rsidR="00103EB7" w:rsidRDefault="00103EB7" w:rsidP="00103EB7">
      <w:pPr>
        <w:tabs>
          <w:tab w:val="left" w:pos="540"/>
        </w:tabs>
        <w:ind w:left="540" w:right="-45"/>
        <w:jc w:val="both"/>
        <w:rPr>
          <w:rFonts w:asciiTheme="majorBidi" w:hAnsiTheme="majorBidi" w:cstheme="majorBidi"/>
          <w:sz w:val="30"/>
          <w:szCs w:val="30"/>
        </w:rPr>
      </w:pPr>
    </w:p>
    <w:bookmarkEnd w:id="2"/>
    <w:p w14:paraId="4175DBD0" w14:textId="56151D10" w:rsidR="00796C9B" w:rsidRPr="00EC786C" w:rsidRDefault="00103EB7" w:rsidP="00EC786C">
      <w:pPr>
        <w:tabs>
          <w:tab w:val="left" w:pos="540"/>
        </w:tabs>
        <w:contextualSpacing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highlight w:val="yellow"/>
          <w:cs/>
        </w:rPr>
        <w:sectPr w:rsidR="00796C9B" w:rsidRPr="00EC786C" w:rsidSect="002B31E0">
          <w:headerReference w:type="default" r:id="rId18"/>
          <w:footerReference w:type="default" r:id="rId19"/>
          <w:pgSz w:w="11907" w:h="16840" w:code="9"/>
          <w:pgMar w:top="691" w:right="1152" w:bottom="576" w:left="1152" w:header="720" w:footer="720" w:gutter="0"/>
          <w:paperSrc w:first="7" w:other="7"/>
          <w:pgNumType w:start="13"/>
          <w:cols w:space="720"/>
          <w:docGrid w:linePitch="326"/>
        </w:sectPr>
      </w:pPr>
      <w:r>
        <w:rPr>
          <w:rFonts w:hint="cs"/>
          <w:noProof/>
          <w:lang w:val="en-US"/>
        </w:rPr>
        <w:drawing>
          <wp:anchor distT="0" distB="0" distL="114300" distR="114300" simplePos="0" relativeHeight="251713536" behindDoc="0" locked="0" layoutInCell="1" allowOverlap="1" wp14:anchorId="1819B7A5" wp14:editId="7AEA9746">
            <wp:simplePos x="0" y="0"/>
            <wp:positionH relativeFrom="column">
              <wp:posOffset>3750310</wp:posOffset>
            </wp:positionH>
            <wp:positionV relativeFrom="paragraph">
              <wp:posOffset>1905</wp:posOffset>
            </wp:positionV>
            <wp:extent cx="2286000" cy="2286000"/>
            <wp:effectExtent l="57150" t="0" r="57150" b="114300"/>
            <wp:wrapSquare wrapText="bothSides"/>
            <wp:docPr id="190" name="Chart 19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pPr w:leftFromText="180" w:rightFromText="180" w:vertAnchor="text" w:tblpY="17"/>
        <w:tblW w:w="5041" w:type="pc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39"/>
        <w:gridCol w:w="879"/>
        <w:gridCol w:w="208"/>
        <w:gridCol w:w="939"/>
        <w:gridCol w:w="180"/>
        <w:gridCol w:w="877"/>
        <w:gridCol w:w="209"/>
        <w:gridCol w:w="901"/>
        <w:gridCol w:w="203"/>
        <w:gridCol w:w="880"/>
        <w:gridCol w:w="224"/>
        <w:gridCol w:w="901"/>
        <w:gridCol w:w="227"/>
        <w:gridCol w:w="871"/>
        <w:gridCol w:w="224"/>
        <w:gridCol w:w="901"/>
        <w:gridCol w:w="187"/>
        <w:gridCol w:w="871"/>
        <w:gridCol w:w="224"/>
        <w:gridCol w:w="895"/>
        <w:gridCol w:w="227"/>
        <w:gridCol w:w="883"/>
        <w:gridCol w:w="178"/>
        <w:gridCol w:w="689"/>
        <w:gridCol w:w="97"/>
      </w:tblGrid>
      <w:tr w:rsidR="005E1736" w:rsidRPr="00BB350B" w14:paraId="00FE1EAA" w14:textId="77777777" w:rsidTr="005E1736">
        <w:trPr>
          <w:gridAfter w:val="1"/>
          <w:wAfter w:w="32" w:type="pct"/>
          <w:cantSplit/>
          <w:tblHeader/>
        </w:trPr>
        <w:tc>
          <w:tcPr>
            <w:tcW w:w="741" w:type="pct"/>
            <w:shd w:val="clear" w:color="auto" w:fill="auto"/>
          </w:tcPr>
          <w:p w14:paraId="48853BC4" w14:textId="6F8A64BA" w:rsidR="00EA2407" w:rsidRPr="00645107" w:rsidRDefault="00EA2407" w:rsidP="00EA2407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4510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cs/>
                <w:lang w:bidi="th-TH"/>
              </w:rPr>
              <w:lastRenderedPageBreak/>
              <w:t>สำหรับงวดสามเดือนสิ้นสุดวันที่</w:t>
            </w:r>
          </w:p>
        </w:tc>
        <w:tc>
          <w:tcPr>
            <w:tcW w:w="670" w:type="pct"/>
            <w:gridSpan w:val="3"/>
            <w:shd w:val="clear" w:color="auto" w:fill="auto"/>
            <w:vAlign w:val="bottom"/>
          </w:tcPr>
          <w:p w14:paraId="3A52B947" w14:textId="77777777" w:rsidR="00EA2407" w:rsidRPr="00645107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9" w:right="-164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129AA1ED" w14:textId="77777777" w:rsidR="00EA2407" w:rsidRPr="00645107" w:rsidRDefault="00EA2407" w:rsidP="00EA2407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7" w:type="pct"/>
            <w:gridSpan w:val="3"/>
            <w:shd w:val="clear" w:color="auto" w:fill="auto"/>
            <w:vAlign w:val="bottom"/>
          </w:tcPr>
          <w:p w14:paraId="5142BF5D" w14:textId="77777777" w:rsidR="00EA2407" w:rsidRPr="00645107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</w:p>
        </w:tc>
        <w:tc>
          <w:tcPr>
            <w:tcW w:w="67" w:type="pct"/>
            <w:vAlign w:val="bottom"/>
          </w:tcPr>
          <w:p w14:paraId="08B42A74" w14:textId="77777777" w:rsidR="00EA2407" w:rsidRPr="00645107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3" w:type="pct"/>
            <w:gridSpan w:val="3"/>
            <w:shd w:val="clear" w:color="auto" w:fill="auto"/>
            <w:vAlign w:val="bottom"/>
          </w:tcPr>
          <w:p w14:paraId="02CD6B8D" w14:textId="77777777" w:rsidR="00EA2407" w:rsidRPr="00645107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</w:t>
            </w:r>
          </w:p>
        </w:tc>
        <w:tc>
          <w:tcPr>
            <w:tcW w:w="75" w:type="pct"/>
            <w:vAlign w:val="bottom"/>
          </w:tcPr>
          <w:p w14:paraId="1DA3B7AC" w14:textId="77777777" w:rsidR="00EA2407" w:rsidRPr="00645107" w:rsidRDefault="00EA2407" w:rsidP="00EA2407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0" w:type="pct"/>
            <w:gridSpan w:val="3"/>
            <w:vAlign w:val="bottom"/>
          </w:tcPr>
          <w:p w14:paraId="2CCA04D9" w14:textId="77777777" w:rsidR="00EA2407" w:rsidRPr="00645107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62" w:type="pct"/>
            <w:vAlign w:val="bottom"/>
          </w:tcPr>
          <w:p w14:paraId="5D28CEA0" w14:textId="77777777" w:rsidR="00EA2407" w:rsidRPr="00645107" w:rsidRDefault="00EA2407" w:rsidP="00EA2407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58" w:type="pct"/>
            <w:gridSpan w:val="3"/>
            <w:shd w:val="clear" w:color="auto" w:fill="auto"/>
            <w:vAlign w:val="bottom"/>
          </w:tcPr>
          <w:p w14:paraId="018BA925" w14:textId="77777777" w:rsidR="00EA2407" w:rsidRPr="00645107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รายการระหว่างกัน</w:t>
            </w:r>
          </w:p>
        </w:tc>
        <w:tc>
          <w:tcPr>
            <w:tcW w:w="75" w:type="pct"/>
            <w:vAlign w:val="bottom"/>
          </w:tcPr>
          <w:p w14:paraId="65E49BD3" w14:textId="77777777" w:rsidR="00EA2407" w:rsidRPr="00645107" w:rsidRDefault="00EA2407" w:rsidP="00EA2407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9" w:type="pct"/>
            <w:gridSpan w:val="3"/>
            <w:vAlign w:val="bottom"/>
          </w:tcPr>
          <w:p w14:paraId="0E3ACE04" w14:textId="77777777" w:rsidR="00EA2407" w:rsidRPr="00645107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รวม</w:t>
            </w:r>
          </w:p>
        </w:tc>
      </w:tr>
      <w:tr w:rsidR="005E1736" w:rsidRPr="00BB350B" w14:paraId="361BD8D5" w14:textId="77777777" w:rsidTr="005E1736">
        <w:trPr>
          <w:cantSplit/>
          <w:tblHeader/>
        </w:trPr>
        <w:tc>
          <w:tcPr>
            <w:tcW w:w="741" w:type="pct"/>
            <w:shd w:val="clear" w:color="auto" w:fill="auto"/>
          </w:tcPr>
          <w:p w14:paraId="2FEAFD81" w14:textId="64A88F8A" w:rsidR="00EA2407" w:rsidRPr="00645107" w:rsidRDefault="00EA2407" w:rsidP="00EA2407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4510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rtl/>
                <w:cs/>
              </w:rPr>
              <w:t xml:space="preserve">   </w:t>
            </w:r>
            <w:r w:rsidRPr="00D149E7">
              <w:rPr>
                <w:rFonts w:ascii="Angsana New" w:hAnsi="Angsana New" w:cs="Angsana New"/>
                <w:b/>
                <w:bCs/>
                <w:i/>
                <w:iCs/>
                <w:color w:val="000000"/>
                <w:szCs w:val="22"/>
                <w:lang w:val="en-US" w:bidi="th-TH"/>
              </w:rPr>
              <w:t>31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Cs w:val="22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291" w:type="pct"/>
            <w:shd w:val="clear" w:color="auto" w:fill="auto"/>
          </w:tcPr>
          <w:p w14:paraId="650C1BF9" w14:textId="6AA71236" w:rsidR="00EA2407" w:rsidRPr="00645107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69" w:type="pct"/>
            <w:shd w:val="clear" w:color="auto" w:fill="auto"/>
          </w:tcPr>
          <w:p w14:paraId="1C9A0A32" w14:textId="77777777" w:rsidR="00EA2407" w:rsidRPr="00645107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</w:tcPr>
          <w:p w14:paraId="5C85DD27" w14:textId="154117C7" w:rsidR="00EA2407" w:rsidRPr="00645107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  <w:tc>
          <w:tcPr>
            <w:tcW w:w="60" w:type="pct"/>
            <w:shd w:val="clear" w:color="auto" w:fill="auto"/>
          </w:tcPr>
          <w:p w14:paraId="16821BD4" w14:textId="77777777" w:rsidR="00EA2407" w:rsidRPr="00645107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</w:tcPr>
          <w:p w14:paraId="187254C2" w14:textId="759FCDF4" w:rsidR="00EA2407" w:rsidRPr="00645107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69" w:type="pct"/>
            <w:shd w:val="clear" w:color="auto" w:fill="auto"/>
          </w:tcPr>
          <w:p w14:paraId="752A478D" w14:textId="77777777" w:rsidR="00EA2407" w:rsidRPr="00645107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</w:tcPr>
          <w:p w14:paraId="7207EB73" w14:textId="1E3482AB" w:rsidR="00EA2407" w:rsidRPr="00645107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  <w:tc>
          <w:tcPr>
            <w:tcW w:w="67" w:type="pct"/>
          </w:tcPr>
          <w:p w14:paraId="34E0851A" w14:textId="77777777" w:rsidR="00EA2407" w:rsidRPr="00645107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</w:tcPr>
          <w:p w14:paraId="245F06B2" w14:textId="74E50425" w:rsidR="00EA2407" w:rsidRPr="00645107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74" w:type="pct"/>
            <w:shd w:val="clear" w:color="auto" w:fill="auto"/>
          </w:tcPr>
          <w:p w14:paraId="6C90A2BE" w14:textId="77777777" w:rsidR="00EA2407" w:rsidRPr="00645107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</w:tcPr>
          <w:p w14:paraId="03C04930" w14:textId="071A87C8" w:rsidR="00EA2407" w:rsidRPr="00645107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  <w:tc>
          <w:tcPr>
            <w:tcW w:w="75" w:type="pct"/>
          </w:tcPr>
          <w:p w14:paraId="02C47B27" w14:textId="77777777" w:rsidR="00EA2407" w:rsidRPr="00645107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</w:tcPr>
          <w:p w14:paraId="46B529EF" w14:textId="6FD99347" w:rsidR="00EA2407" w:rsidRPr="00645107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74" w:type="pct"/>
          </w:tcPr>
          <w:p w14:paraId="2F169A75" w14:textId="77777777" w:rsidR="00EA2407" w:rsidRPr="00645107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</w:tcPr>
          <w:p w14:paraId="113042D0" w14:textId="11ECD1B4" w:rsidR="00EA2407" w:rsidRPr="00645107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  <w:tc>
          <w:tcPr>
            <w:tcW w:w="62" w:type="pct"/>
          </w:tcPr>
          <w:p w14:paraId="037FE3E8" w14:textId="77777777" w:rsidR="00EA2407" w:rsidRPr="00645107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</w:tcPr>
          <w:p w14:paraId="5C56F38D" w14:textId="0906D67C" w:rsidR="00EA2407" w:rsidRPr="00645107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74" w:type="pct"/>
            <w:shd w:val="clear" w:color="auto" w:fill="auto"/>
          </w:tcPr>
          <w:p w14:paraId="0ECA51E0" w14:textId="77777777" w:rsidR="00EA2407" w:rsidRPr="00645107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</w:tcPr>
          <w:p w14:paraId="02B3B633" w14:textId="661FB922" w:rsidR="00EA2407" w:rsidRPr="00645107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  <w:tc>
          <w:tcPr>
            <w:tcW w:w="75" w:type="pct"/>
          </w:tcPr>
          <w:p w14:paraId="4361825E" w14:textId="77777777" w:rsidR="00EA2407" w:rsidRPr="00645107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</w:tcPr>
          <w:p w14:paraId="0ED320B4" w14:textId="390E9267" w:rsidR="00EA2407" w:rsidRPr="00645107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59" w:type="pct"/>
            <w:shd w:val="clear" w:color="auto" w:fill="auto"/>
          </w:tcPr>
          <w:p w14:paraId="549A479F" w14:textId="77777777" w:rsidR="00EA2407" w:rsidRPr="00645107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0" w:type="pct"/>
            <w:gridSpan w:val="2"/>
            <w:shd w:val="clear" w:color="auto" w:fill="auto"/>
          </w:tcPr>
          <w:p w14:paraId="3DBA7B60" w14:textId="243FB336" w:rsidR="00EA2407" w:rsidRPr="00645107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</w:tr>
      <w:tr w:rsidR="00C35F97" w:rsidRPr="00BB350B" w14:paraId="5195DB14" w14:textId="77777777" w:rsidTr="005E1736">
        <w:trPr>
          <w:gridAfter w:val="1"/>
          <w:wAfter w:w="32" w:type="pct"/>
          <w:cantSplit/>
          <w:tblHeader/>
        </w:trPr>
        <w:tc>
          <w:tcPr>
            <w:tcW w:w="741" w:type="pct"/>
            <w:shd w:val="clear" w:color="auto" w:fill="auto"/>
          </w:tcPr>
          <w:p w14:paraId="655A3DBE" w14:textId="77777777" w:rsidR="00C35F97" w:rsidRPr="00645107" w:rsidRDefault="00C35F97" w:rsidP="00C35F97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Cs w:val="22"/>
                <w:rtl/>
                <w:cs/>
              </w:rPr>
            </w:pPr>
          </w:p>
        </w:tc>
        <w:tc>
          <w:tcPr>
            <w:tcW w:w="4227" w:type="pct"/>
            <w:gridSpan w:val="23"/>
            <w:shd w:val="clear" w:color="auto" w:fill="auto"/>
          </w:tcPr>
          <w:p w14:paraId="51FF7E1C" w14:textId="77777777" w:rsidR="00C35F97" w:rsidRPr="00645107" w:rsidRDefault="00C35F97" w:rsidP="00C35F9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  <w:r w:rsidRPr="00645107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>(พันบาท)</w:t>
            </w:r>
          </w:p>
        </w:tc>
      </w:tr>
      <w:tr w:rsidR="005E1736" w:rsidRPr="00585FDC" w14:paraId="391C535B" w14:textId="77777777" w:rsidTr="005E1736">
        <w:trPr>
          <w:cantSplit/>
        </w:trPr>
        <w:tc>
          <w:tcPr>
            <w:tcW w:w="741" w:type="pct"/>
            <w:shd w:val="clear" w:color="auto" w:fill="auto"/>
          </w:tcPr>
          <w:p w14:paraId="7D025F1C" w14:textId="77777777" w:rsidR="00EA471A" w:rsidRPr="00645107" w:rsidRDefault="00EA471A" w:rsidP="00EA471A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291" w:type="pct"/>
            <w:shd w:val="clear" w:color="auto" w:fill="auto"/>
          </w:tcPr>
          <w:p w14:paraId="5F07B4FF" w14:textId="24B3A733" w:rsidR="00EA471A" w:rsidRPr="00DD112E" w:rsidRDefault="00EA471A" w:rsidP="00EA471A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A471A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5,</w:t>
            </w:r>
            <w:r w:rsidR="00533AA1">
              <w:rPr>
                <w:rFonts w:asciiTheme="majorBidi" w:hAnsiTheme="majorBidi" w:cstheme="majorBidi"/>
                <w:szCs w:val="22"/>
                <w:lang w:val="en-US" w:bidi="th-TH"/>
              </w:rPr>
              <w:t>278</w:t>
            </w:r>
            <w:r w:rsidRPr="00EA471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533AA1">
              <w:rPr>
                <w:rFonts w:asciiTheme="majorBidi" w:hAnsiTheme="majorBidi" w:cstheme="majorBidi"/>
                <w:szCs w:val="22"/>
                <w:lang w:val="en-US" w:bidi="th-TH"/>
              </w:rPr>
              <w:t>543</w:t>
            </w:r>
            <w:r w:rsidRPr="00EA471A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45B79658" w14:textId="77777777" w:rsidR="00EA471A" w:rsidRPr="00DD112E" w:rsidRDefault="00EA471A" w:rsidP="00EA471A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</w:tcPr>
          <w:p w14:paraId="2F0F838A" w14:textId="096606E1" w:rsidR="00EA471A" w:rsidRPr="00DD112E" w:rsidRDefault="00EA471A" w:rsidP="00EA471A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  <w:r w:rsidRPr="008730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355</w:t>
            </w:r>
            <w:r w:rsidRPr="008730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213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0136093F" w14:textId="77777777" w:rsidR="00EA471A" w:rsidRPr="00DD112E" w:rsidRDefault="00EA471A" w:rsidP="00EA471A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</w:tcPr>
          <w:p w14:paraId="110D6DA3" w14:textId="4B2289DC" w:rsidR="00EA471A" w:rsidRPr="00DD112E" w:rsidRDefault="00EA471A" w:rsidP="00EA471A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A471A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555,762 </w:t>
            </w:r>
          </w:p>
        </w:tc>
        <w:tc>
          <w:tcPr>
            <w:tcW w:w="69" w:type="pct"/>
            <w:shd w:val="clear" w:color="auto" w:fill="auto"/>
          </w:tcPr>
          <w:p w14:paraId="4B33BF16" w14:textId="77777777" w:rsidR="00EA471A" w:rsidRPr="00DD112E" w:rsidRDefault="00EA471A" w:rsidP="00EA471A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</w:tcPr>
          <w:p w14:paraId="1B368F2A" w14:textId="73C0C1C8" w:rsidR="00EA471A" w:rsidRPr="00DD112E" w:rsidRDefault="00EA471A" w:rsidP="00EA471A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554</w:t>
            </w:r>
            <w:r w:rsidRPr="006E6B67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458</w:t>
            </w:r>
          </w:p>
        </w:tc>
        <w:tc>
          <w:tcPr>
            <w:tcW w:w="67" w:type="pct"/>
            <w:shd w:val="clear" w:color="auto" w:fill="auto"/>
          </w:tcPr>
          <w:p w14:paraId="171F0A17" w14:textId="77777777" w:rsidR="00EA471A" w:rsidRPr="00DD112E" w:rsidRDefault="00EA471A" w:rsidP="00EA471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</w:tcPr>
          <w:p w14:paraId="1CD2C0F1" w14:textId="1D214755" w:rsidR="00EA471A" w:rsidRPr="00DD112E" w:rsidRDefault="00EA471A" w:rsidP="00EA471A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A471A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7</w:t>
            </w:r>
            <w:r w:rsidR="00160C1A">
              <w:rPr>
                <w:rFonts w:asciiTheme="majorBidi" w:hAnsiTheme="majorBidi" w:cstheme="majorBidi"/>
                <w:szCs w:val="22"/>
                <w:lang w:val="en-US" w:bidi="th-TH"/>
              </w:rPr>
              <w:t>11</w:t>
            </w:r>
            <w:r w:rsidRPr="00EA471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160C1A">
              <w:rPr>
                <w:rFonts w:asciiTheme="majorBidi" w:hAnsiTheme="majorBidi" w:cstheme="majorBidi"/>
                <w:szCs w:val="22"/>
                <w:lang w:val="en-US" w:bidi="th-TH"/>
              </w:rPr>
              <w:t>062</w:t>
            </w:r>
            <w:r w:rsidRPr="00EA471A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</w:tc>
        <w:tc>
          <w:tcPr>
            <w:tcW w:w="74" w:type="pct"/>
            <w:shd w:val="clear" w:color="auto" w:fill="auto"/>
          </w:tcPr>
          <w:p w14:paraId="5C4093F3" w14:textId="77777777" w:rsidR="00EA471A" w:rsidRPr="00DD112E" w:rsidRDefault="00EA471A" w:rsidP="00EA471A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</w:tcPr>
          <w:p w14:paraId="3478A62C" w14:textId="51F6E7BF" w:rsidR="00EA471A" w:rsidRPr="00DD112E" w:rsidRDefault="00EA471A" w:rsidP="00EA471A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562</w:t>
            </w:r>
            <w:r w:rsidRPr="008730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648</w:t>
            </w:r>
          </w:p>
        </w:tc>
        <w:tc>
          <w:tcPr>
            <w:tcW w:w="75" w:type="pct"/>
            <w:shd w:val="clear" w:color="auto" w:fill="auto"/>
          </w:tcPr>
          <w:p w14:paraId="138BB81C" w14:textId="77777777" w:rsidR="00EA471A" w:rsidRPr="00DD112E" w:rsidRDefault="00EA471A" w:rsidP="00EA471A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7222C0A4" w14:textId="768BB66D" w:rsidR="00EA471A" w:rsidRPr="00DD112E" w:rsidRDefault="00EA471A" w:rsidP="00EA471A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A471A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6,545,367 </w:t>
            </w:r>
          </w:p>
        </w:tc>
        <w:tc>
          <w:tcPr>
            <w:tcW w:w="74" w:type="pct"/>
            <w:shd w:val="clear" w:color="auto" w:fill="auto"/>
          </w:tcPr>
          <w:p w14:paraId="3A4555CE" w14:textId="77777777" w:rsidR="00EA471A" w:rsidRPr="00DD112E" w:rsidRDefault="00EA471A" w:rsidP="00EA471A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</w:tcPr>
          <w:p w14:paraId="10F98DFD" w14:textId="0AB183A0" w:rsidR="00EA471A" w:rsidRPr="00DD112E" w:rsidRDefault="00EA471A" w:rsidP="00EA471A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  <w:r w:rsidRPr="006E6B67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472</w:t>
            </w:r>
            <w:r w:rsidRPr="006E6B67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319</w:t>
            </w:r>
          </w:p>
        </w:tc>
        <w:tc>
          <w:tcPr>
            <w:tcW w:w="62" w:type="pct"/>
            <w:shd w:val="clear" w:color="auto" w:fill="auto"/>
          </w:tcPr>
          <w:p w14:paraId="50C8E7B2" w14:textId="77777777" w:rsidR="00EA471A" w:rsidRPr="00DD112E" w:rsidRDefault="00EA471A" w:rsidP="00EA471A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466D67C3" w14:textId="6E380CA6" w:rsidR="00EA471A" w:rsidRPr="00DD112E" w:rsidRDefault="00EA471A" w:rsidP="00EA471A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DD112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4" w:type="pct"/>
            <w:shd w:val="clear" w:color="auto" w:fill="auto"/>
          </w:tcPr>
          <w:p w14:paraId="6E328458" w14:textId="77777777" w:rsidR="00EA471A" w:rsidRPr="00DD112E" w:rsidRDefault="00EA471A" w:rsidP="00EA471A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6" w:type="pct"/>
            <w:shd w:val="clear" w:color="auto" w:fill="auto"/>
          </w:tcPr>
          <w:p w14:paraId="230C2260" w14:textId="74B587C5" w:rsidR="00EA471A" w:rsidRPr="00A6296E" w:rsidRDefault="00EA471A" w:rsidP="00EA471A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A6296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238F80D6" w14:textId="77777777" w:rsidR="00EA471A" w:rsidRPr="00A6296E" w:rsidRDefault="00EA471A" w:rsidP="00EA471A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</w:tcPr>
          <w:p w14:paraId="534E61EA" w14:textId="4ABA0E30" w:rsidR="00EA471A" w:rsidRPr="00655879" w:rsidRDefault="00C26667" w:rsidP="00EA471A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C2666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6</w:t>
            </w:r>
            <w:r w:rsidRPr="00C26667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C2666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545</w:t>
            </w:r>
            <w:r w:rsidRPr="00C26667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C2666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367</w:t>
            </w:r>
          </w:p>
        </w:tc>
        <w:tc>
          <w:tcPr>
            <w:tcW w:w="59" w:type="pct"/>
            <w:shd w:val="clear" w:color="auto" w:fill="auto"/>
          </w:tcPr>
          <w:p w14:paraId="010F357D" w14:textId="77777777" w:rsidR="00EA471A" w:rsidRPr="00A6296E" w:rsidRDefault="00EA471A" w:rsidP="00EA471A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0" w:type="pct"/>
            <w:gridSpan w:val="2"/>
            <w:shd w:val="clear" w:color="auto" w:fill="auto"/>
          </w:tcPr>
          <w:p w14:paraId="3F83A9F8" w14:textId="6DE315C2" w:rsidR="00EA471A" w:rsidRPr="00A6296E" w:rsidRDefault="00EA471A" w:rsidP="00EA471A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  <w:r w:rsidRPr="00DB72E7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472</w:t>
            </w:r>
            <w:r w:rsidRPr="00DB72E7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319</w:t>
            </w:r>
          </w:p>
        </w:tc>
      </w:tr>
      <w:tr w:rsidR="005E1736" w:rsidRPr="00585FDC" w14:paraId="3A65872B" w14:textId="77777777" w:rsidTr="005E1736">
        <w:trPr>
          <w:cantSplit/>
        </w:trPr>
        <w:tc>
          <w:tcPr>
            <w:tcW w:w="741" w:type="pct"/>
            <w:shd w:val="clear" w:color="auto" w:fill="auto"/>
          </w:tcPr>
          <w:p w14:paraId="0EB69B36" w14:textId="77777777" w:rsidR="00EA471A" w:rsidRPr="00645107" w:rsidRDefault="00EA471A" w:rsidP="00EA471A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0E6D0F3B" w14:textId="032C2F24" w:rsidR="00EA471A" w:rsidRPr="00DD112E" w:rsidRDefault="00EA471A" w:rsidP="00EA471A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A471A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55,291 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08EE0F26" w14:textId="77777777" w:rsidR="00EA471A" w:rsidRPr="00DD112E" w:rsidRDefault="00EA471A" w:rsidP="00EA471A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2FC7C793" w14:textId="2A22929F" w:rsidR="00EA471A" w:rsidRPr="00DD112E" w:rsidRDefault="00EA471A" w:rsidP="00EA471A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60</w:t>
            </w:r>
            <w:r w:rsidRPr="006E6B67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669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1E4010AC" w14:textId="77777777" w:rsidR="00EA471A" w:rsidRPr="00DD112E" w:rsidRDefault="00EA471A" w:rsidP="00EA471A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</w:tcPr>
          <w:p w14:paraId="1ACC47CA" w14:textId="077455DE" w:rsidR="00EA471A" w:rsidRPr="00EA471A" w:rsidRDefault="00EA471A" w:rsidP="00CC4679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EA471A">
              <w:rPr>
                <w:rFonts w:asciiTheme="majorBidi" w:hAnsiTheme="majorBidi" w:cstheme="majorBidi"/>
                <w:lang w:val="en-US"/>
              </w:rPr>
              <w:t xml:space="preserve"> - </w:t>
            </w:r>
          </w:p>
        </w:tc>
        <w:tc>
          <w:tcPr>
            <w:tcW w:w="69" w:type="pct"/>
            <w:shd w:val="clear" w:color="auto" w:fill="auto"/>
          </w:tcPr>
          <w:p w14:paraId="29EAD7CB" w14:textId="77777777" w:rsidR="00EA471A" w:rsidRPr="00DD112E" w:rsidRDefault="00EA471A" w:rsidP="00EA471A">
            <w:pPr>
              <w:pStyle w:val="BodyText"/>
              <w:tabs>
                <w:tab w:val="decimal" w:pos="55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auto"/>
          </w:tcPr>
          <w:p w14:paraId="31653E32" w14:textId="44D706B9" w:rsidR="00EA471A" w:rsidRPr="00DD112E" w:rsidRDefault="00EA471A" w:rsidP="00EA471A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140FC787" w14:textId="77777777" w:rsidR="00EA471A" w:rsidRPr="00DD112E" w:rsidRDefault="00EA471A" w:rsidP="00EA471A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3C6644D5" w14:textId="5DC44B6C" w:rsidR="00EA471A" w:rsidRPr="00DD112E" w:rsidRDefault="00EA471A" w:rsidP="00EA471A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A471A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36,096 </w:t>
            </w:r>
          </w:p>
        </w:tc>
        <w:tc>
          <w:tcPr>
            <w:tcW w:w="74" w:type="pct"/>
            <w:shd w:val="clear" w:color="auto" w:fill="auto"/>
          </w:tcPr>
          <w:p w14:paraId="3A6B8176" w14:textId="77777777" w:rsidR="00EA471A" w:rsidRPr="00DD112E" w:rsidRDefault="00EA471A" w:rsidP="00EA471A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auto"/>
          </w:tcPr>
          <w:p w14:paraId="49525CCA" w14:textId="08257EAE" w:rsidR="00EA471A" w:rsidRPr="00DD112E" w:rsidRDefault="00EA471A" w:rsidP="00EA471A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36</w:t>
            </w:r>
            <w:r w:rsidRPr="006E6B67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378</w:t>
            </w:r>
          </w:p>
        </w:tc>
        <w:tc>
          <w:tcPr>
            <w:tcW w:w="75" w:type="pct"/>
            <w:shd w:val="clear" w:color="auto" w:fill="auto"/>
          </w:tcPr>
          <w:p w14:paraId="77BE91D0" w14:textId="77777777" w:rsidR="00EA471A" w:rsidRPr="00DD112E" w:rsidRDefault="00EA471A" w:rsidP="00EA471A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</w:tcPr>
          <w:p w14:paraId="64ECCFFF" w14:textId="68E25DD8" w:rsidR="00EA471A" w:rsidRPr="00DD112E" w:rsidRDefault="00EA471A" w:rsidP="00EA471A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A471A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91,387 </w:t>
            </w:r>
          </w:p>
        </w:tc>
        <w:tc>
          <w:tcPr>
            <w:tcW w:w="74" w:type="pct"/>
            <w:shd w:val="clear" w:color="auto" w:fill="auto"/>
          </w:tcPr>
          <w:p w14:paraId="6BF45827" w14:textId="77777777" w:rsidR="00EA471A" w:rsidRPr="00DD112E" w:rsidRDefault="00EA471A" w:rsidP="00EA471A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auto"/>
          </w:tcPr>
          <w:p w14:paraId="17E6CD4D" w14:textId="57133C6F" w:rsidR="00EA471A" w:rsidRPr="00DD112E" w:rsidRDefault="00EA471A" w:rsidP="00EA471A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97</w:t>
            </w:r>
            <w:r w:rsidRPr="00DB72E7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047</w:t>
            </w:r>
          </w:p>
        </w:tc>
        <w:tc>
          <w:tcPr>
            <w:tcW w:w="62" w:type="pct"/>
            <w:shd w:val="clear" w:color="auto" w:fill="auto"/>
          </w:tcPr>
          <w:p w14:paraId="0C5EC3A4" w14:textId="77777777" w:rsidR="00EA471A" w:rsidRPr="00DD112E" w:rsidRDefault="00EA471A" w:rsidP="00EA471A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</w:tcPr>
          <w:p w14:paraId="2A8414B1" w14:textId="493397C5" w:rsidR="00EA471A" w:rsidRPr="00DD112E" w:rsidRDefault="00EA471A" w:rsidP="00EA471A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A471A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(91,387)</w:t>
            </w:r>
          </w:p>
        </w:tc>
        <w:tc>
          <w:tcPr>
            <w:tcW w:w="74" w:type="pct"/>
            <w:shd w:val="clear" w:color="auto" w:fill="auto"/>
          </w:tcPr>
          <w:p w14:paraId="281A80ED" w14:textId="77777777" w:rsidR="00EA471A" w:rsidRPr="00DD112E" w:rsidRDefault="00EA471A" w:rsidP="00EA471A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</w:tcPr>
          <w:p w14:paraId="1BD0C789" w14:textId="4E9003A3" w:rsidR="00EA471A" w:rsidRPr="00A6296E" w:rsidRDefault="00EA471A" w:rsidP="00EA471A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2E7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97</w:t>
            </w:r>
            <w:r w:rsidRPr="00DB72E7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047</w:t>
            </w:r>
            <w:r w:rsidRPr="00DB72E7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5" w:type="pct"/>
            <w:shd w:val="clear" w:color="auto" w:fill="auto"/>
          </w:tcPr>
          <w:p w14:paraId="33839887" w14:textId="77777777" w:rsidR="00EA471A" w:rsidRPr="00A6296E" w:rsidRDefault="00EA471A" w:rsidP="00EA471A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</w:tcPr>
          <w:p w14:paraId="5A7F5100" w14:textId="3E03BF8E" w:rsidR="00EA471A" w:rsidRPr="00F36C3C" w:rsidRDefault="00EA471A" w:rsidP="00EA471A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A6296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615364A9" w14:textId="77777777" w:rsidR="00EA471A" w:rsidRPr="00A6296E" w:rsidRDefault="00EA471A" w:rsidP="00EA471A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49844E" w14:textId="50096877" w:rsidR="00EA471A" w:rsidRPr="00A6296E" w:rsidRDefault="00EA471A" w:rsidP="00CC4679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  <w:r w:rsidR="00673F3B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1223C5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673F3B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</w:tr>
      <w:tr w:rsidR="005E1736" w:rsidRPr="00585FDC" w14:paraId="5D16798A" w14:textId="77777777" w:rsidTr="005E1736">
        <w:trPr>
          <w:cantSplit/>
        </w:trPr>
        <w:tc>
          <w:tcPr>
            <w:tcW w:w="741" w:type="pct"/>
            <w:shd w:val="clear" w:color="auto" w:fill="auto"/>
          </w:tcPr>
          <w:p w14:paraId="63FF4680" w14:textId="77777777" w:rsidR="00EA471A" w:rsidRPr="00645107" w:rsidRDefault="00EA471A" w:rsidP="00EA471A">
            <w:pPr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645107">
              <w:rPr>
                <w:rFonts w:asciiTheme="majorBidi" w:hAnsiTheme="majorBidi" w:cstheme="majorBidi"/>
                <w:b/>
                <w:bCs/>
                <w:cs/>
              </w:rPr>
              <w:t>รวมรายได้</w:t>
            </w: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53407A16" w14:textId="38E43B7E" w:rsidR="00EA471A" w:rsidRPr="00EA471A" w:rsidRDefault="00EA471A" w:rsidP="00EA471A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EA471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5,3</w:t>
            </w:r>
            <w:r w:rsidR="00533AA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33</w:t>
            </w:r>
            <w:r w:rsidRPr="00EA471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,8</w:t>
            </w:r>
            <w:r w:rsidR="00533AA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34</w:t>
            </w:r>
            <w:r w:rsidRPr="00EA471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6B9872CF" w14:textId="77777777" w:rsidR="00EA471A" w:rsidRPr="00DD112E" w:rsidRDefault="00EA471A" w:rsidP="00EA471A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311" w:type="pct"/>
            <w:tcBorders>
              <w:top w:val="single" w:sz="4" w:space="0" w:color="auto"/>
            </w:tcBorders>
            <w:shd w:val="clear" w:color="auto" w:fill="auto"/>
          </w:tcPr>
          <w:p w14:paraId="527960B7" w14:textId="0B5FB009" w:rsidR="00EA471A" w:rsidRPr="00DD112E" w:rsidRDefault="00EA471A" w:rsidP="00EA471A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</w:t>
            </w:r>
            <w:r w:rsidRPr="0087301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415</w:t>
            </w:r>
            <w:r w:rsidRPr="0087301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882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15802D84" w14:textId="77777777" w:rsidR="00EA471A" w:rsidRPr="00DD112E" w:rsidRDefault="00EA471A" w:rsidP="00EA471A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0" w:type="pct"/>
            <w:tcBorders>
              <w:top w:val="single" w:sz="4" w:space="0" w:color="auto"/>
            </w:tcBorders>
            <w:shd w:val="clear" w:color="auto" w:fill="auto"/>
          </w:tcPr>
          <w:p w14:paraId="715EDD0B" w14:textId="7E9B6B8A" w:rsidR="00EA471A" w:rsidRPr="00EA471A" w:rsidRDefault="00EA471A" w:rsidP="00EA471A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EA471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555,762 </w:t>
            </w:r>
          </w:p>
        </w:tc>
        <w:tc>
          <w:tcPr>
            <w:tcW w:w="69" w:type="pct"/>
            <w:shd w:val="clear" w:color="auto" w:fill="auto"/>
          </w:tcPr>
          <w:p w14:paraId="5F52E2C2" w14:textId="77777777" w:rsidR="00EA471A" w:rsidRPr="00DD112E" w:rsidRDefault="00EA471A" w:rsidP="00EA471A">
            <w:pPr>
              <w:pStyle w:val="acctfourfigures"/>
              <w:spacing w:line="280" w:lineRule="exact"/>
              <w:ind w:left="-72" w:right="-72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pct"/>
            <w:tcBorders>
              <w:top w:val="single" w:sz="4" w:space="0" w:color="auto"/>
            </w:tcBorders>
            <w:shd w:val="clear" w:color="auto" w:fill="auto"/>
          </w:tcPr>
          <w:p w14:paraId="09D21EBF" w14:textId="0829C4CC" w:rsidR="00EA471A" w:rsidRPr="00DD112E" w:rsidRDefault="00EA471A" w:rsidP="00EA471A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554</w:t>
            </w:r>
            <w:r w:rsidRPr="006E6B6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458</w:t>
            </w:r>
          </w:p>
        </w:tc>
        <w:tc>
          <w:tcPr>
            <w:tcW w:w="67" w:type="pct"/>
            <w:shd w:val="clear" w:color="auto" w:fill="auto"/>
          </w:tcPr>
          <w:p w14:paraId="5CF238F0" w14:textId="77777777" w:rsidR="00EA471A" w:rsidRPr="00DD112E" w:rsidRDefault="00EA471A" w:rsidP="00EA471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537F27D4" w14:textId="129A7FA5" w:rsidR="00EA471A" w:rsidRPr="00EA471A" w:rsidRDefault="00EA471A" w:rsidP="00EA471A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EA471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7</w:t>
            </w:r>
            <w:r w:rsidR="00160C1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47</w:t>
            </w:r>
            <w:r w:rsidRPr="00EA471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="00160C1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</w:t>
            </w:r>
            <w:r w:rsidRPr="00EA471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</w:t>
            </w:r>
            <w:r w:rsidR="00160C1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</w:t>
            </w:r>
            <w:r w:rsidRPr="00EA471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</w:t>
            </w:r>
          </w:p>
        </w:tc>
        <w:tc>
          <w:tcPr>
            <w:tcW w:w="74" w:type="pct"/>
            <w:shd w:val="clear" w:color="auto" w:fill="auto"/>
          </w:tcPr>
          <w:p w14:paraId="5027C549" w14:textId="77777777" w:rsidR="00EA471A" w:rsidRPr="00DD112E" w:rsidRDefault="00EA471A" w:rsidP="00EA471A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pct"/>
            <w:tcBorders>
              <w:top w:val="single" w:sz="4" w:space="0" w:color="auto"/>
            </w:tcBorders>
            <w:shd w:val="clear" w:color="auto" w:fill="auto"/>
          </w:tcPr>
          <w:p w14:paraId="20C8501F" w14:textId="2179A018" w:rsidR="00EA471A" w:rsidRPr="00DD112E" w:rsidRDefault="00EA471A" w:rsidP="00EA471A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599</w:t>
            </w:r>
            <w:r w:rsidRPr="00873011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026</w:t>
            </w:r>
          </w:p>
        </w:tc>
        <w:tc>
          <w:tcPr>
            <w:tcW w:w="75" w:type="pct"/>
            <w:shd w:val="clear" w:color="auto" w:fill="auto"/>
          </w:tcPr>
          <w:p w14:paraId="3FB67D7E" w14:textId="77777777" w:rsidR="00EA471A" w:rsidRPr="00DD112E" w:rsidRDefault="00EA471A" w:rsidP="00EA471A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8" w:type="pct"/>
            <w:tcBorders>
              <w:top w:val="single" w:sz="4" w:space="0" w:color="auto"/>
            </w:tcBorders>
            <w:shd w:val="clear" w:color="auto" w:fill="auto"/>
          </w:tcPr>
          <w:p w14:paraId="56F92882" w14:textId="4F371730" w:rsidR="00EA471A" w:rsidRPr="00EA471A" w:rsidRDefault="00EA471A" w:rsidP="00EA471A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EA471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6,636,754 </w:t>
            </w:r>
          </w:p>
        </w:tc>
        <w:tc>
          <w:tcPr>
            <w:tcW w:w="74" w:type="pct"/>
            <w:shd w:val="clear" w:color="auto" w:fill="auto"/>
          </w:tcPr>
          <w:p w14:paraId="2F93E5FC" w14:textId="77777777" w:rsidR="00EA471A" w:rsidRPr="00DD112E" w:rsidRDefault="00EA471A" w:rsidP="00EA471A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pct"/>
            <w:tcBorders>
              <w:top w:val="single" w:sz="4" w:space="0" w:color="auto"/>
            </w:tcBorders>
            <w:shd w:val="clear" w:color="auto" w:fill="auto"/>
          </w:tcPr>
          <w:p w14:paraId="57EAB775" w14:textId="180247B7" w:rsidR="00EA471A" w:rsidRPr="00DD112E" w:rsidRDefault="00EA471A" w:rsidP="00EA471A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</w:t>
            </w:r>
            <w:r w:rsidRPr="00DB72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569</w:t>
            </w:r>
            <w:r w:rsidRPr="00DB72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366</w:t>
            </w:r>
          </w:p>
        </w:tc>
        <w:tc>
          <w:tcPr>
            <w:tcW w:w="62" w:type="pct"/>
            <w:shd w:val="clear" w:color="auto" w:fill="auto"/>
          </w:tcPr>
          <w:p w14:paraId="628CE535" w14:textId="77777777" w:rsidR="00EA471A" w:rsidRPr="00DD112E" w:rsidRDefault="00EA471A" w:rsidP="00EA471A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8" w:type="pct"/>
            <w:tcBorders>
              <w:top w:val="single" w:sz="4" w:space="0" w:color="auto"/>
            </w:tcBorders>
            <w:shd w:val="clear" w:color="auto" w:fill="auto"/>
          </w:tcPr>
          <w:p w14:paraId="52421D10" w14:textId="5B5235E9" w:rsidR="00EA471A" w:rsidRPr="00EA471A" w:rsidRDefault="00EA471A" w:rsidP="00EA471A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EA471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(91,387)</w:t>
            </w:r>
          </w:p>
        </w:tc>
        <w:tc>
          <w:tcPr>
            <w:tcW w:w="74" w:type="pct"/>
            <w:shd w:val="clear" w:color="auto" w:fill="auto"/>
          </w:tcPr>
          <w:p w14:paraId="4D61BD7D" w14:textId="77777777" w:rsidR="00EA471A" w:rsidRPr="00DD112E" w:rsidRDefault="00EA471A" w:rsidP="00EA471A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  <w:shd w:val="clear" w:color="auto" w:fill="auto"/>
          </w:tcPr>
          <w:p w14:paraId="39AF339C" w14:textId="05E87210" w:rsidR="00EA471A" w:rsidRPr="00A6296E" w:rsidRDefault="00EA471A" w:rsidP="00EA471A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B72E7"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97</w:t>
            </w:r>
            <w:r w:rsidRPr="00DB72E7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047</w:t>
            </w:r>
            <w:r w:rsidRPr="00DB72E7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75" w:type="pct"/>
            <w:shd w:val="clear" w:color="auto" w:fill="auto"/>
          </w:tcPr>
          <w:p w14:paraId="115BC14A" w14:textId="77777777" w:rsidR="00EA471A" w:rsidRPr="00A6296E" w:rsidRDefault="00EA471A" w:rsidP="00EA471A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2" w:type="pct"/>
            <w:tcBorders>
              <w:top w:val="single" w:sz="4" w:space="0" w:color="auto"/>
            </w:tcBorders>
            <w:shd w:val="clear" w:color="auto" w:fill="auto"/>
          </w:tcPr>
          <w:p w14:paraId="0812F0A7" w14:textId="0BECDD1B" w:rsidR="00EA471A" w:rsidRPr="00A6296E" w:rsidRDefault="00EA471A" w:rsidP="00EA471A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EA471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6,545,367 </w:t>
            </w:r>
          </w:p>
        </w:tc>
        <w:tc>
          <w:tcPr>
            <w:tcW w:w="59" w:type="pct"/>
            <w:shd w:val="clear" w:color="auto" w:fill="auto"/>
          </w:tcPr>
          <w:p w14:paraId="59A6F60E" w14:textId="77777777" w:rsidR="00EA471A" w:rsidRPr="00A6296E" w:rsidRDefault="00EA471A" w:rsidP="00EA471A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6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53A6A8C" w14:textId="5E87457C" w:rsidR="00EA471A" w:rsidRPr="00A6296E" w:rsidRDefault="00EA471A" w:rsidP="00EA471A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</w:t>
            </w:r>
            <w:r w:rsidRPr="00DB72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472</w:t>
            </w:r>
            <w:r w:rsidRPr="00DB72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319</w:t>
            </w:r>
          </w:p>
        </w:tc>
      </w:tr>
      <w:tr w:rsidR="005E1736" w:rsidRPr="00585FDC" w14:paraId="4FABAB1B" w14:textId="77777777" w:rsidTr="005E1736">
        <w:trPr>
          <w:cantSplit/>
        </w:trPr>
        <w:tc>
          <w:tcPr>
            <w:tcW w:w="741" w:type="pct"/>
            <w:shd w:val="clear" w:color="auto" w:fill="auto"/>
          </w:tcPr>
          <w:p w14:paraId="42418690" w14:textId="77777777" w:rsidR="00CC4679" w:rsidRPr="00645107" w:rsidRDefault="00CC4679" w:rsidP="00CC4679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="Angsana New" w:hAnsi="Angsana New"/>
                <w:szCs w:val="22"/>
              </w:rPr>
            </w:pPr>
            <w:r w:rsidRPr="0064510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ค่าเสื่อมราคาและค่าตัดจำหน่าย</w:t>
            </w:r>
          </w:p>
        </w:tc>
        <w:tc>
          <w:tcPr>
            <w:tcW w:w="291" w:type="pct"/>
            <w:shd w:val="clear" w:color="auto" w:fill="auto"/>
          </w:tcPr>
          <w:p w14:paraId="66D41D93" w14:textId="15843714" w:rsidR="00CC4679" w:rsidRPr="00FB33F3" w:rsidRDefault="00CC4679" w:rsidP="003B1CDD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B33F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C043A3" w:rsidRPr="00FB33F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(298,</w:t>
            </w:r>
            <w:r w:rsidR="00C043A3" w:rsidRPr="00FB33F3">
              <w:rPr>
                <w:rFonts w:asciiTheme="majorBidi" w:hAnsiTheme="majorBidi" w:cstheme="majorBidi"/>
                <w:szCs w:val="22"/>
                <w:lang w:val="en-US"/>
              </w:rPr>
              <w:t>917</w:t>
            </w:r>
            <w:r w:rsidR="00C043A3" w:rsidRPr="00FB33F3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727F7361" w14:textId="77777777" w:rsidR="00CC4679" w:rsidRPr="00FB33F3" w:rsidRDefault="00CC4679" w:rsidP="00CC467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</w:tcPr>
          <w:p w14:paraId="1E7A4E6B" w14:textId="70F10DAD" w:rsidR="00CC4679" w:rsidRPr="00FB33F3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B33F3">
              <w:rPr>
                <w:rFonts w:asciiTheme="majorBidi" w:hAnsiTheme="majorBidi" w:cstheme="majorBidi"/>
                <w:szCs w:val="22"/>
              </w:rPr>
              <w:t>(</w:t>
            </w:r>
            <w:r w:rsidRPr="00FB33F3">
              <w:rPr>
                <w:rFonts w:asciiTheme="majorBidi" w:hAnsiTheme="majorBidi" w:cstheme="majorBidi"/>
                <w:szCs w:val="22"/>
                <w:lang w:val="en-US"/>
              </w:rPr>
              <w:t>328</w:t>
            </w:r>
            <w:r w:rsidRPr="00FB33F3">
              <w:rPr>
                <w:rFonts w:asciiTheme="majorBidi" w:hAnsiTheme="majorBidi" w:cstheme="majorBidi"/>
                <w:szCs w:val="22"/>
              </w:rPr>
              <w:t>,</w:t>
            </w:r>
            <w:r w:rsidRPr="00FB33F3">
              <w:rPr>
                <w:rFonts w:asciiTheme="majorBidi" w:hAnsiTheme="majorBidi" w:cstheme="majorBidi"/>
                <w:szCs w:val="22"/>
                <w:lang w:val="en-US"/>
              </w:rPr>
              <w:t>771</w:t>
            </w:r>
            <w:r w:rsidRPr="00FB33F3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551F3437" w14:textId="77777777" w:rsidR="00CC4679" w:rsidRPr="00FB33F3" w:rsidRDefault="00CC4679" w:rsidP="00CC467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</w:tcPr>
          <w:p w14:paraId="2922F78D" w14:textId="2B798A7D" w:rsidR="00CC4679" w:rsidRPr="00FB33F3" w:rsidRDefault="00CC4679" w:rsidP="002955DA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B33F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(18,</w:t>
            </w:r>
            <w:r w:rsidRPr="00FB33F3">
              <w:rPr>
                <w:rFonts w:asciiTheme="majorBidi" w:hAnsiTheme="majorBidi" w:cstheme="majorBidi"/>
                <w:szCs w:val="22"/>
                <w:lang w:val="en-US"/>
              </w:rPr>
              <w:t>134</w:t>
            </w:r>
            <w:r w:rsidRPr="00FB33F3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69" w:type="pct"/>
            <w:shd w:val="clear" w:color="auto" w:fill="auto"/>
          </w:tcPr>
          <w:p w14:paraId="3D7FA055" w14:textId="77777777" w:rsidR="00CC4679" w:rsidRPr="00FB33F3" w:rsidRDefault="00CC4679" w:rsidP="00CC4679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14:paraId="6436BAFD" w14:textId="456F7491" w:rsidR="00CC4679" w:rsidRPr="00FB33F3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B33F3">
              <w:rPr>
                <w:rFonts w:asciiTheme="majorBidi" w:hAnsiTheme="majorBidi" w:cstheme="majorBidi"/>
                <w:szCs w:val="22"/>
              </w:rPr>
              <w:t>(</w:t>
            </w:r>
            <w:r w:rsidRPr="00FB33F3">
              <w:rPr>
                <w:rFonts w:asciiTheme="majorBidi" w:hAnsiTheme="majorBidi" w:cstheme="majorBidi"/>
                <w:szCs w:val="22"/>
                <w:lang w:val="en-US"/>
              </w:rPr>
              <w:t>17</w:t>
            </w:r>
            <w:r w:rsidRPr="00FB33F3">
              <w:rPr>
                <w:rFonts w:asciiTheme="majorBidi" w:hAnsiTheme="majorBidi" w:cstheme="majorBidi"/>
                <w:szCs w:val="22"/>
              </w:rPr>
              <w:t>,</w:t>
            </w:r>
            <w:r w:rsidRPr="00FB33F3">
              <w:rPr>
                <w:rFonts w:asciiTheme="majorBidi" w:hAnsiTheme="majorBidi" w:cstheme="majorBidi"/>
                <w:szCs w:val="22"/>
                <w:lang w:val="en-US"/>
              </w:rPr>
              <w:t>555</w:t>
            </w:r>
            <w:r w:rsidRPr="00FB33F3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67" w:type="pct"/>
            <w:shd w:val="clear" w:color="auto" w:fill="auto"/>
          </w:tcPr>
          <w:p w14:paraId="22B05B25" w14:textId="77777777" w:rsidR="00CC4679" w:rsidRPr="00FB33F3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</w:tcPr>
          <w:p w14:paraId="62A56F1C" w14:textId="4840FB18" w:rsidR="00CC4679" w:rsidRPr="00FB33F3" w:rsidRDefault="00CC4679" w:rsidP="001223C5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B33F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(78,868)</w:t>
            </w:r>
          </w:p>
        </w:tc>
        <w:tc>
          <w:tcPr>
            <w:tcW w:w="74" w:type="pct"/>
            <w:shd w:val="clear" w:color="auto" w:fill="auto"/>
          </w:tcPr>
          <w:p w14:paraId="7FA468BF" w14:textId="77777777" w:rsidR="00CC4679" w:rsidRPr="00FB33F3" w:rsidRDefault="00CC4679" w:rsidP="00CC4679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</w:tcPr>
          <w:p w14:paraId="615376F3" w14:textId="51FF8C1D" w:rsidR="00CC4679" w:rsidRPr="00FB33F3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B33F3">
              <w:rPr>
                <w:rFonts w:asciiTheme="majorBidi" w:hAnsiTheme="majorBidi" w:cstheme="majorBidi"/>
                <w:szCs w:val="22"/>
              </w:rPr>
              <w:t>(</w:t>
            </w:r>
            <w:r w:rsidRPr="00FB33F3">
              <w:rPr>
                <w:rFonts w:asciiTheme="majorBidi" w:hAnsiTheme="majorBidi" w:cstheme="majorBidi"/>
                <w:szCs w:val="22"/>
                <w:lang w:val="en-US"/>
              </w:rPr>
              <w:t>62</w:t>
            </w:r>
            <w:r w:rsidRPr="00FB33F3">
              <w:rPr>
                <w:rFonts w:asciiTheme="majorBidi" w:hAnsiTheme="majorBidi" w:cstheme="majorBidi"/>
                <w:szCs w:val="22"/>
              </w:rPr>
              <w:t>,</w:t>
            </w:r>
            <w:r w:rsidRPr="00FB33F3">
              <w:rPr>
                <w:rFonts w:asciiTheme="majorBidi" w:hAnsiTheme="majorBidi" w:cstheme="majorBidi"/>
                <w:szCs w:val="22"/>
                <w:lang w:val="en-US"/>
              </w:rPr>
              <w:t>039</w:t>
            </w:r>
            <w:r w:rsidRPr="00FB33F3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75" w:type="pct"/>
            <w:shd w:val="clear" w:color="auto" w:fill="auto"/>
          </w:tcPr>
          <w:p w14:paraId="5A072304" w14:textId="77777777" w:rsidR="00CC4679" w:rsidRPr="00FB33F3" w:rsidRDefault="00CC4679" w:rsidP="00CC4679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5ED72904" w14:textId="6F2F6A2C" w:rsidR="00CC4679" w:rsidRPr="00FB33F3" w:rsidRDefault="00CC4679" w:rsidP="001223C5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B33F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C043A3" w:rsidRPr="00FB33F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(395,919)</w:t>
            </w:r>
          </w:p>
        </w:tc>
        <w:tc>
          <w:tcPr>
            <w:tcW w:w="74" w:type="pct"/>
            <w:shd w:val="clear" w:color="auto" w:fill="auto"/>
          </w:tcPr>
          <w:p w14:paraId="7F4D731D" w14:textId="77777777" w:rsidR="00CC4679" w:rsidRPr="00FB33F3" w:rsidRDefault="00CC4679" w:rsidP="00CC4679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</w:tcPr>
          <w:p w14:paraId="5946189E" w14:textId="2A8605B5" w:rsidR="00CC4679" w:rsidRPr="00FB33F3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B33F3">
              <w:rPr>
                <w:rFonts w:asciiTheme="majorBidi" w:hAnsiTheme="majorBidi" w:cstheme="majorBidi"/>
                <w:szCs w:val="22"/>
              </w:rPr>
              <w:t>(</w:t>
            </w:r>
            <w:r w:rsidRPr="00FB33F3">
              <w:rPr>
                <w:rFonts w:asciiTheme="majorBidi" w:hAnsiTheme="majorBidi" w:cstheme="majorBidi"/>
                <w:szCs w:val="22"/>
                <w:lang w:val="en-US"/>
              </w:rPr>
              <w:t>408</w:t>
            </w:r>
            <w:r w:rsidRPr="00FB33F3">
              <w:rPr>
                <w:rFonts w:asciiTheme="majorBidi" w:hAnsiTheme="majorBidi" w:cstheme="majorBidi"/>
                <w:szCs w:val="22"/>
              </w:rPr>
              <w:t>,</w:t>
            </w:r>
            <w:r w:rsidRPr="00FB33F3">
              <w:rPr>
                <w:rFonts w:asciiTheme="majorBidi" w:hAnsiTheme="majorBidi" w:cstheme="majorBidi"/>
                <w:szCs w:val="22"/>
                <w:lang w:val="en-US"/>
              </w:rPr>
              <w:t>365</w:t>
            </w:r>
            <w:r w:rsidRPr="00FB33F3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62" w:type="pct"/>
            <w:shd w:val="clear" w:color="auto" w:fill="auto"/>
          </w:tcPr>
          <w:p w14:paraId="712B539E" w14:textId="77777777" w:rsidR="00CC4679" w:rsidRPr="00FB33F3" w:rsidRDefault="00CC4679" w:rsidP="00CC4679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2633B5A8" w14:textId="4ED9E8A9" w:rsidR="00CC4679" w:rsidRPr="00FB33F3" w:rsidRDefault="00CC4679" w:rsidP="00CC4679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FB33F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4" w:type="pct"/>
            <w:shd w:val="clear" w:color="auto" w:fill="auto"/>
          </w:tcPr>
          <w:p w14:paraId="28CCBF2E" w14:textId="77777777" w:rsidR="00CC4679" w:rsidRPr="00FB33F3" w:rsidRDefault="00CC4679" w:rsidP="00CC4679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6" w:type="pct"/>
            <w:shd w:val="clear" w:color="auto" w:fill="auto"/>
          </w:tcPr>
          <w:p w14:paraId="51CF16AF" w14:textId="416C8E3A" w:rsidR="00CC4679" w:rsidRPr="00FB33F3" w:rsidRDefault="00CC4679" w:rsidP="00CC4679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FB33F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10A622A6" w14:textId="77777777" w:rsidR="00CC4679" w:rsidRPr="00FB33F3" w:rsidRDefault="00CC4679" w:rsidP="00CC4679">
            <w:pPr>
              <w:pStyle w:val="acctfourfigures"/>
              <w:tabs>
                <w:tab w:val="decimal" w:pos="524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</w:tcPr>
          <w:p w14:paraId="508C036F" w14:textId="3DB98F75" w:rsidR="00CC4679" w:rsidRPr="00FB33F3" w:rsidRDefault="00CC4679" w:rsidP="001223C5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B33F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C043A3" w:rsidRPr="00FB33F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(395,919)</w:t>
            </w:r>
          </w:p>
        </w:tc>
        <w:tc>
          <w:tcPr>
            <w:tcW w:w="59" w:type="pct"/>
            <w:shd w:val="clear" w:color="auto" w:fill="auto"/>
          </w:tcPr>
          <w:p w14:paraId="266C9DF4" w14:textId="77777777" w:rsidR="00CC4679" w:rsidRPr="00A6296E" w:rsidRDefault="00CC4679" w:rsidP="00CC4679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0" w:type="pct"/>
            <w:gridSpan w:val="2"/>
            <w:shd w:val="clear" w:color="auto" w:fill="auto"/>
          </w:tcPr>
          <w:p w14:paraId="2FF4714F" w14:textId="06819984" w:rsidR="00CC4679" w:rsidRPr="00A6296E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2E7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408</w:t>
            </w:r>
            <w:r w:rsidRPr="00DB72E7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365</w:t>
            </w:r>
            <w:r w:rsidRPr="00DB72E7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</w:tr>
      <w:tr w:rsidR="005E1736" w:rsidRPr="00585FDC" w14:paraId="40800B91" w14:textId="77777777" w:rsidTr="005E1736">
        <w:trPr>
          <w:cantSplit/>
        </w:trPr>
        <w:tc>
          <w:tcPr>
            <w:tcW w:w="741" w:type="pct"/>
            <w:shd w:val="clear" w:color="auto" w:fill="auto"/>
          </w:tcPr>
          <w:p w14:paraId="07D0089F" w14:textId="77777777" w:rsidR="00CC4679" w:rsidRPr="00645107" w:rsidRDefault="00CC4679" w:rsidP="00CC4679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645107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291" w:type="pct"/>
            <w:tcBorders>
              <w:bottom w:val="double" w:sz="4" w:space="0" w:color="auto"/>
            </w:tcBorders>
            <w:shd w:val="clear" w:color="auto" w:fill="auto"/>
          </w:tcPr>
          <w:p w14:paraId="52E77F1F" w14:textId="0C67FCB9" w:rsidR="00CC4679" w:rsidRPr="00EA471A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EA471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647,596 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1604AD6B" w14:textId="77777777" w:rsidR="00CC4679" w:rsidRPr="00DD112E" w:rsidRDefault="00CC4679" w:rsidP="00CC467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311" w:type="pct"/>
            <w:tcBorders>
              <w:bottom w:val="double" w:sz="4" w:space="0" w:color="auto"/>
            </w:tcBorders>
            <w:shd w:val="clear" w:color="auto" w:fill="auto"/>
          </w:tcPr>
          <w:p w14:paraId="4C7D9D97" w14:textId="6AA69FD4" w:rsidR="00CC4679" w:rsidRPr="00DD112E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909</w:t>
            </w:r>
            <w:r w:rsidRPr="006E6B67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198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0A137AC8" w14:textId="77777777" w:rsidR="00CC4679" w:rsidRPr="00DD112E" w:rsidRDefault="00CC4679" w:rsidP="00CC467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0" w:type="pct"/>
            <w:tcBorders>
              <w:bottom w:val="double" w:sz="4" w:space="0" w:color="auto"/>
            </w:tcBorders>
            <w:shd w:val="clear" w:color="auto" w:fill="auto"/>
          </w:tcPr>
          <w:p w14:paraId="285A04BA" w14:textId="70C2B2E7" w:rsidR="00CC4679" w:rsidRPr="00EA471A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EA471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28,435 </w:t>
            </w:r>
          </w:p>
        </w:tc>
        <w:tc>
          <w:tcPr>
            <w:tcW w:w="69" w:type="pct"/>
            <w:shd w:val="clear" w:color="auto" w:fill="auto"/>
          </w:tcPr>
          <w:p w14:paraId="207424A5" w14:textId="77777777" w:rsidR="00CC4679" w:rsidRPr="00DD112E" w:rsidRDefault="00CC4679" w:rsidP="00CC467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pct"/>
            <w:tcBorders>
              <w:bottom w:val="double" w:sz="4" w:space="0" w:color="auto"/>
            </w:tcBorders>
            <w:shd w:val="clear" w:color="auto" w:fill="auto"/>
          </w:tcPr>
          <w:p w14:paraId="22AE95F3" w14:textId="5FD7A9D4" w:rsidR="00CC4679" w:rsidRPr="00DD112E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29,825</w:t>
            </w:r>
          </w:p>
        </w:tc>
        <w:tc>
          <w:tcPr>
            <w:tcW w:w="67" w:type="pct"/>
            <w:shd w:val="clear" w:color="auto" w:fill="auto"/>
          </w:tcPr>
          <w:p w14:paraId="1EBB541C" w14:textId="77777777" w:rsidR="00CC4679" w:rsidRPr="00DD112E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1" w:type="pct"/>
            <w:tcBorders>
              <w:bottom w:val="double" w:sz="4" w:space="0" w:color="auto"/>
            </w:tcBorders>
            <w:shd w:val="clear" w:color="auto" w:fill="auto"/>
          </w:tcPr>
          <w:p w14:paraId="13967EEE" w14:textId="7FED9DE2" w:rsidR="00CC4679" w:rsidRPr="00EA471A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EA471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293,577 </w:t>
            </w:r>
          </w:p>
        </w:tc>
        <w:tc>
          <w:tcPr>
            <w:tcW w:w="74" w:type="pct"/>
            <w:shd w:val="clear" w:color="auto" w:fill="auto"/>
          </w:tcPr>
          <w:p w14:paraId="0F903240" w14:textId="77777777" w:rsidR="00CC4679" w:rsidRPr="00DD112E" w:rsidRDefault="00CC4679" w:rsidP="00CC467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pct"/>
            <w:tcBorders>
              <w:bottom w:val="double" w:sz="4" w:space="0" w:color="auto"/>
            </w:tcBorders>
            <w:shd w:val="clear" w:color="auto" w:fill="auto"/>
          </w:tcPr>
          <w:p w14:paraId="29E48729" w14:textId="53AF14BE" w:rsidR="00CC4679" w:rsidRPr="00DD112E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(23,917)</w:t>
            </w:r>
          </w:p>
        </w:tc>
        <w:tc>
          <w:tcPr>
            <w:tcW w:w="75" w:type="pct"/>
            <w:shd w:val="clear" w:color="auto" w:fill="auto"/>
          </w:tcPr>
          <w:p w14:paraId="3F21F56E" w14:textId="77777777" w:rsidR="00CC4679" w:rsidRPr="00DD112E" w:rsidRDefault="00CC4679" w:rsidP="00CC467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8" w:type="pct"/>
            <w:tcBorders>
              <w:bottom w:val="double" w:sz="4" w:space="0" w:color="auto"/>
            </w:tcBorders>
            <w:shd w:val="clear" w:color="auto" w:fill="auto"/>
          </w:tcPr>
          <w:p w14:paraId="14D14605" w14:textId="713DAEF9" w:rsidR="00CC4679" w:rsidRPr="00EA471A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EA471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969,608 </w:t>
            </w:r>
          </w:p>
        </w:tc>
        <w:tc>
          <w:tcPr>
            <w:tcW w:w="74" w:type="pct"/>
            <w:shd w:val="clear" w:color="auto" w:fill="auto"/>
          </w:tcPr>
          <w:p w14:paraId="3B77E51D" w14:textId="77777777" w:rsidR="00CC4679" w:rsidRPr="00DD112E" w:rsidRDefault="00CC4679" w:rsidP="00CC4679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pct"/>
            <w:tcBorders>
              <w:bottom w:val="double" w:sz="4" w:space="0" w:color="auto"/>
            </w:tcBorders>
            <w:shd w:val="clear" w:color="auto" w:fill="auto"/>
          </w:tcPr>
          <w:p w14:paraId="019D6554" w14:textId="7295BC81" w:rsidR="00CC4679" w:rsidRPr="00DD112E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915</w:t>
            </w:r>
            <w:r w:rsidRPr="00DB72E7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106</w:t>
            </w:r>
          </w:p>
        </w:tc>
        <w:tc>
          <w:tcPr>
            <w:tcW w:w="62" w:type="pct"/>
            <w:shd w:val="clear" w:color="auto" w:fill="auto"/>
          </w:tcPr>
          <w:p w14:paraId="0E44E830" w14:textId="77777777" w:rsidR="00CC4679" w:rsidRPr="00DD112E" w:rsidRDefault="00CC4679" w:rsidP="00CC4679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8" w:type="pct"/>
            <w:tcBorders>
              <w:bottom w:val="double" w:sz="4" w:space="0" w:color="auto"/>
            </w:tcBorders>
            <w:shd w:val="clear" w:color="auto" w:fill="auto"/>
          </w:tcPr>
          <w:p w14:paraId="048C3469" w14:textId="7BEB0136" w:rsidR="00CC4679" w:rsidRPr="00EA471A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EA471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(17,460)</w:t>
            </w:r>
          </w:p>
        </w:tc>
        <w:tc>
          <w:tcPr>
            <w:tcW w:w="74" w:type="pct"/>
            <w:shd w:val="clear" w:color="auto" w:fill="auto"/>
          </w:tcPr>
          <w:p w14:paraId="11C35D40" w14:textId="77777777" w:rsidR="00CC4679" w:rsidRPr="00DD112E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6" w:type="pct"/>
            <w:tcBorders>
              <w:bottom w:val="double" w:sz="4" w:space="0" w:color="auto"/>
            </w:tcBorders>
            <w:shd w:val="clear" w:color="auto" w:fill="auto"/>
          </w:tcPr>
          <w:p w14:paraId="0EDD2BD2" w14:textId="7C992CAB" w:rsidR="00CC4679" w:rsidRPr="00A6296E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248</w:t>
            </w:r>
          </w:p>
        </w:tc>
        <w:tc>
          <w:tcPr>
            <w:tcW w:w="75" w:type="pct"/>
            <w:shd w:val="clear" w:color="auto" w:fill="auto"/>
          </w:tcPr>
          <w:p w14:paraId="55E6BEAA" w14:textId="77777777" w:rsidR="00CC4679" w:rsidRPr="00A6296E" w:rsidRDefault="00CC4679" w:rsidP="00CC467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</w:tcPr>
          <w:p w14:paraId="102D57C4" w14:textId="0CC91D43" w:rsidR="00CC4679" w:rsidRPr="00A6296E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EA471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952,148 </w:t>
            </w:r>
          </w:p>
        </w:tc>
        <w:tc>
          <w:tcPr>
            <w:tcW w:w="59" w:type="pct"/>
            <w:shd w:val="clear" w:color="auto" w:fill="auto"/>
          </w:tcPr>
          <w:p w14:paraId="368CA776" w14:textId="77777777" w:rsidR="00CC4679" w:rsidRPr="00A6296E" w:rsidRDefault="00CC4679" w:rsidP="00CC467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60" w:type="pct"/>
            <w:gridSpan w:val="2"/>
            <w:shd w:val="clear" w:color="auto" w:fill="auto"/>
          </w:tcPr>
          <w:p w14:paraId="4D01289E" w14:textId="34EB0CE9" w:rsidR="00CC4679" w:rsidRPr="00A6296E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915</w:t>
            </w:r>
            <w:r w:rsidRPr="00DB72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354</w:t>
            </w:r>
          </w:p>
        </w:tc>
      </w:tr>
      <w:tr w:rsidR="005E1736" w:rsidRPr="00BB350B" w14:paraId="68EF9A91" w14:textId="77777777" w:rsidTr="005E1736">
        <w:trPr>
          <w:cantSplit/>
        </w:trPr>
        <w:tc>
          <w:tcPr>
            <w:tcW w:w="741" w:type="pct"/>
            <w:shd w:val="clear" w:color="auto" w:fill="auto"/>
          </w:tcPr>
          <w:p w14:paraId="0B488F2C" w14:textId="77777777" w:rsidR="00CC4679" w:rsidRPr="00645107" w:rsidRDefault="00CC4679" w:rsidP="00CC4679">
            <w:pPr>
              <w:spacing w:line="280" w:lineRule="exact"/>
              <w:ind w:left="112" w:right="74" w:hanging="112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29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A9481F" w14:textId="77777777" w:rsidR="00CC4679" w:rsidRPr="006A172C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6E40D5DA" w14:textId="77777777" w:rsidR="00CC4679" w:rsidRPr="006A172C" w:rsidRDefault="00CC4679" w:rsidP="00CC467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59117E" w14:textId="77777777" w:rsidR="00CC4679" w:rsidRPr="006A172C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1C00EE03" w14:textId="77777777" w:rsidR="00CC4679" w:rsidRPr="006A172C" w:rsidRDefault="00CC4679" w:rsidP="00CC467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B79765" w14:textId="77777777" w:rsidR="00CC4679" w:rsidRPr="006A172C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2037E146" w14:textId="77777777" w:rsidR="00CC4679" w:rsidRPr="006A172C" w:rsidRDefault="00CC4679" w:rsidP="00CC467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C9FD45" w14:textId="77777777" w:rsidR="00CC4679" w:rsidRPr="006A172C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5205F471" w14:textId="77777777" w:rsidR="00CC4679" w:rsidRPr="006A172C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7F6B9E" w14:textId="77777777" w:rsidR="00CC4679" w:rsidRPr="006A172C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38505AB3" w14:textId="77777777" w:rsidR="00CC4679" w:rsidRPr="006A172C" w:rsidRDefault="00CC4679" w:rsidP="00CC467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B457BF" w14:textId="77777777" w:rsidR="00CC4679" w:rsidRPr="006A172C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0A97289C" w14:textId="77777777" w:rsidR="00CC4679" w:rsidRPr="006A172C" w:rsidRDefault="00CC4679" w:rsidP="00CC467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FDA3A3" w14:textId="77777777" w:rsidR="00CC4679" w:rsidRPr="006A172C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147BA28C" w14:textId="77777777" w:rsidR="00CC4679" w:rsidRPr="006A172C" w:rsidRDefault="00CC4679" w:rsidP="00CC467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61791C6" w14:textId="77777777" w:rsidR="00CC4679" w:rsidRPr="006A172C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31404C9F" w14:textId="77777777" w:rsidR="00CC4679" w:rsidRPr="006A172C" w:rsidRDefault="00CC4679" w:rsidP="00CC467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C834A0" w14:textId="77777777" w:rsidR="00CC4679" w:rsidRPr="006A172C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3D978ED4" w14:textId="77777777" w:rsidR="00CC4679" w:rsidRPr="006A172C" w:rsidRDefault="00CC4679" w:rsidP="00CC467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4F3766" w14:textId="77777777" w:rsidR="00CC4679" w:rsidRPr="006A172C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4C0D42D5" w14:textId="77777777" w:rsidR="00CC4679" w:rsidRPr="006A172C" w:rsidRDefault="00CC4679" w:rsidP="00CC467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33C9CC1B" w14:textId="77777777" w:rsidR="00CC4679" w:rsidRPr="006A172C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FA802C5" w14:textId="77777777" w:rsidR="00CC4679" w:rsidRPr="006A172C" w:rsidRDefault="00CC4679" w:rsidP="00CC467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0" w:type="pct"/>
            <w:gridSpan w:val="2"/>
            <w:shd w:val="clear" w:color="auto" w:fill="auto"/>
            <w:vAlign w:val="bottom"/>
          </w:tcPr>
          <w:p w14:paraId="4B7F2D09" w14:textId="77777777" w:rsidR="00CC4679" w:rsidRPr="006A172C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5E1736" w:rsidRPr="00BB350B" w14:paraId="76F9C52F" w14:textId="77777777" w:rsidTr="005E1736">
        <w:trPr>
          <w:cantSplit/>
        </w:trPr>
        <w:tc>
          <w:tcPr>
            <w:tcW w:w="1031" w:type="pct"/>
            <w:gridSpan w:val="2"/>
            <w:shd w:val="clear" w:color="auto" w:fill="auto"/>
          </w:tcPr>
          <w:p w14:paraId="4B09A6E2" w14:textId="77777777" w:rsidR="00CC4679" w:rsidRPr="006A172C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A172C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รายได้</w:t>
            </w:r>
            <w:r w:rsidRPr="006A172C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และค่าใช้จ่ายที่ไม่ได้ปันส่วน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4C540FC1" w14:textId="77777777" w:rsidR="00CC4679" w:rsidRPr="006A172C" w:rsidRDefault="00CC4679" w:rsidP="00CC467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4FED4F48" w14:textId="77777777" w:rsidR="00CC4679" w:rsidRPr="006A172C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5E0753C6" w14:textId="77777777" w:rsidR="00CC4679" w:rsidRPr="006A172C" w:rsidRDefault="00CC4679" w:rsidP="00CC467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5A25ABDE" w14:textId="77777777" w:rsidR="00CC4679" w:rsidRPr="006A172C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723F54CA" w14:textId="77777777" w:rsidR="00CC4679" w:rsidRPr="006A172C" w:rsidRDefault="00CC4679" w:rsidP="00CC467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02A4ADDE" w14:textId="77777777" w:rsidR="00CC4679" w:rsidRPr="006A172C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02AEC118" w14:textId="77777777" w:rsidR="00CC4679" w:rsidRPr="006A172C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53265FB" w14:textId="77777777" w:rsidR="00CC4679" w:rsidRPr="006A172C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97EF164" w14:textId="77777777" w:rsidR="00CC4679" w:rsidRPr="006A172C" w:rsidRDefault="00CC4679" w:rsidP="00CC467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5FF9024" w14:textId="77777777" w:rsidR="00CC4679" w:rsidRPr="006A172C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084976CB" w14:textId="77777777" w:rsidR="00CC4679" w:rsidRPr="006A172C" w:rsidRDefault="00CC4679" w:rsidP="00CC467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055F08B1" w14:textId="77777777" w:rsidR="00CC4679" w:rsidRPr="006A172C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29DD1198" w14:textId="77777777" w:rsidR="00CC4679" w:rsidRPr="006A172C" w:rsidRDefault="00CC4679" w:rsidP="00CC467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20F8BCE7" w14:textId="77777777" w:rsidR="00CC4679" w:rsidRPr="006A172C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0173A4BE" w14:textId="77777777" w:rsidR="00CC4679" w:rsidRPr="006A172C" w:rsidRDefault="00CC4679" w:rsidP="00CC467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4C83B0B0" w14:textId="77777777" w:rsidR="00CC4679" w:rsidRPr="006A172C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31E3B75" w14:textId="77777777" w:rsidR="00CC4679" w:rsidRPr="006A172C" w:rsidRDefault="00CC4679" w:rsidP="00CC467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69DBF5E8" w14:textId="77777777" w:rsidR="00CC4679" w:rsidRPr="006A172C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3675AF9B" w14:textId="77777777" w:rsidR="00CC4679" w:rsidRPr="006A172C" w:rsidRDefault="00CC4679" w:rsidP="00CC467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5BDE9D7B" w14:textId="77777777" w:rsidR="00CC4679" w:rsidRPr="006A172C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64C5F2A" w14:textId="77777777" w:rsidR="00CC4679" w:rsidRPr="006A172C" w:rsidRDefault="00CC4679" w:rsidP="00CC467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0" w:type="pct"/>
            <w:gridSpan w:val="2"/>
            <w:shd w:val="clear" w:color="auto" w:fill="auto"/>
            <w:vAlign w:val="bottom"/>
          </w:tcPr>
          <w:p w14:paraId="3AEB7BD1" w14:textId="77777777" w:rsidR="00CC4679" w:rsidRPr="006A172C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5E1736" w:rsidRPr="00BB350B" w14:paraId="0E40BF56" w14:textId="77777777" w:rsidTr="005E1736">
        <w:trPr>
          <w:cantSplit/>
        </w:trPr>
        <w:tc>
          <w:tcPr>
            <w:tcW w:w="741" w:type="pct"/>
            <w:shd w:val="clear" w:color="auto" w:fill="auto"/>
            <w:vAlign w:val="center"/>
          </w:tcPr>
          <w:p w14:paraId="670E881E" w14:textId="089E2C21" w:rsidR="00CC4679" w:rsidRPr="00645107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4510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ดอกเบี้ยรับ</w:t>
            </w:r>
          </w:p>
        </w:tc>
        <w:tc>
          <w:tcPr>
            <w:tcW w:w="291" w:type="pct"/>
            <w:shd w:val="clear" w:color="auto" w:fill="auto"/>
            <w:vAlign w:val="bottom"/>
          </w:tcPr>
          <w:p w14:paraId="3388E468" w14:textId="77777777" w:rsidR="00CC4679" w:rsidRPr="006A172C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25AF26C6" w14:textId="77777777" w:rsidR="00CC4679" w:rsidRPr="006A172C" w:rsidRDefault="00CC4679" w:rsidP="00CC467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4B6F4E39" w14:textId="77777777" w:rsidR="00CC4679" w:rsidRPr="00F36C3C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0818C7D0" w14:textId="77777777" w:rsidR="00CC4679" w:rsidRPr="006A172C" w:rsidRDefault="00CC4679" w:rsidP="00CC467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39B627A4" w14:textId="77777777" w:rsidR="00CC4679" w:rsidRPr="006A172C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C1B9772" w14:textId="77777777" w:rsidR="00CC4679" w:rsidRPr="006A172C" w:rsidRDefault="00CC4679" w:rsidP="00CC4679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698DB439" w14:textId="77777777" w:rsidR="00CC4679" w:rsidRPr="006A172C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7C47D74E" w14:textId="77777777" w:rsidR="00CC4679" w:rsidRPr="006A172C" w:rsidRDefault="00CC4679" w:rsidP="00CC4679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B1BBB0D" w14:textId="77777777" w:rsidR="00CC4679" w:rsidRPr="006A172C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21E3DB55" w14:textId="77777777" w:rsidR="00CC4679" w:rsidRPr="006A172C" w:rsidRDefault="00CC4679" w:rsidP="00CC467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3D621E3A" w14:textId="77777777" w:rsidR="00CC4679" w:rsidRPr="006A172C" w:rsidRDefault="00CC4679" w:rsidP="00CC4679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782E6272" w14:textId="77777777" w:rsidR="00CC4679" w:rsidRPr="006A172C" w:rsidRDefault="00CC4679" w:rsidP="00CC467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2683A547" w14:textId="77777777" w:rsidR="00CC4679" w:rsidRPr="006A172C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236863FF" w14:textId="77777777" w:rsidR="00CC4679" w:rsidRPr="006A172C" w:rsidRDefault="00CC4679" w:rsidP="00CC467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76D0E0E2" w14:textId="77777777" w:rsidR="00CC4679" w:rsidRPr="006A172C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46504798" w14:textId="77777777" w:rsidR="00CC4679" w:rsidRPr="006A172C" w:rsidRDefault="00CC4679" w:rsidP="00CC467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10D7780D" w14:textId="77777777" w:rsidR="00CC4679" w:rsidRPr="006A172C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3525386E" w14:textId="77777777" w:rsidR="00CC4679" w:rsidRPr="006A172C" w:rsidRDefault="00CC4679" w:rsidP="00CC467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6FF2A628" w14:textId="77777777" w:rsidR="00CC4679" w:rsidRPr="006A172C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4ADD3056" w14:textId="77777777" w:rsidR="00CC4679" w:rsidRPr="006A172C" w:rsidRDefault="00CC4679" w:rsidP="00CC467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22942AFC" w14:textId="1B08F047" w:rsidR="00CC4679" w:rsidRPr="005E1736" w:rsidRDefault="00CC4679" w:rsidP="003B1B1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szCs w:val="22"/>
                <w:lang w:bidi="th-TH"/>
              </w:rPr>
            </w:pPr>
            <w:r w:rsidRPr="005E1736">
              <w:rPr>
                <w:rFonts w:asciiTheme="majorBidi" w:hAnsiTheme="majorBidi" w:cs="Angsana New"/>
                <w:szCs w:val="22"/>
                <w:cs/>
                <w:lang w:bidi="th-TH"/>
              </w:rPr>
              <w:t>3</w:t>
            </w:r>
            <w:r w:rsidRPr="005E1736">
              <w:rPr>
                <w:rFonts w:asciiTheme="majorBidi" w:hAnsiTheme="majorBidi" w:cs="Angsana New"/>
                <w:szCs w:val="22"/>
                <w:lang w:bidi="th-TH"/>
              </w:rPr>
              <w:t>,</w:t>
            </w:r>
            <w:r w:rsidRPr="003B1B13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971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2941D3EC" w14:textId="77777777" w:rsidR="00CC4679" w:rsidRPr="006A172C" w:rsidRDefault="00CC4679" w:rsidP="00CC467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0" w:type="pct"/>
            <w:gridSpan w:val="2"/>
            <w:shd w:val="clear" w:color="auto" w:fill="auto"/>
            <w:vAlign w:val="bottom"/>
          </w:tcPr>
          <w:p w14:paraId="5D6BDE6C" w14:textId="2D407749" w:rsidR="00CC4679" w:rsidRPr="006A172C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Pr="00DB72E7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826</w:t>
            </w:r>
          </w:p>
        </w:tc>
      </w:tr>
      <w:tr w:rsidR="005E1736" w:rsidRPr="00BB350B" w14:paraId="6DF3C837" w14:textId="77777777" w:rsidTr="005E1736">
        <w:trPr>
          <w:cantSplit/>
          <w:trHeight w:val="56"/>
        </w:trPr>
        <w:tc>
          <w:tcPr>
            <w:tcW w:w="1411" w:type="pct"/>
            <w:gridSpan w:val="4"/>
            <w:shd w:val="clear" w:color="auto" w:fill="auto"/>
          </w:tcPr>
          <w:p w14:paraId="64F90182" w14:textId="6F1693DD" w:rsidR="00CC4679" w:rsidRPr="006A172C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="Angsana New" w:hint="cs"/>
                <w:szCs w:val="22"/>
                <w:cs/>
                <w:lang w:bidi="th-TH"/>
              </w:rPr>
              <w:t>กำไร</w:t>
            </w:r>
            <w:r w:rsidRPr="006A172C">
              <w:rPr>
                <w:rFonts w:asciiTheme="majorBidi" w:hAnsiTheme="majorBidi" w:cs="Angsana New" w:hint="cs"/>
                <w:szCs w:val="22"/>
                <w:cs/>
                <w:lang w:val="en-US" w:bidi="th-TH"/>
              </w:rPr>
              <w:t>จากการจำหน่ายและตัดจำหน่ายที่ดิน อาคารและอุปกรณ์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3FBBCC11" w14:textId="77777777" w:rsidR="00CC4679" w:rsidRPr="006A172C" w:rsidRDefault="00CC4679" w:rsidP="00CC467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22907AF9" w14:textId="77777777" w:rsidR="00CC4679" w:rsidRPr="006A172C" w:rsidRDefault="00CC4679" w:rsidP="00CC4679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BCA7149" w14:textId="77777777" w:rsidR="00CC4679" w:rsidRPr="006A172C" w:rsidRDefault="00CC4679" w:rsidP="00CC467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4068B44B" w14:textId="77777777" w:rsidR="00CC4679" w:rsidRPr="006A172C" w:rsidRDefault="00CC4679" w:rsidP="00CC4679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0BD9729F" w14:textId="77777777" w:rsidR="00CC4679" w:rsidRPr="006A172C" w:rsidRDefault="00CC4679" w:rsidP="00CC4679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00EFB47" w14:textId="77777777" w:rsidR="00CC4679" w:rsidRPr="006A172C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49CAB181" w14:textId="77777777" w:rsidR="00CC4679" w:rsidRPr="006A172C" w:rsidRDefault="00CC4679" w:rsidP="00CC467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00086C1F" w14:textId="77777777" w:rsidR="00CC4679" w:rsidRPr="006A172C" w:rsidRDefault="00CC4679" w:rsidP="00CC4679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5E2894F6" w14:textId="77777777" w:rsidR="00CC4679" w:rsidRPr="006A172C" w:rsidRDefault="00CC4679" w:rsidP="00CC467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55E787F2" w14:textId="77777777" w:rsidR="00CC4679" w:rsidRPr="006A172C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2E572994" w14:textId="77777777" w:rsidR="00CC4679" w:rsidRPr="006A172C" w:rsidRDefault="00CC4679" w:rsidP="00CC467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60E2E45C" w14:textId="77777777" w:rsidR="00CC4679" w:rsidRPr="006A172C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7B5F9634" w14:textId="77777777" w:rsidR="00CC4679" w:rsidRPr="006A172C" w:rsidRDefault="00CC4679" w:rsidP="00CC467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1D12419A" w14:textId="77777777" w:rsidR="00CC4679" w:rsidRPr="006A172C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06B7C65" w14:textId="77777777" w:rsidR="00CC4679" w:rsidRPr="006A172C" w:rsidRDefault="00CC4679" w:rsidP="00CC467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16902B86" w14:textId="77777777" w:rsidR="00CC4679" w:rsidRPr="006A172C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33E27EAF" w14:textId="77777777" w:rsidR="00CC4679" w:rsidRPr="00F36C3C" w:rsidRDefault="00CC4679" w:rsidP="00CC4679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1322D299" w14:textId="1A627EA0" w:rsidR="00CC4679" w:rsidRPr="005E1736" w:rsidRDefault="00CC4679" w:rsidP="003B1B1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szCs w:val="22"/>
                <w:lang w:bidi="th-TH"/>
              </w:rPr>
            </w:pPr>
            <w:r w:rsidRPr="005E1736">
              <w:rPr>
                <w:rFonts w:asciiTheme="majorBidi" w:hAnsiTheme="majorBidi" w:cs="Angsana New"/>
                <w:szCs w:val="22"/>
                <w:lang w:bidi="th-TH"/>
              </w:rPr>
              <w:t>2,</w:t>
            </w:r>
            <w:r w:rsidRPr="003B1B13">
              <w:rPr>
                <w:rFonts w:asciiTheme="majorBidi" w:hAnsiTheme="majorBidi" w:cstheme="majorBidi"/>
                <w:szCs w:val="22"/>
                <w:lang w:val="en-US" w:bidi="th-TH"/>
              </w:rPr>
              <w:t>787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9F5F4F3" w14:textId="77777777" w:rsidR="00CC4679" w:rsidRPr="006A172C" w:rsidRDefault="00CC4679" w:rsidP="00CC4679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60" w:type="pct"/>
            <w:gridSpan w:val="2"/>
            <w:shd w:val="clear" w:color="auto" w:fill="auto"/>
            <w:vAlign w:val="bottom"/>
          </w:tcPr>
          <w:p w14:paraId="2BC2DF0D" w14:textId="019DBE83" w:rsidR="00CC4679" w:rsidRPr="006A172C" w:rsidRDefault="00CC4679" w:rsidP="0012701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</w:rPr>
            </w:pPr>
            <w:r w:rsidRPr="00D149E7">
              <w:rPr>
                <w:rFonts w:asciiTheme="majorBidi" w:hAnsiTheme="majorBidi" w:cstheme="majorBidi"/>
                <w:lang w:val="en-US"/>
              </w:rPr>
              <w:t>8</w:t>
            </w:r>
            <w:r w:rsidRPr="00DB72E7">
              <w:rPr>
                <w:rFonts w:asciiTheme="majorBidi" w:hAnsiTheme="majorBidi" w:cstheme="majorBidi"/>
              </w:rPr>
              <w:t>,</w:t>
            </w:r>
            <w:r w:rsidRPr="00127014">
              <w:rPr>
                <w:rFonts w:asciiTheme="majorBidi" w:hAnsiTheme="majorBidi" w:cstheme="majorBidi"/>
                <w:szCs w:val="22"/>
                <w:lang w:val="en-US" w:bidi="th-TH"/>
              </w:rPr>
              <w:t>547</w:t>
            </w:r>
          </w:p>
        </w:tc>
      </w:tr>
      <w:tr w:rsidR="005E1736" w:rsidRPr="005E1736" w14:paraId="5E96FAF4" w14:textId="77777777" w:rsidTr="005E1736">
        <w:trPr>
          <w:cantSplit/>
          <w:trHeight w:val="56"/>
        </w:trPr>
        <w:tc>
          <w:tcPr>
            <w:tcW w:w="1411" w:type="pct"/>
            <w:gridSpan w:val="4"/>
            <w:shd w:val="clear" w:color="auto" w:fill="auto"/>
          </w:tcPr>
          <w:p w14:paraId="4844CB4D" w14:textId="11247D41" w:rsidR="00CC4679" w:rsidRPr="005E1736" w:rsidRDefault="00457C6C" w:rsidP="00CC467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="Angsana New"/>
                <w:szCs w:val="22"/>
                <w:cs/>
                <w:lang w:bidi="th-TH"/>
              </w:rPr>
            </w:pPr>
            <w:r w:rsidRPr="00457C6C">
              <w:rPr>
                <w:rFonts w:asciiTheme="majorBidi" w:hAnsiTheme="majorBidi" w:cs="Angsana New"/>
                <w:szCs w:val="22"/>
                <w:cs/>
                <w:lang w:bidi="th-TH"/>
              </w:rPr>
              <w:t>ขาดทุนจากการตัดจำหน่ายสินทรัพย์ไม่มีตัวตนอื่น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123830C0" w14:textId="77777777" w:rsidR="00CC4679" w:rsidRPr="005E1736" w:rsidRDefault="00CC4679" w:rsidP="00CC467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10B2FF2F" w14:textId="77777777" w:rsidR="00CC4679" w:rsidRPr="005E1736" w:rsidRDefault="00CC4679" w:rsidP="00CC4679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3DF461DA" w14:textId="77777777" w:rsidR="00CC4679" w:rsidRPr="005E1736" w:rsidRDefault="00CC4679" w:rsidP="00CC467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635AAF60" w14:textId="77777777" w:rsidR="00CC4679" w:rsidRPr="005E1736" w:rsidRDefault="00CC4679" w:rsidP="00CC4679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2906E525" w14:textId="77777777" w:rsidR="00CC4679" w:rsidRPr="005E1736" w:rsidRDefault="00CC4679" w:rsidP="00CC4679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8918C2B" w14:textId="77777777" w:rsidR="00CC4679" w:rsidRPr="005E1736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2BB0B49" w14:textId="77777777" w:rsidR="00CC4679" w:rsidRPr="005E1736" w:rsidRDefault="00CC4679" w:rsidP="00CC467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6CACDC2A" w14:textId="77777777" w:rsidR="00CC4679" w:rsidRPr="005E1736" w:rsidRDefault="00CC4679" w:rsidP="00CC4679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3E871FA2" w14:textId="77777777" w:rsidR="00CC4679" w:rsidRPr="005E1736" w:rsidRDefault="00CC4679" w:rsidP="00CC467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60D564BD" w14:textId="77777777" w:rsidR="00CC4679" w:rsidRPr="005E1736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5868D29" w14:textId="77777777" w:rsidR="00CC4679" w:rsidRPr="005E1736" w:rsidRDefault="00CC4679" w:rsidP="00CC467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45E24A51" w14:textId="77777777" w:rsidR="00CC4679" w:rsidRPr="005E1736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1549D8F9" w14:textId="77777777" w:rsidR="00CC4679" w:rsidRPr="005E1736" w:rsidRDefault="00CC4679" w:rsidP="00CC467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4D15903D" w14:textId="77777777" w:rsidR="00CC4679" w:rsidRPr="005E1736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4F4B4E73" w14:textId="77777777" w:rsidR="00CC4679" w:rsidRPr="005E1736" w:rsidRDefault="00CC4679" w:rsidP="00CC467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170D66E6" w14:textId="77777777" w:rsidR="00CC4679" w:rsidRPr="005E1736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78314637" w14:textId="77777777" w:rsidR="00CC4679" w:rsidRPr="005E1736" w:rsidRDefault="00CC4679" w:rsidP="00CC4679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155FA2D2" w14:textId="4B47ABF5" w:rsidR="00CC4679" w:rsidRPr="005E1736" w:rsidRDefault="00CC4679" w:rsidP="005E1736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Cs w:val="22"/>
                <w:lang w:bidi="th-TH"/>
              </w:rPr>
            </w:pPr>
            <w:r w:rsidRPr="005E1736">
              <w:rPr>
                <w:rFonts w:asciiTheme="majorBidi" w:hAnsiTheme="majorBidi" w:cs="Angsana New"/>
                <w:szCs w:val="22"/>
                <w:cs/>
                <w:lang w:bidi="th-TH"/>
              </w:rPr>
              <w:t>(499)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0F60911" w14:textId="77777777" w:rsidR="00CC4679" w:rsidRPr="005E1736" w:rsidRDefault="00CC4679" w:rsidP="00CC4679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60" w:type="pct"/>
            <w:gridSpan w:val="2"/>
            <w:shd w:val="clear" w:color="auto" w:fill="auto"/>
          </w:tcPr>
          <w:p w14:paraId="49C67C2F" w14:textId="514C1621" w:rsidR="00CC4679" w:rsidRPr="005E1736" w:rsidRDefault="00CC4679" w:rsidP="00CC4679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5E1736">
              <w:rPr>
                <w:rFonts w:asciiTheme="majorBidi" w:hAnsiTheme="majorBidi" w:cstheme="majorBidi"/>
                <w:lang w:val="en-US"/>
              </w:rPr>
              <w:t>-</w:t>
            </w:r>
            <w:r w:rsidR="00673F3B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127014">
              <w:rPr>
                <w:rFonts w:asciiTheme="majorBidi" w:hAnsiTheme="majorBidi" w:cstheme="majorBidi"/>
                <w:lang w:val="en-US"/>
              </w:rPr>
              <w:t xml:space="preserve">  </w:t>
            </w:r>
          </w:p>
        </w:tc>
      </w:tr>
      <w:tr w:rsidR="005E1736" w:rsidRPr="005E1736" w14:paraId="53BCB63D" w14:textId="77777777" w:rsidTr="005E1736">
        <w:trPr>
          <w:cantSplit/>
          <w:trHeight w:val="56"/>
        </w:trPr>
        <w:tc>
          <w:tcPr>
            <w:tcW w:w="1411" w:type="pct"/>
            <w:gridSpan w:val="4"/>
            <w:shd w:val="clear" w:color="auto" w:fill="auto"/>
          </w:tcPr>
          <w:p w14:paraId="5DB7B04E" w14:textId="61AC3424" w:rsidR="00CC4679" w:rsidRPr="005E1736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="Angsana New"/>
                <w:szCs w:val="22"/>
                <w:cs/>
                <w:lang w:bidi="th-TH"/>
              </w:rPr>
            </w:pPr>
            <w:r w:rsidRPr="005E1736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ขาดทุนจากการด้อยค่าของที่ดิน อาคารและอุปกรณ์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6AF3887C" w14:textId="77777777" w:rsidR="00CC4679" w:rsidRPr="005E1736" w:rsidRDefault="00CC4679" w:rsidP="00CC467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1BC7E952" w14:textId="77777777" w:rsidR="00CC4679" w:rsidRPr="005E1736" w:rsidRDefault="00CC4679" w:rsidP="00CC4679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5F4EB465" w14:textId="77777777" w:rsidR="00CC4679" w:rsidRPr="005E1736" w:rsidRDefault="00CC4679" w:rsidP="00CC467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696B7D13" w14:textId="77777777" w:rsidR="00CC4679" w:rsidRPr="005E1736" w:rsidRDefault="00CC4679" w:rsidP="00CC4679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5BAA41CE" w14:textId="77777777" w:rsidR="00CC4679" w:rsidRPr="005E1736" w:rsidRDefault="00CC4679" w:rsidP="00CC4679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2DAB5800" w14:textId="77777777" w:rsidR="00CC4679" w:rsidRPr="005E1736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215BBB83" w14:textId="77777777" w:rsidR="00CC4679" w:rsidRPr="005E1736" w:rsidRDefault="00CC4679" w:rsidP="00CC467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7355D51" w14:textId="77777777" w:rsidR="00CC4679" w:rsidRPr="005E1736" w:rsidRDefault="00CC4679" w:rsidP="00CC4679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3549C644" w14:textId="77777777" w:rsidR="00CC4679" w:rsidRPr="005E1736" w:rsidRDefault="00CC4679" w:rsidP="00CC467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6A47F05F" w14:textId="77777777" w:rsidR="00CC4679" w:rsidRPr="005E1736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4DD6C43" w14:textId="77777777" w:rsidR="00CC4679" w:rsidRPr="005E1736" w:rsidRDefault="00CC4679" w:rsidP="00CC467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D8F3AEE" w14:textId="77777777" w:rsidR="00CC4679" w:rsidRPr="005E1736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1AD48837" w14:textId="77777777" w:rsidR="00CC4679" w:rsidRPr="005E1736" w:rsidRDefault="00CC4679" w:rsidP="00CC467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667A71F5" w14:textId="77777777" w:rsidR="00CC4679" w:rsidRPr="005E1736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272A4E4" w14:textId="77777777" w:rsidR="00CC4679" w:rsidRPr="005E1736" w:rsidRDefault="00CC4679" w:rsidP="00CC467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032C6CFD" w14:textId="77777777" w:rsidR="00CC4679" w:rsidRPr="005E1736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5A5DD531" w14:textId="77777777" w:rsidR="00CC4679" w:rsidRPr="005E1736" w:rsidRDefault="00CC4679" w:rsidP="00CC4679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5CC89AE0" w14:textId="7710AA55" w:rsidR="00CC4679" w:rsidRPr="005E1736" w:rsidRDefault="00CC4679" w:rsidP="005E1736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Cs w:val="22"/>
                <w:lang w:bidi="th-TH"/>
              </w:rPr>
            </w:pPr>
            <w:r w:rsidRPr="005E1736">
              <w:rPr>
                <w:rFonts w:asciiTheme="majorBidi" w:hAnsiTheme="majorBidi" w:cs="Angsana New"/>
                <w:szCs w:val="22"/>
                <w:cs/>
                <w:lang w:bidi="th-TH"/>
              </w:rPr>
              <w:t>(23</w:t>
            </w:r>
            <w:r w:rsidRPr="005E1736">
              <w:rPr>
                <w:rFonts w:asciiTheme="majorBidi" w:hAnsiTheme="majorBidi" w:cs="Angsana New"/>
                <w:szCs w:val="22"/>
                <w:lang w:bidi="th-TH"/>
              </w:rPr>
              <w:t>,</w:t>
            </w:r>
            <w:r w:rsidRPr="005E1736">
              <w:rPr>
                <w:rFonts w:asciiTheme="majorBidi" w:hAnsiTheme="majorBidi" w:cs="Angsana New"/>
                <w:szCs w:val="22"/>
                <w:cs/>
                <w:lang w:bidi="th-TH"/>
              </w:rPr>
              <w:t>900)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6EA7305" w14:textId="77777777" w:rsidR="00CC4679" w:rsidRPr="005E1736" w:rsidRDefault="00CC4679" w:rsidP="00CC4679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60" w:type="pct"/>
            <w:gridSpan w:val="2"/>
            <w:shd w:val="clear" w:color="auto" w:fill="auto"/>
            <w:vAlign w:val="bottom"/>
          </w:tcPr>
          <w:p w14:paraId="3B4B5305" w14:textId="1BA25752" w:rsidR="00CC4679" w:rsidRPr="005E1736" w:rsidRDefault="00CC4679" w:rsidP="00CC4679">
            <w:pPr>
              <w:pStyle w:val="BodyText"/>
              <w:tabs>
                <w:tab w:val="decimal" w:pos="377"/>
              </w:tabs>
              <w:spacing w:after="0" w:line="280" w:lineRule="exact"/>
              <w:ind w:left="-115" w:right="-33"/>
              <w:jc w:val="right"/>
              <w:rPr>
                <w:rFonts w:asciiTheme="majorBidi" w:hAnsiTheme="majorBidi" w:cstheme="majorBidi"/>
              </w:rPr>
            </w:pPr>
            <w:r w:rsidRPr="005E1736">
              <w:rPr>
                <w:rFonts w:asciiTheme="majorBidi" w:hAnsiTheme="majorBidi" w:cstheme="majorBidi"/>
                <w:lang w:val="en-US"/>
              </w:rPr>
              <w:t>(2)</w:t>
            </w:r>
          </w:p>
        </w:tc>
      </w:tr>
      <w:tr w:rsidR="005E1736" w:rsidRPr="0062788F" w14:paraId="7065C35F" w14:textId="77777777" w:rsidTr="005E1736">
        <w:trPr>
          <w:cantSplit/>
        </w:trPr>
        <w:tc>
          <w:tcPr>
            <w:tcW w:w="1031" w:type="pct"/>
            <w:gridSpan w:val="2"/>
            <w:shd w:val="clear" w:color="auto" w:fill="auto"/>
            <w:vAlign w:val="center"/>
          </w:tcPr>
          <w:p w14:paraId="27B60F24" w14:textId="4718A676" w:rsidR="00CC4679" w:rsidRPr="005E1736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  <w:r w:rsidRPr="005E1736">
              <w:rPr>
                <w:rFonts w:asciiTheme="majorBidi" w:hAnsiTheme="majorBidi" w:cs="Angsana New" w:hint="cs"/>
                <w:szCs w:val="22"/>
                <w:cs/>
                <w:lang w:val="en-US" w:bidi="th-TH"/>
              </w:rPr>
              <w:t>ขาดทุนจากอัตราแลกเปลี่ยน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0E6FA063" w14:textId="77777777" w:rsidR="00CC4679" w:rsidRPr="005E1736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6B68B44E" w14:textId="77777777" w:rsidR="00CC4679" w:rsidRPr="005E1736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2AD9F2F9" w14:textId="77777777" w:rsidR="00CC4679" w:rsidRPr="005E1736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064AFDD2" w14:textId="77777777" w:rsidR="00CC4679" w:rsidRPr="005E1736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05F82015" w14:textId="77777777" w:rsidR="00CC4679" w:rsidRPr="005E1736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AF38159" w14:textId="77777777" w:rsidR="00CC4679" w:rsidRPr="005E1736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0AB60442" w14:textId="77777777" w:rsidR="00CC4679" w:rsidRPr="005E1736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3CE120D" w14:textId="77777777" w:rsidR="00CC4679" w:rsidRPr="005E1736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1397276F" w14:textId="77777777" w:rsidR="00CC4679" w:rsidRPr="005E1736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28D09555" w14:textId="77777777" w:rsidR="00CC4679" w:rsidRPr="005E1736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64FDA6B5" w14:textId="77777777" w:rsidR="00CC4679" w:rsidRPr="005E1736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71F15CDF" w14:textId="77777777" w:rsidR="00CC4679" w:rsidRPr="005E1736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384BF29" w14:textId="77777777" w:rsidR="00CC4679" w:rsidRPr="005E1736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26A67451" w14:textId="77777777" w:rsidR="00CC4679" w:rsidRPr="005E1736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5AC91AE5" w14:textId="77777777" w:rsidR="00CC4679" w:rsidRPr="005E1736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7019AA5D" w14:textId="77777777" w:rsidR="00CC4679" w:rsidRPr="005E1736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23A9B68F" w14:textId="77777777" w:rsidR="00CC4679" w:rsidRPr="005E1736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40CD60B2" w14:textId="77777777" w:rsidR="00CC4679" w:rsidRPr="005E1736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220350DA" w14:textId="77777777" w:rsidR="00CC4679" w:rsidRPr="005E1736" w:rsidRDefault="00CC4679" w:rsidP="00CC4679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744179E8" w14:textId="0419FAD0" w:rsidR="00CC4679" w:rsidRPr="005E1736" w:rsidRDefault="005E1736" w:rsidP="00CC4679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Cs w:val="22"/>
                <w:cs/>
                <w:lang w:bidi="th-TH"/>
              </w:rPr>
            </w:pPr>
            <w:r w:rsidRPr="005E1736">
              <w:rPr>
                <w:rFonts w:asciiTheme="majorBidi" w:hAnsiTheme="majorBidi" w:cs="Angsana New"/>
                <w:szCs w:val="22"/>
                <w:cs/>
                <w:lang w:bidi="th-TH"/>
              </w:rPr>
              <w:t>(111</w:t>
            </w:r>
            <w:r w:rsidRPr="005E1736">
              <w:rPr>
                <w:rFonts w:asciiTheme="majorBidi" w:hAnsiTheme="majorBidi" w:cs="Angsana New"/>
                <w:szCs w:val="22"/>
                <w:lang w:bidi="th-TH"/>
              </w:rPr>
              <w:t>,</w:t>
            </w:r>
            <w:r w:rsidRPr="005E1736">
              <w:rPr>
                <w:rFonts w:asciiTheme="majorBidi" w:hAnsiTheme="majorBidi" w:cs="Angsana New"/>
                <w:szCs w:val="22"/>
                <w:cs/>
                <w:lang w:bidi="th-TH"/>
              </w:rPr>
              <w:t>401)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EEEBAC3" w14:textId="77777777" w:rsidR="00CC4679" w:rsidRPr="005E1736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-72" w:right="-58" w:hanging="180"/>
              <w:contextualSpacing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60" w:type="pct"/>
            <w:gridSpan w:val="2"/>
            <w:shd w:val="clear" w:color="auto" w:fill="auto"/>
            <w:vAlign w:val="bottom"/>
          </w:tcPr>
          <w:p w14:paraId="777F7984" w14:textId="42FC625F" w:rsidR="00CC4679" w:rsidRPr="005E1736" w:rsidRDefault="00CC4679" w:rsidP="00CC4679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</w:rPr>
            </w:pPr>
            <w:r w:rsidRPr="005E1736">
              <w:rPr>
                <w:rFonts w:asciiTheme="majorBidi" w:hAnsiTheme="majorBidi" w:cstheme="majorBidi"/>
                <w:szCs w:val="22"/>
                <w:lang w:bidi="th-TH"/>
              </w:rPr>
              <w:t>(</w:t>
            </w:r>
            <w:r w:rsidRPr="005E1736">
              <w:rPr>
                <w:rFonts w:asciiTheme="majorBidi" w:hAnsiTheme="majorBidi" w:cstheme="majorBidi"/>
                <w:szCs w:val="22"/>
                <w:lang w:val="en-US" w:bidi="th-TH"/>
              </w:rPr>
              <w:t>37</w:t>
            </w:r>
            <w:r w:rsidRPr="005E173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1736">
              <w:rPr>
                <w:rFonts w:asciiTheme="majorBidi" w:hAnsiTheme="majorBidi" w:cstheme="majorBidi"/>
                <w:szCs w:val="22"/>
                <w:lang w:val="en-US" w:bidi="th-TH"/>
              </w:rPr>
              <w:t>268</w:t>
            </w:r>
            <w:r w:rsidRPr="005E1736"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</w:tr>
      <w:tr w:rsidR="005E1736" w:rsidRPr="00BB350B" w14:paraId="759FE3EF" w14:textId="77777777" w:rsidTr="005E1736">
        <w:trPr>
          <w:cantSplit/>
        </w:trPr>
        <w:tc>
          <w:tcPr>
            <w:tcW w:w="1761" w:type="pct"/>
            <w:gridSpan w:val="6"/>
            <w:shd w:val="clear" w:color="auto" w:fill="auto"/>
            <w:vAlign w:val="center"/>
          </w:tcPr>
          <w:p w14:paraId="26541ECA" w14:textId="5CBA7579" w:rsidR="005E1736" w:rsidRPr="00645107" w:rsidRDefault="00CA3897" w:rsidP="005E173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CA3897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กำไรที่ยังไม่เกิดขึ้นจากการเปลี่ยนแปลงมูลค่ายุติธรรมของตราสารอนุพันธ์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042DFDBC" w14:textId="77777777" w:rsidR="005E1736" w:rsidRPr="003D41A2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736BBA4F" w14:textId="77777777" w:rsidR="005E1736" w:rsidRPr="003D41A2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06D75E91" w14:textId="77777777" w:rsidR="005E1736" w:rsidRPr="003D41A2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F538984" w14:textId="77777777" w:rsidR="005E1736" w:rsidRPr="003D41A2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12CF4035" w14:textId="77777777" w:rsidR="005E1736" w:rsidRPr="003D41A2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33DEEE06" w14:textId="77777777" w:rsidR="005E1736" w:rsidRPr="003D41A2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0A5E1B93" w14:textId="77777777" w:rsidR="005E1736" w:rsidRPr="003D41A2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57547D24" w14:textId="77777777" w:rsidR="005E1736" w:rsidRPr="003D41A2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F51A465" w14:textId="77777777" w:rsidR="005E1736" w:rsidRPr="003D41A2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A1C9A1F" w14:textId="77777777" w:rsidR="005E1736" w:rsidRPr="003D41A2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16517287" w14:textId="77777777" w:rsidR="005E1736" w:rsidRPr="003D41A2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4DA361A9" w14:textId="77777777" w:rsidR="005E1736" w:rsidRPr="003D41A2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FE66837" w14:textId="77777777" w:rsidR="005E1736" w:rsidRPr="003D41A2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1538B4F7" w14:textId="77777777" w:rsidR="005E1736" w:rsidRPr="003D41A2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3B8316F0" w14:textId="77777777" w:rsidR="005E1736" w:rsidRPr="003D41A2" w:rsidRDefault="005E1736" w:rsidP="005E1736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2F13B94C" w14:textId="77777777" w:rsidR="005E1736" w:rsidRPr="00CC4679" w:rsidRDefault="005E1736" w:rsidP="0004305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szCs w:val="22"/>
                <w:cs/>
                <w:lang w:bidi="th-TH"/>
              </w:rPr>
            </w:pPr>
            <w:r w:rsidRPr="005E1736">
              <w:rPr>
                <w:rFonts w:asciiTheme="majorBidi" w:hAnsiTheme="majorBidi" w:cs="Angsana New"/>
                <w:szCs w:val="22"/>
                <w:lang w:bidi="th-TH"/>
              </w:rPr>
              <w:t>9,</w:t>
            </w:r>
            <w:r w:rsidRPr="0004305B">
              <w:rPr>
                <w:rFonts w:asciiTheme="majorBidi" w:hAnsiTheme="majorBidi" w:cstheme="majorBidi"/>
                <w:szCs w:val="22"/>
                <w:lang w:val="en-US" w:bidi="th-TH"/>
              </w:rPr>
              <w:t>679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22B876B9" w14:textId="77777777" w:rsidR="005E1736" w:rsidRPr="003D41A2" w:rsidRDefault="005E1736" w:rsidP="005E1736">
            <w:pPr>
              <w:pStyle w:val="acctfourfigures"/>
              <w:spacing w:line="280" w:lineRule="exact"/>
              <w:ind w:left="-79" w:right="-58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0" w:type="pct"/>
            <w:gridSpan w:val="2"/>
            <w:shd w:val="clear" w:color="auto" w:fill="auto"/>
          </w:tcPr>
          <w:p w14:paraId="19AF5015" w14:textId="27C351AF" w:rsidR="005E1736" w:rsidRPr="00D149E7" w:rsidRDefault="005E1736" w:rsidP="005E1736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  <w:r w:rsidR="00644176">
              <w:rPr>
                <w:rFonts w:asciiTheme="majorBidi" w:hAnsiTheme="majorBidi" w:cstheme="majorBidi"/>
                <w:lang w:val="en-US"/>
              </w:rPr>
              <w:t xml:space="preserve">   </w:t>
            </w:r>
          </w:p>
        </w:tc>
      </w:tr>
      <w:tr w:rsidR="005E1736" w:rsidRPr="00BB350B" w14:paraId="07BCF7CE" w14:textId="77777777" w:rsidTr="005E1736">
        <w:trPr>
          <w:cantSplit/>
        </w:trPr>
        <w:tc>
          <w:tcPr>
            <w:tcW w:w="1761" w:type="pct"/>
            <w:gridSpan w:val="6"/>
            <w:shd w:val="clear" w:color="auto" w:fill="auto"/>
            <w:vAlign w:val="center"/>
          </w:tcPr>
          <w:p w14:paraId="1099B960" w14:textId="5DC4BF00" w:rsidR="005E1736" w:rsidRPr="003D41A2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  <w:r w:rsidRPr="0064510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รายได้อื่น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746945BA" w14:textId="77777777" w:rsidR="005E1736" w:rsidRPr="003D41A2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05A4F712" w14:textId="77777777" w:rsidR="005E1736" w:rsidRPr="003D41A2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24A722D1" w14:textId="77777777" w:rsidR="005E1736" w:rsidRPr="003D41A2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AEF6506" w14:textId="77777777" w:rsidR="005E1736" w:rsidRPr="003D41A2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D035A65" w14:textId="77777777" w:rsidR="005E1736" w:rsidRPr="003D41A2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4AF858B" w14:textId="77777777" w:rsidR="005E1736" w:rsidRPr="003D41A2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6CA30FD1" w14:textId="77777777" w:rsidR="005E1736" w:rsidRPr="003D41A2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46A2BB76" w14:textId="77777777" w:rsidR="005E1736" w:rsidRPr="003D41A2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BFE857E" w14:textId="77777777" w:rsidR="005E1736" w:rsidRPr="003D41A2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E5414A2" w14:textId="77777777" w:rsidR="005E1736" w:rsidRPr="003D41A2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1AA84706" w14:textId="77777777" w:rsidR="005E1736" w:rsidRPr="003D41A2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44B95F30" w14:textId="77777777" w:rsidR="005E1736" w:rsidRPr="003D41A2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16857C26" w14:textId="77777777" w:rsidR="005E1736" w:rsidRPr="003D41A2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19F86AC4" w14:textId="77777777" w:rsidR="005E1736" w:rsidRPr="003D41A2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6A249414" w14:textId="77777777" w:rsidR="005E1736" w:rsidRPr="003D41A2" w:rsidRDefault="005E1736" w:rsidP="005E1736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1851A9EC" w14:textId="12A49A61" w:rsidR="005E1736" w:rsidRPr="005E1736" w:rsidRDefault="005E1736" w:rsidP="0004305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szCs w:val="22"/>
                <w:lang w:bidi="th-TH"/>
              </w:rPr>
            </w:pPr>
            <w:r w:rsidRPr="00CC4679">
              <w:rPr>
                <w:rFonts w:asciiTheme="majorBidi" w:hAnsiTheme="majorBidi" w:cs="Angsana New"/>
                <w:szCs w:val="22"/>
                <w:cs/>
                <w:lang w:bidi="th-TH"/>
              </w:rPr>
              <w:t>36</w:t>
            </w:r>
            <w:r w:rsidRPr="005E1736">
              <w:rPr>
                <w:rFonts w:asciiTheme="majorBidi" w:hAnsiTheme="majorBidi" w:cs="Angsana New"/>
                <w:szCs w:val="22"/>
                <w:lang w:bidi="th-TH"/>
              </w:rPr>
              <w:t>,</w:t>
            </w:r>
            <w:r w:rsidRPr="0004305B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037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FF0705E" w14:textId="77777777" w:rsidR="005E1736" w:rsidRPr="003D41A2" w:rsidRDefault="005E1736" w:rsidP="005E1736">
            <w:pPr>
              <w:pStyle w:val="acctfourfigures"/>
              <w:spacing w:line="280" w:lineRule="exact"/>
              <w:ind w:left="-79" w:right="-58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0" w:type="pct"/>
            <w:gridSpan w:val="2"/>
            <w:shd w:val="clear" w:color="auto" w:fill="auto"/>
            <w:vAlign w:val="bottom"/>
          </w:tcPr>
          <w:p w14:paraId="16139161" w14:textId="3C9D3FB8" w:rsidR="005E1736" w:rsidRPr="00EA2407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 w:rsidRPr="00EA2407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71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</w:p>
        </w:tc>
      </w:tr>
      <w:tr w:rsidR="005E1736" w:rsidRPr="00BB350B" w14:paraId="6A2F75E2" w14:textId="77777777" w:rsidTr="005E1736">
        <w:trPr>
          <w:cantSplit/>
        </w:trPr>
        <w:tc>
          <w:tcPr>
            <w:tcW w:w="741" w:type="pct"/>
            <w:shd w:val="clear" w:color="auto" w:fill="auto"/>
            <w:vAlign w:val="center"/>
          </w:tcPr>
          <w:p w14:paraId="0B050E9F" w14:textId="3A879EE3" w:rsidR="005E1736" w:rsidRPr="003D41A2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4510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ต้นทุนทางการเงิน</w:t>
            </w:r>
          </w:p>
        </w:tc>
        <w:tc>
          <w:tcPr>
            <w:tcW w:w="291" w:type="pct"/>
            <w:shd w:val="clear" w:color="auto" w:fill="auto"/>
            <w:vAlign w:val="bottom"/>
          </w:tcPr>
          <w:p w14:paraId="5C0EAE05" w14:textId="77777777" w:rsidR="005E1736" w:rsidRPr="003D41A2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3A36E1DD" w14:textId="77777777" w:rsidR="005E1736" w:rsidRPr="003D41A2" w:rsidRDefault="005E1736" w:rsidP="005E1736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6683B246" w14:textId="77777777" w:rsidR="005E1736" w:rsidRPr="003D41A2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655B2336" w14:textId="77777777" w:rsidR="005E1736" w:rsidRPr="003D41A2" w:rsidRDefault="005E1736" w:rsidP="005E1736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7462AB27" w14:textId="77777777" w:rsidR="005E1736" w:rsidRPr="003D41A2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084CDD86" w14:textId="77777777" w:rsidR="005E1736" w:rsidRPr="003D41A2" w:rsidRDefault="005E1736" w:rsidP="005E1736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07DB15F4" w14:textId="77777777" w:rsidR="005E1736" w:rsidRPr="003D41A2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7AE5F4EC" w14:textId="77777777" w:rsidR="005E1736" w:rsidRPr="003D41A2" w:rsidRDefault="005E1736" w:rsidP="005E1736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2F20648" w14:textId="77777777" w:rsidR="005E1736" w:rsidRPr="003D41A2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9E7DE6E" w14:textId="77777777" w:rsidR="005E1736" w:rsidRPr="003D41A2" w:rsidRDefault="005E1736" w:rsidP="005E1736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4F4D1FD7" w14:textId="77777777" w:rsidR="005E1736" w:rsidRPr="003D41A2" w:rsidRDefault="005E1736" w:rsidP="005E1736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5CCB5AF0" w14:textId="77777777" w:rsidR="005E1736" w:rsidRPr="003D41A2" w:rsidRDefault="005E1736" w:rsidP="005E1736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006C8F3E" w14:textId="77777777" w:rsidR="005E1736" w:rsidRPr="003D41A2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FC00022" w14:textId="77777777" w:rsidR="005E1736" w:rsidRPr="003D41A2" w:rsidRDefault="005E1736" w:rsidP="005E1736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63D2048C" w14:textId="77777777" w:rsidR="005E1736" w:rsidRPr="003D41A2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0B055F41" w14:textId="77777777" w:rsidR="005E1736" w:rsidRPr="003D41A2" w:rsidRDefault="005E1736" w:rsidP="005E1736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682405C5" w14:textId="77777777" w:rsidR="005E1736" w:rsidRPr="003D41A2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48FE4982" w14:textId="77777777" w:rsidR="005E1736" w:rsidRPr="003D41A2" w:rsidRDefault="005E1736" w:rsidP="005E1736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5E56CC21" w14:textId="77777777" w:rsidR="005E1736" w:rsidRPr="003D41A2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42E1E7E7" w14:textId="77777777" w:rsidR="005E1736" w:rsidRPr="003D41A2" w:rsidRDefault="005E1736" w:rsidP="005E1736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6F8A618E" w14:textId="3557B054" w:rsidR="005E1736" w:rsidRPr="005E1736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Cs w:val="22"/>
                <w:cs/>
                <w:lang w:bidi="th-TH"/>
              </w:rPr>
            </w:pPr>
            <w:r w:rsidRPr="00CC4679">
              <w:rPr>
                <w:rFonts w:asciiTheme="majorBidi" w:hAnsiTheme="majorBidi" w:cs="Angsana New"/>
                <w:szCs w:val="22"/>
                <w:cs/>
                <w:lang w:bidi="th-TH"/>
              </w:rPr>
              <w:t>(23</w:t>
            </w:r>
            <w:r w:rsidRPr="005E1736">
              <w:rPr>
                <w:rFonts w:asciiTheme="majorBidi" w:hAnsiTheme="majorBidi" w:cs="Angsana New"/>
                <w:szCs w:val="22"/>
                <w:lang w:bidi="th-TH"/>
              </w:rPr>
              <w:t>,</w:t>
            </w:r>
            <w:r w:rsidRPr="00CC4679">
              <w:rPr>
                <w:rFonts w:asciiTheme="majorBidi" w:hAnsiTheme="majorBidi" w:cs="Angsana New"/>
                <w:szCs w:val="22"/>
                <w:cs/>
                <w:lang w:bidi="th-TH"/>
              </w:rPr>
              <w:t>896)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2ACD8038" w14:textId="77777777" w:rsidR="005E1736" w:rsidRPr="003D41A2" w:rsidRDefault="005E1736" w:rsidP="005E1736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60" w:type="pct"/>
            <w:gridSpan w:val="2"/>
            <w:shd w:val="clear" w:color="auto" w:fill="auto"/>
            <w:vAlign w:val="bottom"/>
          </w:tcPr>
          <w:p w14:paraId="28BCB318" w14:textId="5F39E94D" w:rsidR="005E1736" w:rsidRPr="003D41A2" w:rsidRDefault="005E1736" w:rsidP="00644176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A2407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20</w:t>
            </w:r>
            <w:r w:rsidRPr="00EA2407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939</w:t>
            </w:r>
            <w:r w:rsidRPr="00EA2407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</w:tr>
      <w:tr w:rsidR="005E1736" w:rsidRPr="00BB350B" w14:paraId="50922DEA" w14:textId="77777777" w:rsidTr="005E1736">
        <w:trPr>
          <w:cantSplit/>
        </w:trPr>
        <w:tc>
          <w:tcPr>
            <w:tcW w:w="741" w:type="pct"/>
            <w:shd w:val="clear" w:color="auto" w:fill="auto"/>
            <w:vAlign w:val="center"/>
          </w:tcPr>
          <w:p w14:paraId="62634EE2" w14:textId="77777777" w:rsidR="005E1736" w:rsidRPr="00645107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4510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ค่าใช้จ่ายภาษีเงินได้</w:t>
            </w:r>
          </w:p>
        </w:tc>
        <w:tc>
          <w:tcPr>
            <w:tcW w:w="291" w:type="pct"/>
            <w:shd w:val="clear" w:color="auto" w:fill="auto"/>
            <w:vAlign w:val="bottom"/>
          </w:tcPr>
          <w:p w14:paraId="16D61B0E" w14:textId="77777777" w:rsidR="005E1736" w:rsidRPr="006A172C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2ED8B198" w14:textId="77777777" w:rsidR="005E1736" w:rsidRPr="006A172C" w:rsidRDefault="005E1736" w:rsidP="005E1736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4A21CEF6" w14:textId="77777777" w:rsidR="005E1736" w:rsidRPr="006A172C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0E0D9CCB" w14:textId="77777777" w:rsidR="005E1736" w:rsidRPr="006A172C" w:rsidRDefault="005E1736" w:rsidP="005E1736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3B44E107" w14:textId="77777777" w:rsidR="005E1736" w:rsidRPr="006A172C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5C7995BE" w14:textId="77777777" w:rsidR="005E1736" w:rsidRPr="006A172C" w:rsidRDefault="005E1736" w:rsidP="005E1736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3F728FD0" w14:textId="77777777" w:rsidR="005E1736" w:rsidRPr="006A172C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2903E6B8" w14:textId="77777777" w:rsidR="005E1736" w:rsidRPr="006A172C" w:rsidRDefault="005E1736" w:rsidP="005E1736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15B6F79D" w14:textId="77777777" w:rsidR="005E1736" w:rsidRPr="006A172C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2746028D" w14:textId="77777777" w:rsidR="005E1736" w:rsidRPr="006A172C" w:rsidRDefault="005E1736" w:rsidP="005E1736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43DC9DC2" w14:textId="77777777" w:rsidR="005E1736" w:rsidRPr="006A172C" w:rsidRDefault="005E1736" w:rsidP="005E1736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019D00B5" w14:textId="77777777" w:rsidR="005E1736" w:rsidRPr="006A172C" w:rsidRDefault="005E1736" w:rsidP="005E1736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7F30E270" w14:textId="77777777" w:rsidR="005E1736" w:rsidRPr="006A172C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116BD5DB" w14:textId="77777777" w:rsidR="005E1736" w:rsidRPr="006A172C" w:rsidRDefault="005E1736" w:rsidP="005E1736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70F7F89D" w14:textId="77777777" w:rsidR="005E1736" w:rsidRPr="006A172C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740998DE" w14:textId="77777777" w:rsidR="005E1736" w:rsidRPr="006A172C" w:rsidRDefault="005E1736" w:rsidP="005E1736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2F3A63FA" w14:textId="77777777" w:rsidR="005E1736" w:rsidRPr="006A172C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E1A33E0" w14:textId="77777777" w:rsidR="005E1736" w:rsidRPr="006A172C" w:rsidRDefault="005E1736" w:rsidP="005E1736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7E451234" w14:textId="77777777" w:rsidR="005E1736" w:rsidRPr="006A172C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3AD86295" w14:textId="77777777" w:rsidR="005E1736" w:rsidRPr="006A172C" w:rsidRDefault="005E1736" w:rsidP="005E1736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4AB431" w14:textId="21B05B6D" w:rsidR="005E1736" w:rsidRPr="005E1736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Cs w:val="22"/>
                <w:lang w:bidi="th-TH"/>
              </w:rPr>
            </w:pPr>
            <w:r w:rsidRPr="005E1736">
              <w:rPr>
                <w:rFonts w:asciiTheme="majorBidi" w:hAnsiTheme="majorBidi" w:cs="Angsana New"/>
                <w:szCs w:val="22"/>
                <w:lang w:bidi="th-TH"/>
              </w:rPr>
              <w:t>(53,928)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EEF68E8" w14:textId="77777777" w:rsidR="005E1736" w:rsidRPr="006A172C" w:rsidRDefault="005E1736" w:rsidP="005E1736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987376" w14:textId="155EEAF0" w:rsidR="005E1736" w:rsidRPr="00094692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</w:rPr>
            </w:pPr>
            <w:r w:rsidRPr="00DB72E7">
              <w:rPr>
                <w:rFonts w:asciiTheme="majorBidi" w:hAnsiTheme="majorBidi" w:cstheme="majorBidi"/>
                <w:szCs w:val="22"/>
              </w:rPr>
              <w:t>(</w:t>
            </w:r>
            <w:r w:rsidRPr="00D149E7">
              <w:rPr>
                <w:rFonts w:asciiTheme="majorBidi" w:hAnsiTheme="majorBidi" w:cstheme="majorBidi"/>
                <w:szCs w:val="22"/>
                <w:lang w:val="en-US"/>
              </w:rPr>
              <w:t>150</w:t>
            </w:r>
            <w:r w:rsidRPr="00DB72E7">
              <w:rPr>
                <w:rFonts w:asciiTheme="majorBidi" w:hAnsiTheme="majorBidi" w:cstheme="majorBidi"/>
                <w:szCs w:val="22"/>
              </w:rPr>
              <w:t>,</w:t>
            </w:r>
            <w:r w:rsidRPr="00D149E7">
              <w:rPr>
                <w:rFonts w:asciiTheme="majorBidi" w:hAnsiTheme="majorBidi" w:cstheme="majorBidi"/>
                <w:szCs w:val="22"/>
                <w:lang w:val="en-US"/>
              </w:rPr>
              <w:t>638</w:t>
            </w:r>
            <w:r w:rsidRPr="00DB72E7"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5E1736" w:rsidRPr="00BB350B" w14:paraId="32B99185" w14:textId="77777777" w:rsidTr="005E1736">
        <w:trPr>
          <w:cantSplit/>
        </w:trPr>
        <w:tc>
          <w:tcPr>
            <w:tcW w:w="741" w:type="pct"/>
            <w:shd w:val="clear" w:color="auto" w:fill="auto"/>
            <w:vAlign w:val="center"/>
          </w:tcPr>
          <w:p w14:paraId="12F83EC2" w14:textId="77777777" w:rsidR="005E1736" w:rsidRPr="00645107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645107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กำไรสุทธิจากการดำเนินงาน</w:t>
            </w:r>
          </w:p>
        </w:tc>
        <w:tc>
          <w:tcPr>
            <w:tcW w:w="291" w:type="pct"/>
            <w:shd w:val="clear" w:color="auto" w:fill="auto"/>
            <w:vAlign w:val="bottom"/>
          </w:tcPr>
          <w:p w14:paraId="588C41C3" w14:textId="77777777" w:rsidR="005E1736" w:rsidRPr="006A172C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7C3B2E7" w14:textId="77777777" w:rsidR="005E1736" w:rsidRPr="006A172C" w:rsidRDefault="005E1736" w:rsidP="005E1736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49B31252" w14:textId="77777777" w:rsidR="005E1736" w:rsidRPr="006A172C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75D2BBC9" w14:textId="77777777" w:rsidR="005E1736" w:rsidRPr="006A172C" w:rsidRDefault="005E1736" w:rsidP="005E1736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307B12B8" w14:textId="77777777" w:rsidR="005E1736" w:rsidRPr="006A172C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7C89EAB1" w14:textId="77777777" w:rsidR="005E1736" w:rsidRPr="006A172C" w:rsidRDefault="005E1736" w:rsidP="005E1736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1FD7DF0" w14:textId="77777777" w:rsidR="005E1736" w:rsidRPr="006A172C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04D540ED" w14:textId="77777777" w:rsidR="005E1736" w:rsidRPr="006A172C" w:rsidRDefault="005E1736" w:rsidP="005E1736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4286452" w14:textId="77777777" w:rsidR="005E1736" w:rsidRPr="006A172C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1C9D5550" w14:textId="77777777" w:rsidR="005E1736" w:rsidRPr="006A172C" w:rsidRDefault="005E1736" w:rsidP="005E1736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ADEA864" w14:textId="77777777" w:rsidR="005E1736" w:rsidRPr="006A172C" w:rsidRDefault="005E1736" w:rsidP="005E1736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2AEEE55D" w14:textId="77777777" w:rsidR="005E1736" w:rsidRPr="006A172C" w:rsidRDefault="005E1736" w:rsidP="005E1736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29E1DCE1" w14:textId="77777777" w:rsidR="005E1736" w:rsidRPr="006A172C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8E37123" w14:textId="77777777" w:rsidR="005E1736" w:rsidRPr="006A172C" w:rsidRDefault="005E1736" w:rsidP="005E1736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28783DE8" w14:textId="77777777" w:rsidR="005E1736" w:rsidRPr="006A172C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27EBC03B" w14:textId="77777777" w:rsidR="005E1736" w:rsidRPr="006A172C" w:rsidRDefault="005E1736" w:rsidP="005E1736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1A3A4DD6" w14:textId="77777777" w:rsidR="005E1736" w:rsidRPr="006A172C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49C8B946" w14:textId="77777777" w:rsidR="005E1736" w:rsidRPr="006A172C" w:rsidRDefault="005E1736" w:rsidP="005E1736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3478848D" w14:textId="77777777" w:rsidR="005E1736" w:rsidRPr="006A172C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0E81F210" w14:textId="77777777" w:rsidR="005E1736" w:rsidRPr="006A172C" w:rsidRDefault="005E1736" w:rsidP="005E1736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300550" w14:textId="7BC49006" w:rsidR="005E1736" w:rsidRPr="006A172C" w:rsidRDefault="005E1736" w:rsidP="005E1736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CC4679">
              <w:rPr>
                <w:rFonts w:asciiTheme="majorBidi" w:hAnsiTheme="majorBidi" w:cs="Angsana New"/>
                <w:b/>
                <w:bCs/>
                <w:szCs w:val="22"/>
                <w:cs/>
                <w:lang w:val="en-US" w:bidi="th-TH"/>
              </w:rPr>
              <w:t>790</w:t>
            </w:r>
            <w:r w:rsidRPr="00CC4679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CC4679">
              <w:rPr>
                <w:rFonts w:asciiTheme="majorBidi" w:hAnsiTheme="majorBidi" w:cs="Angsana New"/>
                <w:b/>
                <w:bCs/>
                <w:szCs w:val="22"/>
                <w:cs/>
                <w:lang w:val="en-US" w:bidi="th-TH"/>
              </w:rPr>
              <w:t>998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F489C11" w14:textId="77777777" w:rsidR="005E1736" w:rsidRPr="006A172C" w:rsidRDefault="005E1736" w:rsidP="005E1736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0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97EF05" w14:textId="7FE34C73" w:rsidR="005E1736" w:rsidRPr="006A172C" w:rsidRDefault="005E1736" w:rsidP="005E1736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750</w:t>
            </w:r>
            <w:r w:rsidRPr="00DB72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592</w:t>
            </w:r>
          </w:p>
        </w:tc>
      </w:tr>
      <w:tr w:rsidR="005E1736" w:rsidRPr="00BB350B" w14:paraId="082876DD" w14:textId="77777777" w:rsidTr="005E1736">
        <w:trPr>
          <w:cantSplit/>
        </w:trPr>
        <w:tc>
          <w:tcPr>
            <w:tcW w:w="1411" w:type="pct"/>
            <w:gridSpan w:val="4"/>
            <w:shd w:val="clear" w:color="auto" w:fill="auto"/>
          </w:tcPr>
          <w:p w14:paraId="14107B27" w14:textId="1F350058" w:rsidR="005E1736" w:rsidRPr="006A172C" w:rsidRDefault="00A339E0" w:rsidP="005E173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กำไร</w:t>
            </w:r>
            <w:r w:rsidR="005E1736" w:rsidRPr="006A172C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575146DB" w14:textId="77777777" w:rsidR="005E1736" w:rsidRPr="006A172C" w:rsidRDefault="005E1736" w:rsidP="005E1736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64182888" w14:textId="77777777" w:rsidR="005E1736" w:rsidRPr="006A172C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0DD7D59B" w14:textId="77777777" w:rsidR="005E1736" w:rsidRPr="006A172C" w:rsidRDefault="005E1736" w:rsidP="005E1736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2C2A59E0" w14:textId="77777777" w:rsidR="005E1736" w:rsidRPr="006A172C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6FC6B38C" w14:textId="77777777" w:rsidR="005E1736" w:rsidRPr="006A172C" w:rsidRDefault="005E1736" w:rsidP="005E1736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4E30582" w14:textId="77777777" w:rsidR="005E1736" w:rsidRPr="006A172C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4572B9D" w14:textId="77777777" w:rsidR="005E1736" w:rsidRPr="006A172C" w:rsidRDefault="005E1736" w:rsidP="005E1736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F30E248" w14:textId="77777777" w:rsidR="005E1736" w:rsidRPr="006A172C" w:rsidRDefault="005E1736" w:rsidP="005E1736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31659922" w14:textId="77777777" w:rsidR="005E1736" w:rsidRPr="006A172C" w:rsidRDefault="005E1736" w:rsidP="005E1736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21B070F0" w14:textId="77777777" w:rsidR="005E1736" w:rsidRPr="006A172C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8E97AE3" w14:textId="77777777" w:rsidR="005E1736" w:rsidRPr="006A172C" w:rsidRDefault="005E1736" w:rsidP="005E1736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001C05D3" w14:textId="77777777" w:rsidR="005E1736" w:rsidRPr="006A172C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4E181B56" w14:textId="77777777" w:rsidR="005E1736" w:rsidRPr="006A172C" w:rsidRDefault="005E1736" w:rsidP="005E1736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0DDD881D" w14:textId="77777777" w:rsidR="005E1736" w:rsidRPr="006A172C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6BB888C" w14:textId="77777777" w:rsidR="005E1736" w:rsidRPr="006A172C" w:rsidRDefault="005E1736" w:rsidP="005E1736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63720553" w14:textId="77777777" w:rsidR="005E1736" w:rsidRPr="006A172C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28433046" w14:textId="77777777" w:rsidR="005E1736" w:rsidRPr="006A172C" w:rsidRDefault="005E1736" w:rsidP="005E1736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9FAF38" w14:textId="58F6E556" w:rsidR="005E1736" w:rsidRPr="006A172C" w:rsidRDefault="005E1736" w:rsidP="0004305B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CC4679">
              <w:rPr>
                <w:rFonts w:asciiTheme="majorBidi" w:hAnsiTheme="majorBidi" w:cs="Angsana New"/>
                <w:szCs w:val="22"/>
                <w:cs/>
                <w:lang w:bidi="th-TH"/>
              </w:rPr>
              <w:t>(13</w:t>
            </w:r>
            <w:r w:rsidRPr="00CC4679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04305B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101</w:t>
            </w:r>
            <w:r w:rsidRPr="00CC4679">
              <w:rPr>
                <w:rFonts w:asciiTheme="majorBidi" w:hAnsiTheme="majorBidi" w:cs="Angsana New"/>
                <w:szCs w:val="22"/>
                <w:cs/>
                <w:lang w:bidi="th-TH"/>
              </w:rPr>
              <w:t>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D11BD40" w14:textId="77777777" w:rsidR="005E1736" w:rsidRPr="006A172C" w:rsidRDefault="005E1736" w:rsidP="005E1736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62C25" w14:textId="2E281D02" w:rsidR="005E1736" w:rsidRPr="006A172C" w:rsidRDefault="005E1736" w:rsidP="0004305B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DB72E7">
              <w:rPr>
                <w:rFonts w:asciiTheme="majorBidi" w:hAnsiTheme="majorBidi" w:cstheme="majorBidi"/>
                <w:szCs w:val="22"/>
              </w:rPr>
              <w:t>(</w:t>
            </w: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886</w:t>
            </w:r>
            <w:r w:rsidRPr="00DB72E7"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5E1736" w:rsidRPr="00BB350B" w14:paraId="7881E675" w14:textId="77777777" w:rsidTr="005E1736">
        <w:trPr>
          <w:cantSplit/>
        </w:trPr>
        <w:tc>
          <w:tcPr>
            <w:tcW w:w="741" w:type="pct"/>
            <w:shd w:val="clear" w:color="auto" w:fill="auto"/>
          </w:tcPr>
          <w:p w14:paraId="1364B396" w14:textId="77777777" w:rsidR="005E1736" w:rsidRPr="00645107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645107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กำไรสุทธิส่วนที่เป็นของบริษัท</w:t>
            </w:r>
          </w:p>
        </w:tc>
        <w:tc>
          <w:tcPr>
            <w:tcW w:w="291" w:type="pct"/>
            <w:shd w:val="clear" w:color="auto" w:fill="auto"/>
            <w:vAlign w:val="bottom"/>
          </w:tcPr>
          <w:p w14:paraId="194A36EB" w14:textId="77777777" w:rsidR="005E1736" w:rsidRPr="006A172C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4F299C67" w14:textId="77777777" w:rsidR="005E1736" w:rsidRPr="006A172C" w:rsidRDefault="005E1736" w:rsidP="005E1736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0A61FCC1" w14:textId="77777777" w:rsidR="005E1736" w:rsidRPr="006A172C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6C2A29B7" w14:textId="77777777" w:rsidR="005E1736" w:rsidRPr="006A172C" w:rsidRDefault="005E1736" w:rsidP="005E1736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288F34C3" w14:textId="77777777" w:rsidR="005E1736" w:rsidRPr="006A172C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8E7EA3E" w14:textId="77777777" w:rsidR="005E1736" w:rsidRPr="006A172C" w:rsidRDefault="005E1736" w:rsidP="005E1736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412185B" w14:textId="77777777" w:rsidR="005E1736" w:rsidRPr="006A172C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153D07A5" w14:textId="77777777" w:rsidR="005E1736" w:rsidRPr="006A172C" w:rsidRDefault="005E1736" w:rsidP="005E1736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15AFB56" w14:textId="77777777" w:rsidR="005E1736" w:rsidRPr="006A172C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A690D7F" w14:textId="77777777" w:rsidR="005E1736" w:rsidRPr="006A172C" w:rsidRDefault="005E1736" w:rsidP="005E1736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2B37B99F" w14:textId="77777777" w:rsidR="005E1736" w:rsidRPr="006A172C" w:rsidRDefault="005E1736" w:rsidP="005E1736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13D8E59A" w14:textId="77777777" w:rsidR="005E1736" w:rsidRPr="006A172C" w:rsidRDefault="005E1736" w:rsidP="005E1736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02ECFA73" w14:textId="77777777" w:rsidR="005E1736" w:rsidRPr="006A172C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850B56A" w14:textId="77777777" w:rsidR="005E1736" w:rsidRPr="006A172C" w:rsidRDefault="005E1736" w:rsidP="005E1736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2B4C80B9" w14:textId="77777777" w:rsidR="005E1736" w:rsidRPr="006A172C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30F30230" w14:textId="77777777" w:rsidR="005E1736" w:rsidRPr="006A172C" w:rsidRDefault="005E1736" w:rsidP="005E1736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75A7C220" w14:textId="77777777" w:rsidR="005E1736" w:rsidRPr="006A172C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3FCF4BE6" w14:textId="77777777" w:rsidR="005E1736" w:rsidRPr="006A172C" w:rsidRDefault="005E1736" w:rsidP="005E1736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0E9F7D37" w14:textId="77777777" w:rsidR="005E1736" w:rsidRPr="006A172C" w:rsidRDefault="005E1736" w:rsidP="005E173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17936579" w14:textId="77777777" w:rsidR="005E1736" w:rsidRPr="006A172C" w:rsidRDefault="005E1736" w:rsidP="005E1736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A8992B" w14:textId="785B28C3" w:rsidR="005E1736" w:rsidRPr="006A172C" w:rsidRDefault="005E1736" w:rsidP="005E1736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C4679">
              <w:rPr>
                <w:rFonts w:asciiTheme="majorBidi" w:hAnsiTheme="majorBidi" w:cstheme="majorBidi"/>
                <w:b/>
                <w:bCs/>
                <w:szCs w:val="22"/>
              </w:rPr>
              <w:t>777,897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B08C1AA" w14:textId="77777777" w:rsidR="005E1736" w:rsidRPr="006A172C" w:rsidRDefault="005E1736" w:rsidP="005E1736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FA75B1" w14:textId="61ABA555" w:rsidR="005E1736" w:rsidRPr="006A172C" w:rsidRDefault="005E1736" w:rsidP="005E1736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749</w:t>
            </w:r>
            <w:r w:rsidRPr="00DB72E7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70</w:t>
            </w:r>
            <w:r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</w:t>
            </w:r>
          </w:p>
        </w:tc>
      </w:tr>
    </w:tbl>
    <w:p w14:paraId="1AF2F63C" w14:textId="77777777" w:rsidR="00A1588D" w:rsidRDefault="00A1588D" w:rsidP="00B659E9">
      <w:pPr>
        <w:ind w:right="-45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75DD1A0F" w14:textId="77777777" w:rsidR="00A1588D" w:rsidRDefault="00A1588D" w:rsidP="00B659E9">
      <w:pPr>
        <w:ind w:right="-45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3E52850" w14:textId="34A5A4B3" w:rsidR="00AB52E7" w:rsidRPr="00C335C4" w:rsidRDefault="00B659E9" w:rsidP="00EC786C">
      <w:pPr>
        <w:ind w:right="-45"/>
        <w:contextualSpacing/>
        <w:jc w:val="thaiDistribute"/>
        <w:rPr>
          <w:sz w:val="2"/>
          <w:szCs w:val="2"/>
          <w:lang w:val="en-US"/>
        </w:rPr>
        <w:sectPr w:rsidR="00AB52E7" w:rsidRPr="00C335C4" w:rsidSect="00AB52E7">
          <w:footerReference w:type="default" r:id="rId21"/>
          <w:pgSz w:w="16834" w:h="11909" w:orient="landscape" w:code="9"/>
          <w:pgMar w:top="692" w:right="692" w:bottom="1151" w:left="1151" w:header="720" w:footer="720" w:gutter="0"/>
          <w:cols w:space="737"/>
          <w:docGrid w:linePitch="360"/>
        </w:sectPr>
      </w:pPr>
      <w:r w:rsidRPr="00F065D7">
        <w:rPr>
          <w:sz w:val="2"/>
          <w:szCs w:val="2"/>
        </w:rPr>
        <w:t xml:space="preserve"> </w:t>
      </w:r>
    </w:p>
    <w:p w14:paraId="75357D6A" w14:textId="77777777" w:rsidR="00B15F5C" w:rsidRPr="00F065D7" w:rsidRDefault="00B15F5C" w:rsidP="00B15F5C">
      <w:pPr>
        <w:ind w:left="540" w:right="447"/>
        <w:jc w:val="thaiDistribute"/>
        <w:rPr>
          <w:b/>
          <w:bCs/>
          <w:i/>
          <w:iCs/>
          <w:sz w:val="30"/>
          <w:szCs w:val="30"/>
          <w:lang w:val="en-US"/>
        </w:rPr>
      </w:pPr>
      <w:r w:rsidRPr="00F065D7">
        <w:rPr>
          <w:b/>
          <w:bCs/>
          <w:i/>
          <w:iCs/>
          <w:sz w:val="30"/>
          <w:szCs w:val="30"/>
          <w:cs/>
        </w:rPr>
        <w:lastRenderedPageBreak/>
        <w:t>การจำแนกรายได้</w:t>
      </w:r>
    </w:p>
    <w:p w14:paraId="2019530E" w14:textId="77777777" w:rsidR="00B15F5C" w:rsidRPr="001B4F1D" w:rsidRDefault="00B15F5C" w:rsidP="00B15F5C">
      <w:pPr>
        <w:pStyle w:val="NoSpacing"/>
        <w:rPr>
          <w:b/>
          <w:bCs/>
          <w:i/>
          <w:iCs/>
          <w:sz w:val="30"/>
          <w:szCs w:val="30"/>
          <w:lang w:val="en-US"/>
        </w:rPr>
      </w:pPr>
    </w:p>
    <w:p w14:paraId="06940A32" w14:textId="77777777" w:rsidR="00B15F5C" w:rsidRPr="001B4F1D" w:rsidRDefault="00B15F5C" w:rsidP="00B15F5C">
      <w:pPr>
        <w:tabs>
          <w:tab w:val="left" w:pos="540"/>
        </w:tabs>
        <w:spacing w:line="240" w:lineRule="auto"/>
        <w:ind w:left="539" w:right="-45"/>
        <w:jc w:val="thaiDistribute"/>
        <w:rPr>
          <w:sz w:val="30"/>
          <w:szCs w:val="30"/>
        </w:rPr>
      </w:pPr>
      <w:r w:rsidRPr="001B4F1D">
        <w:rPr>
          <w:rFonts w:asciiTheme="majorBidi" w:hAnsiTheme="majorBidi" w:cstheme="majorBidi" w:hint="cs"/>
          <w:sz w:val="30"/>
          <w:szCs w:val="30"/>
          <w:cs/>
        </w:rPr>
        <w:t>การดำเนินงานและ</w:t>
      </w:r>
      <w:r w:rsidRPr="001B4F1D">
        <w:rPr>
          <w:rFonts w:asciiTheme="majorBidi" w:hAnsiTheme="majorBidi" w:cstheme="majorBidi"/>
          <w:sz w:val="30"/>
          <w:szCs w:val="30"/>
          <w:cs/>
        </w:rPr>
        <w:t>ร</w:t>
      </w:r>
      <w:r w:rsidRPr="001B4F1D">
        <w:rPr>
          <w:sz w:val="30"/>
          <w:szCs w:val="30"/>
          <w:cs/>
        </w:rPr>
        <w:t>ายได้หลักของกลุ่มบริษัท</w:t>
      </w:r>
      <w:r w:rsidRPr="001B4F1D">
        <w:rPr>
          <w:rFonts w:hint="cs"/>
          <w:sz w:val="30"/>
          <w:szCs w:val="30"/>
          <w:cs/>
        </w:rPr>
        <w:t>และ</w:t>
      </w:r>
      <w:r w:rsidRPr="001B4F1D">
        <w:rPr>
          <w:sz w:val="30"/>
          <w:szCs w:val="30"/>
          <w:cs/>
        </w:rPr>
        <w:t>บริษัทได้มาจากสัญญาที่ทำกับลูกค้า</w:t>
      </w:r>
    </w:p>
    <w:p w14:paraId="7857C5ED" w14:textId="77777777" w:rsidR="00B15F5C" w:rsidRPr="008E037B" w:rsidRDefault="00B15F5C" w:rsidP="00B15F5C">
      <w:pPr>
        <w:tabs>
          <w:tab w:val="left" w:pos="540"/>
        </w:tabs>
        <w:spacing w:line="240" w:lineRule="auto"/>
        <w:ind w:right="-45"/>
        <w:jc w:val="thaiDistribute"/>
        <w:rPr>
          <w:sz w:val="30"/>
          <w:szCs w:val="30"/>
        </w:rPr>
      </w:pPr>
    </w:p>
    <w:p w14:paraId="5A5103EA" w14:textId="77777777" w:rsidR="00B15F5C" w:rsidRDefault="00B15F5C" w:rsidP="00B15F5C">
      <w:pPr>
        <w:ind w:left="540" w:right="18"/>
        <w:jc w:val="center"/>
        <w:rPr>
          <w:spacing w:val="8"/>
          <w:sz w:val="30"/>
          <w:szCs w:val="30"/>
          <w:lang w:val="en-US"/>
        </w:rPr>
      </w:pPr>
      <w:r>
        <w:rPr>
          <w:rFonts w:hint="cs"/>
          <w:spacing w:val="8"/>
          <w:sz w:val="30"/>
          <w:szCs w:val="30"/>
          <w:cs/>
          <w:lang w:val="en-US"/>
        </w:rPr>
        <w:t>รายได้จากการขายจำแนกตามส่วนงานภูมิศาสตร์ในงบการเงินรวม</w:t>
      </w:r>
    </w:p>
    <w:p w14:paraId="71101AB8" w14:textId="02C4FBC3" w:rsidR="00B15F5C" w:rsidRPr="00061F79" w:rsidRDefault="00B15F5C" w:rsidP="00B15F5C">
      <w:pPr>
        <w:tabs>
          <w:tab w:val="left" w:pos="540"/>
        </w:tabs>
        <w:spacing w:line="240" w:lineRule="auto"/>
        <w:ind w:left="539" w:right="-45"/>
        <w:jc w:val="center"/>
        <w:rPr>
          <w:spacing w:val="8"/>
          <w:sz w:val="30"/>
          <w:szCs w:val="30"/>
          <w:cs/>
          <w:lang w:val="en-US"/>
        </w:rPr>
      </w:pPr>
      <w:r>
        <w:rPr>
          <w:rFonts w:hint="cs"/>
          <w:noProof/>
          <w:spacing w:val="8"/>
          <w:sz w:val="30"/>
          <w:szCs w:val="30"/>
          <w:lang w:val="en-US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1FB2D28" wp14:editId="6C0016B2">
                <wp:simplePos x="0" y="0"/>
                <wp:positionH relativeFrom="column">
                  <wp:posOffset>4927919</wp:posOffset>
                </wp:positionH>
                <wp:positionV relativeFrom="paragraph">
                  <wp:posOffset>255941</wp:posOffset>
                </wp:positionV>
                <wp:extent cx="834927" cy="373989"/>
                <wp:effectExtent l="0" t="0" r="0" b="0"/>
                <wp:wrapNone/>
                <wp:docPr id="143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4927" cy="37398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645C040" w14:textId="545EA89E" w:rsidR="003A3532" w:rsidRPr="007E43D2" w:rsidRDefault="003A3532" w:rsidP="00B15F5C">
                            <w:pPr>
                              <w:spacing w:after="120"/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  <w:lang w:val="en-US"/>
                              </w:rPr>
                            </w:pP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>หน่วย</w:t>
                            </w:r>
                            <w:r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 xml:space="preserve">: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  <w:lang w:val="en-US"/>
                              </w:rPr>
                              <w:t>พันบาท</w:t>
                            </w:r>
                          </w:p>
                        </w:txbxContent>
                      </wps:txbx>
                      <wps:bodyPr wrap="none" lIns="54610" tIns="54610" rIns="54610" bIns="5461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FB2D28" id="TextBox 1" o:spid="_x0000_s1068" type="#_x0000_t202" style="position:absolute;left:0;text-align:left;margin-left:388.05pt;margin-top:20.15pt;width:65.75pt;height:29.45pt;z-index:25172480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" filled="f" stroked="f">
                <v:textbox inset="4.3pt,4.3pt,4.3pt,4.3pt">
                  <w:txbxContent>
                    <w:p w14:paraId="2645C040" w14:textId="545EA89E" w:rsidR="003A3532" w:rsidRPr="007E43D2" w:rsidRDefault="003A3532" w:rsidP="00B15F5C">
                      <w:pPr>
                        <w:spacing w:after="120"/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  <w:lang w:val="en-US"/>
                        </w:rPr>
                      </w:pP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>หน่วย</w:t>
                      </w:r>
                      <w:r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 xml:space="preserve">: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  <w:lang w:val="en-US"/>
                        </w:rPr>
                        <w:t>พันบาท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cs"/>
          <w:spacing w:val="8"/>
          <w:sz w:val="30"/>
          <w:szCs w:val="30"/>
          <w:cs/>
          <w:lang w:val="en-US"/>
        </w:rPr>
        <w:t xml:space="preserve">สำหรับงวดสามเดือนสิ้นสุดวันที่ </w:t>
      </w:r>
      <w:r w:rsidR="001C612D" w:rsidRPr="00061F79">
        <w:rPr>
          <w:rFonts w:asciiTheme="majorBidi" w:hAnsiTheme="majorBidi" w:cstheme="majorBidi"/>
          <w:spacing w:val="8"/>
          <w:sz w:val="30"/>
          <w:szCs w:val="30"/>
          <w:lang w:val="en-US"/>
        </w:rPr>
        <w:t>31</w:t>
      </w:r>
      <w:r w:rsidR="001C612D">
        <w:rPr>
          <w:rFonts w:hint="cs"/>
          <w:spacing w:val="8"/>
          <w:sz w:val="30"/>
          <w:szCs w:val="30"/>
          <w:cs/>
          <w:lang w:val="en-US"/>
        </w:rPr>
        <w:t xml:space="preserve"> มีนาคม</w:t>
      </w:r>
    </w:p>
    <w:p w14:paraId="11DE0892" w14:textId="5972E63E" w:rsidR="00B15F5C" w:rsidRPr="00F6464C" w:rsidRDefault="00032C38" w:rsidP="00C23BBC">
      <w:pPr>
        <w:pStyle w:val="ListParagraph"/>
        <w:tabs>
          <w:tab w:val="left" w:pos="9090"/>
        </w:tabs>
        <w:ind w:left="540" w:right="65"/>
        <w:rPr>
          <w:szCs w:val="22"/>
          <w:lang w:val="en-US"/>
        </w:rPr>
      </w:pPr>
      <w:r w:rsidRPr="003761CF">
        <w:rPr>
          <w:noProof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7F3A204" wp14:editId="1CB16430">
                <wp:simplePos x="0" y="0"/>
                <wp:positionH relativeFrom="column">
                  <wp:posOffset>2317750</wp:posOffset>
                </wp:positionH>
                <wp:positionV relativeFrom="paragraph">
                  <wp:posOffset>2777490</wp:posOffset>
                </wp:positionV>
                <wp:extent cx="206734" cy="343574"/>
                <wp:effectExtent l="0" t="0" r="22225" b="18415"/>
                <wp:wrapNone/>
                <wp:docPr id="149" name="Freeform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6734" cy="34357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BFB955" id="Freeform 357" o:spid="_x0000_s1026" style="position:absolute;margin-left:182.5pt;margin-top:218.7pt;width:16.3pt;height:27.0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="00B15F5C">
        <w:rPr>
          <w:rFonts w:asciiTheme="majorBidi" w:hAnsiTheme="majorBidi" w:cstheme="majorBidi"/>
          <w:noProof/>
          <w:lang w:val="en-US"/>
        </w:rPr>
        <mc:AlternateContent>
          <mc:Choice Requires="wpg">
            <w:drawing>
              <wp:anchor distT="0" distB="0" distL="114300" distR="114300" simplePos="0" relativeHeight="251728896" behindDoc="0" locked="0" layoutInCell="1" allowOverlap="1" wp14:anchorId="5A738939" wp14:editId="19CE5C26">
                <wp:simplePos x="0" y="0"/>
                <wp:positionH relativeFrom="column">
                  <wp:posOffset>4452840</wp:posOffset>
                </wp:positionH>
                <wp:positionV relativeFrom="paragraph">
                  <wp:posOffset>806450</wp:posOffset>
                </wp:positionV>
                <wp:extent cx="1280160" cy="914400"/>
                <wp:effectExtent l="0" t="0" r="15240" b="19050"/>
                <wp:wrapNone/>
                <wp:docPr id="97" name="Group 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107" name="Text Box 107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CED2506" w14:textId="62913F60" w:rsidR="003A3532" w:rsidRPr="001518AE" w:rsidRDefault="003A3532" w:rsidP="00B15F5C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061F79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Text Box 108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0B245DA" w14:textId="24D3309A" w:rsidR="003A3532" w:rsidRPr="007E43D2" w:rsidRDefault="003A3532" w:rsidP="00B15F5C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0A6B8D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6,545,367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Text Box 109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22E7A8A" w14:textId="2381D31D" w:rsidR="003A3532" w:rsidRPr="00061F79" w:rsidRDefault="003A3532" w:rsidP="00B15F5C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061F79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Text Box 110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C1FB867" w14:textId="77777777" w:rsidR="003A3532" w:rsidRPr="005C4C7D" w:rsidRDefault="003A3532" w:rsidP="00B15F5C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" name="Text Box 125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7F23112" w14:textId="77777777" w:rsidR="003A3532" w:rsidRPr="005C4C7D" w:rsidRDefault="003A3532" w:rsidP="00B15F5C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" name="Text Box 131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5BCF4D4" w14:textId="77777777" w:rsidR="003A3532" w:rsidRPr="007E43D2" w:rsidRDefault="003A3532" w:rsidP="009353FF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7,472,319</w:t>
                              </w:r>
                            </w:p>
                            <w:p w14:paraId="41513783" w14:textId="6BC6D3EC" w:rsidR="003A3532" w:rsidRPr="00FA531A" w:rsidRDefault="003A3532" w:rsidP="00B15F5C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A738939" id="Group 97" o:spid="_x0000_s1069" style="position:absolute;left:0;text-align:left;margin-left:350.6pt;margin-top:63.5pt;width:100.8pt;height:1in;z-index:251728896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">
                <v:shape id="Text Box 107" o:spid="_x0000_s1070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" fillcolor="white [3201]" strokeweight=".5pt">
                  <v:textbox>
                    <w:txbxContent>
                      <w:p w14:paraId="5CED2506" w14:textId="62913F60" w:rsidR="003A3532" w:rsidRPr="001518AE" w:rsidRDefault="003A3532" w:rsidP="00B15F5C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061F79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6</w:t>
                        </w:r>
                      </w:p>
                    </w:txbxContent>
                  </v:textbox>
                </v:shape>
                <v:shape id="Text Box 108" o:spid="_x0000_s1071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" fillcolor="white [3201]" strokeweight=".5pt">
                  <v:textbox>
                    <w:txbxContent>
                      <w:p w14:paraId="10B245DA" w14:textId="24D3309A" w:rsidR="003A3532" w:rsidRPr="007E43D2" w:rsidRDefault="003A3532" w:rsidP="00B15F5C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0A6B8D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6,545,367</w:t>
                        </w:r>
                      </w:p>
                    </w:txbxContent>
                  </v:textbox>
                </v:shape>
                <v:shape id="Text Box 109" o:spid="_x0000_s1072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" fillcolor="white [3201]" strokeweight=".5pt">
                  <v:textbox>
                    <w:txbxContent>
                      <w:p w14:paraId="222E7A8A" w14:textId="2381D31D" w:rsidR="003A3532" w:rsidRPr="00061F79" w:rsidRDefault="003A3532" w:rsidP="00B15F5C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061F79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shape>
                <v:shape id="Text Box 110" o:spid="_x0000_s1073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" fillcolor="#00338d" strokeweight=".5pt">
                  <v:textbox>
                    <w:txbxContent>
                      <w:p w14:paraId="6C1FB867" w14:textId="77777777" w:rsidR="003A3532" w:rsidRPr="005C4C7D" w:rsidRDefault="003A3532" w:rsidP="00B15F5C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125" o:spid="_x0000_s1074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" fillcolor="#00338d" strokeweight=".5pt">
                  <v:textbox>
                    <w:txbxContent>
                      <w:p w14:paraId="17F23112" w14:textId="77777777" w:rsidR="003A3532" w:rsidRPr="005C4C7D" w:rsidRDefault="003A3532" w:rsidP="00B15F5C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131" o:spid="_x0000_s1075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" fillcolor="white [3201]" strokeweight=".5pt">
                  <v:textbox>
                    <w:txbxContent>
                      <w:p w14:paraId="45BCF4D4" w14:textId="77777777" w:rsidR="003A3532" w:rsidRPr="007E43D2" w:rsidRDefault="003A3532" w:rsidP="009353FF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7,472,319</w:t>
                        </w:r>
                      </w:p>
                      <w:p w14:paraId="41513783" w14:textId="6BC6D3EC" w:rsidR="003A3532" w:rsidRPr="00FA531A" w:rsidRDefault="003A3532" w:rsidP="00B15F5C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B15F5C">
        <w:rPr>
          <w:rFonts w:hint="cs"/>
          <w:noProof/>
          <w:lang w:val="en-US"/>
        </w:rPr>
        <w:drawing>
          <wp:inline distT="0" distB="0" distL="0" distR="0" wp14:anchorId="03C103AC" wp14:editId="1E8CFECA">
            <wp:extent cx="5698490" cy="3589020"/>
            <wp:effectExtent l="57150" t="0" r="54610" b="106680"/>
            <wp:docPr id="159" name="Chart 15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14:paraId="0DFB891B" w14:textId="77777777" w:rsidR="00B15F5C" w:rsidRDefault="00B15F5C" w:rsidP="00B15F5C">
      <w:pPr>
        <w:pStyle w:val="ListParagraph"/>
        <w:ind w:left="540" w:right="65"/>
        <w:rPr>
          <w:szCs w:val="22"/>
          <w:lang w:val="en-AU"/>
        </w:rPr>
      </w:pPr>
      <w:r>
        <w:rPr>
          <w:noProof/>
          <w:szCs w:val="22"/>
          <w:lang w:val="en-US"/>
        </w:rPr>
        <mc:AlternateContent>
          <mc:Choice Requires="wpg">
            <w:drawing>
              <wp:anchor distT="0" distB="0" distL="114300" distR="114300" simplePos="0" relativeHeight="251737088" behindDoc="0" locked="0" layoutInCell="1" allowOverlap="1" wp14:anchorId="5AB09863" wp14:editId="43D2E974">
                <wp:simplePos x="0" y="0"/>
                <wp:positionH relativeFrom="column">
                  <wp:posOffset>237490</wp:posOffset>
                </wp:positionH>
                <wp:positionV relativeFrom="paragraph">
                  <wp:posOffset>30480</wp:posOffset>
                </wp:positionV>
                <wp:extent cx="5488305" cy="1698625"/>
                <wp:effectExtent l="0" t="0" r="0" b="0"/>
                <wp:wrapNone/>
                <wp:docPr id="296" name="Group 2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88305" cy="1698625"/>
                          <a:chOff x="-352458" y="-352"/>
                          <a:chExt cx="5489446" cy="1700405"/>
                        </a:xfrm>
                      </wpg:grpSpPr>
                      <wps:wsp>
                        <wps:cNvPr id="297" name="TextBox 7"/>
                        <wps:cNvSpPr txBox="1"/>
                        <wps:spPr>
                          <a:xfrm>
                            <a:off x="1971633" y="734043"/>
                            <a:ext cx="601587" cy="32600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3CB6A5D" w14:textId="77777777" w:rsidR="003A3532" w:rsidRPr="005A17B1" w:rsidRDefault="003A3532" w:rsidP="00B15F5C">
                              <w:pPr>
                                <w:spacing w:after="120"/>
                                <w:jc w:val="center"/>
                                <w:rPr>
                                  <w:rFonts w:ascii="Angsana New" w:hAnsi="Angsana New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  <w:lang w:val="en-US"/>
                                </w:rPr>
                              </w:pPr>
                              <w:r w:rsidRPr="005A17B1">
                                <w:rPr>
                                  <w:rFonts w:ascii="Angsana New" w:hAnsi="Angsana New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  <w:lang w:val="en-US"/>
                                </w:rPr>
                                <w:t>ไทย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298" name="TextBox 7"/>
                        <wps:cNvSpPr txBox="1"/>
                        <wps:spPr>
                          <a:xfrm>
                            <a:off x="1897006" y="1374298"/>
                            <a:ext cx="705971" cy="3257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DBC6075" w14:textId="77777777" w:rsidR="003A3532" w:rsidRPr="005A17B1" w:rsidRDefault="003A3532" w:rsidP="00B15F5C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5A17B1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ต่างประเทศ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299" name="TextBox 6"/>
                        <wps:cNvSpPr txBox="1"/>
                        <wps:spPr>
                          <a:xfrm>
                            <a:off x="-352458" y="0"/>
                            <a:ext cx="2092555" cy="3708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ECD26D9" w14:textId="0176B2E7" w:rsidR="003A3532" w:rsidRPr="000826A4" w:rsidRDefault="003A3532" w:rsidP="00B15F5C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F24D29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2566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300" name="TextBox 6"/>
                        <wps:cNvSpPr txBox="1"/>
                        <wps:spPr>
                          <a:xfrm>
                            <a:off x="3044010" y="-352"/>
                            <a:ext cx="2092978" cy="37119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F580B1A" w14:textId="15F9CE5C" w:rsidR="003A3532" w:rsidRPr="000826A4" w:rsidRDefault="003A3532" w:rsidP="00B15F5C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0826A4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5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AB09863" id="Group 296" o:spid="_x0000_s1076" style="position:absolute;left:0;text-align:left;margin-left:18.7pt;margin-top:2.4pt;width:432.15pt;height:133.75pt;z-index:251737088;mso-width-relative:margin;mso-height-relative:margin" coordorigin="-3524,-3" coordsize="54894,17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">
                <v:shape id="TextBox 7" o:spid="_x0000_s1077" type="#_x0000_t202" style="position:absolute;left:19716;top:7340;width:6016;height:3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" filled="f" stroked="f">
                  <v:textbox inset="4.3pt,4.3pt,4.3pt,4.3pt">
                    <w:txbxContent>
                      <w:p w14:paraId="63CB6A5D" w14:textId="77777777" w:rsidR="003A3532" w:rsidRPr="005A17B1" w:rsidRDefault="003A3532" w:rsidP="00B15F5C">
                        <w:pPr>
                          <w:spacing w:after="120"/>
                          <w:jc w:val="center"/>
                          <w:rPr>
                            <w:rFonts w:ascii="Angsana New" w:hAnsi="Angsana New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  <w:lang w:val="en-US"/>
                          </w:rPr>
                        </w:pPr>
                        <w:r w:rsidRPr="005A17B1">
                          <w:rPr>
                            <w:rFonts w:ascii="Angsana New" w:hAnsi="Angsana New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  <w:lang w:val="en-US"/>
                          </w:rPr>
                          <w:t>ไทย</w:t>
                        </w:r>
                      </w:p>
                    </w:txbxContent>
                  </v:textbox>
                </v:shape>
                <v:shape id="TextBox 7" o:spid="_x0000_s1078" type="#_x0000_t202" style="position:absolute;left:18970;top:13742;width:7059;height:32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" filled="f" stroked="f">
                  <v:textbox inset="4.3pt,4.3pt,4.3pt,4.3pt">
                    <w:txbxContent>
                      <w:p w14:paraId="0DBC6075" w14:textId="77777777" w:rsidR="003A3532" w:rsidRPr="005A17B1" w:rsidRDefault="003A3532" w:rsidP="00B15F5C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5A17B1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ต่างประเทศ</w:t>
                        </w:r>
                      </w:p>
                    </w:txbxContent>
                  </v:textbox>
                </v:shape>
                <v:shape id="TextBox 6" o:spid="_x0000_s1079" type="#_x0000_t202" style="position:absolute;left:-3524;width:20924;height:37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" filled="f" stroked="f">
                  <v:textbox inset="4.3pt,4.3pt,4.3pt,4.3pt">
                    <w:txbxContent>
                      <w:p w14:paraId="0ECD26D9" w14:textId="0176B2E7" w:rsidR="003A3532" w:rsidRPr="000826A4" w:rsidRDefault="003A3532" w:rsidP="00B15F5C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F24D29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2566</w:t>
                        </w:r>
                      </w:p>
                    </w:txbxContent>
                  </v:textbox>
                </v:shape>
                <v:shape id="TextBox 6" o:spid="_x0000_s1080" type="#_x0000_t202" style="position:absolute;left:30440;top:-3;width:20929;height:3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" filled="f" stroked="f">
                  <v:textbox inset="4.3pt,4.3pt,4.3pt,4.3pt">
                    <w:txbxContent>
                      <w:p w14:paraId="6F580B1A" w14:textId="15F9CE5C" w:rsidR="003A3532" w:rsidRPr="000826A4" w:rsidRDefault="003A3532" w:rsidP="00B15F5C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0826A4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cs"/>
          <w:noProof/>
          <w:lang w:val="en-US"/>
        </w:rPr>
        <w:drawing>
          <wp:anchor distT="0" distB="0" distL="114300" distR="114300" simplePos="0" relativeHeight="251738112" behindDoc="1" locked="0" layoutInCell="1" allowOverlap="1" wp14:anchorId="0D52D8AB" wp14:editId="68B71C3F">
            <wp:simplePos x="0" y="0"/>
            <wp:positionH relativeFrom="column">
              <wp:posOffset>3530900</wp:posOffset>
            </wp:positionH>
            <wp:positionV relativeFrom="paragraph">
              <wp:posOffset>270510</wp:posOffset>
            </wp:positionV>
            <wp:extent cx="2286000" cy="2286000"/>
            <wp:effectExtent l="57150" t="0" r="57150" b="114300"/>
            <wp:wrapNone/>
            <wp:docPr id="161" name="Chart 16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anchor>
        </w:drawing>
      </w:r>
    </w:p>
    <w:p w14:paraId="05C78FE7" w14:textId="77777777" w:rsidR="00B15F5C" w:rsidRPr="00FC6A4D" w:rsidRDefault="00B15F5C" w:rsidP="00B15F5C">
      <w:pPr>
        <w:pStyle w:val="ListParagraph"/>
        <w:ind w:left="540" w:right="65"/>
        <w:rPr>
          <w:szCs w:val="22"/>
          <w:cs/>
          <w:lang w:val="en-AU"/>
        </w:rPr>
      </w:pPr>
      <w:r>
        <w:rPr>
          <w:rFonts w:hint="cs"/>
          <w:noProof/>
          <w:lang w:val="en-US"/>
        </w:rPr>
        <mc:AlternateContent>
          <mc:Choice Requires="wpg">
            <w:drawing>
              <wp:anchor distT="0" distB="0" distL="114300" distR="114300" simplePos="0" relativeHeight="251725824" behindDoc="0" locked="0" layoutInCell="1" allowOverlap="1" wp14:anchorId="6DBD9715" wp14:editId="1D59F1FF">
                <wp:simplePos x="0" y="0"/>
                <wp:positionH relativeFrom="column">
                  <wp:posOffset>2166347</wp:posOffset>
                </wp:positionH>
                <wp:positionV relativeFrom="paragraph">
                  <wp:posOffset>644123</wp:posOffset>
                </wp:positionV>
                <wp:extent cx="1621155" cy="677545"/>
                <wp:effectExtent l="0" t="0" r="17145" b="27305"/>
                <wp:wrapNone/>
                <wp:docPr id="150" name="Group 1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21155" cy="677545"/>
                          <a:chOff x="-272382" y="-76200"/>
                          <a:chExt cx="1457281" cy="679433"/>
                        </a:xfrm>
                      </wpg:grpSpPr>
                      <wpg:grpSp>
                        <wpg:cNvPr id="151" name="Group 151"/>
                        <wpg:cNvGrpSpPr/>
                        <wpg:grpSpPr>
                          <a:xfrm>
                            <a:off x="-272382" y="-76200"/>
                            <a:ext cx="1457281" cy="67"/>
                            <a:chOff x="-272382" y="-76200"/>
                            <a:chExt cx="1457281" cy="67"/>
                          </a:xfrm>
                        </wpg:grpSpPr>
                        <wps:wsp>
                          <wps:cNvPr id="152" name="Straight Connector 19"/>
                          <wps:cNvCnPr>
                            <a:cxnSpLocks/>
                          </wps:cNvCnPr>
                          <wps:spPr>
                            <a:xfrm>
                              <a:off x="708857" y="-76133"/>
                              <a:ext cx="476042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3" name="Straight Connector 19"/>
                          <wps:cNvCnPr>
                            <a:cxnSpLocks/>
                          </wps:cNvCnPr>
                          <wps:spPr>
                            <a:xfrm>
                              <a:off x="-272382" y="-76200"/>
                              <a:ext cx="51386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54" name="Group 154"/>
                        <wpg:cNvGrpSpPr/>
                        <wpg:grpSpPr>
                          <a:xfrm>
                            <a:off x="-173402" y="598981"/>
                            <a:ext cx="1273035" cy="4252"/>
                            <a:chOff x="-173402" y="-251809"/>
                            <a:chExt cx="1273035" cy="4252"/>
                          </a:xfrm>
                        </wpg:grpSpPr>
                        <wps:wsp>
                          <wps:cNvPr id="155" name="Straight Connector 19"/>
                          <wps:cNvCnPr>
                            <a:cxnSpLocks/>
                          </wps:cNvCnPr>
                          <wps:spPr>
                            <a:xfrm>
                              <a:off x="823575" y="-251809"/>
                              <a:ext cx="276058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6" name="Straight Connector 19"/>
                          <wps:cNvCnPr>
                            <a:cxnSpLocks/>
                          </wps:cNvCnPr>
                          <wps:spPr>
                            <a:xfrm>
                              <a:off x="-173402" y="-247557"/>
                              <a:ext cx="205677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1F4EC2F" id="Group 150" o:spid="_x0000_s1026" style="position:absolute;margin-left:170.6pt;margin-top:50.7pt;width:127.65pt;height:53.35pt;z-index:251725824;mso-width-relative:margin;mso-height-relative:margin" coordorigin="-2723,-762" coordsize="14572,67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">
                <v:group id="Group 151" o:spid="_x0000_s1027" style="position:absolute;left:-2723;top:-762;width:14571;height:1" coordorigin="-2723,-762" coordsize="1457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xDa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ycxvJ4JF8j5EwAA//8DAFBLAQItABQABgAIAAAAIQDb4fbL7gAAAIUBAAATAAAAAAAAAAAAAAAA&#10;AAAAAABbQ29udGVudF9UeXBlc10ueG1sUEsBAi0AFAAGAAgAAAAhAFr0LFu/AAAAFQEAAAsAAAAA&#10;AAAAAAAAAAAAHwEAAF9yZWxzLy5yZWxzUEsBAi0AFAAGAAgAAAAhADc7ENrBAAAA3AAAAA8AAAAA&#10;AAAAAAAAAAAABwIAAGRycy9kb3ducmV2LnhtbFBLBQYAAAAAAwADALcAAAD1AgAAAAA=&#10;">
                  <v:line id="Straight Connector 19" o:spid="_x0000_s1028" style="position:absolute;visibility:visible;mso-wrap-style:square" from="7088,-761" to="11848,-7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" strokecolor="black [3213]">
                    <o:lock v:ext="edit" shapetype="f"/>
                  </v:line>
                  <v:line id="Straight Connector 19" o:spid="_x0000_s1029" style="position:absolute;visibility:visible;mso-wrap-style:square" from="-2723,-762" to="2414,-7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" strokecolor="black [3213]">
                    <o:lock v:ext="edit" shapetype="f"/>
                  </v:line>
                </v:group>
                <v:group id="Group 154" o:spid="_x0000_s1030" style="position:absolute;left:-1734;top:5989;width:12730;height:43" coordorigin="-1734,-2518" coordsize="12730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">
                  <v:line id="Straight Connector 19" o:spid="_x0000_s1031" style="position:absolute;visibility:visible;mso-wrap-style:square" from="8235,-2518" to="10996,-25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" strokecolor="black [3213]">
                    <o:lock v:ext="edit" shapetype="f"/>
                  </v:line>
                  <v:line id="Straight Connector 19" o:spid="_x0000_s1032" style="position:absolute;visibility:visible;mso-wrap-style:square" from="-1734,-2475" to="322,-24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" strokecolor="black [3213]">
                    <o:lock v:ext="edit" shapetype="f"/>
                  </v:line>
                </v:group>
              </v:group>
            </w:pict>
          </mc:Fallback>
        </mc:AlternateContent>
      </w:r>
      <w:r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1EA596BC" wp14:editId="203C9A2B">
                <wp:simplePos x="0" y="0"/>
                <wp:positionH relativeFrom="column">
                  <wp:posOffset>3134995</wp:posOffset>
                </wp:positionH>
                <wp:positionV relativeFrom="paragraph">
                  <wp:posOffset>1184910</wp:posOffset>
                </wp:positionV>
                <wp:extent cx="214630" cy="203835"/>
                <wp:effectExtent l="0" t="0" r="0" b="5715"/>
                <wp:wrapNone/>
                <wp:docPr id="158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14630" cy="203835"/>
                        </a:xfrm>
                        <a:custGeom>
                          <a:avLst/>
                          <a:gdLst>
                            <a:gd name="T0" fmla="*/ 492 w 546"/>
                            <a:gd name="T1" fmla="*/ 160 h 580"/>
                            <a:gd name="T2" fmla="*/ 518 w 546"/>
                            <a:gd name="T3" fmla="*/ 132 h 580"/>
                            <a:gd name="T4" fmla="*/ 404 w 546"/>
                            <a:gd name="T5" fmla="*/ 38 h 580"/>
                            <a:gd name="T6" fmla="*/ 386 w 546"/>
                            <a:gd name="T7" fmla="*/ 84 h 580"/>
                            <a:gd name="T8" fmla="*/ 348 w 546"/>
                            <a:gd name="T9" fmla="*/ 70 h 580"/>
                            <a:gd name="T10" fmla="*/ 312 w 546"/>
                            <a:gd name="T11" fmla="*/ 18 h 580"/>
                            <a:gd name="T12" fmla="*/ 240 w 546"/>
                            <a:gd name="T13" fmla="*/ 4 h 580"/>
                            <a:gd name="T14" fmla="*/ 144 w 546"/>
                            <a:gd name="T15" fmla="*/ 52 h 580"/>
                            <a:gd name="T16" fmla="*/ 124 w 546"/>
                            <a:gd name="T17" fmla="*/ 72 h 580"/>
                            <a:gd name="T18" fmla="*/ 176 w 546"/>
                            <a:gd name="T19" fmla="*/ 48 h 580"/>
                            <a:gd name="T20" fmla="*/ 186 w 546"/>
                            <a:gd name="T21" fmla="*/ 48 h 580"/>
                            <a:gd name="T22" fmla="*/ 172 w 546"/>
                            <a:gd name="T23" fmla="*/ 86 h 580"/>
                            <a:gd name="T24" fmla="*/ 192 w 546"/>
                            <a:gd name="T25" fmla="*/ 110 h 580"/>
                            <a:gd name="T26" fmla="*/ 220 w 546"/>
                            <a:gd name="T27" fmla="*/ 132 h 580"/>
                            <a:gd name="T28" fmla="*/ 236 w 546"/>
                            <a:gd name="T29" fmla="*/ 108 h 580"/>
                            <a:gd name="T30" fmla="*/ 258 w 546"/>
                            <a:gd name="T31" fmla="*/ 80 h 580"/>
                            <a:gd name="T32" fmla="*/ 298 w 546"/>
                            <a:gd name="T33" fmla="*/ 92 h 580"/>
                            <a:gd name="T34" fmla="*/ 312 w 546"/>
                            <a:gd name="T35" fmla="*/ 122 h 580"/>
                            <a:gd name="T36" fmla="*/ 322 w 546"/>
                            <a:gd name="T37" fmla="*/ 142 h 580"/>
                            <a:gd name="T38" fmla="*/ 334 w 546"/>
                            <a:gd name="T39" fmla="*/ 158 h 580"/>
                            <a:gd name="T40" fmla="*/ 284 w 546"/>
                            <a:gd name="T41" fmla="*/ 138 h 580"/>
                            <a:gd name="T42" fmla="*/ 286 w 546"/>
                            <a:gd name="T43" fmla="*/ 150 h 580"/>
                            <a:gd name="T44" fmla="*/ 290 w 546"/>
                            <a:gd name="T45" fmla="*/ 164 h 580"/>
                            <a:gd name="T46" fmla="*/ 250 w 546"/>
                            <a:gd name="T47" fmla="*/ 188 h 580"/>
                            <a:gd name="T48" fmla="*/ 218 w 546"/>
                            <a:gd name="T49" fmla="*/ 230 h 580"/>
                            <a:gd name="T50" fmla="*/ 200 w 546"/>
                            <a:gd name="T51" fmla="*/ 254 h 580"/>
                            <a:gd name="T52" fmla="*/ 152 w 546"/>
                            <a:gd name="T53" fmla="*/ 252 h 580"/>
                            <a:gd name="T54" fmla="*/ 144 w 546"/>
                            <a:gd name="T55" fmla="*/ 304 h 580"/>
                            <a:gd name="T56" fmla="*/ 178 w 546"/>
                            <a:gd name="T57" fmla="*/ 292 h 580"/>
                            <a:gd name="T58" fmla="*/ 198 w 546"/>
                            <a:gd name="T59" fmla="*/ 338 h 580"/>
                            <a:gd name="T60" fmla="*/ 196 w 546"/>
                            <a:gd name="T61" fmla="*/ 348 h 580"/>
                            <a:gd name="T62" fmla="*/ 156 w 546"/>
                            <a:gd name="T63" fmla="*/ 320 h 580"/>
                            <a:gd name="T64" fmla="*/ 104 w 546"/>
                            <a:gd name="T65" fmla="*/ 288 h 580"/>
                            <a:gd name="T66" fmla="*/ 64 w 546"/>
                            <a:gd name="T67" fmla="*/ 240 h 580"/>
                            <a:gd name="T68" fmla="*/ 58 w 546"/>
                            <a:gd name="T69" fmla="*/ 170 h 580"/>
                            <a:gd name="T70" fmla="*/ 32 w 546"/>
                            <a:gd name="T71" fmla="*/ 158 h 580"/>
                            <a:gd name="T72" fmla="*/ 4 w 546"/>
                            <a:gd name="T73" fmla="*/ 342 h 580"/>
                            <a:gd name="T74" fmla="*/ 140 w 546"/>
                            <a:gd name="T75" fmla="*/ 538 h 580"/>
                            <a:gd name="T76" fmla="*/ 240 w 546"/>
                            <a:gd name="T77" fmla="*/ 514 h 580"/>
                            <a:gd name="T78" fmla="*/ 194 w 546"/>
                            <a:gd name="T79" fmla="*/ 436 h 580"/>
                            <a:gd name="T80" fmla="*/ 206 w 546"/>
                            <a:gd name="T81" fmla="*/ 382 h 580"/>
                            <a:gd name="T82" fmla="*/ 250 w 546"/>
                            <a:gd name="T83" fmla="*/ 362 h 580"/>
                            <a:gd name="T84" fmla="*/ 328 w 546"/>
                            <a:gd name="T85" fmla="*/ 394 h 580"/>
                            <a:gd name="T86" fmla="*/ 342 w 546"/>
                            <a:gd name="T87" fmla="*/ 416 h 580"/>
                            <a:gd name="T88" fmla="*/ 394 w 546"/>
                            <a:gd name="T89" fmla="*/ 442 h 580"/>
                            <a:gd name="T90" fmla="*/ 354 w 546"/>
                            <a:gd name="T91" fmla="*/ 502 h 580"/>
                            <a:gd name="T92" fmla="*/ 306 w 546"/>
                            <a:gd name="T93" fmla="*/ 540 h 580"/>
                            <a:gd name="T94" fmla="*/ 266 w 546"/>
                            <a:gd name="T95" fmla="*/ 568 h 580"/>
                            <a:gd name="T96" fmla="*/ 430 w 546"/>
                            <a:gd name="T97" fmla="*/ 544 h 580"/>
                            <a:gd name="T98" fmla="*/ 546 w 546"/>
                            <a:gd name="T99" fmla="*/ 370 h 580"/>
                            <a:gd name="T100" fmla="*/ 528 w 546"/>
                            <a:gd name="T101" fmla="*/ 324 h 580"/>
                            <a:gd name="T102" fmla="*/ 486 w 546"/>
                            <a:gd name="T103" fmla="*/ 330 h 580"/>
                            <a:gd name="T104" fmla="*/ 476 w 546"/>
                            <a:gd name="T105" fmla="*/ 234 h 580"/>
                            <a:gd name="T106" fmla="*/ 486 w 546"/>
                            <a:gd name="T107" fmla="*/ 182 h 580"/>
                            <a:gd name="T108" fmla="*/ 310 w 546"/>
                            <a:gd name="T109" fmla="*/ 158 h 580"/>
                            <a:gd name="T110" fmla="*/ 424 w 546"/>
                            <a:gd name="T111" fmla="*/ 66 h 580"/>
                            <a:gd name="T112" fmla="*/ 420 w 546"/>
                            <a:gd name="T113" fmla="*/ 58 h 5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546" h="580">
                              <a:moveTo>
                                <a:pt x="486" y="182"/>
                              </a:moveTo>
                              <a:lnTo>
                                <a:pt x="486" y="182"/>
                              </a:lnTo>
                              <a:lnTo>
                                <a:pt x="484" y="178"/>
                              </a:lnTo>
                              <a:lnTo>
                                <a:pt x="482" y="172"/>
                              </a:lnTo>
                              <a:lnTo>
                                <a:pt x="484" y="160"/>
                              </a:lnTo>
                              <a:lnTo>
                                <a:pt x="484" y="160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92" y="160"/>
                              </a:lnTo>
                              <a:lnTo>
                                <a:pt x="500" y="162"/>
                              </a:lnTo>
                              <a:lnTo>
                                <a:pt x="504" y="160"/>
                              </a:lnTo>
                              <a:lnTo>
                                <a:pt x="506" y="160"/>
                              </a:lnTo>
                              <a:lnTo>
                                <a:pt x="506" y="160"/>
                              </a:lnTo>
                              <a:lnTo>
                                <a:pt x="504" y="154"/>
                              </a:lnTo>
                              <a:lnTo>
                                <a:pt x="500" y="148"/>
                              </a:lnTo>
                              <a:lnTo>
                                <a:pt x="496" y="140"/>
                              </a:lnTo>
                              <a:lnTo>
                                <a:pt x="496" y="140"/>
                              </a:lnTo>
                              <a:lnTo>
                                <a:pt x="518" y="132"/>
                              </a:lnTo>
                              <a:lnTo>
                                <a:pt x="518" y="132"/>
                              </a:lnTo>
                              <a:lnTo>
                                <a:pt x="530" y="130"/>
                              </a:lnTo>
                              <a:lnTo>
                                <a:pt x="530" y="130"/>
                              </a:lnTo>
                              <a:lnTo>
                                <a:pt x="508" y="102"/>
                              </a:lnTo>
                              <a:lnTo>
                                <a:pt x="484" y="76"/>
                              </a:lnTo>
                              <a:lnTo>
                                <a:pt x="456" y="52"/>
                              </a:lnTo>
                              <a:lnTo>
                                <a:pt x="424" y="34"/>
                              </a:lnTo>
                              <a:lnTo>
                                <a:pt x="424" y="34"/>
                              </a:lnTo>
                              <a:lnTo>
                                <a:pt x="418" y="36"/>
                              </a:lnTo>
                              <a:lnTo>
                                <a:pt x="418" y="36"/>
                              </a:lnTo>
                              <a:lnTo>
                                <a:pt x="404" y="38"/>
                              </a:lnTo>
                              <a:lnTo>
                                <a:pt x="404" y="38"/>
                              </a:lnTo>
                              <a:lnTo>
                                <a:pt x="402" y="42"/>
                              </a:lnTo>
                              <a:lnTo>
                                <a:pt x="398" y="44"/>
                              </a:lnTo>
                              <a:lnTo>
                                <a:pt x="394" y="46"/>
                              </a:lnTo>
                              <a:lnTo>
                                <a:pt x="394" y="46"/>
                              </a:lnTo>
                              <a:lnTo>
                                <a:pt x="384" y="48"/>
                              </a:lnTo>
                              <a:lnTo>
                                <a:pt x="382" y="50"/>
                              </a:lnTo>
                              <a:lnTo>
                                <a:pt x="382" y="58"/>
                              </a:lnTo>
                              <a:lnTo>
                                <a:pt x="382" y="68"/>
                              </a:lnTo>
                              <a:lnTo>
                                <a:pt x="386" y="84"/>
                              </a:lnTo>
                              <a:lnTo>
                                <a:pt x="380" y="86"/>
                              </a:lnTo>
                              <a:lnTo>
                                <a:pt x="380" y="86"/>
                              </a:lnTo>
                              <a:lnTo>
                                <a:pt x="370" y="74"/>
                              </a:lnTo>
                              <a:lnTo>
                                <a:pt x="370" y="74"/>
                              </a:lnTo>
                              <a:lnTo>
                                <a:pt x="368" y="72"/>
                              </a:lnTo>
                              <a:lnTo>
                                <a:pt x="366" y="70"/>
                              </a:lnTo>
                              <a:lnTo>
                                <a:pt x="360" y="72"/>
                              </a:lnTo>
                              <a:lnTo>
                                <a:pt x="354" y="72"/>
                              </a:lnTo>
                              <a:lnTo>
                                <a:pt x="348" y="70"/>
                              </a:lnTo>
                              <a:lnTo>
                                <a:pt x="348" y="70"/>
                              </a:lnTo>
                              <a:lnTo>
                                <a:pt x="332" y="56"/>
                              </a:lnTo>
                              <a:lnTo>
                                <a:pt x="322" y="46"/>
                              </a:lnTo>
                              <a:lnTo>
                                <a:pt x="322" y="46"/>
                              </a:lnTo>
                              <a:lnTo>
                                <a:pt x="324" y="42"/>
                              </a:lnTo>
                              <a:lnTo>
                                <a:pt x="326" y="34"/>
                              </a:lnTo>
                              <a:lnTo>
                                <a:pt x="326" y="34"/>
                              </a:lnTo>
                              <a:lnTo>
                                <a:pt x="324" y="30"/>
                              </a:lnTo>
                              <a:lnTo>
                                <a:pt x="320" y="24"/>
                              </a:lnTo>
                              <a:lnTo>
                                <a:pt x="312" y="18"/>
                              </a:lnTo>
                              <a:lnTo>
                                <a:pt x="312" y="18"/>
                              </a:lnTo>
                              <a:lnTo>
                                <a:pt x="312" y="14"/>
                              </a:lnTo>
                              <a:lnTo>
                                <a:pt x="308" y="10"/>
                              </a:lnTo>
                              <a:lnTo>
                                <a:pt x="296" y="6"/>
                              </a:lnTo>
                              <a:lnTo>
                                <a:pt x="286" y="2"/>
                              </a:lnTo>
                              <a:lnTo>
                                <a:pt x="280" y="2"/>
                              </a:lnTo>
                              <a:lnTo>
                                <a:pt x="280" y="2"/>
                              </a:lnTo>
                              <a:lnTo>
                                <a:pt x="284" y="0"/>
                              </a:lnTo>
                              <a:lnTo>
                                <a:pt x="284" y="0"/>
                              </a:lnTo>
                              <a:lnTo>
                                <a:pt x="262" y="2"/>
                              </a:lnTo>
                              <a:lnTo>
                                <a:pt x="240" y="4"/>
                              </a:lnTo>
                              <a:lnTo>
                                <a:pt x="220" y="8"/>
                              </a:lnTo>
                              <a:lnTo>
                                <a:pt x="198" y="14"/>
                              </a:lnTo>
                              <a:lnTo>
                                <a:pt x="180" y="22"/>
                              </a:lnTo>
                              <a:lnTo>
                                <a:pt x="160" y="30"/>
                              </a:lnTo>
                              <a:lnTo>
                                <a:pt x="142" y="40"/>
                              </a:lnTo>
                              <a:lnTo>
                                <a:pt x="124" y="52"/>
                              </a:lnTo>
                              <a:lnTo>
                                <a:pt x="124" y="52"/>
                              </a:lnTo>
                              <a:lnTo>
                                <a:pt x="140" y="50"/>
                              </a:lnTo>
                              <a:lnTo>
                                <a:pt x="144" y="52"/>
                              </a:lnTo>
                              <a:lnTo>
                                <a:pt x="144" y="52"/>
                              </a:lnTo>
                              <a:lnTo>
                                <a:pt x="142" y="54"/>
                              </a:lnTo>
                              <a:lnTo>
                                <a:pt x="142" y="54"/>
                              </a:lnTo>
                              <a:lnTo>
                                <a:pt x="124" y="64"/>
                              </a:lnTo>
                              <a:lnTo>
                                <a:pt x="110" y="68"/>
                              </a:lnTo>
                              <a:lnTo>
                                <a:pt x="110" y="68"/>
                              </a:lnTo>
                              <a:lnTo>
                                <a:pt x="106" y="70"/>
                              </a:lnTo>
                              <a:lnTo>
                                <a:pt x="108" y="72"/>
                              </a:lnTo>
                              <a:lnTo>
                                <a:pt x="118" y="74"/>
                              </a:lnTo>
                              <a:lnTo>
                                <a:pt x="118" y="74"/>
                              </a:lnTo>
                              <a:lnTo>
                                <a:pt x="124" y="72"/>
                              </a:lnTo>
                              <a:lnTo>
                                <a:pt x="136" y="68"/>
                              </a:lnTo>
                              <a:lnTo>
                                <a:pt x="148" y="64"/>
                              </a:lnTo>
                              <a:lnTo>
                                <a:pt x="158" y="62"/>
                              </a:lnTo>
                              <a:lnTo>
                                <a:pt x="158" y="62"/>
                              </a:lnTo>
                              <a:lnTo>
                                <a:pt x="168" y="62"/>
                              </a:lnTo>
                              <a:lnTo>
                                <a:pt x="172" y="60"/>
                              </a:lnTo>
                              <a:lnTo>
                                <a:pt x="176" y="56"/>
                              </a:lnTo>
                              <a:lnTo>
                                <a:pt x="178" y="54"/>
                              </a:lnTo>
                              <a:lnTo>
                                <a:pt x="178" y="54"/>
                              </a:lnTo>
                              <a:lnTo>
                                <a:pt x="176" y="48"/>
                              </a:lnTo>
                              <a:lnTo>
                                <a:pt x="174" y="46"/>
                              </a:lnTo>
                              <a:lnTo>
                                <a:pt x="174" y="46"/>
                              </a:lnTo>
                              <a:lnTo>
                                <a:pt x="182" y="40"/>
                              </a:lnTo>
                              <a:lnTo>
                                <a:pt x="190" y="36"/>
                              </a:lnTo>
                              <a:lnTo>
                                <a:pt x="192" y="34"/>
                              </a:lnTo>
                              <a:lnTo>
                                <a:pt x="192" y="34"/>
                              </a:lnTo>
                              <a:lnTo>
                                <a:pt x="192" y="36"/>
                              </a:lnTo>
                              <a:lnTo>
                                <a:pt x="188" y="40"/>
                              </a:lnTo>
                              <a:lnTo>
                                <a:pt x="186" y="46"/>
                              </a:lnTo>
                              <a:lnTo>
                                <a:pt x="186" y="48"/>
                              </a:lnTo>
                              <a:lnTo>
                                <a:pt x="188" y="52"/>
                              </a:lnTo>
                              <a:lnTo>
                                <a:pt x="188" y="52"/>
                              </a:lnTo>
                              <a:lnTo>
                                <a:pt x="196" y="60"/>
                              </a:lnTo>
                              <a:lnTo>
                                <a:pt x="202" y="64"/>
                              </a:lnTo>
                              <a:lnTo>
                                <a:pt x="202" y="66"/>
                              </a:lnTo>
                              <a:lnTo>
                                <a:pt x="204" y="68"/>
                              </a:lnTo>
                              <a:lnTo>
                                <a:pt x="198" y="72"/>
                              </a:lnTo>
                              <a:lnTo>
                                <a:pt x="198" y="72"/>
                              </a:lnTo>
                              <a:lnTo>
                                <a:pt x="186" y="76"/>
                              </a:lnTo>
                              <a:lnTo>
                                <a:pt x="172" y="86"/>
                              </a:lnTo>
                              <a:lnTo>
                                <a:pt x="164" y="94"/>
                              </a:lnTo>
                              <a:lnTo>
                                <a:pt x="162" y="98"/>
                              </a:lnTo>
                              <a:lnTo>
                                <a:pt x="164" y="100"/>
                              </a:lnTo>
                              <a:lnTo>
                                <a:pt x="164" y="100"/>
                              </a:lnTo>
                              <a:lnTo>
                                <a:pt x="172" y="108"/>
                              </a:lnTo>
                              <a:lnTo>
                                <a:pt x="172" y="108"/>
                              </a:lnTo>
                              <a:lnTo>
                                <a:pt x="180" y="108"/>
                              </a:lnTo>
                              <a:lnTo>
                                <a:pt x="186" y="108"/>
                              </a:lnTo>
                              <a:lnTo>
                                <a:pt x="192" y="110"/>
                              </a:lnTo>
                              <a:lnTo>
                                <a:pt x="192" y="110"/>
                              </a:lnTo>
                              <a:lnTo>
                                <a:pt x="200" y="114"/>
                              </a:lnTo>
                              <a:lnTo>
                                <a:pt x="206" y="116"/>
                              </a:lnTo>
                              <a:lnTo>
                                <a:pt x="206" y="116"/>
                              </a:lnTo>
                              <a:lnTo>
                                <a:pt x="204" y="118"/>
                              </a:lnTo>
                              <a:lnTo>
                                <a:pt x="204" y="122"/>
                              </a:lnTo>
                              <a:lnTo>
                                <a:pt x="206" y="126"/>
                              </a:lnTo>
                              <a:lnTo>
                                <a:pt x="212" y="132"/>
                              </a:lnTo>
                              <a:lnTo>
                                <a:pt x="212" y="132"/>
                              </a:lnTo>
                              <a:lnTo>
                                <a:pt x="216" y="132"/>
                              </a:lnTo>
                              <a:lnTo>
                                <a:pt x="220" y="132"/>
                              </a:lnTo>
                              <a:lnTo>
                                <a:pt x="226" y="128"/>
                              </a:lnTo>
                              <a:lnTo>
                                <a:pt x="228" y="124"/>
                              </a:lnTo>
                              <a:lnTo>
                                <a:pt x="228" y="120"/>
                              </a:lnTo>
                              <a:lnTo>
                                <a:pt x="228" y="120"/>
                              </a:lnTo>
                              <a:lnTo>
                                <a:pt x="226" y="118"/>
                              </a:lnTo>
                              <a:lnTo>
                                <a:pt x="228" y="116"/>
                              </a:lnTo>
                              <a:lnTo>
                                <a:pt x="230" y="114"/>
                              </a:lnTo>
                              <a:lnTo>
                                <a:pt x="234" y="112"/>
                              </a:lnTo>
                              <a:lnTo>
                                <a:pt x="236" y="110"/>
                              </a:lnTo>
                              <a:lnTo>
                                <a:pt x="236" y="108"/>
                              </a:lnTo>
                              <a:lnTo>
                                <a:pt x="236" y="108"/>
                              </a:lnTo>
                              <a:lnTo>
                                <a:pt x="232" y="96"/>
                              </a:lnTo>
                              <a:lnTo>
                                <a:pt x="230" y="92"/>
                              </a:lnTo>
                              <a:lnTo>
                                <a:pt x="236" y="76"/>
                              </a:lnTo>
                              <a:lnTo>
                                <a:pt x="236" y="76"/>
                              </a:lnTo>
                              <a:lnTo>
                                <a:pt x="242" y="74"/>
                              </a:lnTo>
                              <a:lnTo>
                                <a:pt x="248" y="74"/>
                              </a:lnTo>
                              <a:lnTo>
                                <a:pt x="254" y="76"/>
                              </a:lnTo>
                              <a:lnTo>
                                <a:pt x="254" y="76"/>
                              </a:lnTo>
                              <a:lnTo>
                                <a:pt x="258" y="80"/>
                              </a:lnTo>
                              <a:lnTo>
                                <a:pt x="260" y="86"/>
                              </a:lnTo>
                              <a:lnTo>
                                <a:pt x="264" y="90"/>
                              </a:lnTo>
                              <a:lnTo>
                                <a:pt x="268" y="94"/>
                              </a:lnTo>
                              <a:lnTo>
                                <a:pt x="268" y="94"/>
                              </a:lnTo>
                              <a:lnTo>
                                <a:pt x="276" y="94"/>
                              </a:lnTo>
                              <a:lnTo>
                                <a:pt x="280" y="92"/>
                              </a:lnTo>
                              <a:lnTo>
                                <a:pt x="284" y="88"/>
                              </a:lnTo>
                              <a:lnTo>
                                <a:pt x="284" y="88"/>
                              </a:lnTo>
                              <a:lnTo>
                                <a:pt x="292" y="90"/>
                              </a:lnTo>
                              <a:lnTo>
                                <a:pt x="298" y="92"/>
                              </a:lnTo>
                              <a:lnTo>
                                <a:pt x="300" y="94"/>
                              </a:lnTo>
                              <a:lnTo>
                                <a:pt x="300" y="98"/>
                              </a:lnTo>
                              <a:lnTo>
                                <a:pt x="300" y="98"/>
                              </a:lnTo>
                              <a:lnTo>
                                <a:pt x="304" y="108"/>
                              </a:lnTo>
                              <a:lnTo>
                                <a:pt x="306" y="112"/>
                              </a:lnTo>
                              <a:lnTo>
                                <a:pt x="310" y="114"/>
                              </a:lnTo>
                              <a:lnTo>
                                <a:pt x="310" y="114"/>
                              </a:lnTo>
                              <a:lnTo>
                                <a:pt x="314" y="116"/>
                              </a:lnTo>
                              <a:lnTo>
                                <a:pt x="314" y="120"/>
                              </a:lnTo>
                              <a:lnTo>
                                <a:pt x="312" y="122"/>
                              </a:lnTo>
                              <a:lnTo>
                                <a:pt x="312" y="122"/>
                              </a:lnTo>
                              <a:lnTo>
                                <a:pt x="314" y="120"/>
                              </a:lnTo>
                              <a:lnTo>
                                <a:pt x="318" y="116"/>
                              </a:lnTo>
                              <a:lnTo>
                                <a:pt x="320" y="116"/>
                              </a:lnTo>
                              <a:lnTo>
                                <a:pt x="322" y="116"/>
                              </a:lnTo>
                              <a:lnTo>
                                <a:pt x="324" y="118"/>
                              </a:lnTo>
                              <a:lnTo>
                                <a:pt x="326" y="124"/>
                              </a:lnTo>
                              <a:lnTo>
                                <a:pt x="326" y="124"/>
                              </a:lnTo>
                              <a:lnTo>
                                <a:pt x="324" y="134"/>
                              </a:lnTo>
                              <a:lnTo>
                                <a:pt x="322" y="142"/>
                              </a:lnTo>
                              <a:lnTo>
                                <a:pt x="322" y="146"/>
                              </a:lnTo>
                              <a:lnTo>
                                <a:pt x="328" y="148"/>
                              </a:lnTo>
                              <a:lnTo>
                                <a:pt x="328" y="148"/>
                              </a:lnTo>
                              <a:lnTo>
                                <a:pt x="334" y="148"/>
                              </a:lnTo>
                              <a:lnTo>
                                <a:pt x="338" y="152"/>
                              </a:lnTo>
                              <a:lnTo>
                                <a:pt x="340" y="154"/>
                              </a:lnTo>
                              <a:lnTo>
                                <a:pt x="340" y="158"/>
                              </a:lnTo>
                              <a:lnTo>
                                <a:pt x="340" y="158"/>
                              </a:lnTo>
                              <a:lnTo>
                                <a:pt x="338" y="158"/>
                              </a:lnTo>
                              <a:lnTo>
                                <a:pt x="334" y="158"/>
                              </a:lnTo>
                              <a:lnTo>
                                <a:pt x="328" y="156"/>
                              </a:lnTo>
                              <a:lnTo>
                                <a:pt x="328" y="156"/>
                              </a:lnTo>
                              <a:lnTo>
                                <a:pt x="312" y="150"/>
                              </a:lnTo>
                              <a:lnTo>
                                <a:pt x="312" y="150"/>
                              </a:lnTo>
                              <a:lnTo>
                                <a:pt x="316" y="144"/>
                              </a:lnTo>
                              <a:lnTo>
                                <a:pt x="316" y="140"/>
                              </a:lnTo>
                              <a:lnTo>
                                <a:pt x="316" y="140"/>
                              </a:lnTo>
                              <a:lnTo>
                                <a:pt x="312" y="138"/>
                              </a:lnTo>
                              <a:lnTo>
                                <a:pt x="312" y="138"/>
                              </a:lnTo>
                              <a:lnTo>
                                <a:pt x="284" y="138"/>
                              </a:lnTo>
                              <a:lnTo>
                                <a:pt x="284" y="138"/>
                              </a:lnTo>
                              <a:lnTo>
                                <a:pt x="272" y="144"/>
                              </a:lnTo>
                              <a:lnTo>
                                <a:pt x="262" y="150"/>
                              </a:lnTo>
                              <a:lnTo>
                                <a:pt x="260" y="152"/>
                              </a:lnTo>
                              <a:lnTo>
                                <a:pt x="260" y="154"/>
                              </a:lnTo>
                              <a:lnTo>
                                <a:pt x="260" y="154"/>
                              </a:lnTo>
                              <a:lnTo>
                                <a:pt x="274" y="150"/>
                              </a:lnTo>
                              <a:lnTo>
                                <a:pt x="282" y="148"/>
                              </a:lnTo>
                              <a:lnTo>
                                <a:pt x="286" y="148"/>
                              </a:lnTo>
                              <a:lnTo>
                                <a:pt x="286" y="150"/>
                              </a:lnTo>
                              <a:lnTo>
                                <a:pt x="286" y="150"/>
                              </a:lnTo>
                              <a:lnTo>
                                <a:pt x="284" y="152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8" y="156"/>
                              </a:lnTo>
                              <a:lnTo>
                                <a:pt x="290" y="160"/>
                              </a:lnTo>
                              <a:lnTo>
                                <a:pt x="292" y="166"/>
                              </a:lnTo>
                              <a:lnTo>
                                <a:pt x="292" y="166"/>
                              </a:lnTo>
                              <a:lnTo>
                                <a:pt x="290" y="164"/>
                              </a:lnTo>
                              <a:lnTo>
                                <a:pt x="286" y="166"/>
                              </a:lnTo>
                              <a:lnTo>
                                <a:pt x="280" y="166"/>
                              </a:lnTo>
                              <a:lnTo>
                                <a:pt x="280" y="166"/>
                              </a:lnTo>
                              <a:lnTo>
                                <a:pt x="266" y="174"/>
                              </a:lnTo>
                              <a:lnTo>
                                <a:pt x="262" y="178"/>
                              </a:lnTo>
                              <a:lnTo>
                                <a:pt x="260" y="182"/>
                              </a:lnTo>
                              <a:lnTo>
                                <a:pt x="260" y="182"/>
                              </a:lnTo>
                              <a:lnTo>
                                <a:pt x="260" y="184"/>
                              </a:lnTo>
                              <a:lnTo>
                                <a:pt x="258" y="186"/>
                              </a:lnTo>
                              <a:lnTo>
                                <a:pt x="250" y="188"/>
                              </a:lnTo>
                              <a:lnTo>
                                <a:pt x="242" y="190"/>
                              </a:lnTo>
                              <a:lnTo>
                                <a:pt x="240" y="194"/>
                              </a:lnTo>
                              <a:lnTo>
                                <a:pt x="238" y="196"/>
                              </a:lnTo>
                              <a:lnTo>
                                <a:pt x="238" y="196"/>
                              </a:lnTo>
                              <a:lnTo>
                                <a:pt x="236" y="202"/>
                              </a:lnTo>
                              <a:lnTo>
                                <a:pt x="238" y="206"/>
                              </a:lnTo>
                              <a:lnTo>
                                <a:pt x="238" y="212"/>
                              </a:lnTo>
                              <a:lnTo>
                                <a:pt x="234" y="216"/>
                              </a:lnTo>
                              <a:lnTo>
                                <a:pt x="234" y="216"/>
                              </a:lnTo>
                              <a:lnTo>
                                <a:pt x="218" y="230"/>
                              </a:lnTo>
                              <a:lnTo>
                                <a:pt x="210" y="238"/>
                              </a:lnTo>
                              <a:lnTo>
                                <a:pt x="208" y="242"/>
                              </a:lnTo>
                              <a:lnTo>
                                <a:pt x="208" y="246"/>
                              </a:lnTo>
                              <a:lnTo>
                                <a:pt x="208" y="246"/>
                              </a:lnTo>
                              <a:lnTo>
                                <a:pt x="212" y="268"/>
                              </a:lnTo>
                              <a:lnTo>
                                <a:pt x="204" y="268"/>
                              </a:lnTo>
                              <a:lnTo>
                                <a:pt x="204" y="268"/>
                              </a:lnTo>
                              <a:lnTo>
                                <a:pt x="204" y="264"/>
                              </a:lnTo>
                              <a:lnTo>
                                <a:pt x="202" y="258"/>
                              </a:lnTo>
                              <a:lnTo>
                                <a:pt x="200" y="254"/>
                              </a:lnTo>
                              <a:lnTo>
                                <a:pt x="198" y="250"/>
                              </a:lnTo>
                              <a:lnTo>
                                <a:pt x="194" y="248"/>
                              </a:lnTo>
                              <a:lnTo>
                                <a:pt x="188" y="248"/>
                              </a:lnTo>
                              <a:lnTo>
                                <a:pt x="188" y="248"/>
                              </a:lnTo>
                              <a:lnTo>
                                <a:pt x="178" y="250"/>
                              </a:lnTo>
                              <a:lnTo>
                                <a:pt x="172" y="252"/>
                              </a:lnTo>
                              <a:lnTo>
                                <a:pt x="166" y="254"/>
                              </a:lnTo>
                              <a:lnTo>
                                <a:pt x="166" y="254"/>
                              </a:lnTo>
                              <a:lnTo>
                                <a:pt x="162" y="252"/>
                              </a:lnTo>
                              <a:lnTo>
                                <a:pt x="152" y="252"/>
                              </a:lnTo>
                              <a:lnTo>
                                <a:pt x="148" y="252"/>
                              </a:lnTo>
                              <a:lnTo>
                                <a:pt x="142" y="254"/>
                              </a:lnTo>
                              <a:lnTo>
                                <a:pt x="140" y="260"/>
                              </a:lnTo>
                              <a:lnTo>
                                <a:pt x="138" y="266"/>
                              </a:lnTo>
                              <a:lnTo>
                                <a:pt x="138" y="266"/>
                              </a:lnTo>
                              <a:lnTo>
                                <a:pt x="138" y="272"/>
                              </a:lnTo>
                              <a:lnTo>
                                <a:pt x="138" y="286"/>
                              </a:lnTo>
                              <a:lnTo>
                                <a:pt x="138" y="294"/>
                              </a:lnTo>
                              <a:lnTo>
                                <a:pt x="140" y="300"/>
                              </a:lnTo>
                              <a:lnTo>
                                <a:pt x="144" y="304"/>
                              </a:lnTo>
                              <a:lnTo>
                                <a:pt x="148" y="306"/>
                              </a:lnTo>
                              <a:lnTo>
                                <a:pt x="148" y="306"/>
                              </a:lnTo>
                              <a:lnTo>
                                <a:pt x="158" y="306"/>
                              </a:lnTo>
                              <a:lnTo>
                                <a:pt x="164" y="302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70" y="294"/>
                              </a:lnTo>
                              <a:lnTo>
                                <a:pt x="174" y="292"/>
                              </a:lnTo>
                              <a:lnTo>
                                <a:pt x="178" y="292"/>
                              </a:lnTo>
                              <a:lnTo>
                                <a:pt x="178" y="292"/>
                              </a:lnTo>
                              <a:lnTo>
                                <a:pt x="180" y="294"/>
                              </a:lnTo>
                              <a:lnTo>
                                <a:pt x="180" y="298"/>
                              </a:lnTo>
                              <a:lnTo>
                                <a:pt x="178" y="306"/>
                              </a:lnTo>
                              <a:lnTo>
                                <a:pt x="174" y="320"/>
                              </a:lnTo>
                              <a:lnTo>
                                <a:pt x="174" y="320"/>
                              </a:lnTo>
                              <a:lnTo>
                                <a:pt x="188" y="320"/>
                              </a:lnTo>
                              <a:lnTo>
                                <a:pt x="196" y="320"/>
                              </a:lnTo>
                              <a:lnTo>
                                <a:pt x="196" y="320"/>
                              </a:lnTo>
                              <a:lnTo>
                                <a:pt x="198" y="338"/>
                              </a:lnTo>
                              <a:lnTo>
                                <a:pt x="198" y="338"/>
                              </a:lnTo>
                              <a:lnTo>
                                <a:pt x="198" y="346"/>
                              </a:lnTo>
                              <a:lnTo>
                                <a:pt x="202" y="350"/>
                              </a:lnTo>
                              <a:lnTo>
                                <a:pt x="206" y="352"/>
                              </a:lnTo>
                              <a:lnTo>
                                <a:pt x="206" y="352"/>
                              </a:lnTo>
                              <a:lnTo>
                                <a:pt x="214" y="352"/>
                              </a:lnTo>
                              <a:lnTo>
                                <a:pt x="214" y="358"/>
                              </a:lnTo>
                              <a:lnTo>
                                <a:pt x="214" y="358"/>
                              </a:lnTo>
                              <a:lnTo>
                                <a:pt x="208" y="354"/>
                              </a:lnTo>
                              <a:lnTo>
                                <a:pt x="196" y="348"/>
                              </a:lnTo>
                              <a:lnTo>
                                <a:pt x="196" y="348"/>
                              </a:lnTo>
                              <a:lnTo>
                                <a:pt x="186" y="338"/>
                              </a:lnTo>
                              <a:lnTo>
                                <a:pt x="180" y="332"/>
                              </a:lnTo>
                              <a:lnTo>
                                <a:pt x="180" y="332"/>
                              </a:lnTo>
                              <a:lnTo>
                                <a:pt x="172" y="330"/>
                              </a:lnTo>
                              <a:lnTo>
                                <a:pt x="166" y="330"/>
                              </a:lnTo>
                              <a:lnTo>
                                <a:pt x="160" y="326"/>
                              </a:lnTo>
                              <a:lnTo>
                                <a:pt x="160" y="326"/>
                              </a:lnTo>
                              <a:lnTo>
                                <a:pt x="158" y="322"/>
                              </a:lnTo>
                              <a:lnTo>
                                <a:pt x="156" y="320"/>
                              </a:lnTo>
                              <a:lnTo>
                                <a:pt x="154" y="318"/>
                              </a:lnTo>
                              <a:lnTo>
                                <a:pt x="148" y="318"/>
                              </a:lnTo>
                              <a:lnTo>
                                <a:pt x="148" y="318"/>
                              </a:lnTo>
                              <a:lnTo>
                                <a:pt x="140" y="318"/>
                              </a:lnTo>
                              <a:lnTo>
                                <a:pt x="130" y="314"/>
                              </a:lnTo>
                              <a:lnTo>
                                <a:pt x="114" y="306"/>
                              </a:lnTo>
                              <a:lnTo>
                                <a:pt x="114" y="306"/>
                              </a:lnTo>
                              <a:lnTo>
                                <a:pt x="110" y="302"/>
                              </a:lnTo>
                              <a:lnTo>
                                <a:pt x="108" y="296"/>
                              </a:lnTo>
                              <a:lnTo>
                                <a:pt x="104" y="288"/>
                              </a:lnTo>
                              <a:lnTo>
                                <a:pt x="104" y="288"/>
                              </a:lnTo>
                              <a:lnTo>
                                <a:pt x="96" y="278"/>
                              </a:lnTo>
                              <a:lnTo>
                                <a:pt x="82" y="262"/>
                              </a:lnTo>
                              <a:lnTo>
                                <a:pt x="82" y="262"/>
                              </a:lnTo>
                              <a:lnTo>
                                <a:pt x="78" y="254"/>
                              </a:lnTo>
                              <a:lnTo>
                                <a:pt x="78" y="248"/>
                              </a:lnTo>
                              <a:lnTo>
                                <a:pt x="74" y="246"/>
                              </a:lnTo>
                              <a:lnTo>
                                <a:pt x="70" y="242"/>
                              </a:lnTo>
                              <a:lnTo>
                                <a:pt x="70" y="242"/>
                              </a:lnTo>
                              <a:lnTo>
                                <a:pt x="64" y="240"/>
                              </a:lnTo>
                              <a:lnTo>
                                <a:pt x="60" y="236"/>
                              </a:lnTo>
                              <a:lnTo>
                                <a:pt x="56" y="230"/>
                              </a:lnTo>
                              <a:lnTo>
                                <a:pt x="54" y="220"/>
                              </a:lnTo>
                              <a:lnTo>
                                <a:pt x="54" y="220"/>
                              </a:lnTo>
                              <a:lnTo>
                                <a:pt x="52" y="214"/>
                              </a:lnTo>
                              <a:lnTo>
                                <a:pt x="54" y="208"/>
                              </a:lnTo>
                              <a:lnTo>
                                <a:pt x="56" y="192"/>
                              </a:lnTo>
                              <a:lnTo>
                                <a:pt x="60" y="180"/>
                              </a:lnTo>
                              <a:lnTo>
                                <a:pt x="60" y="174"/>
                              </a:lnTo>
                              <a:lnTo>
                                <a:pt x="58" y="170"/>
                              </a:lnTo>
                              <a:lnTo>
                                <a:pt x="58" y="170"/>
                              </a:lnTo>
                              <a:lnTo>
                                <a:pt x="56" y="164"/>
                              </a:lnTo>
                              <a:lnTo>
                                <a:pt x="54" y="154"/>
                              </a:lnTo>
                              <a:lnTo>
                                <a:pt x="52" y="148"/>
                              </a:lnTo>
                              <a:lnTo>
                                <a:pt x="50" y="146"/>
                              </a:lnTo>
                              <a:lnTo>
                                <a:pt x="48" y="144"/>
                              </a:lnTo>
                              <a:lnTo>
                                <a:pt x="48" y="144"/>
                              </a:lnTo>
                              <a:lnTo>
                                <a:pt x="40" y="140"/>
                              </a:lnTo>
                              <a:lnTo>
                                <a:pt x="40" y="140"/>
                              </a:lnTo>
                              <a:lnTo>
                                <a:pt x="32" y="158"/>
                              </a:lnTo>
                              <a:lnTo>
                                <a:pt x="24" y="174"/>
                              </a:lnTo>
                              <a:lnTo>
                                <a:pt x="16" y="192"/>
                              </a:lnTo>
                              <a:lnTo>
                                <a:pt x="10" y="212"/>
                              </a:lnTo>
                              <a:lnTo>
                                <a:pt x="6" y="230"/>
                              </a:lnTo>
                              <a:lnTo>
                                <a:pt x="2" y="250"/>
                              </a:lnTo>
                              <a:lnTo>
                                <a:pt x="0" y="270"/>
                              </a:lnTo>
                              <a:lnTo>
                                <a:pt x="0" y="290"/>
                              </a:lnTo>
                              <a:lnTo>
                                <a:pt x="0" y="290"/>
                              </a:lnTo>
                              <a:lnTo>
                                <a:pt x="0" y="316"/>
                              </a:lnTo>
                              <a:lnTo>
                                <a:pt x="4" y="342"/>
                              </a:lnTo>
                              <a:lnTo>
                                <a:pt x="10" y="366"/>
                              </a:lnTo>
                              <a:lnTo>
                                <a:pt x="18" y="390"/>
                              </a:lnTo>
                              <a:lnTo>
                                <a:pt x="26" y="412"/>
                              </a:lnTo>
                              <a:lnTo>
                                <a:pt x="38" y="434"/>
                              </a:lnTo>
                              <a:lnTo>
                                <a:pt x="52" y="456"/>
                              </a:lnTo>
                              <a:lnTo>
                                <a:pt x="66" y="474"/>
                              </a:lnTo>
                              <a:lnTo>
                                <a:pt x="82" y="492"/>
                              </a:lnTo>
                              <a:lnTo>
                                <a:pt x="100" y="510"/>
                              </a:lnTo>
                              <a:lnTo>
                                <a:pt x="120" y="524"/>
                              </a:lnTo>
                              <a:lnTo>
                                <a:pt x="140" y="538"/>
                              </a:lnTo>
                              <a:lnTo>
                                <a:pt x="162" y="550"/>
                              </a:lnTo>
                              <a:lnTo>
                                <a:pt x="184" y="560"/>
                              </a:lnTo>
                              <a:lnTo>
                                <a:pt x="208" y="568"/>
                              </a:lnTo>
                              <a:lnTo>
                                <a:pt x="232" y="574"/>
                              </a:lnTo>
                              <a:lnTo>
                                <a:pt x="232" y="574"/>
                              </a:lnTo>
                              <a:lnTo>
                                <a:pt x="234" y="568"/>
                              </a:lnTo>
                              <a:lnTo>
                                <a:pt x="236" y="558"/>
                              </a:lnTo>
                              <a:lnTo>
                                <a:pt x="236" y="558"/>
                              </a:lnTo>
                              <a:lnTo>
                                <a:pt x="236" y="538"/>
                              </a:lnTo>
                              <a:lnTo>
                                <a:pt x="240" y="514"/>
                              </a:lnTo>
                              <a:lnTo>
                                <a:pt x="240" y="514"/>
                              </a:lnTo>
                              <a:lnTo>
                                <a:pt x="244" y="494"/>
                              </a:lnTo>
                              <a:lnTo>
                                <a:pt x="244" y="488"/>
                              </a:lnTo>
                              <a:lnTo>
                                <a:pt x="244" y="488"/>
                              </a:lnTo>
                              <a:lnTo>
                                <a:pt x="232" y="484"/>
                              </a:lnTo>
                              <a:lnTo>
                                <a:pt x="224" y="478"/>
                              </a:lnTo>
                              <a:lnTo>
                                <a:pt x="218" y="474"/>
                              </a:lnTo>
                              <a:lnTo>
                                <a:pt x="218" y="474"/>
                              </a:lnTo>
                              <a:lnTo>
                                <a:pt x="202" y="450"/>
                              </a:lnTo>
                              <a:lnTo>
                                <a:pt x="194" y="436"/>
                              </a:lnTo>
                              <a:lnTo>
                                <a:pt x="192" y="430"/>
                              </a:lnTo>
                              <a:lnTo>
                                <a:pt x="190" y="424"/>
                              </a:lnTo>
                              <a:lnTo>
                                <a:pt x="190" y="424"/>
                              </a:lnTo>
                              <a:lnTo>
                                <a:pt x="192" y="416"/>
                              </a:lnTo>
                              <a:lnTo>
                                <a:pt x="196" y="410"/>
                              </a:lnTo>
                              <a:lnTo>
                                <a:pt x="200" y="406"/>
                              </a:lnTo>
                              <a:lnTo>
                                <a:pt x="200" y="406"/>
                              </a:lnTo>
                              <a:lnTo>
                                <a:pt x="204" y="400"/>
                              </a:lnTo>
                              <a:lnTo>
                                <a:pt x="206" y="392"/>
                              </a:lnTo>
                              <a:lnTo>
                                <a:pt x="206" y="382"/>
                              </a:lnTo>
                              <a:lnTo>
                                <a:pt x="206" y="382"/>
                              </a:lnTo>
                              <a:lnTo>
                                <a:pt x="206" y="376"/>
                              </a:lnTo>
                              <a:lnTo>
                                <a:pt x="208" y="372"/>
                              </a:lnTo>
                              <a:lnTo>
                                <a:pt x="214" y="366"/>
                              </a:lnTo>
                              <a:lnTo>
                                <a:pt x="218" y="364"/>
                              </a:lnTo>
                              <a:lnTo>
                                <a:pt x="220" y="362"/>
                              </a:lnTo>
                              <a:lnTo>
                                <a:pt x="230" y="372"/>
                              </a:lnTo>
                              <a:lnTo>
                                <a:pt x="240" y="362"/>
                              </a:lnTo>
                              <a:lnTo>
                                <a:pt x="240" y="362"/>
                              </a:lnTo>
                              <a:lnTo>
                                <a:pt x="250" y="362"/>
                              </a:lnTo>
                              <a:lnTo>
                                <a:pt x="268" y="366"/>
                              </a:lnTo>
                              <a:lnTo>
                                <a:pt x="268" y="366"/>
                              </a:lnTo>
                              <a:lnTo>
                                <a:pt x="274" y="368"/>
                              </a:lnTo>
                              <a:lnTo>
                                <a:pt x="280" y="370"/>
                              </a:lnTo>
                              <a:lnTo>
                                <a:pt x="282" y="372"/>
                              </a:lnTo>
                              <a:lnTo>
                                <a:pt x="282" y="372"/>
                              </a:lnTo>
                              <a:lnTo>
                                <a:pt x="304" y="386"/>
                              </a:lnTo>
                              <a:lnTo>
                                <a:pt x="304" y="386"/>
                              </a:lnTo>
                              <a:lnTo>
                                <a:pt x="318" y="392"/>
                              </a:lnTo>
                              <a:lnTo>
                                <a:pt x="328" y="394"/>
                              </a:lnTo>
                              <a:lnTo>
                                <a:pt x="328" y="394"/>
                              </a:lnTo>
                              <a:lnTo>
                                <a:pt x="330" y="398"/>
                              </a:lnTo>
                              <a:lnTo>
                                <a:pt x="334" y="406"/>
                              </a:lnTo>
                              <a:lnTo>
                                <a:pt x="334" y="406"/>
                              </a:lnTo>
                              <a:lnTo>
                                <a:pt x="334" y="408"/>
                              </a:lnTo>
                              <a:lnTo>
                                <a:pt x="332" y="412"/>
                              </a:lnTo>
                              <a:lnTo>
                                <a:pt x="326" y="416"/>
                              </a:lnTo>
                              <a:lnTo>
                                <a:pt x="332" y="412"/>
                              </a:lnTo>
                              <a:lnTo>
                                <a:pt x="332" y="412"/>
                              </a:lnTo>
                              <a:lnTo>
                                <a:pt x="342" y="416"/>
                              </a:lnTo>
                              <a:lnTo>
                                <a:pt x="356" y="426"/>
                              </a:lnTo>
                              <a:lnTo>
                                <a:pt x="356" y="426"/>
                              </a:lnTo>
                              <a:lnTo>
                                <a:pt x="362" y="428"/>
                              </a:lnTo>
                              <a:lnTo>
                                <a:pt x="372" y="428"/>
                              </a:lnTo>
                              <a:lnTo>
                                <a:pt x="384" y="426"/>
                              </a:lnTo>
                              <a:lnTo>
                                <a:pt x="384" y="426"/>
                              </a:lnTo>
                              <a:lnTo>
                                <a:pt x="390" y="430"/>
                              </a:lnTo>
                              <a:lnTo>
                                <a:pt x="394" y="436"/>
                              </a:lnTo>
                              <a:lnTo>
                                <a:pt x="394" y="438"/>
                              </a:lnTo>
                              <a:lnTo>
                                <a:pt x="394" y="442"/>
                              </a:lnTo>
                              <a:lnTo>
                                <a:pt x="394" y="442"/>
                              </a:lnTo>
                              <a:lnTo>
                                <a:pt x="386" y="456"/>
                              </a:lnTo>
                              <a:lnTo>
                                <a:pt x="380" y="464"/>
                              </a:lnTo>
                              <a:lnTo>
                                <a:pt x="380" y="464"/>
                              </a:lnTo>
                              <a:lnTo>
                                <a:pt x="376" y="478"/>
                              </a:lnTo>
                              <a:lnTo>
                                <a:pt x="372" y="488"/>
                              </a:lnTo>
                              <a:lnTo>
                                <a:pt x="364" y="498"/>
                              </a:lnTo>
                              <a:lnTo>
                                <a:pt x="364" y="498"/>
                              </a:lnTo>
                              <a:lnTo>
                                <a:pt x="358" y="502"/>
                              </a:lnTo>
                              <a:lnTo>
                                <a:pt x="354" y="502"/>
                              </a:lnTo>
                              <a:lnTo>
                                <a:pt x="352" y="502"/>
                              </a:lnTo>
                              <a:lnTo>
                                <a:pt x="346" y="504"/>
                              </a:lnTo>
                              <a:lnTo>
                                <a:pt x="346" y="504"/>
                              </a:lnTo>
                              <a:lnTo>
                                <a:pt x="340" y="506"/>
                              </a:lnTo>
                              <a:lnTo>
                                <a:pt x="336" y="510"/>
                              </a:lnTo>
                              <a:lnTo>
                                <a:pt x="324" y="524"/>
                              </a:lnTo>
                              <a:lnTo>
                                <a:pt x="324" y="524"/>
                              </a:lnTo>
                              <a:lnTo>
                                <a:pt x="318" y="532"/>
                              </a:lnTo>
                              <a:lnTo>
                                <a:pt x="312" y="536"/>
                              </a:lnTo>
                              <a:lnTo>
                                <a:pt x="306" y="540"/>
                              </a:lnTo>
                              <a:lnTo>
                                <a:pt x="300" y="540"/>
                              </a:lnTo>
                              <a:lnTo>
                                <a:pt x="300" y="540"/>
                              </a:lnTo>
                              <a:lnTo>
                                <a:pt x="294" y="542"/>
                              </a:lnTo>
                              <a:lnTo>
                                <a:pt x="294" y="546"/>
                              </a:lnTo>
                              <a:lnTo>
                                <a:pt x="296" y="548"/>
                              </a:lnTo>
                              <a:lnTo>
                                <a:pt x="278" y="552"/>
                              </a:lnTo>
                              <a:lnTo>
                                <a:pt x="278" y="552"/>
                              </a:lnTo>
                              <a:lnTo>
                                <a:pt x="274" y="556"/>
                              </a:lnTo>
                              <a:lnTo>
                                <a:pt x="266" y="568"/>
                              </a:lnTo>
                              <a:lnTo>
                                <a:pt x="266" y="568"/>
                              </a:lnTo>
                              <a:lnTo>
                                <a:pt x="262" y="572"/>
                              </a:lnTo>
                              <a:lnTo>
                                <a:pt x="262" y="578"/>
                              </a:lnTo>
                              <a:lnTo>
                                <a:pt x="262" y="578"/>
                              </a:lnTo>
                              <a:lnTo>
                                <a:pt x="290" y="580"/>
                              </a:lnTo>
                              <a:lnTo>
                                <a:pt x="290" y="580"/>
                              </a:lnTo>
                              <a:lnTo>
                                <a:pt x="308" y="578"/>
                              </a:lnTo>
                              <a:lnTo>
                                <a:pt x="326" y="578"/>
                              </a:lnTo>
                              <a:lnTo>
                                <a:pt x="362" y="570"/>
                              </a:lnTo>
                              <a:lnTo>
                                <a:pt x="398" y="558"/>
                              </a:lnTo>
                              <a:lnTo>
                                <a:pt x="430" y="544"/>
                              </a:lnTo>
                              <a:lnTo>
                                <a:pt x="460" y="524"/>
                              </a:lnTo>
                              <a:lnTo>
                                <a:pt x="486" y="502"/>
                              </a:lnTo>
                              <a:lnTo>
                                <a:pt x="512" y="476"/>
                              </a:lnTo>
                              <a:lnTo>
                                <a:pt x="532" y="448"/>
                              </a:lnTo>
                              <a:lnTo>
                                <a:pt x="532" y="448"/>
                              </a:lnTo>
                              <a:lnTo>
                                <a:pt x="536" y="428"/>
                              </a:lnTo>
                              <a:lnTo>
                                <a:pt x="540" y="404"/>
                              </a:lnTo>
                              <a:lnTo>
                                <a:pt x="540" y="404"/>
                              </a:lnTo>
                              <a:lnTo>
                                <a:pt x="544" y="380"/>
                              </a:lnTo>
                              <a:lnTo>
                                <a:pt x="546" y="370"/>
                              </a:lnTo>
                              <a:lnTo>
                                <a:pt x="544" y="360"/>
                              </a:lnTo>
                              <a:lnTo>
                                <a:pt x="544" y="360"/>
                              </a:lnTo>
                              <a:lnTo>
                                <a:pt x="542" y="344"/>
                              </a:lnTo>
                              <a:lnTo>
                                <a:pt x="544" y="334"/>
                              </a:lnTo>
                              <a:lnTo>
                                <a:pt x="544" y="334"/>
                              </a:lnTo>
                              <a:lnTo>
                                <a:pt x="536" y="332"/>
                              </a:lnTo>
                              <a:lnTo>
                                <a:pt x="532" y="330"/>
                              </a:lnTo>
                              <a:lnTo>
                                <a:pt x="528" y="326"/>
                              </a:lnTo>
                              <a:lnTo>
                                <a:pt x="528" y="326"/>
                              </a:lnTo>
                              <a:lnTo>
                                <a:pt x="528" y="324"/>
                              </a:lnTo>
                              <a:lnTo>
                                <a:pt x="526" y="324"/>
                              </a:lnTo>
                              <a:lnTo>
                                <a:pt x="520" y="328"/>
                              </a:lnTo>
                              <a:lnTo>
                                <a:pt x="516" y="334"/>
                              </a:lnTo>
                              <a:lnTo>
                                <a:pt x="512" y="336"/>
                              </a:lnTo>
                              <a:lnTo>
                                <a:pt x="512" y="336"/>
                              </a:lnTo>
                              <a:lnTo>
                                <a:pt x="502" y="338"/>
                              </a:lnTo>
                              <a:lnTo>
                                <a:pt x="496" y="338"/>
                              </a:lnTo>
                              <a:lnTo>
                                <a:pt x="492" y="338"/>
                              </a:lnTo>
                              <a:lnTo>
                                <a:pt x="492" y="338"/>
                              </a:lnTo>
                              <a:lnTo>
                                <a:pt x="486" y="330"/>
                              </a:lnTo>
                              <a:lnTo>
                                <a:pt x="476" y="316"/>
                              </a:lnTo>
                              <a:lnTo>
                                <a:pt x="464" y="296"/>
                              </a:lnTo>
                              <a:lnTo>
                                <a:pt x="464" y="296"/>
                              </a:lnTo>
                              <a:lnTo>
                                <a:pt x="462" y="264"/>
                              </a:lnTo>
                              <a:lnTo>
                                <a:pt x="462" y="264"/>
                              </a:lnTo>
                              <a:lnTo>
                                <a:pt x="462" y="254"/>
                              </a:lnTo>
                              <a:lnTo>
                                <a:pt x="464" y="248"/>
                              </a:lnTo>
                              <a:lnTo>
                                <a:pt x="470" y="242"/>
                              </a:lnTo>
                              <a:lnTo>
                                <a:pt x="470" y="242"/>
                              </a:lnTo>
                              <a:lnTo>
                                <a:pt x="476" y="234"/>
                              </a:lnTo>
                              <a:lnTo>
                                <a:pt x="480" y="226"/>
                              </a:lnTo>
                              <a:lnTo>
                                <a:pt x="484" y="216"/>
                              </a:lnTo>
                              <a:lnTo>
                                <a:pt x="484" y="216"/>
                              </a:lnTo>
                              <a:lnTo>
                                <a:pt x="488" y="208"/>
                              </a:lnTo>
                              <a:lnTo>
                                <a:pt x="494" y="202"/>
                              </a:lnTo>
                              <a:lnTo>
                                <a:pt x="502" y="196"/>
                              </a:lnTo>
                              <a:lnTo>
                                <a:pt x="502" y="196"/>
                              </a:lnTo>
                              <a:lnTo>
                                <a:pt x="498" y="192"/>
                              </a:lnTo>
                              <a:lnTo>
                                <a:pt x="486" y="182"/>
                              </a:lnTo>
                              <a:lnTo>
                                <a:pt x="486" y="182"/>
                              </a:lnTo>
                              <a:close/>
                              <a:moveTo>
                                <a:pt x="286" y="186"/>
                              </a:moveTo>
                              <a:lnTo>
                                <a:pt x="284" y="176"/>
                              </a:lnTo>
                              <a:lnTo>
                                <a:pt x="284" y="176"/>
                              </a:lnTo>
                              <a:lnTo>
                                <a:pt x="288" y="172"/>
                              </a:lnTo>
                              <a:lnTo>
                                <a:pt x="292" y="168"/>
                              </a:lnTo>
                              <a:lnTo>
                                <a:pt x="298" y="166"/>
                              </a:lnTo>
                              <a:lnTo>
                                <a:pt x="298" y="166"/>
                              </a:lnTo>
                              <a:lnTo>
                                <a:pt x="304" y="164"/>
                              </a:lnTo>
                              <a:lnTo>
                                <a:pt x="308" y="162"/>
                              </a:lnTo>
                              <a:lnTo>
                                <a:pt x="310" y="158"/>
                              </a:lnTo>
                              <a:lnTo>
                                <a:pt x="310" y="170"/>
                              </a:lnTo>
                              <a:lnTo>
                                <a:pt x="310" y="170"/>
                              </a:lnTo>
                              <a:lnTo>
                                <a:pt x="300" y="172"/>
                              </a:lnTo>
                              <a:lnTo>
                                <a:pt x="290" y="178"/>
                              </a:lnTo>
                              <a:lnTo>
                                <a:pt x="288" y="180"/>
                              </a:lnTo>
                              <a:lnTo>
                                <a:pt x="286" y="186"/>
                              </a:lnTo>
                              <a:lnTo>
                                <a:pt x="286" y="186"/>
                              </a:lnTo>
                              <a:close/>
                              <a:moveTo>
                                <a:pt x="428" y="68"/>
                              </a:moveTo>
                              <a:lnTo>
                                <a:pt x="428" y="68"/>
                              </a:lnTo>
                              <a:lnTo>
                                <a:pt x="424" y="66"/>
                              </a:lnTo>
                              <a:lnTo>
                                <a:pt x="420" y="64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10" y="54"/>
                              </a:lnTo>
                              <a:lnTo>
                                <a:pt x="410" y="52"/>
                              </a:lnTo>
                              <a:lnTo>
                                <a:pt x="410" y="52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20" y="58"/>
                              </a:lnTo>
                              <a:lnTo>
                                <a:pt x="420" y="58"/>
                              </a:lnTo>
                              <a:lnTo>
                                <a:pt x="436" y="60"/>
                              </a:lnTo>
                              <a:lnTo>
                                <a:pt x="442" y="60"/>
                              </a:lnTo>
                              <a:lnTo>
                                <a:pt x="444" y="64"/>
                              </a:lnTo>
                              <a:lnTo>
                                <a:pt x="444" y="64"/>
                              </a:lnTo>
                              <a:lnTo>
                                <a:pt x="444" y="66"/>
                              </a:lnTo>
                              <a:lnTo>
                                <a:pt x="440" y="68"/>
                              </a:lnTo>
                              <a:lnTo>
                                <a:pt x="434" y="68"/>
                              </a:lnTo>
                              <a:lnTo>
                                <a:pt x="428" y="68"/>
                              </a:lnTo>
                              <a:lnTo>
                                <a:pt x="428" y="68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566241" id="Freeform 25" o:spid="_x0000_s1026" style="position:absolute;margin-left:246.85pt;margin-top:93.3pt;width:16.9pt;height:16.0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546,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" path="m486,182r,l484,178r-2,-6l484,160r,l484,154r,l484,154r8,6l500,162r4,-2l506,160r,l504,154r-4,-6l496,140r,l518,132r,l530,130r,l508,102,484,76,456,52,424,34r,l418,36r,l404,38r,l402,42r-4,2l394,46r,l384,48r-2,2l382,58r,10l386,84r-6,2l380,86,370,74r,l368,72r-2,-2l360,72r-6,l348,70r,l332,56,322,46r,l324,42r2,-8l326,34r-2,-4l320,24r-8,-6l312,18r,-4l308,10,296,6,286,2r-6,l280,2,284,r,l262,2,240,4,220,8r-22,6l180,22r-20,8l142,40,124,52r,l140,50r4,2l144,52r-2,2l142,54,124,64r-14,4l110,68r-4,2l108,72r10,2l118,74r6,-2l136,68r12,-4l158,62r,l168,62r4,-2l176,56r2,-2l178,54r-2,-6l174,46r,l182,40r8,-4l192,34r,l192,36r-4,4l186,46r,2l188,52r,l196,60r6,4l202,66r2,2l198,72r,l186,76,172,86r-8,8l162,98r2,2l164,100r8,8l172,108r8,l186,108r6,2l192,110r8,4l206,116r,l204,118r,4l206,126r6,6l212,132r4,l220,132r6,-4l228,124r,-4l228,120r-2,-2l228,116r2,-2l234,112r2,-2l236,108r,l232,96r-2,-4l236,76r,l242,74r6,l254,76r,l258,80r2,6l264,90r4,4l268,94r8,l280,92r4,-4l284,88r8,2l298,92r2,2l300,98r,l304,108r2,4l310,114r,l314,116r,4l312,122r,l314,120r4,-4l320,116r2,l324,118r2,6l326,124r-2,10l322,142r,4l328,148r,l334,148r4,4l340,154r,4l340,158r-2,l334,158r-6,-2l328,156r-16,-6l312,150r4,-6l316,140r,l312,138r,l284,138r,l272,144r-10,6l260,152r,2l260,154r14,-4l282,148r4,l286,150r,l284,152r,2l284,154r,l288,156r2,4l292,166r,l290,164r-4,2l280,166r,l266,174r-4,4l260,182r,l260,184r-2,2l250,188r-8,2l240,194r-2,2l238,196r-2,6l238,206r,6l234,216r,l218,230r-8,8l208,242r,4l208,246r4,22l204,268r,l204,264r-2,-6l200,254r-2,-4l194,248r-6,l188,248r-10,2l172,252r-6,2l166,254r-4,-2l152,252r-4,l142,254r-2,6l138,266r,l138,272r,14l138,294r2,6l144,304r4,2l148,306r10,l164,302r2,-2l166,300r,l170,294r4,-2l178,292r,l180,294r,4l178,306r-4,14l174,320r14,l196,320r,l198,338r,l198,346r4,4l206,352r,l214,352r,6l214,358r-6,-4l196,348r,l186,338r-6,-6l180,332r-8,-2l166,330r-6,-4l160,326r-2,-4l156,320r-2,-2l148,318r,l140,318r-10,-4l114,306r,l110,302r-2,-6l104,288r,l96,278,82,262r,l78,254r,-6l74,246r-4,-4l70,242r-6,-2l60,236r-4,-6l54,220r,l52,214r2,-6l56,192r4,-12l60,174r-2,-4l58,170r-2,-6l54,154r-2,-6l50,146r-2,-2l48,144r-8,-4l40,140r-8,18l24,174r-8,18l10,212,6,230,2,250,,270r,20l,290r,26l4,342r6,24l18,390r8,22l38,434r14,22l66,474r16,18l100,510r20,14l140,538r22,12l184,560r24,8l232,574r,l234,568r2,-10l236,558r,-20l240,514r,l244,494r,-6l244,488r-12,-4l224,478r-6,-4l218,474,202,450r-8,-14l192,430r-2,-6l190,424r2,-8l196,410r4,-4l200,406r4,-6l206,392r,-10l206,382r,-6l208,372r6,-6l218,364r2,-2l230,372r10,-10l240,362r10,l268,366r,l274,368r6,2l282,372r,l304,386r,l318,392r10,2l328,394r2,4l334,406r,l334,408r-2,4l326,416r6,-4l332,412r10,4l356,426r,l362,428r10,l384,426r,l390,430r4,6l394,438r,4l394,442r-8,14l380,464r,l376,478r-4,10l364,498r,l358,502r-4,l352,502r-6,2l346,504r-6,2l336,510r-12,14l324,524r-6,8l312,536r-6,4l300,540r,l294,542r,4l296,548r-18,4l278,552r-4,4l266,568r,l262,572r,6l262,578r28,2l290,580r18,-2l326,578r36,-8l398,558r32,-14l460,524r26,-22l512,476r20,-28l532,448r4,-20l540,404r,l544,380r2,-10l544,360r,l542,344r2,-10l544,334r-8,-2l532,330r-4,-4l528,326r,-2l526,324r-6,4l516,334r-4,2l512,336r-10,2l496,338r-4,l492,338r-6,-8l476,316,464,296r,l462,264r,l462,254r2,-6l470,242r,l476,234r4,-8l484,216r,l488,208r6,-6l502,196r,l498,192,486,182r,xm286,186r-2,-10l284,176r4,-4l292,168r6,-2l298,166r6,-2l308,162r2,-4l310,170r,l300,172r-10,6l288,180r-2,6l286,186xm428,68r,l424,66r-4,-2l414,56r,l410,54r,-2l410,52r4,4l414,56r6,2l420,58r16,2l442,60r2,4l444,64r,2l440,68r-6,l428,68r,xe" fillcolor="black [3213]" stroked="f">
                <v:path arrowok="t" o:connecttype="custom" o:connectlocs="193403,56230;203623,46390;158810,13355;151735,29521;136797,24601;122646,6326;94343,1406;56606,18275;48744,25304;69185,16869;73116,16869;67612,30224;75474,38658;86481,46390;92770,37955;101419,28115;117142,32332;122646,42876;126577,49904;131294,55527;111639,48499;112425,52716;113998,57636;98274,66071;85695,80831;78619,89266;59750,88563;56606,106838;69971,102620;77833,118787;77047,122301;61323,112461;40882,101215;25158,84346;22800,59745;12579,55527;1572,120192;55033,189075;94343,180640;76260,153228;80978,134250;98274,127221;128935,138467;134439,146199;154880,155336;139156,176423;120287,189777;104563,199618;169031,191183;214630,130033;207554,113866;191044,115975;187113,82237;191044,63962;121860,55527;166672,23195;165100,20384" o:connectangles="0,0,0,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6650981" wp14:editId="010CFED5">
                <wp:simplePos x="0" y="0"/>
                <wp:positionH relativeFrom="column">
                  <wp:posOffset>2959771</wp:posOffset>
                </wp:positionH>
                <wp:positionV relativeFrom="paragraph">
                  <wp:posOffset>445135</wp:posOffset>
                </wp:positionV>
                <wp:extent cx="287655" cy="365760"/>
                <wp:effectExtent l="0" t="0" r="17145" b="15240"/>
                <wp:wrapNone/>
                <wp:docPr id="157" name="Freeform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655" cy="36576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A5F8EE" id="Freeform 357" o:spid="_x0000_s1026" style="position:absolute;margin-left:233.05pt;margin-top:35.05pt;width:22.65pt;height:28.8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>
        <w:rPr>
          <w:rFonts w:hint="cs"/>
          <w:noProof/>
          <w:lang w:val="en-US"/>
        </w:rPr>
        <w:drawing>
          <wp:inline distT="0" distB="0" distL="0" distR="0" wp14:anchorId="4F9A3E17" wp14:editId="31C83572">
            <wp:extent cx="2286000" cy="2286000"/>
            <wp:effectExtent l="57150" t="0" r="57150" b="114300"/>
            <wp:docPr id="160" name="Chart 16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  <w:r>
        <w:rPr>
          <w:szCs w:val="22"/>
          <w:lang w:val="en-AU"/>
        </w:rPr>
        <w:tab/>
      </w:r>
      <w:r>
        <w:rPr>
          <w:szCs w:val="22"/>
          <w:lang w:val="en-AU"/>
        </w:rPr>
        <w:tab/>
        <w:t xml:space="preserve">       </w:t>
      </w:r>
      <w:r>
        <w:rPr>
          <w:szCs w:val="22"/>
          <w:lang w:val="en-AU"/>
        </w:rPr>
        <w:tab/>
      </w:r>
      <w:r>
        <w:rPr>
          <w:szCs w:val="22"/>
          <w:lang w:val="en-AU"/>
        </w:rPr>
        <w:tab/>
      </w:r>
    </w:p>
    <w:p w14:paraId="4B365D2A" w14:textId="4F7416DC" w:rsidR="00917B6C" w:rsidRDefault="00B15F5C" w:rsidP="008B6FE6">
      <w:pPr>
        <w:spacing w:line="240" w:lineRule="auto"/>
        <w:jc w:val="center"/>
        <w:rPr>
          <w:lang w:val="en-AU"/>
        </w:rPr>
      </w:pPr>
      <w:r>
        <w:rPr>
          <w:spacing w:val="8"/>
          <w:sz w:val="30"/>
          <w:szCs w:val="30"/>
          <w:cs/>
          <w:lang w:val="en-US"/>
        </w:rPr>
        <w:br w:type="page"/>
      </w:r>
    </w:p>
    <w:p w14:paraId="4F979124" w14:textId="77777777" w:rsidR="008B6FE6" w:rsidRPr="00C218C4" w:rsidRDefault="008B6FE6" w:rsidP="008B6FE6">
      <w:pPr>
        <w:spacing w:line="240" w:lineRule="auto"/>
        <w:jc w:val="center"/>
        <w:rPr>
          <w:sz w:val="30"/>
          <w:szCs w:val="30"/>
        </w:rPr>
      </w:pPr>
      <w:r w:rsidRPr="00D43CB2">
        <w:rPr>
          <w:rFonts w:hint="cs"/>
          <w:spacing w:val="8"/>
          <w:sz w:val="30"/>
          <w:szCs w:val="30"/>
          <w:cs/>
          <w:lang w:val="en-US"/>
        </w:rPr>
        <w:lastRenderedPageBreak/>
        <w:t>รายได้จากการขายจำแนกตามส่วนงานภูมิศาสตร์ในงบการเงิน</w:t>
      </w:r>
      <w:r>
        <w:rPr>
          <w:rFonts w:hint="cs"/>
          <w:spacing w:val="8"/>
          <w:sz w:val="30"/>
          <w:szCs w:val="30"/>
          <w:cs/>
          <w:lang w:val="en-US"/>
        </w:rPr>
        <w:t>เฉพาะกิจการ</w:t>
      </w:r>
    </w:p>
    <w:p w14:paraId="04A804CC" w14:textId="2D94D331" w:rsidR="008B6FE6" w:rsidRPr="00D43CB2" w:rsidRDefault="008B6FE6" w:rsidP="008B6FE6">
      <w:pPr>
        <w:pStyle w:val="ListParagraph"/>
        <w:ind w:left="540" w:right="65"/>
        <w:jc w:val="center"/>
        <w:rPr>
          <w:b w:val="0"/>
          <w:bCs w:val="0"/>
          <w:i w:val="0"/>
          <w:iCs w:val="0"/>
          <w:spacing w:val="8"/>
          <w:cs/>
          <w:lang w:val="en-US"/>
        </w:rPr>
      </w:pPr>
      <w:r>
        <w:rPr>
          <w:rFonts w:hint="cs"/>
          <w:b w:val="0"/>
          <w:bCs w:val="0"/>
          <w:i w:val="0"/>
          <w:iCs w:val="0"/>
          <w:noProof/>
          <w:spacing w:val="8"/>
          <w:lang w:val="en-US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10CEC510" wp14:editId="1507A4BC">
                <wp:simplePos x="0" y="0"/>
                <wp:positionH relativeFrom="column">
                  <wp:posOffset>4788866</wp:posOffset>
                </wp:positionH>
                <wp:positionV relativeFrom="paragraph">
                  <wp:posOffset>236855</wp:posOffset>
                </wp:positionV>
                <wp:extent cx="1008972" cy="373989"/>
                <wp:effectExtent l="0" t="0" r="0" b="0"/>
                <wp:wrapNone/>
                <wp:docPr id="100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8972" cy="37398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39DD515" w14:textId="309CCCD9" w:rsidR="003A3532" w:rsidRPr="005A17B1" w:rsidRDefault="003A3532" w:rsidP="00CF7D52">
                            <w:pPr>
                              <w:spacing w:after="120"/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</w:pPr>
                            <w:r w:rsidRPr="005A17B1">
                              <w:rPr>
                                <w:rFonts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หน่วย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:</w:t>
                            </w:r>
                            <w:r w:rsidRPr="005A17B1"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A17B1">
                              <w:rPr>
                                <w:rFonts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>พันบาท</w:t>
                            </w:r>
                          </w:p>
                        </w:txbxContent>
                      </wps:txbx>
                      <wps:bodyPr wrap="none" lIns="54610" tIns="54610" rIns="54610" bIns="5461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CEC510" id="_x0000_s1081" type="#_x0000_t202" style="position:absolute;left:0;text-align:left;margin-left:377.1pt;margin-top:18.65pt;width:79.45pt;height:29.45pt;z-index:2517626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" filled="f" stroked="f">
                <v:textbox inset="4.3pt,4.3pt,4.3pt,4.3pt">
                  <w:txbxContent>
                    <w:p w14:paraId="339DD515" w14:textId="309CCCD9" w:rsidR="003A3532" w:rsidRPr="005A17B1" w:rsidRDefault="003A3532" w:rsidP="00CF7D52">
                      <w:pPr>
                        <w:spacing w:after="120"/>
                        <w:rPr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</w:pPr>
                      <w:r w:rsidRPr="005A17B1">
                        <w:rPr>
                          <w:rFonts w:hint="cs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 xml:space="preserve">หน่วย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>:</w:t>
                      </w:r>
                      <w:r w:rsidRPr="005A17B1">
                        <w:rPr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Pr="005A17B1">
                        <w:rPr>
                          <w:rFonts w:hint="cs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>พันบาท</w:t>
                      </w:r>
                    </w:p>
                  </w:txbxContent>
                </v:textbox>
              </v:shape>
            </w:pict>
          </mc:Fallback>
        </mc:AlternateContent>
      </w:r>
      <w:r w:rsidRPr="00D43CB2">
        <w:rPr>
          <w:rFonts w:hint="cs"/>
          <w:b w:val="0"/>
          <w:bCs w:val="0"/>
          <w:i w:val="0"/>
          <w:iCs w:val="0"/>
          <w:spacing w:val="8"/>
          <w:cs/>
          <w:lang w:val="en-US"/>
        </w:rPr>
        <w:t>สำหรับ</w:t>
      </w:r>
      <w:r>
        <w:rPr>
          <w:rFonts w:hint="cs"/>
          <w:b w:val="0"/>
          <w:bCs w:val="0"/>
          <w:i w:val="0"/>
          <w:iCs w:val="0"/>
          <w:spacing w:val="8"/>
          <w:cs/>
          <w:lang w:val="en-US"/>
        </w:rPr>
        <w:t>งวดสามเดือน</w:t>
      </w:r>
      <w:r w:rsidRPr="00D43CB2">
        <w:rPr>
          <w:rFonts w:hint="cs"/>
          <w:b w:val="0"/>
          <w:bCs w:val="0"/>
          <w:i w:val="0"/>
          <w:iCs w:val="0"/>
          <w:spacing w:val="8"/>
          <w:cs/>
          <w:lang w:val="en-US"/>
        </w:rPr>
        <w:t xml:space="preserve">สิ้นสุดวันที่ </w:t>
      </w:r>
      <w:r>
        <w:rPr>
          <w:b w:val="0"/>
          <w:bCs w:val="0"/>
          <w:i w:val="0"/>
          <w:iCs w:val="0"/>
          <w:spacing w:val="8"/>
          <w:lang w:val="en-US"/>
        </w:rPr>
        <w:t>3</w:t>
      </w:r>
      <w:r w:rsidR="00E56671">
        <w:rPr>
          <w:b w:val="0"/>
          <w:bCs w:val="0"/>
          <w:i w:val="0"/>
          <w:iCs w:val="0"/>
          <w:spacing w:val="8"/>
          <w:lang w:val="en-US"/>
        </w:rPr>
        <w:t>1</w:t>
      </w:r>
      <w:r>
        <w:rPr>
          <w:b w:val="0"/>
          <w:bCs w:val="0"/>
          <w:i w:val="0"/>
          <w:iCs w:val="0"/>
          <w:spacing w:val="8"/>
          <w:lang w:val="en-US"/>
        </w:rPr>
        <w:t xml:space="preserve"> </w:t>
      </w:r>
      <w:r w:rsidR="00E56671">
        <w:rPr>
          <w:rFonts w:hint="cs"/>
          <w:b w:val="0"/>
          <w:bCs w:val="0"/>
          <w:i w:val="0"/>
          <w:iCs w:val="0"/>
          <w:spacing w:val="8"/>
          <w:cs/>
          <w:lang w:val="en-US"/>
        </w:rPr>
        <w:t>มีนาคม</w:t>
      </w:r>
    </w:p>
    <w:p w14:paraId="3CCCBD1B" w14:textId="36D7F877" w:rsidR="008B6FE6" w:rsidRDefault="00032C38" w:rsidP="00CF7D52">
      <w:pPr>
        <w:pStyle w:val="ListParagraph"/>
        <w:tabs>
          <w:tab w:val="left" w:pos="8910"/>
        </w:tabs>
        <w:ind w:left="540" w:right="65"/>
        <w:rPr>
          <w:szCs w:val="22"/>
          <w:cs/>
          <w:lang w:val="en-AU"/>
        </w:rPr>
      </w:pPr>
      <w:r w:rsidRPr="003761CF">
        <w:rPr>
          <w:noProof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1CE17019" wp14:editId="34B87E91">
                <wp:simplePos x="0" y="0"/>
                <wp:positionH relativeFrom="column">
                  <wp:posOffset>2279650</wp:posOffset>
                </wp:positionH>
                <wp:positionV relativeFrom="paragraph">
                  <wp:posOffset>2755900</wp:posOffset>
                </wp:positionV>
                <wp:extent cx="206375" cy="343535"/>
                <wp:effectExtent l="0" t="0" r="22225" b="18415"/>
                <wp:wrapNone/>
                <wp:docPr id="8" name="Freeform 357">
                  <a:extLst xmlns:a="http://schemas.openxmlformats.org/drawingml/2006/main">
                    <a:ext uri="{FF2B5EF4-FFF2-40B4-BE49-F238E27FC236}">
                      <a16:creationId xmlns:a16="http://schemas.microsoft.com/office/drawing/2014/main" id="{DDEF1A87-C35B-499E-B9F7-9B79CB588AFC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6375" cy="343535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3D19F8" id="Freeform 357" o:spid="_x0000_s1026" style="position:absolute;margin-left:179.5pt;margin-top:217pt;width:16.25pt;height:27.0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="008B6FE6">
        <w:rPr>
          <w:noProof/>
          <w:szCs w:val="22"/>
          <w:lang w:val="en-US"/>
        </w:rPr>
        <mc:AlternateContent>
          <mc:Choice Requires="wpg">
            <w:drawing>
              <wp:anchor distT="0" distB="0" distL="114300" distR="114300" simplePos="0" relativeHeight="251761664" behindDoc="0" locked="0" layoutInCell="1" allowOverlap="1" wp14:anchorId="03E8357B" wp14:editId="79CD1623">
                <wp:simplePos x="0" y="0"/>
                <wp:positionH relativeFrom="column">
                  <wp:posOffset>174625</wp:posOffset>
                </wp:positionH>
                <wp:positionV relativeFrom="paragraph">
                  <wp:posOffset>3696018</wp:posOffset>
                </wp:positionV>
                <wp:extent cx="5454015" cy="1946678"/>
                <wp:effectExtent l="0" t="0" r="0" b="0"/>
                <wp:wrapNone/>
                <wp:docPr id="130" name="Group 1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54015" cy="1946678"/>
                          <a:chOff x="-406025" y="0"/>
                          <a:chExt cx="5454705" cy="1948083"/>
                        </a:xfrm>
                      </wpg:grpSpPr>
                      <wps:wsp>
                        <wps:cNvPr id="115" name="TextBox 7"/>
                        <wps:cNvSpPr txBox="1"/>
                        <wps:spPr>
                          <a:xfrm>
                            <a:off x="1880264" y="719382"/>
                            <a:ext cx="601587" cy="32600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9045454" w14:textId="77777777" w:rsidR="003A3532" w:rsidRPr="000B17AC" w:rsidRDefault="003A3532" w:rsidP="008B6FE6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0B17AC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ไทย</w:t>
                              </w:r>
                            </w:p>
                            <w:p w14:paraId="46240237" w14:textId="77777777" w:rsidR="003A3532" w:rsidRPr="000B17AC" w:rsidRDefault="003A3532" w:rsidP="008B6FE6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16" name="TextBox 7"/>
                        <wps:cNvSpPr txBox="1"/>
                        <wps:spPr>
                          <a:xfrm>
                            <a:off x="1899281" y="1622328"/>
                            <a:ext cx="705971" cy="3257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E75E0CD" w14:textId="77777777" w:rsidR="003A3532" w:rsidRPr="0034178E" w:rsidRDefault="003A3532" w:rsidP="008B6FE6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4178E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ต่างประเทศ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23" name="TextBox 6"/>
                        <wps:cNvSpPr txBox="1"/>
                        <wps:spPr>
                          <a:xfrm>
                            <a:off x="-406025" y="0"/>
                            <a:ext cx="2092555" cy="3708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B3E1D19" w14:textId="6EB75BCF" w:rsidR="003A3532" w:rsidRPr="0034178E" w:rsidRDefault="003A3532" w:rsidP="008B6FE6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F6464C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6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24" name="TextBox 6"/>
                        <wps:cNvSpPr txBox="1"/>
                        <wps:spPr>
                          <a:xfrm>
                            <a:off x="2955702" y="0"/>
                            <a:ext cx="2092978" cy="37119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8EF0F0A" w14:textId="721E65B1" w:rsidR="003A3532" w:rsidRPr="0034178E" w:rsidRDefault="003A3532" w:rsidP="008B6FE6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4178E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5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3E8357B" id="Group 130" o:spid="_x0000_s1082" style="position:absolute;left:0;text-align:left;margin-left:13.75pt;margin-top:291.05pt;width:429.45pt;height:153.3pt;z-index:251761664;mso-width-relative:margin;mso-height-relative:margin" coordorigin="-4060" coordsize="54547,19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">
                <v:shape id="TextBox 7" o:spid="_x0000_s1083" type="#_x0000_t202" style="position:absolute;left:18802;top:7193;width:6016;height:3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" filled="f" stroked="f">
                  <v:textbox inset="4.3pt,4.3pt,4.3pt,4.3pt">
                    <w:txbxContent>
                      <w:p w14:paraId="49045454" w14:textId="77777777" w:rsidR="003A3532" w:rsidRPr="000B17AC" w:rsidRDefault="003A3532" w:rsidP="008B6FE6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</w:pPr>
                        <w:r w:rsidRPr="000B17AC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ไทย</w:t>
                        </w:r>
                      </w:p>
                      <w:p w14:paraId="46240237" w14:textId="77777777" w:rsidR="003A3532" w:rsidRPr="000B17AC" w:rsidRDefault="003A3532" w:rsidP="008B6FE6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TextBox 7" o:spid="_x0000_s1084" type="#_x0000_t202" style="position:absolute;left:18992;top:16223;width:7060;height:3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" filled="f" stroked="f">
                  <v:textbox inset="4.3pt,4.3pt,4.3pt,4.3pt">
                    <w:txbxContent>
                      <w:p w14:paraId="6E75E0CD" w14:textId="77777777" w:rsidR="003A3532" w:rsidRPr="0034178E" w:rsidRDefault="003A3532" w:rsidP="008B6FE6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4178E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ต่างประเทศ</w:t>
                        </w:r>
                      </w:p>
                    </w:txbxContent>
                  </v:textbox>
                </v:shape>
                <v:shape id="TextBox 6" o:spid="_x0000_s1085" type="#_x0000_t202" style="position:absolute;left:-4060;width:20925;height:37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" filled="f" stroked="f">
                  <v:textbox inset="4.3pt,4.3pt,4.3pt,4.3pt">
                    <w:txbxContent>
                      <w:p w14:paraId="3B3E1D19" w14:textId="6EB75BCF" w:rsidR="003A3532" w:rsidRPr="0034178E" w:rsidRDefault="003A3532" w:rsidP="008B6FE6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F6464C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shape>
                <v:shape id="TextBox 6" o:spid="_x0000_s1086" type="#_x0000_t202" style="position:absolute;left:29557;width:20929;height:3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" filled="f" stroked="f">
                  <v:textbox inset="4.3pt,4.3pt,4.3pt,4.3pt">
                    <w:txbxContent>
                      <w:p w14:paraId="58EF0F0A" w14:textId="721E65B1" w:rsidR="003A3532" w:rsidRPr="0034178E" w:rsidRDefault="003A3532" w:rsidP="008B6FE6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4178E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B6FE6">
        <w:rPr>
          <w:rFonts w:asciiTheme="majorBidi" w:hAnsiTheme="majorBidi" w:cstheme="majorBidi"/>
          <w:noProof/>
          <w:lang w:val="en-US"/>
        </w:rPr>
        <mc:AlternateContent>
          <mc:Choice Requires="wpg">
            <w:drawing>
              <wp:anchor distT="0" distB="0" distL="114300" distR="114300" simplePos="0" relativeHeight="251763712" behindDoc="0" locked="0" layoutInCell="1" allowOverlap="1" wp14:anchorId="11956D23" wp14:editId="2C888C8A">
                <wp:simplePos x="0" y="0"/>
                <wp:positionH relativeFrom="column">
                  <wp:posOffset>4345492</wp:posOffset>
                </wp:positionH>
                <wp:positionV relativeFrom="paragraph">
                  <wp:posOffset>784860</wp:posOffset>
                </wp:positionV>
                <wp:extent cx="1280160" cy="914400"/>
                <wp:effectExtent l="0" t="0" r="15240" b="19050"/>
                <wp:wrapNone/>
                <wp:docPr id="172" name="Group 1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173" name="Text Box 173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620CCFF" w14:textId="323DD3B4" w:rsidR="003A3532" w:rsidRPr="00235F02" w:rsidRDefault="003A3532" w:rsidP="008B6FE6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D02FA5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" name="Text Box 174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3652EBA" w14:textId="6554BF1C" w:rsidR="003A3532" w:rsidRPr="00F6464C" w:rsidRDefault="003A3532" w:rsidP="008B6FE6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F24D29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4,289,8</w:t>
                              </w:r>
                              <w:r>
                                <w:rPr>
                                  <w:rFonts w:asciiTheme="majorBidi" w:hAnsiTheme="majorBidi" w:cstheme="majorBidi" w:hint="cs"/>
                                  <w:sz w:val="28"/>
                                  <w:szCs w:val="28"/>
                                  <w:cs/>
                                  <w:lang w:val="en-US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" name="Text Box 175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BBE521D" w14:textId="657D5330" w:rsidR="003A3532" w:rsidRPr="00D02FA5" w:rsidRDefault="003A3532" w:rsidP="008B6FE6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D02FA5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" name="Text Box 176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F60F362" w14:textId="77777777" w:rsidR="003A3532" w:rsidRPr="005C4C7D" w:rsidRDefault="003A3532" w:rsidP="008B6FE6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" name="Text Box 177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565D012" w14:textId="77777777" w:rsidR="003A3532" w:rsidRPr="005C4C7D" w:rsidRDefault="003A3532" w:rsidP="008B6FE6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" name="Text Box 185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9335833" w14:textId="77777777" w:rsidR="003A3532" w:rsidRPr="00D02FA5" w:rsidRDefault="003A3532" w:rsidP="00FA520F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D02FA5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cs/>
                                </w:rPr>
                                <w:t>5</w:t>
                              </w:r>
                              <w:r w:rsidRPr="00D02FA5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,148,145</w:t>
                              </w:r>
                            </w:p>
                            <w:p w14:paraId="2DEBF15F" w14:textId="3C015F6C" w:rsidR="003A3532" w:rsidRPr="006D206D" w:rsidRDefault="003A3532" w:rsidP="008B6FE6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1956D23" id="Group 172" o:spid="_x0000_s1087" style="position:absolute;left:0;text-align:left;margin-left:342.15pt;margin-top:61.8pt;width:100.8pt;height:1in;z-index:251763712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">
                <v:shape id="Text Box 173" o:spid="_x0000_s1088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" fillcolor="white [3201]" strokeweight=".5pt">
                  <v:textbox>
                    <w:txbxContent>
                      <w:p w14:paraId="6620CCFF" w14:textId="323DD3B4" w:rsidR="003A3532" w:rsidRPr="00235F02" w:rsidRDefault="003A3532" w:rsidP="008B6FE6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D02FA5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6</w:t>
                        </w:r>
                      </w:p>
                    </w:txbxContent>
                  </v:textbox>
                </v:shape>
                <v:shape id="Text Box 174" o:spid="_x0000_s1089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" fillcolor="white [3201]" strokeweight=".5pt">
                  <v:textbox>
                    <w:txbxContent>
                      <w:p w14:paraId="13652EBA" w14:textId="6554BF1C" w:rsidR="003A3532" w:rsidRPr="00F6464C" w:rsidRDefault="003A3532" w:rsidP="008B6FE6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F24D29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4,289,8</w:t>
                        </w:r>
                        <w:r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cs/>
                            <w:lang w:val="en-US"/>
                          </w:rPr>
                          <w:t>10</w:t>
                        </w:r>
                      </w:p>
                    </w:txbxContent>
                  </v:textbox>
                </v:shape>
                <v:shape id="Text Box 175" o:spid="_x0000_s1090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" fillcolor="white [3201]" strokeweight=".5pt">
                  <v:textbox>
                    <w:txbxContent>
                      <w:p w14:paraId="2BBE521D" w14:textId="657D5330" w:rsidR="003A3532" w:rsidRPr="00D02FA5" w:rsidRDefault="003A3532" w:rsidP="008B6FE6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D02FA5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shape>
                <v:shape id="Text Box 176" o:spid="_x0000_s1091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" fillcolor="#00338d" strokeweight=".5pt">
                  <v:textbox>
                    <w:txbxContent>
                      <w:p w14:paraId="3F60F362" w14:textId="77777777" w:rsidR="003A3532" w:rsidRPr="005C4C7D" w:rsidRDefault="003A3532" w:rsidP="008B6FE6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177" o:spid="_x0000_s1092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" fillcolor="#00338d" strokeweight=".5pt">
                  <v:textbox>
                    <w:txbxContent>
                      <w:p w14:paraId="0565D012" w14:textId="77777777" w:rsidR="003A3532" w:rsidRPr="005C4C7D" w:rsidRDefault="003A3532" w:rsidP="008B6FE6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185" o:spid="_x0000_s1093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" fillcolor="white [3201]" strokeweight=".5pt">
                  <v:textbox>
                    <w:txbxContent>
                      <w:p w14:paraId="59335833" w14:textId="77777777" w:rsidR="003A3532" w:rsidRPr="00D02FA5" w:rsidRDefault="003A3532" w:rsidP="00FA520F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D02FA5">
                          <w:rPr>
                            <w:rFonts w:asciiTheme="majorBidi" w:hAnsiTheme="majorBidi" w:cstheme="majorBidi"/>
                            <w:sz w:val="28"/>
                            <w:szCs w:val="28"/>
                            <w:cs/>
                          </w:rPr>
                          <w:t>5</w:t>
                        </w:r>
                        <w:r w:rsidRPr="00D02FA5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,148,145</w:t>
                        </w:r>
                      </w:p>
                      <w:p w14:paraId="2DEBF15F" w14:textId="3C015F6C" w:rsidR="003A3532" w:rsidRPr="006D206D" w:rsidRDefault="003A3532" w:rsidP="008B6FE6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8B6FE6">
        <w:rPr>
          <w:rFonts w:hint="cs"/>
          <w:noProof/>
          <w:lang w:val="en-US"/>
        </w:rPr>
        <w:drawing>
          <wp:inline distT="0" distB="0" distL="0" distR="0" wp14:anchorId="0D846626" wp14:editId="2414580D">
            <wp:extent cx="5675741" cy="3589020"/>
            <wp:effectExtent l="57150" t="0" r="58420" b="106680"/>
            <wp:docPr id="99" name="Chart 9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14:paraId="157F9B17" w14:textId="77777777" w:rsidR="008B6FE6" w:rsidRDefault="008B6FE6" w:rsidP="008B6FE6">
      <w:pPr>
        <w:pStyle w:val="ListParagraph"/>
        <w:ind w:left="540" w:right="65"/>
        <w:rPr>
          <w:szCs w:val="22"/>
          <w:lang w:val="en-AU"/>
        </w:rPr>
      </w:pPr>
      <w:r>
        <w:rPr>
          <w:rFonts w:hint="cs"/>
          <w:noProof/>
          <w:lang w:val="en-US"/>
        </w:rPr>
        <w:drawing>
          <wp:anchor distT="0" distB="0" distL="114300" distR="114300" simplePos="0" relativeHeight="251764736" behindDoc="1" locked="0" layoutInCell="1" allowOverlap="1" wp14:anchorId="2256DF36" wp14:editId="689A2FCE">
            <wp:simplePos x="0" y="0"/>
            <wp:positionH relativeFrom="column">
              <wp:posOffset>3485674</wp:posOffset>
            </wp:positionH>
            <wp:positionV relativeFrom="paragraph">
              <wp:posOffset>271780</wp:posOffset>
            </wp:positionV>
            <wp:extent cx="2286000" cy="2286000"/>
            <wp:effectExtent l="57150" t="0" r="57150" b="114300"/>
            <wp:wrapNone/>
            <wp:docPr id="106" name="Chart 10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anchor>
        </w:drawing>
      </w:r>
    </w:p>
    <w:p w14:paraId="04BF8B17" w14:textId="51EF83F4" w:rsidR="00B15F5C" w:rsidRPr="000A4FBC" w:rsidRDefault="008B6FE6" w:rsidP="001B4141">
      <w:pPr>
        <w:pStyle w:val="ListParagraph"/>
        <w:ind w:left="540" w:right="65"/>
        <w:rPr>
          <w:b w:val="0"/>
          <w:bCs w:val="0"/>
          <w:i w:val="0"/>
          <w:iCs w:val="0"/>
          <w:szCs w:val="22"/>
          <w:lang w:val="en-US"/>
        </w:rPr>
      </w:pPr>
      <w:r>
        <w:rPr>
          <w:rFonts w:hint="cs"/>
          <w:noProof/>
          <w:lang w:val="en-US"/>
        </w:rPr>
        <mc:AlternateContent>
          <mc:Choice Requires="wpg">
            <w:drawing>
              <wp:anchor distT="0" distB="0" distL="114300" distR="114300" simplePos="0" relativeHeight="251758592" behindDoc="0" locked="0" layoutInCell="1" allowOverlap="1" wp14:anchorId="017B81B0" wp14:editId="7A2AF2CF">
                <wp:simplePos x="0" y="0"/>
                <wp:positionH relativeFrom="column">
                  <wp:posOffset>2151985</wp:posOffset>
                </wp:positionH>
                <wp:positionV relativeFrom="paragraph">
                  <wp:posOffset>622476</wp:posOffset>
                </wp:positionV>
                <wp:extent cx="1592580" cy="913765"/>
                <wp:effectExtent l="0" t="0" r="26670" b="19685"/>
                <wp:wrapNone/>
                <wp:docPr id="129" name="Group 1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92580" cy="913765"/>
                          <a:chOff x="-2888" y="-63645"/>
                          <a:chExt cx="1288875" cy="914435"/>
                        </a:xfrm>
                      </wpg:grpSpPr>
                      <wpg:grpSp>
                        <wpg:cNvPr id="128" name="Group 128"/>
                        <wpg:cNvGrpSpPr/>
                        <wpg:grpSpPr>
                          <a:xfrm>
                            <a:off x="-2888" y="-63645"/>
                            <a:ext cx="1288875" cy="5"/>
                            <a:chOff x="-2888" y="-63645"/>
                            <a:chExt cx="1288875" cy="5"/>
                          </a:xfrm>
                        </wpg:grpSpPr>
                        <wps:wsp>
                          <wps:cNvPr id="111" name="Straight Connector 19"/>
                          <wps:cNvCnPr>
                            <a:cxnSpLocks/>
                          </wps:cNvCnPr>
                          <wps:spPr>
                            <a:xfrm>
                              <a:off x="805432" y="-63640"/>
                              <a:ext cx="48055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2" name="Straight Connector 19"/>
                          <wps:cNvCnPr>
                            <a:cxnSpLocks/>
                          </wps:cNvCnPr>
                          <wps:spPr>
                            <a:xfrm>
                              <a:off x="-2888" y="-63645"/>
                              <a:ext cx="3988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27" name="Group 127"/>
                        <wpg:cNvGrpSpPr/>
                        <wpg:grpSpPr>
                          <a:xfrm>
                            <a:off x="51354" y="850685"/>
                            <a:ext cx="1194143" cy="105"/>
                            <a:chOff x="51354" y="-105"/>
                            <a:chExt cx="1194143" cy="105"/>
                          </a:xfrm>
                        </wpg:grpSpPr>
                        <wps:wsp>
                          <wps:cNvPr id="113" name="Straight Connector 19"/>
                          <wps:cNvCnPr>
                            <a:cxnSpLocks/>
                          </wps:cNvCnPr>
                          <wps:spPr>
                            <a:xfrm>
                              <a:off x="1027722" y="0"/>
                              <a:ext cx="21777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4" name="Straight Connector 19"/>
                          <wps:cNvCnPr>
                            <a:cxnSpLocks/>
                          </wps:cNvCnPr>
                          <wps:spPr>
                            <a:xfrm>
                              <a:off x="51354" y="-105"/>
                              <a:ext cx="222719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5BB0AFC" id="Group 129" o:spid="_x0000_s1026" style="position:absolute;margin-left:169.45pt;margin-top:49pt;width:125.4pt;height:71.95pt;z-index:251758592;mso-width-relative:margin;mso-height-relative:margin" coordorigin="-28,-636" coordsize="12888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">
                <v:group id="Group 128" o:spid="_x0000_s1027" style="position:absolute;left:-28;top:-636;width:12887;height:0" coordorigin="-28,-636" coordsize="128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8o6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">
                  <v:line id="Straight Connector 19" o:spid="_x0000_s1028" style="position:absolute;visibility:visible;mso-wrap-style:square" from="8054,-636" to="12859,-6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" strokecolor="black [3213]">
                    <o:lock v:ext="edit" shapetype="f"/>
                  </v:line>
                  <v:line id="Straight Connector 19" o:spid="_x0000_s1029" style="position:absolute;visibility:visible;mso-wrap-style:square" from="-28,-636" to="3959,-6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" strokecolor="black [3213]">
                    <o:lock v:ext="edit" shapetype="f"/>
                  </v:line>
                </v:group>
                <v:group id="Group 127" o:spid="_x0000_s1030" style="position:absolute;left:513;top:8506;width:11941;height:1" coordorigin="513,-1" coordsize="1194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">
                  <v:line id="Straight Connector 19" o:spid="_x0000_s1031" style="position:absolute;visibility:visible;mso-wrap-style:square" from="10277,0" to="12454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" strokecolor="black [3213]">
                    <o:lock v:ext="edit" shapetype="f"/>
                  </v:line>
                  <v:line id="Straight Connector 19" o:spid="_x0000_s1032" style="position:absolute;visibility:visible;mso-wrap-style:square" from="513,-1" to="2740,-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" strokecolor="black [3213]">
                    <o:lock v:ext="edit" shapetype="f"/>
                  </v:line>
                </v:group>
              </v:group>
            </w:pict>
          </mc:Fallback>
        </mc:AlternateContent>
      </w:r>
      <w:r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5CB1E00A" wp14:editId="3C1193D4">
                <wp:simplePos x="0" y="0"/>
                <wp:positionH relativeFrom="column">
                  <wp:posOffset>2896596</wp:posOffset>
                </wp:positionH>
                <wp:positionV relativeFrom="paragraph">
                  <wp:posOffset>412080</wp:posOffset>
                </wp:positionV>
                <wp:extent cx="287655" cy="365760"/>
                <wp:effectExtent l="0" t="0" r="17145" b="15240"/>
                <wp:wrapNone/>
                <wp:docPr id="117" name="Freeform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655" cy="36576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0A047F" id="Freeform 357" o:spid="_x0000_s1026" style="position:absolute;margin-left:228.1pt;margin-top:32.45pt;width:22.65pt;height:28.8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4F79703E" wp14:editId="15341978">
                <wp:simplePos x="0" y="0"/>
                <wp:positionH relativeFrom="column">
                  <wp:posOffset>3120019</wp:posOffset>
                </wp:positionH>
                <wp:positionV relativeFrom="paragraph">
                  <wp:posOffset>1437640</wp:posOffset>
                </wp:positionV>
                <wp:extent cx="240030" cy="228600"/>
                <wp:effectExtent l="0" t="0" r="7620" b="0"/>
                <wp:wrapNone/>
                <wp:docPr id="118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40030" cy="228600"/>
                        </a:xfrm>
                        <a:custGeom>
                          <a:avLst/>
                          <a:gdLst>
                            <a:gd name="T0" fmla="*/ 492 w 546"/>
                            <a:gd name="T1" fmla="*/ 160 h 580"/>
                            <a:gd name="T2" fmla="*/ 518 w 546"/>
                            <a:gd name="T3" fmla="*/ 132 h 580"/>
                            <a:gd name="T4" fmla="*/ 404 w 546"/>
                            <a:gd name="T5" fmla="*/ 38 h 580"/>
                            <a:gd name="T6" fmla="*/ 386 w 546"/>
                            <a:gd name="T7" fmla="*/ 84 h 580"/>
                            <a:gd name="T8" fmla="*/ 348 w 546"/>
                            <a:gd name="T9" fmla="*/ 70 h 580"/>
                            <a:gd name="T10" fmla="*/ 312 w 546"/>
                            <a:gd name="T11" fmla="*/ 18 h 580"/>
                            <a:gd name="T12" fmla="*/ 240 w 546"/>
                            <a:gd name="T13" fmla="*/ 4 h 580"/>
                            <a:gd name="T14" fmla="*/ 144 w 546"/>
                            <a:gd name="T15" fmla="*/ 52 h 580"/>
                            <a:gd name="T16" fmla="*/ 124 w 546"/>
                            <a:gd name="T17" fmla="*/ 72 h 580"/>
                            <a:gd name="T18" fmla="*/ 176 w 546"/>
                            <a:gd name="T19" fmla="*/ 48 h 580"/>
                            <a:gd name="T20" fmla="*/ 186 w 546"/>
                            <a:gd name="T21" fmla="*/ 48 h 580"/>
                            <a:gd name="T22" fmla="*/ 172 w 546"/>
                            <a:gd name="T23" fmla="*/ 86 h 580"/>
                            <a:gd name="T24" fmla="*/ 192 w 546"/>
                            <a:gd name="T25" fmla="*/ 110 h 580"/>
                            <a:gd name="T26" fmla="*/ 220 w 546"/>
                            <a:gd name="T27" fmla="*/ 132 h 580"/>
                            <a:gd name="T28" fmla="*/ 236 w 546"/>
                            <a:gd name="T29" fmla="*/ 108 h 580"/>
                            <a:gd name="T30" fmla="*/ 258 w 546"/>
                            <a:gd name="T31" fmla="*/ 80 h 580"/>
                            <a:gd name="T32" fmla="*/ 298 w 546"/>
                            <a:gd name="T33" fmla="*/ 92 h 580"/>
                            <a:gd name="T34" fmla="*/ 312 w 546"/>
                            <a:gd name="T35" fmla="*/ 122 h 580"/>
                            <a:gd name="T36" fmla="*/ 322 w 546"/>
                            <a:gd name="T37" fmla="*/ 142 h 580"/>
                            <a:gd name="T38" fmla="*/ 334 w 546"/>
                            <a:gd name="T39" fmla="*/ 158 h 580"/>
                            <a:gd name="T40" fmla="*/ 284 w 546"/>
                            <a:gd name="T41" fmla="*/ 138 h 580"/>
                            <a:gd name="T42" fmla="*/ 286 w 546"/>
                            <a:gd name="T43" fmla="*/ 150 h 580"/>
                            <a:gd name="T44" fmla="*/ 290 w 546"/>
                            <a:gd name="T45" fmla="*/ 164 h 580"/>
                            <a:gd name="T46" fmla="*/ 250 w 546"/>
                            <a:gd name="T47" fmla="*/ 188 h 580"/>
                            <a:gd name="T48" fmla="*/ 218 w 546"/>
                            <a:gd name="T49" fmla="*/ 230 h 580"/>
                            <a:gd name="T50" fmla="*/ 200 w 546"/>
                            <a:gd name="T51" fmla="*/ 254 h 580"/>
                            <a:gd name="T52" fmla="*/ 152 w 546"/>
                            <a:gd name="T53" fmla="*/ 252 h 580"/>
                            <a:gd name="T54" fmla="*/ 144 w 546"/>
                            <a:gd name="T55" fmla="*/ 304 h 580"/>
                            <a:gd name="T56" fmla="*/ 178 w 546"/>
                            <a:gd name="T57" fmla="*/ 292 h 580"/>
                            <a:gd name="T58" fmla="*/ 198 w 546"/>
                            <a:gd name="T59" fmla="*/ 338 h 580"/>
                            <a:gd name="T60" fmla="*/ 196 w 546"/>
                            <a:gd name="T61" fmla="*/ 348 h 580"/>
                            <a:gd name="T62" fmla="*/ 156 w 546"/>
                            <a:gd name="T63" fmla="*/ 320 h 580"/>
                            <a:gd name="T64" fmla="*/ 104 w 546"/>
                            <a:gd name="T65" fmla="*/ 288 h 580"/>
                            <a:gd name="T66" fmla="*/ 64 w 546"/>
                            <a:gd name="T67" fmla="*/ 240 h 580"/>
                            <a:gd name="T68" fmla="*/ 58 w 546"/>
                            <a:gd name="T69" fmla="*/ 170 h 580"/>
                            <a:gd name="T70" fmla="*/ 32 w 546"/>
                            <a:gd name="T71" fmla="*/ 158 h 580"/>
                            <a:gd name="T72" fmla="*/ 4 w 546"/>
                            <a:gd name="T73" fmla="*/ 342 h 580"/>
                            <a:gd name="T74" fmla="*/ 140 w 546"/>
                            <a:gd name="T75" fmla="*/ 538 h 580"/>
                            <a:gd name="T76" fmla="*/ 240 w 546"/>
                            <a:gd name="T77" fmla="*/ 514 h 580"/>
                            <a:gd name="T78" fmla="*/ 194 w 546"/>
                            <a:gd name="T79" fmla="*/ 436 h 580"/>
                            <a:gd name="T80" fmla="*/ 206 w 546"/>
                            <a:gd name="T81" fmla="*/ 382 h 580"/>
                            <a:gd name="T82" fmla="*/ 250 w 546"/>
                            <a:gd name="T83" fmla="*/ 362 h 580"/>
                            <a:gd name="T84" fmla="*/ 328 w 546"/>
                            <a:gd name="T85" fmla="*/ 394 h 580"/>
                            <a:gd name="T86" fmla="*/ 342 w 546"/>
                            <a:gd name="T87" fmla="*/ 416 h 580"/>
                            <a:gd name="T88" fmla="*/ 394 w 546"/>
                            <a:gd name="T89" fmla="*/ 442 h 580"/>
                            <a:gd name="T90" fmla="*/ 354 w 546"/>
                            <a:gd name="T91" fmla="*/ 502 h 580"/>
                            <a:gd name="T92" fmla="*/ 306 w 546"/>
                            <a:gd name="T93" fmla="*/ 540 h 580"/>
                            <a:gd name="T94" fmla="*/ 266 w 546"/>
                            <a:gd name="T95" fmla="*/ 568 h 580"/>
                            <a:gd name="T96" fmla="*/ 430 w 546"/>
                            <a:gd name="T97" fmla="*/ 544 h 580"/>
                            <a:gd name="T98" fmla="*/ 546 w 546"/>
                            <a:gd name="T99" fmla="*/ 370 h 580"/>
                            <a:gd name="T100" fmla="*/ 528 w 546"/>
                            <a:gd name="T101" fmla="*/ 324 h 580"/>
                            <a:gd name="T102" fmla="*/ 486 w 546"/>
                            <a:gd name="T103" fmla="*/ 330 h 580"/>
                            <a:gd name="T104" fmla="*/ 476 w 546"/>
                            <a:gd name="T105" fmla="*/ 234 h 580"/>
                            <a:gd name="T106" fmla="*/ 486 w 546"/>
                            <a:gd name="T107" fmla="*/ 182 h 580"/>
                            <a:gd name="T108" fmla="*/ 310 w 546"/>
                            <a:gd name="T109" fmla="*/ 158 h 580"/>
                            <a:gd name="T110" fmla="*/ 424 w 546"/>
                            <a:gd name="T111" fmla="*/ 66 h 580"/>
                            <a:gd name="T112" fmla="*/ 420 w 546"/>
                            <a:gd name="T113" fmla="*/ 58 h 5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546" h="580">
                              <a:moveTo>
                                <a:pt x="486" y="182"/>
                              </a:moveTo>
                              <a:lnTo>
                                <a:pt x="486" y="182"/>
                              </a:lnTo>
                              <a:lnTo>
                                <a:pt x="484" y="178"/>
                              </a:lnTo>
                              <a:lnTo>
                                <a:pt x="482" y="172"/>
                              </a:lnTo>
                              <a:lnTo>
                                <a:pt x="484" y="160"/>
                              </a:lnTo>
                              <a:lnTo>
                                <a:pt x="484" y="160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92" y="160"/>
                              </a:lnTo>
                              <a:lnTo>
                                <a:pt x="500" y="162"/>
                              </a:lnTo>
                              <a:lnTo>
                                <a:pt x="504" y="160"/>
                              </a:lnTo>
                              <a:lnTo>
                                <a:pt x="506" y="160"/>
                              </a:lnTo>
                              <a:lnTo>
                                <a:pt x="506" y="160"/>
                              </a:lnTo>
                              <a:lnTo>
                                <a:pt x="504" y="154"/>
                              </a:lnTo>
                              <a:lnTo>
                                <a:pt x="500" y="148"/>
                              </a:lnTo>
                              <a:lnTo>
                                <a:pt x="496" y="140"/>
                              </a:lnTo>
                              <a:lnTo>
                                <a:pt x="496" y="140"/>
                              </a:lnTo>
                              <a:lnTo>
                                <a:pt x="518" y="132"/>
                              </a:lnTo>
                              <a:lnTo>
                                <a:pt x="518" y="132"/>
                              </a:lnTo>
                              <a:lnTo>
                                <a:pt x="530" y="130"/>
                              </a:lnTo>
                              <a:lnTo>
                                <a:pt x="530" y="130"/>
                              </a:lnTo>
                              <a:lnTo>
                                <a:pt x="508" y="102"/>
                              </a:lnTo>
                              <a:lnTo>
                                <a:pt x="484" y="76"/>
                              </a:lnTo>
                              <a:lnTo>
                                <a:pt x="456" y="52"/>
                              </a:lnTo>
                              <a:lnTo>
                                <a:pt x="424" y="34"/>
                              </a:lnTo>
                              <a:lnTo>
                                <a:pt x="424" y="34"/>
                              </a:lnTo>
                              <a:lnTo>
                                <a:pt x="418" y="36"/>
                              </a:lnTo>
                              <a:lnTo>
                                <a:pt x="418" y="36"/>
                              </a:lnTo>
                              <a:lnTo>
                                <a:pt x="404" y="38"/>
                              </a:lnTo>
                              <a:lnTo>
                                <a:pt x="404" y="38"/>
                              </a:lnTo>
                              <a:lnTo>
                                <a:pt x="402" y="42"/>
                              </a:lnTo>
                              <a:lnTo>
                                <a:pt x="398" y="44"/>
                              </a:lnTo>
                              <a:lnTo>
                                <a:pt x="394" y="46"/>
                              </a:lnTo>
                              <a:lnTo>
                                <a:pt x="394" y="46"/>
                              </a:lnTo>
                              <a:lnTo>
                                <a:pt x="384" y="48"/>
                              </a:lnTo>
                              <a:lnTo>
                                <a:pt x="382" y="50"/>
                              </a:lnTo>
                              <a:lnTo>
                                <a:pt x="382" y="58"/>
                              </a:lnTo>
                              <a:lnTo>
                                <a:pt x="382" y="68"/>
                              </a:lnTo>
                              <a:lnTo>
                                <a:pt x="386" y="84"/>
                              </a:lnTo>
                              <a:lnTo>
                                <a:pt x="380" y="86"/>
                              </a:lnTo>
                              <a:lnTo>
                                <a:pt x="380" y="86"/>
                              </a:lnTo>
                              <a:lnTo>
                                <a:pt x="370" y="74"/>
                              </a:lnTo>
                              <a:lnTo>
                                <a:pt x="370" y="74"/>
                              </a:lnTo>
                              <a:lnTo>
                                <a:pt x="368" y="72"/>
                              </a:lnTo>
                              <a:lnTo>
                                <a:pt x="366" y="70"/>
                              </a:lnTo>
                              <a:lnTo>
                                <a:pt x="360" y="72"/>
                              </a:lnTo>
                              <a:lnTo>
                                <a:pt x="354" y="72"/>
                              </a:lnTo>
                              <a:lnTo>
                                <a:pt x="348" y="70"/>
                              </a:lnTo>
                              <a:lnTo>
                                <a:pt x="348" y="70"/>
                              </a:lnTo>
                              <a:lnTo>
                                <a:pt x="332" y="56"/>
                              </a:lnTo>
                              <a:lnTo>
                                <a:pt x="322" y="46"/>
                              </a:lnTo>
                              <a:lnTo>
                                <a:pt x="322" y="46"/>
                              </a:lnTo>
                              <a:lnTo>
                                <a:pt x="324" y="42"/>
                              </a:lnTo>
                              <a:lnTo>
                                <a:pt x="326" y="34"/>
                              </a:lnTo>
                              <a:lnTo>
                                <a:pt x="326" y="34"/>
                              </a:lnTo>
                              <a:lnTo>
                                <a:pt x="324" y="30"/>
                              </a:lnTo>
                              <a:lnTo>
                                <a:pt x="320" y="24"/>
                              </a:lnTo>
                              <a:lnTo>
                                <a:pt x="312" y="18"/>
                              </a:lnTo>
                              <a:lnTo>
                                <a:pt x="312" y="18"/>
                              </a:lnTo>
                              <a:lnTo>
                                <a:pt x="312" y="14"/>
                              </a:lnTo>
                              <a:lnTo>
                                <a:pt x="308" y="10"/>
                              </a:lnTo>
                              <a:lnTo>
                                <a:pt x="296" y="6"/>
                              </a:lnTo>
                              <a:lnTo>
                                <a:pt x="286" y="2"/>
                              </a:lnTo>
                              <a:lnTo>
                                <a:pt x="280" y="2"/>
                              </a:lnTo>
                              <a:lnTo>
                                <a:pt x="280" y="2"/>
                              </a:lnTo>
                              <a:lnTo>
                                <a:pt x="284" y="0"/>
                              </a:lnTo>
                              <a:lnTo>
                                <a:pt x="284" y="0"/>
                              </a:lnTo>
                              <a:lnTo>
                                <a:pt x="262" y="2"/>
                              </a:lnTo>
                              <a:lnTo>
                                <a:pt x="240" y="4"/>
                              </a:lnTo>
                              <a:lnTo>
                                <a:pt x="220" y="8"/>
                              </a:lnTo>
                              <a:lnTo>
                                <a:pt x="198" y="14"/>
                              </a:lnTo>
                              <a:lnTo>
                                <a:pt x="180" y="22"/>
                              </a:lnTo>
                              <a:lnTo>
                                <a:pt x="160" y="30"/>
                              </a:lnTo>
                              <a:lnTo>
                                <a:pt x="142" y="40"/>
                              </a:lnTo>
                              <a:lnTo>
                                <a:pt x="124" y="52"/>
                              </a:lnTo>
                              <a:lnTo>
                                <a:pt x="124" y="52"/>
                              </a:lnTo>
                              <a:lnTo>
                                <a:pt x="140" y="50"/>
                              </a:lnTo>
                              <a:lnTo>
                                <a:pt x="144" y="52"/>
                              </a:lnTo>
                              <a:lnTo>
                                <a:pt x="144" y="52"/>
                              </a:lnTo>
                              <a:lnTo>
                                <a:pt x="142" y="54"/>
                              </a:lnTo>
                              <a:lnTo>
                                <a:pt x="142" y="54"/>
                              </a:lnTo>
                              <a:lnTo>
                                <a:pt x="124" y="64"/>
                              </a:lnTo>
                              <a:lnTo>
                                <a:pt x="110" y="68"/>
                              </a:lnTo>
                              <a:lnTo>
                                <a:pt x="110" y="68"/>
                              </a:lnTo>
                              <a:lnTo>
                                <a:pt x="106" y="70"/>
                              </a:lnTo>
                              <a:lnTo>
                                <a:pt x="108" y="72"/>
                              </a:lnTo>
                              <a:lnTo>
                                <a:pt x="118" y="74"/>
                              </a:lnTo>
                              <a:lnTo>
                                <a:pt x="118" y="74"/>
                              </a:lnTo>
                              <a:lnTo>
                                <a:pt x="124" y="72"/>
                              </a:lnTo>
                              <a:lnTo>
                                <a:pt x="136" y="68"/>
                              </a:lnTo>
                              <a:lnTo>
                                <a:pt x="148" y="64"/>
                              </a:lnTo>
                              <a:lnTo>
                                <a:pt x="158" y="62"/>
                              </a:lnTo>
                              <a:lnTo>
                                <a:pt x="158" y="62"/>
                              </a:lnTo>
                              <a:lnTo>
                                <a:pt x="168" y="62"/>
                              </a:lnTo>
                              <a:lnTo>
                                <a:pt x="172" y="60"/>
                              </a:lnTo>
                              <a:lnTo>
                                <a:pt x="176" y="56"/>
                              </a:lnTo>
                              <a:lnTo>
                                <a:pt x="178" y="54"/>
                              </a:lnTo>
                              <a:lnTo>
                                <a:pt x="178" y="54"/>
                              </a:lnTo>
                              <a:lnTo>
                                <a:pt x="176" y="48"/>
                              </a:lnTo>
                              <a:lnTo>
                                <a:pt x="174" y="46"/>
                              </a:lnTo>
                              <a:lnTo>
                                <a:pt x="174" y="46"/>
                              </a:lnTo>
                              <a:lnTo>
                                <a:pt x="182" y="40"/>
                              </a:lnTo>
                              <a:lnTo>
                                <a:pt x="190" y="36"/>
                              </a:lnTo>
                              <a:lnTo>
                                <a:pt x="192" y="34"/>
                              </a:lnTo>
                              <a:lnTo>
                                <a:pt x="192" y="34"/>
                              </a:lnTo>
                              <a:lnTo>
                                <a:pt x="192" y="36"/>
                              </a:lnTo>
                              <a:lnTo>
                                <a:pt x="188" y="40"/>
                              </a:lnTo>
                              <a:lnTo>
                                <a:pt x="186" y="46"/>
                              </a:lnTo>
                              <a:lnTo>
                                <a:pt x="186" y="48"/>
                              </a:lnTo>
                              <a:lnTo>
                                <a:pt x="188" y="52"/>
                              </a:lnTo>
                              <a:lnTo>
                                <a:pt x="188" y="52"/>
                              </a:lnTo>
                              <a:lnTo>
                                <a:pt x="196" y="60"/>
                              </a:lnTo>
                              <a:lnTo>
                                <a:pt x="202" y="64"/>
                              </a:lnTo>
                              <a:lnTo>
                                <a:pt x="202" y="66"/>
                              </a:lnTo>
                              <a:lnTo>
                                <a:pt x="204" y="68"/>
                              </a:lnTo>
                              <a:lnTo>
                                <a:pt x="198" y="72"/>
                              </a:lnTo>
                              <a:lnTo>
                                <a:pt x="198" y="72"/>
                              </a:lnTo>
                              <a:lnTo>
                                <a:pt x="186" y="76"/>
                              </a:lnTo>
                              <a:lnTo>
                                <a:pt x="172" y="86"/>
                              </a:lnTo>
                              <a:lnTo>
                                <a:pt x="164" y="94"/>
                              </a:lnTo>
                              <a:lnTo>
                                <a:pt x="162" y="98"/>
                              </a:lnTo>
                              <a:lnTo>
                                <a:pt x="164" y="100"/>
                              </a:lnTo>
                              <a:lnTo>
                                <a:pt x="164" y="100"/>
                              </a:lnTo>
                              <a:lnTo>
                                <a:pt x="172" y="108"/>
                              </a:lnTo>
                              <a:lnTo>
                                <a:pt x="172" y="108"/>
                              </a:lnTo>
                              <a:lnTo>
                                <a:pt x="180" y="108"/>
                              </a:lnTo>
                              <a:lnTo>
                                <a:pt x="186" y="108"/>
                              </a:lnTo>
                              <a:lnTo>
                                <a:pt x="192" y="110"/>
                              </a:lnTo>
                              <a:lnTo>
                                <a:pt x="192" y="110"/>
                              </a:lnTo>
                              <a:lnTo>
                                <a:pt x="200" y="114"/>
                              </a:lnTo>
                              <a:lnTo>
                                <a:pt x="206" y="116"/>
                              </a:lnTo>
                              <a:lnTo>
                                <a:pt x="206" y="116"/>
                              </a:lnTo>
                              <a:lnTo>
                                <a:pt x="204" y="118"/>
                              </a:lnTo>
                              <a:lnTo>
                                <a:pt x="204" y="122"/>
                              </a:lnTo>
                              <a:lnTo>
                                <a:pt x="206" y="126"/>
                              </a:lnTo>
                              <a:lnTo>
                                <a:pt x="212" y="132"/>
                              </a:lnTo>
                              <a:lnTo>
                                <a:pt x="212" y="132"/>
                              </a:lnTo>
                              <a:lnTo>
                                <a:pt x="216" y="132"/>
                              </a:lnTo>
                              <a:lnTo>
                                <a:pt x="220" y="132"/>
                              </a:lnTo>
                              <a:lnTo>
                                <a:pt x="226" y="128"/>
                              </a:lnTo>
                              <a:lnTo>
                                <a:pt x="228" y="124"/>
                              </a:lnTo>
                              <a:lnTo>
                                <a:pt x="228" y="120"/>
                              </a:lnTo>
                              <a:lnTo>
                                <a:pt x="228" y="120"/>
                              </a:lnTo>
                              <a:lnTo>
                                <a:pt x="226" y="118"/>
                              </a:lnTo>
                              <a:lnTo>
                                <a:pt x="228" y="116"/>
                              </a:lnTo>
                              <a:lnTo>
                                <a:pt x="230" y="114"/>
                              </a:lnTo>
                              <a:lnTo>
                                <a:pt x="234" y="112"/>
                              </a:lnTo>
                              <a:lnTo>
                                <a:pt x="236" y="110"/>
                              </a:lnTo>
                              <a:lnTo>
                                <a:pt x="236" y="108"/>
                              </a:lnTo>
                              <a:lnTo>
                                <a:pt x="236" y="108"/>
                              </a:lnTo>
                              <a:lnTo>
                                <a:pt x="232" y="96"/>
                              </a:lnTo>
                              <a:lnTo>
                                <a:pt x="230" y="92"/>
                              </a:lnTo>
                              <a:lnTo>
                                <a:pt x="236" y="76"/>
                              </a:lnTo>
                              <a:lnTo>
                                <a:pt x="236" y="76"/>
                              </a:lnTo>
                              <a:lnTo>
                                <a:pt x="242" y="74"/>
                              </a:lnTo>
                              <a:lnTo>
                                <a:pt x="248" y="74"/>
                              </a:lnTo>
                              <a:lnTo>
                                <a:pt x="254" y="76"/>
                              </a:lnTo>
                              <a:lnTo>
                                <a:pt x="254" y="76"/>
                              </a:lnTo>
                              <a:lnTo>
                                <a:pt x="258" y="80"/>
                              </a:lnTo>
                              <a:lnTo>
                                <a:pt x="260" y="86"/>
                              </a:lnTo>
                              <a:lnTo>
                                <a:pt x="264" y="90"/>
                              </a:lnTo>
                              <a:lnTo>
                                <a:pt x="268" y="94"/>
                              </a:lnTo>
                              <a:lnTo>
                                <a:pt x="268" y="94"/>
                              </a:lnTo>
                              <a:lnTo>
                                <a:pt x="276" y="94"/>
                              </a:lnTo>
                              <a:lnTo>
                                <a:pt x="280" y="92"/>
                              </a:lnTo>
                              <a:lnTo>
                                <a:pt x="284" y="88"/>
                              </a:lnTo>
                              <a:lnTo>
                                <a:pt x="284" y="88"/>
                              </a:lnTo>
                              <a:lnTo>
                                <a:pt x="292" y="90"/>
                              </a:lnTo>
                              <a:lnTo>
                                <a:pt x="298" y="92"/>
                              </a:lnTo>
                              <a:lnTo>
                                <a:pt x="300" y="94"/>
                              </a:lnTo>
                              <a:lnTo>
                                <a:pt x="300" y="98"/>
                              </a:lnTo>
                              <a:lnTo>
                                <a:pt x="300" y="98"/>
                              </a:lnTo>
                              <a:lnTo>
                                <a:pt x="304" y="108"/>
                              </a:lnTo>
                              <a:lnTo>
                                <a:pt x="306" y="112"/>
                              </a:lnTo>
                              <a:lnTo>
                                <a:pt x="310" y="114"/>
                              </a:lnTo>
                              <a:lnTo>
                                <a:pt x="310" y="114"/>
                              </a:lnTo>
                              <a:lnTo>
                                <a:pt x="314" y="116"/>
                              </a:lnTo>
                              <a:lnTo>
                                <a:pt x="314" y="120"/>
                              </a:lnTo>
                              <a:lnTo>
                                <a:pt x="312" y="122"/>
                              </a:lnTo>
                              <a:lnTo>
                                <a:pt x="312" y="122"/>
                              </a:lnTo>
                              <a:lnTo>
                                <a:pt x="314" y="120"/>
                              </a:lnTo>
                              <a:lnTo>
                                <a:pt x="318" y="116"/>
                              </a:lnTo>
                              <a:lnTo>
                                <a:pt x="320" y="116"/>
                              </a:lnTo>
                              <a:lnTo>
                                <a:pt x="322" y="116"/>
                              </a:lnTo>
                              <a:lnTo>
                                <a:pt x="324" y="118"/>
                              </a:lnTo>
                              <a:lnTo>
                                <a:pt x="326" y="124"/>
                              </a:lnTo>
                              <a:lnTo>
                                <a:pt x="326" y="124"/>
                              </a:lnTo>
                              <a:lnTo>
                                <a:pt x="324" y="134"/>
                              </a:lnTo>
                              <a:lnTo>
                                <a:pt x="322" y="142"/>
                              </a:lnTo>
                              <a:lnTo>
                                <a:pt x="322" y="146"/>
                              </a:lnTo>
                              <a:lnTo>
                                <a:pt x="328" y="148"/>
                              </a:lnTo>
                              <a:lnTo>
                                <a:pt x="328" y="148"/>
                              </a:lnTo>
                              <a:lnTo>
                                <a:pt x="334" y="148"/>
                              </a:lnTo>
                              <a:lnTo>
                                <a:pt x="338" y="152"/>
                              </a:lnTo>
                              <a:lnTo>
                                <a:pt x="340" y="154"/>
                              </a:lnTo>
                              <a:lnTo>
                                <a:pt x="340" y="158"/>
                              </a:lnTo>
                              <a:lnTo>
                                <a:pt x="340" y="158"/>
                              </a:lnTo>
                              <a:lnTo>
                                <a:pt x="338" y="158"/>
                              </a:lnTo>
                              <a:lnTo>
                                <a:pt x="334" y="158"/>
                              </a:lnTo>
                              <a:lnTo>
                                <a:pt x="328" y="156"/>
                              </a:lnTo>
                              <a:lnTo>
                                <a:pt x="328" y="156"/>
                              </a:lnTo>
                              <a:lnTo>
                                <a:pt x="312" y="150"/>
                              </a:lnTo>
                              <a:lnTo>
                                <a:pt x="312" y="150"/>
                              </a:lnTo>
                              <a:lnTo>
                                <a:pt x="316" y="144"/>
                              </a:lnTo>
                              <a:lnTo>
                                <a:pt x="316" y="140"/>
                              </a:lnTo>
                              <a:lnTo>
                                <a:pt x="316" y="140"/>
                              </a:lnTo>
                              <a:lnTo>
                                <a:pt x="312" y="138"/>
                              </a:lnTo>
                              <a:lnTo>
                                <a:pt x="312" y="138"/>
                              </a:lnTo>
                              <a:lnTo>
                                <a:pt x="284" y="138"/>
                              </a:lnTo>
                              <a:lnTo>
                                <a:pt x="284" y="138"/>
                              </a:lnTo>
                              <a:lnTo>
                                <a:pt x="272" y="144"/>
                              </a:lnTo>
                              <a:lnTo>
                                <a:pt x="262" y="150"/>
                              </a:lnTo>
                              <a:lnTo>
                                <a:pt x="260" y="152"/>
                              </a:lnTo>
                              <a:lnTo>
                                <a:pt x="260" y="154"/>
                              </a:lnTo>
                              <a:lnTo>
                                <a:pt x="260" y="154"/>
                              </a:lnTo>
                              <a:lnTo>
                                <a:pt x="274" y="150"/>
                              </a:lnTo>
                              <a:lnTo>
                                <a:pt x="282" y="148"/>
                              </a:lnTo>
                              <a:lnTo>
                                <a:pt x="286" y="148"/>
                              </a:lnTo>
                              <a:lnTo>
                                <a:pt x="286" y="150"/>
                              </a:lnTo>
                              <a:lnTo>
                                <a:pt x="286" y="150"/>
                              </a:lnTo>
                              <a:lnTo>
                                <a:pt x="284" y="152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8" y="156"/>
                              </a:lnTo>
                              <a:lnTo>
                                <a:pt x="290" y="160"/>
                              </a:lnTo>
                              <a:lnTo>
                                <a:pt x="292" y="166"/>
                              </a:lnTo>
                              <a:lnTo>
                                <a:pt x="292" y="166"/>
                              </a:lnTo>
                              <a:lnTo>
                                <a:pt x="290" y="164"/>
                              </a:lnTo>
                              <a:lnTo>
                                <a:pt x="286" y="166"/>
                              </a:lnTo>
                              <a:lnTo>
                                <a:pt x="280" y="166"/>
                              </a:lnTo>
                              <a:lnTo>
                                <a:pt x="280" y="166"/>
                              </a:lnTo>
                              <a:lnTo>
                                <a:pt x="266" y="174"/>
                              </a:lnTo>
                              <a:lnTo>
                                <a:pt x="262" y="178"/>
                              </a:lnTo>
                              <a:lnTo>
                                <a:pt x="260" y="182"/>
                              </a:lnTo>
                              <a:lnTo>
                                <a:pt x="260" y="182"/>
                              </a:lnTo>
                              <a:lnTo>
                                <a:pt x="260" y="184"/>
                              </a:lnTo>
                              <a:lnTo>
                                <a:pt x="258" y="186"/>
                              </a:lnTo>
                              <a:lnTo>
                                <a:pt x="250" y="188"/>
                              </a:lnTo>
                              <a:lnTo>
                                <a:pt x="242" y="190"/>
                              </a:lnTo>
                              <a:lnTo>
                                <a:pt x="240" y="194"/>
                              </a:lnTo>
                              <a:lnTo>
                                <a:pt x="238" y="196"/>
                              </a:lnTo>
                              <a:lnTo>
                                <a:pt x="238" y="196"/>
                              </a:lnTo>
                              <a:lnTo>
                                <a:pt x="236" y="202"/>
                              </a:lnTo>
                              <a:lnTo>
                                <a:pt x="238" y="206"/>
                              </a:lnTo>
                              <a:lnTo>
                                <a:pt x="238" y="212"/>
                              </a:lnTo>
                              <a:lnTo>
                                <a:pt x="234" y="216"/>
                              </a:lnTo>
                              <a:lnTo>
                                <a:pt x="234" y="216"/>
                              </a:lnTo>
                              <a:lnTo>
                                <a:pt x="218" y="230"/>
                              </a:lnTo>
                              <a:lnTo>
                                <a:pt x="210" y="238"/>
                              </a:lnTo>
                              <a:lnTo>
                                <a:pt x="208" y="242"/>
                              </a:lnTo>
                              <a:lnTo>
                                <a:pt x="208" y="246"/>
                              </a:lnTo>
                              <a:lnTo>
                                <a:pt x="208" y="246"/>
                              </a:lnTo>
                              <a:lnTo>
                                <a:pt x="212" y="268"/>
                              </a:lnTo>
                              <a:lnTo>
                                <a:pt x="204" y="268"/>
                              </a:lnTo>
                              <a:lnTo>
                                <a:pt x="204" y="268"/>
                              </a:lnTo>
                              <a:lnTo>
                                <a:pt x="204" y="264"/>
                              </a:lnTo>
                              <a:lnTo>
                                <a:pt x="202" y="258"/>
                              </a:lnTo>
                              <a:lnTo>
                                <a:pt x="200" y="254"/>
                              </a:lnTo>
                              <a:lnTo>
                                <a:pt x="198" y="250"/>
                              </a:lnTo>
                              <a:lnTo>
                                <a:pt x="194" y="248"/>
                              </a:lnTo>
                              <a:lnTo>
                                <a:pt x="188" y="248"/>
                              </a:lnTo>
                              <a:lnTo>
                                <a:pt x="188" y="248"/>
                              </a:lnTo>
                              <a:lnTo>
                                <a:pt x="178" y="250"/>
                              </a:lnTo>
                              <a:lnTo>
                                <a:pt x="172" y="252"/>
                              </a:lnTo>
                              <a:lnTo>
                                <a:pt x="166" y="254"/>
                              </a:lnTo>
                              <a:lnTo>
                                <a:pt x="166" y="254"/>
                              </a:lnTo>
                              <a:lnTo>
                                <a:pt x="162" y="252"/>
                              </a:lnTo>
                              <a:lnTo>
                                <a:pt x="152" y="252"/>
                              </a:lnTo>
                              <a:lnTo>
                                <a:pt x="148" y="252"/>
                              </a:lnTo>
                              <a:lnTo>
                                <a:pt x="142" y="254"/>
                              </a:lnTo>
                              <a:lnTo>
                                <a:pt x="140" y="260"/>
                              </a:lnTo>
                              <a:lnTo>
                                <a:pt x="138" y="266"/>
                              </a:lnTo>
                              <a:lnTo>
                                <a:pt x="138" y="266"/>
                              </a:lnTo>
                              <a:lnTo>
                                <a:pt x="138" y="272"/>
                              </a:lnTo>
                              <a:lnTo>
                                <a:pt x="138" y="286"/>
                              </a:lnTo>
                              <a:lnTo>
                                <a:pt x="138" y="294"/>
                              </a:lnTo>
                              <a:lnTo>
                                <a:pt x="140" y="300"/>
                              </a:lnTo>
                              <a:lnTo>
                                <a:pt x="144" y="304"/>
                              </a:lnTo>
                              <a:lnTo>
                                <a:pt x="148" y="306"/>
                              </a:lnTo>
                              <a:lnTo>
                                <a:pt x="148" y="306"/>
                              </a:lnTo>
                              <a:lnTo>
                                <a:pt x="158" y="306"/>
                              </a:lnTo>
                              <a:lnTo>
                                <a:pt x="164" y="302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70" y="294"/>
                              </a:lnTo>
                              <a:lnTo>
                                <a:pt x="174" y="292"/>
                              </a:lnTo>
                              <a:lnTo>
                                <a:pt x="178" y="292"/>
                              </a:lnTo>
                              <a:lnTo>
                                <a:pt x="178" y="292"/>
                              </a:lnTo>
                              <a:lnTo>
                                <a:pt x="180" y="294"/>
                              </a:lnTo>
                              <a:lnTo>
                                <a:pt x="180" y="298"/>
                              </a:lnTo>
                              <a:lnTo>
                                <a:pt x="178" y="306"/>
                              </a:lnTo>
                              <a:lnTo>
                                <a:pt x="174" y="320"/>
                              </a:lnTo>
                              <a:lnTo>
                                <a:pt x="174" y="320"/>
                              </a:lnTo>
                              <a:lnTo>
                                <a:pt x="188" y="320"/>
                              </a:lnTo>
                              <a:lnTo>
                                <a:pt x="196" y="320"/>
                              </a:lnTo>
                              <a:lnTo>
                                <a:pt x="196" y="320"/>
                              </a:lnTo>
                              <a:lnTo>
                                <a:pt x="198" y="338"/>
                              </a:lnTo>
                              <a:lnTo>
                                <a:pt x="198" y="338"/>
                              </a:lnTo>
                              <a:lnTo>
                                <a:pt x="198" y="346"/>
                              </a:lnTo>
                              <a:lnTo>
                                <a:pt x="202" y="350"/>
                              </a:lnTo>
                              <a:lnTo>
                                <a:pt x="206" y="352"/>
                              </a:lnTo>
                              <a:lnTo>
                                <a:pt x="206" y="352"/>
                              </a:lnTo>
                              <a:lnTo>
                                <a:pt x="214" y="352"/>
                              </a:lnTo>
                              <a:lnTo>
                                <a:pt x="214" y="358"/>
                              </a:lnTo>
                              <a:lnTo>
                                <a:pt x="214" y="358"/>
                              </a:lnTo>
                              <a:lnTo>
                                <a:pt x="208" y="354"/>
                              </a:lnTo>
                              <a:lnTo>
                                <a:pt x="196" y="348"/>
                              </a:lnTo>
                              <a:lnTo>
                                <a:pt x="196" y="348"/>
                              </a:lnTo>
                              <a:lnTo>
                                <a:pt x="186" y="338"/>
                              </a:lnTo>
                              <a:lnTo>
                                <a:pt x="180" y="332"/>
                              </a:lnTo>
                              <a:lnTo>
                                <a:pt x="180" y="332"/>
                              </a:lnTo>
                              <a:lnTo>
                                <a:pt x="172" y="330"/>
                              </a:lnTo>
                              <a:lnTo>
                                <a:pt x="166" y="330"/>
                              </a:lnTo>
                              <a:lnTo>
                                <a:pt x="160" y="326"/>
                              </a:lnTo>
                              <a:lnTo>
                                <a:pt x="160" y="326"/>
                              </a:lnTo>
                              <a:lnTo>
                                <a:pt x="158" y="322"/>
                              </a:lnTo>
                              <a:lnTo>
                                <a:pt x="156" y="320"/>
                              </a:lnTo>
                              <a:lnTo>
                                <a:pt x="154" y="318"/>
                              </a:lnTo>
                              <a:lnTo>
                                <a:pt x="148" y="318"/>
                              </a:lnTo>
                              <a:lnTo>
                                <a:pt x="148" y="318"/>
                              </a:lnTo>
                              <a:lnTo>
                                <a:pt x="140" y="318"/>
                              </a:lnTo>
                              <a:lnTo>
                                <a:pt x="130" y="314"/>
                              </a:lnTo>
                              <a:lnTo>
                                <a:pt x="114" y="306"/>
                              </a:lnTo>
                              <a:lnTo>
                                <a:pt x="114" y="306"/>
                              </a:lnTo>
                              <a:lnTo>
                                <a:pt x="110" y="302"/>
                              </a:lnTo>
                              <a:lnTo>
                                <a:pt x="108" y="296"/>
                              </a:lnTo>
                              <a:lnTo>
                                <a:pt x="104" y="288"/>
                              </a:lnTo>
                              <a:lnTo>
                                <a:pt x="104" y="288"/>
                              </a:lnTo>
                              <a:lnTo>
                                <a:pt x="96" y="278"/>
                              </a:lnTo>
                              <a:lnTo>
                                <a:pt x="82" y="262"/>
                              </a:lnTo>
                              <a:lnTo>
                                <a:pt x="82" y="262"/>
                              </a:lnTo>
                              <a:lnTo>
                                <a:pt x="78" y="254"/>
                              </a:lnTo>
                              <a:lnTo>
                                <a:pt x="78" y="248"/>
                              </a:lnTo>
                              <a:lnTo>
                                <a:pt x="74" y="246"/>
                              </a:lnTo>
                              <a:lnTo>
                                <a:pt x="70" y="242"/>
                              </a:lnTo>
                              <a:lnTo>
                                <a:pt x="70" y="242"/>
                              </a:lnTo>
                              <a:lnTo>
                                <a:pt x="64" y="240"/>
                              </a:lnTo>
                              <a:lnTo>
                                <a:pt x="60" y="236"/>
                              </a:lnTo>
                              <a:lnTo>
                                <a:pt x="56" y="230"/>
                              </a:lnTo>
                              <a:lnTo>
                                <a:pt x="54" y="220"/>
                              </a:lnTo>
                              <a:lnTo>
                                <a:pt x="54" y="220"/>
                              </a:lnTo>
                              <a:lnTo>
                                <a:pt x="52" y="214"/>
                              </a:lnTo>
                              <a:lnTo>
                                <a:pt x="54" y="208"/>
                              </a:lnTo>
                              <a:lnTo>
                                <a:pt x="56" y="192"/>
                              </a:lnTo>
                              <a:lnTo>
                                <a:pt x="60" y="180"/>
                              </a:lnTo>
                              <a:lnTo>
                                <a:pt x="60" y="174"/>
                              </a:lnTo>
                              <a:lnTo>
                                <a:pt x="58" y="170"/>
                              </a:lnTo>
                              <a:lnTo>
                                <a:pt x="58" y="170"/>
                              </a:lnTo>
                              <a:lnTo>
                                <a:pt x="56" y="164"/>
                              </a:lnTo>
                              <a:lnTo>
                                <a:pt x="54" y="154"/>
                              </a:lnTo>
                              <a:lnTo>
                                <a:pt x="52" y="148"/>
                              </a:lnTo>
                              <a:lnTo>
                                <a:pt x="50" y="146"/>
                              </a:lnTo>
                              <a:lnTo>
                                <a:pt x="48" y="144"/>
                              </a:lnTo>
                              <a:lnTo>
                                <a:pt x="48" y="144"/>
                              </a:lnTo>
                              <a:lnTo>
                                <a:pt x="40" y="140"/>
                              </a:lnTo>
                              <a:lnTo>
                                <a:pt x="40" y="140"/>
                              </a:lnTo>
                              <a:lnTo>
                                <a:pt x="32" y="158"/>
                              </a:lnTo>
                              <a:lnTo>
                                <a:pt x="24" y="174"/>
                              </a:lnTo>
                              <a:lnTo>
                                <a:pt x="16" y="192"/>
                              </a:lnTo>
                              <a:lnTo>
                                <a:pt x="10" y="212"/>
                              </a:lnTo>
                              <a:lnTo>
                                <a:pt x="6" y="230"/>
                              </a:lnTo>
                              <a:lnTo>
                                <a:pt x="2" y="250"/>
                              </a:lnTo>
                              <a:lnTo>
                                <a:pt x="0" y="270"/>
                              </a:lnTo>
                              <a:lnTo>
                                <a:pt x="0" y="290"/>
                              </a:lnTo>
                              <a:lnTo>
                                <a:pt x="0" y="290"/>
                              </a:lnTo>
                              <a:lnTo>
                                <a:pt x="0" y="316"/>
                              </a:lnTo>
                              <a:lnTo>
                                <a:pt x="4" y="342"/>
                              </a:lnTo>
                              <a:lnTo>
                                <a:pt x="10" y="366"/>
                              </a:lnTo>
                              <a:lnTo>
                                <a:pt x="18" y="390"/>
                              </a:lnTo>
                              <a:lnTo>
                                <a:pt x="26" y="412"/>
                              </a:lnTo>
                              <a:lnTo>
                                <a:pt x="38" y="434"/>
                              </a:lnTo>
                              <a:lnTo>
                                <a:pt x="52" y="456"/>
                              </a:lnTo>
                              <a:lnTo>
                                <a:pt x="66" y="474"/>
                              </a:lnTo>
                              <a:lnTo>
                                <a:pt x="82" y="492"/>
                              </a:lnTo>
                              <a:lnTo>
                                <a:pt x="100" y="510"/>
                              </a:lnTo>
                              <a:lnTo>
                                <a:pt x="120" y="524"/>
                              </a:lnTo>
                              <a:lnTo>
                                <a:pt x="140" y="538"/>
                              </a:lnTo>
                              <a:lnTo>
                                <a:pt x="162" y="550"/>
                              </a:lnTo>
                              <a:lnTo>
                                <a:pt x="184" y="560"/>
                              </a:lnTo>
                              <a:lnTo>
                                <a:pt x="208" y="568"/>
                              </a:lnTo>
                              <a:lnTo>
                                <a:pt x="232" y="574"/>
                              </a:lnTo>
                              <a:lnTo>
                                <a:pt x="232" y="574"/>
                              </a:lnTo>
                              <a:lnTo>
                                <a:pt x="234" y="568"/>
                              </a:lnTo>
                              <a:lnTo>
                                <a:pt x="236" y="558"/>
                              </a:lnTo>
                              <a:lnTo>
                                <a:pt x="236" y="558"/>
                              </a:lnTo>
                              <a:lnTo>
                                <a:pt x="236" y="538"/>
                              </a:lnTo>
                              <a:lnTo>
                                <a:pt x="240" y="514"/>
                              </a:lnTo>
                              <a:lnTo>
                                <a:pt x="240" y="514"/>
                              </a:lnTo>
                              <a:lnTo>
                                <a:pt x="244" y="494"/>
                              </a:lnTo>
                              <a:lnTo>
                                <a:pt x="244" y="488"/>
                              </a:lnTo>
                              <a:lnTo>
                                <a:pt x="244" y="488"/>
                              </a:lnTo>
                              <a:lnTo>
                                <a:pt x="232" y="484"/>
                              </a:lnTo>
                              <a:lnTo>
                                <a:pt x="224" y="478"/>
                              </a:lnTo>
                              <a:lnTo>
                                <a:pt x="218" y="474"/>
                              </a:lnTo>
                              <a:lnTo>
                                <a:pt x="218" y="474"/>
                              </a:lnTo>
                              <a:lnTo>
                                <a:pt x="202" y="450"/>
                              </a:lnTo>
                              <a:lnTo>
                                <a:pt x="194" y="436"/>
                              </a:lnTo>
                              <a:lnTo>
                                <a:pt x="192" y="430"/>
                              </a:lnTo>
                              <a:lnTo>
                                <a:pt x="190" y="424"/>
                              </a:lnTo>
                              <a:lnTo>
                                <a:pt x="190" y="424"/>
                              </a:lnTo>
                              <a:lnTo>
                                <a:pt x="192" y="416"/>
                              </a:lnTo>
                              <a:lnTo>
                                <a:pt x="196" y="410"/>
                              </a:lnTo>
                              <a:lnTo>
                                <a:pt x="200" y="406"/>
                              </a:lnTo>
                              <a:lnTo>
                                <a:pt x="200" y="406"/>
                              </a:lnTo>
                              <a:lnTo>
                                <a:pt x="204" y="400"/>
                              </a:lnTo>
                              <a:lnTo>
                                <a:pt x="206" y="392"/>
                              </a:lnTo>
                              <a:lnTo>
                                <a:pt x="206" y="382"/>
                              </a:lnTo>
                              <a:lnTo>
                                <a:pt x="206" y="382"/>
                              </a:lnTo>
                              <a:lnTo>
                                <a:pt x="206" y="376"/>
                              </a:lnTo>
                              <a:lnTo>
                                <a:pt x="208" y="372"/>
                              </a:lnTo>
                              <a:lnTo>
                                <a:pt x="214" y="366"/>
                              </a:lnTo>
                              <a:lnTo>
                                <a:pt x="218" y="364"/>
                              </a:lnTo>
                              <a:lnTo>
                                <a:pt x="220" y="362"/>
                              </a:lnTo>
                              <a:lnTo>
                                <a:pt x="230" y="372"/>
                              </a:lnTo>
                              <a:lnTo>
                                <a:pt x="240" y="362"/>
                              </a:lnTo>
                              <a:lnTo>
                                <a:pt x="240" y="362"/>
                              </a:lnTo>
                              <a:lnTo>
                                <a:pt x="250" y="362"/>
                              </a:lnTo>
                              <a:lnTo>
                                <a:pt x="268" y="366"/>
                              </a:lnTo>
                              <a:lnTo>
                                <a:pt x="268" y="366"/>
                              </a:lnTo>
                              <a:lnTo>
                                <a:pt x="274" y="368"/>
                              </a:lnTo>
                              <a:lnTo>
                                <a:pt x="280" y="370"/>
                              </a:lnTo>
                              <a:lnTo>
                                <a:pt x="282" y="372"/>
                              </a:lnTo>
                              <a:lnTo>
                                <a:pt x="282" y="372"/>
                              </a:lnTo>
                              <a:lnTo>
                                <a:pt x="304" y="386"/>
                              </a:lnTo>
                              <a:lnTo>
                                <a:pt x="304" y="386"/>
                              </a:lnTo>
                              <a:lnTo>
                                <a:pt x="318" y="392"/>
                              </a:lnTo>
                              <a:lnTo>
                                <a:pt x="328" y="394"/>
                              </a:lnTo>
                              <a:lnTo>
                                <a:pt x="328" y="394"/>
                              </a:lnTo>
                              <a:lnTo>
                                <a:pt x="330" y="398"/>
                              </a:lnTo>
                              <a:lnTo>
                                <a:pt x="334" y="406"/>
                              </a:lnTo>
                              <a:lnTo>
                                <a:pt x="334" y="406"/>
                              </a:lnTo>
                              <a:lnTo>
                                <a:pt x="334" y="408"/>
                              </a:lnTo>
                              <a:lnTo>
                                <a:pt x="332" y="412"/>
                              </a:lnTo>
                              <a:lnTo>
                                <a:pt x="326" y="416"/>
                              </a:lnTo>
                              <a:lnTo>
                                <a:pt x="332" y="412"/>
                              </a:lnTo>
                              <a:lnTo>
                                <a:pt x="332" y="412"/>
                              </a:lnTo>
                              <a:lnTo>
                                <a:pt x="342" y="416"/>
                              </a:lnTo>
                              <a:lnTo>
                                <a:pt x="356" y="426"/>
                              </a:lnTo>
                              <a:lnTo>
                                <a:pt x="356" y="426"/>
                              </a:lnTo>
                              <a:lnTo>
                                <a:pt x="362" y="428"/>
                              </a:lnTo>
                              <a:lnTo>
                                <a:pt x="372" y="428"/>
                              </a:lnTo>
                              <a:lnTo>
                                <a:pt x="384" y="426"/>
                              </a:lnTo>
                              <a:lnTo>
                                <a:pt x="384" y="426"/>
                              </a:lnTo>
                              <a:lnTo>
                                <a:pt x="390" y="430"/>
                              </a:lnTo>
                              <a:lnTo>
                                <a:pt x="394" y="436"/>
                              </a:lnTo>
                              <a:lnTo>
                                <a:pt x="394" y="438"/>
                              </a:lnTo>
                              <a:lnTo>
                                <a:pt x="394" y="442"/>
                              </a:lnTo>
                              <a:lnTo>
                                <a:pt x="394" y="442"/>
                              </a:lnTo>
                              <a:lnTo>
                                <a:pt x="386" y="456"/>
                              </a:lnTo>
                              <a:lnTo>
                                <a:pt x="380" y="464"/>
                              </a:lnTo>
                              <a:lnTo>
                                <a:pt x="380" y="464"/>
                              </a:lnTo>
                              <a:lnTo>
                                <a:pt x="376" y="478"/>
                              </a:lnTo>
                              <a:lnTo>
                                <a:pt x="372" y="488"/>
                              </a:lnTo>
                              <a:lnTo>
                                <a:pt x="364" y="498"/>
                              </a:lnTo>
                              <a:lnTo>
                                <a:pt x="364" y="498"/>
                              </a:lnTo>
                              <a:lnTo>
                                <a:pt x="358" y="502"/>
                              </a:lnTo>
                              <a:lnTo>
                                <a:pt x="354" y="502"/>
                              </a:lnTo>
                              <a:lnTo>
                                <a:pt x="352" y="502"/>
                              </a:lnTo>
                              <a:lnTo>
                                <a:pt x="346" y="504"/>
                              </a:lnTo>
                              <a:lnTo>
                                <a:pt x="346" y="504"/>
                              </a:lnTo>
                              <a:lnTo>
                                <a:pt x="340" y="506"/>
                              </a:lnTo>
                              <a:lnTo>
                                <a:pt x="336" y="510"/>
                              </a:lnTo>
                              <a:lnTo>
                                <a:pt x="324" y="524"/>
                              </a:lnTo>
                              <a:lnTo>
                                <a:pt x="324" y="524"/>
                              </a:lnTo>
                              <a:lnTo>
                                <a:pt x="318" y="532"/>
                              </a:lnTo>
                              <a:lnTo>
                                <a:pt x="312" y="536"/>
                              </a:lnTo>
                              <a:lnTo>
                                <a:pt x="306" y="540"/>
                              </a:lnTo>
                              <a:lnTo>
                                <a:pt x="300" y="540"/>
                              </a:lnTo>
                              <a:lnTo>
                                <a:pt x="300" y="540"/>
                              </a:lnTo>
                              <a:lnTo>
                                <a:pt x="294" y="542"/>
                              </a:lnTo>
                              <a:lnTo>
                                <a:pt x="294" y="546"/>
                              </a:lnTo>
                              <a:lnTo>
                                <a:pt x="296" y="548"/>
                              </a:lnTo>
                              <a:lnTo>
                                <a:pt x="278" y="552"/>
                              </a:lnTo>
                              <a:lnTo>
                                <a:pt x="278" y="552"/>
                              </a:lnTo>
                              <a:lnTo>
                                <a:pt x="274" y="556"/>
                              </a:lnTo>
                              <a:lnTo>
                                <a:pt x="266" y="568"/>
                              </a:lnTo>
                              <a:lnTo>
                                <a:pt x="266" y="568"/>
                              </a:lnTo>
                              <a:lnTo>
                                <a:pt x="262" y="572"/>
                              </a:lnTo>
                              <a:lnTo>
                                <a:pt x="262" y="578"/>
                              </a:lnTo>
                              <a:lnTo>
                                <a:pt x="262" y="578"/>
                              </a:lnTo>
                              <a:lnTo>
                                <a:pt x="290" y="580"/>
                              </a:lnTo>
                              <a:lnTo>
                                <a:pt x="290" y="580"/>
                              </a:lnTo>
                              <a:lnTo>
                                <a:pt x="308" y="578"/>
                              </a:lnTo>
                              <a:lnTo>
                                <a:pt x="326" y="578"/>
                              </a:lnTo>
                              <a:lnTo>
                                <a:pt x="362" y="570"/>
                              </a:lnTo>
                              <a:lnTo>
                                <a:pt x="398" y="558"/>
                              </a:lnTo>
                              <a:lnTo>
                                <a:pt x="430" y="544"/>
                              </a:lnTo>
                              <a:lnTo>
                                <a:pt x="460" y="524"/>
                              </a:lnTo>
                              <a:lnTo>
                                <a:pt x="486" y="502"/>
                              </a:lnTo>
                              <a:lnTo>
                                <a:pt x="512" y="476"/>
                              </a:lnTo>
                              <a:lnTo>
                                <a:pt x="532" y="448"/>
                              </a:lnTo>
                              <a:lnTo>
                                <a:pt x="532" y="448"/>
                              </a:lnTo>
                              <a:lnTo>
                                <a:pt x="536" y="428"/>
                              </a:lnTo>
                              <a:lnTo>
                                <a:pt x="540" y="404"/>
                              </a:lnTo>
                              <a:lnTo>
                                <a:pt x="540" y="404"/>
                              </a:lnTo>
                              <a:lnTo>
                                <a:pt x="544" y="380"/>
                              </a:lnTo>
                              <a:lnTo>
                                <a:pt x="546" y="370"/>
                              </a:lnTo>
                              <a:lnTo>
                                <a:pt x="544" y="360"/>
                              </a:lnTo>
                              <a:lnTo>
                                <a:pt x="544" y="360"/>
                              </a:lnTo>
                              <a:lnTo>
                                <a:pt x="542" y="344"/>
                              </a:lnTo>
                              <a:lnTo>
                                <a:pt x="544" y="334"/>
                              </a:lnTo>
                              <a:lnTo>
                                <a:pt x="544" y="334"/>
                              </a:lnTo>
                              <a:lnTo>
                                <a:pt x="536" y="332"/>
                              </a:lnTo>
                              <a:lnTo>
                                <a:pt x="532" y="330"/>
                              </a:lnTo>
                              <a:lnTo>
                                <a:pt x="528" y="326"/>
                              </a:lnTo>
                              <a:lnTo>
                                <a:pt x="528" y="326"/>
                              </a:lnTo>
                              <a:lnTo>
                                <a:pt x="528" y="324"/>
                              </a:lnTo>
                              <a:lnTo>
                                <a:pt x="526" y="324"/>
                              </a:lnTo>
                              <a:lnTo>
                                <a:pt x="520" y="328"/>
                              </a:lnTo>
                              <a:lnTo>
                                <a:pt x="516" y="334"/>
                              </a:lnTo>
                              <a:lnTo>
                                <a:pt x="512" y="336"/>
                              </a:lnTo>
                              <a:lnTo>
                                <a:pt x="512" y="336"/>
                              </a:lnTo>
                              <a:lnTo>
                                <a:pt x="502" y="338"/>
                              </a:lnTo>
                              <a:lnTo>
                                <a:pt x="496" y="338"/>
                              </a:lnTo>
                              <a:lnTo>
                                <a:pt x="492" y="338"/>
                              </a:lnTo>
                              <a:lnTo>
                                <a:pt x="492" y="338"/>
                              </a:lnTo>
                              <a:lnTo>
                                <a:pt x="486" y="330"/>
                              </a:lnTo>
                              <a:lnTo>
                                <a:pt x="476" y="316"/>
                              </a:lnTo>
                              <a:lnTo>
                                <a:pt x="464" y="296"/>
                              </a:lnTo>
                              <a:lnTo>
                                <a:pt x="464" y="296"/>
                              </a:lnTo>
                              <a:lnTo>
                                <a:pt x="462" y="264"/>
                              </a:lnTo>
                              <a:lnTo>
                                <a:pt x="462" y="264"/>
                              </a:lnTo>
                              <a:lnTo>
                                <a:pt x="462" y="254"/>
                              </a:lnTo>
                              <a:lnTo>
                                <a:pt x="464" y="248"/>
                              </a:lnTo>
                              <a:lnTo>
                                <a:pt x="470" y="242"/>
                              </a:lnTo>
                              <a:lnTo>
                                <a:pt x="470" y="242"/>
                              </a:lnTo>
                              <a:lnTo>
                                <a:pt x="476" y="234"/>
                              </a:lnTo>
                              <a:lnTo>
                                <a:pt x="480" y="226"/>
                              </a:lnTo>
                              <a:lnTo>
                                <a:pt x="484" y="216"/>
                              </a:lnTo>
                              <a:lnTo>
                                <a:pt x="484" y="216"/>
                              </a:lnTo>
                              <a:lnTo>
                                <a:pt x="488" y="208"/>
                              </a:lnTo>
                              <a:lnTo>
                                <a:pt x="494" y="202"/>
                              </a:lnTo>
                              <a:lnTo>
                                <a:pt x="502" y="196"/>
                              </a:lnTo>
                              <a:lnTo>
                                <a:pt x="502" y="196"/>
                              </a:lnTo>
                              <a:lnTo>
                                <a:pt x="498" y="192"/>
                              </a:lnTo>
                              <a:lnTo>
                                <a:pt x="486" y="182"/>
                              </a:lnTo>
                              <a:lnTo>
                                <a:pt x="486" y="182"/>
                              </a:lnTo>
                              <a:close/>
                              <a:moveTo>
                                <a:pt x="286" y="186"/>
                              </a:moveTo>
                              <a:lnTo>
                                <a:pt x="284" y="176"/>
                              </a:lnTo>
                              <a:lnTo>
                                <a:pt x="284" y="176"/>
                              </a:lnTo>
                              <a:lnTo>
                                <a:pt x="288" y="172"/>
                              </a:lnTo>
                              <a:lnTo>
                                <a:pt x="292" y="168"/>
                              </a:lnTo>
                              <a:lnTo>
                                <a:pt x="298" y="166"/>
                              </a:lnTo>
                              <a:lnTo>
                                <a:pt x="298" y="166"/>
                              </a:lnTo>
                              <a:lnTo>
                                <a:pt x="304" y="164"/>
                              </a:lnTo>
                              <a:lnTo>
                                <a:pt x="308" y="162"/>
                              </a:lnTo>
                              <a:lnTo>
                                <a:pt x="310" y="158"/>
                              </a:lnTo>
                              <a:lnTo>
                                <a:pt x="310" y="170"/>
                              </a:lnTo>
                              <a:lnTo>
                                <a:pt x="310" y="170"/>
                              </a:lnTo>
                              <a:lnTo>
                                <a:pt x="300" y="172"/>
                              </a:lnTo>
                              <a:lnTo>
                                <a:pt x="290" y="178"/>
                              </a:lnTo>
                              <a:lnTo>
                                <a:pt x="288" y="180"/>
                              </a:lnTo>
                              <a:lnTo>
                                <a:pt x="286" y="186"/>
                              </a:lnTo>
                              <a:lnTo>
                                <a:pt x="286" y="186"/>
                              </a:lnTo>
                              <a:close/>
                              <a:moveTo>
                                <a:pt x="428" y="68"/>
                              </a:moveTo>
                              <a:lnTo>
                                <a:pt x="428" y="68"/>
                              </a:lnTo>
                              <a:lnTo>
                                <a:pt x="424" y="66"/>
                              </a:lnTo>
                              <a:lnTo>
                                <a:pt x="420" y="64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10" y="54"/>
                              </a:lnTo>
                              <a:lnTo>
                                <a:pt x="410" y="52"/>
                              </a:lnTo>
                              <a:lnTo>
                                <a:pt x="410" y="52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20" y="58"/>
                              </a:lnTo>
                              <a:lnTo>
                                <a:pt x="420" y="58"/>
                              </a:lnTo>
                              <a:lnTo>
                                <a:pt x="436" y="60"/>
                              </a:lnTo>
                              <a:lnTo>
                                <a:pt x="442" y="60"/>
                              </a:lnTo>
                              <a:lnTo>
                                <a:pt x="444" y="64"/>
                              </a:lnTo>
                              <a:lnTo>
                                <a:pt x="444" y="64"/>
                              </a:lnTo>
                              <a:lnTo>
                                <a:pt x="444" y="66"/>
                              </a:lnTo>
                              <a:lnTo>
                                <a:pt x="440" y="68"/>
                              </a:lnTo>
                              <a:lnTo>
                                <a:pt x="434" y="68"/>
                              </a:lnTo>
                              <a:lnTo>
                                <a:pt x="428" y="68"/>
                              </a:lnTo>
                              <a:lnTo>
                                <a:pt x="428" y="68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536141" id="Freeform 25" o:spid="_x0000_s1026" style="position:absolute;margin-left:245.65pt;margin-top:113.2pt;width:18.9pt;height:18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46,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" path="m486,182r,l484,178r-2,-6l484,160r,l484,154r,l484,154r8,6l500,162r4,-2l506,160r,l504,154r-4,-6l496,140r,l518,132r,l530,130r,l508,102,484,76,456,52,424,34r,l418,36r,l404,38r,l402,42r-4,2l394,46r,l384,48r-2,2l382,58r,10l386,84r-6,2l380,86,370,74r,l368,72r-2,-2l360,72r-6,l348,70r,l332,56,322,46r,l324,42r2,-8l326,34r-2,-4l320,24r-8,-6l312,18r,-4l308,10,296,6,286,2r-6,l280,2,284,r,l262,2,240,4,220,8r-22,6l180,22r-20,8l142,40,124,52r,l140,50r4,2l144,52r-2,2l142,54,124,64r-14,4l110,68r-4,2l108,72r10,2l118,74r6,-2l136,68r12,-4l158,62r,l168,62r4,-2l176,56r2,-2l178,54r-2,-6l174,46r,l182,40r8,-4l192,34r,l192,36r-4,4l186,46r,2l188,52r,l196,60r6,4l202,66r2,2l198,72r,l186,76,172,86r-8,8l162,98r2,2l164,100r8,8l172,108r8,l186,108r6,2l192,110r8,4l206,116r,l204,118r,4l206,126r6,6l212,132r4,l220,132r6,-4l228,124r,-4l228,120r-2,-2l228,116r2,-2l234,112r2,-2l236,108r,l232,96r-2,-4l236,76r,l242,74r6,l254,76r,l258,80r2,6l264,90r4,4l268,94r8,l280,92r4,-4l284,88r8,2l298,92r2,2l300,98r,l304,108r2,4l310,114r,l314,116r,4l312,122r,l314,120r4,-4l320,116r2,l324,118r2,6l326,124r-2,10l322,142r,4l328,148r,l334,148r4,4l340,154r,4l340,158r-2,l334,158r-6,-2l328,156r-16,-6l312,150r4,-6l316,140r,l312,138r,l284,138r,l272,144r-10,6l260,152r,2l260,154r14,-4l282,148r4,l286,150r,l284,152r,2l284,154r,l288,156r2,4l292,166r,l290,164r-4,2l280,166r,l266,174r-4,4l260,182r,l260,184r-2,2l250,188r-8,2l240,194r-2,2l238,196r-2,6l238,206r,6l234,216r,l218,230r-8,8l208,242r,4l208,246r4,22l204,268r,l204,264r-2,-6l200,254r-2,-4l194,248r-6,l188,248r-10,2l172,252r-6,2l166,254r-4,-2l152,252r-4,l142,254r-2,6l138,266r,l138,272r,14l138,294r2,6l144,304r4,2l148,306r10,l164,302r2,-2l166,300r,l170,294r4,-2l178,292r,l180,294r,4l178,306r-4,14l174,320r14,l196,320r,l198,338r,l198,346r4,4l206,352r,l214,352r,6l214,358r-6,-4l196,348r,l186,338r-6,-6l180,332r-8,-2l166,330r-6,-4l160,326r-2,-4l156,320r-2,-2l148,318r,l140,318r-10,-4l114,306r,l110,302r-2,-6l104,288r,l96,278,82,262r,l78,254r,-6l74,246r-4,-4l70,242r-6,-2l60,236r-4,-6l54,220r,l52,214r2,-6l56,192r4,-12l60,174r-2,-4l58,170r-2,-6l54,154r-2,-6l50,146r-2,-2l48,144r-8,-4l40,140r-8,18l24,174r-8,18l10,212,6,230,2,250,,270r,20l,290r,26l4,342r6,24l18,390r8,22l38,434r14,22l66,474r16,18l100,510r20,14l140,538r22,12l184,560r24,8l232,574r,l234,568r2,-10l236,558r,-20l240,514r,l244,494r,-6l244,488r-12,-4l224,478r-6,-4l218,474,202,450r-8,-14l192,430r-2,-6l190,424r2,-8l196,410r4,-4l200,406r4,-6l206,392r,-10l206,382r,-6l208,372r6,-6l218,364r2,-2l230,372r10,-10l240,362r10,l268,366r,l274,368r6,2l282,372r,l304,386r,l318,392r10,2l328,394r2,4l334,406r,l334,408r-2,4l326,416r6,-4l332,412r10,4l356,426r,l362,428r10,l384,426r,l390,430r4,6l394,438r,4l394,442r-8,14l380,464r,l376,478r-4,10l364,498r,l358,502r-4,l352,502r-6,2l346,504r-6,2l336,510r-12,14l324,524r-6,8l312,536r-6,4l300,540r,l294,542r,4l296,548r-18,4l278,552r-4,4l266,568r,l262,572r,6l262,578r28,2l290,580r18,-2l326,578r36,-8l398,558r32,-14l460,524r26,-22l512,476r20,-28l532,448r4,-20l540,404r,l544,380r2,-10l544,360r,l542,344r2,-10l544,334r-8,-2l532,330r-4,-4l528,326r,-2l526,324r-6,4l516,334r-4,2l512,336r-10,2l496,338r-4,l492,338r-6,-8l476,316,464,296r,l462,264r,l462,254r2,-6l470,242r,l476,234r4,-8l484,216r,l488,208r6,-6l502,196r,l498,192,486,182r,xm286,186r-2,-10l284,176r4,-4l292,168r6,-2l298,166r6,-2l308,162r2,-4l310,170r,l300,172r-10,6l288,180r-2,6l286,186xm428,68r,l424,66r-4,-2l414,56r,l410,54r,-2l410,52r4,4l414,56r6,2l420,58r16,2l442,60r2,4l444,64r,2l440,68r-6,l428,68r,xe" fillcolor="black [3213]" stroked="f">
                <v:path arrowok="t" o:connecttype="custom" o:connectlocs="216291,63062;227721,52026;177605,14977;169692,33108;152986,27590;137160,7094;105508,1577;63305,20495;54512,28378;77372,18919;81768,18919;75614,33896;84406,43355;96715,52026;103749,42567;113421,31531;131005,36261;137160,48085;141556,55968;146832,62274;124851,54391;125730,59121;127488,64639;109904,74098;95836,90652;87923,100111;66822,99323;63305,119818;78252,115088;87044,133219;86165,137160;68580,126124;45720,113512;28135,94593;25498,67003;14068,62274;1758,134795;61546,212046;105508,202587;85285,171844;90561,150561;109904,142678;144194,155290;150348,163961;173208,174209;155624,197857;134522,212834;116938,223870;189035,214411;240030,145831;232117,127701;213653,130066;209257,92228;213653,71733;136281,62274;186397,26013;184638,22860" o:connectangles="0,0,0,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>
        <w:rPr>
          <w:rFonts w:hint="cs"/>
          <w:noProof/>
          <w:lang w:val="en-US"/>
        </w:rPr>
        <w:drawing>
          <wp:inline distT="0" distB="0" distL="0" distR="0" wp14:anchorId="5A66FB5E" wp14:editId="4D708363">
            <wp:extent cx="2286000" cy="2286000"/>
            <wp:effectExtent l="57150" t="0" r="57150" b="114300"/>
            <wp:docPr id="105" name="Chart 10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  <w:r>
        <w:rPr>
          <w:szCs w:val="22"/>
          <w:lang w:val="en-AU"/>
        </w:rPr>
        <w:tab/>
      </w:r>
      <w:r>
        <w:rPr>
          <w:szCs w:val="22"/>
          <w:lang w:val="en-AU"/>
        </w:rPr>
        <w:tab/>
        <w:t xml:space="preserve">       </w:t>
      </w:r>
      <w:r>
        <w:rPr>
          <w:szCs w:val="22"/>
          <w:lang w:val="en-AU"/>
        </w:rPr>
        <w:tab/>
      </w:r>
      <w:r>
        <w:rPr>
          <w:szCs w:val="22"/>
          <w:lang w:val="en-AU"/>
        </w:rPr>
        <w:tab/>
      </w:r>
    </w:p>
    <w:p w14:paraId="232A1033" w14:textId="77777777" w:rsidR="00B15F5C" w:rsidRDefault="00B15F5C" w:rsidP="00B15F5C">
      <w:pPr>
        <w:tabs>
          <w:tab w:val="left" w:pos="540"/>
        </w:tabs>
        <w:spacing w:line="240" w:lineRule="auto"/>
        <w:ind w:left="539" w:right="-173"/>
        <w:jc w:val="thaiDistribute"/>
        <w:rPr>
          <w:spacing w:val="-2"/>
          <w:sz w:val="30"/>
          <w:szCs w:val="30"/>
          <w:lang w:val="en-AU"/>
        </w:rPr>
      </w:pPr>
    </w:p>
    <w:p w14:paraId="65E6F4D4" w14:textId="27B6F4DB" w:rsidR="00392F87" w:rsidRDefault="00B15F5C" w:rsidP="006261CB">
      <w:pPr>
        <w:ind w:left="540" w:right="447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9F3238">
        <w:rPr>
          <w:rFonts w:hint="cs"/>
          <w:spacing w:val="-2"/>
          <w:sz w:val="30"/>
          <w:szCs w:val="30"/>
          <w:cs/>
        </w:rPr>
        <w:t>กลุ่มบริษัทและบริษัทมีจังหวะเวลาของการรับรู้รายได้โดยรวมมาจากการขาย โดยเป็นรายได้ที่รับรู้ ณ เวลาใดเวลาหนึ่ง</w:t>
      </w:r>
      <w:r w:rsidR="008B3CF6">
        <w:rPr>
          <w:spacing w:val="-2"/>
          <w:sz w:val="30"/>
          <w:szCs w:val="30"/>
          <w:cs/>
        </w:rPr>
        <w:br w:type="page"/>
      </w:r>
    </w:p>
    <w:p w14:paraId="7B53A2A2" w14:textId="0D8FEF96" w:rsidR="0064770E" w:rsidRPr="00F065D7" w:rsidRDefault="00AE141C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AE141C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6486E196" w14:textId="77777777" w:rsidR="00962B9E" w:rsidRPr="001B4F1D" w:rsidRDefault="00962B9E" w:rsidP="009935E2">
      <w:pPr>
        <w:spacing w:line="240" w:lineRule="auto"/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5893393" w14:textId="77777777" w:rsidR="00976329" w:rsidRPr="00BC45CB" w:rsidRDefault="00976329" w:rsidP="003A18F0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BC45CB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1B8C6074" w14:textId="77777777" w:rsidR="00976329" w:rsidRPr="001B4F1D" w:rsidRDefault="00976329" w:rsidP="009935E2">
      <w:pPr>
        <w:pStyle w:val="block"/>
        <w:spacing w:after="0" w:line="240" w:lineRule="auto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62E0695B" w14:textId="7C07D06D" w:rsidR="00976329" w:rsidRDefault="00976329" w:rsidP="00717173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1B4F1D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</w:t>
      </w:r>
      <w:r w:rsidRPr="00F065D7">
        <w:rPr>
          <w:rFonts w:ascii="Angsana New" w:hAnsi="Angsana New" w:cs="Angsana New"/>
          <w:sz w:val="30"/>
          <w:szCs w:val="30"/>
          <w:cs/>
          <w:lang w:bidi="th-TH"/>
        </w:rPr>
        <w:t>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</w:t>
      </w:r>
      <w:r w:rsidRPr="00F065D7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F065D7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F065D7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F065D7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ค่าด้วยมูลค่ายุติธรรมหากมูลค่าตามบัญชี</w:t>
      </w:r>
      <w:r w:rsidRPr="001B4F1D">
        <w:rPr>
          <w:rFonts w:ascii="Angsana New" w:hAnsi="Angsana New" w:cs="Angsana New"/>
          <w:sz w:val="30"/>
          <w:szCs w:val="30"/>
          <w:cs/>
          <w:lang w:bidi="th-TH"/>
        </w:rPr>
        <w:t>ใกล้เคียงกับมูลค่ายุติธรรมอย่างสมเหตุสมผล</w:t>
      </w:r>
    </w:p>
    <w:p w14:paraId="767DC6C3" w14:textId="77777777" w:rsidR="00717173" w:rsidRPr="007A7CA1" w:rsidRDefault="00717173" w:rsidP="00717173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pPr w:leftFromText="180" w:rightFromText="180" w:vertAnchor="text" w:horzAnchor="margin" w:tblpX="417" w:tblpY="183"/>
        <w:tblW w:w="936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28"/>
        <w:gridCol w:w="1239"/>
        <w:gridCol w:w="178"/>
        <w:gridCol w:w="785"/>
        <w:gridCol w:w="178"/>
        <w:gridCol w:w="812"/>
        <w:gridCol w:w="178"/>
        <w:gridCol w:w="992"/>
        <w:gridCol w:w="178"/>
        <w:gridCol w:w="995"/>
      </w:tblGrid>
      <w:tr w:rsidR="00976329" w:rsidRPr="00D559B2" w14:paraId="17C53A07" w14:textId="77777777" w:rsidTr="004C38A3">
        <w:trPr>
          <w:trHeight w:val="363"/>
          <w:tblHeader/>
        </w:trPr>
        <w:tc>
          <w:tcPr>
            <w:tcW w:w="3828" w:type="dxa"/>
            <w:shd w:val="clear" w:color="auto" w:fill="auto"/>
            <w:vAlign w:val="bottom"/>
          </w:tcPr>
          <w:p w14:paraId="0D751FCD" w14:textId="77777777" w:rsidR="00976329" w:rsidRPr="00D559B2" w:rsidRDefault="00976329" w:rsidP="0069781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5535" w:type="dxa"/>
            <w:gridSpan w:val="9"/>
          </w:tcPr>
          <w:p w14:paraId="6151BCCF" w14:textId="3E3A5891" w:rsidR="00976329" w:rsidRPr="00D559B2" w:rsidRDefault="00976329" w:rsidP="007A7CA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559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A4187" w:rsidRPr="00D559B2" w14:paraId="05306A8E" w14:textId="77777777" w:rsidTr="004C38A3">
        <w:trPr>
          <w:trHeight w:val="363"/>
          <w:tblHeader/>
        </w:trPr>
        <w:tc>
          <w:tcPr>
            <w:tcW w:w="3828" w:type="dxa"/>
            <w:shd w:val="clear" w:color="auto" w:fill="auto"/>
            <w:vAlign w:val="bottom"/>
          </w:tcPr>
          <w:p w14:paraId="044FD672" w14:textId="77777777" w:rsidR="00BA4187" w:rsidRPr="00D559B2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39" w:type="dxa"/>
          </w:tcPr>
          <w:p w14:paraId="05E273DD" w14:textId="77777777" w:rsidR="00BA4187" w:rsidRPr="00D559B2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D559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</w:tcPr>
          <w:p w14:paraId="5B838B59" w14:textId="77777777" w:rsidR="00BA4187" w:rsidRPr="00D559B2" w:rsidRDefault="00BA4187" w:rsidP="0069781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118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5B9A9" w14:textId="77777777" w:rsidR="00BA4187" w:rsidRPr="00D559B2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559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A4187" w:rsidRPr="00D559B2" w14:paraId="40933C8C" w14:textId="77777777" w:rsidTr="00717173">
        <w:trPr>
          <w:trHeight w:val="363"/>
          <w:tblHeader/>
        </w:trPr>
        <w:tc>
          <w:tcPr>
            <w:tcW w:w="3828" w:type="dxa"/>
            <w:shd w:val="clear" w:color="auto" w:fill="auto"/>
            <w:vAlign w:val="bottom"/>
          </w:tcPr>
          <w:p w14:paraId="2D747B1D" w14:textId="77777777" w:rsidR="00BA4187" w:rsidRPr="00D559B2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</w:tcPr>
          <w:p w14:paraId="68A3E3D8" w14:textId="77777777" w:rsidR="00BA4187" w:rsidRPr="00D559B2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7268CD47" w14:textId="77777777" w:rsidR="00BA4187" w:rsidRPr="00D559B2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shd w:val="clear" w:color="auto" w:fill="auto"/>
          </w:tcPr>
          <w:p w14:paraId="399807A4" w14:textId="554BA91D" w:rsidR="00BA4187" w:rsidRPr="00D559B2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59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1869F952" w14:textId="77777777" w:rsidR="00BA4187" w:rsidRPr="00D559B2" w:rsidRDefault="00BA4187" w:rsidP="0069781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</w:tcPr>
          <w:p w14:paraId="348E70FE" w14:textId="198DBFB1" w:rsidR="00BA4187" w:rsidRPr="00D559B2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D559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57918E93" w14:textId="77777777" w:rsidR="00BA4187" w:rsidRPr="00D559B2" w:rsidRDefault="00BA4187" w:rsidP="0069781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6177021" w14:textId="635F0DC7" w:rsidR="00BA4187" w:rsidRPr="00D559B2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D559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4C35437B" w14:textId="77777777" w:rsidR="00BA4187" w:rsidRPr="00D559B2" w:rsidRDefault="00BA4187" w:rsidP="0069781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</w:tcPr>
          <w:p w14:paraId="326AA6F1" w14:textId="77777777" w:rsidR="00BA4187" w:rsidRPr="00D559B2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D559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F7548" w:rsidRPr="00D559B2" w14:paraId="69C43583" w14:textId="77777777" w:rsidTr="004C38A3">
        <w:trPr>
          <w:tblHeader/>
        </w:trPr>
        <w:tc>
          <w:tcPr>
            <w:tcW w:w="3828" w:type="dxa"/>
            <w:shd w:val="clear" w:color="auto" w:fill="auto"/>
          </w:tcPr>
          <w:p w14:paraId="6B86AE42" w14:textId="77777777" w:rsidR="00AF7548" w:rsidRPr="00D559B2" w:rsidRDefault="00AF7548" w:rsidP="00697818">
            <w:pPr>
              <w:ind w:left="180" w:hanging="180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5535" w:type="dxa"/>
            <w:gridSpan w:val="9"/>
          </w:tcPr>
          <w:p w14:paraId="49DACBAB" w14:textId="52E4DE80" w:rsidR="00AF7548" w:rsidRPr="00D559B2" w:rsidRDefault="00A66FA9" w:rsidP="0069781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iCs/>
                <w:sz w:val="30"/>
                <w:szCs w:val="30"/>
                <w:cs/>
                <w:lang w:bidi="th-TH"/>
              </w:rPr>
              <w:t xml:space="preserve">                   </w:t>
            </w:r>
            <w:r w:rsidR="00AF7548" w:rsidRPr="00D559B2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76329" w:rsidRPr="000B052C" w14:paraId="799CDE9B" w14:textId="77777777" w:rsidTr="00717173">
        <w:trPr>
          <w:cantSplit/>
        </w:trPr>
        <w:tc>
          <w:tcPr>
            <w:tcW w:w="3828" w:type="dxa"/>
            <w:shd w:val="clear" w:color="auto" w:fill="auto"/>
          </w:tcPr>
          <w:p w14:paraId="2745CCFD" w14:textId="4ADD78D5" w:rsidR="00976329" w:rsidRPr="003E404C" w:rsidRDefault="00C87076" w:rsidP="00697818">
            <w:pPr>
              <w:spacing w:line="240" w:lineRule="auto"/>
              <w:ind w:left="180" w:hanging="18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3E404C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E07E6E" w:rsidRPr="003E404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 xml:space="preserve">31 </w:t>
            </w:r>
            <w:r w:rsidR="00E07E6E" w:rsidRPr="003E404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  <w:r w:rsidR="00593205" w:rsidRPr="003E4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93205" w:rsidRPr="003E4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39" w:type="dxa"/>
          </w:tcPr>
          <w:p w14:paraId="3BD5DD0D" w14:textId="77777777" w:rsidR="00976329" w:rsidRPr="000B052C" w:rsidRDefault="00976329" w:rsidP="00697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168E1F15" w14:textId="77777777" w:rsidR="00976329" w:rsidRPr="000B052C" w:rsidRDefault="00976329" w:rsidP="00697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</w:tcPr>
          <w:p w14:paraId="654B168F" w14:textId="77777777" w:rsidR="00976329" w:rsidRPr="000B052C" w:rsidRDefault="00976329" w:rsidP="00697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0CAD530E" w14:textId="77777777" w:rsidR="00976329" w:rsidRPr="000B052C" w:rsidRDefault="00976329" w:rsidP="00697818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</w:tcPr>
          <w:p w14:paraId="7057F129" w14:textId="77777777" w:rsidR="00976329" w:rsidRPr="000B052C" w:rsidRDefault="00976329" w:rsidP="0069781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8CBB11F" w14:textId="77777777" w:rsidR="00976329" w:rsidRPr="000B052C" w:rsidRDefault="00976329" w:rsidP="00697818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3956DC96" w14:textId="77777777" w:rsidR="00976329" w:rsidRPr="000B052C" w:rsidRDefault="00976329" w:rsidP="00697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545936BD" w14:textId="77777777" w:rsidR="00976329" w:rsidRPr="000B052C" w:rsidRDefault="00976329" w:rsidP="00697818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7D95DF1A" w14:textId="77777777" w:rsidR="00976329" w:rsidRPr="000B052C" w:rsidRDefault="00976329" w:rsidP="00697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97818" w:rsidRPr="00D559B2" w14:paraId="3FFE131C" w14:textId="77777777" w:rsidTr="004C38A3">
        <w:trPr>
          <w:cantSplit/>
        </w:trPr>
        <w:tc>
          <w:tcPr>
            <w:tcW w:w="9363" w:type="dxa"/>
            <w:gridSpan w:val="10"/>
            <w:shd w:val="clear" w:color="auto" w:fill="auto"/>
          </w:tcPr>
          <w:p w14:paraId="5078A927" w14:textId="4272EDFC" w:rsidR="00697818" w:rsidRPr="003E404C" w:rsidRDefault="00697818" w:rsidP="00565F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54" w:right="11" w:hanging="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3E4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</w:t>
            </w:r>
            <w:r w:rsidR="00AA2C6C" w:rsidRPr="003E4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มูลค่ายุติธรรม</w:t>
            </w:r>
            <w:r w:rsidR="00565F84" w:rsidRPr="003E4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Pr="003E4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</w:tr>
      <w:tr w:rsidR="005E1B6A" w:rsidRPr="00D559B2" w14:paraId="4BBA1429" w14:textId="77777777" w:rsidTr="00434B82">
        <w:trPr>
          <w:cantSplit/>
        </w:trPr>
        <w:tc>
          <w:tcPr>
            <w:tcW w:w="3828" w:type="dxa"/>
            <w:shd w:val="clear" w:color="auto" w:fill="auto"/>
          </w:tcPr>
          <w:p w14:paraId="144E3AE4" w14:textId="191A7380" w:rsidR="005E1B6A" w:rsidRPr="003E404C" w:rsidRDefault="005E1B6A" w:rsidP="005E1B6A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  <w:r w:rsidRPr="003E404C"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239" w:type="dxa"/>
          </w:tcPr>
          <w:p w14:paraId="18360AFB" w14:textId="1B15550F" w:rsidR="005E1B6A" w:rsidRPr="005E1B6A" w:rsidRDefault="005E1B6A" w:rsidP="005E1B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1B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2,378,550</w:t>
            </w:r>
          </w:p>
        </w:tc>
        <w:tc>
          <w:tcPr>
            <w:tcW w:w="178" w:type="dxa"/>
          </w:tcPr>
          <w:p w14:paraId="6C5003F7" w14:textId="77777777" w:rsidR="005E1B6A" w:rsidRPr="005E1B6A" w:rsidRDefault="005E1B6A" w:rsidP="005E1B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85" w:type="dxa"/>
            <w:shd w:val="clear" w:color="auto" w:fill="auto"/>
          </w:tcPr>
          <w:p w14:paraId="54B51131" w14:textId="1C6CD08E" w:rsidR="005E1B6A" w:rsidRPr="005E1B6A" w:rsidRDefault="005E1B6A" w:rsidP="004E517D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1B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1616562" w14:textId="77777777" w:rsidR="005E1B6A" w:rsidRPr="005E1B6A" w:rsidRDefault="005E1B6A" w:rsidP="005E1B6A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2" w:type="dxa"/>
            <w:shd w:val="clear" w:color="auto" w:fill="auto"/>
          </w:tcPr>
          <w:p w14:paraId="507B3F9C" w14:textId="2CD2BFCF" w:rsidR="005E1B6A" w:rsidRPr="005E1B6A" w:rsidRDefault="005E1B6A" w:rsidP="000419D6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1B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</w:t>
            </w:r>
            <w:r w:rsidR="000419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</w:t>
            </w:r>
            <w:r w:rsidRPr="005E1B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34429CD" w14:textId="77777777" w:rsidR="005E1B6A" w:rsidRPr="005E1B6A" w:rsidRDefault="005E1B6A" w:rsidP="005E1B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</w:tcPr>
          <w:p w14:paraId="0904670E" w14:textId="5C2F4DE0" w:rsidR="005E1B6A" w:rsidRPr="005E1B6A" w:rsidRDefault="005E1B6A" w:rsidP="005E1B6A">
            <w:pPr>
              <w:pStyle w:val="acctfourfigures"/>
              <w:tabs>
                <w:tab w:val="left" w:pos="529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1B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2,378,550</w:t>
            </w:r>
          </w:p>
        </w:tc>
        <w:tc>
          <w:tcPr>
            <w:tcW w:w="178" w:type="dxa"/>
            <w:shd w:val="clear" w:color="auto" w:fill="auto"/>
          </w:tcPr>
          <w:p w14:paraId="08F245CD" w14:textId="77777777" w:rsidR="005E1B6A" w:rsidRPr="005E1B6A" w:rsidRDefault="005E1B6A" w:rsidP="005E1B6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5" w:type="dxa"/>
            <w:shd w:val="clear" w:color="auto" w:fill="auto"/>
          </w:tcPr>
          <w:p w14:paraId="516C8869" w14:textId="1DCB6E1B" w:rsidR="005E1B6A" w:rsidRPr="005E1B6A" w:rsidRDefault="005E1B6A" w:rsidP="005E1B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1B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2,378,550</w:t>
            </w:r>
          </w:p>
        </w:tc>
      </w:tr>
      <w:tr w:rsidR="00717173" w:rsidRPr="00D559B2" w14:paraId="7F93320C" w14:textId="77777777" w:rsidTr="00717173">
        <w:trPr>
          <w:cantSplit/>
        </w:trPr>
        <w:tc>
          <w:tcPr>
            <w:tcW w:w="3828" w:type="dxa"/>
            <w:shd w:val="clear" w:color="auto" w:fill="auto"/>
          </w:tcPr>
          <w:p w14:paraId="12CC5254" w14:textId="77777777" w:rsidR="00717173" w:rsidRPr="003E404C" w:rsidRDefault="00717173" w:rsidP="005041B5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</w:p>
        </w:tc>
        <w:tc>
          <w:tcPr>
            <w:tcW w:w="1239" w:type="dxa"/>
            <w:vAlign w:val="bottom"/>
          </w:tcPr>
          <w:p w14:paraId="437F297F" w14:textId="77777777" w:rsidR="00717173" w:rsidRPr="005E1B6A" w:rsidRDefault="00717173" w:rsidP="00504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067C3D5" w14:textId="77777777" w:rsidR="00717173" w:rsidRPr="005E1B6A" w:rsidRDefault="00717173" w:rsidP="00504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27D07BED" w14:textId="77777777" w:rsidR="00717173" w:rsidRPr="005E1B6A" w:rsidRDefault="00717173" w:rsidP="00E91EBB">
            <w:pPr>
              <w:pStyle w:val="acctfourfigures"/>
              <w:tabs>
                <w:tab w:val="left" w:pos="347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42EF9C3" w14:textId="77777777" w:rsidR="00717173" w:rsidRPr="005E1B6A" w:rsidRDefault="00717173" w:rsidP="005041B5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930545B" w14:textId="77777777" w:rsidR="00717173" w:rsidRPr="005E1B6A" w:rsidRDefault="00717173" w:rsidP="006F3E72">
            <w:pPr>
              <w:pStyle w:val="acctfourfigures"/>
              <w:tabs>
                <w:tab w:val="left" w:pos="451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E20E878" w14:textId="77777777" w:rsidR="00717173" w:rsidRPr="005E1B6A" w:rsidRDefault="00717173" w:rsidP="005041B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F833362" w14:textId="77777777" w:rsidR="00717173" w:rsidRPr="005E1B6A" w:rsidRDefault="00717173" w:rsidP="00E91EBB">
            <w:pPr>
              <w:pStyle w:val="acctfourfigures"/>
              <w:tabs>
                <w:tab w:val="left" w:pos="529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757371A" w14:textId="77777777" w:rsidR="00717173" w:rsidRPr="005E1B6A" w:rsidRDefault="00717173" w:rsidP="005041B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7E9CE11" w14:textId="77777777" w:rsidR="00717173" w:rsidRPr="005E1B6A" w:rsidRDefault="00717173" w:rsidP="00504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17173" w:rsidRPr="00D559B2" w14:paraId="2CC9DAD1" w14:textId="77777777" w:rsidTr="00447ACE">
        <w:trPr>
          <w:cantSplit/>
        </w:trPr>
        <w:tc>
          <w:tcPr>
            <w:tcW w:w="9363" w:type="dxa"/>
            <w:gridSpan w:val="10"/>
            <w:shd w:val="clear" w:color="auto" w:fill="auto"/>
          </w:tcPr>
          <w:p w14:paraId="6ECF9667" w14:textId="7268A882" w:rsidR="00717173" w:rsidRPr="003E404C" w:rsidRDefault="009102C5" w:rsidP="00555A9A">
            <w:pPr>
              <w:pStyle w:val="acctfourfigures"/>
              <w:tabs>
                <w:tab w:val="clear" w:pos="765"/>
              </w:tabs>
              <w:spacing w:line="240" w:lineRule="auto"/>
              <w:ind w:left="200" w:right="11" w:hanging="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4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</w:t>
            </w:r>
            <w:r w:rsidR="00717173" w:rsidRPr="003E4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ทางการเงินที่วัดมูลค่าด้วยมูลค่ายุติธรรม</w:t>
            </w:r>
            <w:r w:rsidR="00717173" w:rsidRPr="003E4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="00717173" w:rsidRPr="003E4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ผ่านกำไรขาดทุน</w:t>
            </w:r>
          </w:p>
        </w:tc>
      </w:tr>
      <w:tr w:rsidR="009102C5" w:rsidRPr="00D559B2" w14:paraId="52CBAD04" w14:textId="77777777" w:rsidTr="003E404C">
        <w:trPr>
          <w:cantSplit/>
        </w:trPr>
        <w:tc>
          <w:tcPr>
            <w:tcW w:w="3828" w:type="dxa"/>
            <w:shd w:val="clear" w:color="auto" w:fill="auto"/>
          </w:tcPr>
          <w:p w14:paraId="604A1D7F" w14:textId="29F99308" w:rsidR="009102C5" w:rsidRPr="003E404C" w:rsidRDefault="009102C5" w:rsidP="009102C5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lang w:val="en-US"/>
              </w:rPr>
            </w:pPr>
            <w:r w:rsidRPr="003E404C">
              <w:rPr>
                <w:rFonts w:asciiTheme="majorBidi" w:hAnsiTheme="majorBidi"/>
                <w:color w:val="000000"/>
                <w:spacing w:val="-2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9" w:type="dxa"/>
            <w:vAlign w:val="bottom"/>
          </w:tcPr>
          <w:p w14:paraId="165A752B" w14:textId="31895642" w:rsidR="009102C5" w:rsidRPr="005E1B6A" w:rsidRDefault="009102C5" w:rsidP="009102C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9,679</w:t>
            </w:r>
          </w:p>
        </w:tc>
        <w:tc>
          <w:tcPr>
            <w:tcW w:w="178" w:type="dxa"/>
            <w:vAlign w:val="bottom"/>
          </w:tcPr>
          <w:p w14:paraId="274DB8E8" w14:textId="77777777" w:rsidR="009102C5" w:rsidRPr="005E1B6A" w:rsidRDefault="009102C5" w:rsidP="009102C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</w:tcPr>
          <w:p w14:paraId="6BBB5E4A" w14:textId="2EE7D004" w:rsidR="009102C5" w:rsidRPr="005E1B6A" w:rsidRDefault="009102C5" w:rsidP="009102C5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B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E1D3E10" w14:textId="77777777" w:rsidR="009102C5" w:rsidRPr="005E1B6A" w:rsidRDefault="009102C5" w:rsidP="009102C5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2E2A4FC" w14:textId="2916AD4D" w:rsidR="009102C5" w:rsidRPr="005E1B6A" w:rsidRDefault="009102C5" w:rsidP="009102C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9,679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BE021BA" w14:textId="77777777" w:rsidR="009102C5" w:rsidRPr="005E1B6A" w:rsidRDefault="009102C5" w:rsidP="009102C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007AAFAC" w14:textId="605B224E" w:rsidR="009102C5" w:rsidRPr="004E517D" w:rsidRDefault="004B14CF" w:rsidP="004E517D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</w:t>
            </w:r>
            <w:r w:rsidR="009102C5" w:rsidRPr="005E1B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DB1F774" w14:textId="77777777" w:rsidR="009102C5" w:rsidRPr="005E1B6A" w:rsidRDefault="009102C5" w:rsidP="009102C5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F6F1028" w14:textId="2DFC9B8C" w:rsidR="009102C5" w:rsidRPr="005E1B6A" w:rsidRDefault="009102C5" w:rsidP="009102C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9,679</w:t>
            </w:r>
          </w:p>
        </w:tc>
      </w:tr>
      <w:tr w:rsidR="009102C5" w:rsidRPr="00D559B2" w14:paraId="574BBC5F" w14:textId="77777777" w:rsidTr="00717173">
        <w:trPr>
          <w:cantSplit/>
        </w:trPr>
        <w:tc>
          <w:tcPr>
            <w:tcW w:w="3828" w:type="dxa"/>
            <w:shd w:val="clear" w:color="auto" w:fill="auto"/>
          </w:tcPr>
          <w:p w14:paraId="6DFC8650" w14:textId="77777777" w:rsidR="009102C5" w:rsidRPr="003E404C" w:rsidRDefault="009102C5" w:rsidP="009102C5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</w:p>
        </w:tc>
        <w:tc>
          <w:tcPr>
            <w:tcW w:w="1239" w:type="dxa"/>
            <w:vAlign w:val="bottom"/>
          </w:tcPr>
          <w:p w14:paraId="0BB9A4E6" w14:textId="77777777" w:rsidR="009102C5" w:rsidRPr="005E1B6A" w:rsidRDefault="009102C5" w:rsidP="009102C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BF7CC84" w14:textId="77777777" w:rsidR="009102C5" w:rsidRPr="005E1B6A" w:rsidRDefault="009102C5" w:rsidP="009102C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1C6DD04D" w14:textId="77777777" w:rsidR="009102C5" w:rsidRPr="005E1B6A" w:rsidRDefault="009102C5" w:rsidP="009102C5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3BDCE6A0" w14:textId="77777777" w:rsidR="009102C5" w:rsidRPr="005E1B6A" w:rsidRDefault="009102C5" w:rsidP="009102C5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24885AFF" w14:textId="77777777" w:rsidR="009102C5" w:rsidRPr="005E1B6A" w:rsidRDefault="009102C5" w:rsidP="009102C5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E17BE6F" w14:textId="77777777" w:rsidR="009102C5" w:rsidRPr="005E1B6A" w:rsidRDefault="009102C5" w:rsidP="009102C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FF15AFB" w14:textId="77777777" w:rsidR="009102C5" w:rsidRPr="005E1B6A" w:rsidRDefault="009102C5" w:rsidP="009102C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93BFA91" w14:textId="77777777" w:rsidR="009102C5" w:rsidRPr="005E1B6A" w:rsidRDefault="009102C5" w:rsidP="009102C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4D086D08" w14:textId="77777777" w:rsidR="009102C5" w:rsidRPr="005E1B6A" w:rsidRDefault="009102C5" w:rsidP="009102C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102C5" w:rsidRPr="000B052C" w14:paraId="70AFA8E5" w14:textId="77777777" w:rsidTr="00717173">
        <w:trPr>
          <w:cantSplit/>
        </w:trPr>
        <w:tc>
          <w:tcPr>
            <w:tcW w:w="3828" w:type="dxa"/>
            <w:shd w:val="clear" w:color="auto" w:fill="auto"/>
          </w:tcPr>
          <w:p w14:paraId="26D1A622" w14:textId="438EB41A" w:rsidR="009102C5" w:rsidRPr="003E404C" w:rsidRDefault="009102C5" w:rsidP="009102C5">
            <w:pPr>
              <w:ind w:left="101" w:hanging="101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3E404C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3E4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3E4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E4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3E4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39" w:type="dxa"/>
            <w:vAlign w:val="bottom"/>
          </w:tcPr>
          <w:p w14:paraId="53DF33D4" w14:textId="77777777" w:rsidR="009102C5" w:rsidRPr="005E1B6A" w:rsidRDefault="009102C5" w:rsidP="009102C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4D41ED0" w14:textId="77777777" w:rsidR="009102C5" w:rsidRPr="005E1B6A" w:rsidRDefault="009102C5" w:rsidP="009102C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48AEE063" w14:textId="77777777" w:rsidR="009102C5" w:rsidRPr="005E1B6A" w:rsidRDefault="009102C5" w:rsidP="009102C5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7E31319" w14:textId="77777777" w:rsidR="009102C5" w:rsidRPr="005E1B6A" w:rsidRDefault="009102C5" w:rsidP="009102C5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D609DD1" w14:textId="77777777" w:rsidR="009102C5" w:rsidRPr="005E1B6A" w:rsidRDefault="009102C5" w:rsidP="009102C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E933EF4" w14:textId="77777777" w:rsidR="009102C5" w:rsidRPr="005E1B6A" w:rsidRDefault="009102C5" w:rsidP="009102C5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1E30349" w14:textId="77777777" w:rsidR="009102C5" w:rsidRPr="005E1B6A" w:rsidRDefault="009102C5" w:rsidP="009102C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D01EFE6" w14:textId="77777777" w:rsidR="009102C5" w:rsidRPr="005E1B6A" w:rsidRDefault="009102C5" w:rsidP="009102C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E5CFF02" w14:textId="77777777" w:rsidR="009102C5" w:rsidRPr="005E1B6A" w:rsidRDefault="009102C5" w:rsidP="009102C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9102C5" w:rsidRPr="00D559B2" w14:paraId="36DAFE46" w14:textId="77777777" w:rsidTr="00717173">
        <w:trPr>
          <w:cantSplit/>
        </w:trPr>
        <w:tc>
          <w:tcPr>
            <w:tcW w:w="5067" w:type="dxa"/>
            <w:gridSpan w:val="2"/>
            <w:shd w:val="clear" w:color="auto" w:fill="auto"/>
          </w:tcPr>
          <w:p w14:paraId="1DEF49BC" w14:textId="5F5EBEBD" w:rsidR="009102C5" w:rsidRPr="005E1B6A" w:rsidRDefault="009102C5" w:rsidP="009102C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54" w:right="11" w:hanging="15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1B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  <w:r w:rsidRPr="005E1B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Pr="005E1B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7FEC848A" w14:textId="77777777" w:rsidR="009102C5" w:rsidRPr="005E1B6A" w:rsidRDefault="009102C5" w:rsidP="009102C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2FA59AC5" w14:textId="77777777" w:rsidR="009102C5" w:rsidRPr="005E1B6A" w:rsidRDefault="009102C5" w:rsidP="009102C5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F2F3C1F" w14:textId="77777777" w:rsidR="009102C5" w:rsidRPr="005E1B6A" w:rsidRDefault="009102C5" w:rsidP="009102C5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222792E" w14:textId="77777777" w:rsidR="009102C5" w:rsidRPr="005E1B6A" w:rsidRDefault="009102C5" w:rsidP="009102C5">
            <w:pPr>
              <w:pStyle w:val="acctfourfigures"/>
              <w:tabs>
                <w:tab w:val="clear" w:pos="765"/>
                <w:tab w:val="left" w:pos="48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F8FC6BC" w14:textId="77777777" w:rsidR="009102C5" w:rsidRPr="005E1B6A" w:rsidRDefault="009102C5" w:rsidP="009102C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9C7D8CA" w14:textId="77777777" w:rsidR="009102C5" w:rsidRPr="005E1B6A" w:rsidRDefault="009102C5" w:rsidP="009102C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2D48398" w14:textId="77777777" w:rsidR="009102C5" w:rsidRPr="005E1B6A" w:rsidRDefault="009102C5" w:rsidP="009102C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4DC91943" w14:textId="77777777" w:rsidR="009102C5" w:rsidRPr="005E1B6A" w:rsidRDefault="009102C5" w:rsidP="009102C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102C5" w:rsidRPr="00FD6723" w14:paraId="15D4B895" w14:textId="77777777" w:rsidTr="00717173">
        <w:trPr>
          <w:cantSplit/>
        </w:trPr>
        <w:tc>
          <w:tcPr>
            <w:tcW w:w="3828" w:type="dxa"/>
            <w:shd w:val="clear" w:color="auto" w:fill="auto"/>
          </w:tcPr>
          <w:p w14:paraId="24B3AADA" w14:textId="77777777" w:rsidR="009102C5" w:rsidRPr="00D559B2" w:rsidRDefault="009102C5" w:rsidP="009102C5">
            <w:pPr>
              <w:ind w:left="101" w:hanging="10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559B2"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239" w:type="dxa"/>
            <w:vAlign w:val="bottom"/>
          </w:tcPr>
          <w:p w14:paraId="1BAE31AF" w14:textId="0C231708" w:rsidR="009102C5" w:rsidRPr="005E1B6A" w:rsidRDefault="009102C5" w:rsidP="009102C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1B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2,378,550</w:t>
            </w:r>
          </w:p>
        </w:tc>
        <w:tc>
          <w:tcPr>
            <w:tcW w:w="178" w:type="dxa"/>
            <w:vAlign w:val="bottom"/>
          </w:tcPr>
          <w:p w14:paraId="04B4BACE" w14:textId="77777777" w:rsidR="009102C5" w:rsidRPr="005E1B6A" w:rsidRDefault="009102C5" w:rsidP="009102C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246F151A" w14:textId="77777777" w:rsidR="009102C5" w:rsidRPr="004E517D" w:rsidRDefault="009102C5" w:rsidP="009102C5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E51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4895CFD" w14:textId="77777777" w:rsidR="009102C5" w:rsidRPr="005E1B6A" w:rsidRDefault="009102C5" w:rsidP="009102C5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4C127E2" w14:textId="7C0F98CE" w:rsidR="009102C5" w:rsidRPr="004E517D" w:rsidRDefault="009102C5" w:rsidP="000419D6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E51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</w:t>
            </w:r>
            <w:r w:rsidR="000419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</w:t>
            </w:r>
            <w:r w:rsidRPr="004E51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123D800" w14:textId="77777777" w:rsidR="009102C5" w:rsidRPr="005E1B6A" w:rsidRDefault="009102C5" w:rsidP="009102C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7225C1C" w14:textId="08E860D9" w:rsidR="009102C5" w:rsidRPr="005E1B6A" w:rsidRDefault="009102C5" w:rsidP="009102C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E1B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2,378,550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C34450F" w14:textId="77777777" w:rsidR="009102C5" w:rsidRPr="005E1B6A" w:rsidRDefault="009102C5" w:rsidP="009102C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C4A34B5" w14:textId="576F67E5" w:rsidR="009102C5" w:rsidRPr="005E1B6A" w:rsidRDefault="009102C5" w:rsidP="009102C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1B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2,378,550</w:t>
            </w:r>
          </w:p>
        </w:tc>
      </w:tr>
      <w:tr w:rsidR="007A7CA1" w:rsidRPr="00FD6723" w14:paraId="7F81FA39" w14:textId="77777777" w:rsidTr="00717173">
        <w:trPr>
          <w:cantSplit/>
        </w:trPr>
        <w:tc>
          <w:tcPr>
            <w:tcW w:w="3828" w:type="dxa"/>
            <w:shd w:val="clear" w:color="auto" w:fill="auto"/>
          </w:tcPr>
          <w:p w14:paraId="779A9C92" w14:textId="20C83503" w:rsidR="007A7CA1" w:rsidRPr="00D559B2" w:rsidRDefault="007A7CA1" w:rsidP="009102C5">
            <w:pPr>
              <w:ind w:left="101" w:hanging="10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</w:p>
        </w:tc>
        <w:tc>
          <w:tcPr>
            <w:tcW w:w="1239" w:type="dxa"/>
            <w:vAlign w:val="bottom"/>
          </w:tcPr>
          <w:p w14:paraId="017586CD" w14:textId="77777777" w:rsidR="007A7CA1" w:rsidRPr="005E1B6A" w:rsidRDefault="007A7CA1" w:rsidP="009102C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4C12065" w14:textId="77777777" w:rsidR="007A7CA1" w:rsidRPr="005E1B6A" w:rsidRDefault="007A7CA1" w:rsidP="009102C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500485D4" w14:textId="77777777" w:rsidR="007A7CA1" w:rsidRPr="005E1B6A" w:rsidRDefault="007A7CA1" w:rsidP="009102C5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588EF1C4" w14:textId="77777777" w:rsidR="007A7CA1" w:rsidRPr="005E1B6A" w:rsidRDefault="007A7CA1" w:rsidP="009102C5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7EDDC2F7" w14:textId="77777777" w:rsidR="007A7CA1" w:rsidRPr="005E1B6A" w:rsidRDefault="007A7CA1" w:rsidP="009102C5">
            <w:pPr>
              <w:pStyle w:val="acctfourfigures"/>
              <w:tabs>
                <w:tab w:val="clear" w:pos="765"/>
                <w:tab w:val="decimal" w:pos="37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C8D8AF9" w14:textId="77777777" w:rsidR="007A7CA1" w:rsidRPr="005E1B6A" w:rsidRDefault="007A7CA1" w:rsidP="009102C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D193511" w14:textId="77777777" w:rsidR="007A7CA1" w:rsidRPr="005E1B6A" w:rsidRDefault="007A7CA1" w:rsidP="009102C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B15B95F" w14:textId="77777777" w:rsidR="007A7CA1" w:rsidRPr="005E1B6A" w:rsidRDefault="007A7CA1" w:rsidP="009102C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B755671" w14:textId="77777777" w:rsidR="007A7CA1" w:rsidRPr="005E1B6A" w:rsidRDefault="007A7CA1" w:rsidP="009102C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</w:tbl>
    <w:p w14:paraId="6664094F" w14:textId="77777777" w:rsidR="00677978" w:rsidRDefault="00677978" w:rsidP="00110AAC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</w:pPr>
    </w:p>
    <w:p w14:paraId="668A72D8" w14:textId="77777777" w:rsidR="00717173" w:rsidRDefault="00717173" w:rsidP="00677978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lang w:bidi="th-TH"/>
        </w:rPr>
      </w:pPr>
    </w:p>
    <w:p w14:paraId="6784BC1F" w14:textId="6A31E3D1" w:rsidR="00C9326D" w:rsidRDefault="00C9326D" w:rsidP="006261CB">
      <w:pPr>
        <w:pStyle w:val="block"/>
        <w:spacing w:after="0" w:line="240" w:lineRule="atLeast"/>
        <w:ind w:left="0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lang w:val="en-US" w:bidi="th-TH"/>
        </w:rPr>
      </w:pPr>
    </w:p>
    <w:tbl>
      <w:tblPr>
        <w:tblpPr w:leftFromText="180" w:rightFromText="180" w:vertAnchor="text" w:horzAnchor="margin" w:tblpX="417" w:tblpY="183"/>
        <w:tblW w:w="936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28"/>
        <w:gridCol w:w="1239"/>
        <w:gridCol w:w="178"/>
        <w:gridCol w:w="785"/>
        <w:gridCol w:w="178"/>
        <w:gridCol w:w="812"/>
        <w:gridCol w:w="178"/>
        <w:gridCol w:w="992"/>
        <w:gridCol w:w="178"/>
        <w:gridCol w:w="995"/>
      </w:tblGrid>
      <w:tr w:rsidR="007A7CA1" w:rsidRPr="00D559B2" w14:paraId="139715C3" w14:textId="77777777" w:rsidTr="00833D3B">
        <w:trPr>
          <w:trHeight w:val="363"/>
          <w:tblHeader/>
        </w:trPr>
        <w:tc>
          <w:tcPr>
            <w:tcW w:w="3828" w:type="dxa"/>
            <w:shd w:val="clear" w:color="auto" w:fill="auto"/>
            <w:vAlign w:val="bottom"/>
          </w:tcPr>
          <w:p w14:paraId="12CED753" w14:textId="77777777" w:rsidR="007A7CA1" w:rsidRPr="00D559B2" w:rsidRDefault="007A7CA1" w:rsidP="00833D3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5535" w:type="dxa"/>
            <w:gridSpan w:val="9"/>
          </w:tcPr>
          <w:p w14:paraId="24275290" w14:textId="3CB671D9" w:rsidR="007A7CA1" w:rsidRPr="00D559B2" w:rsidRDefault="007A7CA1" w:rsidP="007A7CA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559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A7CA1" w:rsidRPr="00D559B2" w14:paraId="4FBF9F0E" w14:textId="77777777" w:rsidTr="00833D3B">
        <w:trPr>
          <w:trHeight w:val="363"/>
          <w:tblHeader/>
        </w:trPr>
        <w:tc>
          <w:tcPr>
            <w:tcW w:w="3828" w:type="dxa"/>
            <w:shd w:val="clear" w:color="auto" w:fill="auto"/>
            <w:vAlign w:val="bottom"/>
          </w:tcPr>
          <w:p w14:paraId="262A9D34" w14:textId="77777777" w:rsidR="007A7CA1" w:rsidRPr="00D559B2" w:rsidRDefault="007A7CA1" w:rsidP="00833D3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39" w:type="dxa"/>
          </w:tcPr>
          <w:p w14:paraId="4BDD92AE" w14:textId="77777777" w:rsidR="007A7CA1" w:rsidRPr="00D559B2" w:rsidRDefault="007A7CA1" w:rsidP="00833D3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D559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</w:tcPr>
          <w:p w14:paraId="0E50FF4C" w14:textId="77777777" w:rsidR="007A7CA1" w:rsidRPr="00D559B2" w:rsidRDefault="007A7CA1" w:rsidP="00833D3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118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EB12B" w14:textId="77777777" w:rsidR="007A7CA1" w:rsidRPr="00D559B2" w:rsidRDefault="007A7CA1" w:rsidP="00833D3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559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7A7CA1" w:rsidRPr="00D559B2" w14:paraId="363E2208" w14:textId="77777777" w:rsidTr="00833D3B">
        <w:trPr>
          <w:trHeight w:val="363"/>
          <w:tblHeader/>
        </w:trPr>
        <w:tc>
          <w:tcPr>
            <w:tcW w:w="3828" w:type="dxa"/>
            <w:shd w:val="clear" w:color="auto" w:fill="auto"/>
            <w:vAlign w:val="bottom"/>
          </w:tcPr>
          <w:p w14:paraId="0545AD2A" w14:textId="77777777" w:rsidR="007A7CA1" w:rsidRPr="00D559B2" w:rsidRDefault="007A7CA1" w:rsidP="00833D3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</w:tcPr>
          <w:p w14:paraId="5D10C5E6" w14:textId="77777777" w:rsidR="007A7CA1" w:rsidRPr="00D559B2" w:rsidRDefault="007A7CA1" w:rsidP="00833D3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6784F7BF" w14:textId="77777777" w:rsidR="007A7CA1" w:rsidRPr="00D559B2" w:rsidRDefault="007A7CA1" w:rsidP="00833D3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shd w:val="clear" w:color="auto" w:fill="auto"/>
          </w:tcPr>
          <w:p w14:paraId="73214981" w14:textId="77777777" w:rsidR="007A7CA1" w:rsidRPr="00D559B2" w:rsidRDefault="007A7CA1" w:rsidP="00833D3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59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5F0DC203" w14:textId="77777777" w:rsidR="007A7CA1" w:rsidRPr="00D559B2" w:rsidRDefault="007A7CA1" w:rsidP="00833D3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</w:tcPr>
          <w:p w14:paraId="2DD8D983" w14:textId="77777777" w:rsidR="007A7CA1" w:rsidRPr="00D559B2" w:rsidRDefault="007A7CA1" w:rsidP="00833D3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D559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731D4A0F" w14:textId="77777777" w:rsidR="007A7CA1" w:rsidRPr="00D559B2" w:rsidRDefault="007A7CA1" w:rsidP="00833D3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5AF08A0" w14:textId="77777777" w:rsidR="007A7CA1" w:rsidRPr="00D559B2" w:rsidRDefault="007A7CA1" w:rsidP="00833D3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D559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66EAC09C" w14:textId="77777777" w:rsidR="007A7CA1" w:rsidRPr="00D559B2" w:rsidRDefault="007A7CA1" w:rsidP="00833D3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</w:tcPr>
          <w:p w14:paraId="56EBFC62" w14:textId="77777777" w:rsidR="007A7CA1" w:rsidRPr="00D559B2" w:rsidRDefault="007A7CA1" w:rsidP="00833D3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D559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7A7CA1" w:rsidRPr="00D559B2" w14:paraId="085B90E0" w14:textId="77777777" w:rsidTr="00833D3B">
        <w:trPr>
          <w:tblHeader/>
        </w:trPr>
        <w:tc>
          <w:tcPr>
            <w:tcW w:w="3828" w:type="dxa"/>
            <w:shd w:val="clear" w:color="auto" w:fill="auto"/>
          </w:tcPr>
          <w:p w14:paraId="08AC4C00" w14:textId="77777777" w:rsidR="007A7CA1" w:rsidRPr="00D559B2" w:rsidRDefault="007A7CA1" w:rsidP="00833D3B">
            <w:pPr>
              <w:ind w:left="180" w:hanging="180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5535" w:type="dxa"/>
            <w:gridSpan w:val="9"/>
          </w:tcPr>
          <w:p w14:paraId="54EC4D3A" w14:textId="77777777" w:rsidR="007A7CA1" w:rsidRPr="00D559B2" w:rsidRDefault="007A7CA1" w:rsidP="00833D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iCs/>
                <w:sz w:val="30"/>
                <w:szCs w:val="30"/>
                <w:cs/>
                <w:lang w:bidi="th-TH"/>
              </w:rPr>
              <w:t xml:space="preserve">                   </w:t>
            </w:r>
            <w:r w:rsidRPr="00D559B2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A7CA1" w:rsidRPr="000B052C" w14:paraId="620D7FD6" w14:textId="77777777" w:rsidTr="00833D3B">
        <w:trPr>
          <w:cantSplit/>
        </w:trPr>
        <w:tc>
          <w:tcPr>
            <w:tcW w:w="3828" w:type="dxa"/>
            <w:shd w:val="clear" w:color="auto" w:fill="auto"/>
          </w:tcPr>
          <w:p w14:paraId="3BD19CF2" w14:textId="77777777" w:rsidR="007A7CA1" w:rsidRPr="003E404C" w:rsidRDefault="007A7CA1" w:rsidP="00833D3B">
            <w:pPr>
              <w:spacing w:line="240" w:lineRule="auto"/>
              <w:ind w:left="180" w:hanging="18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3E404C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3E404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3E404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  <w:r w:rsidRPr="003E4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E4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39" w:type="dxa"/>
          </w:tcPr>
          <w:p w14:paraId="737EB2E6" w14:textId="77777777" w:rsidR="007A7CA1" w:rsidRPr="000B052C" w:rsidRDefault="007A7CA1" w:rsidP="00833D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5EA20A3A" w14:textId="77777777" w:rsidR="007A7CA1" w:rsidRPr="000B052C" w:rsidRDefault="007A7CA1" w:rsidP="00833D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</w:tcPr>
          <w:p w14:paraId="096F49D6" w14:textId="77777777" w:rsidR="007A7CA1" w:rsidRPr="000B052C" w:rsidRDefault="007A7CA1" w:rsidP="00833D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0D704666" w14:textId="77777777" w:rsidR="007A7CA1" w:rsidRPr="000B052C" w:rsidRDefault="007A7CA1" w:rsidP="00833D3B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</w:tcPr>
          <w:p w14:paraId="27497E9D" w14:textId="77777777" w:rsidR="007A7CA1" w:rsidRPr="000B052C" w:rsidRDefault="007A7CA1" w:rsidP="00833D3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498B126B" w14:textId="77777777" w:rsidR="007A7CA1" w:rsidRPr="000B052C" w:rsidRDefault="007A7CA1" w:rsidP="00833D3B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774E745A" w14:textId="77777777" w:rsidR="007A7CA1" w:rsidRPr="000B052C" w:rsidRDefault="007A7CA1" w:rsidP="00833D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17D2869A" w14:textId="77777777" w:rsidR="007A7CA1" w:rsidRPr="000B052C" w:rsidRDefault="007A7CA1" w:rsidP="00833D3B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28276A0" w14:textId="77777777" w:rsidR="007A7CA1" w:rsidRPr="000B052C" w:rsidRDefault="007A7CA1" w:rsidP="00833D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A7CA1" w:rsidRPr="00D559B2" w14:paraId="5B3F00F5" w14:textId="77777777" w:rsidTr="00833D3B">
        <w:trPr>
          <w:cantSplit/>
        </w:trPr>
        <w:tc>
          <w:tcPr>
            <w:tcW w:w="9363" w:type="dxa"/>
            <w:gridSpan w:val="10"/>
            <w:shd w:val="clear" w:color="auto" w:fill="auto"/>
          </w:tcPr>
          <w:p w14:paraId="3AEE18ED" w14:textId="77777777" w:rsidR="007A7CA1" w:rsidRPr="00562D56" w:rsidRDefault="007A7CA1" w:rsidP="00833D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54" w:right="11" w:hanging="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3E4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  <w:r w:rsidRPr="003E4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Pr="003E4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</w:tr>
      <w:tr w:rsidR="007A7CA1" w:rsidRPr="00D559B2" w14:paraId="4C306404" w14:textId="77777777" w:rsidTr="00833D3B">
        <w:trPr>
          <w:cantSplit/>
        </w:trPr>
        <w:tc>
          <w:tcPr>
            <w:tcW w:w="3828" w:type="dxa"/>
            <w:shd w:val="clear" w:color="auto" w:fill="auto"/>
          </w:tcPr>
          <w:p w14:paraId="1B148E13" w14:textId="77777777" w:rsidR="007A7CA1" w:rsidRPr="003E404C" w:rsidRDefault="007A7CA1" w:rsidP="00833D3B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  <w:r w:rsidRPr="003E404C"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239" w:type="dxa"/>
          </w:tcPr>
          <w:p w14:paraId="7E9B24EC" w14:textId="77777777" w:rsidR="007A7CA1" w:rsidRPr="005E1B6A" w:rsidRDefault="007A7CA1" w:rsidP="00833D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1B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2,378,550</w:t>
            </w:r>
          </w:p>
        </w:tc>
        <w:tc>
          <w:tcPr>
            <w:tcW w:w="178" w:type="dxa"/>
          </w:tcPr>
          <w:p w14:paraId="20E47084" w14:textId="77777777" w:rsidR="007A7CA1" w:rsidRPr="005E1B6A" w:rsidRDefault="007A7CA1" w:rsidP="00833D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85" w:type="dxa"/>
            <w:shd w:val="clear" w:color="auto" w:fill="auto"/>
          </w:tcPr>
          <w:p w14:paraId="76BD3850" w14:textId="77777777" w:rsidR="007A7CA1" w:rsidRPr="005E1B6A" w:rsidRDefault="007A7CA1" w:rsidP="00833D3B">
            <w:pPr>
              <w:pStyle w:val="acctfourfigures"/>
              <w:tabs>
                <w:tab w:val="left" w:pos="347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1B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4265663" w14:textId="77777777" w:rsidR="007A7CA1" w:rsidRPr="005E1B6A" w:rsidRDefault="007A7CA1" w:rsidP="00833D3B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2" w:type="dxa"/>
            <w:shd w:val="clear" w:color="auto" w:fill="auto"/>
          </w:tcPr>
          <w:p w14:paraId="5DCD0195" w14:textId="77777777" w:rsidR="007A7CA1" w:rsidRPr="005E1B6A" w:rsidRDefault="007A7CA1" w:rsidP="00833D3B">
            <w:pPr>
              <w:pStyle w:val="acctfourfigures"/>
              <w:tabs>
                <w:tab w:val="clear" w:pos="765"/>
                <w:tab w:val="decimal" w:pos="37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1B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-</w:t>
            </w:r>
          </w:p>
        </w:tc>
        <w:tc>
          <w:tcPr>
            <w:tcW w:w="178" w:type="dxa"/>
            <w:shd w:val="clear" w:color="auto" w:fill="auto"/>
          </w:tcPr>
          <w:p w14:paraId="1CC2A75E" w14:textId="77777777" w:rsidR="007A7CA1" w:rsidRPr="005E1B6A" w:rsidRDefault="007A7CA1" w:rsidP="00833D3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</w:tcPr>
          <w:p w14:paraId="729B8CC0" w14:textId="77777777" w:rsidR="007A7CA1" w:rsidRPr="005E1B6A" w:rsidRDefault="007A7CA1" w:rsidP="00833D3B">
            <w:pPr>
              <w:pStyle w:val="acctfourfigures"/>
              <w:tabs>
                <w:tab w:val="left" w:pos="529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1B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2,378,550</w:t>
            </w:r>
          </w:p>
        </w:tc>
        <w:tc>
          <w:tcPr>
            <w:tcW w:w="178" w:type="dxa"/>
            <w:shd w:val="clear" w:color="auto" w:fill="auto"/>
          </w:tcPr>
          <w:p w14:paraId="54738627" w14:textId="77777777" w:rsidR="007A7CA1" w:rsidRPr="005E1B6A" w:rsidRDefault="007A7CA1" w:rsidP="00833D3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5" w:type="dxa"/>
            <w:shd w:val="clear" w:color="auto" w:fill="auto"/>
          </w:tcPr>
          <w:p w14:paraId="6EEE6F4A" w14:textId="77777777" w:rsidR="007A7CA1" w:rsidRPr="005E1B6A" w:rsidRDefault="007A7CA1" w:rsidP="00833D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1B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2,378,550</w:t>
            </w:r>
          </w:p>
        </w:tc>
      </w:tr>
      <w:tr w:rsidR="007A7CA1" w:rsidRPr="00D559B2" w14:paraId="2E336DC1" w14:textId="77777777" w:rsidTr="00833D3B">
        <w:trPr>
          <w:cantSplit/>
        </w:trPr>
        <w:tc>
          <w:tcPr>
            <w:tcW w:w="3828" w:type="dxa"/>
            <w:shd w:val="clear" w:color="auto" w:fill="auto"/>
          </w:tcPr>
          <w:p w14:paraId="7779CA49" w14:textId="77777777" w:rsidR="007A7CA1" w:rsidRPr="003574D2" w:rsidRDefault="007A7CA1" w:rsidP="00833D3B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cs/>
              </w:rPr>
            </w:pPr>
          </w:p>
        </w:tc>
        <w:tc>
          <w:tcPr>
            <w:tcW w:w="1239" w:type="dxa"/>
            <w:vAlign w:val="bottom"/>
          </w:tcPr>
          <w:p w14:paraId="165254BF" w14:textId="77777777" w:rsidR="007A7CA1" w:rsidRPr="003574D2" w:rsidRDefault="007A7CA1" w:rsidP="00833D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F89F189" w14:textId="77777777" w:rsidR="007A7CA1" w:rsidRPr="003574D2" w:rsidRDefault="007A7CA1" w:rsidP="00833D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1A03FFEB" w14:textId="77777777" w:rsidR="007A7CA1" w:rsidRPr="003574D2" w:rsidRDefault="007A7CA1" w:rsidP="00833D3B">
            <w:pPr>
              <w:pStyle w:val="acctfourfigures"/>
              <w:tabs>
                <w:tab w:val="left" w:pos="347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shd w:val="clear" w:color="auto" w:fill="auto"/>
          </w:tcPr>
          <w:p w14:paraId="267DAA9F" w14:textId="77777777" w:rsidR="007A7CA1" w:rsidRPr="003574D2" w:rsidRDefault="007A7CA1" w:rsidP="00833D3B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E075DD8" w14:textId="77777777" w:rsidR="007A7CA1" w:rsidRPr="003574D2" w:rsidRDefault="007A7CA1" w:rsidP="00833D3B">
            <w:pPr>
              <w:pStyle w:val="acctfourfigures"/>
              <w:tabs>
                <w:tab w:val="left" w:pos="451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BA7F745" w14:textId="77777777" w:rsidR="007A7CA1" w:rsidRPr="003574D2" w:rsidRDefault="007A7CA1" w:rsidP="00833D3B">
            <w:pPr>
              <w:pStyle w:val="acctfourfigures"/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5C5D6B4" w14:textId="77777777" w:rsidR="007A7CA1" w:rsidRPr="003574D2" w:rsidRDefault="007A7CA1" w:rsidP="00833D3B">
            <w:pPr>
              <w:pStyle w:val="acctfourfigures"/>
              <w:tabs>
                <w:tab w:val="left" w:pos="529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1CA798E" w14:textId="77777777" w:rsidR="007A7CA1" w:rsidRPr="003574D2" w:rsidRDefault="007A7CA1" w:rsidP="00833D3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4FA5FEF9" w14:textId="77777777" w:rsidR="007A7CA1" w:rsidRPr="003574D2" w:rsidRDefault="007A7CA1" w:rsidP="00833D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7A7CA1" w:rsidRPr="00D559B2" w14:paraId="38EC3C90" w14:textId="77777777" w:rsidTr="00833D3B">
        <w:trPr>
          <w:cantSplit/>
        </w:trPr>
        <w:tc>
          <w:tcPr>
            <w:tcW w:w="9363" w:type="dxa"/>
            <w:gridSpan w:val="10"/>
            <w:shd w:val="clear" w:color="auto" w:fill="auto"/>
          </w:tcPr>
          <w:p w14:paraId="060640AF" w14:textId="77777777" w:rsidR="007A7CA1" w:rsidRPr="003E404C" w:rsidRDefault="007A7CA1" w:rsidP="00833D3B">
            <w:pPr>
              <w:pStyle w:val="acctfourfigures"/>
              <w:tabs>
                <w:tab w:val="clear" w:pos="765"/>
              </w:tabs>
              <w:spacing w:line="240" w:lineRule="auto"/>
              <w:ind w:left="200" w:right="11" w:hanging="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4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  <w:r w:rsidRPr="003E4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Pr="003E4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ผ่านกำไรขาดทุน</w:t>
            </w:r>
          </w:p>
        </w:tc>
      </w:tr>
      <w:tr w:rsidR="007A7CA1" w:rsidRPr="00D559B2" w14:paraId="680A6211" w14:textId="77777777" w:rsidTr="00833D3B">
        <w:trPr>
          <w:cantSplit/>
        </w:trPr>
        <w:tc>
          <w:tcPr>
            <w:tcW w:w="3828" w:type="dxa"/>
            <w:shd w:val="clear" w:color="auto" w:fill="auto"/>
          </w:tcPr>
          <w:p w14:paraId="59DC229F" w14:textId="77777777" w:rsidR="007A7CA1" w:rsidRPr="003E404C" w:rsidRDefault="007A7CA1" w:rsidP="007A7CA1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lang w:val="en-US"/>
              </w:rPr>
            </w:pPr>
            <w:r w:rsidRPr="003E404C">
              <w:rPr>
                <w:rFonts w:asciiTheme="majorBidi" w:hAnsiTheme="majorBidi"/>
                <w:color w:val="000000"/>
                <w:spacing w:val="-2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9" w:type="dxa"/>
            <w:vAlign w:val="bottom"/>
          </w:tcPr>
          <w:p w14:paraId="6D292472" w14:textId="5BCE5AFE" w:rsidR="007A7CA1" w:rsidRPr="005E1B6A" w:rsidRDefault="007A7CA1" w:rsidP="007A7CA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7,364</w:t>
            </w:r>
          </w:p>
        </w:tc>
        <w:tc>
          <w:tcPr>
            <w:tcW w:w="178" w:type="dxa"/>
            <w:vAlign w:val="bottom"/>
          </w:tcPr>
          <w:p w14:paraId="5E681ED3" w14:textId="77777777" w:rsidR="007A7CA1" w:rsidRPr="005E1B6A" w:rsidRDefault="007A7CA1" w:rsidP="007A7CA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5B7376C4" w14:textId="21DC3284" w:rsidR="007A7CA1" w:rsidRPr="005E1B6A" w:rsidRDefault="007A7CA1" w:rsidP="007A7CA1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7A02F8A" w14:textId="77777777" w:rsidR="007A7CA1" w:rsidRPr="005E1B6A" w:rsidRDefault="007A7CA1" w:rsidP="007A7CA1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74CC861" w14:textId="3EED6821" w:rsidR="007A7CA1" w:rsidRPr="005E1B6A" w:rsidRDefault="007A7CA1" w:rsidP="007A7CA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7,364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7B005D5" w14:textId="77777777" w:rsidR="007A7CA1" w:rsidRPr="005E1B6A" w:rsidRDefault="007A7CA1" w:rsidP="007A7CA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6DC98FD" w14:textId="01109A16" w:rsidR="007A7CA1" w:rsidRPr="005E1B6A" w:rsidRDefault="004B14CF" w:rsidP="004B14CF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="007A7C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7E60F3C" w14:textId="77777777" w:rsidR="007A7CA1" w:rsidRPr="005E1B6A" w:rsidRDefault="007A7CA1" w:rsidP="007A7CA1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FE324E0" w14:textId="0E795D91" w:rsidR="007A7CA1" w:rsidRPr="005E1B6A" w:rsidRDefault="007A7CA1" w:rsidP="007A7CA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7,364</w:t>
            </w:r>
          </w:p>
        </w:tc>
      </w:tr>
      <w:tr w:rsidR="007A7CA1" w:rsidRPr="00D559B2" w14:paraId="60368B31" w14:textId="77777777" w:rsidTr="00833D3B">
        <w:trPr>
          <w:cantSplit/>
        </w:trPr>
        <w:tc>
          <w:tcPr>
            <w:tcW w:w="3828" w:type="dxa"/>
            <w:shd w:val="clear" w:color="auto" w:fill="auto"/>
          </w:tcPr>
          <w:p w14:paraId="716104F5" w14:textId="77777777" w:rsidR="007A7CA1" w:rsidRPr="003574D2" w:rsidRDefault="007A7CA1" w:rsidP="00833D3B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cs/>
              </w:rPr>
            </w:pPr>
          </w:p>
        </w:tc>
        <w:tc>
          <w:tcPr>
            <w:tcW w:w="1239" w:type="dxa"/>
            <w:vAlign w:val="bottom"/>
          </w:tcPr>
          <w:p w14:paraId="32082297" w14:textId="77777777" w:rsidR="007A7CA1" w:rsidRPr="003574D2" w:rsidRDefault="007A7CA1" w:rsidP="00833D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D23D0CB" w14:textId="77777777" w:rsidR="007A7CA1" w:rsidRPr="003574D2" w:rsidRDefault="007A7CA1" w:rsidP="00833D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620E090F" w14:textId="77777777" w:rsidR="007A7CA1" w:rsidRPr="003574D2" w:rsidRDefault="007A7CA1" w:rsidP="00833D3B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shd w:val="clear" w:color="auto" w:fill="auto"/>
          </w:tcPr>
          <w:p w14:paraId="4F7E7477" w14:textId="77777777" w:rsidR="007A7CA1" w:rsidRPr="003574D2" w:rsidRDefault="007A7CA1" w:rsidP="00833D3B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4146E846" w14:textId="77777777" w:rsidR="007A7CA1" w:rsidRPr="003574D2" w:rsidRDefault="007A7CA1" w:rsidP="00833D3B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849A69C" w14:textId="77777777" w:rsidR="007A7CA1" w:rsidRPr="003574D2" w:rsidRDefault="007A7CA1" w:rsidP="00833D3B">
            <w:pPr>
              <w:pStyle w:val="acctfourfigures"/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C899F11" w14:textId="77777777" w:rsidR="007A7CA1" w:rsidRPr="003574D2" w:rsidRDefault="007A7CA1" w:rsidP="00833D3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6A81455" w14:textId="77777777" w:rsidR="007A7CA1" w:rsidRPr="003574D2" w:rsidRDefault="007A7CA1" w:rsidP="00833D3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920F3D1" w14:textId="77777777" w:rsidR="007A7CA1" w:rsidRPr="003574D2" w:rsidRDefault="007A7CA1" w:rsidP="00833D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7A7CA1" w:rsidRPr="000B052C" w14:paraId="358686D9" w14:textId="77777777" w:rsidTr="00833D3B">
        <w:trPr>
          <w:cantSplit/>
        </w:trPr>
        <w:tc>
          <w:tcPr>
            <w:tcW w:w="3828" w:type="dxa"/>
            <w:shd w:val="clear" w:color="auto" w:fill="auto"/>
          </w:tcPr>
          <w:p w14:paraId="2786B0B7" w14:textId="77777777" w:rsidR="007A7CA1" w:rsidRPr="003E404C" w:rsidRDefault="007A7CA1" w:rsidP="00833D3B">
            <w:pPr>
              <w:ind w:left="101" w:hanging="101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3E404C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3E4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3E4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E4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3E4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39" w:type="dxa"/>
            <w:vAlign w:val="bottom"/>
          </w:tcPr>
          <w:p w14:paraId="7536351E" w14:textId="77777777" w:rsidR="007A7CA1" w:rsidRPr="005E1B6A" w:rsidRDefault="007A7CA1" w:rsidP="00833D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BA0BB88" w14:textId="77777777" w:rsidR="007A7CA1" w:rsidRPr="005E1B6A" w:rsidRDefault="007A7CA1" w:rsidP="00833D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20471F28" w14:textId="77777777" w:rsidR="007A7CA1" w:rsidRPr="005E1B6A" w:rsidRDefault="007A7CA1" w:rsidP="00833D3B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638317B2" w14:textId="77777777" w:rsidR="007A7CA1" w:rsidRPr="005E1B6A" w:rsidRDefault="007A7CA1" w:rsidP="00833D3B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7310385" w14:textId="77777777" w:rsidR="007A7CA1" w:rsidRPr="005E1B6A" w:rsidRDefault="007A7CA1" w:rsidP="00833D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E60E8D2" w14:textId="77777777" w:rsidR="007A7CA1" w:rsidRPr="005E1B6A" w:rsidRDefault="007A7CA1" w:rsidP="00833D3B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6D0A286" w14:textId="77777777" w:rsidR="007A7CA1" w:rsidRPr="005E1B6A" w:rsidRDefault="007A7CA1" w:rsidP="00833D3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CF7A740" w14:textId="77777777" w:rsidR="007A7CA1" w:rsidRPr="005E1B6A" w:rsidRDefault="007A7CA1" w:rsidP="00833D3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3D82169" w14:textId="77777777" w:rsidR="007A7CA1" w:rsidRPr="005E1B6A" w:rsidRDefault="007A7CA1" w:rsidP="00833D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7A7CA1" w:rsidRPr="00D559B2" w14:paraId="297C7534" w14:textId="77777777" w:rsidTr="00833D3B">
        <w:trPr>
          <w:cantSplit/>
        </w:trPr>
        <w:tc>
          <w:tcPr>
            <w:tcW w:w="5067" w:type="dxa"/>
            <w:gridSpan w:val="2"/>
            <w:shd w:val="clear" w:color="auto" w:fill="auto"/>
          </w:tcPr>
          <w:p w14:paraId="04EFF42C" w14:textId="77777777" w:rsidR="007A7CA1" w:rsidRPr="005E1B6A" w:rsidRDefault="007A7CA1" w:rsidP="00833D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54" w:right="11" w:hanging="15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1B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  <w:r w:rsidRPr="005E1B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Pr="005E1B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0476FE73" w14:textId="77777777" w:rsidR="007A7CA1" w:rsidRPr="005E1B6A" w:rsidRDefault="007A7CA1" w:rsidP="00833D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640C39AC" w14:textId="77777777" w:rsidR="007A7CA1" w:rsidRPr="005E1B6A" w:rsidRDefault="007A7CA1" w:rsidP="00833D3B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440D68A8" w14:textId="77777777" w:rsidR="007A7CA1" w:rsidRPr="005E1B6A" w:rsidRDefault="007A7CA1" w:rsidP="00833D3B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174C175" w14:textId="77777777" w:rsidR="007A7CA1" w:rsidRPr="005E1B6A" w:rsidRDefault="007A7CA1" w:rsidP="00833D3B">
            <w:pPr>
              <w:pStyle w:val="acctfourfigures"/>
              <w:tabs>
                <w:tab w:val="clear" w:pos="765"/>
                <w:tab w:val="left" w:pos="48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72E89D6" w14:textId="77777777" w:rsidR="007A7CA1" w:rsidRPr="005E1B6A" w:rsidRDefault="007A7CA1" w:rsidP="00833D3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F6A928A" w14:textId="77777777" w:rsidR="007A7CA1" w:rsidRPr="005E1B6A" w:rsidRDefault="007A7CA1" w:rsidP="00833D3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68469A9" w14:textId="77777777" w:rsidR="007A7CA1" w:rsidRPr="005E1B6A" w:rsidRDefault="007A7CA1" w:rsidP="00833D3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0D654B5" w14:textId="77777777" w:rsidR="007A7CA1" w:rsidRPr="005E1B6A" w:rsidRDefault="007A7CA1" w:rsidP="00833D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A7CA1" w:rsidRPr="00FD6723" w14:paraId="2AAC5FC0" w14:textId="77777777" w:rsidTr="00833D3B">
        <w:trPr>
          <w:cantSplit/>
        </w:trPr>
        <w:tc>
          <w:tcPr>
            <w:tcW w:w="3828" w:type="dxa"/>
            <w:shd w:val="clear" w:color="auto" w:fill="auto"/>
          </w:tcPr>
          <w:p w14:paraId="26A91061" w14:textId="77777777" w:rsidR="007A7CA1" w:rsidRPr="00D559B2" w:rsidRDefault="007A7CA1" w:rsidP="00833D3B">
            <w:pPr>
              <w:ind w:left="101" w:hanging="10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559B2"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239" w:type="dxa"/>
            <w:vAlign w:val="bottom"/>
          </w:tcPr>
          <w:p w14:paraId="3EE60D77" w14:textId="77777777" w:rsidR="007A7CA1" w:rsidRPr="005E1B6A" w:rsidRDefault="007A7CA1" w:rsidP="00833D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1B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2,378,550</w:t>
            </w:r>
          </w:p>
        </w:tc>
        <w:tc>
          <w:tcPr>
            <w:tcW w:w="178" w:type="dxa"/>
            <w:vAlign w:val="bottom"/>
          </w:tcPr>
          <w:p w14:paraId="1A9F58DD" w14:textId="77777777" w:rsidR="007A7CA1" w:rsidRPr="005E1B6A" w:rsidRDefault="007A7CA1" w:rsidP="00833D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6E20C676" w14:textId="77777777" w:rsidR="007A7CA1" w:rsidRPr="005E1B6A" w:rsidRDefault="007A7CA1" w:rsidP="00833D3B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B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A6A9533" w14:textId="77777777" w:rsidR="007A7CA1" w:rsidRPr="005E1B6A" w:rsidRDefault="007A7CA1" w:rsidP="00833D3B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5EABAF0" w14:textId="77777777" w:rsidR="007A7CA1" w:rsidRPr="005E1B6A" w:rsidRDefault="007A7CA1" w:rsidP="00833D3B">
            <w:pPr>
              <w:pStyle w:val="acctfourfigures"/>
              <w:tabs>
                <w:tab w:val="clear" w:pos="765"/>
                <w:tab w:val="decimal" w:pos="37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E1B6A">
              <w:rPr>
                <w:rFonts w:asciiTheme="majorBidi" w:hAnsiTheme="majorBidi" w:cstheme="majorBidi"/>
                <w:sz w:val="30"/>
                <w:szCs w:val="30"/>
              </w:rPr>
              <w:t xml:space="preserve">    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9127B4D" w14:textId="77777777" w:rsidR="007A7CA1" w:rsidRPr="005E1B6A" w:rsidRDefault="007A7CA1" w:rsidP="00833D3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5112B50" w14:textId="77777777" w:rsidR="007A7CA1" w:rsidRPr="005E1B6A" w:rsidRDefault="007A7CA1" w:rsidP="00833D3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E1B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2,378,550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EB77D19" w14:textId="77777777" w:rsidR="007A7CA1" w:rsidRPr="005E1B6A" w:rsidRDefault="007A7CA1" w:rsidP="00833D3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046E42D" w14:textId="77777777" w:rsidR="007A7CA1" w:rsidRPr="005E1B6A" w:rsidRDefault="007A7CA1" w:rsidP="00833D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1B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2,378,550</w:t>
            </w:r>
          </w:p>
        </w:tc>
      </w:tr>
    </w:tbl>
    <w:p w14:paraId="4105B3C8" w14:textId="5AB76DE5" w:rsidR="007A7CA1" w:rsidRPr="003574D2" w:rsidRDefault="007A7CA1" w:rsidP="006261CB">
      <w:pPr>
        <w:pStyle w:val="block"/>
        <w:spacing w:after="0" w:line="240" w:lineRule="atLeast"/>
        <w:ind w:left="0" w:right="-7"/>
        <w:jc w:val="both"/>
        <w:rPr>
          <w:rFonts w:asciiTheme="majorBidi" w:hAnsiTheme="majorBidi" w:cs="Angsana New"/>
          <w:b/>
          <w:bCs/>
          <w:i/>
          <w:iCs/>
          <w:sz w:val="20"/>
          <w:lang w:bidi="th-TH"/>
        </w:rPr>
      </w:pPr>
    </w:p>
    <w:p w14:paraId="7F8141E7" w14:textId="5839EB53" w:rsidR="009B76AC" w:rsidRPr="00D065D5" w:rsidRDefault="009B76AC" w:rsidP="00677978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lang w:val="en-US" w:bidi="th-TH"/>
        </w:rPr>
      </w:pPr>
      <w:r w:rsidRPr="000C5987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t>เ</w:t>
      </w:r>
      <w:r w:rsidRPr="000C5987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ครื่องมือทางการเงิน</w:t>
      </w:r>
      <w:r w:rsidRPr="000C5987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t>ที่วัดมูลค่า</w:t>
      </w:r>
      <w:r w:rsidRPr="000C5987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ด้วยมูลค่ายุติธรรม</w:t>
      </w:r>
    </w:p>
    <w:p w14:paraId="1CCA2C83" w14:textId="77777777" w:rsidR="00AE055A" w:rsidRPr="003574D2" w:rsidRDefault="00AE055A" w:rsidP="009B76AC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20"/>
          <w:lang w:bidi="th-TH"/>
        </w:rPr>
      </w:pPr>
    </w:p>
    <w:p w14:paraId="131A5F28" w14:textId="77777777" w:rsidR="009B76AC" w:rsidRPr="00F065D7" w:rsidRDefault="009B76AC" w:rsidP="009B76AC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</w:pPr>
      <w:r w:rsidRPr="00F065D7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ลำดับ</w:t>
      </w:r>
      <w:r w:rsidRPr="00F065D7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t>ชั้น</w:t>
      </w:r>
      <w:r w:rsidRPr="00F065D7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ของมูลค่ายุติธรรม</w:t>
      </w:r>
      <w:r w:rsidRPr="00F065D7">
        <w:rPr>
          <w:rFonts w:asciiTheme="majorBidi" w:hAnsiTheme="majorBidi" w:cs="Angsana New"/>
          <w:b/>
          <w:bCs/>
          <w:i/>
          <w:iCs/>
          <w:sz w:val="30"/>
          <w:szCs w:val="30"/>
          <w:lang w:bidi="th-TH"/>
        </w:rPr>
        <w:t xml:space="preserve"> </w:t>
      </w:r>
    </w:p>
    <w:p w14:paraId="75C13288" w14:textId="77777777" w:rsidR="00B2308E" w:rsidRPr="003574D2" w:rsidRDefault="00B2308E" w:rsidP="009B76AC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20"/>
          <w:lang w:bidi="th-TH"/>
        </w:rPr>
      </w:pPr>
    </w:p>
    <w:p w14:paraId="0FBC83AB" w14:textId="0C5019A8" w:rsidR="000A4DDF" w:rsidRPr="00F065D7" w:rsidRDefault="000A4DDF" w:rsidP="009B76AC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 xml:space="preserve">มูลค่ายุติธรรมระดับ </w:t>
      </w:r>
      <w:r w:rsidR="00D149E7" w:rsidRPr="00D149E7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F065D7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8C4CAF" w:rsidRPr="00F065D7">
        <w:rPr>
          <w:rFonts w:asciiTheme="majorBidi" w:hAnsiTheme="majorBidi" w:cs="Angsana New"/>
          <w:sz w:val="30"/>
          <w:szCs w:val="30"/>
          <w:cs/>
          <w:lang w:bidi="th-TH"/>
        </w:rPr>
        <w:t>สำหรับตราสารหนี้</w:t>
      </w: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>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บริษัทและคู่สัญญาตามความเหมาะสม</w:t>
      </w:r>
    </w:p>
    <w:p w14:paraId="4E13FF20" w14:textId="77777777" w:rsidR="000A4DDF" w:rsidRPr="000B052C" w:rsidRDefault="000A4DDF" w:rsidP="009B76AC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5A8FDD86" w14:textId="77777777" w:rsidR="006261CB" w:rsidRDefault="002847DE" w:rsidP="006261CB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 xml:space="preserve">มูลค่ายุติธรรมระดับ </w:t>
      </w:r>
      <w:r w:rsidR="00D149E7" w:rsidRPr="00D149E7">
        <w:rPr>
          <w:rFonts w:asciiTheme="majorBidi" w:hAnsiTheme="majorBidi" w:cs="Angsana New"/>
          <w:sz w:val="30"/>
          <w:szCs w:val="30"/>
          <w:lang w:val="en-US" w:bidi="th-TH"/>
        </w:rPr>
        <w:t>3</w:t>
      </w: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 xml:space="preserve"> สำหรับตราสารทุนที่ไม่อยู่ในความต้องการของตลาด ประเมินมูลค่าโดยใช้เทคนิค</w:t>
      </w:r>
      <w:r w:rsidR="004C38A3">
        <w:rPr>
          <w:rFonts w:asciiTheme="majorBidi" w:hAnsiTheme="majorBidi" w:cs="Angsana New"/>
          <w:sz w:val="30"/>
          <w:szCs w:val="30"/>
          <w:cs/>
          <w:lang w:bidi="th-TH"/>
        </w:rPr>
        <w:br/>
      </w: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>การเปรียบเทียบราคาตลาด และการคิดลดเงินปันผลเพื่อหามูลค่าปัจจุบัน โดยข้อสมมติฐานหลักที่ใช้ใน</w:t>
      </w:r>
      <w:r w:rsidR="004C38A3">
        <w:rPr>
          <w:rFonts w:asciiTheme="majorBidi" w:hAnsiTheme="majorBidi" w:cs="Angsana New"/>
          <w:sz w:val="30"/>
          <w:szCs w:val="30"/>
          <w:cs/>
          <w:lang w:bidi="th-TH"/>
        </w:rPr>
        <w:br/>
      </w: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 xml:space="preserve">การประเมินราคาดังกล่าวประกอบด้วย  อัตราการเพิ่มขึ้นของรายได้ต่อปี อัตรากำไรก่อน ดอกเบี้ย ภาษี </w:t>
      </w:r>
      <w:r w:rsidR="005A590B">
        <w:rPr>
          <w:rFonts w:asciiTheme="majorBidi" w:hAnsiTheme="majorBidi" w:cs="Angsana New"/>
          <w:sz w:val="30"/>
          <w:szCs w:val="30"/>
          <w:cs/>
          <w:lang w:bidi="th-TH"/>
        </w:rPr>
        <w:br/>
      </w: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>ค่าเสื่อม</w:t>
      </w:r>
      <w:r w:rsidR="00A9197B" w:rsidRPr="00F065D7">
        <w:rPr>
          <w:rFonts w:asciiTheme="majorBidi" w:hAnsiTheme="majorBidi" w:cs="Angsana New" w:hint="cs"/>
          <w:sz w:val="30"/>
          <w:szCs w:val="30"/>
          <w:cs/>
          <w:lang w:bidi="th-TH"/>
        </w:rPr>
        <w:t>ราคา</w:t>
      </w: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 xml:space="preserve"> และ</w:t>
      </w:r>
      <w:r w:rsidRPr="006D1745">
        <w:rPr>
          <w:rFonts w:asciiTheme="majorBidi" w:hAnsiTheme="majorBidi" w:cs="Angsana New"/>
          <w:spacing w:val="-2"/>
          <w:sz w:val="30"/>
          <w:szCs w:val="30"/>
          <w:cs/>
          <w:lang w:bidi="th-TH"/>
        </w:rPr>
        <w:t>ค่าตัดจำหน่าย</w:t>
      </w:r>
      <w:r w:rsidR="00A9197B" w:rsidRPr="006D1745">
        <w:rPr>
          <w:rFonts w:asciiTheme="majorBidi" w:hAnsiTheme="majorBidi" w:cs="Angsana New" w:hint="cs"/>
          <w:spacing w:val="-2"/>
          <w:sz w:val="30"/>
          <w:szCs w:val="30"/>
          <w:cs/>
          <w:lang w:bidi="th-TH"/>
        </w:rPr>
        <w:t xml:space="preserve"> </w:t>
      </w:r>
      <w:r w:rsidR="00A9197B" w:rsidRPr="006D1745">
        <w:rPr>
          <w:rFonts w:asciiTheme="majorBidi" w:hAnsiTheme="majorBidi" w:cs="Angsana New"/>
          <w:spacing w:val="-2"/>
          <w:sz w:val="30"/>
          <w:szCs w:val="30"/>
          <w:lang w:val="en-US" w:bidi="th-TH"/>
        </w:rPr>
        <w:t>(EBITDA)</w:t>
      </w:r>
      <w:r w:rsidRPr="006D1745">
        <w:rPr>
          <w:rFonts w:asciiTheme="majorBidi" w:hAnsiTheme="majorBidi" w:cs="Angsana New"/>
          <w:spacing w:val="-2"/>
          <w:sz w:val="30"/>
          <w:szCs w:val="30"/>
          <w:cs/>
          <w:lang w:bidi="th-TH"/>
        </w:rPr>
        <w:t xml:space="preserve"> อัตรากำไรสุทธิ ข้อมูลอื่นที่เกี่ยวข้องของตราสารทุนที่มีลักษณะเหมือนหรือคล้ายคลึงกัน</w:t>
      </w: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>ในตลาด และปัจจัยความเสี่ยงที่เกี่ยวข้อง</w:t>
      </w:r>
    </w:p>
    <w:p w14:paraId="5A7E690D" w14:textId="5C32380B" w:rsidR="007C2C91" w:rsidRPr="007C2C91" w:rsidRDefault="003D5AF5" w:rsidP="006261CB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ลูกหนี้การค้า</w:t>
      </w:r>
    </w:p>
    <w:p w14:paraId="288D2C2F" w14:textId="3FC5A737" w:rsidR="003D5AF5" w:rsidRPr="00D808F3" w:rsidRDefault="003D5AF5" w:rsidP="00FA622C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16"/>
          <w:szCs w:val="16"/>
          <w:cs/>
          <w:lang w:val="th-TH" w:bidi="th-TH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90"/>
        <w:gridCol w:w="1080"/>
        <w:gridCol w:w="1080"/>
        <w:gridCol w:w="180"/>
        <w:gridCol w:w="1170"/>
        <w:gridCol w:w="178"/>
        <w:gridCol w:w="1172"/>
        <w:gridCol w:w="180"/>
        <w:gridCol w:w="1170"/>
      </w:tblGrid>
      <w:tr w:rsidR="008A343A" w:rsidRPr="008A343A" w14:paraId="4ADDCDAB" w14:textId="77777777" w:rsidTr="00B75025">
        <w:trPr>
          <w:cantSplit/>
          <w:tblHeader/>
        </w:trPr>
        <w:tc>
          <w:tcPr>
            <w:tcW w:w="2790" w:type="dxa"/>
            <w:vAlign w:val="bottom"/>
            <w:hideMark/>
          </w:tcPr>
          <w:p w14:paraId="6DD563CF" w14:textId="448930B2" w:rsidR="008A343A" w:rsidRPr="008A343A" w:rsidRDefault="008A343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ECD984" w14:textId="77777777" w:rsidR="008A343A" w:rsidRPr="008A343A" w:rsidRDefault="008A343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2E62F3A3" w14:textId="5D7C4EEE" w:rsidR="008A343A" w:rsidRPr="008A343A" w:rsidRDefault="008A343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A343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25297C5F" w14:textId="77777777" w:rsidR="008A343A" w:rsidRPr="008A343A" w:rsidRDefault="008A343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  <w:hideMark/>
          </w:tcPr>
          <w:p w14:paraId="43951F47" w14:textId="1B743772" w:rsidR="008A343A" w:rsidRPr="008A343A" w:rsidRDefault="008A343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8A343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A343A" w:rsidRPr="008A343A" w14:paraId="18A64E3E" w14:textId="77777777" w:rsidTr="00B75025">
        <w:trPr>
          <w:cantSplit/>
          <w:tblHeader/>
        </w:trPr>
        <w:tc>
          <w:tcPr>
            <w:tcW w:w="2790" w:type="dxa"/>
            <w:vAlign w:val="bottom"/>
            <w:hideMark/>
          </w:tcPr>
          <w:p w14:paraId="3A280205" w14:textId="48FD2049" w:rsidR="008A343A" w:rsidRPr="008A343A" w:rsidRDefault="008A343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8A343A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6B87E469" w14:textId="2D2DF532" w:rsidR="008A343A" w:rsidRPr="00707360" w:rsidRDefault="000B4607" w:rsidP="000B460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yellow"/>
                <w:lang w:bidi="th-TH"/>
              </w:rPr>
            </w:pPr>
            <w:r w:rsidRPr="00375E1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080" w:type="dxa"/>
            <w:vAlign w:val="bottom"/>
            <w:hideMark/>
          </w:tcPr>
          <w:p w14:paraId="2BE25F0C" w14:textId="5930247F" w:rsidR="008A343A" w:rsidRPr="00C62B78" w:rsidRDefault="00D149E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D149E7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3</w:t>
            </w:r>
            <w:r w:rsidR="000E2451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1</w:t>
            </w:r>
            <w:r w:rsidR="00123CEF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 </w:t>
            </w:r>
            <w:r w:rsidR="000E2451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มีนาคม</w:t>
            </w:r>
            <w:r w:rsidRPr="00D149E7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</w:t>
            </w:r>
            <w:r w:rsidR="000E2451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2665120C" w14:textId="77777777" w:rsidR="008A343A" w:rsidRPr="00C62B78" w:rsidRDefault="008A343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0E72232A" w14:textId="1C150235" w:rsidR="008A343A" w:rsidRPr="00C62B78" w:rsidRDefault="00D149E7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D149E7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31</w:t>
            </w:r>
            <w:r w:rsidR="008A343A" w:rsidRPr="00C62B78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="008A343A" w:rsidRPr="00C62B78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="008A343A" w:rsidRPr="00C62B78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Pr="00D149E7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</w:t>
            </w:r>
            <w:r w:rsidR="000E2451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4BBBBCB4" w14:textId="77777777" w:rsidR="008A343A" w:rsidRPr="00C62B78" w:rsidRDefault="008A343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72" w:type="dxa"/>
            <w:vAlign w:val="bottom"/>
            <w:hideMark/>
          </w:tcPr>
          <w:p w14:paraId="7C4312F0" w14:textId="2BD62C93" w:rsidR="008A343A" w:rsidRPr="00C62B78" w:rsidRDefault="000E2451" w:rsidP="006F2C4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1 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มีนาคม</w:t>
            </w:r>
            <w:r w:rsidRPr="00D149E7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343A8151" w14:textId="77777777" w:rsidR="008A343A" w:rsidRPr="00C62B78" w:rsidRDefault="008A343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437FCB47" w14:textId="72AF6310" w:rsidR="008A343A" w:rsidRPr="00C62B78" w:rsidRDefault="000E2451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D149E7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31</w:t>
            </w:r>
            <w:r w:rsidRPr="00C62B78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Pr="00C62B78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Pr="00C62B78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Pr="00D149E7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5</w:t>
            </w:r>
          </w:p>
        </w:tc>
      </w:tr>
      <w:tr w:rsidR="008A343A" w:rsidRPr="008A343A" w14:paraId="495E9A6A" w14:textId="77777777" w:rsidTr="00B75025">
        <w:trPr>
          <w:cantSplit/>
          <w:tblHeader/>
        </w:trPr>
        <w:tc>
          <w:tcPr>
            <w:tcW w:w="2790" w:type="dxa"/>
            <w:vAlign w:val="bottom"/>
            <w:hideMark/>
          </w:tcPr>
          <w:p w14:paraId="3F146622" w14:textId="77777777" w:rsidR="008A343A" w:rsidRPr="008A343A" w:rsidRDefault="008A343A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80" w:type="dxa"/>
          </w:tcPr>
          <w:p w14:paraId="15B4D54A" w14:textId="4C17192F" w:rsidR="008A343A" w:rsidRPr="008A343A" w:rsidRDefault="008A343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0C9EF661" w14:textId="575291EB" w:rsidR="008A343A" w:rsidRPr="008A343A" w:rsidRDefault="008A343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8A343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A343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A343A" w:rsidRPr="008A343A" w14:paraId="6736F1C3" w14:textId="77777777" w:rsidTr="00AB540B">
        <w:trPr>
          <w:cantSplit/>
        </w:trPr>
        <w:tc>
          <w:tcPr>
            <w:tcW w:w="2790" w:type="dxa"/>
          </w:tcPr>
          <w:p w14:paraId="5F2E87EB" w14:textId="01FFF6C4" w:rsidR="008A343A" w:rsidRPr="008A343A" w:rsidRDefault="008A343A" w:rsidP="001969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3D5A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762D2998" w14:textId="74F3997A" w:rsidR="008A343A" w:rsidRPr="008A343A" w:rsidRDefault="00D149E7" w:rsidP="008A343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080" w:type="dxa"/>
          </w:tcPr>
          <w:p w14:paraId="172136BD" w14:textId="55674775" w:rsidR="008A343A" w:rsidRPr="008A343A" w:rsidRDefault="008A343A" w:rsidP="0019697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03DA781" w14:textId="77777777" w:rsidR="008A343A" w:rsidRPr="008A343A" w:rsidRDefault="008A343A" w:rsidP="001969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4FFE92" w14:textId="31EC65E5" w:rsidR="008A343A" w:rsidRPr="008A343A" w:rsidRDefault="008A343A" w:rsidP="001969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7FE5E081" w14:textId="77777777" w:rsidR="008A343A" w:rsidRPr="008A343A" w:rsidRDefault="008A343A" w:rsidP="0019697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0E2C148" w14:textId="25225A3C" w:rsidR="008A343A" w:rsidRPr="008A343A" w:rsidRDefault="008A343A" w:rsidP="0019697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61DA9EC" w14:textId="77777777" w:rsidR="008A343A" w:rsidRPr="008A343A" w:rsidRDefault="008A343A" w:rsidP="0019697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0C7024" w14:textId="41E5BA21" w:rsidR="008A343A" w:rsidRPr="008A343A" w:rsidRDefault="008A343A" w:rsidP="0019697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676E" w:rsidRPr="008A343A" w14:paraId="0BDA5622" w14:textId="77777777" w:rsidTr="00AB540B">
        <w:trPr>
          <w:cantSplit/>
        </w:trPr>
        <w:tc>
          <w:tcPr>
            <w:tcW w:w="2790" w:type="dxa"/>
            <w:hideMark/>
          </w:tcPr>
          <w:p w14:paraId="4D56B0AB" w14:textId="77777777" w:rsidR="00D5676E" w:rsidRPr="00C62B78" w:rsidRDefault="00D5676E" w:rsidP="00D5676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7CAE706E" w14:textId="77777777" w:rsidR="00D5676E" w:rsidRPr="008A343A" w:rsidRDefault="00D5676E" w:rsidP="00D5676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C479FF" w14:textId="405D0476" w:rsidR="00D5676E" w:rsidRPr="00530982" w:rsidRDefault="00D62806" w:rsidP="00D5676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098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717,164</w:t>
            </w:r>
          </w:p>
        </w:tc>
        <w:tc>
          <w:tcPr>
            <w:tcW w:w="180" w:type="dxa"/>
          </w:tcPr>
          <w:p w14:paraId="3988F85D" w14:textId="77777777" w:rsidR="00D5676E" w:rsidRPr="008A343A" w:rsidRDefault="00D5676E" w:rsidP="00D5676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ACE1A0" w14:textId="7C3CDE72" w:rsidR="00D5676E" w:rsidRPr="008A343A" w:rsidRDefault="00D5676E" w:rsidP="00D5676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883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083</w:t>
            </w:r>
          </w:p>
        </w:tc>
        <w:tc>
          <w:tcPr>
            <w:tcW w:w="178" w:type="dxa"/>
          </w:tcPr>
          <w:p w14:paraId="415888CC" w14:textId="77777777" w:rsidR="00D5676E" w:rsidRPr="008A343A" w:rsidRDefault="00D5676E" w:rsidP="00D5676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C84D37F" w14:textId="7A66B6D9" w:rsidR="00D5676E" w:rsidRPr="00720E16" w:rsidRDefault="00D62806" w:rsidP="0053098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62806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973,993</w:t>
            </w:r>
          </w:p>
        </w:tc>
        <w:tc>
          <w:tcPr>
            <w:tcW w:w="180" w:type="dxa"/>
          </w:tcPr>
          <w:p w14:paraId="0EB2A3BA" w14:textId="77777777" w:rsidR="00D5676E" w:rsidRPr="008A343A" w:rsidRDefault="00D5676E" w:rsidP="00D5676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763FE252" w14:textId="13C61F12" w:rsidR="00D5676E" w:rsidRPr="008A343A" w:rsidRDefault="00D5676E" w:rsidP="00D5676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200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498</w:t>
            </w:r>
          </w:p>
        </w:tc>
      </w:tr>
      <w:tr w:rsidR="00D5676E" w:rsidRPr="008A343A" w14:paraId="426CFF58" w14:textId="77777777" w:rsidTr="00AB540B">
        <w:trPr>
          <w:cantSplit/>
        </w:trPr>
        <w:tc>
          <w:tcPr>
            <w:tcW w:w="2790" w:type="dxa"/>
            <w:hideMark/>
          </w:tcPr>
          <w:p w14:paraId="52271105" w14:textId="6CE94992" w:rsidR="00D5676E" w:rsidRPr="00C62B78" w:rsidRDefault="00D5676E" w:rsidP="00D5676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2B7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เกินกำหนดชำระ</w:t>
            </w:r>
          </w:p>
        </w:tc>
        <w:tc>
          <w:tcPr>
            <w:tcW w:w="1080" w:type="dxa"/>
          </w:tcPr>
          <w:p w14:paraId="140AAB3F" w14:textId="77777777" w:rsidR="00D5676E" w:rsidRPr="008A343A" w:rsidRDefault="00D5676E" w:rsidP="00D5676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C4CF46" w14:textId="4B1C342E" w:rsidR="00D5676E" w:rsidRPr="008A343A" w:rsidRDefault="00D5676E" w:rsidP="0053098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C507DD4" w14:textId="77777777" w:rsidR="00D5676E" w:rsidRPr="008A343A" w:rsidRDefault="00D5676E" w:rsidP="00D5676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F82035" w14:textId="77777777" w:rsidR="00D5676E" w:rsidRPr="008A343A" w:rsidRDefault="00D5676E" w:rsidP="00D5676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67F86433" w14:textId="77777777" w:rsidR="00D5676E" w:rsidRPr="008A343A" w:rsidRDefault="00D5676E" w:rsidP="00D5676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F28D54A" w14:textId="77777777" w:rsidR="00D5676E" w:rsidRPr="008A343A" w:rsidRDefault="00D5676E" w:rsidP="0053098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1C8B4CC7" w14:textId="77777777" w:rsidR="00D5676E" w:rsidRPr="008A343A" w:rsidRDefault="00D5676E" w:rsidP="00D5676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0D406B" w14:textId="77777777" w:rsidR="00D5676E" w:rsidRPr="008A343A" w:rsidRDefault="00D5676E" w:rsidP="00D5676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676E" w:rsidRPr="008A343A" w14:paraId="5FB90E63" w14:textId="77777777" w:rsidTr="00AB540B">
        <w:trPr>
          <w:cantSplit/>
        </w:trPr>
        <w:tc>
          <w:tcPr>
            <w:tcW w:w="2790" w:type="dxa"/>
            <w:hideMark/>
          </w:tcPr>
          <w:p w14:paraId="6A8CAED4" w14:textId="67726403" w:rsidR="00D5676E" w:rsidRPr="00C62B78" w:rsidRDefault="00D5676E" w:rsidP="00D5676E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6C4B41E5" w14:textId="77777777" w:rsidR="00D5676E" w:rsidRPr="008A343A" w:rsidRDefault="00D5676E" w:rsidP="00D5676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1BEF61" w14:textId="1C88DD52" w:rsidR="00D5676E" w:rsidRPr="008A343A" w:rsidRDefault="00D62806" w:rsidP="0053098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3098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992</w:t>
            </w:r>
          </w:p>
        </w:tc>
        <w:tc>
          <w:tcPr>
            <w:tcW w:w="180" w:type="dxa"/>
          </w:tcPr>
          <w:p w14:paraId="74BB3972" w14:textId="77777777" w:rsidR="00D5676E" w:rsidRPr="008A343A" w:rsidRDefault="00D5676E" w:rsidP="00D5676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97C91E" w14:textId="69CC77C5" w:rsidR="00D5676E" w:rsidRPr="00003C8B" w:rsidRDefault="00D5676E" w:rsidP="00DD140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443</w:t>
            </w:r>
          </w:p>
        </w:tc>
        <w:tc>
          <w:tcPr>
            <w:tcW w:w="178" w:type="dxa"/>
          </w:tcPr>
          <w:p w14:paraId="530B63BB" w14:textId="77777777" w:rsidR="00D5676E" w:rsidRPr="008A343A" w:rsidRDefault="00D5676E" w:rsidP="00D5676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6FDE2FC" w14:textId="2F9F97AE" w:rsidR="00D5676E" w:rsidRPr="008A343A" w:rsidRDefault="00D62806" w:rsidP="0053098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62806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41,904</w:t>
            </w:r>
          </w:p>
        </w:tc>
        <w:tc>
          <w:tcPr>
            <w:tcW w:w="180" w:type="dxa"/>
          </w:tcPr>
          <w:p w14:paraId="04F9C686" w14:textId="77777777" w:rsidR="00D5676E" w:rsidRPr="008A343A" w:rsidRDefault="00D5676E" w:rsidP="00D5676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7D41C896" w14:textId="32A2B18F" w:rsidR="00D5676E" w:rsidRPr="008A343A" w:rsidRDefault="00D5676E" w:rsidP="00D5676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62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506</w:t>
            </w:r>
          </w:p>
        </w:tc>
      </w:tr>
      <w:tr w:rsidR="00D5676E" w:rsidRPr="008A343A" w14:paraId="079680C2" w14:textId="77777777" w:rsidTr="00AB540B">
        <w:trPr>
          <w:cantSplit/>
        </w:trPr>
        <w:tc>
          <w:tcPr>
            <w:tcW w:w="2790" w:type="dxa"/>
            <w:hideMark/>
          </w:tcPr>
          <w:p w14:paraId="5969DB62" w14:textId="12755CC1" w:rsidR="00D5676E" w:rsidRPr="00C62B78" w:rsidRDefault="00D5676E" w:rsidP="00D5676E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C62B7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C62B7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156E3590" w14:textId="77777777" w:rsidR="00D5676E" w:rsidRPr="008A343A" w:rsidRDefault="00D5676E" w:rsidP="00D5676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121C43" w14:textId="5D88E707" w:rsidR="00D5676E" w:rsidRPr="008A343A" w:rsidRDefault="00D62806" w:rsidP="0053098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6280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2,443</w:t>
            </w:r>
          </w:p>
        </w:tc>
        <w:tc>
          <w:tcPr>
            <w:tcW w:w="180" w:type="dxa"/>
          </w:tcPr>
          <w:p w14:paraId="4AD31220" w14:textId="77777777" w:rsidR="00D5676E" w:rsidRPr="008A343A" w:rsidRDefault="00D5676E" w:rsidP="00D5676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6B4306" w14:textId="599FBF05" w:rsidR="00D5676E" w:rsidRPr="008A343A" w:rsidRDefault="00A56E5B" w:rsidP="00A56E5B">
            <w:pPr>
              <w:pStyle w:val="acctfourfigures"/>
              <w:tabs>
                <w:tab w:val="clear" w:pos="765"/>
              </w:tabs>
              <w:spacing w:line="240" w:lineRule="auto"/>
              <w:ind w:left="-83" w:right="-53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  </w:t>
            </w:r>
            <w:r w:rsidR="00D5676E" w:rsidRPr="003D5A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13F6F827" w14:textId="77777777" w:rsidR="00D5676E" w:rsidRPr="008A343A" w:rsidRDefault="00D5676E" w:rsidP="00D5676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49AA1C6" w14:textId="12DAB473" w:rsidR="00D5676E" w:rsidRPr="008A343A" w:rsidRDefault="005924D9" w:rsidP="005924D9">
            <w:pPr>
              <w:pStyle w:val="acctfourfigures"/>
              <w:tabs>
                <w:tab w:val="clear" w:pos="765"/>
              </w:tabs>
              <w:spacing w:line="240" w:lineRule="auto"/>
              <w:ind w:left="-83" w:right="-53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  </w:t>
            </w:r>
            <w:r w:rsidR="00530982" w:rsidRPr="003D5A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B3CE5D9" w14:textId="77777777" w:rsidR="00D5676E" w:rsidRPr="008A343A" w:rsidRDefault="00D5676E" w:rsidP="00D5676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2A4A8329" w14:textId="26828162" w:rsidR="00D5676E" w:rsidRPr="008A343A" w:rsidRDefault="00D5676E" w:rsidP="00D5676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7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274</w:t>
            </w:r>
          </w:p>
        </w:tc>
      </w:tr>
      <w:tr w:rsidR="00530982" w:rsidRPr="008A343A" w14:paraId="49C7FCED" w14:textId="77777777" w:rsidTr="00AB540B">
        <w:trPr>
          <w:cantSplit/>
        </w:trPr>
        <w:tc>
          <w:tcPr>
            <w:tcW w:w="2790" w:type="dxa"/>
          </w:tcPr>
          <w:p w14:paraId="19787D30" w14:textId="70F2AEBC" w:rsidR="00530982" w:rsidRPr="00FD6C5D" w:rsidRDefault="00530982" w:rsidP="00530982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C62B7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C62B7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3E6764C4" w14:textId="77777777" w:rsidR="00530982" w:rsidRPr="008A343A" w:rsidRDefault="00530982" w:rsidP="0053098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91943D" w14:textId="69E8D9A1" w:rsidR="00530982" w:rsidRPr="003D5AF5" w:rsidRDefault="00EF25A2" w:rsidP="00EF25A2">
            <w:pPr>
              <w:pStyle w:val="acctfourfigures"/>
              <w:tabs>
                <w:tab w:val="clear" w:pos="765"/>
              </w:tabs>
              <w:spacing w:line="240" w:lineRule="auto"/>
              <w:ind w:left="-83" w:right="-53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</w:t>
            </w:r>
            <w:r w:rsidR="00530982" w:rsidRPr="003D5A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EF0A441" w14:textId="77777777" w:rsidR="00530982" w:rsidRPr="008A343A" w:rsidRDefault="00530982" w:rsidP="0053098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DA1F03" w14:textId="60700B31" w:rsidR="00530982" w:rsidRPr="003D5AF5" w:rsidRDefault="00A56E5B" w:rsidP="00A56E5B">
            <w:pPr>
              <w:pStyle w:val="acctfourfigures"/>
              <w:tabs>
                <w:tab w:val="clear" w:pos="765"/>
              </w:tabs>
              <w:spacing w:line="240" w:lineRule="auto"/>
              <w:ind w:left="-83" w:right="-53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="00DD140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530982" w:rsidRPr="003D5A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AE4A848" w14:textId="77777777" w:rsidR="00530982" w:rsidRPr="008A343A" w:rsidRDefault="00530982" w:rsidP="0053098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118A51B" w14:textId="39A459B6" w:rsidR="00530982" w:rsidRPr="008A343A" w:rsidRDefault="00530982" w:rsidP="0053098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62806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52,412</w:t>
            </w:r>
          </w:p>
        </w:tc>
        <w:tc>
          <w:tcPr>
            <w:tcW w:w="180" w:type="dxa"/>
          </w:tcPr>
          <w:p w14:paraId="4982B335" w14:textId="77777777" w:rsidR="00530982" w:rsidRPr="008A343A" w:rsidRDefault="00530982" w:rsidP="0053098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3621CD26" w14:textId="77AA5C8C" w:rsidR="00530982" w:rsidRPr="008A343A" w:rsidRDefault="00530982" w:rsidP="0053098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109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139</w:t>
            </w:r>
          </w:p>
        </w:tc>
      </w:tr>
      <w:tr w:rsidR="00530982" w:rsidRPr="008A343A" w14:paraId="2B396C5C" w14:textId="77777777" w:rsidTr="00E076F2">
        <w:trPr>
          <w:cantSplit/>
        </w:trPr>
        <w:tc>
          <w:tcPr>
            <w:tcW w:w="2790" w:type="dxa"/>
          </w:tcPr>
          <w:p w14:paraId="33D6432E" w14:textId="0D0D861A" w:rsidR="00530982" w:rsidRPr="00C62B78" w:rsidRDefault="00530982" w:rsidP="00530982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4B2A4406" w14:textId="77777777" w:rsidR="00530982" w:rsidRPr="008A343A" w:rsidRDefault="00530982" w:rsidP="0053098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DC1819" w14:textId="24F1DD0B" w:rsidR="00530982" w:rsidRPr="008A343A" w:rsidRDefault="00EF25A2" w:rsidP="00EF25A2">
            <w:pPr>
              <w:pStyle w:val="acctfourfigures"/>
              <w:tabs>
                <w:tab w:val="clear" w:pos="765"/>
              </w:tabs>
              <w:spacing w:line="240" w:lineRule="auto"/>
              <w:ind w:left="-83" w:right="-53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</w:t>
            </w:r>
            <w:r w:rsidR="00530982" w:rsidRPr="003D5A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F954F7F" w14:textId="77777777" w:rsidR="00530982" w:rsidRPr="008A343A" w:rsidRDefault="00530982" w:rsidP="0053098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17A1DD" w14:textId="456A319D" w:rsidR="00530982" w:rsidRPr="008A343A" w:rsidRDefault="00A56E5B" w:rsidP="00A56E5B">
            <w:pPr>
              <w:pStyle w:val="acctfourfigures"/>
              <w:tabs>
                <w:tab w:val="clear" w:pos="765"/>
              </w:tabs>
              <w:spacing w:line="240" w:lineRule="auto"/>
              <w:ind w:left="-83" w:right="-53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</w:t>
            </w:r>
            <w:r w:rsidR="00DD140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30982" w:rsidRPr="003D5A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BA9763F" w14:textId="77777777" w:rsidR="00530982" w:rsidRPr="008A343A" w:rsidRDefault="00530982" w:rsidP="0053098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3F2A3C5B" w14:textId="51929BEB" w:rsidR="00530982" w:rsidRPr="008A343A" w:rsidRDefault="00530982" w:rsidP="0053098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62806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169,622</w:t>
            </w:r>
          </w:p>
        </w:tc>
        <w:tc>
          <w:tcPr>
            <w:tcW w:w="180" w:type="dxa"/>
          </w:tcPr>
          <w:p w14:paraId="525A575C" w14:textId="77777777" w:rsidR="00530982" w:rsidRPr="008A343A" w:rsidRDefault="00530982" w:rsidP="0053098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D63844" w14:textId="5DAD5FCB" w:rsidR="00530982" w:rsidRPr="008A343A" w:rsidRDefault="00530982" w:rsidP="0053098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115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846</w:t>
            </w:r>
          </w:p>
        </w:tc>
      </w:tr>
      <w:tr w:rsidR="00D5676E" w:rsidRPr="008A343A" w14:paraId="658D6CE1" w14:textId="77777777" w:rsidTr="00AB540B">
        <w:trPr>
          <w:cantSplit/>
        </w:trPr>
        <w:tc>
          <w:tcPr>
            <w:tcW w:w="2790" w:type="dxa"/>
            <w:hideMark/>
          </w:tcPr>
          <w:p w14:paraId="463CE29B" w14:textId="77777777" w:rsidR="00D5676E" w:rsidRPr="00C62B78" w:rsidRDefault="00D5676E" w:rsidP="00D5676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056C8F76" w14:textId="77777777" w:rsidR="00D5676E" w:rsidRPr="008A343A" w:rsidRDefault="00D5676E" w:rsidP="00D5676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CE3963" w14:textId="38A44979" w:rsidR="00D5676E" w:rsidRPr="00555A9A" w:rsidRDefault="00D62806" w:rsidP="00D5676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6280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720</w:t>
            </w:r>
            <w:r w:rsidRPr="00D628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6280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599</w:t>
            </w:r>
          </w:p>
        </w:tc>
        <w:tc>
          <w:tcPr>
            <w:tcW w:w="180" w:type="dxa"/>
          </w:tcPr>
          <w:p w14:paraId="0A7C6615" w14:textId="77777777" w:rsidR="00D5676E" w:rsidRPr="00720E16" w:rsidRDefault="00D5676E" w:rsidP="00D5676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64E24F" w14:textId="47547427" w:rsidR="00D5676E" w:rsidRPr="008A343A" w:rsidRDefault="00D5676E" w:rsidP="00D5676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885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526</w:t>
            </w:r>
          </w:p>
        </w:tc>
        <w:tc>
          <w:tcPr>
            <w:tcW w:w="178" w:type="dxa"/>
          </w:tcPr>
          <w:p w14:paraId="764AD0C1" w14:textId="77777777" w:rsidR="00D5676E" w:rsidRPr="008A343A" w:rsidRDefault="00D5676E" w:rsidP="00D5676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377712" w14:textId="3C3BF7B6" w:rsidR="00D5676E" w:rsidRPr="00056A30" w:rsidRDefault="00530982" w:rsidP="00D567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9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1,237,931</w:t>
            </w:r>
          </w:p>
        </w:tc>
        <w:tc>
          <w:tcPr>
            <w:tcW w:w="180" w:type="dxa"/>
          </w:tcPr>
          <w:p w14:paraId="7DDFCA39" w14:textId="77777777" w:rsidR="00D5676E" w:rsidRPr="00720E16" w:rsidRDefault="00D5676E" w:rsidP="00D5676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5DE100" w14:textId="5F40CF2D" w:rsidR="00D5676E" w:rsidRPr="008A343A" w:rsidRDefault="00D5676E" w:rsidP="00D5676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1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495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263</w:t>
            </w:r>
          </w:p>
        </w:tc>
      </w:tr>
      <w:tr w:rsidR="00D5676E" w:rsidRPr="000B052C" w14:paraId="2F40BB72" w14:textId="77777777" w:rsidTr="00B75025">
        <w:trPr>
          <w:cantSplit/>
          <w:trHeight w:val="71"/>
        </w:trPr>
        <w:tc>
          <w:tcPr>
            <w:tcW w:w="2790" w:type="dxa"/>
            <w:vAlign w:val="bottom"/>
          </w:tcPr>
          <w:p w14:paraId="77C88383" w14:textId="5EF728EA" w:rsidR="006261CB" w:rsidRPr="000B052C" w:rsidRDefault="006261CB" w:rsidP="00D5676E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26A3D96" w14:textId="77777777" w:rsidR="00D5676E" w:rsidRPr="000B052C" w:rsidRDefault="00D5676E" w:rsidP="00D5676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C98D38" w14:textId="77777777" w:rsidR="00D5676E" w:rsidRPr="000B052C" w:rsidRDefault="00D5676E" w:rsidP="00D5676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F3B5C22" w14:textId="77777777" w:rsidR="00D5676E" w:rsidRPr="000B052C" w:rsidRDefault="00D5676E" w:rsidP="00D5676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4A666F" w14:textId="77777777" w:rsidR="00D5676E" w:rsidRPr="000B052C" w:rsidRDefault="00D5676E" w:rsidP="00D5676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68488152" w14:textId="77777777" w:rsidR="00D5676E" w:rsidRPr="000B052C" w:rsidRDefault="00D5676E" w:rsidP="00D5676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960E31" w14:textId="77777777" w:rsidR="00D5676E" w:rsidRPr="00562D56" w:rsidRDefault="00D5676E" w:rsidP="00D567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7AB3AC0" w14:textId="77777777" w:rsidR="00D5676E" w:rsidRPr="000B052C" w:rsidRDefault="00D5676E" w:rsidP="00D5676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F9C67E" w14:textId="77777777" w:rsidR="00D5676E" w:rsidRPr="000B052C" w:rsidRDefault="00D5676E" w:rsidP="00D5676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676E" w:rsidRPr="008A343A" w14:paraId="17392CEF" w14:textId="77777777" w:rsidTr="00AB540B">
        <w:trPr>
          <w:cantSplit/>
        </w:trPr>
        <w:tc>
          <w:tcPr>
            <w:tcW w:w="2790" w:type="dxa"/>
          </w:tcPr>
          <w:p w14:paraId="285AF71E" w14:textId="2D161030" w:rsidR="00D5676E" w:rsidRPr="00C62B78" w:rsidRDefault="00D5676E" w:rsidP="00D5676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บุคคลหรือกิจการอื่น</w:t>
            </w:r>
          </w:p>
        </w:tc>
        <w:tc>
          <w:tcPr>
            <w:tcW w:w="1080" w:type="dxa"/>
          </w:tcPr>
          <w:p w14:paraId="44C703DA" w14:textId="4277C2ED" w:rsidR="00D5676E" w:rsidRPr="008A343A" w:rsidRDefault="00D5676E" w:rsidP="00D5676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1EBA6C0" w14:textId="77777777" w:rsidR="00D5676E" w:rsidRPr="008A343A" w:rsidRDefault="00D5676E" w:rsidP="00D5676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868E472" w14:textId="77777777" w:rsidR="00D5676E" w:rsidRPr="008A343A" w:rsidRDefault="00D5676E" w:rsidP="00D5676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10DB4F" w14:textId="77777777" w:rsidR="00D5676E" w:rsidRPr="008A343A" w:rsidRDefault="00D5676E" w:rsidP="00D5676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70BA1CC5" w14:textId="77777777" w:rsidR="00D5676E" w:rsidRPr="008A343A" w:rsidRDefault="00D5676E" w:rsidP="00D5676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EEE9ED0" w14:textId="77777777" w:rsidR="00D5676E" w:rsidRPr="008A343A" w:rsidRDefault="00D5676E" w:rsidP="00D567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34F651C" w14:textId="77777777" w:rsidR="00D5676E" w:rsidRPr="008A343A" w:rsidRDefault="00D5676E" w:rsidP="00D5676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E6AAF3" w14:textId="77777777" w:rsidR="00D5676E" w:rsidRPr="008A343A" w:rsidRDefault="00D5676E" w:rsidP="00D5676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264E" w:rsidRPr="008A343A" w14:paraId="668C1FF8" w14:textId="77777777" w:rsidTr="00926FEF">
        <w:trPr>
          <w:cantSplit/>
        </w:trPr>
        <w:tc>
          <w:tcPr>
            <w:tcW w:w="2790" w:type="dxa"/>
            <w:hideMark/>
          </w:tcPr>
          <w:p w14:paraId="077D7B95" w14:textId="77777777" w:rsidR="00B0264E" w:rsidRPr="00C62B78" w:rsidRDefault="00B0264E" w:rsidP="00B0264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73FAC3CA" w14:textId="77777777" w:rsidR="00B0264E" w:rsidRPr="008A343A" w:rsidRDefault="00B0264E" w:rsidP="00B0264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361337" w14:textId="3F61E025" w:rsidR="00B0264E" w:rsidRPr="00720E16" w:rsidRDefault="00530982" w:rsidP="00B0264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309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2,528,156</w:t>
            </w:r>
          </w:p>
        </w:tc>
        <w:tc>
          <w:tcPr>
            <w:tcW w:w="180" w:type="dxa"/>
          </w:tcPr>
          <w:p w14:paraId="138C287C" w14:textId="77777777" w:rsidR="00B0264E" w:rsidRPr="008A343A" w:rsidRDefault="00B0264E" w:rsidP="00B0264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F9C822" w14:textId="27DC70FD" w:rsidR="00B0264E" w:rsidRPr="008A343A" w:rsidRDefault="00B0264E" w:rsidP="00B0264E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315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941</w:t>
            </w:r>
          </w:p>
        </w:tc>
        <w:tc>
          <w:tcPr>
            <w:tcW w:w="178" w:type="dxa"/>
          </w:tcPr>
          <w:p w14:paraId="437F84D6" w14:textId="77777777" w:rsidR="00B0264E" w:rsidRPr="008A343A" w:rsidRDefault="00B0264E" w:rsidP="00B0264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E17E056" w14:textId="3C47E78D" w:rsidR="00B0264E" w:rsidRPr="008A343A" w:rsidRDefault="00530982" w:rsidP="00B026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30982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822</w:t>
            </w:r>
            <w:r w:rsidRPr="0053098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30982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86</w:t>
            </w:r>
            <w:r w:rsidR="00335D5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5</w:t>
            </w:r>
          </w:p>
        </w:tc>
        <w:tc>
          <w:tcPr>
            <w:tcW w:w="180" w:type="dxa"/>
          </w:tcPr>
          <w:p w14:paraId="4505FE83" w14:textId="77777777" w:rsidR="00B0264E" w:rsidRPr="008A343A" w:rsidRDefault="00B0264E" w:rsidP="00B0264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1201B512" w14:textId="5194F225" w:rsidR="00B0264E" w:rsidRPr="008A343A" w:rsidRDefault="00B0264E" w:rsidP="00B0264E">
            <w:pPr>
              <w:pStyle w:val="acctfourfigures"/>
              <w:tabs>
                <w:tab w:val="decimal" w:pos="706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903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912</w:t>
            </w:r>
          </w:p>
        </w:tc>
      </w:tr>
      <w:tr w:rsidR="00B0264E" w:rsidRPr="008A343A" w14:paraId="5F13ABCE" w14:textId="77777777" w:rsidTr="00926FEF">
        <w:trPr>
          <w:cantSplit/>
        </w:trPr>
        <w:tc>
          <w:tcPr>
            <w:tcW w:w="2790" w:type="dxa"/>
            <w:hideMark/>
          </w:tcPr>
          <w:p w14:paraId="28B36249" w14:textId="77777777" w:rsidR="00B0264E" w:rsidRPr="00C62B78" w:rsidRDefault="00B0264E" w:rsidP="00B0264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เกินกำหนดชำระ</w:t>
            </w:r>
          </w:p>
        </w:tc>
        <w:tc>
          <w:tcPr>
            <w:tcW w:w="1080" w:type="dxa"/>
          </w:tcPr>
          <w:p w14:paraId="04CE414C" w14:textId="77777777" w:rsidR="00B0264E" w:rsidRPr="008A343A" w:rsidRDefault="00B0264E" w:rsidP="00B0264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ABAB9D" w14:textId="77777777" w:rsidR="00B0264E" w:rsidRPr="00720E16" w:rsidRDefault="00B0264E" w:rsidP="00B0264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FE3B048" w14:textId="77777777" w:rsidR="00B0264E" w:rsidRPr="008A343A" w:rsidRDefault="00B0264E" w:rsidP="00B0264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EE7294" w14:textId="63C0E7EF" w:rsidR="00B0264E" w:rsidRPr="008A343A" w:rsidRDefault="00B0264E" w:rsidP="00B0264E">
            <w:pPr>
              <w:pStyle w:val="acctfourfigures"/>
              <w:tabs>
                <w:tab w:val="decimal" w:pos="731"/>
              </w:tabs>
              <w:spacing w:line="240" w:lineRule="auto"/>
              <w:ind w:left="-83" w:right="1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52AE68FD" w14:textId="77777777" w:rsidR="00B0264E" w:rsidRPr="008A343A" w:rsidRDefault="00B0264E" w:rsidP="00B0264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7FE87DB" w14:textId="77777777" w:rsidR="00B0264E" w:rsidRPr="008A343A" w:rsidRDefault="00B0264E" w:rsidP="00B026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AAE9D25" w14:textId="77777777" w:rsidR="00B0264E" w:rsidRPr="008A343A" w:rsidRDefault="00B0264E" w:rsidP="00B0264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27CF8450" w14:textId="77777777" w:rsidR="00B0264E" w:rsidRPr="008A343A" w:rsidRDefault="00B0264E" w:rsidP="00B0264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0982" w:rsidRPr="008A343A" w14:paraId="3B9F6495" w14:textId="77777777" w:rsidTr="00926FEF">
        <w:trPr>
          <w:cantSplit/>
        </w:trPr>
        <w:tc>
          <w:tcPr>
            <w:tcW w:w="2790" w:type="dxa"/>
            <w:hideMark/>
          </w:tcPr>
          <w:p w14:paraId="10B2E743" w14:textId="2B56329E" w:rsidR="00530982" w:rsidRPr="00C335C4" w:rsidRDefault="00530982" w:rsidP="00530982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3A5EBE9F" w14:textId="77777777" w:rsidR="00530982" w:rsidRPr="008A343A" w:rsidRDefault="00530982" w:rsidP="0053098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C3A5F6" w14:textId="4CC66025" w:rsidR="00530982" w:rsidRPr="00720E16" w:rsidRDefault="00530982" w:rsidP="0053098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03B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FB33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303</w:t>
            </w:r>
            <w:r w:rsidRPr="00603B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FB33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674</w:t>
            </w:r>
            <w:r w:rsidRPr="00603B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14:paraId="6FC2C427" w14:textId="77777777" w:rsidR="00530982" w:rsidRPr="008A343A" w:rsidRDefault="00530982" w:rsidP="0053098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1DEBFAB1" w14:textId="4EE75870" w:rsidR="00530982" w:rsidRPr="008A343A" w:rsidRDefault="00530982" w:rsidP="0053098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127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323</w:t>
            </w:r>
          </w:p>
        </w:tc>
        <w:tc>
          <w:tcPr>
            <w:tcW w:w="178" w:type="dxa"/>
          </w:tcPr>
          <w:p w14:paraId="00FD08C9" w14:textId="77777777" w:rsidR="00530982" w:rsidRPr="008A343A" w:rsidRDefault="00530982" w:rsidP="0053098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646A824" w14:textId="4D756BAB" w:rsidR="00530982" w:rsidRPr="00603B1A" w:rsidRDefault="00530982" w:rsidP="0053098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603B1A">
              <w:rPr>
                <w:rFonts w:asciiTheme="majorBidi" w:hAnsiTheme="majorBidi" w:cs="Angsana New"/>
                <w:sz w:val="30"/>
                <w:szCs w:val="30"/>
                <w:lang w:bidi="th-TH"/>
              </w:rPr>
              <w:t xml:space="preserve"> 82,475 </w:t>
            </w:r>
          </w:p>
        </w:tc>
        <w:tc>
          <w:tcPr>
            <w:tcW w:w="180" w:type="dxa"/>
          </w:tcPr>
          <w:p w14:paraId="5FAD2B7E" w14:textId="77777777" w:rsidR="00530982" w:rsidRPr="008A343A" w:rsidRDefault="00530982" w:rsidP="0053098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116A71E0" w14:textId="5A1A48FC" w:rsidR="00530982" w:rsidRPr="008A343A" w:rsidRDefault="00530982" w:rsidP="0053098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912</w:t>
            </w:r>
          </w:p>
        </w:tc>
      </w:tr>
      <w:tr w:rsidR="00530982" w:rsidRPr="008A343A" w14:paraId="14F33B15" w14:textId="77777777" w:rsidTr="00B73EE9">
        <w:trPr>
          <w:cantSplit/>
        </w:trPr>
        <w:tc>
          <w:tcPr>
            <w:tcW w:w="2790" w:type="dxa"/>
            <w:hideMark/>
          </w:tcPr>
          <w:p w14:paraId="6CE28989" w14:textId="6978593F" w:rsidR="00530982" w:rsidRPr="00C62B78" w:rsidRDefault="00530982" w:rsidP="00530982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C62B7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C62B7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49C32BB4" w14:textId="77777777" w:rsidR="00530982" w:rsidRPr="008A343A" w:rsidRDefault="00530982" w:rsidP="0053098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5F70779F" w14:textId="29BBF0C7" w:rsidR="00530982" w:rsidRPr="00720E16" w:rsidRDefault="00530982" w:rsidP="0053098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03B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1,</w:t>
            </w:r>
            <w:r w:rsidR="00FB33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666</w:t>
            </w:r>
            <w:r w:rsidRPr="00603B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14:paraId="78AA09CA" w14:textId="77777777" w:rsidR="00530982" w:rsidRPr="008A343A" w:rsidRDefault="00530982" w:rsidP="0053098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469454" w14:textId="1C389D90" w:rsidR="00530982" w:rsidRPr="008A343A" w:rsidRDefault="00530982" w:rsidP="0053098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45,665</w:t>
            </w:r>
          </w:p>
        </w:tc>
        <w:tc>
          <w:tcPr>
            <w:tcW w:w="178" w:type="dxa"/>
          </w:tcPr>
          <w:p w14:paraId="64B51D6D" w14:textId="77777777" w:rsidR="00530982" w:rsidRPr="008A343A" w:rsidRDefault="00530982" w:rsidP="0053098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336C04F" w14:textId="7D0A7C3A" w:rsidR="00530982" w:rsidRPr="00603B1A" w:rsidRDefault="00530982" w:rsidP="0053098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603B1A">
              <w:rPr>
                <w:rFonts w:asciiTheme="majorBidi" w:hAnsiTheme="majorBidi" w:cs="Angsana New"/>
                <w:sz w:val="30"/>
                <w:szCs w:val="30"/>
                <w:lang w:bidi="th-TH"/>
              </w:rPr>
              <w:t xml:space="preserve"> 1,25</w:t>
            </w:r>
            <w:r w:rsidR="00562D56" w:rsidRPr="00603B1A">
              <w:rPr>
                <w:rFonts w:asciiTheme="majorBidi" w:hAnsiTheme="majorBidi" w:cs="Angsana New"/>
                <w:sz w:val="30"/>
                <w:szCs w:val="30"/>
                <w:lang w:bidi="th-TH"/>
              </w:rPr>
              <w:t>2</w:t>
            </w:r>
            <w:r w:rsidRPr="00603B1A">
              <w:rPr>
                <w:rFonts w:asciiTheme="majorBidi" w:hAnsiTheme="majorBidi" w:cs="Angsana New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367C44C8" w14:textId="77777777" w:rsidR="00530982" w:rsidRPr="008A343A" w:rsidRDefault="00530982" w:rsidP="0053098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58677B54" w14:textId="3D6ED9B1" w:rsidR="00530982" w:rsidRPr="008A343A" w:rsidRDefault="00530982" w:rsidP="0053098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187</w:t>
            </w:r>
          </w:p>
        </w:tc>
      </w:tr>
      <w:tr w:rsidR="00530982" w:rsidRPr="008A343A" w14:paraId="6AEA0036" w14:textId="77777777" w:rsidTr="00B73EE9">
        <w:trPr>
          <w:cantSplit/>
        </w:trPr>
        <w:tc>
          <w:tcPr>
            <w:tcW w:w="2790" w:type="dxa"/>
            <w:hideMark/>
          </w:tcPr>
          <w:p w14:paraId="522E47E1" w14:textId="55C04294" w:rsidR="00530982" w:rsidRPr="00C62B78" w:rsidRDefault="00530982" w:rsidP="00530982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C62B7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C62B7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548865DE" w14:textId="77777777" w:rsidR="00530982" w:rsidRPr="008A343A" w:rsidRDefault="00530982" w:rsidP="0053098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B8DB68" w14:textId="03A34858" w:rsidR="00530982" w:rsidRPr="00720E16" w:rsidRDefault="00530982" w:rsidP="0053098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03B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</w:t>
            </w:r>
            <w:r w:rsidR="00FB33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603B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FB33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932</w:t>
            </w:r>
            <w:r w:rsidRPr="00603B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14:paraId="41C5CB85" w14:textId="77777777" w:rsidR="00530982" w:rsidRPr="008A343A" w:rsidRDefault="00530982" w:rsidP="0053098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1D83A2" w14:textId="43016971" w:rsidR="00530982" w:rsidRPr="008A343A" w:rsidRDefault="00530982" w:rsidP="0053098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14,537</w:t>
            </w:r>
          </w:p>
        </w:tc>
        <w:tc>
          <w:tcPr>
            <w:tcW w:w="178" w:type="dxa"/>
          </w:tcPr>
          <w:p w14:paraId="734FC147" w14:textId="77777777" w:rsidR="00530982" w:rsidRPr="008A343A" w:rsidRDefault="00530982" w:rsidP="0053098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5B6C26B" w14:textId="70FF4672" w:rsidR="00530982" w:rsidRPr="00562D56" w:rsidRDefault="00530982" w:rsidP="00530982">
            <w:pPr>
              <w:pStyle w:val="acctfourfigures"/>
              <w:tabs>
                <w:tab w:val="clear" w:pos="765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2D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F4D6600" w14:textId="77777777" w:rsidR="00530982" w:rsidRPr="008A343A" w:rsidRDefault="00530982" w:rsidP="0053098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374EF3C1" w14:textId="361C9A31" w:rsidR="00530982" w:rsidRPr="008A343A" w:rsidRDefault="00530982" w:rsidP="00530982">
            <w:pPr>
              <w:pStyle w:val="acctfourfigures"/>
              <w:tabs>
                <w:tab w:val="clear" w:pos="765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6A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0982" w:rsidRPr="008A343A" w14:paraId="1DD41C2F" w14:textId="77777777" w:rsidTr="00B73EE9">
        <w:trPr>
          <w:cantSplit/>
        </w:trPr>
        <w:tc>
          <w:tcPr>
            <w:tcW w:w="2790" w:type="dxa"/>
          </w:tcPr>
          <w:p w14:paraId="0E3168DC" w14:textId="6270F258" w:rsidR="00530982" w:rsidRPr="00C62B78" w:rsidRDefault="00530982" w:rsidP="00530982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080" w:type="dxa"/>
          </w:tcPr>
          <w:p w14:paraId="18906C0F" w14:textId="77777777" w:rsidR="00530982" w:rsidRPr="008A343A" w:rsidRDefault="00530982" w:rsidP="0053098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8E2E66" w14:textId="6B32CB23" w:rsidR="00530982" w:rsidRPr="00720E16" w:rsidRDefault="00530982" w:rsidP="0053098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909CE">
              <w:t xml:space="preserve"> </w:t>
            </w:r>
            <w:r w:rsidRPr="00603B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  <w:r w:rsidR="00FB33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603B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FB33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907</w:t>
            </w:r>
            <w:r w:rsidRPr="00C909CE">
              <w:t xml:space="preserve"> </w:t>
            </w:r>
          </w:p>
        </w:tc>
        <w:tc>
          <w:tcPr>
            <w:tcW w:w="180" w:type="dxa"/>
          </w:tcPr>
          <w:p w14:paraId="2496ECAD" w14:textId="77777777" w:rsidR="00530982" w:rsidRPr="008A343A" w:rsidRDefault="00530982" w:rsidP="0053098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0278CC" w14:textId="2836DC82" w:rsidR="00530982" w:rsidRPr="003D5AF5" w:rsidRDefault="00530982" w:rsidP="0053098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461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783</w:t>
            </w:r>
          </w:p>
        </w:tc>
        <w:tc>
          <w:tcPr>
            <w:tcW w:w="178" w:type="dxa"/>
          </w:tcPr>
          <w:p w14:paraId="72E0FCAD" w14:textId="77777777" w:rsidR="00530982" w:rsidRPr="008A343A" w:rsidRDefault="00530982" w:rsidP="0053098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C4A7F7F" w14:textId="0C3E65B9" w:rsidR="00530982" w:rsidRPr="00562D56" w:rsidRDefault="00530982" w:rsidP="00530982">
            <w:pPr>
              <w:pStyle w:val="acctfourfigures"/>
              <w:tabs>
                <w:tab w:val="clear" w:pos="765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2D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109EE5A" w14:textId="77777777" w:rsidR="00530982" w:rsidRPr="008A343A" w:rsidRDefault="00530982" w:rsidP="0053098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4509A38C" w14:textId="02541F73" w:rsidR="00530982" w:rsidRPr="008A343A" w:rsidRDefault="00530982" w:rsidP="00530982">
            <w:pPr>
              <w:pStyle w:val="acctfourfigures"/>
              <w:tabs>
                <w:tab w:val="clear" w:pos="765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6A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0264E" w:rsidRPr="008A343A" w14:paraId="75B51BDE" w14:textId="77777777" w:rsidTr="00926FEF">
        <w:trPr>
          <w:cantSplit/>
        </w:trPr>
        <w:tc>
          <w:tcPr>
            <w:tcW w:w="2790" w:type="dxa"/>
            <w:hideMark/>
          </w:tcPr>
          <w:p w14:paraId="2E17144D" w14:textId="77777777" w:rsidR="00B0264E" w:rsidRPr="00C62B78" w:rsidRDefault="00B0264E" w:rsidP="00B0264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46728B0A" w14:textId="77777777" w:rsidR="00B0264E" w:rsidRPr="008A343A" w:rsidRDefault="00B0264E" w:rsidP="00B0264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4CD9E6" w14:textId="5FFFAC7F" w:rsidR="00B0264E" w:rsidRPr="00056A30" w:rsidRDefault="00530982" w:rsidP="00B0264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309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3,312,335</w:t>
            </w:r>
          </w:p>
        </w:tc>
        <w:tc>
          <w:tcPr>
            <w:tcW w:w="180" w:type="dxa"/>
          </w:tcPr>
          <w:p w14:paraId="2650092C" w14:textId="77777777" w:rsidR="00B0264E" w:rsidRPr="00720E16" w:rsidRDefault="00B0264E" w:rsidP="00B0264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7CB4CC" w14:textId="5BB63381" w:rsidR="00B0264E" w:rsidRPr="008A343A" w:rsidRDefault="00B0264E" w:rsidP="00B0264E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965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249</w:t>
            </w:r>
          </w:p>
        </w:tc>
        <w:tc>
          <w:tcPr>
            <w:tcW w:w="178" w:type="dxa"/>
          </w:tcPr>
          <w:p w14:paraId="3630F1D1" w14:textId="77777777" w:rsidR="00B0264E" w:rsidRPr="008A343A" w:rsidRDefault="00B0264E" w:rsidP="00B0264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B9B47F" w14:textId="17344D21" w:rsidR="00B0264E" w:rsidRPr="00562D56" w:rsidRDefault="00530982" w:rsidP="00B026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62D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906,59</w:t>
            </w:r>
            <w:r w:rsidR="00562D56" w:rsidRPr="00562D5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</w:tcPr>
          <w:p w14:paraId="054E3040" w14:textId="77777777" w:rsidR="00B0264E" w:rsidRPr="008A343A" w:rsidRDefault="00B0264E" w:rsidP="00B0264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DBF00" w14:textId="2C21253F" w:rsidR="00B0264E" w:rsidRPr="008A343A" w:rsidRDefault="00B0264E" w:rsidP="00B026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938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011</w:t>
            </w:r>
          </w:p>
        </w:tc>
      </w:tr>
      <w:tr w:rsidR="00530982" w:rsidRPr="00B63FBA" w14:paraId="5126751E" w14:textId="77777777" w:rsidTr="00056A30">
        <w:trPr>
          <w:cantSplit/>
          <w:trHeight w:val="71"/>
        </w:trPr>
        <w:tc>
          <w:tcPr>
            <w:tcW w:w="2790" w:type="dxa"/>
            <w:vAlign w:val="bottom"/>
            <w:hideMark/>
          </w:tcPr>
          <w:p w14:paraId="3FFB0EAE" w14:textId="77777777" w:rsidR="00530982" w:rsidRPr="00C62B78" w:rsidRDefault="00530982" w:rsidP="00530982">
            <w:pPr>
              <w:spacing w:line="240" w:lineRule="auto"/>
              <w:ind w:left="99" w:hanging="99"/>
              <w:rPr>
                <w:rFonts w:asciiTheme="majorBidi" w:hAnsiTheme="majorBidi" w:cstheme="majorBidi"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ที่คาดว่าจะเกิดขึ้น</w:t>
            </w:r>
          </w:p>
        </w:tc>
        <w:tc>
          <w:tcPr>
            <w:tcW w:w="1080" w:type="dxa"/>
          </w:tcPr>
          <w:p w14:paraId="1D6F0CF1" w14:textId="77777777" w:rsidR="00530982" w:rsidRPr="008A343A" w:rsidRDefault="00530982" w:rsidP="0053098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504A53" w14:textId="0A0BF73B" w:rsidR="00530982" w:rsidRPr="008164FD" w:rsidRDefault="00530982" w:rsidP="008164FD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8164FD">
              <w:rPr>
                <w:rFonts w:asciiTheme="majorBidi" w:hAnsiTheme="majorBidi" w:cstheme="majorBidi"/>
                <w:sz w:val="30"/>
                <w:szCs w:val="30"/>
              </w:rPr>
              <w:t>(438,959)</w:t>
            </w:r>
            <w:r w:rsidR="008164FD">
              <w:rPr>
                <w:rFonts w:asciiTheme="majorBidi" w:hAnsiTheme="majorBidi" w:cstheme="majorBidi"/>
                <w:sz w:val="30"/>
                <w:szCs w:val="30"/>
              </w:rPr>
              <w:t>_</w:t>
            </w:r>
          </w:p>
        </w:tc>
        <w:tc>
          <w:tcPr>
            <w:tcW w:w="180" w:type="dxa"/>
            <w:vAlign w:val="bottom"/>
          </w:tcPr>
          <w:p w14:paraId="4B4024A6" w14:textId="77777777" w:rsidR="00530982" w:rsidRPr="00720E16" w:rsidRDefault="00530982" w:rsidP="0053098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CACD9E" w14:textId="019E42C1" w:rsidR="00530982" w:rsidRPr="008A343A" w:rsidRDefault="00530982" w:rsidP="0053098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435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441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5D3F1404" w14:textId="77777777" w:rsidR="00530982" w:rsidRPr="008A343A" w:rsidRDefault="00530982" w:rsidP="0053098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EFD3C4" w14:textId="28E8DA9C" w:rsidR="00530982" w:rsidRPr="00562D56" w:rsidRDefault="00530982" w:rsidP="00530982">
            <w:pPr>
              <w:pStyle w:val="acctfourfigures"/>
              <w:tabs>
                <w:tab w:val="clear" w:pos="765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62D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69BD8C7" w14:textId="77777777" w:rsidR="00530982" w:rsidRPr="008A343A" w:rsidRDefault="00530982" w:rsidP="0053098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43D80436" w14:textId="0E9EA075" w:rsidR="00530982" w:rsidRPr="008A343A" w:rsidRDefault="00530982" w:rsidP="00530982">
            <w:pPr>
              <w:pStyle w:val="acctfourfigures"/>
              <w:tabs>
                <w:tab w:val="clear" w:pos="765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0982" w:rsidRPr="008A343A" w14:paraId="4BE67F90" w14:textId="77777777" w:rsidTr="00B9289C">
        <w:trPr>
          <w:cantSplit/>
          <w:trHeight w:val="71"/>
        </w:trPr>
        <w:tc>
          <w:tcPr>
            <w:tcW w:w="2790" w:type="dxa"/>
            <w:vAlign w:val="bottom"/>
          </w:tcPr>
          <w:p w14:paraId="3DF9ACAD" w14:textId="77777777" w:rsidR="00530982" w:rsidRPr="00C62B78" w:rsidRDefault="00530982" w:rsidP="00530982">
            <w:pPr>
              <w:spacing w:line="240" w:lineRule="auto"/>
              <w:ind w:left="99" w:hanging="9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E623C9E" w14:textId="77777777" w:rsidR="00530982" w:rsidRPr="008A343A" w:rsidRDefault="00530982" w:rsidP="0053098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BC5617" w14:textId="026BEA14" w:rsidR="00530982" w:rsidRPr="00056A30" w:rsidRDefault="00530982" w:rsidP="0053098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309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2,873,376</w:t>
            </w:r>
          </w:p>
        </w:tc>
        <w:tc>
          <w:tcPr>
            <w:tcW w:w="180" w:type="dxa"/>
            <w:vAlign w:val="bottom"/>
          </w:tcPr>
          <w:p w14:paraId="193F57EC" w14:textId="77777777" w:rsidR="00530982" w:rsidRPr="00720E16" w:rsidRDefault="00530982" w:rsidP="0053098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1CA89D" w14:textId="2F7384C3" w:rsidR="00530982" w:rsidRPr="003D5AF5" w:rsidRDefault="00530982" w:rsidP="0053098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529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808</w:t>
            </w:r>
          </w:p>
        </w:tc>
        <w:tc>
          <w:tcPr>
            <w:tcW w:w="178" w:type="dxa"/>
            <w:vAlign w:val="bottom"/>
          </w:tcPr>
          <w:p w14:paraId="1C7D6B80" w14:textId="77777777" w:rsidR="00530982" w:rsidRPr="008A343A" w:rsidRDefault="00530982" w:rsidP="0053098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91C686" w14:textId="5A394702" w:rsidR="00530982" w:rsidRPr="00562D56" w:rsidRDefault="00530982" w:rsidP="0053098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62D5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906</w:t>
            </w:r>
            <w:r w:rsidRPr="00562D5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62D5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59</w:t>
            </w:r>
            <w:r w:rsidR="00562D56" w:rsidRPr="00562D56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7D79BEEB" w14:textId="77777777" w:rsidR="00530982" w:rsidRPr="008A343A" w:rsidRDefault="00530982" w:rsidP="0053098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429E3F12" w14:textId="767E4F50" w:rsidR="00530982" w:rsidRPr="008A343A" w:rsidRDefault="00530982" w:rsidP="0053098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938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011</w:t>
            </w:r>
          </w:p>
        </w:tc>
      </w:tr>
      <w:tr w:rsidR="00530982" w:rsidRPr="008A343A" w14:paraId="7FAD4183" w14:textId="77777777" w:rsidTr="00AB540B">
        <w:trPr>
          <w:cantSplit/>
        </w:trPr>
        <w:tc>
          <w:tcPr>
            <w:tcW w:w="2790" w:type="dxa"/>
            <w:hideMark/>
          </w:tcPr>
          <w:p w14:paraId="4B67D025" w14:textId="77777777" w:rsidR="00530982" w:rsidRPr="00C62B78" w:rsidRDefault="00530982" w:rsidP="0053098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</w:tcPr>
          <w:p w14:paraId="68A909E2" w14:textId="77777777" w:rsidR="00530982" w:rsidRPr="008A343A" w:rsidRDefault="00530982" w:rsidP="0053098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ED1944" w14:textId="46F02CBB" w:rsidR="00530982" w:rsidRPr="00056A30" w:rsidRDefault="00530982" w:rsidP="0053098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309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3,593,975</w:t>
            </w:r>
          </w:p>
        </w:tc>
        <w:tc>
          <w:tcPr>
            <w:tcW w:w="180" w:type="dxa"/>
          </w:tcPr>
          <w:p w14:paraId="1DEF0A57" w14:textId="77777777" w:rsidR="00530982" w:rsidRPr="00720E16" w:rsidRDefault="00530982" w:rsidP="0053098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6C6DC4" w14:textId="7DB8EB7A" w:rsidR="00530982" w:rsidRPr="008A343A" w:rsidRDefault="00530982" w:rsidP="0053098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415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334</w:t>
            </w:r>
          </w:p>
        </w:tc>
        <w:tc>
          <w:tcPr>
            <w:tcW w:w="178" w:type="dxa"/>
          </w:tcPr>
          <w:p w14:paraId="38BBE0F4" w14:textId="77777777" w:rsidR="00530982" w:rsidRPr="008A343A" w:rsidRDefault="00530982" w:rsidP="0053098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B1C816" w14:textId="7EE51755" w:rsidR="00530982" w:rsidRPr="00562D56" w:rsidRDefault="00530982" w:rsidP="0053098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62D5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2</w:t>
            </w:r>
            <w:r w:rsidRPr="00562D5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62D5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144</w:t>
            </w:r>
            <w:r w:rsidRPr="00562D5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62D5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52</w:t>
            </w:r>
            <w:r w:rsidR="00562D56" w:rsidRPr="00562D5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180" w:type="dxa"/>
          </w:tcPr>
          <w:p w14:paraId="3155A67F" w14:textId="77777777" w:rsidR="00530982" w:rsidRPr="008A343A" w:rsidRDefault="00530982" w:rsidP="0053098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3DE119F3" w14:textId="66B5B3B6" w:rsidR="00530982" w:rsidRPr="008A343A" w:rsidRDefault="00530982" w:rsidP="0053098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433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274</w:t>
            </w:r>
          </w:p>
        </w:tc>
      </w:tr>
    </w:tbl>
    <w:p w14:paraId="610A20ED" w14:textId="0B68DDD4" w:rsidR="00714009" w:rsidRDefault="00714009" w:rsidP="00B42B49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="Angsana New"/>
          <w:sz w:val="16"/>
          <w:szCs w:val="16"/>
          <w:lang w:val="en-US" w:bidi="th-TH"/>
        </w:rPr>
      </w:pPr>
    </w:p>
    <w:p w14:paraId="5112C862" w14:textId="2BB3F8D5" w:rsidR="00714009" w:rsidRDefault="00714009">
      <w:pPr>
        <w:spacing w:line="240" w:lineRule="auto"/>
        <w:rPr>
          <w:rFonts w:asciiTheme="majorBidi" w:hAnsiTheme="majorBidi"/>
          <w:sz w:val="16"/>
          <w:szCs w:val="16"/>
          <w:lang w:val="en-US"/>
        </w:rPr>
      </w:pPr>
    </w:p>
    <w:p w14:paraId="325DBAE7" w14:textId="77777777" w:rsidR="004E517D" w:rsidRDefault="004E517D">
      <w:pPr>
        <w:spacing w:line="240" w:lineRule="auto"/>
        <w:rPr>
          <w:rFonts w:asciiTheme="majorBidi" w:hAnsiTheme="majorBidi"/>
          <w:sz w:val="16"/>
          <w:szCs w:val="16"/>
          <w:cs/>
          <w:lang w:val="en-US"/>
        </w:rPr>
      </w:pPr>
    </w:p>
    <w:tbl>
      <w:tblPr>
        <w:tblW w:w="901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67"/>
        <w:gridCol w:w="1080"/>
        <w:gridCol w:w="183"/>
        <w:gridCol w:w="1170"/>
        <w:gridCol w:w="274"/>
        <w:gridCol w:w="1080"/>
        <w:gridCol w:w="179"/>
        <w:gridCol w:w="1169"/>
        <w:gridCol w:w="8"/>
      </w:tblGrid>
      <w:tr w:rsidR="00C62B78" w:rsidRPr="00C62B78" w14:paraId="3464F19B" w14:textId="77777777" w:rsidTr="00AB540B">
        <w:trPr>
          <w:cantSplit/>
          <w:tblHeader/>
        </w:trPr>
        <w:tc>
          <w:tcPr>
            <w:tcW w:w="3867" w:type="dxa"/>
            <w:vAlign w:val="bottom"/>
            <w:hideMark/>
          </w:tcPr>
          <w:p w14:paraId="5DB57156" w14:textId="0AF49F46" w:rsidR="00C62B78" w:rsidRPr="00C62B78" w:rsidRDefault="00C62B7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C62B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ผลขาดทุนด้านเครดิตที่คาดว่าจะเกิดขึ้น</w:t>
            </w:r>
          </w:p>
        </w:tc>
        <w:tc>
          <w:tcPr>
            <w:tcW w:w="2433" w:type="dxa"/>
            <w:gridSpan w:val="3"/>
            <w:vAlign w:val="bottom"/>
            <w:hideMark/>
          </w:tcPr>
          <w:p w14:paraId="14C9DA32" w14:textId="1714DAA3" w:rsidR="00C62B78" w:rsidRPr="00C62B78" w:rsidRDefault="00C62B7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62B7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4" w:type="dxa"/>
          </w:tcPr>
          <w:p w14:paraId="1EC45D7F" w14:textId="77777777" w:rsidR="00C62B78" w:rsidRPr="00C62B78" w:rsidRDefault="00C62B7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6" w:type="dxa"/>
            <w:gridSpan w:val="4"/>
            <w:vAlign w:val="bottom"/>
            <w:hideMark/>
          </w:tcPr>
          <w:p w14:paraId="6E43A6DA" w14:textId="49E63E19" w:rsidR="00C62B78" w:rsidRPr="00C62B78" w:rsidRDefault="00C62B7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C62B7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  <w:r w:rsidRPr="00C62B7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CD2FAF" w:rsidRPr="00C62B78" w14:paraId="38775FB5" w14:textId="77777777" w:rsidTr="00AB540B">
        <w:trPr>
          <w:gridAfter w:val="1"/>
          <w:wAfter w:w="8" w:type="dxa"/>
          <w:cantSplit/>
          <w:tblHeader/>
        </w:trPr>
        <w:tc>
          <w:tcPr>
            <w:tcW w:w="3867" w:type="dxa"/>
            <w:vAlign w:val="bottom"/>
            <w:hideMark/>
          </w:tcPr>
          <w:p w14:paraId="1F959D41" w14:textId="66A365BD" w:rsidR="00CD2FAF" w:rsidRPr="00251738" w:rsidRDefault="00CD2FAF" w:rsidP="00CD2FA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53098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D149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มีนาคม</w:t>
            </w:r>
          </w:p>
        </w:tc>
        <w:tc>
          <w:tcPr>
            <w:tcW w:w="1080" w:type="dxa"/>
            <w:vAlign w:val="bottom"/>
            <w:hideMark/>
          </w:tcPr>
          <w:p w14:paraId="49BE8734" w14:textId="4C540D0E" w:rsidR="00CD2FAF" w:rsidRPr="006F2B4B" w:rsidRDefault="00CD2FAF" w:rsidP="00CD2F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D149E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3" w:type="dxa"/>
            <w:vAlign w:val="bottom"/>
          </w:tcPr>
          <w:p w14:paraId="2D559F66" w14:textId="77777777" w:rsidR="00CD2FAF" w:rsidRPr="006F2B4B" w:rsidRDefault="00CD2FAF" w:rsidP="00CD2FA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48D0C6CC" w14:textId="54D9C383" w:rsidR="00CD2FAF" w:rsidRPr="006F2B4B" w:rsidRDefault="00CD2FAF" w:rsidP="00CD2FAF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D149E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4" w:type="dxa"/>
          </w:tcPr>
          <w:p w14:paraId="0C676989" w14:textId="77777777" w:rsidR="00CD2FAF" w:rsidRPr="006F2B4B" w:rsidRDefault="00CD2FAF" w:rsidP="00CD2F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7648760C" w14:textId="1D93C559" w:rsidR="00CD2FAF" w:rsidRPr="006F2B4B" w:rsidRDefault="00CD2FAF" w:rsidP="00CD2FAF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Pr="00CD2F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79" w:type="dxa"/>
            <w:vAlign w:val="bottom"/>
          </w:tcPr>
          <w:p w14:paraId="54E59CEC" w14:textId="77777777" w:rsidR="00CD2FAF" w:rsidRPr="006F2B4B" w:rsidRDefault="00CD2FAF" w:rsidP="00CD2FA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69" w:type="dxa"/>
            <w:vAlign w:val="bottom"/>
            <w:hideMark/>
          </w:tcPr>
          <w:p w14:paraId="07C1FF9A" w14:textId="21675B18" w:rsidR="00CD2FAF" w:rsidRPr="006F2B4B" w:rsidRDefault="00CD2FAF" w:rsidP="00CD2FAF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D149E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CD2FAF" w:rsidRPr="00C62B78" w14:paraId="2B09E2B7" w14:textId="77777777" w:rsidTr="007B2370">
        <w:trPr>
          <w:cantSplit/>
          <w:tblHeader/>
        </w:trPr>
        <w:tc>
          <w:tcPr>
            <w:tcW w:w="3867" w:type="dxa"/>
            <w:vAlign w:val="bottom"/>
            <w:hideMark/>
          </w:tcPr>
          <w:p w14:paraId="569F7566" w14:textId="45CE1C9F" w:rsidR="00CD2FAF" w:rsidRPr="00FA68C1" w:rsidRDefault="00CD2FAF" w:rsidP="00CD2FA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143" w:type="dxa"/>
            <w:gridSpan w:val="8"/>
            <w:vAlign w:val="bottom"/>
            <w:hideMark/>
          </w:tcPr>
          <w:p w14:paraId="3E67B14E" w14:textId="2C7801ED" w:rsidR="00CD2FAF" w:rsidRPr="00C62B78" w:rsidRDefault="00CD2FAF" w:rsidP="00CD2F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C62B7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62B7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A68C1" w:rsidRPr="00C62B78" w14:paraId="41971EDD" w14:textId="77777777" w:rsidTr="00AB540B">
        <w:trPr>
          <w:gridAfter w:val="1"/>
          <w:wAfter w:w="8" w:type="dxa"/>
          <w:cantSplit/>
        </w:trPr>
        <w:tc>
          <w:tcPr>
            <w:tcW w:w="3867" w:type="dxa"/>
            <w:hideMark/>
          </w:tcPr>
          <w:p w14:paraId="354B571B" w14:textId="77777777" w:rsidR="00FA68C1" w:rsidRPr="00C62B78" w:rsidRDefault="00FA68C1" w:rsidP="00FA68C1">
            <w:pPr>
              <w:pStyle w:val="ListParagraph"/>
              <w:numPr>
                <w:ilvl w:val="0"/>
                <w:numId w:val="26"/>
              </w:numPr>
              <w:tabs>
                <w:tab w:val="clear" w:pos="540"/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90" w:right="0" w:hanging="190"/>
              <w:contextualSpacing/>
              <w:jc w:val="left"/>
              <w:rPr>
                <w:rFonts w:asciiTheme="majorBidi" w:hAnsiTheme="majorBidi"/>
                <w:b w:val="0"/>
                <w:bCs w:val="0"/>
                <w:i w:val="0"/>
                <w:iCs w:val="0"/>
                <w:cs/>
              </w:rPr>
            </w:pPr>
            <w:r w:rsidRPr="00C62B78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26596B5F" w14:textId="348BD8E5" w:rsidR="00FA68C1" w:rsidRPr="00083301" w:rsidRDefault="00FA68C1" w:rsidP="00FA68C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FB33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</w:p>
        </w:tc>
        <w:tc>
          <w:tcPr>
            <w:tcW w:w="183" w:type="dxa"/>
          </w:tcPr>
          <w:p w14:paraId="4F78D6B4" w14:textId="77777777" w:rsidR="00FA68C1" w:rsidRPr="00C62B78" w:rsidRDefault="00FA68C1" w:rsidP="00FA68C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D1A442" w14:textId="3EE98AEB" w:rsidR="00FA68C1" w:rsidRPr="00AB540B" w:rsidRDefault="00FA68C1" w:rsidP="00FA68C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274" w:type="dxa"/>
          </w:tcPr>
          <w:p w14:paraId="2A977542" w14:textId="77777777" w:rsidR="00FA68C1" w:rsidRPr="00F20A82" w:rsidRDefault="00FA68C1" w:rsidP="00FA68C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7A336E" w14:textId="65C9CBDE" w:rsidR="00FA68C1" w:rsidRPr="00511D3D" w:rsidRDefault="00FA68C1" w:rsidP="00FA68C1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9" w:type="dxa"/>
          </w:tcPr>
          <w:p w14:paraId="5E13BD41" w14:textId="77777777" w:rsidR="00FA68C1" w:rsidRPr="00F20A82" w:rsidRDefault="00FA68C1" w:rsidP="00FA68C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6504C97" w14:textId="17F0B38F" w:rsidR="00FA68C1" w:rsidRPr="00C555FB" w:rsidRDefault="00FA68C1" w:rsidP="00FA68C1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68C1" w:rsidRPr="00C62B78" w14:paraId="2CA6FD31" w14:textId="77777777" w:rsidTr="00AB540B">
        <w:trPr>
          <w:gridAfter w:val="1"/>
          <w:wAfter w:w="8" w:type="dxa"/>
          <w:cantSplit/>
        </w:trPr>
        <w:tc>
          <w:tcPr>
            <w:tcW w:w="3867" w:type="dxa"/>
            <w:hideMark/>
          </w:tcPr>
          <w:p w14:paraId="5D87CE3D" w14:textId="77777777" w:rsidR="00FA68C1" w:rsidRPr="00C62B78" w:rsidRDefault="00FA68C1" w:rsidP="00FA68C1">
            <w:pPr>
              <w:pStyle w:val="ListParagraph"/>
              <w:numPr>
                <w:ilvl w:val="0"/>
                <w:numId w:val="26"/>
              </w:numPr>
              <w:tabs>
                <w:tab w:val="clear" w:pos="540"/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90" w:right="0" w:hanging="190"/>
              <w:contextualSpacing/>
              <w:jc w:val="left"/>
              <w:rPr>
                <w:rFonts w:asciiTheme="majorBidi" w:hAnsiTheme="majorBidi"/>
                <w:b w:val="0"/>
                <w:bCs w:val="0"/>
                <w:i w:val="0"/>
                <w:iCs w:val="0"/>
                <w:cs/>
              </w:rPr>
            </w:pPr>
            <w:r w:rsidRPr="00C62B78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s/>
              </w:rPr>
              <w:t>กลับรายการ</w:t>
            </w:r>
          </w:p>
        </w:tc>
        <w:tc>
          <w:tcPr>
            <w:tcW w:w="1080" w:type="dxa"/>
          </w:tcPr>
          <w:p w14:paraId="3DFFDEB7" w14:textId="43304412" w:rsidR="00FA68C1" w:rsidRPr="00C62B78" w:rsidRDefault="00FA68C1" w:rsidP="00FA68C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(564)</w:t>
            </w:r>
          </w:p>
        </w:tc>
        <w:tc>
          <w:tcPr>
            <w:tcW w:w="183" w:type="dxa"/>
          </w:tcPr>
          <w:p w14:paraId="1C0FE32E" w14:textId="77777777" w:rsidR="00FA68C1" w:rsidRPr="00C62B78" w:rsidRDefault="00FA68C1" w:rsidP="00FA68C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8B273E" w14:textId="2083365C" w:rsidR="00FA68C1" w:rsidRPr="00AB540B" w:rsidRDefault="00FA68C1" w:rsidP="00FA68C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(892)</w:t>
            </w:r>
          </w:p>
        </w:tc>
        <w:tc>
          <w:tcPr>
            <w:tcW w:w="274" w:type="dxa"/>
          </w:tcPr>
          <w:p w14:paraId="7D6D2C98" w14:textId="77777777" w:rsidR="00FA68C1" w:rsidRPr="00F20A82" w:rsidRDefault="00FA68C1" w:rsidP="00FA68C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6054B076" w14:textId="099EF11F" w:rsidR="00FA68C1" w:rsidRPr="00EB6949" w:rsidRDefault="00FA68C1" w:rsidP="00FA68C1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2C0298C7" w14:textId="77777777" w:rsidR="00FA68C1" w:rsidRPr="00F20A82" w:rsidRDefault="00FA68C1" w:rsidP="00FA68C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AABD212" w14:textId="0825310C" w:rsidR="00FA68C1" w:rsidRPr="00F20A82" w:rsidRDefault="00FA68C1" w:rsidP="00FA68C1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589E448C" w14:textId="77777777" w:rsidR="00714009" w:rsidRDefault="00714009" w:rsidP="003D5AF5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18EA59EE" w14:textId="729EB91F" w:rsidR="003D5AF5" w:rsidRDefault="003D5AF5" w:rsidP="003D5AF5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73A10">
        <w:rPr>
          <w:rFonts w:asciiTheme="majorBidi" w:hAnsiTheme="majorBidi" w:cstheme="majorBidi"/>
          <w:sz w:val="30"/>
          <w:szCs w:val="30"/>
          <w:cs/>
        </w:rPr>
        <w:t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โดยมี</w:t>
      </w:r>
      <w:r w:rsidRPr="006914E9">
        <w:rPr>
          <w:rFonts w:asciiTheme="majorBidi" w:hAnsiTheme="majorBidi" w:cstheme="majorBidi"/>
          <w:sz w:val="30"/>
          <w:szCs w:val="30"/>
          <w:cs/>
        </w:rPr>
        <w:t>ระยะเวลา</w:t>
      </w:r>
      <w:r w:rsidRPr="00962BCA">
        <w:rPr>
          <w:rFonts w:asciiTheme="majorBidi" w:hAnsiTheme="majorBidi" w:cstheme="majorBidi"/>
          <w:sz w:val="30"/>
          <w:szCs w:val="30"/>
          <w:cs/>
        </w:rPr>
        <w:t xml:space="preserve">ตั้งแต่ </w:t>
      </w:r>
      <w:r w:rsidR="00D149E7" w:rsidRPr="00962BCA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962BCA">
        <w:rPr>
          <w:rFonts w:asciiTheme="majorBidi" w:hAnsiTheme="majorBidi" w:cstheme="majorBidi"/>
          <w:sz w:val="30"/>
          <w:szCs w:val="30"/>
        </w:rPr>
        <w:t xml:space="preserve"> </w:t>
      </w:r>
      <w:r w:rsidRPr="00962BCA">
        <w:rPr>
          <w:rFonts w:asciiTheme="majorBidi" w:hAnsiTheme="majorBidi" w:cstheme="majorBidi"/>
          <w:sz w:val="30"/>
          <w:szCs w:val="30"/>
          <w:cs/>
        </w:rPr>
        <w:t xml:space="preserve">วัน ถึง </w:t>
      </w:r>
      <w:r w:rsidR="00D149E7" w:rsidRPr="00962BCA">
        <w:rPr>
          <w:rFonts w:asciiTheme="majorBidi" w:hAnsiTheme="majorBidi" w:cstheme="majorBidi"/>
          <w:sz w:val="30"/>
          <w:szCs w:val="30"/>
          <w:lang w:val="en-US"/>
        </w:rPr>
        <w:t>100</w:t>
      </w:r>
      <w:r w:rsidR="00E51CB1" w:rsidRPr="00962BC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62BCA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4E30DE23" w14:textId="43C6B291" w:rsidR="006261CB" w:rsidRDefault="006261CB" w:rsidP="003D5AF5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42F0A0B" w14:textId="77777777" w:rsidR="004D34FC" w:rsidRPr="00F065D7" w:rsidRDefault="004D34FC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ภาระผูกพัน</w:t>
      </w:r>
      <w:r w:rsidR="008341C0" w:rsidRPr="00F065D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</w:t>
      </w:r>
    </w:p>
    <w:p w14:paraId="7BA13038" w14:textId="77777777" w:rsidR="001000FB" w:rsidRPr="000B052C" w:rsidRDefault="001000FB" w:rsidP="000B052C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23"/>
        <w:gridCol w:w="242"/>
        <w:gridCol w:w="1083"/>
        <w:gridCol w:w="237"/>
        <w:gridCol w:w="1123"/>
        <w:gridCol w:w="248"/>
        <w:gridCol w:w="1087"/>
      </w:tblGrid>
      <w:tr w:rsidR="001000FB" w:rsidRPr="00F065D7" w14:paraId="3D698853" w14:textId="77777777" w:rsidTr="002A0F28">
        <w:trPr>
          <w:tblHeader/>
        </w:trPr>
        <w:tc>
          <w:tcPr>
            <w:tcW w:w="2175" w:type="pct"/>
          </w:tcPr>
          <w:p w14:paraId="71C3C795" w14:textId="77777777" w:rsidR="001000FB" w:rsidRPr="00F065D7" w:rsidRDefault="001000FB" w:rsidP="001000F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45" w:type="pct"/>
            <w:gridSpan w:val="3"/>
          </w:tcPr>
          <w:p w14:paraId="7ECC870D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0765FB88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pct"/>
            <w:gridSpan w:val="3"/>
          </w:tcPr>
          <w:p w14:paraId="6E6F42FB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0F28" w:rsidRPr="00F065D7" w14:paraId="013E4458" w14:textId="77777777" w:rsidTr="004B5DDA">
        <w:trPr>
          <w:tblHeader/>
        </w:trPr>
        <w:tc>
          <w:tcPr>
            <w:tcW w:w="2175" w:type="pct"/>
          </w:tcPr>
          <w:p w14:paraId="149FBCC9" w14:textId="77777777" w:rsidR="002A0F28" w:rsidRPr="00F065D7" w:rsidRDefault="002A0F28" w:rsidP="002A0F28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7" w:type="pct"/>
          </w:tcPr>
          <w:p w14:paraId="4F1A1C52" w14:textId="4E8D2F65" w:rsidR="002A0F28" w:rsidRPr="00F065D7" w:rsidRDefault="002A0F28" w:rsidP="002A0F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33" w:type="pct"/>
          </w:tcPr>
          <w:p w14:paraId="37BD638F" w14:textId="77777777" w:rsidR="002A0F28" w:rsidRPr="00F065D7" w:rsidRDefault="002A0F28" w:rsidP="002A0F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77A142C2" w14:textId="09B50596" w:rsidR="002A0F28" w:rsidRPr="00F065D7" w:rsidRDefault="002A0F28" w:rsidP="002A0F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0" w:type="pct"/>
          </w:tcPr>
          <w:p w14:paraId="008AF634" w14:textId="77777777" w:rsidR="002A0F28" w:rsidRPr="00F065D7" w:rsidRDefault="002A0F28" w:rsidP="002A0F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6E13E7C1" w14:textId="4E3DF174" w:rsidR="002A0F28" w:rsidRPr="00F065D7" w:rsidRDefault="002A0F28" w:rsidP="002A0F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36" w:type="pct"/>
          </w:tcPr>
          <w:p w14:paraId="0CAEC02B" w14:textId="77777777" w:rsidR="002A0F28" w:rsidRPr="00F065D7" w:rsidRDefault="002A0F28" w:rsidP="002A0F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270EE39A" w14:textId="06E9AE81" w:rsidR="002A0F28" w:rsidRPr="00F065D7" w:rsidRDefault="002A0F28" w:rsidP="002A0F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A0F28" w:rsidRPr="00F065D7" w14:paraId="6A71E099" w14:textId="367CB84A" w:rsidTr="004B5DDA">
        <w:trPr>
          <w:tblHeader/>
        </w:trPr>
        <w:tc>
          <w:tcPr>
            <w:tcW w:w="2175" w:type="pct"/>
          </w:tcPr>
          <w:p w14:paraId="4CD09CB0" w14:textId="77777777" w:rsidR="002A0F28" w:rsidRPr="00F065D7" w:rsidRDefault="002A0F28" w:rsidP="002A0F28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7" w:type="pct"/>
          </w:tcPr>
          <w:p w14:paraId="7A17F908" w14:textId="66A149A4" w:rsidR="002A0F28" w:rsidRPr="00F065D7" w:rsidRDefault="002A0F28" w:rsidP="002A0F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33" w:type="pct"/>
          </w:tcPr>
          <w:p w14:paraId="04B99F32" w14:textId="77777777" w:rsidR="002A0F28" w:rsidRPr="00F065D7" w:rsidRDefault="002A0F28" w:rsidP="002A0F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601CFB3B" w14:textId="26F74730" w:rsidR="002A0F28" w:rsidRPr="00F065D7" w:rsidRDefault="002A0F28" w:rsidP="002A0F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30" w:type="pct"/>
          </w:tcPr>
          <w:p w14:paraId="52DEFDDE" w14:textId="77777777" w:rsidR="002A0F28" w:rsidRPr="00F065D7" w:rsidRDefault="002A0F28" w:rsidP="002A0F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4FBE1C04" w14:textId="7FF16F75" w:rsidR="002A0F28" w:rsidRPr="00F065D7" w:rsidRDefault="002A0F28" w:rsidP="002A0F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36" w:type="pct"/>
          </w:tcPr>
          <w:p w14:paraId="4B45B4A5" w14:textId="77777777" w:rsidR="002A0F28" w:rsidRPr="00F065D7" w:rsidRDefault="002A0F28" w:rsidP="002A0F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4C300D0F" w14:textId="0179C5F0" w:rsidR="002A0F28" w:rsidRPr="00F065D7" w:rsidRDefault="002A0F28" w:rsidP="002A0F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2A0F28" w:rsidRPr="00F065D7" w14:paraId="179DFDC7" w14:textId="77777777" w:rsidTr="002A0F28">
        <w:trPr>
          <w:tblHeader/>
        </w:trPr>
        <w:tc>
          <w:tcPr>
            <w:tcW w:w="2175" w:type="pct"/>
          </w:tcPr>
          <w:p w14:paraId="2DC239DB" w14:textId="77777777" w:rsidR="002A0F28" w:rsidRPr="00F065D7" w:rsidRDefault="002A0F28" w:rsidP="002A0F28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5" w:type="pct"/>
            <w:gridSpan w:val="7"/>
          </w:tcPr>
          <w:p w14:paraId="0F324C18" w14:textId="77777777" w:rsidR="002A0F28" w:rsidRPr="00F065D7" w:rsidRDefault="002A0F28" w:rsidP="002A0F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0F28" w:rsidRPr="00F065D7" w14:paraId="11026E03" w14:textId="77777777" w:rsidTr="004B5DDA">
        <w:tc>
          <w:tcPr>
            <w:tcW w:w="2175" w:type="pct"/>
          </w:tcPr>
          <w:p w14:paraId="231D7298" w14:textId="77777777" w:rsidR="002A0F28" w:rsidRPr="00F065D7" w:rsidRDefault="002A0F28" w:rsidP="002A0F28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17" w:type="pct"/>
          </w:tcPr>
          <w:p w14:paraId="3BC1E6A5" w14:textId="77777777" w:rsidR="002A0F28" w:rsidRPr="00F065D7" w:rsidRDefault="002A0F28" w:rsidP="002A0F28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" w:type="pct"/>
          </w:tcPr>
          <w:p w14:paraId="18BA0EFA" w14:textId="77777777" w:rsidR="002A0F28" w:rsidRPr="00F065D7" w:rsidRDefault="002A0F28" w:rsidP="002A0F2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34DD47CA" w14:textId="77777777" w:rsidR="002A0F28" w:rsidRPr="00F065D7" w:rsidRDefault="002A0F28" w:rsidP="002A0F2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2817E85A" w14:textId="77777777" w:rsidR="002A0F28" w:rsidRPr="00F065D7" w:rsidRDefault="002A0F28" w:rsidP="002A0F2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3839819D" w14:textId="77777777" w:rsidR="002A0F28" w:rsidRPr="00F065D7" w:rsidRDefault="002A0F28" w:rsidP="002A0F2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112E315D" w14:textId="77777777" w:rsidR="002A0F28" w:rsidRPr="00F065D7" w:rsidRDefault="002A0F28" w:rsidP="002A0F2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342881A5" w14:textId="77777777" w:rsidR="002A0F28" w:rsidRPr="00F065D7" w:rsidRDefault="002A0F28" w:rsidP="002A0F28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5DDA" w:rsidRPr="00F065D7" w14:paraId="445E276D" w14:textId="77777777" w:rsidTr="004B5DDA">
        <w:tc>
          <w:tcPr>
            <w:tcW w:w="2175" w:type="pct"/>
          </w:tcPr>
          <w:p w14:paraId="25431F1D" w14:textId="77777777" w:rsidR="004B5DDA" w:rsidRPr="00F065D7" w:rsidRDefault="004B5DDA" w:rsidP="004B5DDA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17" w:type="pct"/>
          </w:tcPr>
          <w:p w14:paraId="1B0D73F4" w14:textId="33A27B61" w:rsidR="004B5DDA" w:rsidRPr="000B73F9" w:rsidRDefault="008E4F7D" w:rsidP="004B5DD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8E4F7D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281</w:t>
            </w:r>
            <w:r w:rsidRPr="008E4F7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8E4F7D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365</w:t>
            </w:r>
          </w:p>
        </w:tc>
        <w:tc>
          <w:tcPr>
            <w:tcW w:w="133" w:type="pct"/>
          </w:tcPr>
          <w:p w14:paraId="6E261800" w14:textId="77777777" w:rsidR="004B5DDA" w:rsidRPr="00F065D7" w:rsidRDefault="004B5DDA" w:rsidP="004B5DD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4673B954" w14:textId="403339EF" w:rsidR="004B5DDA" w:rsidRPr="00F065D7" w:rsidRDefault="004B5DDA" w:rsidP="004B5DD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3AB0">
              <w:rPr>
                <w:rFonts w:asciiTheme="majorBidi" w:hAnsiTheme="majorBidi" w:cs="Angsana New"/>
                <w:sz w:val="30"/>
                <w:szCs w:val="30"/>
                <w:lang w:bidi="th-TH"/>
              </w:rPr>
              <w:t>430,271</w:t>
            </w:r>
          </w:p>
        </w:tc>
        <w:tc>
          <w:tcPr>
            <w:tcW w:w="130" w:type="pct"/>
          </w:tcPr>
          <w:p w14:paraId="609992C5" w14:textId="77777777" w:rsidR="004B5DDA" w:rsidRPr="00F065D7" w:rsidRDefault="004B5DDA" w:rsidP="004B5D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7EA085CD" w14:textId="4929BC2C" w:rsidR="004B5DDA" w:rsidRPr="001702F4" w:rsidRDefault="008E4F7D" w:rsidP="00663256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8E4F7D">
              <w:rPr>
                <w:rFonts w:asciiTheme="majorBidi" w:hAnsiTheme="majorBidi"/>
                <w:sz w:val="30"/>
                <w:szCs w:val="30"/>
                <w:lang w:val="en-US"/>
              </w:rPr>
              <w:t>281,064</w:t>
            </w:r>
          </w:p>
        </w:tc>
        <w:tc>
          <w:tcPr>
            <w:tcW w:w="136" w:type="pct"/>
          </w:tcPr>
          <w:p w14:paraId="6F39FB70" w14:textId="77777777" w:rsidR="004B5DDA" w:rsidRPr="00F065D7" w:rsidRDefault="004B5DDA" w:rsidP="004B5D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1E6FDC2B" w14:textId="65989BD6" w:rsidR="004B5DDA" w:rsidRPr="00F065D7" w:rsidRDefault="004B5DDA" w:rsidP="004B5D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/>
                <w:sz w:val="30"/>
                <w:szCs w:val="30"/>
              </w:rPr>
              <w:t>429,971</w:t>
            </w:r>
          </w:p>
        </w:tc>
      </w:tr>
      <w:tr w:rsidR="004B5DDA" w:rsidRPr="00F065D7" w14:paraId="42F74BDC" w14:textId="77777777" w:rsidTr="004B5DDA">
        <w:tc>
          <w:tcPr>
            <w:tcW w:w="2175" w:type="pct"/>
          </w:tcPr>
          <w:p w14:paraId="6B1B5736" w14:textId="77777777" w:rsidR="004B5DDA" w:rsidRPr="00F065D7" w:rsidRDefault="004B5DDA" w:rsidP="004B5DDA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17" w:type="pct"/>
          </w:tcPr>
          <w:p w14:paraId="12EDB1EC" w14:textId="1F318CBF" w:rsidR="004B5DDA" w:rsidRPr="000B73F9" w:rsidRDefault="008E4F7D" w:rsidP="004B5DD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8E4F7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175,310</w:t>
            </w:r>
          </w:p>
        </w:tc>
        <w:tc>
          <w:tcPr>
            <w:tcW w:w="133" w:type="pct"/>
          </w:tcPr>
          <w:p w14:paraId="43CF7596" w14:textId="77777777" w:rsidR="004B5DDA" w:rsidRPr="00F065D7" w:rsidRDefault="004B5DDA" w:rsidP="004B5DD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08DEE6F1" w14:textId="08425B79" w:rsidR="004B5DDA" w:rsidRPr="00F065D7" w:rsidRDefault="004B5DDA" w:rsidP="004B5DD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AB0">
              <w:rPr>
                <w:rFonts w:asciiTheme="majorBidi" w:hAnsiTheme="majorBidi" w:cs="Angsana New"/>
                <w:sz w:val="30"/>
                <w:szCs w:val="30"/>
                <w:lang w:bidi="th-TH"/>
              </w:rPr>
              <w:t>108,335</w:t>
            </w:r>
          </w:p>
        </w:tc>
        <w:tc>
          <w:tcPr>
            <w:tcW w:w="130" w:type="pct"/>
          </w:tcPr>
          <w:p w14:paraId="6A4E7128" w14:textId="77777777" w:rsidR="004B5DDA" w:rsidRPr="00F065D7" w:rsidRDefault="004B5DDA" w:rsidP="004B5D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5E5801EB" w14:textId="0EA287C5" w:rsidR="004B5DDA" w:rsidRPr="001702F4" w:rsidRDefault="008E4F7D" w:rsidP="00663256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8E4F7D">
              <w:rPr>
                <w:rFonts w:asciiTheme="majorBidi" w:hAnsiTheme="majorBidi"/>
                <w:sz w:val="30"/>
                <w:szCs w:val="30"/>
                <w:lang w:val="en-US"/>
              </w:rPr>
              <w:t>117,59</w:t>
            </w:r>
            <w:r w:rsidR="006261CB">
              <w:rPr>
                <w:rFonts w:asciiTheme="majorBidi" w:hAnsi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36" w:type="pct"/>
          </w:tcPr>
          <w:p w14:paraId="714E6DE8" w14:textId="77777777" w:rsidR="004B5DDA" w:rsidRPr="00F065D7" w:rsidRDefault="004B5DDA" w:rsidP="004B5D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8DB5FCE" w14:textId="2A9F41ED" w:rsidR="004B5DDA" w:rsidRPr="00F065D7" w:rsidRDefault="004B5DDA" w:rsidP="004B5D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/>
                <w:sz w:val="30"/>
                <w:szCs w:val="30"/>
              </w:rPr>
              <w:t>38,392</w:t>
            </w:r>
          </w:p>
        </w:tc>
      </w:tr>
      <w:tr w:rsidR="008E4F7D" w:rsidRPr="00F065D7" w14:paraId="332F20BB" w14:textId="77777777" w:rsidTr="004B5DDA">
        <w:tc>
          <w:tcPr>
            <w:tcW w:w="2175" w:type="pct"/>
          </w:tcPr>
          <w:p w14:paraId="24261196" w14:textId="77777777" w:rsidR="008E4F7D" w:rsidRPr="00F065D7" w:rsidRDefault="008E4F7D" w:rsidP="008E4F7D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17" w:type="pct"/>
          </w:tcPr>
          <w:p w14:paraId="637D7916" w14:textId="775675EF" w:rsidR="008E4F7D" w:rsidRPr="000B73F9" w:rsidRDefault="008E4F7D" w:rsidP="008E4F7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8E4F7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33" w:type="pct"/>
          </w:tcPr>
          <w:p w14:paraId="5F9B39C6" w14:textId="77777777" w:rsidR="008E4F7D" w:rsidRPr="00F065D7" w:rsidRDefault="008E4F7D" w:rsidP="008E4F7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610459A3" w14:textId="74BBD5AB" w:rsidR="008E4F7D" w:rsidRPr="00F065D7" w:rsidRDefault="008E4F7D" w:rsidP="008E4F7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AB0">
              <w:rPr>
                <w:rFonts w:asciiTheme="majorBidi" w:hAnsiTheme="majorBidi" w:cs="Angsana New"/>
                <w:sz w:val="30"/>
                <w:szCs w:val="30"/>
                <w:lang w:bidi="th-TH"/>
              </w:rPr>
              <w:t>30</w:t>
            </w:r>
          </w:p>
        </w:tc>
        <w:tc>
          <w:tcPr>
            <w:tcW w:w="130" w:type="pct"/>
          </w:tcPr>
          <w:p w14:paraId="7EEFB3F4" w14:textId="77777777" w:rsidR="008E4F7D" w:rsidRPr="00F065D7" w:rsidRDefault="008E4F7D" w:rsidP="008E4F7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4CD78D81" w14:textId="0047DEEA" w:rsidR="008E4F7D" w:rsidRPr="001702F4" w:rsidRDefault="008E4F7D" w:rsidP="00796078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66"/>
              <w:jc w:val="center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  <w:r w:rsidR="00796078">
              <w:rPr>
                <w:rFonts w:asciiTheme="majorBidi" w:hAnsiTheme="majorBidi"/>
                <w:sz w:val="30"/>
                <w:szCs w:val="30"/>
              </w:rPr>
              <w:t xml:space="preserve">  </w:t>
            </w:r>
            <w:r w:rsidR="000E3635">
              <w:rPr>
                <w:rFonts w:asciiTheme="majorBidi" w:hAnsiTheme="majorBidi"/>
                <w:sz w:val="30"/>
                <w:szCs w:val="30"/>
              </w:rPr>
              <w:t xml:space="preserve">  </w:t>
            </w:r>
          </w:p>
        </w:tc>
        <w:tc>
          <w:tcPr>
            <w:tcW w:w="136" w:type="pct"/>
          </w:tcPr>
          <w:p w14:paraId="045C5D11" w14:textId="77777777" w:rsidR="008E4F7D" w:rsidRPr="00F065D7" w:rsidRDefault="008E4F7D" w:rsidP="008E4F7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66B086D" w14:textId="2B82D0D6" w:rsidR="008E4F7D" w:rsidRPr="00F065D7" w:rsidRDefault="008E4F7D" w:rsidP="008E4F7D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8E4F7D" w:rsidRPr="00F065D7" w14:paraId="064E5151" w14:textId="77777777" w:rsidTr="004B5DDA">
        <w:tc>
          <w:tcPr>
            <w:tcW w:w="2175" w:type="pct"/>
          </w:tcPr>
          <w:p w14:paraId="32076553" w14:textId="67CB58E4" w:rsidR="008E4F7D" w:rsidRPr="00F065D7" w:rsidRDefault="008E4F7D" w:rsidP="008E4F7D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ซอฟ</w:t>
            </w:r>
            <w:r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ต์</w:t>
            </w: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แวร์คอมพิวเตอร์</w:t>
            </w: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60C6EE40" w14:textId="20A492B7" w:rsidR="008E4F7D" w:rsidRPr="000B73F9" w:rsidRDefault="008E4F7D" w:rsidP="008E4F7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8E4F7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9,436</w:t>
            </w:r>
          </w:p>
        </w:tc>
        <w:tc>
          <w:tcPr>
            <w:tcW w:w="133" w:type="pct"/>
          </w:tcPr>
          <w:p w14:paraId="4AAF09EE" w14:textId="77777777" w:rsidR="008E4F7D" w:rsidRPr="00F065D7" w:rsidRDefault="008E4F7D" w:rsidP="008E4F7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381CD2E4" w14:textId="65010179" w:rsidR="008E4F7D" w:rsidRPr="00F065D7" w:rsidRDefault="008E4F7D" w:rsidP="008E4F7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AB0">
              <w:rPr>
                <w:rFonts w:asciiTheme="majorBidi" w:hAnsiTheme="majorBidi" w:cs="Angsana New"/>
                <w:sz w:val="30"/>
                <w:szCs w:val="30"/>
                <w:lang w:bidi="th-TH"/>
              </w:rPr>
              <w:t>13,859</w:t>
            </w:r>
          </w:p>
        </w:tc>
        <w:tc>
          <w:tcPr>
            <w:tcW w:w="130" w:type="pct"/>
          </w:tcPr>
          <w:p w14:paraId="44D35017" w14:textId="77777777" w:rsidR="008E4F7D" w:rsidRPr="00F065D7" w:rsidRDefault="008E4F7D" w:rsidP="008E4F7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79B46555" w14:textId="72EB629D" w:rsidR="008E4F7D" w:rsidRPr="001702F4" w:rsidRDefault="008E4F7D" w:rsidP="0079607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8E4F7D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8</w:t>
            </w:r>
            <w:r w:rsidRPr="008E4F7D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796078">
              <w:rPr>
                <w:rFonts w:asciiTheme="majorBidi" w:hAnsiTheme="majorBidi"/>
                <w:sz w:val="30"/>
                <w:szCs w:val="30"/>
                <w:cs/>
              </w:rPr>
              <w:t>10</w:t>
            </w:r>
            <w:r w:rsidR="006261CB" w:rsidRPr="00796078">
              <w:rPr>
                <w:rFonts w:asciiTheme="majorBidi" w:hAnsi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36" w:type="pct"/>
          </w:tcPr>
          <w:p w14:paraId="18A06C10" w14:textId="77777777" w:rsidR="008E4F7D" w:rsidRPr="00F065D7" w:rsidRDefault="008E4F7D" w:rsidP="008E4F7D">
            <w:pPr>
              <w:pStyle w:val="BodyText"/>
              <w:tabs>
                <w:tab w:val="decimal" w:pos="73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5D5E50CB" w14:textId="79D42C61" w:rsidR="008E4F7D" w:rsidRPr="00F065D7" w:rsidRDefault="008E4F7D" w:rsidP="008E4F7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/>
                <w:sz w:val="30"/>
                <w:szCs w:val="30"/>
              </w:rPr>
              <w:t>10,083</w:t>
            </w:r>
          </w:p>
        </w:tc>
      </w:tr>
      <w:tr w:rsidR="008E4F7D" w:rsidRPr="00F065D7" w14:paraId="1A725690" w14:textId="77777777" w:rsidTr="004B5DDA">
        <w:tc>
          <w:tcPr>
            <w:tcW w:w="2175" w:type="pct"/>
          </w:tcPr>
          <w:p w14:paraId="0592548A" w14:textId="77777777" w:rsidR="008E4F7D" w:rsidRPr="00F065D7" w:rsidRDefault="008E4F7D" w:rsidP="008E4F7D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59C1E9E1" w14:textId="768BBE0F" w:rsidR="008E4F7D" w:rsidRPr="001702F4" w:rsidRDefault="008E4F7D" w:rsidP="008E4F7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</w:pPr>
            <w:r w:rsidRPr="008E4F7D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466,141</w:t>
            </w:r>
          </w:p>
        </w:tc>
        <w:tc>
          <w:tcPr>
            <w:tcW w:w="133" w:type="pct"/>
          </w:tcPr>
          <w:p w14:paraId="7F363BF8" w14:textId="77777777" w:rsidR="008E4F7D" w:rsidRPr="00F065D7" w:rsidRDefault="008E4F7D" w:rsidP="008E4F7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5EA79420" w14:textId="72A25EA3" w:rsidR="008E4F7D" w:rsidRPr="00F065D7" w:rsidRDefault="008E4F7D" w:rsidP="008E4F7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53AB0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552,495</w:t>
            </w:r>
          </w:p>
        </w:tc>
        <w:tc>
          <w:tcPr>
            <w:tcW w:w="130" w:type="pct"/>
          </w:tcPr>
          <w:p w14:paraId="5DEA735A" w14:textId="77777777" w:rsidR="008E4F7D" w:rsidRPr="00F065D7" w:rsidRDefault="008E4F7D" w:rsidP="008E4F7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06583AD6" w14:textId="3C0CC8A6" w:rsidR="008E4F7D" w:rsidRPr="001702F4" w:rsidRDefault="008E4F7D" w:rsidP="0079607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8E4F7D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406</w:t>
            </w:r>
            <w:r w:rsidRPr="008E4F7D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9607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769</w:t>
            </w:r>
          </w:p>
        </w:tc>
        <w:tc>
          <w:tcPr>
            <w:tcW w:w="136" w:type="pct"/>
          </w:tcPr>
          <w:p w14:paraId="01D5CFE1" w14:textId="77777777" w:rsidR="008E4F7D" w:rsidRPr="00F065D7" w:rsidRDefault="008E4F7D" w:rsidP="008E4F7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02949DB2" w14:textId="5BB781FE" w:rsidR="008E4F7D" w:rsidRPr="00F065D7" w:rsidRDefault="008E4F7D" w:rsidP="008E4F7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AB0">
              <w:rPr>
                <w:rFonts w:asciiTheme="majorBidi" w:hAnsiTheme="majorBidi"/>
                <w:b/>
                <w:bCs/>
                <w:sz w:val="30"/>
                <w:szCs w:val="30"/>
              </w:rPr>
              <w:t>478,446</w:t>
            </w:r>
          </w:p>
        </w:tc>
      </w:tr>
      <w:tr w:rsidR="008E4F7D" w:rsidRPr="00F065D7" w14:paraId="376D262C" w14:textId="77777777" w:rsidTr="004B5DDA">
        <w:trPr>
          <w:trHeight w:val="427"/>
        </w:trPr>
        <w:tc>
          <w:tcPr>
            <w:tcW w:w="2175" w:type="pct"/>
          </w:tcPr>
          <w:p w14:paraId="2F6F92D3" w14:textId="77777777" w:rsidR="008E4F7D" w:rsidRPr="00F065D7" w:rsidRDefault="008E4F7D" w:rsidP="008E4F7D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7" w:type="pct"/>
          </w:tcPr>
          <w:p w14:paraId="66606390" w14:textId="77777777" w:rsidR="008E4F7D" w:rsidRPr="00246491" w:rsidRDefault="008E4F7D" w:rsidP="008E4F7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" w:type="pct"/>
          </w:tcPr>
          <w:p w14:paraId="1AD87ACF" w14:textId="77777777" w:rsidR="008E4F7D" w:rsidRPr="00F065D7" w:rsidRDefault="008E4F7D" w:rsidP="008E4F7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7DEC1576" w14:textId="77777777" w:rsidR="008E4F7D" w:rsidRPr="00F065D7" w:rsidRDefault="008E4F7D" w:rsidP="008E4F7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65004DE5" w14:textId="77777777" w:rsidR="008E4F7D" w:rsidRPr="00F065D7" w:rsidRDefault="008E4F7D" w:rsidP="008E4F7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57B9381C" w14:textId="77777777" w:rsidR="008E4F7D" w:rsidRPr="00246491" w:rsidRDefault="008E4F7D" w:rsidP="008E4F7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" w:type="pct"/>
          </w:tcPr>
          <w:p w14:paraId="77AA75EA" w14:textId="77777777" w:rsidR="008E4F7D" w:rsidRPr="00F065D7" w:rsidRDefault="008E4F7D" w:rsidP="008E4F7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17A99DA" w14:textId="77777777" w:rsidR="008E4F7D" w:rsidRPr="00F065D7" w:rsidRDefault="008E4F7D" w:rsidP="008E4F7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4F7D" w:rsidRPr="00F065D7" w14:paraId="5A6F6EE5" w14:textId="77777777" w:rsidTr="004B5DDA">
        <w:tc>
          <w:tcPr>
            <w:tcW w:w="2175" w:type="pct"/>
          </w:tcPr>
          <w:p w14:paraId="29766149" w14:textId="77777777" w:rsidR="008E4F7D" w:rsidRPr="00F065D7" w:rsidRDefault="008E4F7D" w:rsidP="008E4F7D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  <w:r w:rsidRPr="00F06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617" w:type="pct"/>
          </w:tcPr>
          <w:p w14:paraId="3D7EF9A6" w14:textId="77777777" w:rsidR="008E4F7D" w:rsidRPr="00F065D7" w:rsidRDefault="008E4F7D" w:rsidP="008E4F7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" w:type="pct"/>
          </w:tcPr>
          <w:p w14:paraId="4B3C1DC3" w14:textId="77777777" w:rsidR="008E4F7D" w:rsidRPr="00F065D7" w:rsidRDefault="008E4F7D" w:rsidP="008E4F7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5C4E8E1E" w14:textId="77777777" w:rsidR="008E4F7D" w:rsidRPr="00F065D7" w:rsidRDefault="008E4F7D" w:rsidP="008E4F7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CAEEB4A" w14:textId="77777777" w:rsidR="008E4F7D" w:rsidRPr="00F065D7" w:rsidRDefault="008E4F7D" w:rsidP="008E4F7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6D856047" w14:textId="77777777" w:rsidR="008E4F7D" w:rsidRPr="00F065D7" w:rsidRDefault="008E4F7D" w:rsidP="008E4F7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" w:type="pct"/>
          </w:tcPr>
          <w:p w14:paraId="30CB814D" w14:textId="77777777" w:rsidR="008E4F7D" w:rsidRPr="00F065D7" w:rsidRDefault="008E4F7D" w:rsidP="008E4F7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0A2C240B" w14:textId="77777777" w:rsidR="008E4F7D" w:rsidRPr="00F065D7" w:rsidRDefault="008E4F7D" w:rsidP="008E4F7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4F7D" w:rsidRPr="00F065D7" w14:paraId="68CCADA9" w14:textId="77777777" w:rsidTr="004B5DDA">
        <w:tc>
          <w:tcPr>
            <w:tcW w:w="2175" w:type="pct"/>
            <w:shd w:val="clear" w:color="auto" w:fill="auto"/>
          </w:tcPr>
          <w:p w14:paraId="7FFE2A2B" w14:textId="77777777" w:rsidR="008E4F7D" w:rsidRPr="00F065D7" w:rsidRDefault="008E4F7D" w:rsidP="008E4F7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617" w:type="pct"/>
            <w:shd w:val="clear" w:color="auto" w:fill="auto"/>
          </w:tcPr>
          <w:p w14:paraId="54A4B1CD" w14:textId="1B9E64F9" w:rsidR="008E4F7D" w:rsidRPr="001702F4" w:rsidRDefault="008E4F7D" w:rsidP="008E4F7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8E4F7D">
              <w:rPr>
                <w:rFonts w:asciiTheme="majorBidi" w:hAnsiTheme="majorBidi"/>
                <w:sz w:val="30"/>
                <w:szCs w:val="30"/>
                <w:lang w:val="en-US"/>
              </w:rPr>
              <w:t>23,701</w:t>
            </w:r>
          </w:p>
        </w:tc>
        <w:tc>
          <w:tcPr>
            <w:tcW w:w="133" w:type="pct"/>
            <w:shd w:val="clear" w:color="auto" w:fill="auto"/>
          </w:tcPr>
          <w:p w14:paraId="4D45DAD1" w14:textId="77777777" w:rsidR="008E4F7D" w:rsidRPr="00F065D7" w:rsidRDefault="008E4F7D" w:rsidP="008E4F7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0BE8597F" w14:textId="4ABDC621" w:rsidR="008E4F7D" w:rsidRPr="00F065D7" w:rsidRDefault="008E4F7D" w:rsidP="008E4F7D">
            <w:pPr>
              <w:pStyle w:val="BodyText"/>
              <w:tabs>
                <w:tab w:val="decimal" w:pos="1244"/>
              </w:tabs>
              <w:spacing w:after="0"/>
              <w:ind w:left="-108" w:right="28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02F4">
              <w:rPr>
                <w:rFonts w:asciiTheme="majorBidi" w:hAnsiTheme="majorBidi"/>
                <w:sz w:val="30"/>
                <w:szCs w:val="30"/>
                <w:lang w:val="en-US"/>
              </w:rPr>
              <w:t xml:space="preserve">        -</w:t>
            </w:r>
          </w:p>
        </w:tc>
        <w:tc>
          <w:tcPr>
            <w:tcW w:w="130" w:type="pct"/>
            <w:shd w:val="clear" w:color="auto" w:fill="auto"/>
          </w:tcPr>
          <w:p w14:paraId="6BBE213F" w14:textId="77777777" w:rsidR="008E4F7D" w:rsidRPr="00F065D7" w:rsidRDefault="008E4F7D" w:rsidP="008E4F7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780E4BFE" w14:textId="61C68244" w:rsidR="008E4F7D" w:rsidRPr="001702F4" w:rsidRDefault="008E4F7D" w:rsidP="00C55DFC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66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1702F4">
              <w:rPr>
                <w:rFonts w:asciiTheme="majorBidi" w:hAnsiTheme="majorBidi"/>
                <w:sz w:val="30"/>
                <w:szCs w:val="30"/>
                <w:lang w:val="en-US"/>
              </w:rPr>
              <w:t xml:space="preserve">        -</w:t>
            </w:r>
          </w:p>
        </w:tc>
        <w:tc>
          <w:tcPr>
            <w:tcW w:w="136" w:type="pct"/>
            <w:shd w:val="clear" w:color="auto" w:fill="auto"/>
          </w:tcPr>
          <w:p w14:paraId="578654DF" w14:textId="77777777" w:rsidR="008E4F7D" w:rsidRPr="00F065D7" w:rsidRDefault="008E4F7D" w:rsidP="008E4F7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5772C3C1" w14:textId="5762C710" w:rsidR="008E4F7D" w:rsidRPr="00F065D7" w:rsidRDefault="008E4F7D" w:rsidP="008E4F7D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8E4F7D" w:rsidRPr="00F065D7" w14:paraId="5D2AF5D5" w14:textId="77777777" w:rsidTr="004B5DDA">
        <w:tc>
          <w:tcPr>
            <w:tcW w:w="2175" w:type="pct"/>
            <w:shd w:val="clear" w:color="auto" w:fill="auto"/>
          </w:tcPr>
          <w:p w14:paraId="0F2F117A" w14:textId="77777777" w:rsidR="008E4F7D" w:rsidRPr="00F065D7" w:rsidRDefault="008E4F7D" w:rsidP="008E4F7D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หนังสือค้ำประกันที่ออกโดยธนาคาร </w:t>
            </w:r>
          </w:p>
        </w:tc>
        <w:tc>
          <w:tcPr>
            <w:tcW w:w="617" w:type="pct"/>
            <w:shd w:val="clear" w:color="auto" w:fill="auto"/>
          </w:tcPr>
          <w:p w14:paraId="1BBE2A13" w14:textId="50B93C4F" w:rsidR="008E4F7D" w:rsidRPr="000B73F9" w:rsidRDefault="008E4F7D" w:rsidP="008E4F7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8E4F7D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140</w:t>
            </w:r>
            <w:r w:rsidRPr="008E4F7D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8E4F7D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540</w:t>
            </w:r>
          </w:p>
        </w:tc>
        <w:tc>
          <w:tcPr>
            <w:tcW w:w="133" w:type="pct"/>
            <w:shd w:val="clear" w:color="auto" w:fill="auto"/>
          </w:tcPr>
          <w:p w14:paraId="6960C995" w14:textId="77777777" w:rsidR="008E4F7D" w:rsidRPr="00F065D7" w:rsidRDefault="008E4F7D" w:rsidP="008E4F7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41223930" w14:textId="0910FB88" w:rsidR="008E4F7D" w:rsidRPr="00F065D7" w:rsidRDefault="008E4F7D" w:rsidP="008E4F7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/>
                <w:sz w:val="30"/>
                <w:szCs w:val="30"/>
              </w:rPr>
              <w:t>133,968</w:t>
            </w:r>
          </w:p>
        </w:tc>
        <w:tc>
          <w:tcPr>
            <w:tcW w:w="130" w:type="pct"/>
            <w:shd w:val="clear" w:color="auto" w:fill="auto"/>
          </w:tcPr>
          <w:p w14:paraId="58F8BB08" w14:textId="77777777" w:rsidR="008E4F7D" w:rsidRPr="00F065D7" w:rsidRDefault="008E4F7D" w:rsidP="008E4F7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592BFE84" w14:textId="583CF601" w:rsidR="008E4F7D" w:rsidRPr="000B73F9" w:rsidRDefault="008E4F7D" w:rsidP="008E4F7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8E4F7D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41</w:t>
            </w:r>
            <w:r w:rsidRPr="008E4F7D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8E4F7D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002</w:t>
            </w:r>
          </w:p>
        </w:tc>
        <w:tc>
          <w:tcPr>
            <w:tcW w:w="136" w:type="pct"/>
            <w:shd w:val="clear" w:color="auto" w:fill="auto"/>
          </w:tcPr>
          <w:p w14:paraId="07CFFB47" w14:textId="77777777" w:rsidR="008E4F7D" w:rsidRPr="00F065D7" w:rsidRDefault="008E4F7D" w:rsidP="008E4F7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50E786CB" w14:textId="6860D4EB" w:rsidR="008E4F7D" w:rsidRPr="00F065D7" w:rsidRDefault="008E4F7D" w:rsidP="008E4F7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AB0">
              <w:rPr>
                <w:rFonts w:asciiTheme="majorBidi" w:hAnsiTheme="majorBidi"/>
                <w:sz w:val="30"/>
                <w:szCs w:val="30"/>
              </w:rPr>
              <w:t>35,002</w:t>
            </w:r>
          </w:p>
        </w:tc>
      </w:tr>
      <w:tr w:rsidR="008E4F7D" w:rsidRPr="00F065D7" w14:paraId="6E6C4B2E" w14:textId="77777777" w:rsidTr="004B5DDA">
        <w:tc>
          <w:tcPr>
            <w:tcW w:w="2175" w:type="pct"/>
            <w:shd w:val="clear" w:color="auto" w:fill="auto"/>
          </w:tcPr>
          <w:p w14:paraId="5425CF49" w14:textId="77777777" w:rsidR="008E4F7D" w:rsidRPr="00F065D7" w:rsidRDefault="008E4F7D" w:rsidP="008E4F7D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8DF45E" w14:textId="04CB0280" w:rsidR="008E4F7D" w:rsidRPr="001702F4" w:rsidRDefault="008E4F7D" w:rsidP="008E4F7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8E4F7D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164</w:t>
            </w:r>
            <w:r w:rsidRPr="008E4F7D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8E4F7D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241</w:t>
            </w:r>
          </w:p>
        </w:tc>
        <w:tc>
          <w:tcPr>
            <w:tcW w:w="133" w:type="pct"/>
            <w:shd w:val="clear" w:color="auto" w:fill="auto"/>
          </w:tcPr>
          <w:p w14:paraId="65E4939C" w14:textId="77777777" w:rsidR="008E4F7D" w:rsidRPr="00D23E1D" w:rsidRDefault="008E4F7D" w:rsidP="008E4F7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FFC33B" w14:textId="6B8E5317" w:rsidR="008E4F7D" w:rsidRPr="00D23E1D" w:rsidRDefault="008E4F7D" w:rsidP="008E4F7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553AB0">
              <w:rPr>
                <w:rFonts w:asciiTheme="majorBidi" w:hAnsiTheme="majorBidi"/>
                <w:b/>
                <w:bCs/>
                <w:sz w:val="30"/>
                <w:szCs w:val="30"/>
              </w:rPr>
              <w:t>133,968</w:t>
            </w:r>
          </w:p>
        </w:tc>
        <w:tc>
          <w:tcPr>
            <w:tcW w:w="130" w:type="pct"/>
            <w:shd w:val="clear" w:color="auto" w:fill="auto"/>
          </w:tcPr>
          <w:p w14:paraId="4AF17611" w14:textId="77777777" w:rsidR="008E4F7D" w:rsidRPr="00D23E1D" w:rsidRDefault="008E4F7D" w:rsidP="008E4F7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4B3687" w14:textId="21D13463" w:rsidR="008E4F7D" w:rsidRPr="001702F4" w:rsidRDefault="008E4F7D" w:rsidP="008E4F7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8E4F7D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41</w:t>
            </w:r>
            <w:r w:rsidRPr="008E4F7D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8E4F7D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002</w:t>
            </w:r>
          </w:p>
        </w:tc>
        <w:tc>
          <w:tcPr>
            <w:tcW w:w="136" w:type="pct"/>
            <w:shd w:val="clear" w:color="auto" w:fill="auto"/>
          </w:tcPr>
          <w:p w14:paraId="5C77B667" w14:textId="77777777" w:rsidR="008E4F7D" w:rsidRPr="00D23E1D" w:rsidRDefault="008E4F7D" w:rsidP="008E4F7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9D73B1" w14:textId="65D52FA8" w:rsidR="008E4F7D" w:rsidRPr="00D23E1D" w:rsidRDefault="008E4F7D" w:rsidP="008E4F7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 w:rsidRPr="00553AB0">
              <w:rPr>
                <w:rFonts w:asciiTheme="majorBidi" w:hAnsiTheme="majorBidi"/>
                <w:b/>
                <w:bCs/>
                <w:sz w:val="30"/>
                <w:szCs w:val="30"/>
              </w:rPr>
              <w:t>35,002</w:t>
            </w:r>
          </w:p>
        </w:tc>
      </w:tr>
    </w:tbl>
    <w:p w14:paraId="62A09663" w14:textId="77777777" w:rsidR="002A11F4" w:rsidRPr="000B052C" w:rsidRDefault="002A11F4" w:rsidP="000B052C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F744A96" w14:textId="63FA3108" w:rsidR="003D63CA" w:rsidRPr="007A6F83" w:rsidRDefault="00A4796E" w:rsidP="00E87843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B4F36">
        <w:rPr>
          <w:rFonts w:ascii="Angsana New" w:hAnsi="Angsana New"/>
          <w:sz w:val="30"/>
          <w:szCs w:val="30"/>
          <w:cs/>
        </w:rPr>
        <w:t xml:space="preserve">ณ </w:t>
      </w:r>
      <w:r w:rsidR="00A57B54">
        <w:rPr>
          <w:rFonts w:ascii="Angsana New" w:hAnsi="Angsana New"/>
          <w:sz w:val="30"/>
          <w:szCs w:val="30"/>
          <w:cs/>
        </w:rPr>
        <w:t>วันที่</w:t>
      </w:r>
      <w:r w:rsidR="00A57B54">
        <w:rPr>
          <w:rFonts w:ascii="Angsana New" w:hAnsi="Angsana New" w:hint="cs"/>
          <w:sz w:val="30"/>
          <w:szCs w:val="30"/>
          <w:cs/>
        </w:rPr>
        <w:t xml:space="preserve"> </w:t>
      </w:r>
      <w:r w:rsidR="00A57B54" w:rsidRPr="00D149E7">
        <w:rPr>
          <w:rFonts w:ascii="Angsana New" w:hAnsi="Angsana New"/>
          <w:sz w:val="30"/>
          <w:szCs w:val="30"/>
          <w:lang w:val="en-US"/>
        </w:rPr>
        <w:t>31</w:t>
      </w:r>
      <w:r w:rsidR="00A57B54" w:rsidRPr="00F065D7">
        <w:rPr>
          <w:rFonts w:ascii="Angsana New" w:hAnsi="Angsana New"/>
          <w:sz w:val="30"/>
          <w:szCs w:val="30"/>
          <w:lang w:val="en-US"/>
        </w:rPr>
        <w:t xml:space="preserve"> </w:t>
      </w:r>
      <w:r w:rsidR="00A57B54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A57B54" w:rsidRPr="00D149E7">
        <w:rPr>
          <w:rFonts w:ascii="Angsana New" w:hAnsi="Angsana New"/>
          <w:sz w:val="30"/>
          <w:szCs w:val="30"/>
          <w:lang w:val="en-US"/>
        </w:rPr>
        <w:t>256</w:t>
      </w:r>
      <w:r w:rsidR="00A57B54">
        <w:rPr>
          <w:rFonts w:ascii="Angsana New" w:hAnsi="Angsana New"/>
          <w:sz w:val="30"/>
          <w:szCs w:val="30"/>
          <w:lang w:val="en-US"/>
        </w:rPr>
        <w:t>6</w:t>
      </w:r>
      <w:r w:rsidR="00A57B54" w:rsidRPr="00F065D7">
        <w:rPr>
          <w:rFonts w:ascii="Angsana New" w:hAnsi="Angsana New"/>
          <w:sz w:val="30"/>
          <w:szCs w:val="30"/>
          <w:cs/>
        </w:rPr>
        <w:t xml:space="preserve"> </w:t>
      </w:r>
      <w:r w:rsidR="008E4F7D" w:rsidRPr="00F065D7">
        <w:rPr>
          <w:rFonts w:ascii="Angsana New" w:hAnsi="Angsana New"/>
          <w:sz w:val="30"/>
          <w:szCs w:val="30"/>
          <w:cs/>
        </w:rPr>
        <w:t>กลุ่มบริษัทมีภาระผูกพันตามเลตเตอร์ออฟเครดิตที่ยังไม่ได้ใช้ซึ่งเป็นภาระผูกพันที่เกิดจากการสั่งซื้อ</w:t>
      </w:r>
      <w:r w:rsidR="008E4F7D" w:rsidRPr="007E6DF7">
        <w:rPr>
          <w:rFonts w:ascii="Angsana New" w:hAnsi="Angsana New"/>
          <w:sz w:val="30"/>
          <w:szCs w:val="30"/>
          <w:cs/>
        </w:rPr>
        <w:t>เครื่องจักรและอุปกรณ์ โดยแสดงในงบ</w:t>
      </w:r>
      <w:r w:rsidR="008E4F7D" w:rsidRPr="00085301">
        <w:rPr>
          <w:rFonts w:ascii="Angsana New" w:hAnsi="Angsana New"/>
          <w:sz w:val="30"/>
          <w:szCs w:val="30"/>
          <w:cs/>
        </w:rPr>
        <w:t>การเงินรวมจำนวน</w:t>
      </w:r>
      <w:r w:rsidR="008E4F7D" w:rsidRPr="0008530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E4F7D">
        <w:rPr>
          <w:rFonts w:asciiTheme="majorBidi" w:hAnsiTheme="majorBidi" w:cstheme="majorBidi" w:hint="cs"/>
          <w:sz w:val="30"/>
          <w:szCs w:val="30"/>
          <w:cs/>
          <w:lang w:val="en-US"/>
        </w:rPr>
        <w:t>23.7</w:t>
      </w:r>
      <w:r w:rsidR="008E4F7D" w:rsidRPr="0008530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E4F7D" w:rsidRPr="00085301">
        <w:rPr>
          <w:rFonts w:ascii="Angsana New" w:hAnsi="Angsana New"/>
          <w:sz w:val="30"/>
          <w:szCs w:val="30"/>
          <w:cs/>
        </w:rPr>
        <w:t>ล้านบาท</w:t>
      </w:r>
      <w:r w:rsidR="00A339E0">
        <w:rPr>
          <w:rFonts w:ascii="Angsana New" w:hAnsi="Angsana New" w:hint="cs"/>
          <w:sz w:val="30"/>
          <w:szCs w:val="30"/>
          <w:cs/>
        </w:rPr>
        <w:t xml:space="preserve"> </w:t>
      </w:r>
      <w:r w:rsidR="004B4977">
        <w:rPr>
          <w:rFonts w:ascii="Angsana New" w:hAnsi="Angsana New" w:hint="cs"/>
          <w:sz w:val="30"/>
          <w:szCs w:val="30"/>
          <w:cs/>
        </w:rPr>
        <w:t xml:space="preserve"> </w:t>
      </w:r>
      <w:r w:rsidR="0063057A" w:rsidRPr="00BB4F36">
        <w:rPr>
          <w:rFonts w:ascii="Angsana New" w:hAnsi="Angsana New"/>
          <w:i/>
          <w:iCs/>
          <w:sz w:val="30"/>
          <w:szCs w:val="30"/>
          <w:cs/>
        </w:rPr>
        <w:t>(</w:t>
      </w:r>
      <w:r w:rsidR="00D149E7" w:rsidRPr="00BB4F36">
        <w:rPr>
          <w:rFonts w:ascii="Angsana New" w:hAnsi="Angsana New"/>
          <w:i/>
          <w:iCs/>
          <w:sz w:val="30"/>
          <w:szCs w:val="30"/>
          <w:lang w:val="en-US"/>
        </w:rPr>
        <w:t>31</w:t>
      </w:r>
      <w:r w:rsidR="0063057A" w:rsidRPr="00BB4F36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D149E7" w:rsidRPr="00BB4F36">
        <w:rPr>
          <w:rFonts w:ascii="Angsana New" w:hAnsi="Angsana New"/>
          <w:i/>
          <w:iCs/>
          <w:sz w:val="30"/>
          <w:szCs w:val="30"/>
          <w:lang w:val="en-US"/>
        </w:rPr>
        <w:t>256</w:t>
      </w:r>
      <w:r w:rsidR="007A6F83">
        <w:rPr>
          <w:rFonts w:ascii="Angsana New" w:hAnsi="Angsana New"/>
          <w:i/>
          <w:iCs/>
          <w:sz w:val="30"/>
          <w:szCs w:val="30"/>
          <w:lang w:val="en-US"/>
        </w:rPr>
        <w:t>5</w:t>
      </w:r>
      <w:r w:rsidR="0084263E" w:rsidRPr="00162916">
        <w:rPr>
          <w:rFonts w:ascii="Angsana New" w:hAnsi="Angsana New"/>
          <w:i/>
          <w:iCs/>
          <w:sz w:val="30"/>
          <w:szCs w:val="30"/>
        </w:rPr>
        <w:t xml:space="preserve">: </w:t>
      </w:r>
      <w:r w:rsidR="007A6F83" w:rsidRPr="007A6F83">
        <w:rPr>
          <w:rFonts w:ascii="Angsana New" w:hAnsi="Angsana New" w:hint="cs"/>
          <w:i/>
          <w:iCs/>
          <w:sz w:val="30"/>
          <w:szCs w:val="30"/>
          <w:cs/>
        </w:rPr>
        <w:t>ไม่</w:t>
      </w:r>
      <w:r w:rsidR="007A6F83" w:rsidRPr="007A6F83">
        <w:rPr>
          <w:rFonts w:ascii="Angsana New" w:hAnsi="Angsana New"/>
          <w:i/>
          <w:iCs/>
          <w:sz w:val="30"/>
          <w:szCs w:val="30"/>
          <w:cs/>
        </w:rPr>
        <w:t>มี</w:t>
      </w:r>
      <w:r w:rsidR="0084263E" w:rsidRPr="007A6F83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419CC0D9" w14:textId="77777777" w:rsidR="0084263E" w:rsidRPr="00690A50" w:rsidRDefault="0084263E" w:rsidP="0084263E">
      <w:pPr>
        <w:tabs>
          <w:tab w:val="left" w:pos="540"/>
        </w:tabs>
        <w:ind w:left="540"/>
        <w:rPr>
          <w:rFonts w:ascii="Angsana New" w:hAnsi="Angsana New"/>
          <w:sz w:val="30"/>
          <w:szCs w:val="30"/>
          <w:cs/>
        </w:rPr>
      </w:pPr>
    </w:p>
    <w:p w14:paraId="035AD19F" w14:textId="684DC766" w:rsidR="004D34FC" w:rsidRPr="00C20506" w:rsidRDefault="004B4977" w:rsidP="000A1E2D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column"/>
      </w:r>
      <w:r w:rsidR="004D34FC" w:rsidRPr="00C2050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สัญญาซื้อขายวัตถุดิบ พัสดุบรรจุ และสินค้าสำเร็จรูป</w:t>
      </w:r>
    </w:p>
    <w:p w14:paraId="4E286746" w14:textId="77777777" w:rsidR="004D34FC" w:rsidRPr="00C20506" w:rsidRDefault="004D34FC" w:rsidP="008E037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13E08E2" w14:textId="00811616" w:rsidR="00A1588D" w:rsidRPr="008E4F7D" w:rsidRDefault="00CC1CA8" w:rsidP="008E4F7D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8E4F7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8E4F7D">
        <w:rPr>
          <w:rFonts w:asciiTheme="majorBidi" w:hAnsiTheme="majorBidi" w:cstheme="majorBidi"/>
          <w:sz w:val="30"/>
          <w:szCs w:val="30"/>
          <w:cs/>
          <w:lang w:val="en-US"/>
        </w:rPr>
        <w:t>ได้ทำสัญญาซื้อวัตถุดิบ พัสดุบรรจุ และสินค้าสำเร็จรูปกับบ</w:t>
      </w:r>
      <w:r w:rsidR="005B3ECA" w:rsidRPr="008E4F7D">
        <w:rPr>
          <w:rFonts w:asciiTheme="majorBidi" w:hAnsiTheme="majorBidi" w:cstheme="majorBidi"/>
          <w:sz w:val="30"/>
          <w:szCs w:val="30"/>
          <w:cs/>
          <w:lang w:val="en-US"/>
        </w:rPr>
        <w:t xml:space="preserve">ริษัทหลายแห่ง โดย </w:t>
      </w:r>
      <w:r w:rsidR="00A4796E" w:rsidRPr="008E4F7D">
        <w:rPr>
          <w:rFonts w:asciiTheme="majorBidi" w:hAnsiTheme="majorBidi" w:cstheme="majorBidi"/>
          <w:sz w:val="30"/>
          <w:szCs w:val="30"/>
          <w:cs/>
          <w:lang w:val="en-US"/>
        </w:rPr>
        <w:t>ณ วันที่</w:t>
      </w:r>
      <w:r w:rsidR="00630178" w:rsidRPr="008E4F7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149E7" w:rsidRPr="008E4F7D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256AD9" w:rsidRPr="008E4F7D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A41089" w:rsidRPr="008E4F7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256AD9" w:rsidRPr="008E4F7D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มีนาคม </w:t>
      </w:r>
      <w:r w:rsidR="00D149E7" w:rsidRPr="008E4F7D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256AD9" w:rsidRPr="008E4F7D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8E4F7D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8E4F7D">
        <w:rPr>
          <w:rFonts w:asciiTheme="majorBidi" w:hAnsiTheme="majorBidi" w:cstheme="majorBidi" w:hint="cs"/>
          <w:sz w:val="30"/>
          <w:szCs w:val="30"/>
          <w:cs/>
          <w:lang w:val="en-US"/>
        </w:rPr>
        <w:t>กลุ่ม</w:t>
      </w:r>
      <w:r w:rsidRPr="008E4F7D">
        <w:rPr>
          <w:rFonts w:asciiTheme="majorBidi" w:hAnsiTheme="majorBidi" w:cstheme="majorBidi"/>
          <w:sz w:val="30"/>
          <w:szCs w:val="30"/>
          <w:cs/>
          <w:lang w:val="en-US"/>
        </w:rPr>
        <w:t>บริษัท</w:t>
      </w:r>
      <w:r w:rsidRPr="008E4F7D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8E4F7D">
        <w:rPr>
          <w:rFonts w:asciiTheme="majorBidi" w:hAnsiTheme="majorBidi" w:cstheme="majorBidi"/>
          <w:sz w:val="30"/>
          <w:szCs w:val="30"/>
          <w:cs/>
          <w:lang w:val="en-US"/>
        </w:rPr>
        <w:t>ยอดภาระผูกพันคงเหลือจำนวน</w:t>
      </w:r>
      <w:r w:rsidR="008C611C" w:rsidRPr="008E4F7D">
        <w:rPr>
          <w:rFonts w:asciiTheme="majorBidi" w:hAnsiTheme="majorBidi" w:cstheme="majorBidi" w:hint="cs"/>
          <w:sz w:val="30"/>
          <w:szCs w:val="30"/>
          <w:cs/>
          <w:lang w:val="en-US"/>
        </w:rPr>
        <w:t>รวม</w:t>
      </w:r>
      <w:r w:rsidR="00495FE1" w:rsidRPr="008E4F7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E4F7D" w:rsidRPr="008E4F7D">
        <w:rPr>
          <w:rFonts w:asciiTheme="majorBidi" w:hAnsiTheme="majorBidi" w:cstheme="majorBidi"/>
          <w:sz w:val="30"/>
          <w:szCs w:val="30"/>
          <w:lang w:val="en-US"/>
        </w:rPr>
        <w:t>3,175</w:t>
      </w:r>
      <w:r w:rsidR="001702F4" w:rsidRPr="008E4F7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E055A" w:rsidRPr="008E4F7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AE055A" w:rsidRPr="008E4F7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D149E7" w:rsidRPr="008E4F7D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AE055A" w:rsidRPr="008E4F7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E055A" w:rsidRPr="008E4F7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D149E7" w:rsidRPr="008E4F7D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753A6F" w:rsidRPr="008E4F7D">
        <w:rPr>
          <w:rFonts w:asciiTheme="majorBidi" w:hAnsiTheme="majorBidi" w:cstheme="majorBidi"/>
          <w:i/>
          <w:iCs/>
          <w:sz w:val="30"/>
          <w:szCs w:val="30"/>
          <w:lang w:val="en-US"/>
        </w:rPr>
        <w:t>5</w:t>
      </w:r>
      <w:r w:rsidR="00AE055A" w:rsidRPr="008E4F7D">
        <w:rPr>
          <w:rFonts w:asciiTheme="majorBidi" w:hAnsiTheme="majorBidi" w:cstheme="majorBidi"/>
          <w:sz w:val="30"/>
          <w:szCs w:val="30"/>
        </w:rPr>
        <w:t>:</w:t>
      </w:r>
      <w:r w:rsidR="00AE055A" w:rsidRPr="008E4F7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6816D0" w:rsidRPr="008E4F7D">
        <w:rPr>
          <w:rFonts w:asciiTheme="majorBidi" w:hAnsiTheme="majorBidi" w:cstheme="majorBidi"/>
          <w:i/>
          <w:iCs/>
          <w:sz w:val="30"/>
          <w:szCs w:val="30"/>
          <w:lang w:val="en-US"/>
        </w:rPr>
        <w:t>3</w:t>
      </w:r>
      <w:r w:rsidR="007C39E3" w:rsidRPr="008E4F7D">
        <w:rPr>
          <w:rFonts w:asciiTheme="majorBidi" w:hAnsiTheme="majorBidi" w:cstheme="majorBidi"/>
          <w:i/>
          <w:iCs/>
          <w:sz w:val="30"/>
          <w:szCs w:val="30"/>
          <w:lang w:val="en-US"/>
        </w:rPr>
        <w:t>,</w:t>
      </w:r>
      <w:r w:rsidR="006816D0" w:rsidRPr="008E4F7D">
        <w:rPr>
          <w:rFonts w:asciiTheme="majorBidi" w:hAnsiTheme="majorBidi" w:cstheme="majorBidi"/>
          <w:i/>
          <w:iCs/>
          <w:sz w:val="30"/>
          <w:szCs w:val="30"/>
          <w:lang w:val="en-US"/>
        </w:rPr>
        <w:t>404</w:t>
      </w:r>
      <w:r w:rsidR="007C39E3" w:rsidRPr="008E4F7D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AE055A" w:rsidRPr="008E4F7D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AE055A" w:rsidRPr="008E4F7D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  <w:r w:rsidR="00E87843" w:rsidRPr="008E4F7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AE055A" w:rsidRPr="008E4F7D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6F2B4B" w:rsidRPr="008E4F7D">
        <w:rPr>
          <w:rFonts w:asciiTheme="majorBidi" w:hAnsiTheme="majorBidi" w:cstheme="majorBidi"/>
          <w:sz w:val="30"/>
          <w:szCs w:val="30"/>
        </w:rPr>
        <w:br/>
      </w:r>
      <w:r w:rsidR="00AE055A" w:rsidRPr="008E4F7D">
        <w:rPr>
          <w:rFonts w:asciiTheme="majorBidi" w:hAnsiTheme="majorBidi" w:cstheme="majorBidi" w:hint="cs"/>
          <w:sz w:val="30"/>
          <w:szCs w:val="30"/>
          <w:cs/>
        </w:rPr>
        <w:t>งบการเงินรวม</w:t>
      </w:r>
      <w:r w:rsidR="0063057A" w:rsidRPr="008E4F7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E055A" w:rsidRPr="008E4F7D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784240" w:rsidRPr="008E4F7D">
        <w:rPr>
          <w:rFonts w:asciiTheme="majorBidi" w:hAnsiTheme="majorBidi" w:cstheme="majorBidi"/>
          <w:sz w:val="30"/>
          <w:szCs w:val="30"/>
          <w:cs/>
        </w:rPr>
        <w:t>จำนวนรวม</w:t>
      </w:r>
      <w:r w:rsidR="00784240" w:rsidRPr="008E4F7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E4F7D" w:rsidRPr="008E4F7D">
        <w:rPr>
          <w:rFonts w:asciiTheme="majorBidi" w:hAnsiTheme="majorBidi" w:cstheme="majorBidi"/>
          <w:sz w:val="30"/>
          <w:szCs w:val="30"/>
          <w:lang w:val="en-US"/>
        </w:rPr>
        <w:t>8,067</w:t>
      </w:r>
      <w:r w:rsidR="006261CB">
        <w:rPr>
          <w:rFonts w:asciiTheme="majorBidi" w:hAnsiTheme="majorBidi" w:cstheme="majorBidi"/>
          <w:sz w:val="30"/>
          <w:szCs w:val="30"/>
          <w:lang w:val="en-US"/>
        </w:rPr>
        <w:t>.2</w:t>
      </w:r>
      <w:r w:rsidR="001702F4" w:rsidRPr="008E4F7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16076" w:rsidRPr="008E4F7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A16076" w:rsidRPr="008E4F7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AE055A" w:rsidRPr="008E4F7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149E7" w:rsidRPr="008E4F7D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AE055A" w:rsidRPr="008E4F7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E055A" w:rsidRPr="008E4F7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D149E7" w:rsidRPr="008E4F7D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4D3DE6" w:rsidRPr="008E4F7D">
        <w:rPr>
          <w:rFonts w:asciiTheme="majorBidi" w:hAnsiTheme="majorBidi" w:cstheme="majorBidi"/>
          <w:i/>
          <w:iCs/>
          <w:sz w:val="30"/>
          <w:szCs w:val="30"/>
          <w:lang w:val="en-US"/>
        </w:rPr>
        <w:t>5</w:t>
      </w:r>
      <w:r w:rsidR="00AE055A" w:rsidRPr="008E4F7D">
        <w:rPr>
          <w:rFonts w:asciiTheme="majorBidi" w:hAnsiTheme="majorBidi" w:cstheme="majorBidi"/>
          <w:i/>
          <w:iCs/>
          <w:sz w:val="30"/>
          <w:szCs w:val="30"/>
          <w:lang w:val="en-US"/>
        </w:rPr>
        <w:t>:</w:t>
      </w:r>
      <w:r w:rsidR="00AE055A" w:rsidRPr="008E4F7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4D3DE6" w:rsidRPr="008E4F7D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8</w:t>
      </w:r>
      <w:r w:rsidR="00A35F2B" w:rsidRPr="008E4F7D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,</w:t>
      </w:r>
      <w:r w:rsidR="004D3DE6" w:rsidRPr="008E4F7D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281</w:t>
      </w:r>
      <w:r w:rsidR="00A35F2B" w:rsidRPr="008E4F7D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.</w:t>
      </w:r>
      <w:r w:rsidR="004D3DE6" w:rsidRPr="008E4F7D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4</w:t>
      </w:r>
      <w:r w:rsidR="00A35F2B" w:rsidRPr="008E4F7D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 xml:space="preserve"> </w:t>
      </w:r>
      <w:r w:rsidR="00AE055A" w:rsidRPr="008E4F7D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AE055A" w:rsidRPr="008E4F7D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  <w:r w:rsidR="00AE055A" w:rsidRPr="008E4F7D">
        <w:rPr>
          <w:rFonts w:asciiTheme="majorBidi" w:hAnsiTheme="majorBidi" w:cstheme="majorBidi" w:hint="cs"/>
          <w:sz w:val="30"/>
          <w:szCs w:val="30"/>
          <w:cs/>
        </w:rPr>
        <w:t xml:space="preserve"> ในงบการเงินเฉพาะกิจการ</w:t>
      </w:r>
    </w:p>
    <w:p w14:paraId="4AB88CBF" w14:textId="73390C60" w:rsidR="00714009" w:rsidRDefault="00714009" w:rsidP="008E037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87CC14F" w14:textId="77777777" w:rsidR="00AD3EB8" w:rsidRPr="00C20506" w:rsidRDefault="00AD3EB8" w:rsidP="00AD3EB8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2050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Pr="00C2050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รับ</w:t>
      </w:r>
      <w:r w:rsidRPr="00C20506">
        <w:rPr>
          <w:rFonts w:ascii="Angsana New" w:hAnsi="Angsana New"/>
          <w:b/>
          <w:bCs/>
          <w:i/>
          <w:iCs/>
          <w:sz w:val="30"/>
          <w:szCs w:val="30"/>
          <w:cs/>
        </w:rPr>
        <w:t>ความช่วยเหลือทางเทคนิค</w:t>
      </w:r>
    </w:p>
    <w:p w14:paraId="2510B62A" w14:textId="77777777" w:rsidR="00AD3EB8" w:rsidRPr="00C20506" w:rsidRDefault="00AD3EB8" w:rsidP="008E037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D292128" w14:textId="08DCDD3E" w:rsidR="00AD3EB8" w:rsidRPr="00C20506" w:rsidRDefault="00AD3EB8" w:rsidP="005A590B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20506">
        <w:rPr>
          <w:rFonts w:asciiTheme="majorBidi" w:hAnsiTheme="majorBidi" w:cstheme="majorBidi"/>
          <w:sz w:val="30"/>
          <w:szCs w:val="30"/>
          <w:cs/>
        </w:rPr>
        <w:t>กลุ่มบริษัทได้ทำสัญญารับความช่วยเหลือทางเทคนิคกับบริษัทต่างประเทศแห่งหนึ่ง โดยบริษัทต่างประเทศดังกล่าวจะให้ความช่วยเหลือเกี่ยวกับข้อมูลและความช่วยเหลือด้านเทคนิคในการผลิตสินค้า สัญญามีผลบังคับใช้</w:t>
      </w:r>
      <w:r w:rsidRPr="00C20506">
        <w:rPr>
          <w:rFonts w:asciiTheme="majorBidi" w:hAnsiTheme="majorBidi" w:cstheme="majorBidi" w:hint="cs"/>
          <w:sz w:val="30"/>
          <w:szCs w:val="30"/>
          <w:cs/>
        </w:rPr>
        <w:t>จนกว่าจะ</w:t>
      </w:r>
      <w:r w:rsidRPr="001159F5">
        <w:rPr>
          <w:rFonts w:asciiTheme="majorBidi" w:hAnsiTheme="majorBidi" w:cstheme="majorBidi" w:hint="cs"/>
          <w:spacing w:val="-4"/>
          <w:sz w:val="30"/>
          <w:szCs w:val="30"/>
          <w:cs/>
        </w:rPr>
        <w:t>มีการบอกเลิก</w:t>
      </w:r>
      <w:r w:rsidRPr="001159F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159F5">
        <w:rPr>
          <w:rFonts w:asciiTheme="majorBidi" w:hAnsiTheme="majorBidi" w:cstheme="majorBidi"/>
          <w:spacing w:val="-4"/>
          <w:sz w:val="30"/>
          <w:szCs w:val="30"/>
          <w:cs/>
        </w:rPr>
        <w:t xml:space="preserve">โดยกลุ่มบริษัทผูกพันที่จะจ่ายค่าธรรมเนียมวิชาการเป็นจำนวนเงิน </w:t>
      </w:r>
      <w:r w:rsidR="00D149E7" w:rsidRPr="001159F5">
        <w:rPr>
          <w:rFonts w:asciiTheme="majorBidi" w:hAnsiTheme="majorBidi" w:cstheme="majorBidi"/>
          <w:spacing w:val="-4"/>
          <w:sz w:val="30"/>
          <w:szCs w:val="30"/>
          <w:lang w:val="en-US"/>
        </w:rPr>
        <w:t>25</w:t>
      </w:r>
      <w:r w:rsidR="00F03087" w:rsidRPr="001159F5">
        <w:rPr>
          <w:rFonts w:asciiTheme="majorBidi" w:hAnsiTheme="majorBidi" w:cstheme="majorBidi"/>
          <w:spacing w:val="-4"/>
          <w:sz w:val="30"/>
          <w:szCs w:val="30"/>
          <w:lang w:val="en-US"/>
        </w:rPr>
        <w:t>.0</w:t>
      </w:r>
      <w:r w:rsidRPr="001159F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159F5">
        <w:rPr>
          <w:rFonts w:asciiTheme="majorBidi" w:hAnsiTheme="majorBidi" w:cstheme="majorBidi"/>
          <w:spacing w:val="-4"/>
          <w:sz w:val="30"/>
          <w:szCs w:val="30"/>
          <w:cs/>
        </w:rPr>
        <w:t>ล้านเยนต่อปีในงบการเงินรวม</w:t>
      </w:r>
      <w:r w:rsidRPr="001159F5">
        <w:rPr>
          <w:rFonts w:asciiTheme="majorBidi" w:hAnsiTheme="majorBidi" w:cstheme="majorBidi"/>
          <w:spacing w:val="-20"/>
          <w:sz w:val="30"/>
          <w:szCs w:val="30"/>
          <w:cs/>
        </w:rPr>
        <w:t xml:space="preserve"> </w:t>
      </w:r>
      <w:r w:rsidRPr="00C20506">
        <w:rPr>
          <w:rFonts w:asciiTheme="majorBidi" w:hAnsiTheme="majorBidi" w:cstheme="majorBidi"/>
          <w:sz w:val="30"/>
          <w:szCs w:val="30"/>
          <w:cs/>
        </w:rPr>
        <w:t xml:space="preserve">และจำนวน </w:t>
      </w:r>
      <w:r w:rsidR="00D149E7" w:rsidRPr="00C20506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C20506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D149E7" w:rsidRPr="00C20506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C20506">
        <w:rPr>
          <w:rFonts w:asciiTheme="majorBidi" w:hAnsiTheme="majorBidi" w:cstheme="majorBidi"/>
          <w:sz w:val="30"/>
          <w:szCs w:val="30"/>
        </w:rPr>
        <w:t xml:space="preserve"> </w:t>
      </w:r>
      <w:r w:rsidRPr="00C20506">
        <w:rPr>
          <w:rFonts w:asciiTheme="majorBidi" w:hAnsiTheme="majorBidi" w:cstheme="majorBidi"/>
          <w:sz w:val="30"/>
          <w:szCs w:val="30"/>
          <w:cs/>
        </w:rPr>
        <w:t>ล้านเยนต่อปีในงบการเงินเฉพาะกิจการ</w:t>
      </w:r>
    </w:p>
    <w:p w14:paraId="7DE9C256" w14:textId="77777777" w:rsidR="00AD3EB8" w:rsidRPr="00C20506" w:rsidRDefault="00AD3EB8" w:rsidP="008E037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p w14:paraId="57FAF67D" w14:textId="77777777" w:rsidR="005727ED" w:rsidRPr="00C20506" w:rsidRDefault="005727ED" w:rsidP="005727ED">
      <w:pPr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C20506">
        <w:rPr>
          <w:rFonts w:asciiTheme="majorBidi" w:hAnsiTheme="majorBidi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สัญญาค่าบำรุงรักษาและค่าบริหารส่วนกลางภายในเขตเศรษฐกิจพิเศษทิลาวา </w:t>
      </w:r>
    </w:p>
    <w:p w14:paraId="51CF07EE" w14:textId="77777777" w:rsidR="005727ED" w:rsidRPr="00C20506" w:rsidRDefault="005727ED" w:rsidP="008E037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C20506">
        <w:rPr>
          <w:rFonts w:asciiTheme="majorBidi" w:hAnsiTheme="majorBidi"/>
          <w:sz w:val="30"/>
          <w:szCs w:val="30"/>
          <w:cs/>
        </w:rPr>
        <w:t xml:space="preserve"> </w:t>
      </w:r>
    </w:p>
    <w:p w14:paraId="0E700C3B" w14:textId="0A7D4D8A" w:rsidR="00F67D6D" w:rsidRPr="00C20506" w:rsidRDefault="005727ED" w:rsidP="006E395E">
      <w:pPr>
        <w:spacing w:line="240" w:lineRule="auto"/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  <w:r w:rsidRPr="00C20506">
        <w:rPr>
          <w:rFonts w:asciiTheme="majorBidi" w:hAnsiTheme="majorBidi"/>
          <w:snapToGrid w:val="0"/>
          <w:sz w:val="30"/>
          <w:szCs w:val="30"/>
          <w:cs/>
          <w:lang w:eastAsia="th-TH"/>
        </w:rPr>
        <w:t>บริษัทย่อยได้ทำสัญญาค่าบำรุงรักษาและค่าบริหารส่วนกลางภายในเขตเศรษฐกิจพิเศษทิลาวา ซึ่งเป็นส่วนหนึ่งของสัญญาเช่าช่ว</w:t>
      </w:r>
      <w:r w:rsidR="00CD65AA" w:rsidRPr="00C20506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งที่ดินระยะยาว โดยสัญญามีอายุ </w:t>
      </w:r>
      <w:r w:rsidR="00D149E7" w:rsidRPr="00C20506">
        <w:rPr>
          <w:rFonts w:asciiTheme="majorBidi" w:hAnsiTheme="majorBidi"/>
          <w:snapToGrid w:val="0"/>
          <w:sz w:val="30"/>
          <w:szCs w:val="30"/>
          <w:lang w:val="en-US" w:eastAsia="th-TH"/>
        </w:rPr>
        <w:t>48</w:t>
      </w:r>
      <w:r w:rsidR="00CD65AA" w:rsidRPr="00C20506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ปี </w:t>
      </w:r>
      <w:r w:rsidR="00D149E7" w:rsidRPr="00C20506">
        <w:rPr>
          <w:rFonts w:asciiTheme="majorBidi" w:hAnsiTheme="majorBidi"/>
          <w:snapToGrid w:val="0"/>
          <w:sz w:val="30"/>
          <w:szCs w:val="30"/>
          <w:lang w:val="en-US" w:eastAsia="th-TH"/>
        </w:rPr>
        <w:t>7</w:t>
      </w:r>
      <w:r w:rsidRPr="00C20506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เดือน สัญญามีผลบังคับใช้และจะท</w:t>
      </w:r>
      <w:r w:rsidR="00CD65AA" w:rsidRPr="00C20506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ยอยสิ้นสุดในเดือนกุมภาพันธ์ </w:t>
      </w:r>
      <w:r w:rsidR="00D149E7" w:rsidRPr="00C20506">
        <w:rPr>
          <w:rFonts w:asciiTheme="majorBidi" w:hAnsiTheme="majorBidi"/>
          <w:snapToGrid w:val="0"/>
          <w:sz w:val="30"/>
          <w:szCs w:val="30"/>
          <w:lang w:val="en-US" w:eastAsia="th-TH"/>
        </w:rPr>
        <w:t>2610</w:t>
      </w:r>
      <w:r w:rsidRPr="00C20506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โดยบริษัทย่อยผูกพันที่จะจ่ายค่าบำรุงรักษาและค่า</w:t>
      </w:r>
      <w:r w:rsidR="00CD65AA" w:rsidRPr="00C20506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บริหารส่วนกลางเป็นจำนวนเงิน </w:t>
      </w:r>
      <w:r w:rsidR="00D149E7" w:rsidRPr="00C20506">
        <w:rPr>
          <w:rFonts w:asciiTheme="majorBidi" w:hAnsiTheme="majorBidi"/>
          <w:snapToGrid w:val="0"/>
          <w:sz w:val="30"/>
          <w:szCs w:val="30"/>
          <w:lang w:val="en-US" w:eastAsia="th-TH"/>
        </w:rPr>
        <w:t>0</w:t>
      </w:r>
      <w:r w:rsidR="00CD65AA" w:rsidRPr="00C20506">
        <w:rPr>
          <w:rFonts w:asciiTheme="majorBidi" w:hAnsiTheme="majorBidi"/>
          <w:snapToGrid w:val="0"/>
          <w:sz w:val="30"/>
          <w:szCs w:val="30"/>
          <w:lang w:val="en-US" w:eastAsia="th-TH"/>
        </w:rPr>
        <w:t>.</w:t>
      </w:r>
      <w:r w:rsidR="00D149E7" w:rsidRPr="00C20506">
        <w:rPr>
          <w:rFonts w:asciiTheme="majorBidi" w:hAnsiTheme="majorBidi"/>
          <w:snapToGrid w:val="0"/>
          <w:sz w:val="30"/>
          <w:szCs w:val="30"/>
          <w:lang w:val="en-US" w:eastAsia="th-TH"/>
        </w:rPr>
        <w:t>01</w:t>
      </w:r>
      <w:r w:rsidRPr="00C20506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 w:rsidR="006E395E" w:rsidRPr="00C20506">
        <w:rPr>
          <w:rFonts w:asciiTheme="majorBidi" w:hAnsiTheme="majorBidi"/>
          <w:snapToGrid w:val="0"/>
          <w:sz w:val="30"/>
          <w:szCs w:val="30"/>
          <w:cs/>
          <w:lang w:eastAsia="th-TH"/>
        </w:rPr>
        <w:br/>
      </w:r>
      <w:r w:rsidRPr="00C20506">
        <w:rPr>
          <w:rFonts w:asciiTheme="majorBidi" w:hAnsiTheme="majorBidi"/>
          <w:snapToGrid w:val="0"/>
          <w:sz w:val="30"/>
          <w:szCs w:val="30"/>
          <w:cs/>
          <w:lang w:eastAsia="th-TH"/>
        </w:rPr>
        <w:t>ล้านเหรียญสหรัฐอเมริกาต่อเดือน</w:t>
      </w:r>
    </w:p>
    <w:p w14:paraId="13594C76" w14:textId="20C845A1" w:rsidR="00767F39" w:rsidRPr="00C20506" w:rsidRDefault="00767F39" w:rsidP="008E037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p w14:paraId="07DC46BA" w14:textId="714C11B7" w:rsidR="0041552A" w:rsidRPr="00C20506" w:rsidRDefault="006B3ADB" w:rsidP="006B3ADB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2050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สัญญาบริหารจัดการคลังสินค้า</w:t>
      </w:r>
    </w:p>
    <w:p w14:paraId="716AA64A" w14:textId="77777777" w:rsidR="0041552A" w:rsidRPr="00C20506" w:rsidRDefault="0041552A" w:rsidP="008E037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AB0EBDB" w14:textId="57B3E7CD" w:rsidR="0041552A" w:rsidRPr="00C128B5" w:rsidRDefault="0041552A" w:rsidP="0041552A">
      <w:pPr>
        <w:spacing w:line="240" w:lineRule="auto"/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lang w:val="en-US" w:eastAsia="th-TH"/>
        </w:rPr>
      </w:pPr>
      <w:r w:rsidRPr="00C128B5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 xml:space="preserve">บริษัทได้ทำสัญญาบริหารจัดการคลังสินค้า ซึ่งเป็นสัญญาระยะยาว </w:t>
      </w:r>
      <w:r w:rsidR="00D149E7" w:rsidRPr="00C128B5">
        <w:rPr>
          <w:rFonts w:asciiTheme="majorBidi" w:hAnsiTheme="majorBidi" w:hint="cs"/>
          <w:snapToGrid w:val="0"/>
          <w:sz w:val="30"/>
          <w:szCs w:val="30"/>
          <w:lang w:val="en-US" w:eastAsia="th-TH"/>
        </w:rPr>
        <w:t>3</w:t>
      </w:r>
      <w:r w:rsidRPr="00C128B5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 xml:space="preserve"> ปี สัญญามีผลบังคับใช้และจะสิ้นสุดในเดือนกุมภาพันธ์ </w:t>
      </w:r>
      <w:r w:rsidR="00D149E7" w:rsidRPr="00C128B5">
        <w:rPr>
          <w:rFonts w:asciiTheme="majorBidi" w:hAnsiTheme="majorBidi" w:hint="cs"/>
          <w:snapToGrid w:val="0"/>
          <w:sz w:val="30"/>
          <w:szCs w:val="30"/>
          <w:lang w:val="en-US" w:eastAsia="th-TH"/>
        </w:rPr>
        <w:t>256</w:t>
      </w:r>
      <w:r w:rsidR="00DC68B8">
        <w:rPr>
          <w:rFonts w:asciiTheme="majorBidi" w:hAnsiTheme="majorBidi"/>
          <w:snapToGrid w:val="0"/>
          <w:sz w:val="30"/>
          <w:szCs w:val="30"/>
          <w:lang w:val="en-US" w:eastAsia="th-TH"/>
        </w:rPr>
        <w:t>9</w:t>
      </w:r>
      <w:r w:rsidRPr="00C128B5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 xml:space="preserve"> โดยบริษัทผูกพันที่จะจ่ายค่าบริการเป็นจำนวนเงิน </w:t>
      </w:r>
      <w:r w:rsidR="000757A2">
        <w:rPr>
          <w:rFonts w:asciiTheme="majorBidi" w:hAnsiTheme="majorBidi"/>
          <w:snapToGrid w:val="0"/>
          <w:sz w:val="30"/>
          <w:szCs w:val="30"/>
          <w:lang w:val="en-US" w:eastAsia="th-TH"/>
        </w:rPr>
        <w:t>0.8</w:t>
      </w:r>
      <w:r w:rsidRPr="00C128B5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 xml:space="preserve"> ล้านบาทต่อเดือน</w:t>
      </w:r>
    </w:p>
    <w:p w14:paraId="7BCC6F0A" w14:textId="564A02DE" w:rsidR="006B3ADB" w:rsidRPr="00C20506" w:rsidRDefault="006B3ADB" w:rsidP="008E037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C20506">
        <w:rPr>
          <w:rFonts w:asciiTheme="majorBidi" w:hAnsiTheme="majorBidi"/>
          <w:sz w:val="30"/>
          <w:szCs w:val="30"/>
          <w:cs/>
        </w:rPr>
        <w:t xml:space="preserve"> </w:t>
      </w:r>
    </w:p>
    <w:p w14:paraId="3346EDDE" w14:textId="5FA4A982" w:rsidR="00693D49" w:rsidRDefault="00440EE4" w:rsidP="006261CB">
      <w:pPr>
        <w:spacing w:line="240" w:lineRule="auto"/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highlight w:val="yellow"/>
          <w:lang w:eastAsia="th-TH"/>
        </w:rPr>
      </w:pPr>
      <w:r w:rsidRPr="00553AB0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บริษัทย่อยได้ทำสัญญาบริหารจัดการคลังสินค้าในสาธารณรัฐแห่งสหภาพเมียนมาร์ ซึ่งเป็นสัญญาระยะยาว </w:t>
      </w:r>
      <w:r w:rsidRPr="00553AB0">
        <w:rPr>
          <w:rFonts w:asciiTheme="majorBidi" w:hAnsiTheme="majorBidi"/>
          <w:snapToGrid w:val="0"/>
          <w:sz w:val="30"/>
          <w:szCs w:val="30"/>
          <w:lang w:eastAsia="th-TH"/>
        </w:rPr>
        <w:t>2</w:t>
      </w:r>
      <w:r w:rsidRPr="00553AB0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ปี สัญญามีผลบังคับใช้และจะสิ้นสุดในเดือน</w:t>
      </w:r>
      <w:r w:rsidRPr="00553AB0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กันยา</w:t>
      </w:r>
      <w:r w:rsidRPr="00553AB0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ยน </w:t>
      </w:r>
      <w:r w:rsidRPr="00553AB0">
        <w:rPr>
          <w:rFonts w:asciiTheme="majorBidi" w:hAnsiTheme="majorBidi"/>
          <w:snapToGrid w:val="0"/>
          <w:sz w:val="30"/>
          <w:szCs w:val="30"/>
          <w:lang w:eastAsia="th-TH"/>
        </w:rPr>
        <w:t>2567</w:t>
      </w:r>
      <w:r w:rsidRPr="00553AB0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โดยบริษัทย่อยผูกพันที่จะจ่ายค่าบริการขั้นต่ำในปีแรกเป็นจำนวนเงิน </w:t>
      </w:r>
      <w:r w:rsidRPr="00553AB0">
        <w:rPr>
          <w:rFonts w:asciiTheme="majorBidi" w:hAnsiTheme="majorBidi"/>
          <w:snapToGrid w:val="0"/>
          <w:sz w:val="30"/>
          <w:szCs w:val="30"/>
          <w:lang w:eastAsia="th-TH"/>
        </w:rPr>
        <w:t>21</w:t>
      </w:r>
      <w:r w:rsidRPr="00553AB0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ล้านเมียนมาร์จัตต่อเดือน สำหรับค่าบริการในปีที่สองนั้นจะได้รับส่วนลดเท่ากับร้อยละ </w:t>
      </w:r>
      <w:r w:rsidRPr="00553AB0">
        <w:rPr>
          <w:rFonts w:asciiTheme="majorBidi" w:hAnsiTheme="majorBidi"/>
          <w:snapToGrid w:val="0"/>
          <w:sz w:val="30"/>
          <w:szCs w:val="30"/>
          <w:lang w:eastAsia="th-TH"/>
        </w:rPr>
        <w:t>2.5</w:t>
      </w:r>
      <w:r w:rsidRPr="00553AB0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>
        <w:rPr>
          <w:rFonts w:asciiTheme="majorBidi" w:hAnsiTheme="majorBidi"/>
          <w:snapToGrid w:val="0"/>
          <w:sz w:val="30"/>
          <w:szCs w:val="30"/>
          <w:cs/>
          <w:lang w:eastAsia="th-TH"/>
        </w:rPr>
        <w:br/>
      </w:r>
      <w:r w:rsidRPr="00553AB0">
        <w:rPr>
          <w:rFonts w:asciiTheme="majorBidi" w:hAnsiTheme="majorBidi"/>
          <w:snapToGrid w:val="0"/>
          <w:sz w:val="30"/>
          <w:szCs w:val="30"/>
          <w:cs/>
          <w:lang w:eastAsia="th-TH"/>
        </w:rPr>
        <w:t>ของค่าบริการในปีแรก</w:t>
      </w:r>
    </w:p>
    <w:p w14:paraId="4B07BE1D" w14:textId="77777777" w:rsidR="006261CB" w:rsidRPr="00171D12" w:rsidRDefault="006261CB" w:rsidP="006261CB">
      <w:pPr>
        <w:spacing w:line="240" w:lineRule="auto"/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highlight w:val="yellow"/>
          <w:cs/>
          <w:lang w:eastAsia="th-TH"/>
        </w:rPr>
      </w:pPr>
    </w:p>
    <w:p w14:paraId="2E66253A" w14:textId="77777777" w:rsidR="003574D2" w:rsidRDefault="003574D2" w:rsidP="003422E0">
      <w:pPr>
        <w:spacing w:line="240" w:lineRule="auto"/>
        <w:ind w:left="540" w:right="-45"/>
        <w:jc w:val="thaiDistribute"/>
        <w:rPr>
          <w:b/>
          <w:bCs/>
          <w:i/>
          <w:iCs/>
          <w:sz w:val="30"/>
          <w:szCs w:val="30"/>
        </w:rPr>
      </w:pPr>
    </w:p>
    <w:p w14:paraId="12FAF9BF" w14:textId="77777777" w:rsidR="003574D2" w:rsidRDefault="003574D2" w:rsidP="003422E0">
      <w:pPr>
        <w:spacing w:line="240" w:lineRule="auto"/>
        <w:ind w:left="540" w:right="-45"/>
        <w:jc w:val="thaiDistribute"/>
        <w:rPr>
          <w:b/>
          <w:bCs/>
          <w:i/>
          <w:iCs/>
          <w:sz w:val="30"/>
          <w:szCs w:val="30"/>
        </w:rPr>
      </w:pPr>
    </w:p>
    <w:p w14:paraId="79C99EA9" w14:textId="1FAEE103" w:rsidR="003422E0" w:rsidRPr="00C20506" w:rsidRDefault="003422E0" w:rsidP="003422E0">
      <w:pPr>
        <w:spacing w:line="240" w:lineRule="auto"/>
        <w:ind w:left="540" w:right="-45"/>
        <w:jc w:val="thaiDistribute"/>
        <w:rPr>
          <w:b/>
          <w:bCs/>
          <w:i/>
          <w:iCs/>
          <w:sz w:val="30"/>
          <w:szCs w:val="30"/>
        </w:rPr>
      </w:pPr>
      <w:r w:rsidRPr="00C20506">
        <w:rPr>
          <w:b/>
          <w:bCs/>
          <w:i/>
          <w:iCs/>
          <w:sz w:val="30"/>
          <w:szCs w:val="30"/>
          <w:cs/>
        </w:rPr>
        <w:lastRenderedPageBreak/>
        <w:t>สัญญาซื้อก๊าซธรรมชาติ</w:t>
      </w:r>
    </w:p>
    <w:p w14:paraId="46D8C0DD" w14:textId="77777777" w:rsidR="003422E0" w:rsidRPr="00C20506" w:rsidRDefault="003422E0" w:rsidP="008E037B">
      <w:pPr>
        <w:spacing w:line="240" w:lineRule="auto"/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277976A7" w14:textId="031528DE" w:rsidR="003422E0" w:rsidRDefault="006724F7" w:rsidP="00D70AA8">
      <w:pPr>
        <w:spacing w:line="240" w:lineRule="auto"/>
        <w:ind w:left="540" w:right="-45"/>
        <w:jc w:val="thaiDistribute"/>
        <w:rPr>
          <w:sz w:val="30"/>
          <w:szCs w:val="30"/>
        </w:rPr>
      </w:pPr>
      <w:r w:rsidRPr="00C2050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3422E0" w:rsidRPr="00C20506">
        <w:rPr>
          <w:sz w:val="30"/>
          <w:szCs w:val="30"/>
          <w:cs/>
        </w:rPr>
        <w:t>ได้ทำสัญญาซื้อก๊าซธรรมชาติเหลวกับบริษัทในประเทศแห่งหนึ่ง</w:t>
      </w:r>
      <w:r w:rsidR="008E037B" w:rsidRPr="00C20506">
        <w:rPr>
          <w:rFonts w:hint="cs"/>
          <w:sz w:val="30"/>
          <w:szCs w:val="30"/>
          <w:cs/>
        </w:rPr>
        <w:t xml:space="preserve"> ซึ่งเป็นสัญญาระยะยาว </w:t>
      </w:r>
      <w:r w:rsidR="00E71D93" w:rsidRPr="00C20506">
        <w:rPr>
          <w:rFonts w:asciiTheme="majorBidi" w:hAnsiTheme="majorBidi"/>
          <w:snapToGrid w:val="0"/>
          <w:sz w:val="30"/>
          <w:szCs w:val="30"/>
          <w:lang w:val="en-US" w:eastAsia="th-TH"/>
        </w:rPr>
        <w:t>5 - 7</w:t>
      </w:r>
      <w:r w:rsidR="008E037B" w:rsidRPr="00C20506">
        <w:rPr>
          <w:rFonts w:hint="cs"/>
          <w:sz w:val="30"/>
          <w:szCs w:val="30"/>
          <w:cs/>
          <w:lang w:val="en-US"/>
        </w:rPr>
        <w:t xml:space="preserve"> ปี</w:t>
      </w:r>
      <w:r w:rsidR="008E037B" w:rsidRPr="00C20506">
        <w:rPr>
          <w:sz w:val="30"/>
          <w:szCs w:val="30"/>
          <w:lang w:val="en-US"/>
        </w:rPr>
        <w:t xml:space="preserve"> </w:t>
      </w:r>
      <w:r w:rsidR="008E037B" w:rsidRPr="00C20506">
        <w:rPr>
          <w:rFonts w:hint="cs"/>
          <w:sz w:val="30"/>
          <w:szCs w:val="30"/>
          <w:cs/>
          <w:lang w:val="en-US"/>
        </w:rPr>
        <w:t>สัญญามีผลบังคับใช้และจะทยอยสิ้นสุด</w:t>
      </w:r>
      <w:r w:rsidR="000B052C" w:rsidRPr="00C20506">
        <w:rPr>
          <w:rFonts w:hint="cs"/>
          <w:sz w:val="30"/>
          <w:szCs w:val="30"/>
          <w:cs/>
          <w:lang w:val="en-US"/>
        </w:rPr>
        <w:t>ภาย</w:t>
      </w:r>
      <w:r w:rsidR="008E037B" w:rsidRPr="00C20506">
        <w:rPr>
          <w:rFonts w:hint="cs"/>
          <w:sz w:val="30"/>
          <w:szCs w:val="30"/>
          <w:cs/>
          <w:lang w:val="en-US"/>
        </w:rPr>
        <w:t xml:space="preserve">ในเดือนกันยายน </w:t>
      </w:r>
      <w:r w:rsidR="008E037B" w:rsidRPr="00C20506">
        <w:rPr>
          <w:rFonts w:asciiTheme="majorBidi" w:hAnsiTheme="majorBidi"/>
          <w:snapToGrid w:val="0"/>
          <w:sz w:val="30"/>
          <w:szCs w:val="30"/>
          <w:lang w:val="en-US" w:eastAsia="th-TH"/>
        </w:rPr>
        <w:t>2571</w:t>
      </w:r>
      <w:r w:rsidR="003422E0" w:rsidRPr="00C20506">
        <w:rPr>
          <w:sz w:val="30"/>
          <w:szCs w:val="30"/>
          <w:cs/>
        </w:rPr>
        <w:t xml:space="preserve"> </w:t>
      </w:r>
      <w:r w:rsidR="003422E0" w:rsidRPr="00C20506">
        <w:rPr>
          <w:rFonts w:asciiTheme="majorBidi" w:hAnsiTheme="majorBidi"/>
          <w:snapToGrid w:val="0"/>
          <w:sz w:val="30"/>
          <w:szCs w:val="30"/>
          <w:cs/>
          <w:lang w:val="en-US" w:eastAsia="th-TH"/>
        </w:rPr>
        <w:t>โดย</w:t>
      </w:r>
      <w:r w:rsidR="00075994" w:rsidRPr="00C2050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3422E0" w:rsidRPr="00C20506">
        <w:rPr>
          <w:sz w:val="30"/>
          <w:szCs w:val="30"/>
          <w:cs/>
        </w:rPr>
        <w:t>ตกลงซื้อก๊าซธรรมชาติตามระยะเวลาและเงื่อนไขต่างๆ ที่ระบุในสัญญา</w:t>
      </w:r>
    </w:p>
    <w:p w14:paraId="5DCD8751" w14:textId="30CD10E3" w:rsidR="006261CB" w:rsidRDefault="006261CB" w:rsidP="00D70AA8">
      <w:pPr>
        <w:spacing w:line="240" w:lineRule="auto"/>
        <w:ind w:left="540" w:right="-45"/>
        <w:jc w:val="thaiDistribute"/>
        <w:rPr>
          <w:sz w:val="30"/>
          <w:szCs w:val="30"/>
        </w:rPr>
      </w:pPr>
    </w:p>
    <w:p w14:paraId="294873D1" w14:textId="44F7A898" w:rsidR="002D1934" w:rsidRDefault="002D1934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C20506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หนี้สินที่อาจเกิดขึ้น</w:t>
      </w:r>
    </w:p>
    <w:p w14:paraId="6C0BA529" w14:textId="4E4D0590" w:rsidR="00A30BFF" w:rsidRDefault="00A30BFF" w:rsidP="00A30BFF">
      <w:pPr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246BD458" w14:textId="77777777" w:rsidR="00A30BFF" w:rsidRPr="00C20506" w:rsidRDefault="00A30BFF" w:rsidP="00A30BFF">
      <w:pPr>
        <w:spacing w:line="240" w:lineRule="auto"/>
        <w:ind w:left="540" w:right="-45"/>
        <w:jc w:val="thaiDistribute"/>
        <w:rPr>
          <w:rFonts w:asciiTheme="majorBidi" w:hAnsiTheme="majorBidi"/>
          <w:i/>
          <w:iCs/>
          <w:sz w:val="30"/>
          <w:szCs w:val="30"/>
          <w:lang w:val="en-US"/>
        </w:rPr>
      </w:pPr>
      <w:r w:rsidRPr="00C20506">
        <w:rPr>
          <w:rFonts w:asciiTheme="majorBidi" w:hAnsiTheme="majorBidi" w:hint="cs"/>
          <w:i/>
          <w:iCs/>
          <w:sz w:val="30"/>
          <w:szCs w:val="30"/>
          <w:cs/>
          <w:lang w:val="en-US"/>
        </w:rPr>
        <w:t>การค้ำประกัน</w:t>
      </w:r>
    </w:p>
    <w:p w14:paraId="57BDEFD6" w14:textId="77777777" w:rsidR="00A30BFF" w:rsidRPr="00C20506" w:rsidRDefault="00A30BFF" w:rsidP="00A30BFF">
      <w:pPr>
        <w:spacing w:line="240" w:lineRule="auto"/>
        <w:ind w:left="540"/>
        <w:jc w:val="thaiDistribute"/>
        <w:rPr>
          <w:rFonts w:asciiTheme="majorBidi" w:hAnsiTheme="majorBidi"/>
          <w:sz w:val="24"/>
          <w:szCs w:val="24"/>
          <w:cs/>
        </w:rPr>
      </w:pPr>
    </w:p>
    <w:p w14:paraId="2CA6C39A" w14:textId="47B4D1B5" w:rsidR="00A30BFF" w:rsidRPr="00C20506" w:rsidRDefault="00A30BFF" w:rsidP="00A30BFF">
      <w:pPr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pacing w:val="-4"/>
          <w:sz w:val="30"/>
          <w:szCs w:val="30"/>
          <w:cs/>
        </w:rPr>
        <w:t>ณ วันที่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D149E7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Pr="00EE5F4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มีนาคม</w:t>
      </w:r>
      <w:r>
        <w:rPr>
          <w:rFonts w:ascii="Angsana New" w:hAnsi="Angsana New"/>
          <w:sz w:val="30"/>
          <w:szCs w:val="30"/>
        </w:rPr>
        <w:t xml:space="preserve"> </w:t>
      </w:r>
      <w:r w:rsidRPr="00D149E7">
        <w:rPr>
          <w:rFonts w:asciiTheme="majorBidi" w:hAnsiTheme="majorBidi" w:cstheme="majorBidi"/>
          <w:spacing w:val="-4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pacing w:val="-4"/>
          <w:sz w:val="30"/>
          <w:szCs w:val="30"/>
          <w:lang w:val="en-US"/>
        </w:rPr>
        <w:t>6</w:t>
      </w:r>
      <w:r w:rsidRPr="00EE5F4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C20506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กลุ่มบริษัท</w:t>
      </w:r>
      <w:r w:rsidRPr="00C20506">
        <w:rPr>
          <w:rFonts w:asciiTheme="majorBidi" w:hAnsiTheme="majorBidi" w:cstheme="majorBidi"/>
          <w:spacing w:val="-4"/>
          <w:sz w:val="30"/>
          <w:szCs w:val="30"/>
          <w:cs/>
        </w:rPr>
        <w:t>มีหนี้สินที่อาจเกิดขึ้นกับสถาบันการเงิน</w:t>
      </w:r>
      <w:r w:rsidRPr="00C20506">
        <w:rPr>
          <w:rFonts w:asciiTheme="majorBidi" w:hAnsiTheme="majorBidi" w:cstheme="majorBidi" w:hint="cs"/>
          <w:spacing w:val="-4"/>
          <w:sz w:val="30"/>
          <w:szCs w:val="30"/>
          <w:cs/>
        </w:rPr>
        <w:t>หลาย</w:t>
      </w:r>
      <w:r w:rsidRPr="00C20506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แห่ง </w:t>
      </w:r>
      <w:r w:rsidRPr="00C20506">
        <w:rPr>
          <w:rFonts w:asciiTheme="majorBidi" w:hAnsiTheme="majorBidi" w:cstheme="majorBidi" w:hint="cs"/>
          <w:spacing w:val="-4"/>
          <w:sz w:val="30"/>
          <w:szCs w:val="30"/>
          <w:cs/>
        </w:rPr>
        <w:t>ซึ่งเกิด</w:t>
      </w:r>
      <w:r w:rsidRPr="00C20506">
        <w:rPr>
          <w:rFonts w:asciiTheme="majorBidi" w:hAnsiTheme="majorBidi" w:cstheme="majorBidi"/>
          <w:spacing w:val="-4"/>
          <w:sz w:val="30"/>
          <w:szCs w:val="30"/>
          <w:cs/>
        </w:rPr>
        <w:t>จากการค้ำประกันการใช้</w:t>
      </w:r>
      <w:r w:rsidRPr="008164FD">
        <w:rPr>
          <w:rFonts w:asciiTheme="majorBidi" w:hAnsiTheme="majorBidi" w:cstheme="majorBidi"/>
          <w:spacing w:val="-4"/>
          <w:sz w:val="30"/>
          <w:szCs w:val="30"/>
          <w:cs/>
        </w:rPr>
        <w:t>วงเงินสินเชื่อของ</w:t>
      </w:r>
      <w:r w:rsidRPr="008164FD">
        <w:rPr>
          <w:rFonts w:asciiTheme="majorBidi" w:hAnsiTheme="majorBidi" w:cstheme="majorBidi" w:hint="cs"/>
          <w:spacing w:val="-4"/>
          <w:sz w:val="30"/>
          <w:szCs w:val="30"/>
          <w:cs/>
        </w:rPr>
        <w:t>กิจการ</w:t>
      </w:r>
      <w:r w:rsidRPr="008164FD">
        <w:rPr>
          <w:rFonts w:asciiTheme="majorBidi" w:hAnsiTheme="majorBidi" w:cstheme="majorBidi"/>
          <w:spacing w:val="-4"/>
          <w:sz w:val="30"/>
          <w:szCs w:val="30"/>
          <w:cs/>
        </w:rPr>
        <w:t>ที่เกี่ยวข้องกันหลายแห่งเป็นจำนวนเงิน</w:t>
      </w:r>
      <w:r w:rsidRPr="008164F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รวม </w:t>
      </w:r>
      <w:r w:rsidR="008164FD" w:rsidRPr="008164FD">
        <w:rPr>
          <w:rFonts w:asciiTheme="majorBidi" w:hAnsiTheme="majorBidi" w:cstheme="majorBidi"/>
          <w:spacing w:val="-4"/>
          <w:sz w:val="30"/>
          <w:szCs w:val="30"/>
          <w:lang w:val="en-US"/>
        </w:rPr>
        <w:t>56,</w:t>
      </w:r>
      <w:r w:rsidR="008164FD" w:rsidRPr="008164FD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977.5</w:t>
      </w:r>
      <w:r w:rsidRPr="008164F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164FD">
        <w:rPr>
          <w:rFonts w:asciiTheme="majorBidi" w:hAnsiTheme="majorBidi"/>
          <w:spacing w:val="-4"/>
          <w:sz w:val="30"/>
          <w:szCs w:val="30"/>
          <w:cs/>
        </w:rPr>
        <w:t>ล้านเมียนมาร์จัต</w:t>
      </w:r>
      <w:r w:rsidRPr="008164F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และ </w:t>
      </w:r>
      <w:r w:rsidR="008164FD" w:rsidRPr="008164FD">
        <w:rPr>
          <w:rFonts w:asciiTheme="majorBidi" w:hAnsiTheme="majorBidi" w:cstheme="majorBidi"/>
          <w:spacing w:val="-4"/>
          <w:sz w:val="30"/>
          <w:szCs w:val="30"/>
          <w:lang w:val="en-US"/>
        </w:rPr>
        <w:t>65.6</w:t>
      </w:r>
      <w:r w:rsidRPr="008164F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164FD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ล้านเหรียญสหรัฐอเมริกา</w:t>
      </w:r>
      <w:r w:rsidRPr="00C2050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C20506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Pr="00C20506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31</w:t>
      </w:r>
      <w:r w:rsidRPr="00C20506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C20506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 xml:space="preserve">ธันวาคม </w:t>
      </w:r>
      <w:r w:rsidRPr="00C20506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5</w:t>
      </w:r>
      <w:r w:rsidRPr="00C20506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 xml:space="preserve">: </w:t>
      </w:r>
      <w:r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52</w:t>
      </w:r>
      <w:r w:rsidRPr="00C20506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,77</w:t>
      </w:r>
      <w:r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7</w:t>
      </w:r>
      <w:r w:rsidRPr="00C20506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 xml:space="preserve">.5 </w:t>
      </w:r>
      <w:r w:rsidRPr="00C20506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val="en-US"/>
        </w:rPr>
        <w:t xml:space="preserve">ล้านเมียนมาร์จัต และ </w:t>
      </w:r>
      <w:r w:rsidRPr="00C20506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6</w:t>
      </w:r>
      <w:r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5</w:t>
      </w:r>
      <w:r w:rsidRPr="00C20506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 xml:space="preserve">.6  </w:t>
      </w:r>
      <w:r w:rsidRPr="00C20506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val="en-US"/>
        </w:rPr>
        <w:t>ล้านเหรียญสหรัฐอเมริกา</w:t>
      </w:r>
      <w:r w:rsidRPr="00C20506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)</w:t>
      </w:r>
      <w:r w:rsidRPr="00C20506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C20506">
        <w:rPr>
          <w:rFonts w:asciiTheme="majorBidi" w:hAnsiTheme="majorBidi" w:cstheme="majorBidi" w:hint="cs"/>
          <w:spacing w:val="-4"/>
          <w:sz w:val="30"/>
          <w:szCs w:val="30"/>
          <w:cs/>
        </w:rPr>
        <w:t>และจากการ</w:t>
      </w:r>
      <w:r w:rsidRPr="00C20506">
        <w:rPr>
          <w:rFonts w:asciiTheme="majorBidi" w:hAnsiTheme="majorBidi" w:cstheme="majorBidi"/>
          <w:spacing w:val="-4"/>
          <w:sz w:val="30"/>
          <w:szCs w:val="30"/>
        </w:rPr>
        <w:br/>
      </w:r>
      <w:r w:rsidRPr="00C20506">
        <w:rPr>
          <w:rFonts w:asciiTheme="majorBidi" w:hAnsiTheme="majorBidi" w:cstheme="majorBidi" w:hint="cs"/>
          <w:spacing w:val="-4"/>
          <w:sz w:val="30"/>
          <w:szCs w:val="30"/>
          <w:cs/>
        </w:rPr>
        <w:t>ค้ำประกันการเช่าสินทรัพย์</w:t>
      </w:r>
      <w:r w:rsidRPr="00C20506">
        <w:rPr>
          <w:rFonts w:asciiTheme="majorBidi" w:hAnsiTheme="majorBidi" w:cstheme="majorBidi"/>
          <w:spacing w:val="-4"/>
          <w:sz w:val="30"/>
          <w:szCs w:val="30"/>
          <w:cs/>
        </w:rPr>
        <w:t>ของ</w:t>
      </w:r>
      <w:r w:rsidRPr="00C20506">
        <w:rPr>
          <w:rFonts w:asciiTheme="majorBidi" w:hAnsiTheme="majorBidi" w:cstheme="majorBidi" w:hint="cs"/>
          <w:spacing w:val="-4"/>
          <w:sz w:val="30"/>
          <w:szCs w:val="30"/>
          <w:cs/>
        </w:rPr>
        <w:t>กิจการ</w:t>
      </w:r>
      <w:r w:rsidRPr="00C20506">
        <w:rPr>
          <w:rFonts w:asciiTheme="majorBidi" w:hAnsiTheme="majorBidi" w:cstheme="majorBidi"/>
          <w:spacing w:val="-4"/>
          <w:sz w:val="30"/>
          <w:szCs w:val="30"/>
          <w:cs/>
        </w:rPr>
        <w:t>ที่เกี่ยวข้องกัน</w:t>
      </w:r>
      <w:r w:rsidRPr="00C2050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คิดเป็นร้อยละ </w:t>
      </w:r>
      <w:r>
        <w:rPr>
          <w:rFonts w:asciiTheme="majorBidi" w:hAnsiTheme="majorBidi" w:cstheme="majorBidi"/>
          <w:spacing w:val="-4"/>
          <w:sz w:val="30"/>
          <w:szCs w:val="30"/>
          <w:lang w:val="en-US"/>
        </w:rPr>
        <w:t>51</w:t>
      </w:r>
      <w:r w:rsidRPr="00C2050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20506">
        <w:rPr>
          <w:rFonts w:asciiTheme="majorBidi" w:hAnsiTheme="majorBidi" w:cstheme="majorBidi" w:hint="cs"/>
          <w:spacing w:val="-4"/>
          <w:sz w:val="30"/>
          <w:szCs w:val="30"/>
          <w:cs/>
        </w:rPr>
        <w:t>ของหนี้สินตามสัญญาเช่าสำหรับสินทรัพย์ที่ได้ระบุไว้ในสัญญาเช่าส่วนที่มีการค้ำประกัน</w:t>
      </w:r>
    </w:p>
    <w:p w14:paraId="14AAC324" w14:textId="77777777" w:rsidR="00A30BFF" w:rsidRPr="00C20506" w:rsidRDefault="00A30BFF" w:rsidP="00A30BFF">
      <w:pPr>
        <w:spacing w:line="240" w:lineRule="auto"/>
        <w:ind w:left="540"/>
        <w:jc w:val="thaiDistribute"/>
        <w:rPr>
          <w:rFonts w:asciiTheme="majorBidi" w:hAnsiTheme="majorBidi"/>
          <w:sz w:val="24"/>
          <w:szCs w:val="24"/>
          <w:cs/>
        </w:rPr>
      </w:pPr>
    </w:p>
    <w:p w14:paraId="760CE789" w14:textId="77777777" w:rsidR="00A30BFF" w:rsidRPr="00C20506" w:rsidRDefault="00A30BFF" w:rsidP="00A30BFF">
      <w:pPr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  <w:cs/>
          <w:lang w:val="th-TH"/>
        </w:rPr>
      </w:pPr>
      <w:r w:rsidRPr="00C20506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>คดีความ</w:t>
      </w:r>
    </w:p>
    <w:p w14:paraId="681B5A18" w14:textId="77777777" w:rsidR="00A30BFF" w:rsidRPr="00C20506" w:rsidRDefault="00A30BFF" w:rsidP="00A30BFF">
      <w:pPr>
        <w:spacing w:line="240" w:lineRule="auto"/>
        <w:ind w:left="540"/>
        <w:jc w:val="thaiDistribute"/>
        <w:rPr>
          <w:rFonts w:asciiTheme="majorBidi" w:hAnsiTheme="majorBidi"/>
          <w:sz w:val="24"/>
          <w:szCs w:val="24"/>
          <w:cs/>
        </w:rPr>
      </w:pPr>
    </w:p>
    <w:p w14:paraId="7C5C3723" w14:textId="77777777" w:rsidR="00A30BFF" w:rsidRPr="00553AB0" w:rsidRDefault="00A30BFF" w:rsidP="00A30BFF">
      <w:pPr>
        <w:spacing w:line="240" w:lineRule="auto"/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553AB0">
        <w:rPr>
          <w:rFonts w:asciiTheme="majorBidi" w:hAnsiTheme="majorBidi" w:hint="cs"/>
          <w:sz w:val="30"/>
          <w:szCs w:val="30"/>
          <w:cs/>
          <w:lang w:val="th-TH"/>
        </w:rPr>
        <w:t xml:space="preserve">เมื่อวันที่ </w:t>
      </w:r>
      <w:r w:rsidRPr="00553AB0">
        <w:rPr>
          <w:rFonts w:asciiTheme="majorBidi" w:hAnsiTheme="majorBidi"/>
          <w:sz w:val="30"/>
          <w:szCs w:val="30"/>
        </w:rPr>
        <w:t>28</w:t>
      </w:r>
      <w:r w:rsidRPr="00553AB0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553AB0">
        <w:rPr>
          <w:rFonts w:asciiTheme="majorBidi" w:hAnsiTheme="majorBidi" w:hint="cs"/>
          <w:sz w:val="30"/>
          <w:szCs w:val="30"/>
          <w:cs/>
        </w:rPr>
        <w:t>กรกฎาคม</w:t>
      </w:r>
      <w:r w:rsidRPr="00553AB0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Pr="00553AB0">
        <w:rPr>
          <w:rFonts w:asciiTheme="majorBidi" w:hAnsiTheme="majorBidi" w:hint="cs"/>
          <w:sz w:val="30"/>
          <w:szCs w:val="30"/>
        </w:rPr>
        <w:t>2560</w:t>
      </w:r>
      <w:r w:rsidRPr="00553AB0">
        <w:rPr>
          <w:rFonts w:asciiTheme="majorBidi" w:hAnsiTheme="majorBidi"/>
          <w:sz w:val="30"/>
          <w:szCs w:val="30"/>
          <w:cs/>
          <w:lang w:val="th-TH"/>
        </w:rPr>
        <w:t xml:space="preserve"> บริษัทและบริษัทย่อยแห่งหนึ่งในต่างประเทศ</w:t>
      </w:r>
      <w:r w:rsidRPr="00553AB0">
        <w:rPr>
          <w:rFonts w:asciiTheme="majorBidi" w:hAnsiTheme="majorBidi" w:hint="cs"/>
          <w:sz w:val="30"/>
          <w:szCs w:val="30"/>
          <w:cs/>
          <w:lang w:val="th-TH"/>
        </w:rPr>
        <w:t xml:space="preserve"> ถูกยื่นฟ้องร้องโดยบริษัทคู่ค้า</w:t>
      </w:r>
      <w:r w:rsidRPr="00553AB0">
        <w:rPr>
          <w:rFonts w:asciiTheme="majorBidi" w:hAnsiTheme="majorBidi"/>
          <w:sz w:val="30"/>
          <w:szCs w:val="30"/>
          <w:cs/>
          <w:lang w:val="th-TH"/>
        </w:rPr>
        <w:t xml:space="preserve">แห่งหนึ่งในประเทศสาธารณรัฐเคนยา โดยกล่าวหาว่าบริษัทและบริษัทย่อยไม่ปฏิบัติตามข้อตกลงสัญญาการจัดจำหน่าย </w:t>
      </w:r>
      <w:r>
        <w:rPr>
          <w:rFonts w:asciiTheme="majorBidi" w:hAnsiTheme="majorBidi"/>
          <w:sz w:val="30"/>
          <w:szCs w:val="30"/>
          <w:cs/>
          <w:lang w:val="th-TH"/>
        </w:rPr>
        <w:br/>
      </w:r>
      <w:r w:rsidRPr="00553AB0">
        <w:rPr>
          <w:rFonts w:asciiTheme="majorBidi" w:hAnsiTheme="majorBidi"/>
          <w:sz w:val="30"/>
          <w:szCs w:val="30"/>
          <w:cs/>
          <w:lang w:val="th-TH"/>
        </w:rPr>
        <w:t xml:space="preserve">และเรียกค่าเสียหาย </w:t>
      </w:r>
      <w:r w:rsidRPr="00553AB0">
        <w:rPr>
          <w:rFonts w:asciiTheme="majorBidi" w:hAnsiTheme="majorBidi" w:hint="cs"/>
          <w:sz w:val="30"/>
          <w:szCs w:val="30"/>
          <w:cs/>
          <w:lang w:val="th-TH"/>
        </w:rPr>
        <w:t xml:space="preserve">ต่อมาในเดือนกุมภาพันธ์ </w:t>
      </w:r>
      <w:r w:rsidRPr="00553AB0">
        <w:rPr>
          <w:rFonts w:asciiTheme="majorBidi" w:hAnsiTheme="majorBidi"/>
          <w:sz w:val="30"/>
          <w:szCs w:val="30"/>
        </w:rPr>
        <w:t>2561</w:t>
      </w:r>
      <w:r w:rsidRPr="00553AB0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553AB0">
        <w:rPr>
          <w:rFonts w:asciiTheme="majorBidi" w:hAnsiTheme="majorBidi" w:hint="cs"/>
          <w:sz w:val="30"/>
          <w:szCs w:val="30"/>
          <w:cs/>
          <w:lang w:val="th-TH"/>
        </w:rPr>
        <w:t>บริษัทดังกล่าวได้ยื่น</w:t>
      </w:r>
      <w:r w:rsidRPr="00553AB0">
        <w:rPr>
          <w:rFonts w:asciiTheme="majorBidi" w:hAnsiTheme="majorBidi"/>
          <w:sz w:val="30"/>
          <w:szCs w:val="30"/>
          <w:cs/>
          <w:lang w:val="th-TH"/>
        </w:rPr>
        <w:t>แก้ไขการเรียกร้องค่าเสียหายจาก</w:t>
      </w:r>
      <w:r w:rsidRPr="00553AB0">
        <w:rPr>
          <w:rFonts w:asciiTheme="majorBidi" w:hAnsiTheme="majorBidi" w:hint="cs"/>
          <w:sz w:val="30"/>
          <w:szCs w:val="30"/>
          <w:cs/>
          <w:lang w:val="th-TH"/>
        </w:rPr>
        <w:t>เดิม</w:t>
      </w:r>
      <w:r>
        <w:rPr>
          <w:rFonts w:asciiTheme="majorBidi" w:hAnsiTheme="majorBidi"/>
          <w:sz w:val="30"/>
          <w:szCs w:val="30"/>
          <w:cs/>
          <w:lang w:val="th-TH"/>
        </w:rPr>
        <w:br/>
      </w:r>
      <w:r w:rsidRPr="00553AB0">
        <w:rPr>
          <w:rFonts w:asciiTheme="majorBidi" w:hAnsiTheme="majorBidi"/>
          <w:sz w:val="30"/>
          <w:szCs w:val="30"/>
          <w:cs/>
          <w:lang w:val="th-TH"/>
        </w:rPr>
        <w:t>จำนวน</w:t>
      </w:r>
      <w:r w:rsidRPr="00553AB0">
        <w:rPr>
          <w:rFonts w:asciiTheme="majorBidi" w:hAnsiTheme="majorBidi" w:hint="cs"/>
          <w:sz w:val="30"/>
          <w:szCs w:val="30"/>
          <w:cs/>
        </w:rPr>
        <w:t xml:space="preserve"> </w:t>
      </w:r>
      <w:r w:rsidRPr="00553AB0">
        <w:rPr>
          <w:rFonts w:asciiTheme="majorBidi" w:hAnsiTheme="majorBidi"/>
          <w:sz w:val="30"/>
          <w:szCs w:val="30"/>
        </w:rPr>
        <w:t>11.0</w:t>
      </w:r>
      <w:r w:rsidRPr="00553AB0">
        <w:rPr>
          <w:rFonts w:asciiTheme="majorBidi" w:hAnsiTheme="majorBidi"/>
          <w:sz w:val="30"/>
          <w:szCs w:val="30"/>
          <w:cs/>
          <w:lang w:val="th-TH"/>
        </w:rPr>
        <w:t xml:space="preserve"> ล้านยูโร เป็นจำนวน </w:t>
      </w:r>
      <w:r w:rsidRPr="00553AB0">
        <w:rPr>
          <w:rFonts w:asciiTheme="majorBidi" w:hAnsiTheme="majorBidi"/>
          <w:sz w:val="30"/>
          <w:szCs w:val="30"/>
        </w:rPr>
        <w:t>1.5</w:t>
      </w:r>
      <w:r w:rsidRPr="00553AB0">
        <w:rPr>
          <w:rFonts w:asciiTheme="majorBidi" w:hAnsiTheme="majorBidi"/>
          <w:sz w:val="30"/>
          <w:szCs w:val="30"/>
          <w:cs/>
          <w:lang w:val="th-TH"/>
        </w:rPr>
        <w:t xml:space="preserve"> ล้านเหรียญสหรัฐอเมริกา หรือเทียบเท่า</w:t>
      </w:r>
      <w:r w:rsidRPr="00553AB0">
        <w:rPr>
          <w:rFonts w:asciiTheme="majorBidi" w:hAnsiTheme="majorBidi" w:hint="cs"/>
          <w:sz w:val="30"/>
          <w:szCs w:val="30"/>
          <w:cs/>
          <w:lang w:val="th-TH"/>
        </w:rPr>
        <w:t>ประมาณ</w:t>
      </w:r>
      <w:r w:rsidRPr="00553AB0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553AB0">
        <w:rPr>
          <w:rFonts w:asciiTheme="majorBidi" w:hAnsiTheme="majorBidi" w:hint="cs"/>
          <w:sz w:val="30"/>
          <w:szCs w:val="30"/>
        </w:rPr>
        <w:t>49</w:t>
      </w:r>
      <w:r w:rsidRPr="00553AB0">
        <w:rPr>
          <w:rFonts w:asciiTheme="majorBidi" w:hAnsiTheme="majorBidi" w:hint="cs"/>
          <w:sz w:val="30"/>
          <w:szCs w:val="30"/>
          <w:cs/>
          <w:lang w:val="th-TH"/>
        </w:rPr>
        <w:t>.</w:t>
      </w:r>
      <w:r w:rsidRPr="00553AB0">
        <w:rPr>
          <w:rFonts w:asciiTheme="majorBidi" w:hAnsiTheme="majorBidi" w:hint="cs"/>
          <w:sz w:val="30"/>
          <w:szCs w:val="30"/>
        </w:rPr>
        <w:t>3</w:t>
      </w:r>
      <w:r w:rsidRPr="00553AB0">
        <w:rPr>
          <w:rFonts w:asciiTheme="majorBidi" w:hAnsiTheme="majorBidi"/>
          <w:sz w:val="30"/>
          <w:szCs w:val="30"/>
          <w:cs/>
          <w:lang w:val="th-TH"/>
        </w:rPr>
        <w:t xml:space="preserve"> ล้านบาท โดย</w:t>
      </w:r>
      <w:r w:rsidRPr="00553AB0">
        <w:rPr>
          <w:rFonts w:asciiTheme="majorBidi" w:hAnsiTheme="majorBidi" w:hint="cs"/>
          <w:sz w:val="30"/>
          <w:szCs w:val="30"/>
          <w:cs/>
          <w:lang w:val="th-TH"/>
        </w:rPr>
        <w:t>การฟ้องร้อง</w:t>
      </w:r>
      <w:r w:rsidRPr="00553AB0">
        <w:rPr>
          <w:rFonts w:asciiTheme="majorBidi" w:hAnsiTheme="majorBidi"/>
          <w:sz w:val="30"/>
          <w:szCs w:val="30"/>
          <w:cs/>
          <w:lang w:val="th-TH"/>
        </w:rPr>
        <w:t>ดังกล่าวยังอยู่ระหว่างการพิจารณาของศาลและผลที่สุดของเรื่องดังกล่าวยังไม่อาจทราบได้ อย่างไรก็ตาม</w:t>
      </w:r>
      <w:r w:rsidRPr="00553AB0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Pr="00553AB0">
        <w:rPr>
          <w:rFonts w:asciiTheme="majorBidi" w:hAnsiTheme="majorBidi"/>
          <w:sz w:val="30"/>
          <w:szCs w:val="30"/>
          <w:cs/>
          <w:lang w:val="th-TH"/>
        </w:rPr>
        <w:br/>
        <w:t>ฝ่ายบริหารของบริษัท</w:t>
      </w:r>
      <w:r w:rsidRPr="00553AB0">
        <w:rPr>
          <w:rFonts w:asciiTheme="majorBidi" w:hAnsiTheme="majorBidi" w:hint="cs"/>
          <w:sz w:val="30"/>
          <w:szCs w:val="30"/>
          <w:cs/>
          <w:lang w:val="th-TH"/>
        </w:rPr>
        <w:t>ได้</w:t>
      </w:r>
      <w:r w:rsidRPr="00553AB0">
        <w:rPr>
          <w:rFonts w:asciiTheme="majorBidi" w:hAnsiTheme="majorBidi"/>
          <w:spacing w:val="-4"/>
          <w:sz w:val="30"/>
          <w:szCs w:val="30"/>
          <w:cs/>
          <w:lang w:val="th-TH"/>
        </w:rPr>
        <w:t>ประเมิน</w:t>
      </w:r>
      <w:r w:rsidRPr="00553AB0">
        <w:rPr>
          <w:rFonts w:asciiTheme="majorBidi" w:hAnsiTheme="majorBidi" w:hint="cs"/>
          <w:spacing w:val="-4"/>
          <w:sz w:val="30"/>
          <w:szCs w:val="30"/>
          <w:cs/>
          <w:lang w:val="th-TH"/>
        </w:rPr>
        <w:t xml:space="preserve">ความเสี่ยงจากการฟ้องร้องดังกล่าวตามสถานการณ์ปัจจุบันแล้วและได้ปรับปรุงประมาณการหนี้สินให้คงเหลือจำนวน </w:t>
      </w:r>
      <w:r w:rsidRPr="00553AB0">
        <w:rPr>
          <w:rFonts w:asciiTheme="majorBidi" w:hAnsiTheme="majorBidi"/>
          <w:spacing w:val="-4"/>
          <w:sz w:val="30"/>
          <w:szCs w:val="30"/>
        </w:rPr>
        <w:t xml:space="preserve">22.0 </w:t>
      </w:r>
      <w:r w:rsidRPr="00553AB0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</w:p>
    <w:p w14:paraId="054BF3BD" w14:textId="77777777" w:rsidR="00A3478D" w:rsidRPr="00715DD8" w:rsidRDefault="00A3478D" w:rsidP="00A30BFF">
      <w:pPr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05E3C426" w14:textId="5D035302" w:rsidR="00A30BFF" w:rsidRPr="004122BD" w:rsidRDefault="00A30BFF" w:rsidP="00A30BFF">
      <w:pPr>
        <w:pStyle w:val="ListParagraph"/>
        <w:numPr>
          <w:ilvl w:val="0"/>
          <w:numId w:val="18"/>
        </w:numPr>
        <w:ind w:hanging="540"/>
        <w:rPr>
          <w:rFonts w:asciiTheme="majorBidi" w:hAnsiTheme="majorBidi"/>
          <w:i w:val="0"/>
          <w:iCs w:val="0"/>
        </w:rPr>
      </w:pPr>
      <w:r w:rsidRPr="00553AB0">
        <w:rPr>
          <w:rFonts w:asciiTheme="majorBidi" w:hAnsiTheme="majorBidi" w:cstheme="majorBidi" w:hint="cs"/>
          <w:i w:val="0"/>
          <w:iCs w:val="0"/>
          <w:cs/>
        </w:rPr>
        <w:t>เหตุการณ์ภายหลังรอบระยะเวลารายงาน</w:t>
      </w:r>
    </w:p>
    <w:p w14:paraId="63946A30" w14:textId="77777777" w:rsidR="004122BD" w:rsidRPr="004122BD" w:rsidRDefault="004122BD" w:rsidP="004122BD">
      <w:pPr>
        <w:pStyle w:val="ListParagraph"/>
        <w:ind w:left="540" w:firstLine="0"/>
        <w:rPr>
          <w:rFonts w:asciiTheme="majorBidi" w:hAnsiTheme="majorBidi"/>
          <w:i w:val="0"/>
          <w:iCs w:val="0"/>
          <w:cs/>
        </w:rPr>
      </w:pPr>
    </w:p>
    <w:p w14:paraId="64A10FB6" w14:textId="09BF1B5D" w:rsidR="00A3478D" w:rsidRPr="00207AAA" w:rsidRDefault="00A3478D" w:rsidP="00A3478D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207AAA">
        <w:rPr>
          <w:rFonts w:ascii="Angsana New" w:hAnsi="Angsana New" w:cs="Angsana New"/>
          <w:sz w:val="30"/>
          <w:szCs w:val="30"/>
          <w:cs/>
          <w:lang w:bidi="th-TH"/>
        </w:rPr>
        <w:t xml:space="preserve">เมื่อวันที่ </w:t>
      </w:r>
      <w:r w:rsidRPr="00207AAA">
        <w:rPr>
          <w:rFonts w:ascii="Angsana New" w:hAnsi="Angsana New" w:cs="Angsana New"/>
          <w:sz w:val="30"/>
          <w:szCs w:val="30"/>
          <w:lang w:bidi="th-TH"/>
        </w:rPr>
        <w:t>2</w:t>
      </w:r>
      <w:r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Pr="00207AAA">
        <w:rPr>
          <w:rFonts w:ascii="Angsana New" w:hAnsi="Angsana New" w:cs="Angsana New"/>
          <w:sz w:val="30"/>
          <w:szCs w:val="30"/>
          <w:cs/>
          <w:lang w:bidi="th-TH"/>
        </w:rPr>
        <w:t xml:space="preserve"> เมษายน </w:t>
      </w:r>
      <w:r w:rsidRPr="00207AAA">
        <w:rPr>
          <w:rFonts w:ascii="Angsana New" w:hAnsi="Angsana New" w:cs="Angsana New"/>
          <w:sz w:val="30"/>
          <w:szCs w:val="30"/>
          <w:lang w:bidi="th-TH"/>
        </w:rPr>
        <w:t>256</w:t>
      </w:r>
      <w:r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Pr="00207AAA">
        <w:rPr>
          <w:rFonts w:ascii="Angsana New" w:hAnsi="Angsana New" w:cs="Angsana New"/>
          <w:sz w:val="30"/>
          <w:szCs w:val="30"/>
          <w:cs/>
          <w:lang w:bidi="th-TH"/>
        </w:rPr>
        <w:t xml:space="preserve"> ที่ประชุม</w:t>
      </w:r>
      <w:r w:rsidRPr="00A3478D">
        <w:rPr>
          <w:rFonts w:ascii="Angsana New" w:hAnsi="Angsana New" w:cs="Angsana New"/>
          <w:sz w:val="30"/>
          <w:szCs w:val="30"/>
          <w:cs/>
          <w:lang w:bidi="th-TH"/>
        </w:rPr>
        <w:t xml:space="preserve">สามัญผู้ถือหุ้นประจำปี </w:t>
      </w:r>
      <w:r w:rsidRPr="00A3478D">
        <w:rPr>
          <w:rFonts w:ascii="Angsana New" w:hAnsi="Angsana New" w:cs="Angsana New"/>
          <w:sz w:val="30"/>
          <w:szCs w:val="30"/>
          <w:lang w:bidi="th-TH"/>
        </w:rPr>
        <w:t xml:space="preserve">2566 </w:t>
      </w:r>
      <w:r w:rsidRPr="00A3478D">
        <w:rPr>
          <w:rFonts w:ascii="Angsana New" w:hAnsi="Angsana New" w:cs="Angsana New"/>
          <w:sz w:val="30"/>
          <w:szCs w:val="30"/>
          <w:cs/>
          <w:lang w:bidi="th-TH"/>
        </w:rPr>
        <w:t>ของบริษัทมีมติอนุมัติจ่ายเงินปันผลสำหรับ</w:t>
      </w:r>
      <w:r w:rsidRPr="00A3478D">
        <w:rPr>
          <w:rFonts w:ascii="Angsana New" w:hAnsi="Angsana New" w:cs="Angsana New"/>
          <w:sz w:val="30"/>
          <w:szCs w:val="30"/>
          <w:lang w:bidi="th-TH"/>
        </w:rPr>
        <w:br/>
      </w:r>
      <w:r w:rsidRPr="00A3478D">
        <w:rPr>
          <w:rFonts w:ascii="Angsana New" w:hAnsi="Angsana New" w:cs="Angsana New"/>
          <w:sz w:val="30"/>
          <w:szCs w:val="30"/>
          <w:cs/>
          <w:lang w:bidi="th-TH"/>
        </w:rPr>
        <w:t xml:space="preserve">ปี </w:t>
      </w:r>
      <w:r w:rsidRPr="00A3478D">
        <w:rPr>
          <w:rFonts w:ascii="Angsana New" w:hAnsi="Angsana New" w:cs="Angsana New"/>
          <w:sz w:val="30"/>
          <w:szCs w:val="30"/>
          <w:lang w:bidi="th-TH"/>
        </w:rPr>
        <w:t>2565</w:t>
      </w:r>
      <w:r w:rsidRPr="00A3478D">
        <w:rPr>
          <w:rFonts w:ascii="Angsana New" w:hAnsi="Angsana New" w:cs="Angsana New"/>
          <w:sz w:val="30"/>
          <w:szCs w:val="30"/>
          <w:cs/>
          <w:lang w:bidi="th-TH"/>
        </w:rPr>
        <w:t xml:space="preserve"> ในอัตราหุ้นละ </w:t>
      </w:r>
      <w:r w:rsidRPr="00A3478D">
        <w:rPr>
          <w:rFonts w:ascii="Angsana New" w:hAnsi="Angsana New" w:cs="Angsana New"/>
          <w:sz w:val="30"/>
          <w:szCs w:val="30"/>
          <w:lang w:bidi="th-TH"/>
        </w:rPr>
        <w:t>0.90</w:t>
      </w:r>
      <w:r w:rsidRPr="00A3478D">
        <w:rPr>
          <w:rFonts w:ascii="Angsana New" w:hAnsi="Angsana New" w:cs="Angsana New"/>
          <w:sz w:val="30"/>
          <w:szCs w:val="30"/>
          <w:cs/>
          <w:lang w:bidi="th-TH"/>
        </w:rPr>
        <w:t xml:space="preserve"> บาท คิดเป็นจำนวนเงิน </w:t>
      </w:r>
      <w:r w:rsidRPr="00A3478D">
        <w:rPr>
          <w:rFonts w:ascii="Angsana New" w:hAnsi="Angsana New" w:cs="Angsana New"/>
          <w:sz w:val="30"/>
          <w:szCs w:val="30"/>
          <w:lang w:bidi="th-TH"/>
        </w:rPr>
        <w:t>2,703.37</w:t>
      </w:r>
      <w:r w:rsidRPr="00A3478D">
        <w:rPr>
          <w:rFonts w:ascii="Angsana New" w:hAnsi="Angsana New" w:cs="Angsana New"/>
          <w:sz w:val="30"/>
          <w:szCs w:val="30"/>
          <w:cs/>
          <w:lang w:bidi="th-TH"/>
        </w:rPr>
        <w:t xml:space="preserve"> ล้านบาท </w:t>
      </w:r>
      <w:r w:rsidRPr="00A3478D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ทั้งนี้บริษัทได้จ่ายเงินปันผลระหว่างกาลให้แก่ผู้ถือหุ้นแล้วในเดือนกันยายน </w:t>
      </w:r>
      <w:r w:rsidRPr="00A3478D">
        <w:rPr>
          <w:rFonts w:ascii="Angsana New" w:hAnsi="Angsana New" w:cs="Angsana New"/>
          <w:sz w:val="30"/>
          <w:szCs w:val="30"/>
          <w:lang w:bidi="th-TH"/>
        </w:rPr>
        <w:t xml:space="preserve">2565 </w:t>
      </w:r>
      <w:r w:rsidRPr="00A3478D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ในอัตราหุ้นละ </w:t>
      </w:r>
      <w:r w:rsidRPr="00A3478D">
        <w:rPr>
          <w:rFonts w:ascii="Angsana New" w:hAnsi="Angsana New" w:cs="Angsana New"/>
          <w:sz w:val="30"/>
          <w:szCs w:val="30"/>
          <w:lang w:bidi="th-TH"/>
        </w:rPr>
        <w:t xml:space="preserve">0.45 </w:t>
      </w:r>
      <w:r w:rsidRPr="00A3478D">
        <w:rPr>
          <w:rFonts w:ascii="Angsana New" w:hAnsi="Angsana New" w:cs="Angsana New" w:hint="cs"/>
          <w:sz w:val="30"/>
          <w:szCs w:val="30"/>
          <w:cs/>
          <w:lang w:bidi="th-TH"/>
        </w:rPr>
        <w:t>บาท รวมเป็นจำนวนเงินทั้งสิ้น</w:t>
      </w:r>
      <w:r w:rsidRPr="00A3478D">
        <w:rPr>
          <w:rFonts w:ascii="Angsana New" w:hAnsi="Angsana New" w:cs="Angsana New"/>
          <w:sz w:val="30"/>
          <w:szCs w:val="30"/>
          <w:lang w:bidi="th-TH"/>
        </w:rPr>
        <w:t xml:space="preserve"> 1,351.68 </w:t>
      </w:r>
      <w:r w:rsidRPr="00A3478D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ล้านบาท คงเหลือเงินปันผลที่จะต้องจ่ายเพิ่มอีกอัตราหุ้นละ </w:t>
      </w:r>
      <w:r w:rsidRPr="00A3478D">
        <w:rPr>
          <w:rFonts w:ascii="Angsana New" w:hAnsi="Angsana New" w:cs="Angsana New"/>
          <w:sz w:val="30"/>
          <w:szCs w:val="30"/>
          <w:lang w:bidi="th-TH"/>
        </w:rPr>
        <w:t>0.45</w:t>
      </w:r>
      <w:r w:rsidRPr="00A3478D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บาท รวมเป็นจำนวนเงินทั้งสิ้นประมาณ </w:t>
      </w:r>
      <w:r w:rsidRPr="00A3478D">
        <w:rPr>
          <w:rFonts w:ascii="Angsana New" w:hAnsi="Angsana New" w:cs="Angsana New"/>
          <w:sz w:val="30"/>
          <w:szCs w:val="30"/>
          <w:lang w:bidi="th-TH"/>
        </w:rPr>
        <w:t>1,351.69</w:t>
      </w:r>
      <w:r w:rsidRPr="00A3478D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ล้านบาท </w:t>
      </w:r>
      <w:r w:rsidR="00E82467">
        <w:rPr>
          <w:rFonts w:ascii="Angsana New" w:hAnsi="Angsana New" w:cs="Angsana New" w:hint="cs"/>
          <w:sz w:val="30"/>
          <w:szCs w:val="30"/>
          <w:cs/>
          <w:lang w:bidi="th-TH"/>
        </w:rPr>
        <w:t>โดยมีกำหนดการจ่ายเงินปันผลให้</w:t>
      </w:r>
      <w:r w:rsidRPr="00A3478D">
        <w:rPr>
          <w:rFonts w:ascii="Angsana New" w:hAnsi="Angsana New" w:cs="Angsana New" w:hint="cs"/>
          <w:sz w:val="30"/>
          <w:szCs w:val="30"/>
          <w:cs/>
          <w:lang w:bidi="th-TH"/>
        </w:rPr>
        <w:t>กับผู้ถือหุ้น</w:t>
      </w:r>
      <w:r w:rsidR="00E82467">
        <w:rPr>
          <w:rFonts w:ascii="Angsana New" w:hAnsi="Angsana New" w:cs="Angsana New" w:hint="cs"/>
          <w:sz w:val="30"/>
          <w:szCs w:val="30"/>
          <w:cs/>
          <w:lang w:bidi="th-TH"/>
        </w:rPr>
        <w:t>ใน</w:t>
      </w:r>
      <w:r w:rsidRPr="00A3478D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วันที่ </w:t>
      </w:r>
      <w:r w:rsidRPr="00A3478D">
        <w:rPr>
          <w:rFonts w:ascii="Angsana New" w:hAnsi="Angsana New" w:cs="Angsana New"/>
          <w:sz w:val="30"/>
          <w:szCs w:val="30"/>
          <w:lang w:bidi="th-TH"/>
        </w:rPr>
        <w:t>2</w:t>
      </w:r>
      <w:r w:rsidRPr="00A3478D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Pr="00A3478D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พฤษภาคม</w:t>
      </w:r>
      <w:r w:rsidRPr="00A3478D">
        <w:rPr>
          <w:rFonts w:ascii="Angsana New" w:hAnsi="Angsana New" w:cs="Angsana New"/>
          <w:sz w:val="30"/>
          <w:szCs w:val="30"/>
          <w:lang w:bidi="th-TH"/>
        </w:rPr>
        <w:t xml:space="preserve"> 256</w:t>
      </w:r>
      <w:r w:rsidRPr="00A3478D">
        <w:rPr>
          <w:rFonts w:ascii="Angsana New" w:hAnsi="Angsana New" w:cs="Angsana New" w:hint="cs"/>
          <w:sz w:val="30"/>
          <w:szCs w:val="30"/>
          <w:cs/>
          <w:lang w:bidi="th-TH"/>
        </w:rPr>
        <w:t>6</w:t>
      </w:r>
    </w:p>
    <w:sectPr w:rsidR="00A3478D" w:rsidRPr="00207AAA" w:rsidSect="00423834">
      <w:footerReference w:type="default" r:id="rId28"/>
      <w:pgSz w:w="11909" w:h="16834" w:code="9"/>
      <w:pgMar w:top="691" w:right="1152" w:bottom="576" w:left="1210" w:header="720" w:footer="720" w:gutter="0"/>
      <w:paperSrc w:first="7" w:other="7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7AF06" w14:textId="77777777" w:rsidR="00CA7E69" w:rsidRDefault="00CA7E69">
      <w:r>
        <w:separator/>
      </w:r>
    </w:p>
  </w:endnote>
  <w:endnote w:type="continuationSeparator" w:id="0">
    <w:p w14:paraId="7D4CC0D8" w14:textId="77777777" w:rsidR="00CA7E69" w:rsidRDefault="00CA7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 LT Std 45 Light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</w:rPr>
      <w:id w:val="1529224199"/>
      <w:docPartObj>
        <w:docPartGallery w:val="Page Numbers (Bottom of Page)"/>
        <w:docPartUnique/>
      </w:docPartObj>
    </w:sdtPr>
    <w:sdtEndPr>
      <w:rPr>
        <w:caps/>
        <w:noProof/>
        <w:sz w:val="30"/>
        <w:szCs w:val="30"/>
      </w:rPr>
    </w:sdtEndPr>
    <w:sdtContent>
      <w:p w14:paraId="4538B519" w14:textId="77777777" w:rsidR="003A3532" w:rsidRPr="00B248A7" w:rsidRDefault="003A3532">
        <w:pPr>
          <w:pStyle w:val="Footer"/>
          <w:jc w:val="center"/>
          <w:rPr>
            <w:rFonts w:asciiTheme="majorBidi" w:hAnsiTheme="majorBidi" w:cstheme="majorBidi"/>
            <w:caps/>
            <w:noProof/>
            <w:sz w:val="30"/>
            <w:szCs w:val="30"/>
            <w:cs/>
          </w:rPr>
        </w:pP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begin"/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  <w:cs/>
          </w:rPr>
          <w:instrText xml:space="preserve"> PAGE   \* MERGEFORMAT </w:instrText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caps/>
            <w:noProof/>
            <w:sz w:val="30"/>
            <w:szCs w:val="30"/>
            <w:cs/>
          </w:rPr>
          <w:t>28</w:t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723BC" w14:textId="77777777" w:rsidR="003A3532" w:rsidRPr="00173BD7" w:rsidRDefault="003A3532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ascii="Angsana New" w:hAnsi="Angsana New" w:cs="Angsana New"/>
        <w:sz w:val="30"/>
        <w:szCs w:val="30"/>
      </w:rPr>
    </w:pPr>
    <w:r w:rsidRPr="00173BD7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173BD7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30</w: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6B2E141" w14:textId="77777777" w:rsidR="003A3532" w:rsidRPr="00175C2C" w:rsidRDefault="003A3532" w:rsidP="008E2434">
    <w:pPr>
      <w:pStyle w:val="Footer"/>
      <w:tabs>
        <w:tab w:val="clear" w:pos="8505"/>
      </w:tabs>
      <w:ind w:right="360"/>
      <w:rPr>
        <w:rFonts w:ascii="Angsana New" w:hAnsi="Angsana New" w:cs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3EDF7" w14:textId="77777777" w:rsidR="003A3532" w:rsidRPr="00173BD7" w:rsidRDefault="003A3532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ascii="Angsana New" w:hAnsi="Angsana New" w:cs="Angsana New"/>
        <w:sz w:val="30"/>
        <w:szCs w:val="30"/>
      </w:rPr>
    </w:pPr>
    <w:r w:rsidRPr="00173BD7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173BD7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43</w: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90CD53B" w14:textId="77777777" w:rsidR="003A3532" w:rsidRPr="00175C2C" w:rsidRDefault="003A3532" w:rsidP="008E2434">
    <w:pPr>
      <w:pStyle w:val="Footer"/>
      <w:tabs>
        <w:tab w:val="clear" w:pos="8505"/>
      </w:tabs>
      <w:ind w:right="360"/>
      <w:rPr>
        <w:rFonts w:ascii="Angsana New" w:hAnsi="Angsana New" w:cs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28D87" w14:textId="77777777" w:rsidR="00CA7E69" w:rsidRDefault="00CA7E69">
      <w:r>
        <w:separator/>
      </w:r>
    </w:p>
  </w:footnote>
  <w:footnote w:type="continuationSeparator" w:id="0">
    <w:p w14:paraId="315E15A2" w14:textId="77777777" w:rsidR="00CA7E69" w:rsidRDefault="00CA7E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3F230" w14:textId="77777777" w:rsidR="003A3532" w:rsidRDefault="003A3532" w:rsidP="00B36815">
    <w:pPr>
      <w:ind w:firstLine="14"/>
      <w:rPr>
        <w:rFonts w:ascii="Angsana New" w:hAnsi="Angsana New"/>
        <w:b/>
        <w:bCs/>
        <w:sz w:val="32"/>
        <w:szCs w:val="32"/>
      </w:rPr>
    </w:pPr>
    <w:r w:rsidRPr="00F360F3">
      <w:rPr>
        <w:rFonts w:ascii="Angsana New" w:hAnsi="Angsana New"/>
        <w:b/>
        <w:bCs/>
        <w:sz w:val="32"/>
        <w:szCs w:val="32"/>
        <w:cs/>
      </w:rPr>
      <w:t>บริษัท โอสถสภา จำกัด</w:t>
    </w:r>
    <w:r w:rsidRPr="00F360F3"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233EC9AC" w14:textId="77777777" w:rsidR="003A3532" w:rsidRDefault="003A3532" w:rsidP="00B36815">
    <w:pPr>
      <w:spacing w:line="240" w:lineRule="atLeast"/>
      <w:ind w:right="36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ACB81BC" w14:textId="1E238555" w:rsidR="003A3532" w:rsidRDefault="003A3532" w:rsidP="00297920">
    <w:pPr>
      <w:spacing w:line="240" w:lineRule="atLeast"/>
      <w:ind w:right="360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0E2875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2C3CD041" w14:textId="77777777" w:rsidR="003A3532" w:rsidRPr="000E5F74" w:rsidRDefault="003A3532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23306EAC"/>
    <w:lvl w:ilvl="0">
      <w:start w:val="1"/>
      <w:numFmt w:val="bullet"/>
      <w:pStyle w:val="ListBullet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8D2C7352"/>
    <w:lvl w:ilvl="0">
      <w:start w:val="1"/>
      <w:numFmt w:val="bullet"/>
      <w:pStyle w:val="ListBullethalfspaceaf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764ACF"/>
    <w:multiLevelType w:val="hybridMultilevel"/>
    <w:tmpl w:val="5680EEA4"/>
    <w:lvl w:ilvl="0" w:tplc="0292D2A4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F7ECA678"/>
    <w:lvl w:ilvl="0" w:tplc="E6D2A06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5" w15:restartNumberingAfterBreak="0">
    <w:nsid w:val="185C3160"/>
    <w:multiLevelType w:val="multilevel"/>
    <w:tmpl w:val="1FC4F4AE"/>
    <w:lvl w:ilvl="0">
      <w:start w:val="3"/>
      <w:numFmt w:val="decimal"/>
      <w:pStyle w:val="ListNumber5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0FF16BF"/>
    <w:multiLevelType w:val="hybridMultilevel"/>
    <w:tmpl w:val="905A30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9" w15:restartNumberingAfterBreak="0">
    <w:nsid w:val="2B3E1AEF"/>
    <w:multiLevelType w:val="hybridMultilevel"/>
    <w:tmpl w:val="E01417A8"/>
    <w:lvl w:ilvl="0" w:tplc="E3DAE508">
      <w:start w:val="31"/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F344B5"/>
    <w:multiLevelType w:val="hybridMultilevel"/>
    <w:tmpl w:val="086A0998"/>
    <w:lvl w:ilvl="0" w:tplc="46F6D532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33EB044A"/>
    <w:multiLevelType w:val="hybridMultilevel"/>
    <w:tmpl w:val="30E633AE"/>
    <w:lvl w:ilvl="0" w:tplc="65586344">
      <w:start w:val="1"/>
      <w:numFmt w:val="decimal"/>
      <w:pStyle w:val="ListNumber3"/>
      <w:lvlText w:val="%1"/>
      <w:lvlJc w:val="center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4" w15:restartNumberingAfterBreak="0">
    <w:nsid w:val="3F8513D2"/>
    <w:multiLevelType w:val="hybridMultilevel"/>
    <w:tmpl w:val="267264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3605CF"/>
    <w:multiLevelType w:val="multilevel"/>
    <w:tmpl w:val="BC5A5F54"/>
    <w:lvl w:ilvl="0">
      <w:start w:val="1"/>
      <w:numFmt w:val="decimal"/>
      <w:pStyle w:val="ListNumber4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4A09770E"/>
    <w:multiLevelType w:val="multilevel"/>
    <w:tmpl w:val="551A308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1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1" w15:restartNumberingAfterBreak="0">
    <w:nsid w:val="67BA289D"/>
    <w:multiLevelType w:val="hybridMultilevel"/>
    <w:tmpl w:val="A00694BA"/>
    <w:lvl w:ilvl="0" w:tplc="51244FC2">
      <w:start w:val="1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46463D6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F274B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AE475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F086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1612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2054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6A679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9E03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3" w15:restartNumberingAfterBreak="0">
    <w:nsid w:val="76C65C30"/>
    <w:multiLevelType w:val="hybridMultilevel"/>
    <w:tmpl w:val="20304DDE"/>
    <w:lvl w:ilvl="0" w:tplc="BB28A7B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0F69E1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D50648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2D44F8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13467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39EB4D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E443C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AB0543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EDC080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25" w15:restartNumberingAfterBreak="0">
    <w:nsid w:val="7A154C4F"/>
    <w:multiLevelType w:val="hybridMultilevel"/>
    <w:tmpl w:val="AC8AA230"/>
    <w:lvl w:ilvl="0" w:tplc="1234C5FA">
      <w:start w:val="1"/>
      <w:numFmt w:val="thaiLetters"/>
      <w:pStyle w:val="ListNumber2"/>
      <w:lvlText w:val="(%1)"/>
      <w:lvlJc w:val="left"/>
      <w:pPr>
        <w:tabs>
          <w:tab w:val="num" w:pos="900"/>
        </w:tabs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 w16cid:durableId="1326082410">
    <w:abstractNumId w:val="1"/>
  </w:num>
  <w:num w:numId="2" w16cid:durableId="478033072">
    <w:abstractNumId w:val="0"/>
  </w:num>
  <w:num w:numId="3" w16cid:durableId="1080447408">
    <w:abstractNumId w:val="4"/>
  </w:num>
  <w:num w:numId="4" w16cid:durableId="1632901490">
    <w:abstractNumId w:val="17"/>
  </w:num>
  <w:num w:numId="5" w16cid:durableId="1277757166">
    <w:abstractNumId w:val="25"/>
  </w:num>
  <w:num w:numId="6" w16cid:durableId="531917750">
    <w:abstractNumId w:val="12"/>
  </w:num>
  <w:num w:numId="7" w16cid:durableId="596212188">
    <w:abstractNumId w:val="5"/>
  </w:num>
  <w:num w:numId="8" w16cid:durableId="1597593180">
    <w:abstractNumId w:val="8"/>
  </w:num>
  <w:num w:numId="9" w16cid:durableId="1771319079">
    <w:abstractNumId w:val="15"/>
  </w:num>
  <w:num w:numId="10" w16cid:durableId="1250238165">
    <w:abstractNumId w:val="20"/>
  </w:num>
  <w:num w:numId="11" w16cid:durableId="555701268">
    <w:abstractNumId w:val="11"/>
  </w:num>
  <w:num w:numId="12" w16cid:durableId="596644135">
    <w:abstractNumId w:val="13"/>
  </w:num>
  <w:num w:numId="13" w16cid:durableId="1619291031">
    <w:abstractNumId w:val="22"/>
  </w:num>
  <w:num w:numId="14" w16cid:durableId="1772628984">
    <w:abstractNumId w:val="23"/>
  </w:num>
  <w:num w:numId="15" w16cid:durableId="1555312491">
    <w:abstractNumId w:val="3"/>
  </w:num>
  <w:num w:numId="16" w16cid:durableId="2082747307">
    <w:abstractNumId w:val="16"/>
  </w:num>
  <w:num w:numId="17" w16cid:durableId="1367832129">
    <w:abstractNumId w:val="18"/>
  </w:num>
  <w:num w:numId="18" w16cid:durableId="272447146">
    <w:abstractNumId w:val="10"/>
  </w:num>
  <w:num w:numId="19" w16cid:durableId="8908345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8351880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32330081">
    <w:abstractNumId w:val="2"/>
  </w:num>
  <w:num w:numId="22" w16cid:durableId="95105918">
    <w:abstractNumId w:val="7"/>
  </w:num>
  <w:num w:numId="23" w16cid:durableId="659120871">
    <w:abstractNumId w:val="9"/>
  </w:num>
  <w:num w:numId="24" w16cid:durableId="1733038825">
    <w:abstractNumId w:val="14"/>
  </w:num>
  <w:num w:numId="25" w16cid:durableId="151915589">
    <w:abstractNumId w:val="6"/>
  </w:num>
  <w:num w:numId="26" w16cid:durableId="2008055360">
    <w:abstractNumId w:val="24"/>
  </w:num>
  <w:num w:numId="27" w16cid:durableId="1981572134">
    <w:abstractNumId w:val="2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97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凧ﮠແԄ찔劺"/>
  </w:docVars>
  <w:rsids>
    <w:rsidRoot w:val="006C5DCE"/>
    <w:rsid w:val="00000313"/>
    <w:rsid w:val="000006FC"/>
    <w:rsid w:val="00001C50"/>
    <w:rsid w:val="000020DA"/>
    <w:rsid w:val="000023A1"/>
    <w:rsid w:val="00002BD2"/>
    <w:rsid w:val="00002C48"/>
    <w:rsid w:val="00002E73"/>
    <w:rsid w:val="00003219"/>
    <w:rsid w:val="00003313"/>
    <w:rsid w:val="000037FF"/>
    <w:rsid w:val="00003BC8"/>
    <w:rsid w:val="00003C8B"/>
    <w:rsid w:val="00004B9C"/>
    <w:rsid w:val="0000550B"/>
    <w:rsid w:val="00006082"/>
    <w:rsid w:val="00006146"/>
    <w:rsid w:val="00006514"/>
    <w:rsid w:val="0000660C"/>
    <w:rsid w:val="000069B4"/>
    <w:rsid w:val="00006A83"/>
    <w:rsid w:val="00006C45"/>
    <w:rsid w:val="00006EF1"/>
    <w:rsid w:val="000075E8"/>
    <w:rsid w:val="0000765B"/>
    <w:rsid w:val="00007770"/>
    <w:rsid w:val="000079CB"/>
    <w:rsid w:val="00007EA1"/>
    <w:rsid w:val="000105BE"/>
    <w:rsid w:val="00010989"/>
    <w:rsid w:val="00010ACF"/>
    <w:rsid w:val="0001153D"/>
    <w:rsid w:val="00011788"/>
    <w:rsid w:val="00011C73"/>
    <w:rsid w:val="00012928"/>
    <w:rsid w:val="00012ED5"/>
    <w:rsid w:val="00013080"/>
    <w:rsid w:val="000135DF"/>
    <w:rsid w:val="00013655"/>
    <w:rsid w:val="00013885"/>
    <w:rsid w:val="00013DC2"/>
    <w:rsid w:val="000142B2"/>
    <w:rsid w:val="00014DE2"/>
    <w:rsid w:val="0001549D"/>
    <w:rsid w:val="00015637"/>
    <w:rsid w:val="00015D0D"/>
    <w:rsid w:val="00015F55"/>
    <w:rsid w:val="0001641C"/>
    <w:rsid w:val="00016A2C"/>
    <w:rsid w:val="00016A5F"/>
    <w:rsid w:val="00016BBB"/>
    <w:rsid w:val="00017470"/>
    <w:rsid w:val="00017888"/>
    <w:rsid w:val="00017979"/>
    <w:rsid w:val="00017ED0"/>
    <w:rsid w:val="00020051"/>
    <w:rsid w:val="00020342"/>
    <w:rsid w:val="000206B6"/>
    <w:rsid w:val="000206E6"/>
    <w:rsid w:val="00020EE0"/>
    <w:rsid w:val="00020FEE"/>
    <w:rsid w:val="000210D0"/>
    <w:rsid w:val="000212D1"/>
    <w:rsid w:val="00021877"/>
    <w:rsid w:val="000218A5"/>
    <w:rsid w:val="00021C38"/>
    <w:rsid w:val="00021C7F"/>
    <w:rsid w:val="00021E5B"/>
    <w:rsid w:val="000220BC"/>
    <w:rsid w:val="000232DC"/>
    <w:rsid w:val="00023A36"/>
    <w:rsid w:val="00023C34"/>
    <w:rsid w:val="00023F0F"/>
    <w:rsid w:val="00024162"/>
    <w:rsid w:val="00024502"/>
    <w:rsid w:val="000248AC"/>
    <w:rsid w:val="00024DB0"/>
    <w:rsid w:val="000258A9"/>
    <w:rsid w:val="00026202"/>
    <w:rsid w:val="00026210"/>
    <w:rsid w:val="00026272"/>
    <w:rsid w:val="0002664A"/>
    <w:rsid w:val="0002681F"/>
    <w:rsid w:val="00026D9A"/>
    <w:rsid w:val="00026FF1"/>
    <w:rsid w:val="0002751B"/>
    <w:rsid w:val="000277D7"/>
    <w:rsid w:val="000277D8"/>
    <w:rsid w:val="00027A1E"/>
    <w:rsid w:val="00027A5B"/>
    <w:rsid w:val="0003030F"/>
    <w:rsid w:val="00030668"/>
    <w:rsid w:val="00030AC4"/>
    <w:rsid w:val="00030AE9"/>
    <w:rsid w:val="00030FC6"/>
    <w:rsid w:val="000311C6"/>
    <w:rsid w:val="000322E7"/>
    <w:rsid w:val="0003248E"/>
    <w:rsid w:val="00032905"/>
    <w:rsid w:val="00032C38"/>
    <w:rsid w:val="00032FC5"/>
    <w:rsid w:val="00033089"/>
    <w:rsid w:val="00033426"/>
    <w:rsid w:val="000334EE"/>
    <w:rsid w:val="00033AA7"/>
    <w:rsid w:val="00034620"/>
    <w:rsid w:val="00034C0A"/>
    <w:rsid w:val="00034C85"/>
    <w:rsid w:val="00034E4F"/>
    <w:rsid w:val="000352F7"/>
    <w:rsid w:val="0003543A"/>
    <w:rsid w:val="000354AE"/>
    <w:rsid w:val="00035EC2"/>
    <w:rsid w:val="00036022"/>
    <w:rsid w:val="000360BD"/>
    <w:rsid w:val="0003618C"/>
    <w:rsid w:val="000364E3"/>
    <w:rsid w:val="000368D2"/>
    <w:rsid w:val="00036B0B"/>
    <w:rsid w:val="00036C37"/>
    <w:rsid w:val="00036D33"/>
    <w:rsid w:val="00036E56"/>
    <w:rsid w:val="000377A3"/>
    <w:rsid w:val="00037956"/>
    <w:rsid w:val="00037BD9"/>
    <w:rsid w:val="00037E58"/>
    <w:rsid w:val="00037F61"/>
    <w:rsid w:val="00037FD0"/>
    <w:rsid w:val="0004008B"/>
    <w:rsid w:val="00040169"/>
    <w:rsid w:val="00040637"/>
    <w:rsid w:val="00040A61"/>
    <w:rsid w:val="0004103F"/>
    <w:rsid w:val="000413B4"/>
    <w:rsid w:val="00041556"/>
    <w:rsid w:val="0004157D"/>
    <w:rsid w:val="00041935"/>
    <w:rsid w:val="000419D6"/>
    <w:rsid w:val="00041A85"/>
    <w:rsid w:val="00041D4F"/>
    <w:rsid w:val="00041F50"/>
    <w:rsid w:val="000424A3"/>
    <w:rsid w:val="00042C1F"/>
    <w:rsid w:val="00042C9C"/>
    <w:rsid w:val="00042F65"/>
    <w:rsid w:val="00043011"/>
    <w:rsid w:val="0004305B"/>
    <w:rsid w:val="0004306F"/>
    <w:rsid w:val="00043295"/>
    <w:rsid w:val="00043B58"/>
    <w:rsid w:val="00043B8B"/>
    <w:rsid w:val="00043DF8"/>
    <w:rsid w:val="00044619"/>
    <w:rsid w:val="00044809"/>
    <w:rsid w:val="000448CC"/>
    <w:rsid w:val="00044C72"/>
    <w:rsid w:val="000450F4"/>
    <w:rsid w:val="000451D7"/>
    <w:rsid w:val="000451DD"/>
    <w:rsid w:val="0004525D"/>
    <w:rsid w:val="00046139"/>
    <w:rsid w:val="000464CB"/>
    <w:rsid w:val="00046810"/>
    <w:rsid w:val="0004699B"/>
    <w:rsid w:val="000470C8"/>
    <w:rsid w:val="00047338"/>
    <w:rsid w:val="000474F7"/>
    <w:rsid w:val="00047913"/>
    <w:rsid w:val="000479EE"/>
    <w:rsid w:val="00047A89"/>
    <w:rsid w:val="000504F2"/>
    <w:rsid w:val="0005074E"/>
    <w:rsid w:val="00050971"/>
    <w:rsid w:val="00050DEF"/>
    <w:rsid w:val="000513F6"/>
    <w:rsid w:val="00051894"/>
    <w:rsid w:val="00051895"/>
    <w:rsid w:val="00051DA9"/>
    <w:rsid w:val="00051E7F"/>
    <w:rsid w:val="00052988"/>
    <w:rsid w:val="00052B75"/>
    <w:rsid w:val="00052C5E"/>
    <w:rsid w:val="00052DC2"/>
    <w:rsid w:val="00052E1F"/>
    <w:rsid w:val="00053285"/>
    <w:rsid w:val="0005332F"/>
    <w:rsid w:val="0005352E"/>
    <w:rsid w:val="00053D00"/>
    <w:rsid w:val="00053F56"/>
    <w:rsid w:val="00054728"/>
    <w:rsid w:val="000549AA"/>
    <w:rsid w:val="00055163"/>
    <w:rsid w:val="000552A3"/>
    <w:rsid w:val="00055AC2"/>
    <w:rsid w:val="00055DBF"/>
    <w:rsid w:val="00055FDE"/>
    <w:rsid w:val="000562AD"/>
    <w:rsid w:val="000562D1"/>
    <w:rsid w:val="0005690A"/>
    <w:rsid w:val="00056A30"/>
    <w:rsid w:val="000572FD"/>
    <w:rsid w:val="00060038"/>
    <w:rsid w:val="000603FD"/>
    <w:rsid w:val="000618AB"/>
    <w:rsid w:val="00061F79"/>
    <w:rsid w:val="000626D0"/>
    <w:rsid w:val="00063625"/>
    <w:rsid w:val="00063951"/>
    <w:rsid w:val="00063BF8"/>
    <w:rsid w:val="00064138"/>
    <w:rsid w:val="0006419B"/>
    <w:rsid w:val="00064564"/>
    <w:rsid w:val="00064F82"/>
    <w:rsid w:val="00065494"/>
    <w:rsid w:val="0006601B"/>
    <w:rsid w:val="000664BF"/>
    <w:rsid w:val="00066560"/>
    <w:rsid w:val="0006685B"/>
    <w:rsid w:val="00066B2A"/>
    <w:rsid w:val="0006784C"/>
    <w:rsid w:val="00067EBE"/>
    <w:rsid w:val="000709C0"/>
    <w:rsid w:val="00070CB7"/>
    <w:rsid w:val="00070DC1"/>
    <w:rsid w:val="00070F62"/>
    <w:rsid w:val="00070FF6"/>
    <w:rsid w:val="000710FF"/>
    <w:rsid w:val="000711FB"/>
    <w:rsid w:val="00071225"/>
    <w:rsid w:val="00071228"/>
    <w:rsid w:val="0007126F"/>
    <w:rsid w:val="00071569"/>
    <w:rsid w:val="00071B87"/>
    <w:rsid w:val="0007282D"/>
    <w:rsid w:val="00072AA3"/>
    <w:rsid w:val="00072B8A"/>
    <w:rsid w:val="000731C7"/>
    <w:rsid w:val="00073577"/>
    <w:rsid w:val="00073619"/>
    <w:rsid w:val="00073761"/>
    <w:rsid w:val="00073F88"/>
    <w:rsid w:val="000741F8"/>
    <w:rsid w:val="00074323"/>
    <w:rsid w:val="000743F4"/>
    <w:rsid w:val="0007440B"/>
    <w:rsid w:val="00074833"/>
    <w:rsid w:val="00074A4B"/>
    <w:rsid w:val="0007511E"/>
    <w:rsid w:val="000751AB"/>
    <w:rsid w:val="000757A2"/>
    <w:rsid w:val="00075828"/>
    <w:rsid w:val="00075994"/>
    <w:rsid w:val="00076141"/>
    <w:rsid w:val="000762CB"/>
    <w:rsid w:val="00076449"/>
    <w:rsid w:val="000767C7"/>
    <w:rsid w:val="00076E04"/>
    <w:rsid w:val="000771CF"/>
    <w:rsid w:val="00077472"/>
    <w:rsid w:val="0007760F"/>
    <w:rsid w:val="00077ABF"/>
    <w:rsid w:val="00077CE8"/>
    <w:rsid w:val="00077D95"/>
    <w:rsid w:val="000800A6"/>
    <w:rsid w:val="000803D4"/>
    <w:rsid w:val="000804D3"/>
    <w:rsid w:val="00080896"/>
    <w:rsid w:val="00080C1C"/>
    <w:rsid w:val="0008131B"/>
    <w:rsid w:val="00081813"/>
    <w:rsid w:val="00081886"/>
    <w:rsid w:val="00081ABE"/>
    <w:rsid w:val="00081ADB"/>
    <w:rsid w:val="00081E91"/>
    <w:rsid w:val="000820A0"/>
    <w:rsid w:val="000826A4"/>
    <w:rsid w:val="00083301"/>
    <w:rsid w:val="000833D7"/>
    <w:rsid w:val="000834D2"/>
    <w:rsid w:val="00083653"/>
    <w:rsid w:val="00083875"/>
    <w:rsid w:val="00083A22"/>
    <w:rsid w:val="00083DFC"/>
    <w:rsid w:val="00084010"/>
    <w:rsid w:val="00084339"/>
    <w:rsid w:val="00084690"/>
    <w:rsid w:val="00084B74"/>
    <w:rsid w:val="00084FB4"/>
    <w:rsid w:val="000851CA"/>
    <w:rsid w:val="0008521D"/>
    <w:rsid w:val="000852ED"/>
    <w:rsid w:val="00085301"/>
    <w:rsid w:val="0008537B"/>
    <w:rsid w:val="000853AF"/>
    <w:rsid w:val="000853FC"/>
    <w:rsid w:val="000856E6"/>
    <w:rsid w:val="00085E1F"/>
    <w:rsid w:val="0008717A"/>
    <w:rsid w:val="00087365"/>
    <w:rsid w:val="00087AAD"/>
    <w:rsid w:val="00087C7E"/>
    <w:rsid w:val="0009001E"/>
    <w:rsid w:val="000902AE"/>
    <w:rsid w:val="00090AAF"/>
    <w:rsid w:val="00090C14"/>
    <w:rsid w:val="00090FEF"/>
    <w:rsid w:val="0009124D"/>
    <w:rsid w:val="00091545"/>
    <w:rsid w:val="00091561"/>
    <w:rsid w:val="000917A2"/>
    <w:rsid w:val="000917D3"/>
    <w:rsid w:val="000917D9"/>
    <w:rsid w:val="00091AAF"/>
    <w:rsid w:val="00091FE2"/>
    <w:rsid w:val="0009268C"/>
    <w:rsid w:val="000929BF"/>
    <w:rsid w:val="00092D63"/>
    <w:rsid w:val="00093269"/>
    <w:rsid w:val="000934B3"/>
    <w:rsid w:val="0009369D"/>
    <w:rsid w:val="00093C61"/>
    <w:rsid w:val="00093F67"/>
    <w:rsid w:val="0009417A"/>
    <w:rsid w:val="0009420B"/>
    <w:rsid w:val="000945D3"/>
    <w:rsid w:val="00094692"/>
    <w:rsid w:val="00095AFE"/>
    <w:rsid w:val="00095DC5"/>
    <w:rsid w:val="00097044"/>
    <w:rsid w:val="00097A97"/>
    <w:rsid w:val="000A04D4"/>
    <w:rsid w:val="000A0878"/>
    <w:rsid w:val="000A0896"/>
    <w:rsid w:val="000A0A9F"/>
    <w:rsid w:val="000A0AD0"/>
    <w:rsid w:val="000A19A7"/>
    <w:rsid w:val="000A1D3C"/>
    <w:rsid w:val="000A1E2D"/>
    <w:rsid w:val="000A1EDD"/>
    <w:rsid w:val="000A1FF8"/>
    <w:rsid w:val="000A2162"/>
    <w:rsid w:val="000A2871"/>
    <w:rsid w:val="000A2CC0"/>
    <w:rsid w:val="000A2D4D"/>
    <w:rsid w:val="000A2EDA"/>
    <w:rsid w:val="000A3483"/>
    <w:rsid w:val="000A3897"/>
    <w:rsid w:val="000A420C"/>
    <w:rsid w:val="000A4494"/>
    <w:rsid w:val="000A44EF"/>
    <w:rsid w:val="000A4DDF"/>
    <w:rsid w:val="000A4F68"/>
    <w:rsid w:val="000A4FBC"/>
    <w:rsid w:val="000A5372"/>
    <w:rsid w:val="000A5D3B"/>
    <w:rsid w:val="000A5D67"/>
    <w:rsid w:val="000A5F9C"/>
    <w:rsid w:val="000A676A"/>
    <w:rsid w:val="000A6AA2"/>
    <w:rsid w:val="000A6B8D"/>
    <w:rsid w:val="000A72A6"/>
    <w:rsid w:val="000A79A5"/>
    <w:rsid w:val="000A7BE8"/>
    <w:rsid w:val="000A7C96"/>
    <w:rsid w:val="000A7D08"/>
    <w:rsid w:val="000B0292"/>
    <w:rsid w:val="000B02ED"/>
    <w:rsid w:val="000B052C"/>
    <w:rsid w:val="000B0843"/>
    <w:rsid w:val="000B0DA9"/>
    <w:rsid w:val="000B17AC"/>
    <w:rsid w:val="000B1F60"/>
    <w:rsid w:val="000B2254"/>
    <w:rsid w:val="000B2964"/>
    <w:rsid w:val="000B2A91"/>
    <w:rsid w:val="000B2E84"/>
    <w:rsid w:val="000B3933"/>
    <w:rsid w:val="000B3F0A"/>
    <w:rsid w:val="000B3F22"/>
    <w:rsid w:val="000B417A"/>
    <w:rsid w:val="000B448E"/>
    <w:rsid w:val="000B459C"/>
    <w:rsid w:val="000B4607"/>
    <w:rsid w:val="000B462A"/>
    <w:rsid w:val="000B4867"/>
    <w:rsid w:val="000B4BB4"/>
    <w:rsid w:val="000B4D65"/>
    <w:rsid w:val="000B4D7F"/>
    <w:rsid w:val="000B581E"/>
    <w:rsid w:val="000B5A63"/>
    <w:rsid w:val="000B5A9B"/>
    <w:rsid w:val="000B5B40"/>
    <w:rsid w:val="000B5CF7"/>
    <w:rsid w:val="000B5F92"/>
    <w:rsid w:val="000B63D0"/>
    <w:rsid w:val="000B6747"/>
    <w:rsid w:val="000B6A8D"/>
    <w:rsid w:val="000B6E3F"/>
    <w:rsid w:val="000B7027"/>
    <w:rsid w:val="000B7105"/>
    <w:rsid w:val="000B73F9"/>
    <w:rsid w:val="000B79E8"/>
    <w:rsid w:val="000C0AA3"/>
    <w:rsid w:val="000C0CAE"/>
    <w:rsid w:val="000C1987"/>
    <w:rsid w:val="000C198A"/>
    <w:rsid w:val="000C1EE2"/>
    <w:rsid w:val="000C2059"/>
    <w:rsid w:val="000C25F1"/>
    <w:rsid w:val="000C28A5"/>
    <w:rsid w:val="000C2B31"/>
    <w:rsid w:val="000C2C0B"/>
    <w:rsid w:val="000C2DF2"/>
    <w:rsid w:val="000C32E0"/>
    <w:rsid w:val="000C3A91"/>
    <w:rsid w:val="000C3C78"/>
    <w:rsid w:val="000C3FCC"/>
    <w:rsid w:val="000C4376"/>
    <w:rsid w:val="000C47B1"/>
    <w:rsid w:val="000C4934"/>
    <w:rsid w:val="000C4AC8"/>
    <w:rsid w:val="000C4C4F"/>
    <w:rsid w:val="000C51CF"/>
    <w:rsid w:val="000C54D3"/>
    <w:rsid w:val="000C570E"/>
    <w:rsid w:val="000C5987"/>
    <w:rsid w:val="000C61F0"/>
    <w:rsid w:val="000C62BA"/>
    <w:rsid w:val="000C6B7D"/>
    <w:rsid w:val="000C6D03"/>
    <w:rsid w:val="000C7943"/>
    <w:rsid w:val="000C7AE8"/>
    <w:rsid w:val="000D0044"/>
    <w:rsid w:val="000D0416"/>
    <w:rsid w:val="000D045F"/>
    <w:rsid w:val="000D0A86"/>
    <w:rsid w:val="000D0E99"/>
    <w:rsid w:val="000D1DEA"/>
    <w:rsid w:val="000D1E32"/>
    <w:rsid w:val="000D2023"/>
    <w:rsid w:val="000D25F2"/>
    <w:rsid w:val="000D28C8"/>
    <w:rsid w:val="000D2AB0"/>
    <w:rsid w:val="000D3C09"/>
    <w:rsid w:val="000D3F72"/>
    <w:rsid w:val="000D44B3"/>
    <w:rsid w:val="000D4E83"/>
    <w:rsid w:val="000D4EB3"/>
    <w:rsid w:val="000D51A9"/>
    <w:rsid w:val="000D5366"/>
    <w:rsid w:val="000D5DB8"/>
    <w:rsid w:val="000D6790"/>
    <w:rsid w:val="000D67D6"/>
    <w:rsid w:val="000D69E8"/>
    <w:rsid w:val="000D6DC5"/>
    <w:rsid w:val="000D7151"/>
    <w:rsid w:val="000D7770"/>
    <w:rsid w:val="000D77E2"/>
    <w:rsid w:val="000D7AC8"/>
    <w:rsid w:val="000D7D07"/>
    <w:rsid w:val="000D7E18"/>
    <w:rsid w:val="000D7F29"/>
    <w:rsid w:val="000E019D"/>
    <w:rsid w:val="000E0305"/>
    <w:rsid w:val="000E04F9"/>
    <w:rsid w:val="000E0A77"/>
    <w:rsid w:val="000E1D0C"/>
    <w:rsid w:val="000E1D8F"/>
    <w:rsid w:val="000E1E53"/>
    <w:rsid w:val="000E20DA"/>
    <w:rsid w:val="000E22FC"/>
    <w:rsid w:val="000E2329"/>
    <w:rsid w:val="000E2451"/>
    <w:rsid w:val="000E2875"/>
    <w:rsid w:val="000E3635"/>
    <w:rsid w:val="000E3B9F"/>
    <w:rsid w:val="000E40E5"/>
    <w:rsid w:val="000E4C45"/>
    <w:rsid w:val="000E4DB4"/>
    <w:rsid w:val="000E4EE4"/>
    <w:rsid w:val="000E5280"/>
    <w:rsid w:val="000E52CF"/>
    <w:rsid w:val="000E5468"/>
    <w:rsid w:val="000E5F74"/>
    <w:rsid w:val="000E6046"/>
    <w:rsid w:val="000E62E3"/>
    <w:rsid w:val="000E641C"/>
    <w:rsid w:val="000E6537"/>
    <w:rsid w:val="000E7004"/>
    <w:rsid w:val="000E7184"/>
    <w:rsid w:val="000E7C3D"/>
    <w:rsid w:val="000F08DE"/>
    <w:rsid w:val="000F0BD3"/>
    <w:rsid w:val="000F0FB6"/>
    <w:rsid w:val="000F12E6"/>
    <w:rsid w:val="000F1334"/>
    <w:rsid w:val="000F13D3"/>
    <w:rsid w:val="000F148A"/>
    <w:rsid w:val="000F14E5"/>
    <w:rsid w:val="000F16BF"/>
    <w:rsid w:val="000F17E2"/>
    <w:rsid w:val="000F1A36"/>
    <w:rsid w:val="000F1D00"/>
    <w:rsid w:val="000F1D86"/>
    <w:rsid w:val="000F1FAD"/>
    <w:rsid w:val="000F2044"/>
    <w:rsid w:val="000F287F"/>
    <w:rsid w:val="000F3318"/>
    <w:rsid w:val="000F332A"/>
    <w:rsid w:val="000F3721"/>
    <w:rsid w:val="000F3772"/>
    <w:rsid w:val="000F394E"/>
    <w:rsid w:val="000F39B4"/>
    <w:rsid w:val="000F3EC3"/>
    <w:rsid w:val="000F436E"/>
    <w:rsid w:val="000F43C4"/>
    <w:rsid w:val="000F453F"/>
    <w:rsid w:val="000F47E4"/>
    <w:rsid w:val="000F49BE"/>
    <w:rsid w:val="000F49C0"/>
    <w:rsid w:val="000F4C3D"/>
    <w:rsid w:val="000F51AF"/>
    <w:rsid w:val="000F53AB"/>
    <w:rsid w:val="000F613D"/>
    <w:rsid w:val="000F61A6"/>
    <w:rsid w:val="000F6788"/>
    <w:rsid w:val="000F7624"/>
    <w:rsid w:val="000F7B70"/>
    <w:rsid w:val="000F7E95"/>
    <w:rsid w:val="00100030"/>
    <w:rsid w:val="001000FB"/>
    <w:rsid w:val="0010041D"/>
    <w:rsid w:val="00100D04"/>
    <w:rsid w:val="00101474"/>
    <w:rsid w:val="00101728"/>
    <w:rsid w:val="0010193F"/>
    <w:rsid w:val="00101A01"/>
    <w:rsid w:val="001020E5"/>
    <w:rsid w:val="0010302C"/>
    <w:rsid w:val="00103ABB"/>
    <w:rsid w:val="00103EB7"/>
    <w:rsid w:val="00103F88"/>
    <w:rsid w:val="0010447F"/>
    <w:rsid w:val="001046DD"/>
    <w:rsid w:val="00104884"/>
    <w:rsid w:val="00104EBD"/>
    <w:rsid w:val="001050AE"/>
    <w:rsid w:val="001052B0"/>
    <w:rsid w:val="0010541D"/>
    <w:rsid w:val="00105641"/>
    <w:rsid w:val="00105949"/>
    <w:rsid w:val="00105958"/>
    <w:rsid w:val="00105B1C"/>
    <w:rsid w:val="0010619D"/>
    <w:rsid w:val="001063B9"/>
    <w:rsid w:val="0010665D"/>
    <w:rsid w:val="001069CB"/>
    <w:rsid w:val="00106EDC"/>
    <w:rsid w:val="00107024"/>
    <w:rsid w:val="00107685"/>
    <w:rsid w:val="0010770C"/>
    <w:rsid w:val="00107B24"/>
    <w:rsid w:val="00107C7E"/>
    <w:rsid w:val="00107CF1"/>
    <w:rsid w:val="00110337"/>
    <w:rsid w:val="00110A19"/>
    <w:rsid w:val="00110AAC"/>
    <w:rsid w:val="00110E96"/>
    <w:rsid w:val="0011153C"/>
    <w:rsid w:val="001116DC"/>
    <w:rsid w:val="0011187C"/>
    <w:rsid w:val="00111AB5"/>
    <w:rsid w:val="00111F31"/>
    <w:rsid w:val="001124A5"/>
    <w:rsid w:val="00112E5F"/>
    <w:rsid w:val="001132DA"/>
    <w:rsid w:val="00113330"/>
    <w:rsid w:val="001135CD"/>
    <w:rsid w:val="00113746"/>
    <w:rsid w:val="001139F8"/>
    <w:rsid w:val="00113F9D"/>
    <w:rsid w:val="001145D4"/>
    <w:rsid w:val="00114CC5"/>
    <w:rsid w:val="001159F5"/>
    <w:rsid w:val="00115CD4"/>
    <w:rsid w:val="00116472"/>
    <w:rsid w:val="00116522"/>
    <w:rsid w:val="00116C11"/>
    <w:rsid w:val="00117021"/>
    <w:rsid w:val="001171A4"/>
    <w:rsid w:val="0011727F"/>
    <w:rsid w:val="0011755B"/>
    <w:rsid w:val="00117627"/>
    <w:rsid w:val="00117EC8"/>
    <w:rsid w:val="001200A1"/>
    <w:rsid w:val="001207AD"/>
    <w:rsid w:val="001208AA"/>
    <w:rsid w:val="0012096D"/>
    <w:rsid w:val="00120E1C"/>
    <w:rsid w:val="00121042"/>
    <w:rsid w:val="001211E1"/>
    <w:rsid w:val="0012135E"/>
    <w:rsid w:val="00121460"/>
    <w:rsid w:val="00121CE0"/>
    <w:rsid w:val="0012216E"/>
    <w:rsid w:val="001223C5"/>
    <w:rsid w:val="00122478"/>
    <w:rsid w:val="00122635"/>
    <w:rsid w:val="00123CEF"/>
    <w:rsid w:val="00123ECE"/>
    <w:rsid w:val="00124CF0"/>
    <w:rsid w:val="001251E6"/>
    <w:rsid w:val="00125598"/>
    <w:rsid w:val="00125A2D"/>
    <w:rsid w:val="00125D44"/>
    <w:rsid w:val="00125E57"/>
    <w:rsid w:val="0012601C"/>
    <w:rsid w:val="0012624C"/>
    <w:rsid w:val="001262DF"/>
    <w:rsid w:val="00126735"/>
    <w:rsid w:val="001268D0"/>
    <w:rsid w:val="00126B04"/>
    <w:rsid w:val="00126C4C"/>
    <w:rsid w:val="00127014"/>
    <w:rsid w:val="001271BA"/>
    <w:rsid w:val="00127C3B"/>
    <w:rsid w:val="001300DD"/>
    <w:rsid w:val="00130844"/>
    <w:rsid w:val="00131540"/>
    <w:rsid w:val="00131E71"/>
    <w:rsid w:val="00131E78"/>
    <w:rsid w:val="001322DF"/>
    <w:rsid w:val="001325CD"/>
    <w:rsid w:val="0013292A"/>
    <w:rsid w:val="00133658"/>
    <w:rsid w:val="00133893"/>
    <w:rsid w:val="001338CF"/>
    <w:rsid w:val="001339A0"/>
    <w:rsid w:val="001347C8"/>
    <w:rsid w:val="00134BB2"/>
    <w:rsid w:val="00134C1E"/>
    <w:rsid w:val="00134DBA"/>
    <w:rsid w:val="00135097"/>
    <w:rsid w:val="001355F5"/>
    <w:rsid w:val="00135836"/>
    <w:rsid w:val="001358B9"/>
    <w:rsid w:val="00135A68"/>
    <w:rsid w:val="00135FDC"/>
    <w:rsid w:val="0013604D"/>
    <w:rsid w:val="0013608A"/>
    <w:rsid w:val="001360DD"/>
    <w:rsid w:val="00136284"/>
    <w:rsid w:val="00136491"/>
    <w:rsid w:val="00136AEA"/>
    <w:rsid w:val="00136CC4"/>
    <w:rsid w:val="00137135"/>
    <w:rsid w:val="001372EF"/>
    <w:rsid w:val="00137456"/>
    <w:rsid w:val="00137B29"/>
    <w:rsid w:val="00137BD2"/>
    <w:rsid w:val="0014011B"/>
    <w:rsid w:val="0014055A"/>
    <w:rsid w:val="001405C2"/>
    <w:rsid w:val="00140E35"/>
    <w:rsid w:val="00141A4F"/>
    <w:rsid w:val="00141AC9"/>
    <w:rsid w:val="00141D39"/>
    <w:rsid w:val="00141DDA"/>
    <w:rsid w:val="00141F2E"/>
    <w:rsid w:val="001420E7"/>
    <w:rsid w:val="001426A9"/>
    <w:rsid w:val="00142AD3"/>
    <w:rsid w:val="00142B86"/>
    <w:rsid w:val="00142C8F"/>
    <w:rsid w:val="00143AC3"/>
    <w:rsid w:val="00144822"/>
    <w:rsid w:val="001449DD"/>
    <w:rsid w:val="00144AAB"/>
    <w:rsid w:val="00144D7A"/>
    <w:rsid w:val="00144F8F"/>
    <w:rsid w:val="001456E5"/>
    <w:rsid w:val="00145BF4"/>
    <w:rsid w:val="00145D83"/>
    <w:rsid w:val="00145E28"/>
    <w:rsid w:val="00145F02"/>
    <w:rsid w:val="001461DC"/>
    <w:rsid w:val="001462D9"/>
    <w:rsid w:val="001464AC"/>
    <w:rsid w:val="00146754"/>
    <w:rsid w:val="0014699E"/>
    <w:rsid w:val="001471EE"/>
    <w:rsid w:val="0014724D"/>
    <w:rsid w:val="00147526"/>
    <w:rsid w:val="00147738"/>
    <w:rsid w:val="001477B3"/>
    <w:rsid w:val="00147C76"/>
    <w:rsid w:val="00147CFC"/>
    <w:rsid w:val="0015078F"/>
    <w:rsid w:val="00150B1F"/>
    <w:rsid w:val="00150BCD"/>
    <w:rsid w:val="00151427"/>
    <w:rsid w:val="0015169E"/>
    <w:rsid w:val="001516D7"/>
    <w:rsid w:val="001517CD"/>
    <w:rsid w:val="001517F7"/>
    <w:rsid w:val="001518AE"/>
    <w:rsid w:val="00151A9D"/>
    <w:rsid w:val="00151F67"/>
    <w:rsid w:val="00152107"/>
    <w:rsid w:val="001524B5"/>
    <w:rsid w:val="00152A7F"/>
    <w:rsid w:val="00152A88"/>
    <w:rsid w:val="001534F9"/>
    <w:rsid w:val="00154136"/>
    <w:rsid w:val="00154446"/>
    <w:rsid w:val="0015481F"/>
    <w:rsid w:val="0015625E"/>
    <w:rsid w:val="0015640F"/>
    <w:rsid w:val="001566D2"/>
    <w:rsid w:val="001566E9"/>
    <w:rsid w:val="001570A7"/>
    <w:rsid w:val="001605DA"/>
    <w:rsid w:val="001606CB"/>
    <w:rsid w:val="00160C1A"/>
    <w:rsid w:val="00161EE8"/>
    <w:rsid w:val="001620DE"/>
    <w:rsid w:val="00162555"/>
    <w:rsid w:val="00162916"/>
    <w:rsid w:val="00162C18"/>
    <w:rsid w:val="00163145"/>
    <w:rsid w:val="0016318A"/>
    <w:rsid w:val="0016339E"/>
    <w:rsid w:val="0016346E"/>
    <w:rsid w:val="00163DF1"/>
    <w:rsid w:val="00164EAA"/>
    <w:rsid w:val="00165082"/>
    <w:rsid w:val="00165198"/>
    <w:rsid w:val="0016520E"/>
    <w:rsid w:val="00165249"/>
    <w:rsid w:val="001659D3"/>
    <w:rsid w:val="00165B65"/>
    <w:rsid w:val="00165BE4"/>
    <w:rsid w:val="00165ED8"/>
    <w:rsid w:val="00166134"/>
    <w:rsid w:val="0016629B"/>
    <w:rsid w:val="00166774"/>
    <w:rsid w:val="00166B7E"/>
    <w:rsid w:val="00166CE6"/>
    <w:rsid w:val="001674E3"/>
    <w:rsid w:val="00167541"/>
    <w:rsid w:val="00167A56"/>
    <w:rsid w:val="00167DA6"/>
    <w:rsid w:val="00170019"/>
    <w:rsid w:val="001702F4"/>
    <w:rsid w:val="00170BB6"/>
    <w:rsid w:val="00170C38"/>
    <w:rsid w:val="001711D0"/>
    <w:rsid w:val="001711FF"/>
    <w:rsid w:val="00171557"/>
    <w:rsid w:val="0017168A"/>
    <w:rsid w:val="001717B4"/>
    <w:rsid w:val="001719D8"/>
    <w:rsid w:val="00171C5E"/>
    <w:rsid w:val="00171D12"/>
    <w:rsid w:val="00171E57"/>
    <w:rsid w:val="00172515"/>
    <w:rsid w:val="00172742"/>
    <w:rsid w:val="001727EB"/>
    <w:rsid w:val="00172918"/>
    <w:rsid w:val="00172A2F"/>
    <w:rsid w:val="00172DF3"/>
    <w:rsid w:val="00172E5F"/>
    <w:rsid w:val="00172EBB"/>
    <w:rsid w:val="00173350"/>
    <w:rsid w:val="0017342A"/>
    <w:rsid w:val="00173BD7"/>
    <w:rsid w:val="00173D7F"/>
    <w:rsid w:val="00174028"/>
    <w:rsid w:val="00174B5F"/>
    <w:rsid w:val="00175372"/>
    <w:rsid w:val="001753BB"/>
    <w:rsid w:val="00175C2C"/>
    <w:rsid w:val="0017693B"/>
    <w:rsid w:val="00176DFC"/>
    <w:rsid w:val="0017737D"/>
    <w:rsid w:val="00177531"/>
    <w:rsid w:val="00177DDD"/>
    <w:rsid w:val="00177E2D"/>
    <w:rsid w:val="00180202"/>
    <w:rsid w:val="00180230"/>
    <w:rsid w:val="0018090F"/>
    <w:rsid w:val="0018101E"/>
    <w:rsid w:val="001811FC"/>
    <w:rsid w:val="00181205"/>
    <w:rsid w:val="001815DA"/>
    <w:rsid w:val="0018168A"/>
    <w:rsid w:val="001820B8"/>
    <w:rsid w:val="0018211E"/>
    <w:rsid w:val="00182AED"/>
    <w:rsid w:val="00182FA6"/>
    <w:rsid w:val="00183CFB"/>
    <w:rsid w:val="00183E05"/>
    <w:rsid w:val="00183EB1"/>
    <w:rsid w:val="00184349"/>
    <w:rsid w:val="0018449C"/>
    <w:rsid w:val="001844D0"/>
    <w:rsid w:val="00184560"/>
    <w:rsid w:val="00184662"/>
    <w:rsid w:val="00184B13"/>
    <w:rsid w:val="00185283"/>
    <w:rsid w:val="00185BD3"/>
    <w:rsid w:val="001860E7"/>
    <w:rsid w:val="0018624F"/>
    <w:rsid w:val="001865D4"/>
    <w:rsid w:val="001867C3"/>
    <w:rsid w:val="00186845"/>
    <w:rsid w:val="00186BAD"/>
    <w:rsid w:val="00186C3E"/>
    <w:rsid w:val="00186DC2"/>
    <w:rsid w:val="00187113"/>
    <w:rsid w:val="001876E4"/>
    <w:rsid w:val="00187809"/>
    <w:rsid w:val="00187ED7"/>
    <w:rsid w:val="001900B7"/>
    <w:rsid w:val="00190145"/>
    <w:rsid w:val="001901C8"/>
    <w:rsid w:val="00190A07"/>
    <w:rsid w:val="001910D2"/>
    <w:rsid w:val="0019152D"/>
    <w:rsid w:val="00191602"/>
    <w:rsid w:val="00191929"/>
    <w:rsid w:val="001921DD"/>
    <w:rsid w:val="00192CA6"/>
    <w:rsid w:val="00192EB0"/>
    <w:rsid w:val="001934F2"/>
    <w:rsid w:val="00193B3F"/>
    <w:rsid w:val="00193F89"/>
    <w:rsid w:val="00194358"/>
    <w:rsid w:val="00194443"/>
    <w:rsid w:val="00194DEE"/>
    <w:rsid w:val="00194EAF"/>
    <w:rsid w:val="00194FF4"/>
    <w:rsid w:val="0019536C"/>
    <w:rsid w:val="001958DD"/>
    <w:rsid w:val="001960EA"/>
    <w:rsid w:val="001962C4"/>
    <w:rsid w:val="00196978"/>
    <w:rsid w:val="00196AB8"/>
    <w:rsid w:val="00197807"/>
    <w:rsid w:val="00197877"/>
    <w:rsid w:val="00197A87"/>
    <w:rsid w:val="00197E9F"/>
    <w:rsid w:val="001A00DC"/>
    <w:rsid w:val="001A0176"/>
    <w:rsid w:val="001A02EB"/>
    <w:rsid w:val="001A0541"/>
    <w:rsid w:val="001A0D9F"/>
    <w:rsid w:val="001A0F27"/>
    <w:rsid w:val="001A1795"/>
    <w:rsid w:val="001A18C7"/>
    <w:rsid w:val="001A1987"/>
    <w:rsid w:val="001A1CBC"/>
    <w:rsid w:val="001A1DA9"/>
    <w:rsid w:val="001A26AB"/>
    <w:rsid w:val="001A2817"/>
    <w:rsid w:val="001A2A57"/>
    <w:rsid w:val="001A2D26"/>
    <w:rsid w:val="001A37A8"/>
    <w:rsid w:val="001A3D56"/>
    <w:rsid w:val="001A3DC1"/>
    <w:rsid w:val="001A3F22"/>
    <w:rsid w:val="001A4517"/>
    <w:rsid w:val="001A4A21"/>
    <w:rsid w:val="001A4F18"/>
    <w:rsid w:val="001A5118"/>
    <w:rsid w:val="001A53D6"/>
    <w:rsid w:val="001A54F3"/>
    <w:rsid w:val="001A5563"/>
    <w:rsid w:val="001A56FA"/>
    <w:rsid w:val="001A5BA2"/>
    <w:rsid w:val="001A5D81"/>
    <w:rsid w:val="001A6734"/>
    <w:rsid w:val="001A6E0A"/>
    <w:rsid w:val="001A7027"/>
    <w:rsid w:val="001A7033"/>
    <w:rsid w:val="001A727A"/>
    <w:rsid w:val="001A794B"/>
    <w:rsid w:val="001B00CC"/>
    <w:rsid w:val="001B02B6"/>
    <w:rsid w:val="001B065A"/>
    <w:rsid w:val="001B0F66"/>
    <w:rsid w:val="001B0FA7"/>
    <w:rsid w:val="001B17D9"/>
    <w:rsid w:val="001B1D6E"/>
    <w:rsid w:val="001B1E57"/>
    <w:rsid w:val="001B230E"/>
    <w:rsid w:val="001B246B"/>
    <w:rsid w:val="001B2611"/>
    <w:rsid w:val="001B27EC"/>
    <w:rsid w:val="001B2EE4"/>
    <w:rsid w:val="001B32B4"/>
    <w:rsid w:val="001B330C"/>
    <w:rsid w:val="001B3763"/>
    <w:rsid w:val="001B3A77"/>
    <w:rsid w:val="001B3A78"/>
    <w:rsid w:val="001B3B6A"/>
    <w:rsid w:val="001B3D2D"/>
    <w:rsid w:val="001B3FF7"/>
    <w:rsid w:val="001B4141"/>
    <w:rsid w:val="001B41A6"/>
    <w:rsid w:val="001B4A79"/>
    <w:rsid w:val="001B4F1D"/>
    <w:rsid w:val="001B5056"/>
    <w:rsid w:val="001B5243"/>
    <w:rsid w:val="001B5699"/>
    <w:rsid w:val="001B6D7B"/>
    <w:rsid w:val="001B725C"/>
    <w:rsid w:val="001B730F"/>
    <w:rsid w:val="001B7ACD"/>
    <w:rsid w:val="001C07FE"/>
    <w:rsid w:val="001C0CDE"/>
    <w:rsid w:val="001C0EBD"/>
    <w:rsid w:val="001C0EC5"/>
    <w:rsid w:val="001C16E1"/>
    <w:rsid w:val="001C1CF9"/>
    <w:rsid w:val="001C210B"/>
    <w:rsid w:val="001C2344"/>
    <w:rsid w:val="001C2529"/>
    <w:rsid w:val="001C29B3"/>
    <w:rsid w:val="001C2A8E"/>
    <w:rsid w:val="001C3262"/>
    <w:rsid w:val="001C32AC"/>
    <w:rsid w:val="001C3882"/>
    <w:rsid w:val="001C39AA"/>
    <w:rsid w:val="001C3D1B"/>
    <w:rsid w:val="001C3FCA"/>
    <w:rsid w:val="001C4046"/>
    <w:rsid w:val="001C41AA"/>
    <w:rsid w:val="001C43A1"/>
    <w:rsid w:val="001C4576"/>
    <w:rsid w:val="001C4A28"/>
    <w:rsid w:val="001C5199"/>
    <w:rsid w:val="001C5657"/>
    <w:rsid w:val="001C56CA"/>
    <w:rsid w:val="001C612D"/>
    <w:rsid w:val="001C66E6"/>
    <w:rsid w:val="001C68B8"/>
    <w:rsid w:val="001C6C81"/>
    <w:rsid w:val="001C6E49"/>
    <w:rsid w:val="001C6FE6"/>
    <w:rsid w:val="001C7294"/>
    <w:rsid w:val="001C756E"/>
    <w:rsid w:val="001C786D"/>
    <w:rsid w:val="001C7BE1"/>
    <w:rsid w:val="001C7C26"/>
    <w:rsid w:val="001C7D2B"/>
    <w:rsid w:val="001C7E6C"/>
    <w:rsid w:val="001D0753"/>
    <w:rsid w:val="001D0826"/>
    <w:rsid w:val="001D0A2C"/>
    <w:rsid w:val="001D120D"/>
    <w:rsid w:val="001D1866"/>
    <w:rsid w:val="001D201A"/>
    <w:rsid w:val="001D233B"/>
    <w:rsid w:val="001D2713"/>
    <w:rsid w:val="001D2EBF"/>
    <w:rsid w:val="001D2EC2"/>
    <w:rsid w:val="001D3F37"/>
    <w:rsid w:val="001D4372"/>
    <w:rsid w:val="001D4998"/>
    <w:rsid w:val="001D4BC5"/>
    <w:rsid w:val="001D5769"/>
    <w:rsid w:val="001D57A5"/>
    <w:rsid w:val="001D5F26"/>
    <w:rsid w:val="001D613E"/>
    <w:rsid w:val="001D6305"/>
    <w:rsid w:val="001D68C1"/>
    <w:rsid w:val="001D6913"/>
    <w:rsid w:val="001D6C81"/>
    <w:rsid w:val="001D6FE9"/>
    <w:rsid w:val="001D7043"/>
    <w:rsid w:val="001D7886"/>
    <w:rsid w:val="001D7CF7"/>
    <w:rsid w:val="001D7FC3"/>
    <w:rsid w:val="001E02AB"/>
    <w:rsid w:val="001E04F2"/>
    <w:rsid w:val="001E0A32"/>
    <w:rsid w:val="001E0BB1"/>
    <w:rsid w:val="001E0C5C"/>
    <w:rsid w:val="001E1112"/>
    <w:rsid w:val="001E1271"/>
    <w:rsid w:val="001E1376"/>
    <w:rsid w:val="001E13A5"/>
    <w:rsid w:val="001E152B"/>
    <w:rsid w:val="001E1B92"/>
    <w:rsid w:val="001E2711"/>
    <w:rsid w:val="001E2949"/>
    <w:rsid w:val="001E2E51"/>
    <w:rsid w:val="001E2FC9"/>
    <w:rsid w:val="001E3430"/>
    <w:rsid w:val="001E467B"/>
    <w:rsid w:val="001E4833"/>
    <w:rsid w:val="001E493B"/>
    <w:rsid w:val="001E4BFB"/>
    <w:rsid w:val="001E4C79"/>
    <w:rsid w:val="001E4E20"/>
    <w:rsid w:val="001E5746"/>
    <w:rsid w:val="001E589A"/>
    <w:rsid w:val="001E5B1E"/>
    <w:rsid w:val="001E5D3F"/>
    <w:rsid w:val="001E64FC"/>
    <w:rsid w:val="001E66F1"/>
    <w:rsid w:val="001E72AE"/>
    <w:rsid w:val="001E7A7A"/>
    <w:rsid w:val="001F0691"/>
    <w:rsid w:val="001F0B7B"/>
    <w:rsid w:val="001F0CFC"/>
    <w:rsid w:val="001F0EF7"/>
    <w:rsid w:val="001F1783"/>
    <w:rsid w:val="001F19A5"/>
    <w:rsid w:val="001F1C02"/>
    <w:rsid w:val="001F1DEA"/>
    <w:rsid w:val="001F1F55"/>
    <w:rsid w:val="001F2170"/>
    <w:rsid w:val="001F24CF"/>
    <w:rsid w:val="001F3786"/>
    <w:rsid w:val="001F3E18"/>
    <w:rsid w:val="001F3F16"/>
    <w:rsid w:val="001F4307"/>
    <w:rsid w:val="001F46A2"/>
    <w:rsid w:val="001F49E0"/>
    <w:rsid w:val="001F4D8E"/>
    <w:rsid w:val="001F4EA3"/>
    <w:rsid w:val="001F4F43"/>
    <w:rsid w:val="001F5069"/>
    <w:rsid w:val="001F519E"/>
    <w:rsid w:val="001F55CC"/>
    <w:rsid w:val="001F56FC"/>
    <w:rsid w:val="001F58A6"/>
    <w:rsid w:val="001F5C13"/>
    <w:rsid w:val="001F60BD"/>
    <w:rsid w:val="001F670F"/>
    <w:rsid w:val="001F6835"/>
    <w:rsid w:val="001F6D31"/>
    <w:rsid w:val="001F6F26"/>
    <w:rsid w:val="001F703E"/>
    <w:rsid w:val="001F7112"/>
    <w:rsid w:val="001F71FE"/>
    <w:rsid w:val="001F73C0"/>
    <w:rsid w:val="001F74EC"/>
    <w:rsid w:val="001F7C20"/>
    <w:rsid w:val="001F7ECF"/>
    <w:rsid w:val="002000F0"/>
    <w:rsid w:val="002006E7"/>
    <w:rsid w:val="00200FE1"/>
    <w:rsid w:val="0020114C"/>
    <w:rsid w:val="0020142C"/>
    <w:rsid w:val="0020149B"/>
    <w:rsid w:val="0020167A"/>
    <w:rsid w:val="0020189B"/>
    <w:rsid w:val="00201B10"/>
    <w:rsid w:val="00201E7A"/>
    <w:rsid w:val="00201F6F"/>
    <w:rsid w:val="0020208D"/>
    <w:rsid w:val="0020304C"/>
    <w:rsid w:val="00203598"/>
    <w:rsid w:val="00203C46"/>
    <w:rsid w:val="002042FC"/>
    <w:rsid w:val="00204807"/>
    <w:rsid w:val="00204846"/>
    <w:rsid w:val="002050CF"/>
    <w:rsid w:val="00205270"/>
    <w:rsid w:val="002052B1"/>
    <w:rsid w:val="0020547E"/>
    <w:rsid w:val="002056D6"/>
    <w:rsid w:val="0020596C"/>
    <w:rsid w:val="00205B47"/>
    <w:rsid w:val="00205DD0"/>
    <w:rsid w:val="00205F33"/>
    <w:rsid w:val="00205F94"/>
    <w:rsid w:val="0020624D"/>
    <w:rsid w:val="00206B2A"/>
    <w:rsid w:val="00206C26"/>
    <w:rsid w:val="0020724D"/>
    <w:rsid w:val="0020764E"/>
    <w:rsid w:val="00207AAA"/>
    <w:rsid w:val="00207C06"/>
    <w:rsid w:val="0021005B"/>
    <w:rsid w:val="00210088"/>
    <w:rsid w:val="0021074D"/>
    <w:rsid w:val="002109BF"/>
    <w:rsid w:val="00210E72"/>
    <w:rsid w:val="00210F08"/>
    <w:rsid w:val="00211A4E"/>
    <w:rsid w:val="00211E1E"/>
    <w:rsid w:val="00211EB9"/>
    <w:rsid w:val="002127D8"/>
    <w:rsid w:val="002127E7"/>
    <w:rsid w:val="00212863"/>
    <w:rsid w:val="002129B0"/>
    <w:rsid w:val="002129E2"/>
    <w:rsid w:val="002129E9"/>
    <w:rsid w:val="00212AFF"/>
    <w:rsid w:val="00212CA3"/>
    <w:rsid w:val="002134D7"/>
    <w:rsid w:val="002135F7"/>
    <w:rsid w:val="00214282"/>
    <w:rsid w:val="002147EE"/>
    <w:rsid w:val="002149A5"/>
    <w:rsid w:val="00214DA2"/>
    <w:rsid w:val="00215312"/>
    <w:rsid w:val="002156F9"/>
    <w:rsid w:val="002158A1"/>
    <w:rsid w:val="00215BED"/>
    <w:rsid w:val="0021634C"/>
    <w:rsid w:val="00216854"/>
    <w:rsid w:val="00216AD0"/>
    <w:rsid w:val="00216C24"/>
    <w:rsid w:val="0021782B"/>
    <w:rsid w:val="00217945"/>
    <w:rsid w:val="00217CC2"/>
    <w:rsid w:val="00220AC8"/>
    <w:rsid w:val="00220EEC"/>
    <w:rsid w:val="002210BA"/>
    <w:rsid w:val="00221454"/>
    <w:rsid w:val="00221BC1"/>
    <w:rsid w:val="002220F3"/>
    <w:rsid w:val="00222913"/>
    <w:rsid w:val="0022295F"/>
    <w:rsid w:val="00222AE2"/>
    <w:rsid w:val="00222CFE"/>
    <w:rsid w:val="00222DCF"/>
    <w:rsid w:val="00222DE5"/>
    <w:rsid w:val="00222FC0"/>
    <w:rsid w:val="00223103"/>
    <w:rsid w:val="002231ED"/>
    <w:rsid w:val="002233A4"/>
    <w:rsid w:val="0022354B"/>
    <w:rsid w:val="00224485"/>
    <w:rsid w:val="0022484B"/>
    <w:rsid w:val="00224C9A"/>
    <w:rsid w:val="00224ED8"/>
    <w:rsid w:val="0022533E"/>
    <w:rsid w:val="002256E1"/>
    <w:rsid w:val="002259C8"/>
    <w:rsid w:val="00225B71"/>
    <w:rsid w:val="00225BC8"/>
    <w:rsid w:val="00225F90"/>
    <w:rsid w:val="00226445"/>
    <w:rsid w:val="00226B73"/>
    <w:rsid w:val="00226BCB"/>
    <w:rsid w:val="00226C5C"/>
    <w:rsid w:val="00226F90"/>
    <w:rsid w:val="0022718A"/>
    <w:rsid w:val="00227E9D"/>
    <w:rsid w:val="0023041C"/>
    <w:rsid w:val="002305B9"/>
    <w:rsid w:val="0023070A"/>
    <w:rsid w:val="002314CE"/>
    <w:rsid w:val="0023152A"/>
    <w:rsid w:val="00231AD9"/>
    <w:rsid w:val="00231C39"/>
    <w:rsid w:val="00231D91"/>
    <w:rsid w:val="00232118"/>
    <w:rsid w:val="00232755"/>
    <w:rsid w:val="002336C7"/>
    <w:rsid w:val="0023371C"/>
    <w:rsid w:val="00233D94"/>
    <w:rsid w:val="00233F40"/>
    <w:rsid w:val="0023413C"/>
    <w:rsid w:val="00234D78"/>
    <w:rsid w:val="00234EFE"/>
    <w:rsid w:val="0023501E"/>
    <w:rsid w:val="002353C5"/>
    <w:rsid w:val="002354E3"/>
    <w:rsid w:val="00235F02"/>
    <w:rsid w:val="00236542"/>
    <w:rsid w:val="00236B72"/>
    <w:rsid w:val="00236EDA"/>
    <w:rsid w:val="0023735A"/>
    <w:rsid w:val="00237937"/>
    <w:rsid w:val="00237F2F"/>
    <w:rsid w:val="00240335"/>
    <w:rsid w:val="002404DA"/>
    <w:rsid w:val="00240B71"/>
    <w:rsid w:val="0024112A"/>
    <w:rsid w:val="00241134"/>
    <w:rsid w:val="00241256"/>
    <w:rsid w:val="0024179F"/>
    <w:rsid w:val="00241877"/>
    <w:rsid w:val="00241955"/>
    <w:rsid w:val="00241D3D"/>
    <w:rsid w:val="00242264"/>
    <w:rsid w:val="0024238B"/>
    <w:rsid w:val="002423F1"/>
    <w:rsid w:val="00242733"/>
    <w:rsid w:val="0024352F"/>
    <w:rsid w:val="00243678"/>
    <w:rsid w:val="002444B6"/>
    <w:rsid w:val="002449A0"/>
    <w:rsid w:val="002449AA"/>
    <w:rsid w:val="00244B3A"/>
    <w:rsid w:val="00244B52"/>
    <w:rsid w:val="00244CC5"/>
    <w:rsid w:val="002453E4"/>
    <w:rsid w:val="00245719"/>
    <w:rsid w:val="002457B2"/>
    <w:rsid w:val="00245CF8"/>
    <w:rsid w:val="002460BE"/>
    <w:rsid w:val="00246491"/>
    <w:rsid w:val="00246554"/>
    <w:rsid w:val="00246C2B"/>
    <w:rsid w:val="00246DAD"/>
    <w:rsid w:val="00247028"/>
    <w:rsid w:val="002472A4"/>
    <w:rsid w:val="00247AF4"/>
    <w:rsid w:val="00247EE8"/>
    <w:rsid w:val="00247F50"/>
    <w:rsid w:val="0025071B"/>
    <w:rsid w:val="00250B28"/>
    <w:rsid w:val="00250C1C"/>
    <w:rsid w:val="00250D45"/>
    <w:rsid w:val="00250E42"/>
    <w:rsid w:val="00251738"/>
    <w:rsid w:val="00251765"/>
    <w:rsid w:val="00251830"/>
    <w:rsid w:val="00251B36"/>
    <w:rsid w:val="00251EC4"/>
    <w:rsid w:val="00252145"/>
    <w:rsid w:val="00252239"/>
    <w:rsid w:val="002526C9"/>
    <w:rsid w:val="00252809"/>
    <w:rsid w:val="0025294A"/>
    <w:rsid w:val="00252C66"/>
    <w:rsid w:val="00252EB3"/>
    <w:rsid w:val="002531F5"/>
    <w:rsid w:val="0025346A"/>
    <w:rsid w:val="0025354B"/>
    <w:rsid w:val="002536C4"/>
    <w:rsid w:val="0025393E"/>
    <w:rsid w:val="00253B64"/>
    <w:rsid w:val="00253F79"/>
    <w:rsid w:val="00253FA7"/>
    <w:rsid w:val="00254334"/>
    <w:rsid w:val="002548D8"/>
    <w:rsid w:val="00254CE1"/>
    <w:rsid w:val="00254D87"/>
    <w:rsid w:val="00254E89"/>
    <w:rsid w:val="00254F88"/>
    <w:rsid w:val="00255501"/>
    <w:rsid w:val="00255703"/>
    <w:rsid w:val="00255FCB"/>
    <w:rsid w:val="00256497"/>
    <w:rsid w:val="0025676E"/>
    <w:rsid w:val="00256AD9"/>
    <w:rsid w:val="00256FE4"/>
    <w:rsid w:val="0025777A"/>
    <w:rsid w:val="00257781"/>
    <w:rsid w:val="00257946"/>
    <w:rsid w:val="00257A5B"/>
    <w:rsid w:val="00257BFF"/>
    <w:rsid w:val="00257E0A"/>
    <w:rsid w:val="002601D5"/>
    <w:rsid w:val="0026035D"/>
    <w:rsid w:val="00260968"/>
    <w:rsid w:val="00260C9E"/>
    <w:rsid w:val="00260D96"/>
    <w:rsid w:val="00260E20"/>
    <w:rsid w:val="00260F38"/>
    <w:rsid w:val="00260F74"/>
    <w:rsid w:val="002614DF"/>
    <w:rsid w:val="00261969"/>
    <w:rsid w:val="002619A0"/>
    <w:rsid w:val="00261F78"/>
    <w:rsid w:val="002626BF"/>
    <w:rsid w:val="00262EFD"/>
    <w:rsid w:val="00263424"/>
    <w:rsid w:val="00263FFD"/>
    <w:rsid w:val="0026439C"/>
    <w:rsid w:val="00264553"/>
    <w:rsid w:val="002647BC"/>
    <w:rsid w:val="00264956"/>
    <w:rsid w:val="00264E0F"/>
    <w:rsid w:val="002650B3"/>
    <w:rsid w:val="002655BA"/>
    <w:rsid w:val="0026583F"/>
    <w:rsid w:val="00265DE5"/>
    <w:rsid w:val="002664DA"/>
    <w:rsid w:val="002668D7"/>
    <w:rsid w:val="0026695F"/>
    <w:rsid w:val="00266E69"/>
    <w:rsid w:val="0026715E"/>
    <w:rsid w:val="0026725F"/>
    <w:rsid w:val="002673F0"/>
    <w:rsid w:val="0026770A"/>
    <w:rsid w:val="00267D8C"/>
    <w:rsid w:val="00267E8E"/>
    <w:rsid w:val="00270366"/>
    <w:rsid w:val="0027105C"/>
    <w:rsid w:val="00271063"/>
    <w:rsid w:val="002712DD"/>
    <w:rsid w:val="00271626"/>
    <w:rsid w:val="00271753"/>
    <w:rsid w:val="00271C39"/>
    <w:rsid w:val="0027232F"/>
    <w:rsid w:val="002726EC"/>
    <w:rsid w:val="002728A6"/>
    <w:rsid w:val="00272AC4"/>
    <w:rsid w:val="00272ADF"/>
    <w:rsid w:val="00272DDE"/>
    <w:rsid w:val="00272F1A"/>
    <w:rsid w:val="00273540"/>
    <w:rsid w:val="002735AA"/>
    <w:rsid w:val="002739CC"/>
    <w:rsid w:val="00273A10"/>
    <w:rsid w:val="00273C41"/>
    <w:rsid w:val="00273D42"/>
    <w:rsid w:val="00273E7C"/>
    <w:rsid w:val="00273EAF"/>
    <w:rsid w:val="00273ED6"/>
    <w:rsid w:val="002741D7"/>
    <w:rsid w:val="00274619"/>
    <w:rsid w:val="00274926"/>
    <w:rsid w:val="0027499A"/>
    <w:rsid w:val="002751DD"/>
    <w:rsid w:val="00275234"/>
    <w:rsid w:val="00275259"/>
    <w:rsid w:val="0027571A"/>
    <w:rsid w:val="002757E2"/>
    <w:rsid w:val="00275890"/>
    <w:rsid w:val="00275BE0"/>
    <w:rsid w:val="0027616F"/>
    <w:rsid w:val="00276228"/>
    <w:rsid w:val="002762F3"/>
    <w:rsid w:val="00276388"/>
    <w:rsid w:val="00276CE3"/>
    <w:rsid w:val="00276EB5"/>
    <w:rsid w:val="00277760"/>
    <w:rsid w:val="0028008F"/>
    <w:rsid w:val="002803FD"/>
    <w:rsid w:val="0028066B"/>
    <w:rsid w:val="0028070B"/>
    <w:rsid w:val="00280793"/>
    <w:rsid w:val="00280867"/>
    <w:rsid w:val="0028199B"/>
    <w:rsid w:val="00282310"/>
    <w:rsid w:val="00282A73"/>
    <w:rsid w:val="002834C9"/>
    <w:rsid w:val="002834F2"/>
    <w:rsid w:val="0028389E"/>
    <w:rsid w:val="00283CF0"/>
    <w:rsid w:val="00283CF2"/>
    <w:rsid w:val="002840AE"/>
    <w:rsid w:val="0028416E"/>
    <w:rsid w:val="002847DE"/>
    <w:rsid w:val="002849E2"/>
    <w:rsid w:val="00284B37"/>
    <w:rsid w:val="00284FA3"/>
    <w:rsid w:val="002853B5"/>
    <w:rsid w:val="0028597E"/>
    <w:rsid w:val="00285CCD"/>
    <w:rsid w:val="00285D63"/>
    <w:rsid w:val="00285E0A"/>
    <w:rsid w:val="00285EDF"/>
    <w:rsid w:val="00285EFC"/>
    <w:rsid w:val="002865FF"/>
    <w:rsid w:val="00286AF0"/>
    <w:rsid w:val="00286B41"/>
    <w:rsid w:val="0028783F"/>
    <w:rsid w:val="00287924"/>
    <w:rsid w:val="00287BFB"/>
    <w:rsid w:val="002902FA"/>
    <w:rsid w:val="00290620"/>
    <w:rsid w:val="00290710"/>
    <w:rsid w:val="0029073D"/>
    <w:rsid w:val="0029095A"/>
    <w:rsid w:val="00290CDC"/>
    <w:rsid w:val="00290EFD"/>
    <w:rsid w:val="0029113F"/>
    <w:rsid w:val="00291500"/>
    <w:rsid w:val="00291981"/>
    <w:rsid w:val="00291C04"/>
    <w:rsid w:val="00291E39"/>
    <w:rsid w:val="00291F9B"/>
    <w:rsid w:val="00292966"/>
    <w:rsid w:val="00292AAF"/>
    <w:rsid w:val="002930DE"/>
    <w:rsid w:val="00293AFE"/>
    <w:rsid w:val="00293FB4"/>
    <w:rsid w:val="002943C1"/>
    <w:rsid w:val="0029444E"/>
    <w:rsid w:val="00294645"/>
    <w:rsid w:val="002948E8"/>
    <w:rsid w:val="00294F21"/>
    <w:rsid w:val="0029549E"/>
    <w:rsid w:val="002955DA"/>
    <w:rsid w:val="002966EA"/>
    <w:rsid w:val="002968C7"/>
    <w:rsid w:val="00296D73"/>
    <w:rsid w:val="00296E86"/>
    <w:rsid w:val="0029737F"/>
    <w:rsid w:val="00297389"/>
    <w:rsid w:val="00297810"/>
    <w:rsid w:val="00297920"/>
    <w:rsid w:val="002979D7"/>
    <w:rsid w:val="002979DA"/>
    <w:rsid w:val="00297B29"/>
    <w:rsid w:val="00297CA3"/>
    <w:rsid w:val="00297EC4"/>
    <w:rsid w:val="002A0579"/>
    <w:rsid w:val="002A0820"/>
    <w:rsid w:val="002A0A1B"/>
    <w:rsid w:val="002A0F28"/>
    <w:rsid w:val="002A11F4"/>
    <w:rsid w:val="002A17EF"/>
    <w:rsid w:val="002A1E59"/>
    <w:rsid w:val="002A2144"/>
    <w:rsid w:val="002A2403"/>
    <w:rsid w:val="002A26BF"/>
    <w:rsid w:val="002A26D4"/>
    <w:rsid w:val="002A2B4C"/>
    <w:rsid w:val="002A30B3"/>
    <w:rsid w:val="002A343D"/>
    <w:rsid w:val="002A3F13"/>
    <w:rsid w:val="002A40F5"/>
    <w:rsid w:val="002A451D"/>
    <w:rsid w:val="002A455A"/>
    <w:rsid w:val="002A4952"/>
    <w:rsid w:val="002A553C"/>
    <w:rsid w:val="002A581A"/>
    <w:rsid w:val="002A5A03"/>
    <w:rsid w:val="002A5F05"/>
    <w:rsid w:val="002A601E"/>
    <w:rsid w:val="002A63B5"/>
    <w:rsid w:val="002A65B3"/>
    <w:rsid w:val="002A694A"/>
    <w:rsid w:val="002A740C"/>
    <w:rsid w:val="002A74DD"/>
    <w:rsid w:val="002A7A36"/>
    <w:rsid w:val="002B0384"/>
    <w:rsid w:val="002B0D1F"/>
    <w:rsid w:val="002B10C8"/>
    <w:rsid w:val="002B1224"/>
    <w:rsid w:val="002B12F8"/>
    <w:rsid w:val="002B1336"/>
    <w:rsid w:val="002B17D6"/>
    <w:rsid w:val="002B1E9E"/>
    <w:rsid w:val="002B2436"/>
    <w:rsid w:val="002B25D3"/>
    <w:rsid w:val="002B2788"/>
    <w:rsid w:val="002B2E3A"/>
    <w:rsid w:val="002B31E0"/>
    <w:rsid w:val="002B32DD"/>
    <w:rsid w:val="002B3564"/>
    <w:rsid w:val="002B36C4"/>
    <w:rsid w:val="002B36F1"/>
    <w:rsid w:val="002B3B15"/>
    <w:rsid w:val="002B3CB8"/>
    <w:rsid w:val="002B3F4D"/>
    <w:rsid w:val="002B4965"/>
    <w:rsid w:val="002B4A22"/>
    <w:rsid w:val="002B52B8"/>
    <w:rsid w:val="002B56A1"/>
    <w:rsid w:val="002B5717"/>
    <w:rsid w:val="002B593E"/>
    <w:rsid w:val="002B5C76"/>
    <w:rsid w:val="002B5EB2"/>
    <w:rsid w:val="002B5F8A"/>
    <w:rsid w:val="002B5FB0"/>
    <w:rsid w:val="002B60D3"/>
    <w:rsid w:val="002B6741"/>
    <w:rsid w:val="002B69B0"/>
    <w:rsid w:val="002B6C0B"/>
    <w:rsid w:val="002B72FC"/>
    <w:rsid w:val="002B7307"/>
    <w:rsid w:val="002B74F9"/>
    <w:rsid w:val="002B753A"/>
    <w:rsid w:val="002B76C9"/>
    <w:rsid w:val="002B77D7"/>
    <w:rsid w:val="002B79D1"/>
    <w:rsid w:val="002C04F0"/>
    <w:rsid w:val="002C0D06"/>
    <w:rsid w:val="002C0DC6"/>
    <w:rsid w:val="002C0EC1"/>
    <w:rsid w:val="002C0F04"/>
    <w:rsid w:val="002C10D3"/>
    <w:rsid w:val="002C124E"/>
    <w:rsid w:val="002C1CDE"/>
    <w:rsid w:val="002C1EB4"/>
    <w:rsid w:val="002C2337"/>
    <w:rsid w:val="002C2D97"/>
    <w:rsid w:val="002C32A6"/>
    <w:rsid w:val="002C33C2"/>
    <w:rsid w:val="002C37D6"/>
    <w:rsid w:val="002C3854"/>
    <w:rsid w:val="002C3B94"/>
    <w:rsid w:val="002C4297"/>
    <w:rsid w:val="002C435C"/>
    <w:rsid w:val="002C439C"/>
    <w:rsid w:val="002C4E38"/>
    <w:rsid w:val="002C4E8C"/>
    <w:rsid w:val="002C50FF"/>
    <w:rsid w:val="002C56FF"/>
    <w:rsid w:val="002C5992"/>
    <w:rsid w:val="002C5B52"/>
    <w:rsid w:val="002C5BA6"/>
    <w:rsid w:val="002C62F1"/>
    <w:rsid w:val="002C688A"/>
    <w:rsid w:val="002C6BB4"/>
    <w:rsid w:val="002C7164"/>
    <w:rsid w:val="002C7811"/>
    <w:rsid w:val="002D0428"/>
    <w:rsid w:val="002D073D"/>
    <w:rsid w:val="002D078E"/>
    <w:rsid w:val="002D0D99"/>
    <w:rsid w:val="002D0E0C"/>
    <w:rsid w:val="002D0E23"/>
    <w:rsid w:val="002D149A"/>
    <w:rsid w:val="002D16CC"/>
    <w:rsid w:val="002D1934"/>
    <w:rsid w:val="002D1A52"/>
    <w:rsid w:val="002D1AE6"/>
    <w:rsid w:val="002D20C4"/>
    <w:rsid w:val="002D2366"/>
    <w:rsid w:val="002D23C7"/>
    <w:rsid w:val="002D2533"/>
    <w:rsid w:val="002D264C"/>
    <w:rsid w:val="002D3D13"/>
    <w:rsid w:val="002D3DA1"/>
    <w:rsid w:val="002D43B2"/>
    <w:rsid w:val="002D4498"/>
    <w:rsid w:val="002D44F6"/>
    <w:rsid w:val="002D4911"/>
    <w:rsid w:val="002D4BFE"/>
    <w:rsid w:val="002D4C3E"/>
    <w:rsid w:val="002D5361"/>
    <w:rsid w:val="002D56DB"/>
    <w:rsid w:val="002D58F8"/>
    <w:rsid w:val="002D5BEF"/>
    <w:rsid w:val="002D5CDB"/>
    <w:rsid w:val="002D5E6A"/>
    <w:rsid w:val="002D5F94"/>
    <w:rsid w:val="002D6096"/>
    <w:rsid w:val="002D6218"/>
    <w:rsid w:val="002D6FE3"/>
    <w:rsid w:val="002D732C"/>
    <w:rsid w:val="002D7A33"/>
    <w:rsid w:val="002D7AE6"/>
    <w:rsid w:val="002E01D6"/>
    <w:rsid w:val="002E0AE3"/>
    <w:rsid w:val="002E0B8D"/>
    <w:rsid w:val="002E10AF"/>
    <w:rsid w:val="002E1161"/>
    <w:rsid w:val="002E178E"/>
    <w:rsid w:val="002E1B46"/>
    <w:rsid w:val="002E24F4"/>
    <w:rsid w:val="002E2783"/>
    <w:rsid w:val="002E2B51"/>
    <w:rsid w:val="002E2B6A"/>
    <w:rsid w:val="002E2E99"/>
    <w:rsid w:val="002E35D3"/>
    <w:rsid w:val="002E40A0"/>
    <w:rsid w:val="002E440C"/>
    <w:rsid w:val="002E4513"/>
    <w:rsid w:val="002E4DAA"/>
    <w:rsid w:val="002E4F85"/>
    <w:rsid w:val="002E52CA"/>
    <w:rsid w:val="002E530B"/>
    <w:rsid w:val="002E56F1"/>
    <w:rsid w:val="002E571C"/>
    <w:rsid w:val="002E58A8"/>
    <w:rsid w:val="002E59D1"/>
    <w:rsid w:val="002E59FB"/>
    <w:rsid w:val="002E63CD"/>
    <w:rsid w:val="002E64CE"/>
    <w:rsid w:val="002E652E"/>
    <w:rsid w:val="002E6ACD"/>
    <w:rsid w:val="002E725A"/>
    <w:rsid w:val="002E7393"/>
    <w:rsid w:val="002E7569"/>
    <w:rsid w:val="002E75A0"/>
    <w:rsid w:val="002E762A"/>
    <w:rsid w:val="002E7AE7"/>
    <w:rsid w:val="002E7BC0"/>
    <w:rsid w:val="002F02AF"/>
    <w:rsid w:val="002F02F2"/>
    <w:rsid w:val="002F0333"/>
    <w:rsid w:val="002F0CB9"/>
    <w:rsid w:val="002F0E4B"/>
    <w:rsid w:val="002F1138"/>
    <w:rsid w:val="002F11F8"/>
    <w:rsid w:val="002F16A2"/>
    <w:rsid w:val="002F1BAC"/>
    <w:rsid w:val="002F1FE3"/>
    <w:rsid w:val="002F2181"/>
    <w:rsid w:val="002F2271"/>
    <w:rsid w:val="002F24D3"/>
    <w:rsid w:val="002F29BE"/>
    <w:rsid w:val="002F2B73"/>
    <w:rsid w:val="002F3796"/>
    <w:rsid w:val="002F38C3"/>
    <w:rsid w:val="002F3996"/>
    <w:rsid w:val="002F4190"/>
    <w:rsid w:val="002F4191"/>
    <w:rsid w:val="002F49C5"/>
    <w:rsid w:val="002F4FCF"/>
    <w:rsid w:val="002F5758"/>
    <w:rsid w:val="002F5803"/>
    <w:rsid w:val="002F5DAE"/>
    <w:rsid w:val="002F6095"/>
    <w:rsid w:val="002F6E3E"/>
    <w:rsid w:val="002F6FFC"/>
    <w:rsid w:val="002F759D"/>
    <w:rsid w:val="002F7C0A"/>
    <w:rsid w:val="002F7DDC"/>
    <w:rsid w:val="002F7E5A"/>
    <w:rsid w:val="002F7EE3"/>
    <w:rsid w:val="003003FA"/>
    <w:rsid w:val="003004BE"/>
    <w:rsid w:val="003007CE"/>
    <w:rsid w:val="00300A09"/>
    <w:rsid w:val="00300CD8"/>
    <w:rsid w:val="00301579"/>
    <w:rsid w:val="00301634"/>
    <w:rsid w:val="00301B87"/>
    <w:rsid w:val="00301C59"/>
    <w:rsid w:val="00302389"/>
    <w:rsid w:val="00303261"/>
    <w:rsid w:val="00303BE7"/>
    <w:rsid w:val="00303DC2"/>
    <w:rsid w:val="00303F62"/>
    <w:rsid w:val="00304049"/>
    <w:rsid w:val="0030442C"/>
    <w:rsid w:val="00304437"/>
    <w:rsid w:val="00304452"/>
    <w:rsid w:val="003044EE"/>
    <w:rsid w:val="00304EFD"/>
    <w:rsid w:val="00305447"/>
    <w:rsid w:val="00305728"/>
    <w:rsid w:val="0030589F"/>
    <w:rsid w:val="00305A0E"/>
    <w:rsid w:val="003061C2"/>
    <w:rsid w:val="0030631C"/>
    <w:rsid w:val="003063C2"/>
    <w:rsid w:val="00306498"/>
    <w:rsid w:val="003065C3"/>
    <w:rsid w:val="003066FE"/>
    <w:rsid w:val="00306B5A"/>
    <w:rsid w:val="003078AC"/>
    <w:rsid w:val="00307A52"/>
    <w:rsid w:val="003107C7"/>
    <w:rsid w:val="0031097F"/>
    <w:rsid w:val="00312076"/>
    <w:rsid w:val="003126CC"/>
    <w:rsid w:val="0031343D"/>
    <w:rsid w:val="00313566"/>
    <w:rsid w:val="0031394D"/>
    <w:rsid w:val="00313D5D"/>
    <w:rsid w:val="00314348"/>
    <w:rsid w:val="003144D8"/>
    <w:rsid w:val="0031469B"/>
    <w:rsid w:val="00315044"/>
    <w:rsid w:val="0031557C"/>
    <w:rsid w:val="00315A90"/>
    <w:rsid w:val="00315EDD"/>
    <w:rsid w:val="0031688C"/>
    <w:rsid w:val="00316C49"/>
    <w:rsid w:val="00316C56"/>
    <w:rsid w:val="00317B4D"/>
    <w:rsid w:val="00317E0F"/>
    <w:rsid w:val="00320265"/>
    <w:rsid w:val="003202F3"/>
    <w:rsid w:val="003206A2"/>
    <w:rsid w:val="00320A81"/>
    <w:rsid w:val="00320CE1"/>
    <w:rsid w:val="0032110B"/>
    <w:rsid w:val="00321467"/>
    <w:rsid w:val="003214B6"/>
    <w:rsid w:val="003215B1"/>
    <w:rsid w:val="003218B6"/>
    <w:rsid w:val="00321A8A"/>
    <w:rsid w:val="00321C3E"/>
    <w:rsid w:val="00321D96"/>
    <w:rsid w:val="00321F51"/>
    <w:rsid w:val="003223FF"/>
    <w:rsid w:val="00322711"/>
    <w:rsid w:val="00322980"/>
    <w:rsid w:val="0032299C"/>
    <w:rsid w:val="0032352C"/>
    <w:rsid w:val="003235D2"/>
    <w:rsid w:val="0032386F"/>
    <w:rsid w:val="00323873"/>
    <w:rsid w:val="0032401A"/>
    <w:rsid w:val="00324324"/>
    <w:rsid w:val="0032466E"/>
    <w:rsid w:val="00324B8E"/>
    <w:rsid w:val="00324D2F"/>
    <w:rsid w:val="00324EBE"/>
    <w:rsid w:val="00324FEE"/>
    <w:rsid w:val="00325DA1"/>
    <w:rsid w:val="003260FB"/>
    <w:rsid w:val="0032630E"/>
    <w:rsid w:val="00326610"/>
    <w:rsid w:val="0032697B"/>
    <w:rsid w:val="00326983"/>
    <w:rsid w:val="00326BFA"/>
    <w:rsid w:val="00326EAD"/>
    <w:rsid w:val="00327020"/>
    <w:rsid w:val="00327324"/>
    <w:rsid w:val="00327816"/>
    <w:rsid w:val="00327C50"/>
    <w:rsid w:val="003307AF"/>
    <w:rsid w:val="00330A0B"/>
    <w:rsid w:val="00330B90"/>
    <w:rsid w:val="00330F8A"/>
    <w:rsid w:val="003313DB"/>
    <w:rsid w:val="00331436"/>
    <w:rsid w:val="003314C4"/>
    <w:rsid w:val="00331BBA"/>
    <w:rsid w:val="00331C9E"/>
    <w:rsid w:val="0033231E"/>
    <w:rsid w:val="00332412"/>
    <w:rsid w:val="00332483"/>
    <w:rsid w:val="00332511"/>
    <w:rsid w:val="003325E6"/>
    <w:rsid w:val="0033268F"/>
    <w:rsid w:val="00332BF7"/>
    <w:rsid w:val="003334E8"/>
    <w:rsid w:val="00333E4A"/>
    <w:rsid w:val="0033460E"/>
    <w:rsid w:val="00334A97"/>
    <w:rsid w:val="00334F23"/>
    <w:rsid w:val="003351AC"/>
    <w:rsid w:val="003352B3"/>
    <w:rsid w:val="003353D8"/>
    <w:rsid w:val="003357A0"/>
    <w:rsid w:val="00335958"/>
    <w:rsid w:val="00335A20"/>
    <w:rsid w:val="00335D52"/>
    <w:rsid w:val="00335E99"/>
    <w:rsid w:val="003367C6"/>
    <w:rsid w:val="0033718C"/>
    <w:rsid w:val="00337A51"/>
    <w:rsid w:val="00337CCC"/>
    <w:rsid w:val="00337CCD"/>
    <w:rsid w:val="00337D86"/>
    <w:rsid w:val="00337F85"/>
    <w:rsid w:val="00340350"/>
    <w:rsid w:val="00340782"/>
    <w:rsid w:val="00340812"/>
    <w:rsid w:val="003408D6"/>
    <w:rsid w:val="0034094A"/>
    <w:rsid w:val="00340BA9"/>
    <w:rsid w:val="0034114E"/>
    <w:rsid w:val="003413E6"/>
    <w:rsid w:val="00341480"/>
    <w:rsid w:val="00341B20"/>
    <w:rsid w:val="00341CC7"/>
    <w:rsid w:val="00341EAF"/>
    <w:rsid w:val="003422E0"/>
    <w:rsid w:val="003422EF"/>
    <w:rsid w:val="003425C0"/>
    <w:rsid w:val="003425D2"/>
    <w:rsid w:val="00342EEE"/>
    <w:rsid w:val="00342F78"/>
    <w:rsid w:val="00343433"/>
    <w:rsid w:val="003434C3"/>
    <w:rsid w:val="0034385A"/>
    <w:rsid w:val="00343FE7"/>
    <w:rsid w:val="0034454B"/>
    <w:rsid w:val="003445DF"/>
    <w:rsid w:val="00344726"/>
    <w:rsid w:val="003453BF"/>
    <w:rsid w:val="00345704"/>
    <w:rsid w:val="00345D7A"/>
    <w:rsid w:val="00346354"/>
    <w:rsid w:val="003464D5"/>
    <w:rsid w:val="00346B0E"/>
    <w:rsid w:val="00346B1F"/>
    <w:rsid w:val="00346BB0"/>
    <w:rsid w:val="00346F10"/>
    <w:rsid w:val="00347131"/>
    <w:rsid w:val="003479F2"/>
    <w:rsid w:val="00347B95"/>
    <w:rsid w:val="00350246"/>
    <w:rsid w:val="0035066C"/>
    <w:rsid w:val="00350856"/>
    <w:rsid w:val="003509A2"/>
    <w:rsid w:val="00350B14"/>
    <w:rsid w:val="00350F63"/>
    <w:rsid w:val="00351188"/>
    <w:rsid w:val="00351410"/>
    <w:rsid w:val="0035193F"/>
    <w:rsid w:val="00351977"/>
    <w:rsid w:val="00351A51"/>
    <w:rsid w:val="00351D78"/>
    <w:rsid w:val="00351DB7"/>
    <w:rsid w:val="00352134"/>
    <w:rsid w:val="003524E9"/>
    <w:rsid w:val="0035299A"/>
    <w:rsid w:val="00352A8D"/>
    <w:rsid w:val="003530C8"/>
    <w:rsid w:val="00353281"/>
    <w:rsid w:val="00353780"/>
    <w:rsid w:val="003542A3"/>
    <w:rsid w:val="00355BC0"/>
    <w:rsid w:val="00356107"/>
    <w:rsid w:val="00356807"/>
    <w:rsid w:val="00356910"/>
    <w:rsid w:val="00356966"/>
    <w:rsid w:val="00356CEB"/>
    <w:rsid w:val="00356E9C"/>
    <w:rsid w:val="0035706A"/>
    <w:rsid w:val="003574D2"/>
    <w:rsid w:val="00357A23"/>
    <w:rsid w:val="00357BBA"/>
    <w:rsid w:val="003601E4"/>
    <w:rsid w:val="003601FD"/>
    <w:rsid w:val="003602F2"/>
    <w:rsid w:val="00360924"/>
    <w:rsid w:val="003609D1"/>
    <w:rsid w:val="00360B56"/>
    <w:rsid w:val="00360F64"/>
    <w:rsid w:val="003618B3"/>
    <w:rsid w:val="00361A91"/>
    <w:rsid w:val="003624AE"/>
    <w:rsid w:val="00363483"/>
    <w:rsid w:val="0036351E"/>
    <w:rsid w:val="003643C2"/>
    <w:rsid w:val="00364A69"/>
    <w:rsid w:val="00364AF4"/>
    <w:rsid w:val="00364EA0"/>
    <w:rsid w:val="00364FC7"/>
    <w:rsid w:val="00365073"/>
    <w:rsid w:val="00366246"/>
    <w:rsid w:val="003666B2"/>
    <w:rsid w:val="00366708"/>
    <w:rsid w:val="00366772"/>
    <w:rsid w:val="00366EF0"/>
    <w:rsid w:val="00367154"/>
    <w:rsid w:val="003671BE"/>
    <w:rsid w:val="00367959"/>
    <w:rsid w:val="00367A16"/>
    <w:rsid w:val="00367F3A"/>
    <w:rsid w:val="003701AE"/>
    <w:rsid w:val="003702D8"/>
    <w:rsid w:val="00370742"/>
    <w:rsid w:val="00370D58"/>
    <w:rsid w:val="00370F3C"/>
    <w:rsid w:val="0037114F"/>
    <w:rsid w:val="00371386"/>
    <w:rsid w:val="00371791"/>
    <w:rsid w:val="003718C9"/>
    <w:rsid w:val="00371A81"/>
    <w:rsid w:val="00371BC3"/>
    <w:rsid w:val="00371F90"/>
    <w:rsid w:val="00371FB0"/>
    <w:rsid w:val="00372095"/>
    <w:rsid w:val="003723DA"/>
    <w:rsid w:val="00372A6C"/>
    <w:rsid w:val="00372BF5"/>
    <w:rsid w:val="00373289"/>
    <w:rsid w:val="003732F3"/>
    <w:rsid w:val="00373B9E"/>
    <w:rsid w:val="003743E1"/>
    <w:rsid w:val="003747C7"/>
    <w:rsid w:val="00374E07"/>
    <w:rsid w:val="00374F60"/>
    <w:rsid w:val="00374FA9"/>
    <w:rsid w:val="00375BBC"/>
    <w:rsid w:val="00375E12"/>
    <w:rsid w:val="003763A7"/>
    <w:rsid w:val="003767D8"/>
    <w:rsid w:val="00376804"/>
    <w:rsid w:val="00376829"/>
    <w:rsid w:val="003769BF"/>
    <w:rsid w:val="00377244"/>
    <w:rsid w:val="00377CDC"/>
    <w:rsid w:val="003800E6"/>
    <w:rsid w:val="0038042A"/>
    <w:rsid w:val="003807AC"/>
    <w:rsid w:val="0038086B"/>
    <w:rsid w:val="003808DE"/>
    <w:rsid w:val="00380905"/>
    <w:rsid w:val="00381054"/>
    <w:rsid w:val="00382147"/>
    <w:rsid w:val="00382B5E"/>
    <w:rsid w:val="00382B7D"/>
    <w:rsid w:val="00383194"/>
    <w:rsid w:val="003837C3"/>
    <w:rsid w:val="00383BCF"/>
    <w:rsid w:val="00383F9C"/>
    <w:rsid w:val="003846F4"/>
    <w:rsid w:val="003855A9"/>
    <w:rsid w:val="0038586D"/>
    <w:rsid w:val="003858D8"/>
    <w:rsid w:val="0038593D"/>
    <w:rsid w:val="00385DCC"/>
    <w:rsid w:val="00386AAC"/>
    <w:rsid w:val="00387604"/>
    <w:rsid w:val="003877D4"/>
    <w:rsid w:val="0039058A"/>
    <w:rsid w:val="00390803"/>
    <w:rsid w:val="003908F4"/>
    <w:rsid w:val="00390A04"/>
    <w:rsid w:val="00390B46"/>
    <w:rsid w:val="00390E95"/>
    <w:rsid w:val="00390E9E"/>
    <w:rsid w:val="003910A0"/>
    <w:rsid w:val="003911CD"/>
    <w:rsid w:val="003915CE"/>
    <w:rsid w:val="00391CA4"/>
    <w:rsid w:val="00391CC7"/>
    <w:rsid w:val="00391E62"/>
    <w:rsid w:val="00392532"/>
    <w:rsid w:val="003925A4"/>
    <w:rsid w:val="00392937"/>
    <w:rsid w:val="00392D5C"/>
    <w:rsid w:val="00392F41"/>
    <w:rsid w:val="00392F58"/>
    <w:rsid w:val="00392F87"/>
    <w:rsid w:val="0039306C"/>
    <w:rsid w:val="00393572"/>
    <w:rsid w:val="00393E1D"/>
    <w:rsid w:val="003941EB"/>
    <w:rsid w:val="0039433F"/>
    <w:rsid w:val="00394AF1"/>
    <w:rsid w:val="00394EBC"/>
    <w:rsid w:val="00394FE0"/>
    <w:rsid w:val="00395021"/>
    <w:rsid w:val="0039564C"/>
    <w:rsid w:val="003962AC"/>
    <w:rsid w:val="0039642A"/>
    <w:rsid w:val="003965AF"/>
    <w:rsid w:val="00396654"/>
    <w:rsid w:val="00396876"/>
    <w:rsid w:val="00396FC8"/>
    <w:rsid w:val="0039708A"/>
    <w:rsid w:val="00397856"/>
    <w:rsid w:val="003979B5"/>
    <w:rsid w:val="00397D31"/>
    <w:rsid w:val="003A0683"/>
    <w:rsid w:val="003A0983"/>
    <w:rsid w:val="003A0A2E"/>
    <w:rsid w:val="003A0B0A"/>
    <w:rsid w:val="003A18F0"/>
    <w:rsid w:val="003A1986"/>
    <w:rsid w:val="003A1DA5"/>
    <w:rsid w:val="003A230C"/>
    <w:rsid w:val="003A2466"/>
    <w:rsid w:val="003A2BF5"/>
    <w:rsid w:val="003A311A"/>
    <w:rsid w:val="003A322E"/>
    <w:rsid w:val="003A3334"/>
    <w:rsid w:val="003A3532"/>
    <w:rsid w:val="003A3604"/>
    <w:rsid w:val="003A3C90"/>
    <w:rsid w:val="003A3D7B"/>
    <w:rsid w:val="003A3F86"/>
    <w:rsid w:val="003A40C6"/>
    <w:rsid w:val="003A4ACE"/>
    <w:rsid w:val="003A4D26"/>
    <w:rsid w:val="003A4E4E"/>
    <w:rsid w:val="003A612C"/>
    <w:rsid w:val="003A61F4"/>
    <w:rsid w:val="003A64AB"/>
    <w:rsid w:val="003A6871"/>
    <w:rsid w:val="003A6D7A"/>
    <w:rsid w:val="003A7698"/>
    <w:rsid w:val="003A7AD8"/>
    <w:rsid w:val="003A7F92"/>
    <w:rsid w:val="003B00B8"/>
    <w:rsid w:val="003B03B6"/>
    <w:rsid w:val="003B0F2D"/>
    <w:rsid w:val="003B1A0C"/>
    <w:rsid w:val="003B1AC4"/>
    <w:rsid w:val="003B1B13"/>
    <w:rsid w:val="003B1CDD"/>
    <w:rsid w:val="003B1ED6"/>
    <w:rsid w:val="003B2BA8"/>
    <w:rsid w:val="003B335E"/>
    <w:rsid w:val="003B351B"/>
    <w:rsid w:val="003B3903"/>
    <w:rsid w:val="003B3A7E"/>
    <w:rsid w:val="003B41FD"/>
    <w:rsid w:val="003B4665"/>
    <w:rsid w:val="003B55D7"/>
    <w:rsid w:val="003B575C"/>
    <w:rsid w:val="003B576C"/>
    <w:rsid w:val="003B5B6B"/>
    <w:rsid w:val="003B5CA9"/>
    <w:rsid w:val="003B611D"/>
    <w:rsid w:val="003B6635"/>
    <w:rsid w:val="003B677A"/>
    <w:rsid w:val="003B67F7"/>
    <w:rsid w:val="003B69C5"/>
    <w:rsid w:val="003B6CE9"/>
    <w:rsid w:val="003B6E6F"/>
    <w:rsid w:val="003B7366"/>
    <w:rsid w:val="003B7585"/>
    <w:rsid w:val="003B7622"/>
    <w:rsid w:val="003B7D56"/>
    <w:rsid w:val="003C02DE"/>
    <w:rsid w:val="003C0CE3"/>
    <w:rsid w:val="003C0D15"/>
    <w:rsid w:val="003C1195"/>
    <w:rsid w:val="003C1444"/>
    <w:rsid w:val="003C18B7"/>
    <w:rsid w:val="003C1C0D"/>
    <w:rsid w:val="003C1FEB"/>
    <w:rsid w:val="003C21D2"/>
    <w:rsid w:val="003C24F2"/>
    <w:rsid w:val="003C2F0B"/>
    <w:rsid w:val="003C3228"/>
    <w:rsid w:val="003C3438"/>
    <w:rsid w:val="003C34B6"/>
    <w:rsid w:val="003C3F56"/>
    <w:rsid w:val="003C4184"/>
    <w:rsid w:val="003C461C"/>
    <w:rsid w:val="003C468A"/>
    <w:rsid w:val="003C4947"/>
    <w:rsid w:val="003C5168"/>
    <w:rsid w:val="003C548E"/>
    <w:rsid w:val="003C56A0"/>
    <w:rsid w:val="003C6008"/>
    <w:rsid w:val="003C679A"/>
    <w:rsid w:val="003C6829"/>
    <w:rsid w:val="003C6C37"/>
    <w:rsid w:val="003C6DA2"/>
    <w:rsid w:val="003C6FF8"/>
    <w:rsid w:val="003C707F"/>
    <w:rsid w:val="003C70DB"/>
    <w:rsid w:val="003C78A1"/>
    <w:rsid w:val="003C7AAC"/>
    <w:rsid w:val="003C7BC1"/>
    <w:rsid w:val="003D05B9"/>
    <w:rsid w:val="003D0820"/>
    <w:rsid w:val="003D0A08"/>
    <w:rsid w:val="003D0A9D"/>
    <w:rsid w:val="003D0C59"/>
    <w:rsid w:val="003D0F4F"/>
    <w:rsid w:val="003D122E"/>
    <w:rsid w:val="003D1557"/>
    <w:rsid w:val="003D156C"/>
    <w:rsid w:val="003D15B4"/>
    <w:rsid w:val="003D17F8"/>
    <w:rsid w:val="003D1F60"/>
    <w:rsid w:val="003D291E"/>
    <w:rsid w:val="003D2A7F"/>
    <w:rsid w:val="003D2B50"/>
    <w:rsid w:val="003D33B7"/>
    <w:rsid w:val="003D3443"/>
    <w:rsid w:val="003D3FE5"/>
    <w:rsid w:val="003D41A2"/>
    <w:rsid w:val="003D495A"/>
    <w:rsid w:val="003D5022"/>
    <w:rsid w:val="003D5299"/>
    <w:rsid w:val="003D52EB"/>
    <w:rsid w:val="003D568A"/>
    <w:rsid w:val="003D5845"/>
    <w:rsid w:val="003D5AF5"/>
    <w:rsid w:val="003D5C81"/>
    <w:rsid w:val="003D5CA5"/>
    <w:rsid w:val="003D63CA"/>
    <w:rsid w:val="003D63E2"/>
    <w:rsid w:val="003D6442"/>
    <w:rsid w:val="003D6680"/>
    <w:rsid w:val="003D68CB"/>
    <w:rsid w:val="003D6BB2"/>
    <w:rsid w:val="003D7020"/>
    <w:rsid w:val="003D71B1"/>
    <w:rsid w:val="003D7827"/>
    <w:rsid w:val="003D7DD3"/>
    <w:rsid w:val="003D7E72"/>
    <w:rsid w:val="003E0152"/>
    <w:rsid w:val="003E03E4"/>
    <w:rsid w:val="003E0E13"/>
    <w:rsid w:val="003E17D3"/>
    <w:rsid w:val="003E19D5"/>
    <w:rsid w:val="003E1F9A"/>
    <w:rsid w:val="003E23DF"/>
    <w:rsid w:val="003E2D51"/>
    <w:rsid w:val="003E2DE1"/>
    <w:rsid w:val="003E3752"/>
    <w:rsid w:val="003E3AA4"/>
    <w:rsid w:val="003E3E92"/>
    <w:rsid w:val="003E404C"/>
    <w:rsid w:val="003E4602"/>
    <w:rsid w:val="003E4DFC"/>
    <w:rsid w:val="003E509D"/>
    <w:rsid w:val="003E63C5"/>
    <w:rsid w:val="003E6604"/>
    <w:rsid w:val="003E66A1"/>
    <w:rsid w:val="003E6A2D"/>
    <w:rsid w:val="003E712B"/>
    <w:rsid w:val="003E737E"/>
    <w:rsid w:val="003E7638"/>
    <w:rsid w:val="003E7AEB"/>
    <w:rsid w:val="003E7C17"/>
    <w:rsid w:val="003E7C29"/>
    <w:rsid w:val="003F03E7"/>
    <w:rsid w:val="003F09FC"/>
    <w:rsid w:val="003F0A26"/>
    <w:rsid w:val="003F0C98"/>
    <w:rsid w:val="003F1237"/>
    <w:rsid w:val="003F1C1E"/>
    <w:rsid w:val="003F1DBE"/>
    <w:rsid w:val="003F1F24"/>
    <w:rsid w:val="003F235B"/>
    <w:rsid w:val="003F25A1"/>
    <w:rsid w:val="003F3438"/>
    <w:rsid w:val="003F3EB0"/>
    <w:rsid w:val="003F401A"/>
    <w:rsid w:val="003F4590"/>
    <w:rsid w:val="003F45CA"/>
    <w:rsid w:val="003F45E0"/>
    <w:rsid w:val="003F4630"/>
    <w:rsid w:val="003F464A"/>
    <w:rsid w:val="003F4797"/>
    <w:rsid w:val="003F4872"/>
    <w:rsid w:val="003F4F28"/>
    <w:rsid w:val="003F4FEC"/>
    <w:rsid w:val="003F51FC"/>
    <w:rsid w:val="003F5293"/>
    <w:rsid w:val="003F52BF"/>
    <w:rsid w:val="003F53CE"/>
    <w:rsid w:val="003F593C"/>
    <w:rsid w:val="003F59A6"/>
    <w:rsid w:val="003F5A7B"/>
    <w:rsid w:val="003F5BC3"/>
    <w:rsid w:val="003F5E99"/>
    <w:rsid w:val="003F643A"/>
    <w:rsid w:val="003F64A9"/>
    <w:rsid w:val="003F64B8"/>
    <w:rsid w:val="003F6892"/>
    <w:rsid w:val="003F6B63"/>
    <w:rsid w:val="003F7842"/>
    <w:rsid w:val="003F79D4"/>
    <w:rsid w:val="00400099"/>
    <w:rsid w:val="0040043A"/>
    <w:rsid w:val="004006F9"/>
    <w:rsid w:val="00400C07"/>
    <w:rsid w:val="00400C8A"/>
    <w:rsid w:val="00401486"/>
    <w:rsid w:val="00401544"/>
    <w:rsid w:val="004020EA"/>
    <w:rsid w:val="00402287"/>
    <w:rsid w:val="0040257F"/>
    <w:rsid w:val="00402C5C"/>
    <w:rsid w:val="00404093"/>
    <w:rsid w:val="00404188"/>
    <w:rsid w:val="004042D7"/>
    <w:rsid w:val="004042F6"/>
    <w:rsid w:val="0040607F"/>
    <w:rsid w:val="004063B9"/>
    <w:rsid w:val="00406440"/>
    <w:rsid w:val="004066F1"/>
    <w:rsid w:val="00406D09"/>
    <w:rsid w:val="00406D8E"/>
    <w:rsid w:val="00406EE5"/>
    <w:rsid w:val="00406F78"/>
    <w:rsid w:val="004100C7"/>
    <w:rsid w:val="0041011E"/>
    <w:rsid w:val="004105B3"/>
    <w:rsid w:val="00410A95"/>
    <w:rsid w:val="00410B92"/>
    <w:rsid w:val="00410D13"/>
    <w:rsid w:val="00410D15"/>
    <w:rsid w:val="004111ED"/>
    <w:rsid w:val="00411244"/>
    <w:rsid w:val="00411368"/>
    <w:rsid w:val="00411824"/>
    <w:rsid w:val="004122BD"/>
    <w:rsid w:val="004125B2"/>
    <w:rsid w:val="004125B6"/>
    <w:rsid w:val="004125D8"/>
    <w:rsid w:val="0041267B"/>
    <w:rsid w:val="00413833"/>
    <w:rsid w:val="00414BE3"/>
    <w:rsid w:val="00414E32"/>
    <w:rsid w:val="00414EA8"/>
    <w:rsid w:val="00415465"/>
    <w:rsid w:val="0041552A"/>
    <w:rsid w:val="004156B7"/>
    <w:rsid w:val="00415E61"/>
    <w:rsid w:val="00415EB0"/>
    <w:rsid w:val="00416041"/>
    <w:rsid w:val="004160C4"/>
    <w:rsid w:val="004163F1"/>
    <w:rsid w:val="00416928"/>
    <w:rsid w:val="00416A08"/>
    <w:rsid w:val="00416AF7"/>
    <w:rsid w:val="00416B9C"/>
    <w:rsid w:val="00416CDC"/>
    <w:rsid w:val="00416FB4"/>
    <w:rsid w:val="00416FDA"/>
    <w:rsid w:val="004173F1"/>
    <w:rsid w:val="00417A99"/>
    <w:rsid w:val="00417C70"/>
    <w:rsid w:val="00417F3E"/>
    <w:rsid w:val="00420070"/>
    <w:rsid w:val="004207B3"/>
    <w:rsid w:val="00420C0A"/>
    <w:rsid w:val="00420C9C"/>
    <w:rsid w:val="00421B39"/>
    <w:rsid w:val="00421C07"/>
    <w:rsid w:val="004224EB"/>
    <w:rsid w:val="004234FE"/>
    <w:rsid w:val="00423834"/>
    <w:rsid w:val="00423F94"/>
    <w:rsid w:val="004241D4"/>
    <w:rsid w:val="004245FE"/>
    <w:rsid w:val="00424925"/>
    <w:rsid w:val="00425120"/>
    <w:rsid w:val="00425975"/>
    <w:rsid w:val="004259FB"/>
    <w:rsid w:val="00425B06"/>
    <w:rsid w:val="004260F7"/>
    <w:rsid w:val="004261A9"/>
    <w:rsid w:val="004263E0"/>
    <w:rsid w:val="0042681B"/>
    <w:rsid w:val="004274A0"/>
    <w:rsid w:val="004275A6"/>
    <w:rsid w:val="00427AD8"/>
    <w:rsid w:val="00427B96"/>
    <w:rsid w:val="00430082"/>
    <w:rsid w:val="00431191"/>
    <w:rsid w:val="004313F0"/>
    <w:rsid w:val="0043140B"/>
    <w:rsid w:val="00431BC4"/>
    <w:rsid w:val="00431D52"/>
    <w:rsid w:val="00431E68"/>
    <w:rsid w:val="004330A4"/>
    <w:rsid w:val="0043344A"/>
    <w:rsid w:val="004335A6"/>
    <w:rsid w:val="00433681"/>
    <w:rsid w:val="00433684"/>
    <w:rsid w:val="00433B74"/>
    <w:rsid w:val="00433FD8"/>
    <w:rsid w:val="00434182"/>
    <w:rsid w:val="00434297"/>
    <w:rsid w:val="0043435A"/>
    <w:rsid w:val="00434446"/>
    <w:rsid w:val="00434492"/>
    <w:rsid w:val="00434882"/>
    <w:rsid w:val="00434982"/>
    <w:rsid w:val="00434A6C"/>
    <w:rsid w:val="00434B82"/>
    <w:rsid w:val="0043520D"/>
    <w:rsid w:val="00435211"/>
    <w:rsid w:val="00435427"/>
    <w:rsid w:val="0043586E"/>
    <w:rsid w:val="004359A5"/>
    <w:rsid w:val="00435AA9"/>
    <w:rsid w:val="00435CBD"/>
    <w:rsid w:val="00435CD3"/>
    <w:rsid w:val="00435F36"/>
    <w:rsid w:val="00436531"/>
    <w:rsid w:val="00436673"/>
    <w:rsid w:val="00436BAC"/>
    <w:rsid w:val="00436BDB"/>
    <w:rsid w:val="004370A0"/>
    <w:rsid w:val="004373C7"/>
    <w:rsid w:val="004375FE"/>
    <w:rsid w:val="004376CF"/>
    <w:rsid w:val="00437710"/>
    <w:rsid w:val="004409CD"/>
    <w:rsid w:val="00440D7F"/>
    <w:rsid w:val="00440DB5"/>
    <w:rsid w:val="00440EE4"/>
    <w:rsid w:val="00441251"/>
    <w:rsid w:val="0044141A"/>
    <w:rsid w:val="00441509"/>
    <w:rsid w:val="004416DD"/>
    <w:rsid w:val="004417B3"/>
    <w:rsid w:val="00441845"/>
    <w:rsid w:val="004419E7"/>
    <w:rsid w:val="00441A9F"/>
    <w:rsid w:val="004421AF"/>
    <w:rsid w:val="004422AC"/>
    <w:rsid w:val="004422F2"/>
    <w:rsid w:val="004432F6"/>
    <w:rsid w:val="004436B7"/>
    <w:rsid w:val="00443A7A"/>
    <w:rsid w:val="00443AF6"/>
    <w:rsid w:val="00443D1D"/>
    <w:rsid w:val="00443FC8"/>
    <w:rsid w:val="004448BE"/>
    <w:rsid w:val="004457AE"/>
    <w:rsid w:val="00446569"/>
    <w:rsid w:val="004469A0"/>
    <w:rsid w:val="00446B55"/>
    <w:rsid w:val="00447074"/>
    <w:rsid w:val="004471CB"/>
    <w:rsid w:val="00447218"/>
    <w:rsid w:val="00447ACE"/>
    <w:rsid w:val="00447C5B"/>
    <w:rsid w:val="004503D1"/>
    <w:rsid w:val="0045062B"/>
    <w:rsid w:val="0045092E"/>
    <w:rsid w:val="00450A68"/>
    <w:rsid w:val="00450A8B"/>
    <w:rsid w:val="00450B8C"/>
    <w:rsid w:val="00450EC8"/>
    <w:rsid w:val="004515AA"/>
    <w:rsid w:val="00451E77"/>
    <w:rsid w:val="00451F58"/>
    <w:rsid w:val="00452F48"/>
    <w:rsid w:val="0045310A"/>
    <w:rsid w:val="00453448"/>
    <w:rsid w:val="00453674"/>
    <w:rsid w:val="00453927"/>
    <w:rsid w:val="004539FD"/>
    <w:rsid w:val="00453A52"/>
    <w:rsid w:val="00454084"/>
    <w:rsid w:val="004547C1"/>
    <w:rsid w:val="00454C4A"/>
    <w:rsid w:val="00454D73"/>
    <w:rsid w:val="004554DD"/>
    <w:rsid w:val="00455FE4"/>
    <w:rsid w:val="0045643D"/>
    <w:rsid w:val="004565AC"/>
    <w:rsid w:val="0045707E"/>
    <w:rsid w:val="004572A1"/>
    <w:rsid w:val="00457685"/>
    <w:rsid w:val="00457C6C"/>
    <w:rsid w:val="004603A4"/>
    <w:rsid w:val="004603FD"/>
    <w:rsid w:val="00460645"/>
    <w:rsid w:val="004609A5"/>
    <w:rsid w:val="00460AE6"/>
    <w:rsid w:val="00460E6F"/>
    <w:rsid w:val="00461010"/>
    <w:rsid w:val="0046138C"/>
    <w:rsid w:val="0046178F"/>
    <w:rsid w:val="00461F1D"/>
    <w:rsid w:val="004621C4"/>
    <w:rsid w:val="00462206"/>
    <w:rsid w:val="00462451"/>
    <w:rsid w:val="004625FC"/>
    <w:rsid w:val="0046268B"/>
    <w:rsid w:val="00462A56"/>
    <w:rsid w:val="00462C0B"/>
    <w:rsid w:val="00462E3B"/>
    <w:rsid w:val="004630B1"/>
    <w:rsid w:val="004631A3"/>
    <w:rsid w:val="004633CD"/>
    <w:rsid w:val="00463A46"/>
    <w:rsid w:val="00463DF0"/>
    <w:rsid w:val="00463FF7"/>
    <w:rsid w:val="004640A7"/>
    <w:rsid w:val="004642B8"/>
    <w:rsid w:val="00464C37"/>
    <w:rsid w:val="004652A3"/>
    <w:rsid w:val="004655B0"/>
    <w:rsid w:val="00465688"/>
    <w:rsid w:val="004660A1"/>
    <w:rsid w:val="004664E7"/>
    <w:rsid w:val="00466C0D"/>
    <w:rsid w:val="00467100"/>
    <w:rsid w:val="00467644"/>
    <w:rsid w:val="0046781F"/>
    <w:rsid w:val="00467B02"/>
    <w:rsid w:val="00467DA4"/>
    <w:rsid w:val="00467FBA"/>
    <w:rsid w:val="004705C2"/>
    <w:rsid w:val="004706FA"/>
    <w:rsid w:val="00470871"/>
    <w:rsid w:val="00470977"/>
    <w:rsid w:val="00470F5E"/>
    <w:rsid w:val="004715CB"/>
    <w:rsid w:val="00471989"/>
    <w:rsid w:val="00471C4A"/>
    <w:rsid w:val="00472220"/>
    <w:rsid w:val="004722D3"/>
    <w:rsid w:val="00472632"/>
    <w:rsid w:val="004729C5"/>
    <w:rsid w:val="00472B9E"/>
    <w:rsid w:val="00472D44"/>
    <w:rsid w:val="00472EE2"/>
    <w:rsid w:val="00473589"/>
    <w:rsid w:val="004744E7"/>
    <w:rsid w:val="00474583"/>
    <w:rsid w:val="00475C24"/>
    <w:rsid w:val="00475CA9"/>
    <w:rsid w:val="00476246"/>
    <w:rsid w:val="0047656E"/>
    <w:rsid w:val="00476C57"/>
    <w:rsid w:val="00477101"/>
    <w:rsid w:val="004771C0"/>
    <w:rsid w:val="00480546"/>
    <w:rsid w:val="00480584"/>
    <w:rsid w:val="004807C2"/>
    <w:rsid w:val="004807F2"/>
    <w:rsid w:val="00480D0F"/>
    <w:rsid w:val="00480E2C"/>
    <w:rsid w:val="00481274"/>
    <w:rsid w:val="004819D7"/>
    <w:rsid w:val="00481F5A"/>
    <w:rsid w:val="004822C1"/>
    <w:rsid w:val="00482B67"/>
    <w:rsid w:val="0048325E"/>
    <w:rsid w:val="0048431C"/>
    <w:rsid w:val="00484840"/>
    <w:rsid w:val="004848F3"/>
    <w:rsid w:val="004857D2"/>
    <w:rsid w:val="00486343"/>
    <w:rsid w:val="0048661A"/>
    <w:rsid w:val="004867BB"/>
    <w:rsid w:val="00486AEA"/>
    <w:rsid w:val="00487037"/>
    <w:rsid w:val="004876D2"/>
    <w:rsid w:val="00487D59"/>
    <w:rsid w:val="00490931"/>
    <w:rsid w:val="00490B97"/>
    <w:rsid w:val="00490C63"/>
    <w:rsid w:val="00490D7E"/>
    <w:rsid w:val="00491095"/>
    <w:rsid w:val="0049129C"/>
    <w:rsid w:val="00491545"/>
    <w:rsid w:val="004918F5"/>
    <w:rsid w:val="00491E04"/>
    <w:rsid w:val="0049208A"/>
    <w:rsid w:val="004922FB"/>
    <w:rsid w:val="00492539"/>
    <w:rsid w:val="004928C1"/>
    <w:rsid w:val="00492CFC"/>
    <w:rsid w:val="00493210"/>
    <w:rsid w:val="004932F4"/>
    <w:rsid w:val="004935A1"/>
    <w:rsid w:val="004947E6"/>
    <w:rsid w:val="0049494A"/>
    <w:rsid w:val="00494B31"/>
    <w:rsid w:val="00494D2E"/>
    <w:rsid w:val="0049583D"/>
    <w:rsid w:val="004959BD"/>
    <w:rsid w:val="004959EA"/>
    <w:rsid w:val="00495FE1"/>
    <w:rsid w:val="0049651E"/>
    <w:rsid w:val="004969D6"/>
    <w:rsid w:val="00496BBD"/>
    <w:rsid w:val="00496DD7"/>
    <w:rsid w:val="00496DF0"/>
    <w:rsid w:val="00497217"/>
    <w:rsid w:val="004979F0"/>
    <w:rsid w:val="00497EC5"/>
    <w:rsid w:val="004A0345"/>
    <w:rsid w:val="004A0D1B"/>
    <w:rsid w:val="004A0FB8"/>
    <w:rsid w:val="004A143A"/>
    <w:rsid w:val="004A1472"/>
    <w:rsid w:val="004A1772"/>
    <w:rsid w:val="004A1C87"/>
    <w:rsid w:val="004A1F03"/>
    <w:rsid w:val="004A2068"/>
    <w:rsid w:val="004A244E"/>
    <w:rsid w:val="004A25B2"/>
    <w:rsid w:val="004A26DD"/>
    <w:rsid w:val="004A3452"/>
    <w:rsid w:val="004A3474"/>
    <w:rsid w:val="004A35FF"/>
    <w:rsid w:val="004A374A"/>
    <w:rsid w:val="004A4050"/>
    <w:rsid w:val="004A40EA"/>
    <w:rsid w:val="004A4296"/>
    <w:rsid w:val="004A45D1"/>
    <w:rsid w:val="004A46E3"/>
    <w:rsid w:val="004A5173"/>
    <w:rsid w:val="004A52A3"/>
    <w:rsid w:val="004A55CA"/>
    <w:rsid w:val="004A5772"/>
    <w:rsid w:val="004A6117"/>
    <w:rsid w:val="004A69F5"/>
    <w:rsid w:val="004A6AF0"/>
    <w:rsid w:val="004A6BFF"/>
    <w:rsid w:val="004A722E"/>
    <w:rsid w:val="004A7D1F"/>
    <w:rsid w:val="004B017F"/>
    <w:rsid w:val="004B09D2"/>
    <w:rsid w:val="004B0ABB"/>
    <w:rsid w:val="004B14CF"/>
    <w:rsid w:val="004B165D"/>
    <w:rsid w:val="004B1C0B"/>
    <w:rsid w:val="004B1CCF"/>
    <w:rsid w:val="004B1F02"/>
    <w:rsid w:val="004B2D31"/>
    <w:rsid w:val="004B3000"/>
    <w:rsid w:val="004B3473"/>
    <w:rsid w:val="004B34BF"/>
    <w:rsid w:val="004B37F6"/>
    <w:rsid w:val="004B39F7"/>
    <w:rsid w:val="004B3A44"/>
    <w:rsid w:val="004B3B19"/>
    <w:rsid w:val="004B3BBC"/>
    <w:rsid w:val="004B3D65"/>
    <w:rsid w:val="004B3EFE"/>
    <w:rsid w:val="004B421B"/>
    <w:rsid w:val="004B46FB"/>
    <w:rsid w:val="004B4977"/>
    <w:rsid w:val="004B50A2"/>
    <w:rsid w:val="004B5A6B"/>
    <w:rsid w:val="004B5AB8"/>
    <w:rsid w:val="004B5ABF"/>
    <w:rsid w:val="004B5C3E"/>
    <w:rsid w:val="004B5DDA"/>
    <w:rsid w:val="004B617B"/>
    <w:rsid w:val="004B667D"/>
    <w:rsid w:val="004B6CC3"/>
    <w:rsid w:val="004B6D85"/>
    <w:rsid w:val="004B6DCF"/>
    <w:rsid w:val="004B76A2"/>
    <w:rsid w:val="004B76CF"/>
    <w:rsid w:val="004B7B56"/>
    <w:rsid w:val="004B7D29"/>
    <w:rsid w:val="004B7F77"/>
    <w:rsid w:val="004C008C"/>
    <w:rsid w:val="004C01B1"/>
    <w:rsid w:val="004C01F2"/>
    <w:rsid w:val="004C0529"/>
    <w:rsid w:val="004C054E"/>
    <w:rsid w:val="004C0915"/>
    <w:rsid w:val="004C0CD3"/>
    <w:rsid w:val="004C0FBE"/>
    <w:rsid w:val="004C122C"/>
    <w:rsid w:val="004C17E4"/>
    <w:rsid w:val="004C203C"/>
    <w:rsid w:val="004C20E7"/>
    <w:rsid w:val="004C2225"/>
    <w:rsid w:val="004C231D"/>
    <w:rsid w:val="004C24EB"/>
    <w:rsid w:val="004C2BBF"/>
    <w:rsid w:val="004C2F81"/>
    <w:rsid w:val="004C3172"/>
    <w:rsid w:val="004C31A1"/>
    <w:rsid w:val="004C3205"/>
    <w:rsid w:val="004C3386"/>
    <w:rsid w:val="004C33FD"/>
    <w:rsid w:val="004C3455"/>
    <w:rsid w:val="004C35A3"/>
    <w:rsid w:val="004C38A3"/>
    <w:rsid w:val="004C38D4"/>
    <w:rsid w:val="004C3954"/>
    <w:rsid w:val="004C3DEB"/>
    <w:rsid w:val="004C455E"/>
    <w:rsid w:val="004C4774"/>
    <w:rsid w:val="004C4B1C"/>
    <w:rsid w:val="004C507B"/>
    <w:rsid w:val="004C533F"/>
    <w:rsid w:val="004C5860"/>
    <w:rsid w:val="004C6011"/>
    <w:rsid w:val="004C6233"/>
    <w:rsid w:val="004C63E8"/>
    <w:rsid w:val="004C6CCA"/>
    <w:rsid w:val="004C6E64"/>
    <w:rsid w:val="004C745F"/>
    <w:rsid w:val="004C7620"/>
    <w:rsid w:val="004C7A40"/>
    <w:rsid w:val="004D02E7"/>
    <w:rsid w:val="004D04F4"/>
    <w:rsid w:val="004D0790"/>
    <w:rsid w:val="004D09F2"/>
    <w:rsid w:val="004D10A2"/>
    <w:rsid w:val="004D1A13"/>
    <w:rsid w:val="004D1BDD"/>
    <w:rsid w:val="004D24B9"/>
    <w:rsid w:val="004D2837"/>
    <w:rsid w:val="004D2846"/>
    <w:rsid w:val="004D2BE3"/>
    <w:rsid w:val="004D2E72"/>
    <w:rsid w:val="004D34FC"/>
    <w:rsid w:val="004D36DD"/>
    <w:rsid w:val="004D385D"/>
    <w:rsid w:val="004D3DBF"/>
    <w:rsid w:val="004D3DE6"/>
    <w:rsid w:val="004D3E97"/>
    <w:rsid w:val="004D44FE"/>
    <w:rsid w:val="004D465A"/>
    <w:rsid w:val="004D4872"/>
    <w:rsid w:val="004D5603"/>
    <w:rsid w:val="004D5910"/>
    <w:rsid w:val="004D5BBC"/>
    <w:rsid w:val="004D60B2"/>
    <w:rsid w:val="004D6A73"/>
    <w:rsid w:val="004D6C98"/>
    <w:rsid w:val="004D6E31"/>
    <w:rsid w:val="004D6F80"/>
    <w:rsid w:val="004D7303"/>
    <w:rsid w:val="004D73F8"/>
    <w:rsid w:val="004D7820"/>
    <w:rsid w:val="004D7BAE"/>
    <w:rsid w:val="004D7DBC"/>
    <w:rsid w:val="004E064F"/>
    <w:rsid w:val="004E08A2"/>
    <w:rsid w:val="004E12C6"/>
    <w:rsid w:val="004E1D5B"/>
    <w:rsid w:val="004E1E78"/>
    <w:rsid w:val="004E2119"/>
    <w:rsid w:val="004E246B"/>
    <w:rsid w:val="004E25C2"/>
    <w:rsid w:val="004E2622"/>
    <w:rsid w:val="004E27E1"/>
    <w:rsid w:val="004E2C94"/>
    <w:rsid w:val="004E304E"/>
    <w:rsid w:val="004E35AA"/>
    <w:rsid w:val="004E3660"/>
    <w:rsid w:val="004E3C34"/>
    <w:rsid w:val="004E3F71"/>
    <w:rsid w:val="004E4381"/>
    <w:rsid w:val="004E49C5"/>
    <w:rsid w:val="004E4B4B"/>
    <w:rsid w:val="004E4ED8"/>
    <w:rsid w:val="004E5116"/>
    <w:rsid w:val="004E517D"/>
    <w:rsid w:val="004E5227"/>
    <w:rsid w:val="004E55E4"/>
    <w:rsid w:val="004E5FF7"/>
    <w:rsid w:val="004E66B4"/>
    <w:rsid w:val="004E6BDE"/>
    <w:rsid w:val="004E7411"/>
    <w:rsid w:val="004F02C5"/>
    <w:rsid w:val="004F052F"/>
    <w:rsid w:val="004F07A2"/>
    <w:rsid w:val="004F0E17"/>
    <w:rsid w:val="004F0EF3"/>
    <w:rsid w:val="004F1016"/>
    <w:rsid w:val="004F1207"/>
    <w:rsid w:val="004F135F"/>
    <w:rsid w:val="004F172E"/>
    <w:rsid w:val="004F1F54"/>
    <w:rsid w:val="004F20C5"/>
    <w:rsid w:val="004F2AB6"/>
    <w:rsid w:val="004F2AE2"/>
    <w:rsid w:val="004F32EC"/>
    <w:rsid w:val="004F359A"/>
    <w:rsid w:val="004F3A88"/>
    <w:rsid w:val="004F3B70"/>
    <w:rsid w:val="004F3C0D"/>
    <w:rsid w:val="004F3F28"/>
    <w:rsid w:val="004F403D"/>
    <w:rsid w:val="004F4BBE"/>
    <w:rsid w:val="004F5687"/>
    <w:rsid w:val="004F5D22"/>
    <w:rsid w:val="004F663F"/>
    <w:rsid w:val="004F6805"/>
    <w:rsid w:val="004F6EF0"/>
    <w:rsid w:val="004F7110"/>
    <w:rsid w:val="004F7111"/>
    <w:rsid w:val="004F7265"/>
    <w:rsid w:val="004F7EA3"/>
    <w:rsid w:val="00500109"/>
    <w:rsid w:val="0050023C"/>
    <w:rsid w:val="00501293"/>
    <w:rsid w:val="005013E6"/>
    <w:rsid w:val="00501ED6"/>
    <w:rsid w:val="005027E4"/>
    <w:rsid w:val="00502BCF"/>
    <w:rsid w:val="00502BDC"/>
    <w:rsid w:val="00502D85"/>
    <w:rsid w:val="005032CB"/>
    <w:rsid w:val="0050345C"/>
    <w:rsid w:val="005034E1"/>
    <w:rsid w:val="00503854"/>
    <w:rsid w:val="00503E40"/>
    <w:rsid w:val="00503EDC"/>
    <w:rsid w:val="005041B5"/>
    <w:rsid w:val="005042AB"/>
    <w:rsid w:val="0050446A"/>
    <w:rsid w:val="0050475D"/>
    <w:rsid w:val="00504920"/>
    <w:rsid w:val="00505CB5"/>
    <w:rsid w:val="00506291"/>
    <w:rsid w:val="0050638C"/>
    <w:rsid w:val="005069EF"/>
    <w:rsid w:val="005074BD"/>
    <w:rsid w:val="005074C9"/>
    <w:rsid w:val="005077CD"/>
    <w:rsid w:val="005078C2"/>
    <w:rsid w:val="0050790E"/>
    <w:rsid w:val="0050799D"/>
    <w:rsid w:val="00507AA4"/>
    <w:rsid w:val="00507C44"/>
    <w:rsid w:val="005104F1"/>
    <w:rsid w:val="0051067B"/>
    <w:rsid w:val="0051076F"/>
    <w:rsid w:val="00510B18"/>
    <w:rsid w:val="00510D34"/>
    <w:rsid w:val="0051117C"/>
    <w:rsid w:val="00511453"/>
    <w:rsid w:val="00511793"/>
    <w:rsid w:val="00511A00"/>
    <w:rsid w:val="00511D3D"/>
    <w:rsid w:val="00511F12"/>
    <w:rsid w:val="00511FFE"/>
    <w:rsid w:val="005123D6"/>
    <w:rsid w:val="00512D3E"/>
    <w:rsid w:val="00512F5D"/>
    <w:rsid w:val="00513433"/>
    <w:rsid w:val="00513B44"/>
    <w:rsid w:val="00514530"/>
    <w:rsid w:val="00515001"/>
    <w:rsid w:val="005151EE"/>
    <w:rsid w:val="00515459"/>
    <w:rsid w:val="00515477"/>
    <w:rsid w:val="00515521"/>
    <w:rsid w:val="00515823"/>
    <w:rsid w:val="0051603D"/>
    <w:rsid w:val="00516279"/>
    <w:rsid w:val="00516307"/>
    <w:rsid w:val="0051678E"/>
    <w:rsid w:val="00516A75"/>
    <w:rsid w:val="00516C71"/>
    <w:rsid w:val="00517FA2"/>
    <w:rsid w:val="005200B4"/>
    <w:rsid w:val="005205F7"/>
    <w:rsid w:val="0052090D"/>
    <w:rsid w:val="00520965"/>
    <w:rsid w:val="005211C3"/>
    <w:rsid w:val="005218DA"/>
    <w:rsid w:val="00521943"/>
    <w:rsid w:val="00521979"/>
    <w:rsid w:val="00521C79"/>
    <w:rsid w:val="00523156"/>
    <w:rsid w:val="005233CE"/>
    <w:rsid w:val="00523632"/>
    <w:rsid w:val="00523849"/>
    <w:rsid w:val="00523F40"/>
    <w:rsid w:val="005242A4"/>
    <w:rsid w:val="005244D0"/>
    <w:rsid w:val="0052454E"/>
    <w:rsid w:val="00524731"/>
    <w:rsid w:val="00525117"/>
    <w:rsid w:val="00525432"/>
    <w:rsid w:val="0052571A"/>
    <w:rsid w:val="005257B3"/>
    <w:rsid w:val="00525C2A"/>
    <w:rsid w:val="0052687D"/>
    <w:rsid w:val="00526AB5"/>
    <w:rsid w:val="00526BFE"/>
    <w:rsid w:val="005270EC"/>
    <w:rsid w:val="00527216"/>
    <w:rsid w:val="00527256"/>
    <w:rsid w:val="0052749A"/>
    <w:rsid w:val="0052767F"/>
    <w:rsid w:val="00527DA3"/>
    <w:rsid w:val="00527EFC"/>
    <w:rsid w:val="0053010F"/>
    <w:rsid w:val="00530286"/>
    <w:rsid w:val="00530982"/>
    <w:rsid w:val="00530B61"/>
    <w:rsid w:val="00530BD9"/>
    <w:rsid w:val="005312AC"/>
    <w:rsid w:val="005313B8"/>
    <w:rsid w:val="005314F2"/>
    <w:rsid w:val="005316F4"/>
    <w:rsid w:val="005319E5"/>
    <w:rsid w:val="00531CD6"/>
    <w:rsid w:val="00531D34"/>
    <w:rsid w:val="00531D3A"/>
    <w:rsid w:val="00532007"/>
    <w:rsid w:val="00532691"/>
    <w:rsid w:val="005327E8"/>
    <w:rsid w:val="00532967"/>
    <w:rsid w:val="00532B88"/>
    <w:rsid w:val="00532B93"/>
    <w:rsid w:val="00532CB3"/>
    <w:rsid w:val="005331C3"/>
    <w:rsid w:val="0053334F"/>
    <w:rsid w:val="0053377A"/>
    <w:rsid w:val="00533A82"/>
    <w:rsid w:val="00533AA1"/>
    <w:rsid w:val="00534129"/>
    <w:rsid w:val="005341B1"/>
    <w:rsid w:val="005349F8"/>
    <w:rsid w:val="00534D8E"/>
    <w:rsid w:val="00534F69"/>
    <w:rsid w:val="00535063"/>
    <w:rsid w:val="005354EF"/>
    <w:rsid w:val="005355C3"/>
    <w:rsid w:val="00535F35"/>
    <w:rsid w:val="0053628D"/>
    <w:rsid w:val="00536B7B"/>
    <w:rsid w:val="00536C14"/>
    <w:rsid w:val="00536C3D"/>
    <w:rsid w:val="00536CAD"/>
    <w:rsid w:val="00536CB5"/>
    <w:rsid w:val="00537474"/>
    <w:rsid w:val="00537585"/>
    <w:rsid w:val="005375A7"/>
    <w:rsid w:val="0053773A"/>
    <w:rsid w:val="00537D43"/>
    <w:rsid w:val="00537F29"/>
    <w:rsid w:val="00537F6F"/>
    <w:rsid w:val="0054005A"/>
    <w:rsid w:val="0054021C"/>
    <w:rsid w:val="00540292"/>
    <w:rsid w:val="00540333"/>
    <w:rsid w:val="00540D12"/>
    <w:rsid w:val="00540E56"/>
    <w:rsid w:val="0054109E"/>
    <w:rsid w:val="00541609"/>
    <w:rsid w:val="00541675"/>
    <w:rsid w:val="00541C43"/>
    <w:rsid w:val="00541CC4"/>
    <w:rsid w:val="005422F3"/>
    <w:rsid w:val="0054266B"/>
    <w:rsid w:val="00542B35"/>
    <w:rsid w:val="005430B9"/>
    <w:rsid w:val="005434CD"/>
    <w:rsid w:val="005435F9"/>
    <w:rsid w:val="0054367F"/>
    <w:rsid w:val="00543EFE"/>
    <w:rsid w:val="0054439E"/>
    <w:rsid w:val="0054485C"/>
    <w:rsid w:val="005448AB"/>
    <w:rsid w:val="005449DE"/>
    <w:rsid w:val="00544A0F"/>
    <w:rsid w:val="00544EA8"/>
    <w:rsid w:val="00545118"/>
    <w:rsid w:val="00545560"/>
    <w:rsid w:val="005457E6"/>
    <w:rsid w:val="00545A79"/>
    <w:rsid w:val="00545AEE"/>
    <w:rsid w:val="00545B1E"/>
    <w:rsid w:val="00545B7B"/>
    <w:rsid w:val="00545E28"/>
    <w:rsid w:val="00545ECD"/>
    <w:rsid w:val="0054633D"/>
    <w:rsid w:val="00546B12"/>
    <w:rsid w:val="00546F39"/>
    <w:rsid w:val="00547A83"/>
    <w:rsid w:val="00547A8B"/>
    <w:rsid w:val="005501A5"/>
    <w:rsid w:val="005505DE"/>
    <w:rsid w:val="00550673"/>
    <w:rsid w:val="0055068A"/>
    <w:rsid w:val="00550A98"/>
    <w:rsid w:val="00550B06"/>
    <w:rsid w:val="00550BC8"/>
    <w:rsid w:val="00550D82"/>
    <w:rsid w:val="005512BA"/>
    <w:rsid w:val="005517B3"/>
    <w:rsid w:val="00551C4F"/>
    <w:rsid w:val="0055261A"/>
    <w:rsid w:val="00552DF1"/>
    <w:rsid w:val="00553337"/>
    <w:rsid w:val="005538CD"/>
    <w:rsid w:val="005538F7"/>
    <w:rsid w:val="0055404A"/>
    <w:rsid w:val="00554098"/>
    <w:rsid w:val="005546DF"/>
    <w:rsid w:val="005546F1"/>
    <w:rsid w:val="00554973"/>
    <w:rsid w:val="00554A26"/>
    <w:rsid w:val="0055549D"/>
    <w:rsid w:val="005559F9"/>
    <w:rsid w:val="00555A9A"/>
    <w:rsid w:val="005567B7"/>
    <w:rsid w:val="00556ACB"/>
    <w:rsid w:val="00556CC0"/>
    <w:rsid w:val="005573C0"/>
    <w:rsid w:val="0055757E"/>
    <w:rsid w:val="00557A92"/>
    <w:rsid w:val="00557CCC"/>
    <w:rsid w:val="00557D33"/>
    <w:rsid w:val="00557E04"/>
    <w:rsid w:val="005600A6"/>
    <w:rsid w:val="0056021B"/>
    <w:rsid w:val="00560894"/>
    <w:rsid w:val="00560BE2"/>
    <w:rsid w:val="00560F24"/>
    <w:rsid w:val="00561072"/>
    <w:rsid w:val="0056191F"/>
    <w:rsid w:val="00561D5A"/>
    <w:rsid w:val="005627A9"/>
    <w:rsid w:val="005627B9"/>
    <w:rsid w:val="0056286D"/>
    <w:rsid w:val="005629BB"/>
    <w:rsid w:val="00562CC4"/>
    <w:rsid w:val="00562D56"/>
    <w:rsid w:val="005636EF"/>
    <w:rsid w:val="00563B58"/>
    <w:rsid w:val="00563CCA"/>
    <w:rsid w:val="00563E4D"/>
    <w:rsid w:val="005648BB"/>
    <w:rsid w:val="005652D6"/>
    <w:rsid w:val="00565B9E"/>
    <w:rsid w:val="00565F84"/>
    <w:rsid w:val="00566283"/>
    <w:rsid w:val="0056676C"/>
    <w:rsid w:val="00566CA1"/>
    <w:rsid w:val="0056736D"/>
    <w:rsid w:val="00567493"/>
    <w:rsid w:val="00567588"/>
    <w:rsid w:val="005679CC"/>
    <w:rsid w:val="005679E2"/>
    <w:rsid w:val="00567BAF"/>
    <w:rsid w:val="00567E80"/>
    <w:rsid w:val="00570165"/>
    <w:rsid w:val="00570BDA"/>
    <w:rsid w:val="00570DB5"/>
    <w:rsid w:val="00570E56"/>
    <w:rsid w:val="00570F30"/>
    <w:rsid w:val="00571135"/>
    <w:rsid w:val="00571995"/>
    <w:rsid w:val="005722B1"/>
    <w:rsid w:val="005725A6"/>
    <w:rsid w:val="005727ED"/>
    <w:rsid w:val="00572AE2"/>
    <w:rsid w:val="0057327B"/>
    <w:rsid w:val="0057384D"/>
    <w:rsid w:val="005739A1"/>
    <w:rsid w:val="00573D0C"/>
    <w:rsid w:val="00574521"/>
    <w:rsid w:val="00574794"/>
    <w:rsid w:val="00574A71"/>
    <w:rsid w:val="00574B4D"/>
    <w:rsid w:val="005757B3"/>
    <w:rsid w:val="0057582F"/>
    <w:rsid w:val="00576170"/>
    <w:rsid w:val="005764DE"/>
    <w:rsid w:val="005765F6"/>
    <w:rsid w:val="00576ABD"/>
    <w:rsid w:val="00576BC3"/>
    <w:rsid w:val="00576EA0"/>
    <w:rsid w:val="00577256"/>
    <w:rsid w:val="0057739D"/>
    <w:rsid w:val="00577A86"/>
    <w:rsid w:val="00577B34"/>
    <w:rsid w:val="00577F9B"/>
    <w:rsid w:val="00580287"/>
    <w:rsid w:val="0058041F"/>
    <w:rsid w:val="005806E8"/>
    <w:rsid w:val="00580FD4"/>
    <w:rsid w:val="00581A78"/>
    <w:rsid w:val="00581F11"/>
    <w:rsid w:val="00582226"/>
    <w:rsid w:val="0058313B"/>
    <w:rsid w:val="0058316A"/>
    <w:rsid w:val="00585022"/>
    <w:rsid w:val="00585390"/>
    <w:rsid w:val="00585699"/>
    <w:rsid w:val="005856D0"/>
    <w:rsid w:val="00585862"/>
    <w:rsid w:val="00585934"/>
    <w:rsid w:val="0058599F"/>
    <w:rsid w:val="00585F92"/>
    <w:rsid w:val="00585FDC"/>
    <w:rsid w:val="0058623A"/>
    <w:rsid w:val="0058644C"/>
    <w:rsid w:val="00586728"/>
    <w:rsid w:val="005867D1"/>
    <w:rsid w:val="0058689F"/>
    <w:rsid w:val="00587092"/>
    <w:rsid w:val="005871A8"/>
    <w:rsid w:val="005877B1"/>
    <w:rsid w:val="00587C14"/>
    <w:rsid w:val="00587DF6"/>
    <w:rsid w:val="0059003D"/>
    <w:rsid w:val="0059050F"/>
    <w:rsid w:val="0059052F"/>
    <w:rsid w:val="00590784"/>
    <w:rsid w:val="0059121B"/>
    <w:rsid w:val="005916BB"/>
    <w:rsid w:val="00591C12"/>
    <w:rsid w:val="005920B7"/>
    <w:rsid w:val="005922FE"/>
    <w:rsid w:val="005923AB"/>
    <w:rsid w:val="005924D9"/>
    <w:rsid w:val="00592A08"/>
    <w:rsid w:val="00593205"/>
    <w:rsid w:val="00593633"/>
    <w:rsid w:val="005937C5"/>
    <w:rsid w:val="0059393E"/>
    <w:rsid w:val="00593DF6"/>
    <w:rsid w:val="00593F0B"/>
    <w:rsid w:val="0059454B"/>
    <w:rsid w:val="005946C5"/>
    <w:rsid w:val="00594AF3"/>
    <w:rsid w:val="00594B3A"/>
    <w:rsid w:val="00594BE9"/>
    <w:rsid w:val="00594C82"/>
    <w:rsid w:val="00595321"/>
    <w:rsid w:val="00595413"/>
    <w:rsid w:val="00595851"/>
    <w:rsid w:val="00595916"/>
    <w:rsid w:val="00595982"/>
    <w:rsid w:val="0059601A"/>
    <w:rsid w:val="005964D7"/>
    <w:rsid w:val="005968BB"/>
    <w:rsid w:val="00596C36"/>
    <w:rsid w:val="00596DD1"/>
    <w:rsid w:val="00597CF2"/>
    <w:rsid w:val="005A077F"/>
    <w:rsid w:val="005A0880"/>
    <w:rsid w:val="005A0924"/>
    <w:rsid w:val="005A15BC"/>
    <w:rsid w:val="005A1A06"/>
    <w:rsid w:val="005A1C4D"/>
    <w:rsid w:val="005A2701"/>
    <w:rsid w:val="005A2C7C"/>
    <w:rsid w:val="005A2DF0"/>
    <w:rsid w:val="005A2E7F"/>
    <w:rsid w:val="005A3338"/>
    <w:rsid w:val="005A353E"/>
    <w:rsid w:val="005A37F4"/>
    <w:rsid w:val="005A38F2"/>
    <w:rsid w:val="005A39BB"/>
    <w:rsid w:val="005A3D89"/>
    <w:rsid w:val="005A40E3"/>
    <w:rsid w:val="005A484B"/>
    <w:rsid w:val="005A493B"/>
    <w:rsid w:val="005A4BA5"/>
    <w:rsid w:val="005A4D41"/>
    <w:rsid w:val="005A501C"/>
    <w:rsid w:val="005A5157"/>
    <w:rsid w:val="005A5873"/>
    <w:rsid w:val="005A590B"/>
    <w:rsid w:val="005A5C05"/>
    <w:rsid w:val="005A61BE"/>
    <w:rsid w:val="005A6F97"/>
    <w:rsid w:val="005A7068"/>
    <w:rsid w:val="005A71D4"/>
    <w:rsid w:val="005A7572"/>
    <w:rsid w:val="005A7DCD"/>
    <w:rsid w:val="005B018C"/>
    <w:rsid w:val="005B01C3"/>
    <w:rsid w:val="005B0732"/>
    <w:rsid w:val="005B0F70"/>
    <w:rsid w:val="005B1131"/>
    <w:rsid w:val="005B1470"/>
    <w:rsid w:val="005B154D"/>
    <w:rsid w:val="005B1F2D"/>
    <w:rsid w:val="005B20DC"/>
    <w:rsid w:val="005B2649"/>
    <w:rsid w:val="005B303C"/>
    <w:rsid w:val="005B304F"/>
    <w:rsid w:val="005B30C8"/>
    <w:rsid w:val="005B341F"/>
    <w:rsid w:val="005B3544"/>
    <w:rsid w:val="005B373C"/>
    <w:rsid w:val="005B39BB"/>
    <w:rsid w:val="005B3E25"/>
    <w:rsid w:val="005B3ECA"/>
    <w:rsid w:val="005B41AC"/>
    <w:rsid w:val="005B4A7D"/>
    <w:rsid w:val="005B4B92"/>
    <w:rsid w:val="005B4ED7"/>
    <w:rsid w:val="005B547E"/>
    <w:rsid w:val="005B55A5"/>
    <w:rsid w:val="005B55E7"/>
    <w:rsid w:val="005B5787"/>
    <w:rsid w:val="005B5A24"/>
    <w:rsid w:val="005B5A9C"/>
    <w:rsid w:val="005B5B76"/>
    <w:rsid w:val="005B5DE5"/>
    <w:rsid w:val="005B60E3"/>
    <w:rsid w:val="005B61E7"/>
    <w:rsid w:val="005B6558"/>
    <w:rsid w:val="005B69C0"/>
    <w:rsid w:val="005B6E92"/>
    <w:rsid w:val="005B6F21"/>
    <w:rsid w:val="005B7819"/>
    <w:rsid w:val="005B7D51"/>
    <w:rsid w:val="005B7DD8"/>
    <w:rsid w:val="005C01F9"/>
    <w:rsid w:val="005C0798"/>
    <w:rsid w:val="005C18C2"/>
    <w:rsid w:val="005C1BF2"/>
    <w:rsid w:val="005C1E11"/>
    <w:rsid w:val="005C23FD"/>
    <w:rsid w:val="005C27D5"/>
    <w:rsid w:val="005C3273"/>
    <w:rsid w:val="005C36BB"/>
    <w:rsid w:val="005C398C"/>
    <w:rsid w:val="005C3DE0"/>
    <w:rsid w:val="005C408D"/>
    <w:rsid w:val="005C4C2F"/>
    <w:rsid w:val="005C4F64"/>
    <w:rsid w:val="005C5196"/>
    <w:rsid w:val="005C568F"/>
    <w:rsid w:val="005C571B"/>
    <w:rsid w:val="005C6103"/>
    <w:rsid w:val="005C6425"/>
    <w:rsid w:val="005C6C3C"/>
    <w:rsid w:val="005C6FD7"/>
    <w:rsid w:val="005C7476"/>
    <w:rsid w:val="005C7569"/>
    <w:rsid w:val="005C7E28"/>
    <w:rsid w:val="005C7F2B"/>
    <w:rsid w:val="005D03BA"/>
    <w:rsid w:val="005D03D3"/>
    <w:rsid w:val="005D05DB"/>
    <w:rsid w:val="005D08DE"/>
    <w:rsid w:val="005D0B34"/>
    <w:rsid w:val="005D0CB2"/>
    <w:rsid w:val="005D10F5"/>
    <w:rsid w:val="005D1333"/>
    <w:rsid w:val="005D1973"/>
    <w:rsid w:val="005D1BF7"/>
    <w:rsid w:val="005D21C4"/>
    <w:rsid w:val="005D250D"/>
    <w:rsid w:val="005D3510"/>
    <w:rsid w:val="005D35B6"/>
    <w:rsid w:val="005D37A3"/>
    <w:rsid w:val="005D3C3D"/>
    <w:rsid w:val="005D403E"/>
    <w:rsid w:val="005D4234"/>
    <w:rsid w:val="005D440B"/>
    <w:rsid w:val="005D47AB"/>
    <w:rsid w:val="005D4852"/>
    <w:rsid w:val="005D488C"/>
    <w:rsid w:val="005D48FD"/>
    <w:rsid w:val="005D5054"/>
    <w:rsid w:val="005D5102"/>
    <w:rsid w:val="005D5414"/>
    <w:rsid w:val="005D6019"/>
    <w:rsid w:val="005D6633"/>
    <w:rsid w:val="005D66C0"/>
    <w:rsid w:val="005D6B66"/>
    <w:rsid w:val="005D6E52"/>
    <w:rsid w:val="005D70C9"/>
    <w:rsid w:val="005D717E"/>
    <w:rsid w:val="005D7464"/>
    <w:rsid w:val="005D7529"/>
    <w:rsid w:val="005D7721"/>
    <w:rsid w:val="005D79F8"/>
    <w:rsid w:val="005D7FE7"/>
    <w:rsid w:val="005E0314"/>
    <w:rsid w:val="005E0499"/>
    <w:rsid w:val="005E0799"/>
    <w:rsid w:val="005E084B"/>
    <w:rsid w:val="005E1187"/>
    <w:rsid w:val="005E1736"/>
    <w:rsid w:val="005E1914"/>
    <w:rsid w:val="005E1B6A"/>
    <w:rsid w:val="005E1D2F"/>
    <w:rsid w:val="005E1D7C"/>
    <w:rsid w:val="005E20D8"/>
    <w:rsid w:val="005E241F"/>
    <w:rsid w:val="005E25CE"/>
    <w:rsid w:val="005E2775"/>
    <w:rsid w:val="005E309D"/>
    <w:rsid w:val="005E343C"/>
    <w:rsid w:val="005E37A2"/>
    <w:rsid w:val="005E38CC"/>
    <w:rsid w:val="005E3CCF"/>
    <w:rsid w:val="005E3E62"/>
    <w:rsid w:val="005E43A5"/>
    <w:rsid w:val="005E4D0A"/>
    <w:rsid w:val="005E4E1F"/>
    <w:rsid w:val="005E52D9"/>
    <w:rsid w:val="005E53FD"/>
    <w:rsid w:val="005E576F"/>
    <w:rsid w:val="005E588A"/>
    <w:rsid w:val="005E59E7"/>
    <w:rsid w:val="005E5AC9"/>
    <w:rsid w:val="005E5B11"/>
    <w:rsid w:val="005E5C03"/>
    <w:rsid w:val="005E5F6F"/>
    <w:rsid w:val="005E62C6"/>
    <w:rsid w:val="005E62F5"/>
    <w:rsid w:val="005E63C2"/>
    <w:rsid w:val="005E63F2"/>
    <w:rsid w:val="005E67E1"/>
    <w:rsid w:val="005E6BEF"/>
    <w:rsid w:val="005E6CE5"/>
    <w:rsid w:val="005E6E4E"/>
    <w:rsid w:val="005E730A"/>
    <w:rsid w:val="005E79FB"/>
    <w:rsid w:val="005E7EB9"/>
    <w:rsid w:val="005F0871"/>
    <w:rsid w:val="005F0F5F"/>
    <w:rsid w:val="005F0FF0"/>
    <w:rsid w:val="005F1054"/>
    <w:rsid w:val="005F1FA8"/>
    <w:rsid w:val="005F1FFD"/>
    <w:rsid w:val="005F237E"/>
    <w:rsid w:val="005F2939"/>
    <w:rsid w:val="005F3ADB"/>
    <w:rsid w:val="005F3D5F"/>
    <w:rsid w:val="005F43CD"/>
    <w:rsid w:val="005F4EAA"/>
    <w:rsid w:val="005F505A"/>
    <w:rsid w:val="005F5098"/>
    <w:rsid w:val="005F5443"/>
    <w:rsid w:val="005F565A"/>
    <w:rsid w:val="005F592E"/>
    <w:rsid w:val="005F619F"/>
    <w:rsid w:val="005F61EB"/>
    <w:rsid w:val="005F62F8"/>
    <w:rsid w:val="005F679A"/>
    <w:rsid w:val="005F6F09"/>
    <w:rsid w:val="005F7225"/>
    <w:rsid w:val="005F74B3"/>
    <w:rsid w:val="005F7820"/>
    <w:rsid w:val="005F795C"/>
    <w:rsid w:val="005F7E2B"/>
    <w:rsid w:val="0060061C"/>
    <w:rsid w:val="00600711"/>
    <w:rsid w:val="0060091F"/>
    <w:rsid w:val="00600AA7"/>
    <w:rsid w:val="00600D6B"/>
    <w:rsid w:val="00600DE4"/>
    <w:rsid w:val="00601053"/>
    <w:rsid w:val="006014D1"/>
    <w:rsid w:val="0060158E"/>
    <w:rsid w:val="0060177C"/>
    <w:rsid w:val="00601D7D"/>
    <w:rsid w:val="00602296"/>
    <w:rsid w:val="0060273B"/>
    <w:rsid w:val="00602A82"/>
    <w:rsid w:val="00603068"/>
    <w:rsid w:val="00603849"/>
    <w:rsid w:val="00603B1A"/>
    <w:rsid w:val="00603C5B"/>
    <w:rsid w:val="00603D7A"/>
    <w:rsid w:val="00603F2B"/>
    <w:rsid w:val="0060415E"/>
    <w:rsid w:val="006050D3"/>
    <w:rsid w:val="00605325"/>
    <w:rsid w:val="006056A1"/>
    <w:rsid w:val="006059D8"/>
    <w:rsid w:val="00606133"/>
    <w:rsid w:val="00606264"/>
    <w:rsid w:val="00606C21"/>
    <w:rsid w:val="00607064"/>
    <w:rsid w:val="006074B6"/>
    <w:rsid w:val="006074F9"/>
    <w:rsid w:val="006079F0"/>
    <w:rsid w:val="00607D2E"/>
    <w:rsid w:val="00607E14"/>
    <w:rsid w:val="006105EC"/>
    <w:rsid w:val="0061076B"/>
    <w:rsid w:val="00610960"/>
    <w:rsid w:val="00610AA9"/>
    <w:rsid w:val="00610D1F"/>
    <w:rsid w:val="00611071"/>
    <w:rsid w:val="00611581"/>
    <w:rsid w:val="0061173D"/>
    <w:rsid w:val="006118BA"/>
    <w:rsid w:val="006118C3"/>
    <w:rsid w:val="00611A2B"/>
    <w:rsid w:val="00611AF7"/>
    <w:rsid w:val="00611B39"/>
    <w:rsid w:val="006121BB"/>
    <w:rsid w:val="006122C0"/>
    <w:rsid w:val="006126D6"/>
    <w:rsid w:val="00612842"/>
    <w:rsid w:val="00612B77"/>
    <w:rsid w:val="00612D9D"/>
    <w:rsid w:val="006133E4"/>
    <w:rsid w:val="006139D1"/>
    <w:rsid w:val="00613AF6"/>
    <w:rsid w:val="00613E20"/>
    <w:rsid w:val="0061437F"/>
    <w:rsid w:val="00614A3B"/>
    <w:rsid w:val="00614AEE"/>
    <w:rsid w:val="00614B95"/>
    <w:rsid w:val="0061538C"/>
    <w:rsid w:val="0061568F"/>
    <w:rsid w:val="00615940"/>
    <w:rsid w:val="00615D56"/>
    <w:rsid w:val="0061629F"/>
    <w:rsid w:val="006164BA"/>
    <w:rsid w:val="00616ABC"/>
    <w:rsid w:val="00616AF0"/>
    <w:rsid w:val="00616EC6"/>
    <w:rsid w:val="00616FEB"/>
    <w:rsid w:val="00617711"/>
    <w:rsid w:val="00617A50"/>
    <w:rsid w:val="00620359"/>
    <w:rsid w:val="0062066B"/>
    <w:rsid w:val="006208BB"/>
    <w:rsid w:val="00620AA6"/>
    <w:rsid w:val="00620D35"/>
    <w:rsid w:val="00620E36"/>
    <w:rsid w:val="00621019"/>
    <w:rsid w:val="0062116B"/>
    <w:rsid w:val="0062120D"/>
    <w:rsid w:val="006212EB"/>
    <w:rsid w:val="00621437"/>
    <w:rsid w:val="00621819"/>
    <w:rsid w:val="00621F73"/>
    <w:rsid w:val="006222D1"/>
    <w:rsid w:val="0062241D"/>
    <w:rsid w:val="00622D20"/>
    <w:rsid w:val="0062312A"/>
    <w:rsid w:val="00623145"/>
    <w:rsid w:val="006233C0"/>
    <w:rsid w:val="00623933"/>
    <w:rsid w:val="00623AD0"/>
    <w:rsid w:val="00623B2B"/>
    <w:rsid w:val="00623C69"/>
    <w:rsid w:val="00623E69"/>
    <w:rsid w:val="00623F98"/>
    <w:rsid w:val="0062485A"/>
    <w:rsid w:val="006248A0"/>
    <w:rsid w:val="00624D65"/>
    <w:rsid w:val="006250DC"/>
    <w:rsid w:val="006252EC"/>
    <w:rsid w:val="00625572"/>
    <w:rsid w:val="00625F42"/>
    <w:rsid w:val="006260A8"/>
    <w:rsid w:val="006261CB"/>
    <w:rsid w:val="0062624C"/>
    <w:rsid w:val="0062659F"/>
    <w:rsid w:val="00626E01"/>
    <w:rsid w:val="006271B8"/>
    <w:rsid w:val="006276BB"/>
    <w:rsid w:val="0062788F"/>
    <w:rsid w:val="00627D10"/>
    <w:rsid w:val="00630178"/>
    <w:rsid w:val="006303D2"/>
    <w:rsid w:val="0063057A"/>
    <w:rsid w:val="00630AF9"/>
    <w:rsid w:val="00630D20"/>
    <w:rsid w:val="00630E73"/>
    <w:rsid w:val="00631A04"/>
    <w:rsid w:val="00631E19"/>
    <w:rsid w:val="00631F01"/>
    <w:rsid w:val="00631FCF"/>
    <w:rsid w:val="0063214C"/>
    <w:rsid w:val="00632298"/>
    <w:rsid w:val="0063281E"/>
    <w:rsid w:val="00632CA3"/>
    <w:rsid w:val="00632CC8"/>
    <w:rsid w:val="00632EAE"/>
    <w:rsid w:val="00632F68"/>
    <w:rsid w:val="006336C2"/>
    <w:rsid w:val="0063377D"/>
    <w:rsid w:val="00633C3A"/>
    <w:rsid w:val="00633DE1"/>
    <w:rsid w:val="00633E31"/>
    <w:rsid w:val="00634AA0"/>
    <w:rsid w:val="00634C3F"/>
    <w:rsid w:val="006352C3"/>
    <w:rsid w:val="006354ED"/>
    <w:rsid w:val="00636501"/>
    <w:rsid w:val="0063692B"/>
    <w:rsid w:val="00636A21"/>
    <w:rsid w:val="00636B0A"/>
    <w:rsid w:val="006374B2"/>
    <w:rsid w:val="00640236"/>
    <w:rsid w:val="00640943"/>
    <w:rsid w:val="006411C5"/>
    <w:rsid w:val="00641BA1"/>
    <w:rsid w:val="0064201A"/>
    <w:rsid w:val="0064229E"/>
    <w:rsid w:val="006425EE"/>
    <w:rsid w:val="00642663"/>
    <w:rsid w:val="00642824"/>
    <w:rsid w:val="006428E8"/>
    <w:rsid w:val="006428F5"/>
    <w:rsid w:val="00642B15"/>
    <w:rsid w:val="006432AD"/>
    <w:rsid w:val="00643A4D"/>
    <w:rsid w:val="00643CE7"/>
    <w:rsid w:val="00643CED"/>
    <w:rsid w:val="00644176"/>
    <w:rsid w:val="006444B8"/>
    <w:rsid w:val="006445B1"/>
    <w:rsid w:val="00644693"/>
    <w:rsid w:val="00644AA4"/>
    <w:rsid w:val="00644D40"/>
    <w:rsid w:val="00644FA3"/>
    <w:rsid w:val="00645107"/>
    <w:rsid w:val="00645116"/>
    <w:rsid w:val="006451FA"/>
    <w:rsid w:val="00645562"/>
    <w:rsid w:val="006457E6"/>
    <w:rsid w:val="00645F03"/>
    <w:rsid w:val="00645F53"/>
    <w:rsid w:val="00646646"/>
    <w:rsid w:val="00646DC6"/>
    <w:rsid w:val="00647640"/>
    <w:rsid w:val="0064770E"/>
    <w:rsid w:val="00647C2D"/>
    <w:rsid w:val="00647DC2"/>
    <w:rsid w:val="006501E4"/>
    <w:rsid w:val="00650BC9"/>
    <w:rsid w:val="006513BB"/>
    <w:rsid w:val="0065150C"/>
    <w:rsid w:val="006518E1"/>
    <w:rsid w:val="00651999"/>
    <w:rsid w:val="006519F2"/>
    <w:rsid w:val="0065200D"/>
    <w:rsid w:val="0065272B"/>
    <w:rsid w:val="006529D3"/>
    <w:rsid w:val="00652D80"/>
    <w:rsid w:val="0065313A"/>
    <w:rsid w:val="00653146"/>
    <w:rsid w:val="00653379"/>
    <w:rsid w:val="006547DB"/>
    <w:rsid w:val="006549C0"/>
    <w:rsid w:val="006549CC"/>
    <w:rsid w:val="00654DF1"/>
    <w:rsid w:val="00654DF4"/>
    <w:rsid w:val="00654F6E"/>
    <w:rsid w:val="0065531D"/>
    <w:rsid w:val="00655723"/>
    <w:rsid w:val="00655879"/>
    <w:rsid w:val="00655AE4"/>
    <w:rsid w:val="00655B71"/>
    <w:rsid w:val="00655CA6"/>
    <w:rsid w:val="00655D9B"/>
    <w:rsid w:val="006561A0"/>
    <w:rsid w:val="00656219"/>
    <w:rsid w:val="00656234"/>
    <w:rsid w:val="00656430"/>
    <w:rsid w:val="00656856"/>
    <w:rsid w:val="006570C1"/>
    <w:rsid w:val="00657650"/>
    <w:rsid w:val="00657FDE"/>
    <w:rsid w:val="006602E0"/>
    <w:rsid w:val="0066031D"/>
    <w:rsid w:val="00660361"/>
    <w:rsid w:val="0066082D"/>
    <w:rsid w:val="00660C5C"/>
    <w:rsid w:val="00660CC1"/>
    <w:rsid w:val="006611F1"/>
    <w:rsid w:val="006614FE"/>
    <w:rsid w:val="0066184A"/>
    <w:rsid w:val="00661A0F"/>
    <w:rsid w:val="00661BE1"/>
    <w:rsid w:val="00661E79"/>
    <w:rsid w:val="006624AE"/>
    <w:rsid w:val="0066290F"/>
    <w:rsid w:val="00663256"/>
    <w:rsid w:val="006634E9"/>
    <w:rsid w:val="006635A1"/>
    <w:rsid w:val="006636F9"/>
    <w:rsid w:val="006638CA"/>
    <w:rsid w:val="00663CD4"/>
    <w:rsid w:val="00664380"/>
    <w:rsid w:val="006646B0"/>
    <w:rsid w:val="00664BFA"/>
    <w:rsid w:val="00664FB4"/>
    <w:rsid w:val="00665322"/>
    <w:rsid w:val="0066533D"/>
    <w:rsid w:val="006653D6"/>
    <w:rsid w:val="00665482"/>
    <w:rsid w:val="006656F8"/>
    <w:rsid w:val="00665C0C"/>
    <w:rsid w:val="00665D4A"/>
    <w:rsid w:val="00665FD1"/>
    <w:rsid w:val="0066601E"/>
    <w:rsid w:val="00666410"/>
    <w:rsid w:val="00666BBF"/>
    <w:rsid w:val="00666C0E"/>
    <w:rsid w:val="00666FBC"/>
    <w:rsid w:val="0066700C"/>
    <w:rsid w:val="0066786A"/>
    <w:rsid w:val="00667A41"/>
    <w:rsid w:val="00667B38"/>
    <w:rsid w:val="0067094F"/>
    <w:rsid w:val="00670AD0"/>
    <w:rsid w:val="0067142A"/>
    <w:rsid w:val="006717E6"/>
    <w:rsid w:val="006724F7"/>
    <w:rsid w:val="006726AD"/>
    <w:rsid w:val="00672A4A"/>
    <w:rsid w:val="00673112"/>
    <w:rsid w:val="00673260"/>
    <w:rsid w:val="00673F3B"/>
    <w:rsid w:val="00674801"/>
    <w:rsid w:val="00674981"/>
    <w:rsid w:val="006749B4"/>
    <w:rsid w:val="00674C06"/>
    <w:rsid w:val="00674F38"/>
    <w:rsid w:val="00674FD6"/>
    <w:rsid w:val="006756C1"/>
    <w:rsid w:val="00675E54"/>
    <w:rsid w:val="006765B0"/>
    <w:rsid w:val="00676B8F"/>
    <w:rsid w:val="00676E1D"/>
    <w:rsid w:val="00677061"/>
    <w:rsid w:val="006772A5"/>
    <w:rsid w:val="00677879"/>
    <w:rsid w:val="00677978"/>
    <w:rsid w:val="00677A8E"/>
    <w:rsid w:val="00677D8F"/>
    <w:rsid w:val="00677DF2"/>
    <w:rsid w:val="00677EA3"/>
    <w:rsid w:val="006802A5"/>
    <w:rsid w:val="00680531"/>
    <w:rsid w:val="006805DB"/>
    <w:rsid w:val="00680691"/>
    <w:rsid w:val="00680AEE"/>
    <w:rsid w:val="00680C80"/>
    <w:rsid w:val="00680D19"/>
    <w:rsid w:val="0068109D"/>
    <w:rsid w:val="00681152"/>
    <w:rsid w:val="0068167C"/>
    <w:rsid w:val="006816D0"/>
    <w:rsid w:val="00681805"/>
    <w:rsid w:val="0068182A"/>
    <w:rsid w:val="0068192B"/>
    <w:rsid w:val="00681FDE"/>
    <w:rsid w:val="00682024"/>
    <w:rsid w:val="0068213E"/>
    <w:rsid w:val="006826B3"/>
    <w:rsid w:val="0068299A"/>
    <w:rsid w:val="00682AF7"/>
    <w:rsid w:val="00682BBC"/>
    <w:rsid w:val="00682D39"/>
    <w:rsid w:val="00682EFC"/>
    <w:rsid w:val="006832C1"/>
    <w:rsid w:val="00683868"/>
    <w:rsid w:val="0068392F"/>
    <w:rsid w:val="006839F1"/>
    <w:rsid w:val="00683D34"/>
    <w:rsid w:val="00683D74"/>
    <w:rsid w:val="006840A7"/>
    <w:rsid w:val="00684395"/>
    <w:rsid w:val="0068485F"/>
    <w:rsid w:val="00684913"/>
    <w:rsid w:val="006849EB"/>
    <w:rsid w:val="00685271"/>
    <w:rsid w:val="00685763"/>
    <w:rsid w:val="006857D6"/>
    <w:rsid w:val="0068585F"/>
    <w:rsid w:val="00685CD4"/>
    <w:rsid w:val="00685F77"/>
    <w:rsid w:val="0068613F"/>
    <w:rsid w:val="0068636D"/>
    <w:rsid w:val="0068655F"/>
    <w:rsid w:val="00686F7D"/>
    <w:rsid w:val="0068708F"/>
    <w:rsid w:val="006873E8"/>
    <w:rsid w:val="006874F5"/>
    <w:rsid w:val="00687613"/>
    <w:rsid w:val="006877E6"/>
    <w:rsid w:val="00687FE2"/>
    <w:rsid w:val="00690159"/>
    <w:rsid w:val="006903F3"/>
    <w:rsid w:val="00690A10"/>
    <w:rsid w:val="00690A50"/>
    <w:rsid w:val="00690FA5"/>
    <w:rsid w:val="0069113F"/>
    <w:rsid w:val="006914E9"/>
    <w:rsid w:val="00691618"/>
    <w:rsid w:val="00691890"/>
    <w:rsid w:val="00691B9D"/>
    <w:rsid w:val="00691D43"/>
    <w:rsid w:val="006926FE"/>
    <w:rsid w:val="0069284D"/>
    <w:rsid w:val="00692C8F"/>
    <w:rsid w:val="00693595"/>
    <w:rsid w:val="006936A5"/>
    <w:rsid w:val="00693D49"/>
    <w:rsid w:val="00693E09"/>
    <w:rsid w:val="00693E5B"/>
    <w:rsid w:val="0069420D"/>
    <w:rsid w:val="00694510"/>
    <w:rsid w:val="00694BEC"/>
    <w:rsid w:val="00694CF7"/>
    <w:rsid w:val="00695451"/>
    <w:rsid w:val="006956B9"/>
    <w:rsid w:val="00695808"/>
    <w:rsid w:val="00695C57"/>
    <w:rsid w:val="006963FF"/>
    <w:rsid w:val="00696A3E"/>
    <w:rsid w:val="00696D19"/>
    <w:rsid w:val="006971A3"/>
    <w:rsid w:val="00697818"/>
    <w:rsid w:val="00697F53"/>
    <w:rsid w:val="006A0440"/>
    <w:rsid w:val="006A0FF8"/>
    <w:rsid w:val="006A16D4"/>
    <w:rsid w:val="006A172C"/>
    <w:rsid w:val="006A190A"/>
    <w:rsid w:val="006A1C6E"/>
    <w:rsid w:val="006A2179"/>
    <w:rsid w:val="006A2A64"/>
    <w:rsid w:val="006A2F5C"/>
    <w:rsid w:val="006A3044"/>
    <w:rsid w:val="006A30F8"/>
    <w:rsid w:val="006A39A6"/>
    <w:rsid w:val="006A3A7B"/>
    <w:rsid w:val="006A40C9"/>
    <w:rsid w:val="006A4367"/>
    <w:rsid w:val="006A443D"/>
    <w:rsid w:val="006A45C1"/>
    <w:rsid w:val="006A45DA"/>
    <w:rsid w:val="006A492B"/>
    <w:rsid w:val="006A4A1B"/>
    <w:rsid w:val="006A5077"/>
    <w:rsid w:val="006A517A"/>
    <w:rsid w:val="006A5975"/>
    <w:rsid w:val="006A5AA6"/>
    <w:rsid w:val="006A5CAB"/>
    <w:rsid w:val="006A6224"/>
    <w:rsid w:val="006A6B7F"/>
    <w:rsid w:val="006A6C86"/>
    <w:rsid w:val="006A6EC6"/>
    <w:rsid w:val="006A7172"/>
    <w:rsid w:val="006A76AE"/>
    <w:rsid w:val="006A7A0E"/>
    <w:rsid w:val="006B0092"/>
    <w:rsid w:val="006B04E8"/>
    <w:rsid w:val="006B05C3"/>
    <w:rsid w:val="006B093B"/>
    <w:rsid w:val="006B1BE3"/>
    <w:rsid w:val="006B1D80"/>
    <w:rsid w:val="006B1E46"/>
    <w:rsid w:val="006B23A0"/>
    <w:rsid w:val="006B38DA"/>
    <w:rsid w:val="006B3ADB"/>
    <w:rsid w:val="006B3DBC"/>
    <w:rsid w:val="006B3EF8"/>
    <w:rsid w:val="006B3F1F"/>
    <w:rsid w:val="006B4492"/>
    <w:rsid w:val="006B460E"/>
    <w:rsid w:val="006B4EA2"/>
    <w:rsid w:val="006B5194"/>
    <w:rsid w:val="006B5C94"/>
    <w:rsid w:val="006B5E77"/>
    <w:rsid w:val="006B600E"/>
    <w:rsid w:val="006B64D1"/>
    <w:rsid w:val="006B7241"/>
    <w:rsid w:val="006B787A"/>
    <w:rsid w:val="006B79F1"/>
    <w:rsid w:val="006C04D5"/>
    <w:rsid w:val="006C089C"/>
    <w:rsid w:val="006C0F1D"/>
    <w:rsid w:val="006C0FAB"/>
    <w:rsid w:val="006C1192"/>
    <w:rsid w:val="006C1625"/>
    <w:rsid w:val="006C1B2F"/>
    <w:rsid w:val="006C1F9B"/>
    <w:rsid w:val="006C1FFB"/>
    <w:rsid w:val="006C20D9"/>
    <w:rsid w:val="006C24FB"/>
    <w:rsid w:val="006C3085"/>
    <w:rsid w:val="006C33F1"/>
    <w:rsid w:val="006C3C06"/>
    <w:rsid w:val="006C3E1F"/>
    <w:rsid w:val="006C4123"/>
    <w:rsid w:val="006C444B"/>
    <w:rsid w:val="006C4476"/>
    <w:rsid w:val="006C4644"/>
    <w:rsid w:val="006C4730"/>
    <w:rsid w:val="006C47DC"/>
    <w:rsid w:val="006C489F"/>
    <w:rsid w:val="006C48FD"/>
    <w:rsid w:val="006C4ACB"/>
    <w:rsid w:val="006C52A2"/>
    <w:rsid w:val="006C5662"/>
    <w:rsid w:val="006C58B3"/>
    <w:rsid w:val="006C5B13"/>
    <w:rsid w:val="006C5BA3"/>
    <w:rsid w:val="006C5CE1"/>
    <w:rsid w:val="006C5DCE"/>
    <w:rsid w:val="006C5F66"/>
    <w:rsid w:val="006C6835"/>
    <w:rsid w:val="006C6A94"/>
    <w:rsid w:val="006C720E"/>
    <w:rsid w:val="006C7AA4"/>
    <w:rsid w:val="006C7C27"/>
    <w:rsid w:val="006D0686"/>
    <w:rsid w:val="006D06C2"/>
    <w:rsid w:val="006D10C7"/>
    <w:rsid w:val="006D1745"/>
    <w:rsid w:val="006D1920"/>
    <w:rsid w:val="006D206D"/>
    <w:rsid w:val="006D237E"/>
    <w:rsid w:val="006D2747"/>
    <w:rsid w:val="006D2DBC"/>
    <w:rsid w:val="006D3541"/>
    <w:rsid w:val="006D3A5F"/>
    <w:rsid w:val="006D3E4E"/>
    <w:rsid w:val="006D43FC"/>
    <w:rsid w:val="006D4735"/>
    <w:rsid w:val="006D490F"/>
    <w:rsid w:val="006D4A2D"/>
    <w:rsid w:val="006D4DFB"/>
    <w:rsid w:val="006D4EAB"/>
    <w:rsid w:val="006D527F"/>
    <w:rsid w:val="006D5642"/>
    <w:rsid w:val="006D57B7"/>
    <w:rsid w:val="006D5B42"/>
    <w:rsid w:val="006D5C88"/>
    <w:rsid w:val="006D675B"/>
    <w:rsid w:val="006D6D30"/>
    <w:rsid w:val="006D7658"/>
    <w:rsid w:val="006D7738"/>
    <w:rsid w:val="006D77E4"/>
    <w:rsid w:val="006D7CD5"/>
    <w:rsid w:val="006D7F0B"/>
    <w:rsid w:val="006E0074"/>
    <w:rsid w:val="006E00CC"/>
    <w:rsid w:val="006E0A18"/>
    <w:rsid w:val="006E1148"/>
    <w:rsid w:val="006E1ED4"/>
    <w:rsid w:val="006E2138"/>
    <w:rsid w:val="006E2A9A"/>
    <w:rsid w:val="006E3628"/>
    <w:rsid w:val="006E395E"/>
    <w:rsid w:val="006E3B88"/>
    <w:rsid w:val="006E4657"/>
    <w:rsid w:val="006E4866"/>
    <w:rsid w:val="006E4B38"/>
    <w:rsid w:val="006E50E1"/>
    <w:rsid w:val="006E5262"/>
    <w:rsid w:val="006E5662"/>
    <w:rsid w:val="006E5786"/>
    <w:rsid w:val="006E60E1"/>
    <w:rsid w:val="006E6B67"/>
    <w:rsid w:val="006E6D4A"/>
    <w:rsid w:val="006E7447"/>
    <w:rsid w:val="006E7855"/>
    <w:rsid w:val="006E7D25"/>
    <w:rsid w:val="006F0096"/>
    <w:rsid w:val="006F0143"/>
    <w:rsid w:val="006F072D"/>
    <w:rsid w:val="006F07B1"/>
    <w:rsid w:val="006F0A23"/>
    <w:rsid w:val="006F2052"/>
    <w:rsid w:val="006F2565"/>
    <w:rsid w:val="006F27B3"/>
    <w:rsid w:val="006F2B4B"/>
    <w:rsid w:val="006F2C43"/>
    <w:rsid w:val="006F3165"/>
    <w:rsid w:val="006F35F4"/>
    <w:rsid w:val="006F3628"/>
    <w:rsid w:val="006F3D94"/>
    <w:rsid w:val="006F3E72"/>
    <w:rsid w:val="006F3FB9"/>
    <w:rsid w:val="006F430D"/>
    <w:rsid w:val="006F45C9"/>
    <w:rsid w:val="006F490D"/>
    <w:rsid w:val="006F4B58"/>
    <w:rsid w:val="006F4D81"/>
    <w:rsid w:val="006F584F"/>
    <w:rsid w:val="006F59B6"/>
    <w:rsid w:val="006F5A47"/>
    <w:rsid w:val="006F5BC4"/>
    <w:rsid w:val="006F5D8D"/>
    <w:rsid w:val="006F653A"/>
    <w:rsid w:val="006F65A6"/>
    <w:rsid w:val="006F6703"/>
    <w:rsid w:val="006F69DB"/>
    <w:rsid w:val="006F6E25"/>
    <w:rsid w:val="006F70EB"/>
    <w:rsid w:val="006F7727"/>
    <w:rsid w:val="006F7D20"/>
    <w:rsid w:val="006F7F17"/>
    <w:rsid w:val="007001B6"/>
    <w:rsid w:val="00700950"/>
    <w:rsid w:val="007009DF"/>
    <w:rsid w:val="00700F47"/>
    <w:rsid w:val="007015F8"/>
    <w:rsid w:val="00701CE9"/>
    <w:rsid w:val="00701FD1"/>
    <w:rsid w:val="0070219C"/>
    <w:rsid w:val="00702444"/>
    <w:rsid w:val="007028AA"/>
    <w:rsid w:val="00702EA3"/>
    <w:rsid w:val="0070309E"/>
    <w:rsid w:val="0070325B"/>
    <w:rsid w:val="00703BC3"/>
    <w:rsid w:val="00703DFB"/>
    <w:rsid w:val="00703E3F"/>
    <w:rsid w:val="00703EB2"/>
    <w:rsid w:val="0070423E"/>
    <w:rsid w:val="007043A5"/>
    <w:rsid w:val="00704677"/>
    <w:rsid w:val="00704970"/>
    <w:rsid w:val="00704A23"/>
    <w:rsid w:val="007051E8"/>
    <w:rsid w:val="007052FB"/>
    <w:rsid w:val="00705323"/>
    <w:rsid w:val="0070593C"/>
    <w:rsid w:val="00705B62"/>
    <w:rsid w:val="00705BE2"/>
    <w:rsid w:val="00706312"/>
    <w:rsid w:val="00707360"/>
    <w:rsid w:val="007075E8"/>
    <w:rsid w:val="00707A6A"/>
    <w:rsid w:val="00707D64"/>
    <w:rsid w:val="0071018D"/>
    <w:rsid w:val="00710305"/>
    <w:rsid w:val="00710525"/>
    <w:rsid w:val="0071060C"/>
    <w:rsid w:val="007106B6"/>
    <w:rsid w:val="00710786"/>
    <w:rsid w:val="007107AE"/>
    <w:rsid w:val="007109AD"/>
    <w:rsid w:val="00710CDC"/>
    <w:rsid w:val="00710CEE"/>
    <w:rsid w:val="00711387"/>
    <w:rsid w:val="00711616"/>
    <w:rsid w:val="007116AE"/>
    <w:rsid w:val="00711A7C"/>
    <w:rsid w:val="0071211A"/>
    <w:rsid w:val="0071213B"/>
    <w:rsid w:val="0071234B"/>
    <w:rsid w:val="00712509"/>
    <w:rsid w:val="007127B5"/>
    <w:rsid w:val="00712AA2"/>
    <w:rsid w:val="0071356E"/>
    <w:rsid w:val="00714009"/>
    <w:rsid w:val="00714C1F"/>
    <w:rsid w:val="00714CF7"/>
    <w:rsid w:val="007150A2"/>
    <w:rsid w:val="007151FA"/>
    <w:rsid w:val="00715206"/>
    <w:rsid w:val="007152DE"/>
    <w:rsid w:val="007154E1"/>
    <w:rsid w:val="00715587"/>
    <w:rsid w:val="00715A9C"/>
    <w:rsid w:val="00715DD8"/>
    <w:rsid w:val="0071607C"/>
    <w:rsid w:val="007163A2"/>
    <w:rsid w:val="0071660D"/>
    <w:rsid w:val="0071670B"/>
    <w:rsid w:val="00716E7D"/>
    <w:rsid w:val="00716F83"/>
    <w:rsid w:val="00717173"/>
    <w:rsid w:val="00717361"/>
    <w:rsid w:val="00717549"/>
    <w:rsid w:val="007205DF"/>
    <w:rsid w:val="00720B80"/>
    <w:rsid w:val="00720E16"/>
    <w:rsid w:val="00720ED8"/>
    <w:rsid w:val="00720F46"/>
    <w:rsid w:val="0072127D"/>
    <w:rsid w:val="00721517"/>
    <w:rsid w:val="00721FBD"/>
    <w:rsid w:val="00722303"/>
    <w:rsid w:val="00722579"/>
    <w:rsid w:val="007230DE"/>
    <w:rsid w:val="00723406"/>
    <w:rsid w:val="007234A5"/>
    <w:rsid w:val="00723A33"/>
    <w:rsid w:val="00723D52"/>
    <w:rsid w:val="00723E60"/>
    <w:rsid w:val="007244AB"/>
    <w:rsid w:val="007244BD"/>
    <w:rsid w:val="00724622"/>
    <w:rsid w:val="007248D2"/>
    <w:rsid w:val="00724A11"/>
    <w:rsid w:val="007252D7"/>
    <w:rsid w:val="00725B69"/>
    <w:rsid w:val="00725F0E"/>
    <w:rsid w:val="00726C50"/>
    <w:rsid w:val="00726DCE"/>
    <w:rsid w:val="0072727E"/>
    <w:rsid w:val="007272D1"/>
    <w:rsid w:val="007278EC"/>
    <w:rsid w:val="00727DEA"/>
    <w:rsid w:val="007300F0"/>
    <w:rsid w:val="0073043C"/>
    <w:rsid w:val="007304DD"/>
    <w:rsid w:val="0073134C"/>
    <w:rsid w:val="007313FC"/>
    <w:rsid w:val="0073144A"/>
    <w:rsid w:val="00731902"/>
    <w:rsid w:val="00731F93"/>
    <w:rsid w:val="0073265D"/>
    <w:rsid w:val="00733038"/>
    <w:rsid w:val="007332CC"/>
    <w:rsid w:val="00733329"/>
    <w:rsid w:val="00733BC5"/>
    <w:rsid w:val="00733BDC"/>
    <w:rsid w:val="0073493F"/>
    <w:rsid w:val="00735035"/>
    <w:rsid w:val="0073506F"/>
    <w:rsid w:val="00735468"/>
    <w:rsid w:val="00735A9F"/>
    <w:rsid w:val="007371C8"/>
    <w:rsid w:val="00737556"/>
    <w:rsid w:val="00737714"/>
    <w:rsid w:val="007379DE"/>
    <w:rsid w:val="00740296"/>
    <w:rsid w:val="0074078F"/>
    <w:rsid w:val="00740C38"/>
    <w:rsid w:val="00740CF7"/>
    <w:rsid w:val="00741555"/>
    <w:rsid w:val="00741603"/>
    <w:rsid w:val="00741F87"/>
    <w:rsid w:val="00742177"/>
    <w:rsid w:val="007423C5"/>
    <w:rsid w:val="00742525"/>
    <w:rsid w:val="0074256E"/>
    <w:rsid w:val="007425A1"/>
    <w:rsid w:val="00742CE5"/>
    <w:rsid w:val="00742FF0"/>
    <w:rsid w:val="007430CB"/>
    <w:rsid w:val="00743210"/>
    <w:rsid w:val="00743C89"/>
    <w:rsid w:val="00743D5F"/>
    <w:rsid w:val="00743EFB"/>
    <w:rsid w:val="00744214"/>
    <w:rsid w:val="007443BD"/>
    <w:rsid w:val="007443E3"/>
    <w:rsid w:val="0074486B"/>
    <w:rsid w:val="007448FE"/>
    <w:rsid w:val="00744A38"/>
    <w:rsid w:val="00744B8D"/>
    <w:rsid w:val="00744C2B"/>
    <w:rsid w:val="00744E63"/>
    <w:rsid w:val="00744F25"/>
    <w:rsid w:val="00745510"/>
    <w:rsid w:val="007460D1"/>
    <w:rsid w:val="00746425"/>
    <w:rsid w:val="00746635"/>
    <w:rsid w:val="007466FC"/>
    <w:rsid w:val="007467D0"/>
    <w:rsid w:val="00747028"/>
    <w:rsid w:val="00747194"/>
    <w:rsid w:val="00747220"/>
    <w:rsid w:val="0074755A"/>
    <w:rsid w:val="00747842"/>
    <w:rsid w:val="00747B80"/>
    <w:rsid w:val="007500F2"/>
    <w:rsid w:val="0075077D"/>
    <w:rsid w:val="00750A49"/>
    <w:rsid w:val="00750BCC"/>
    <w:rsid w:val="00750C28"/>
    <w:rsid w:val="00751131"/>
    <w:rsid w:val="0075142F"/>
    <w:rsid w:val="007514EC"/>
    <w:rsid w:val="00751853"/>
    <w:rsid w:val="00751B74"/>
    <w:rsid w:val="007521E5"/>
    <w:rsid w:val="00752286"/>
    <w:rsid w:val="0075229F"/>
    <w:rsid w:val="007522C4"/>
    <w:rsid w:val="007523BF"/>
    <w:rsid w:val="007525E1"/>
    <w:rsid w:val="00752E81"/>
    <w:rsid w:val="00752F75"/>
    <w:rsid w:val="00753015"/>
    <w:rsid w:val="00753507"/>
    <w:rsid w:val="00753533"/>
    <w:rsid w:val="00753609"/>
    <w:rsid w:val="00753618"/>
    <w:rsid w:val="0075371A"/>
    <w:rsid w:val="00753A6F"/>
    <w:rsid w:val="00753AA2"/>
    <w:rsid w:val="00753DFC"/>
    <w:rsid w:val="0075434D"/>
    <w:rsid w:val="0075455A"/>
    <w:rsid w:val="0075495E"/>
    <w:rsid w:val="00754E8F"/>
    <w:rsid w:val="00754EC6"/>
    <w:rsid w:val="00755181"/>
    <w:rsid w:val="00755412"/>
    <w:rsid w:val="0075560C"/>
    <w:rsid w:val="00755C8B"/>
    <w:rsid w:val="00755CD3"/>
    <w:rsid w:val="00755DD1"/>
    <w:rsid w:val="007569F8"/>
    <w:rsid w:val="007571AB"/>
    <w:rsid w:val="007576C7"/>
    <w:rsid w:val="00757A84"/>
    <w:rsid w:val="00757B12"/>
    <w:rsid w:val="00757BF4"/>
    <w:rsid w:val="007601D5"/>
    <w:rsid w:val="007602E0"/>
    <w:rsid w:val="00760D10"/>
    <w:rsid w:val="007610F6"/>
    <w:rsid w:val="007617A2"/>
    <w:rsid w:val="007618C4"/>
    <w:rsid w:val="00761C6C"/>
    <w:rsid w:val="00761D12"/>
    <w:rsid w:val="00761E14"/>
    <w:rsid w:val="00761E7E"/>
    <w:rsid w:val="00762B09"/>
    <w:rsid w:val="00762CAA"/>
    <w:rsid w:val="00763526"/>
    <w:rsid w:val="0076388E"/>
    <w:rsid w:val="00763DDD"/>
    <w:rsid w:val="007646D6"/>
    <w:rsid w:val="0076474E"/>
    <w:rsid w:val="007653F6"/>
    <w:rsid w:val="00765542"/>
    <w:rsid w:val="007656F1"/>
    <w:rsid w:val="0076571B"/>
    <w:rsid w:val="0076571E"/>
    <w:rsid w:val="00765A22"/>
    <w:rsid w:val="00765D84"/>
    <w:rsid w:val="00765DD5"/>
    <w:rsid w:val="00766B90"/>
    <w:rsid w:val="00766D7F"/>
    <w:rsid w:val="00767353"/>
    <w:rsid w:val="007676E6"/>
    <w:rsid w:val="00767974"/>
    <w:rsid w:val="00767F39"/>
    <w:rsid w:val="0077027F"/>
    <w:rsid w:val="007703C2"/>
    <w:rsid w:val="00770DF0"/>
    <w:rsid w:val="00770E5A"/>
    <w:rsid w:val="0077154F"/>
    <w:rsid w:val="0077190E"/>
    <w:rsid w:val="00771D21"/>
    <w:rsid w:val="00772B05"/>
    <w:rsid w:val="00772C56"/>
    <w:rsid w:val="0077336A"/>
    <w:rsid w:val="007735AA"/>
    <w:rsid w:val="00773622"/>
    <w:rsid w:val="00773873"/>
    <w:rsid w:val="007739FF"/>
    <w:rsid w:val="00773BF0"/>
    <w:rsid w:val="00773D79"/>
    <w:rsid w:val="007743FB"/>
    <w:rsid w:val="00774814"/>
    <w:rsid w:val="007749A4"/>
    <w:rsid w:val="00774A59"/>
    <w:rsid w:val="0077503C"/>
    <w:rsid w:val="00775211"/>
    <w:rsid w:val="00775237"/>
    <w:rsid w:val="0077530B"/>
    <w:rsid w:val="00775440"/>
    <w:rsid w:val="0077554F"/>
    <w:rsid w:val="00775595"/>
    <w:rsid w:val="007756E2"/>
    <w:rsid w:val="0077580F"/>
    <w:rsid w:val="00775A64"/>
    <w:rsid w:val="007763F0"/>
    <w:rsid w:val="0077673D"/>
    <w:rsid w:val="007769DE"/>
    <w:rsid w:val="00776B6D"/>
    <w:rsid w:val="00776D1E"/>
    <w:rsid w:val="00776D35"/>
    <w:rsid w:val="00776D40"/>
    <w:rsid w:val="00777047"/>
    <w:rsid w:val="0077742A"/>
    <w:rsid w:val="007776F1"/>
    <w:rsid w:val="00780175"/>
    <w:rsid w:val="00780292"/>
    <w:rsid w:val="00780B61"/>
    <w:rsid w:val="00780B95"/>
    <w:rsid w:val="0078166B"/>
    <w:rsid w:val="007816D3"/>
    <w:rsid w:val="00781719"/>
    <w:rsid w:val="00781EAB"/>
    <w:rsid w:val="00782165"/>
    <w:rsid w:val="00782174"/>
    <w:rsid w:val="007825E9"/>
    <w:rsid w:val="00782892"/>
    <w:rsid w:val="00782AFD"/>
    <w:rsid w:val="00782B2F"/>
    <w:rsid w:val="00782B86"/>
    <w:rsid w:val="00782CAB"/>
    <w:rsid w:val="00782D5B"/>
    <w:rsid w:val="007832A9"/>
    <w:rsid w:val="007833D9"/>
    <w:rsid w:val="0078347B"/>
    <w:rsid w:val="007834EB"/>
    <w:rsid w:val="007835FE"/>
    <w:rsid w:val="007838B5"/>
    <w:rsid w:val="00783D59"/>
    <w:rsid w:val="00784240"/>
    <w:rsid w:val="00784714"/>
    <w:rsid w:val="00784DF4"/>
    <w:rsid w:val="00784E37"/>
    <w:rsid w:val="00785730"/>
    <w:rsid w:val="00785739"/>
    <w:rsid w:val="0078581D"/>
    <w:rsid w:val="007863FD"/>
    <w:rsid w:val="007868ED"/>
    <w:rsid w:val="00786BED"/>
    <w:rsid w:val="00786D50"/>
    <w:rsid w:val="00786F37"/>
    <w:rsid w:val="00786FFC"/>
    <w:rsid w:val="007875F4"/>
    <w:rsid w:val="00787C93"/>
    <w:rsid w:val="00787E85"/>
    <w:rsid w:val="007903DB"/>
    <w:rsid w:val="0079046C"/>
    <w:rsid w:val="0079051A"/>
    <w:rsid w:val="00790995"/>
    <w:rsid w:val="007909AB"/>
    <w:rsid w:val="00790CEA"/>
    <w:rsid w:val="0079111E"/>
    <w:rsid w:val="00791718"/>
    <w:rsid w:val="0079172E"/>
    <w:rsid w:val="007918A5"/>
    <w:rsid w:val="00791B19"/>
    <w:rsid w:val="00791D9D"/>
    <w:rsid w:val="00792025"/>
    <w:rsid w:val="00792085"/>
    <w:rsid w:val="00792DE5"/>
    <w:rsid w:val="0079312E"/>
    <w:rsid w:val="0079312F"/>
    <w:rsid w:val="00793181"/>
    <w:rsid w:val="00793386"/>
    <w:rsid w:val="00793785"/>
    <w:rsid w:val="00793842"/>
    <w:rsid w:val="00793BA8"/>
    <w:rsid w:val="00793DE5"/>
    <w:rsid w:val="00793EA2"/>
    <w:rsid w:val="00794528"/>
    <w:rsid w:val="00794C5E"/>
    <w:rsid w:val="00794CDF"/>
    <w:rsid w:val="0079525E"/>
    <w:rsid w:val="0079546F"/>
    <w:rsid w:val="00795938"/>
    <w:rsid w:val="00795CF5"/>
    <w:rsid w:val="00795E84"/>
    <w:rsid w:val="00795E9B"/>
    <w:rsid w:val="00796078"/>
    <w:rsid w:val="007961AF"/>
    <w:rsid w:val="00796B86"/>
    <w:rsid w:val="00796C9B"/>
    <w:rsid w:val="00796F74"/>
    <w:rsid w:val="007971FB"/>
    <w:rsid w:val="007975C6"/>
    <w:rsid w:val="00797C66"/>
    <w:rsid w:val="007A03E8"/>
    <w:rsid w:val="007A0A7D"/>
    <w:rsid w:val="007A0B20"/>
    <w:rsid w:val="007A0D7F"/>
    <w:rsid w:val="007A0ED9"/>
    <w:rsid w:val="007A1C72"/>
    <w:rsid w:val="007A2567"/>
    <w:rsid w:val="007A271E"/>
    <w:rsid w:val="007A2815"/>
    <w:rsid w:val="007A2CEF"/>
    <w:rsid w:val="007A2E3A"/>
    <w:rsid w:val="007A315C"/>
    <w:rsid w:val="007A3243"/>
    <w:rsid w:val="007A39A6"/>
    <w:rsid w:val="007A40CF"/>
    <w:rsid w:val="007A4784"/>
    <w:rsid w:val="007A4989"/>
    <w:rsid w:val="007A4BD2"/>
    <w:rsid w:val="007A4C8C"/>
    <w:rsid w:val="007A4DEC"/>
    <w:rsid w:val="007A509E"/>
    <w:rsid w:val="007A560F"/>
    <w:rsid w:val="007A56E8"/>
    <w:rsid w:val="007A5B18"/>
    <w:rsid w:val="007A69DD"/>
    <w:rsid w:val="007A6AEA"/>
    <w:rsid w:val="007A6DDF"/>
    <w:rsid w:val="007A6E2F"/>
    <w:rsid w:val="007A6F83"/>
    <w:rsid w:val="007A701E"/>
    <w:rsid w:val="007A706D"/>
    <w:rsid w:val="007A74A7"/>
    <w:rsid w:val="007A7899"/>
    <w:rsid w:val="007A78F9"/>
    <w:rsid w:val="007A7980"/>
    <w:rsid w:val="007A7A7D"/>
    <w:rsid w:val="007A7BA3"/>
    <w:rsid w:val="007A7CA1"/>
    <w:rsid w:val="007B0050"/>
    <w:rsid w:val="007B0083"/>
    <w:rsid w:val="007B00A1"/>
    <w:rsid w:val="007B00BA"/>
    <w:rsid w:val="007B0224"/>
    <w:rsid w:val="007B06D1"/>
    <w:rsid w:val="007B10F1"/>
    <w:rsid w:val="007B120B"/>
    <w:rsid w:val="007B1B07"/>
    <w:rsid w:val="007B225A"/>
    <w:rsid w:val="007B2370"/>
    <w:rsid w:val="007B2EEC"/>
    <w:rsid w:val="007B3090"/>
    <w:rsid w:val="007B33BA"/>
    <w:rsid w:val="007B356A"/>
    <w:rsid w:val="007B35F5"/>
    <w:rsid w:val="007B3626"/>
    <w:rsid w:val="007B3713"/>
    <w:rsid w:val="007B3F80"/>
    <w:rsid w:val="007B40DA"/>
    <w:rsid w:val="007B412C"/>
    <w:rsid w:val="007B42A0"/>
    <w:rsid w:val="007B4781"/>
    <w:rsid w:val="007B47F5"/>
    <w:rsid w:val="007B4BBC"/>
    <w:rsid w:val="007B4C2F"/>
    <w:rsid w:val="007B4D41"/>
    <w:rsid w:val="007B4F5A"/>
    <w:rsid w:val="007B531D"/>
    <w:rsid w:val="007B5B33"/>
    <w:rsid w:val="007B5DDD"/>
    <w:rsid w:val="007B5E27"/>
    <w:rsid w:val="007B65FD"/>
    <w:rsid w:val="007B6DF6"/>
    <w:rsid w:val="007B7CE1"/>
    <w:rsid w:val="007C00C8"/>
    <w:rsid w:val="007C01B9"/>
    <w:rsid w:val="007C04BB"/>
    <w:rsid w:val="007C0F47"/>
    <w:rsid w:val="007C0FCC"/>
    <w:rsid w:val="007C1915"/>
    <w:rsid w:val="007C1E96"/>
    <w:rsid w:val="007C209F"/>
    <w:rsid w:val="007C23E9"/>
    <w:rsid w:val="007C2490"/>
    <w:rsid w:val="007C2C30"/>
    <w:rsid w:val="007C2C91"/>
    <w:rsid w:val="007C3344"/>
    <w:rsid w:val="007C3528"/>
    <w:rsid w:val="007C39E3"/>
    <w:rsid w:val="007C3A0B"/>
    <w:rsid w:val="007C48F3"/>
    <w:rsid w:val="007C4945"/>
    <w:rsid w:val="007C4D6A"/>
    <w:rsid w:val="007C5040"/>
    <w:rsid w:val="007C5163"/>
    <w:rsid w:val="007C53AF"/>
    <w:rsid w:val="007C5565"/>
    <w:rsid w:val="007C5B1A"/>
    <w:rsid w:val="007C609F"/>
    <w:rsid w:val="007C62E5"/>
    <w:rsid w:val="007C6499"/>
    <w:rsid w:val="007C6877"/>
    <w:rsid w:val="007C6CF7"/>
    <w:rsid w:val="007C6F15"/>
    <w:rsid w:val="007C7463"/>
    <w:rsid w:val="007C7E91"/>
    <w:rsid w:val="007C7FFE"/>
    <w:rsid w:val="007D017B"/>
    <w:rsid w:val="007D06D4"/>
    <w:rsid w:val="007D075B"/>
    <w:rsid w:val="007D075F"/>
    <w:rsid w:val="007D08CE"/>
    <w:rsid w:val="007D0B38"/>
    <w:rsid w:val="007D0BAC"/>
    <w:rsid w:val="007D0CA6"/>
    <w:rsid w:val="007D157E"/>
    <w:rsid w:val="007D165F"/>
    <w:rsid w:val="007D16E0"/>
    <w:rsid w:val="007D1A24"/>
    <w:rsid w:val="007D1BAC"/>
    <w:rsid w:val="007D2024"/>
    <w:rsid w:val="007D20CC"/>
    <w:rsid w:val="007D2B3D"/>
    <w:rsid w:val="007D2CB6"/>
    <w:rsid w:val="007D2CB9"/>
    <w:rsid w:val="007D2E80"/>
    <w:rsid w:val="007D2E8A"/>
    <w:rsid w:val="007D376C"/>
    <w:rsid w:val="007D3FDC"/>
    <w:rsid w:val="007D435A"/>
    <w:rsid w:val="007D45AD"/>
    <w:rsid w:val="007D4732"/>
    <w:rsid w:val="007D49E3"/>
    <w:rsid w:val="007D4CBE"/>
    <w:rsid w:val="007D5AED"/>
    <w:rsid w:val="007D5CC5"/>
    <w:rsid w:val="007D5E61"/>
    <w:rsid w:val="007D6C10"/>
    <w:rsid w:val="007D6CDC"/>
    <w:rsid w:val="007D6E7F"/>
    <w:rsid w:val="007D70A8"/>
    <w:rsid w:val="007D70C6"/>
    <w:rsid w:val="007D72D7"/>
    <w:rsid w:val="007D742A"/>
    <w:rsid w:val="007D760A"/>
    <w:rsid w:val="007D77E1"/>
    <w:rsid w:val="007D7B52"/>
    <w:rsid w:val="007D7FBA"/>
    <w:rsid w:val="007E0552"/>
    <w:rsid w:val="007E0555"/>
    <w:rsid w:val="007E0BE9"/>
    <w:rsid w:val="007E0CAB"/>
    <w:rsid w:val="007E0E4F"/>
    <w:rsid w:val="007E1167"/>
    <w:rsid w:val="007E1177"/>
    <w:rsid w:val="007E126D"/>
    <w:rsid w:val="007E16A9"/>
    <w:rsid w:val="007E1730"/>
    <w:rsid w:val="007E177D"/>
    <w:rsid w:val="007E185B"/>
    <w:rsid w:val="007E21F6"/>
    <w:rsid w:val="007E2224"/>
    <w:rsid w:val="007E2507"/>
    <w:rsid w:val="007E253F"/>
    <w:rsid w:val="007E304D"/>
    <w:rsid w:val="007E31B7"/>
    <w:rsid w:val="007E3725"/>
    <w:rsid w:val="007E3A45"/>
    <w:rsid w:val="007E3AFC"/>
    <w:rsid w:val="007E3D3E"/>
    <w:rsid w:val="007E3DD7"/>
    <w:rsid w:val="007E404A"/>
    <w:rsid w:val="007E43D2"/>
    <w:rsid w:val="007E46D1"/>
    <w:rsid w:val="007E47D9"/>
    <w:rsid w:val="007E488D"/>
    <w:rsid w:val="007E4D79"/>
    <w:rsid w:val="007E57C4"/>
    <w:rsid w:val="007E58D8"/>
    <w:rsid w:val="007E63A7"/>
    <w:rsid w:val="007E6BE8"/>
    <w:rsid w:val="007E6C49"/>
    <w:rsid w:val="007E6DF7"/>
    <w:rsid w:val="007E71D3"/>
    <w:rsid w:val="007E75BA"/>
    <w:rsid w:val="007E7638"/>
    <w:rsid w:val="007E7BC3"/>
    <w:rsid w:val="007F0147"/>
    <w:rsid w:val="007F0620"/>
    <w:rsid w:val="007F065C"/>
    <w:rsid w:val="007F0876"/>
    <w:rsid w:val="007F10FB"/>
    <w:rsid w:val="007F1365"/>
    <w:rsid w:val="007F139A"/>
    <w:rsid w:val="007F15EE"/>
    <w:rsid w:val="007F192D"/>
    <w:rsid w:val="007F24C4"/>
    <w:rsid w:val="007F283D"/>
    <w:rsid w:val="007F29D9"/>
    <w:rsid w:val="007F2ABF"/>
    <w:rsid w:val="007F2BCF"/>
    <w:rsid w:val="007F3103"/>
    <w:rsid w:val="007F310C"/>
    <w:rsid w:val="007F3348"/>
    <w:rsid w:val="007F350D"/>
    <w:rsid w:val="007F3685"/>
    <w:rsid w:val="007F38BC"/>
    <w:rsid w:val="007F3B66"/>
    <w:rsid w:val="007F3DE5"/>
    <w:rsid w:val="007F42D7"/>
    <w:rsid w:val="007F4A3B"/>
    <w:rsid w:val="007F4AF8"/>
    <w:rsid w:val="007F4B61"/>
    <w:rsid w:val="007F553B"/>
    <w:rsid w:val="007F57AB"/>
    <w:rsid w:val="007F57F7"/>
    <w:rsid w:val="007F5ACD"/>
    <w:rsid w:val="007F5BBE"/>
    <w:rsid w:val="007F5FB5"/>
    <w:rsid w:val="007F6045"/>
    <w:rsid w:val="007F60D8"/>
    <w:rsid w:val="007F6A9E"/>
    <w:rsid w:val="007F6CD9"/>
    <w:rsid w:val="007F774C"/>
    <w:rsid w:val="007F7CEA"/>
    <w:rsid w:val="007F7D4B"/>
    <w:rsid w:val="008006ED"/>
    <w:rsid w:val="00800845"/>
    <w:rsid w:val="00800C34"/>
    <w:rsid w:val="00800E38"/>
    <w:rsid w:val="0080177A"/>
    <w:rsid w:val="00801B17"/>
    <w:rsid w:val="00801EFE"/>
    <w:rsid w:val="0080223B"/>
    <w:rsid w:val="00802585"/>
    <w:rsid w:val="00802709"/>
    <w:rsid w:val="00802CD6"/>
    <w:rsid w:val="00802EEB"/>
    <w:rsid w:val="008032E4"/>
    <w:rsid w:val="00803D2F"/>
    <w:rsid w:val="00803EED"/>
    <w:rsid w:val="008043A9"/>
    <w:rsid w:val="008043DF"/>
    <w:rsid w:val="00804402"/>
    <w:rsid w:val="00804416"/>
    <w:rsid w:val="00804F46"/>
    <w:rsid w:val="008050D4"/>
    <w:rsid w:val="00805AA5"/>
    <w:rsid w:val="00805F44"/>
    <w:rsid w:val="00805FC6"/>
    <w:rsid w:val="008061C1"/>
    <w:rsid w:val="008065E3"/>
    <w:rsid w:val="0080670F"/>
    <w:rsid w:val="00806906"/>
    <w:rsid w:val="008074C6"/>
    <w:rsid w:val="008075C3"/>
    <w:rsid w:val="008078E2"/>
    <w:rsid w:val="00810546"/>
    <w:rsid w:val="00810560"/>
    <w:rsid w:val="00810824"/>
    <w:rsid w:val="008109E4"/>
    <w:rsid w:val="00810A09"/>
    <w:rsid w:val="00811584"/>
    <w:rsid w:val="00811FC9"/>
    <w:rsid w:val="008124FB"/>
    <w:rsid w:val="0081288C"/>
    <w:rsid w:val="00812E5A"/>
    <w:rsid w:val="0081335D"/>
    <w:rsid w:val="008137B4"/>
    <w:rsid w:val="00813DB6"/>
    <w:rsid w:val="008140F0"/>
    <w:rsid w:val="00814117"/>
    <w:rsid w:val="0081450C"/>
    <w:rsid w:val="008145E3"/>
    <w:rsid w:val="00814621"/>
    <w:rsid w:val="008146AB"/>
    <w:rsid w:val="00814945"/>
    <w:rsid w:val="0081588B"/>
    <w:rsid w:val="008158C6"/>
    <w:rsid w:val="00815A97"/>
    <w:rsid w:val="008163BE"/>
    <w:rsid w:val="00816439"/>
    <w:rsid w:val="008164FD"/>
    <w:rsid w:val="008168C0"/>
    <w:rsid w:val="00816A1B"/>
    <w:rsid w:val="00816EA7"/>
    <w:rsid w:val="00816F73"/>
    <w:rsid w:val="00817631"/>
    <w:rsid w:val="00817999"/>
    <w:rsid w:val="00817E01"/>
    <w:rsid w:val="00817E69"/>
    <w:rsid w:val="008209E5"/>
    <w:rsid w:val="00820A65"/>
    <w:rsid w:val="00820D7B"/>
    <w:rsid w:val="00820E0E"/>
    <w:rsid w:val="0082188D"/>
    <w:rsid w:val="00821AB1"/>
    <w:rsid w:val="00821DF8"/>
    <w:rsid w:val="00821FFB"/>
    <w:rsid w:val="00822099"/>
    <w:rsid w:val="00822282"/>
    <w:rsid w:val="00822880"/>
    <w:rsid w:val="00822B46"/>
    <w:rsid w:val="00823533"/>
    <w:rsid w:val="00823573"/>
    <w:rsid w:val="008235BA"/>
    <w:rsid w:val="00823725"/>
    <w:rsid w:val="00823AF2"/>
    <w:rsid w:val="0082406F"/>
    <w:rsid w:val="00824745"/>
    <w:rsid w:val="00824ACE"/>
    <w:rsid w:val="00824C6A"/>
    <w:rsid w:val="00824CA1"/>
    <w:rsid w:val="00825A90"/>
    <w:rsid w:val="008260A0"/>
    <w:rsid w:val="0082639A"/>
    <w:rsid w:val="008266EC"/>
    <w:rsid w:val="0082681D"/>
    <w:rsid w:val="00826EDB"/>
    <w:rsid w:val="00826EDC"/>
    <w:rsid w:val="0082723E"/>
    <w:rsid w:val="00827AD6"/>
    <w:rsid w:val="008300F3"/>
    <w:rsid w:val="00830482"/>
    <w:rsid w:val="00830AA3"/>
    <w:rsid w:val="00830EAE"/>
    <w:rsid w:val="00830FE8"/>
    <w:rsid w:val="008318CE"/>
    <w:rsid w:val="00831AC2"/>
    <w:rsid w:val="00831CB3"/>
    <w:rsid w:val="00831E94"/>
    <w:rsid w:val="00831F25"/>
    <w:rsid w:val="00831F26"/>
    <w:rsid w:val="00831FDB"/>
    <w:rsid w:val="0083239B"/>
    <w:rsid w:val="00832488"/>
    <w:rsid w:val="00832898"/>
    <w:rsid w:val="008328E3"/>
    <w:rsid w:val="00832DE3"/>
    <w:rsid w:val="008331D2"/>
    <w:rsid w:val="0083346C"/>
    <w:rsid w:val="008338BF"/>
    <w:rsid w:val="00833D3B"/>
    <w:rsid w:val="008340C6"/>
    <w:rsid w:val="008341C0"/>
    <w:rsid w:val="008341E9"/>
    <w:rsid w:val="008346AD"/>
    <w:rsid w:val="00834928"/>
    <w:rsid w:val="00834A37"/>
    <w:rsid w:val="00834B38"/>
    <w:rsid w:val="00835B29"/>
    <w:rsid w:val="00836B4D"/>
    <w:rsid w:val="00836D3A"/>
    <w:rsid w:val="00836E77"/>
    <w:rsid w:val="00837154"/>
    <w:rsid w:val="00837644"/>
    <w:rsid w:val="00840169"/>
    <w:rsid w:val="008401F4"/>
    <w:rsid w:val="008404FC"/>
    <w:rsid w:val="00840856"/>
    <w:rsid w:val="008408B4"/>
    <w:rsid w:val="00840A83"/>
    <w:rsid w:val="008410CE"/>
    <w:rsid w:val="008416A4"/>
    <w:rsid w:val="0084188C"/>
    <w:rsid w:val="00841EE1"/>
    <w:rsid w:val="008421A9"/>
    <w:rsid w:val="0084263E"/>
    <w:rsid w:val="008428BD"/>
    <w:rsid w:val="008436BE"/>
    <w:rsid w:val="008439D6"/>
    <w:rsid w:val="00843CC8"/>
    <w:rsid w:val="0084426A"/>
    <w:rsid w:val="00844554"/>
    <w:rsid w:val="0084530E"/>
    <w:rsid w:val="0084553E"/>
    <w:rsid w:val="00845E6B"/>
    <w:rsid w:val="00845FFA"/>
    <w:rsid w:val="0084617A"/>
    <w:rsid w:val="00846288"/>
    <w:rsid w:val="008462AD"/>
    <w:rsid w:val="00846429"/>
    <w:rsid w:val="008464AF"/>
    <w:rsid w:val="00846D1F"/>
    <w:rsid w:val="0084709C"/>
    <w:rsid w:val="00847386"/>
    <w:rsid w:val="00847B6E"/>
    <w:rsid w:val="00847E83"/>
    <w:rsid w:val="008503F7"/>
    <w:rsid w:val="008508B3"/>
    <w:rsid w:val="00850E8D"/>
    <w:rsid w:val="00850F64"/>
    <w:rsid w:val="008513F5"/>
    <w:rsid w:val="00851DEA"/>
    <w:rsid w:val="00851EAD"/>
    <w:rsid w:val="00851FCD"/>
    <w:rsid w:val="0085227B"/>
    <w:rsid w:val="00852607"/>
    <w:rsid w:val="00852DDE"/>
    <w:rsid w:val="00852F8F"/>
    <w:rsid w:val="0085313E"/>
    <w:rsid w:val="0085347C"/>
    <w:rsid w:val="00853672"/>
    <w:rsid w:val="00853E4A"/>
    <w:rsid w:val="00854013"/>
    <w:rsid w:val="0085434D"/>
    <w:rsid w:val="008544BB"/>
    <w:rsid w:val="0085464C"/>
    <w:rsid w:val="0085513C"/>
    <w:rsid w:val="00855468"/>
    <w:rsid w:val="00855528"/>
    <w:rsid w:val="00855904"/>
    <w:rsid w:val="00855925"/>
    <w:rsid w:val="00855BEF"/>
    <w:rsid w:val="00855D67"/>
    <w:rsid w:val="00855EE7"/>
    <w:rsid w:val="008561C7"/>
    <w:rsid w:val="00856255"/>
    <w:rsid w:val="00856720"/>
    <w:rsid w:val="00856EFA"/>
    <w:rsid w:val="00857A5C"/>
    <w:rsid w:val="00857C2A"/>
    <w:rsid w:val="00860845"/>
    <w:rsid w:val="00860931"/>
    <w:rsid w:val="00860C21"/>
    <w:rsid w:val="00860FEC"/>
    <w:rsid w:val="0086176C"/>
    <w:rsid w:val="00861F32"/>
    <w:rsid w:val="00862B15"/>
    <w:rsid w:val="00862FDE"/>
    <w:rsid w:val="0086335B"/>
    <w:rsid w:val="008633DC"/>
    <w:rsid w:val="00863BAA"/>
    <w:rsid w:val="00863CED"/>
    <w:rsid w:val="00863D3A"/>
    <w:rsid w:val="00864127"/>
    <w:rsid w:val="0086470F"/>
    <w:rsid w:val="00864A58"/>
    <w:rsid w:val="00864CDB"/>
    <w:rsid w:val="00864D1B"/>
    <w:rsid w:val="00865281"/>
    <w:rsid w:val="00865286"/>
    <w:rsid w:val="008654CA"/>
    <w:rsid w:val="00865663"/>
    <w:rsid w:val="00865AEC"/>
    <w:rsid w:val="00865D41"/>
    <w:rsid w:val="008660BE"/>
    <w:rsid w:val="00866383"/>
    <w:rsid w:val="00866654"/>
    <w:rsid w:val="00866986"/>
    <w:rsid w:val="00866BAC"/>
    <w:rsid w:val="00866FA4"/>
    <w:rsid w:val="00867093"/>
    <w:rsid w:val="0086776D"/>
    <w:rsid w:val="008679EE"/>
    <w:rsid w:val="00867EDB"/>
    <w:rsid w:val="00867F2A"/>
    <w:rsid w:val="008702B3"/>
    <w:rsid w:val="008706BB"/>
    <w:rsid w:val="008707E7"/>
    <w:rsid w:val="00870C74"/>
    <w:rsid w:val="00871231"/>
    <w:rsid w:val="00871495"/>
    <w:rsid w:val="008714D8"/>
    <w:rsid w:val="00871561"/>
    <w:rsid w:val="008718CA"/>
    <w:rsid w:val="00871C11"/>
    <w:rsid w:val="00872668"/>
    <w:rsid w:val="0087292C"/>
    <w:rsid w:val="00872E1B"/>
    <w:rsid w:val="00873011"/>
    <w:rsid w:val="00873287"/>
    <w:rsid w:val="00873356"/>
    <w:rsid w:val="00873393"/>
    <w:rsid w:val="00873CB3"/>
    <w:rsid w:val="00874119"/>
    <w:rsid w:val="008748A3"/>
    <w:rsid w:val="00874BFD"/>
    <w:rsid w:val="00874E1F"/>
    <w:rsid w:val="0087512A"/>
    <w:rsid w:val="00875220"/>
    <w:rsid w:val="0087532D"/>
    <w:rsid w:val="00875547"/>
    <w:rsid w:val="00875972"/>
    <w:rsid w:val="00875AF0"/>
    <w:rsid w:val="00875F9A"/>
    <w:rsid w:val="008760D0"/>
    <w:rsid w:val="008760DA"/>
    <w:rsid w:val="00876183"/>
    <w:rsid w:val="008762DB"/>
    <w:rsid w:val="008766F9"/>
    <w:rsid w:val="008769AD"/>
    <w:rsid w:val="00876DFF"/>
    <w:rsid w:val="0087754B"/>
    <w:rsid w:val="00877B4A"/>
    <w:rsid w:val="00877EA1"/>
    <w:rsid w:val="00880063"/>
    <w:rsid w:val="0088080A"/>
    <w:rsid w:val="00880A26"/>
    <w:rsid w:val="00880BB5"/>
    <w:rsid w:val="00880D10"/>
    <w:rsid w:val="00880DDD"/>
    <w:rsid w:val="00880DE8"/>
    <w:rsid w:val="0088129A"/>
    <w:rsid w:val="008812C3"/>
    <w:rsid w:val="00881439"/>
    <w:rsid w:val="00881544"/>
    <w:rsid w:val="008816E0"/>
    <w:rsid w:val="00881F34"/>
    <w:rsid w:val="0088205D"/>
    <w:rsid w:val="008825E9"/>
    <w:rsid w:val="0088268B"/>
    <w:rsid w:val="0088278F"/>
    <w:rsid w:val="00882882"/>
    <w:rsid w:val="00882E22"/>
    <w:rsid w:val="00882EF3"/>
    <w:rsid w:val="00883844"/>
    <w:rsid w:val="0088393C"/>
    <w:rsid w:val="00883A5F"/>
    <w:rsid w:val="00883B41"/>
    <w:rsid w:val="008841A2"/>
    <w:rsid w:val="00884415"/>
    <w:rsid w:val="00884E3B"/>
    <w:rsid w:val="0088554C"/>
    <w:rsid w:val="008856C3"/>
    <w:rsid w:val="008857F7"/>
    <w:rsid w:val="00885C87"/>
    <w:rsid w:val="00885D3B"/>
    <w:rsid w:val="00885E35"/>
    <w:rsid w:val="008860C7"/>
    <w:rsid w:val="008860D5"/>
    <w:rsid w:val="008874D8"/>
    <w:rsid w:val="008876A8"/>
    <w:rsid w:val="00887881"/>
    <w:rsid w:val="00887E67"/>
    <w:rsid w:val="00887F29"/>
    <w:rsid w:val="008900E5"/>
    <w:rsid w:val="008902C9"/>
    <w:rsid w:val="0089096D"/>
    <w:rsid w:val="00890B9E"/>
    <w:rsid w:val="00890C80"/>
    <w:rsid w:val="00890D62"/>
    <w:rsid w:val="00890DCE"/>
    <w:rsid w:val="00890E15"/>
    <w:rsid w:val="00890EE5"/>
    <w:rsid w:val="00891477"/>
    <w:rsid w:val="008914A9"/>
    <w:rsid w:val="00891DC4"/>
    <w:rsid w:val="00892276"/>
    <w:rsid w:val="00892BC6"/>
    <w:rsid w:val="00892E1D"/>
    <w:rsid w:val="00893235"/>
    <w:rsid w:val="00893D43"/>
    <w:rsid w:val="00894553"/>
    <w:rsid w:val="008947DE"/>
    <w:rsid w:val="00894A9F"/>
    <w:rsid w:val="00894AC0"/>
    <w:rsid w:val="00894C31"/>
    <w:rsid w:val="00895532"/>
    <w:rsid w:val="008959F0"/>
    <w:rsid w:val="00895DFA"/>
    <w:rsid w:val="008966E6"/>
    <w:rsid w:val="0089677B"/>
    <w:rsid w:val="00896F6A"/>
    <w:rsid w:val="008974E8"/>
    <w:rsid w:val="008975BD"/>
    <w:rsid w:val="00897ADF"/>
    <w:rsid w:val="00897AFB"/>
    <w:rsid w:val="00897C1E"/>
    <w:rsid w:val="008A0001"/>
    <w:rsid w:val="008A04F1"/>
    <w:rsid w:val="008A0792"/>
    <w:rsid w:val="008A07C3"/>
    <w:rsid w:val="008A082B"/>
    <w:rsid w:val="008A0944"/>
    <w:rsid w:val="008A0E2E"/>
    <w:rsid w:val="008A102B"/>
    <w:rsid w:val="008A22E2"/>
    <w:rsid w:val="008A2355"/>
    <w:rsid w:val="008A24EC"/>
    <w:rsid w:val="008A263B"/>
    <w:rsid w:val="008A26B7"/>
    <w:rsid w:val="008A2921"/>
    <w:rsid w:val="008A2C7D"/>
    <w:rsid w:val="008A343A"/>
    <w:rsid w:val="008A3B9E"/>
    <w:rsid w:val="008A3F91"/>
    <w:rsid w:val="008A4388"/>
    <w:rsid w:val="008A45A6"/>
    <w:rsid w:val="008A46E3"/>
    <w:rsid w:val="008A48EC"/>
    <w:rsid w:val="008A4E88"/>
    <w:rsid w:val="008A5CAF"/>
    <w:rsid w:val="008A5CC8"/>
    <w:rsid w:val="008A5FE0"/>
    <w:rsid w:val="008A6366"/>
    <w:rsid w:val="008A63FE"/>
    <w:rsid w:val="008A6992"/>
    <w:rsid w:val="008A6CC0"/>
    <w:rsid w:val="008A6D6F"/>
    <w:rsid w:val="008A6E2F"/>
    <w:rsid w:val="008A74A8"/>
    <w:rsid w:val="008A7831"/>
    <w:rsid w:val="008A79DC"/>
    <w:rsid w:val="008B01E5"/>
    <w:rsid w:val="008B05B9"/>
    <w:rsid w:val="008B0C62"/>
    <w:rsid w:val="008B0CD3"/>
    <w:rsid w:val="008B0DAF"/>
    <w:rsid w:val="008B115F"/>
    <w:rsid w:val="008B12C3"/>
    <w:rsid w:val="008B12F8"/>
    <w:rsid w:val="008B2E4D"/>
    <w:rsid w:val="008B31B7"/>
    <w:rsid w:val="008B336D"/>
    <w:rsid w:val="008B341D"/>
    <w:rsid w:val="008B3534"/>
    <w:rsid w:val="008B3B9A"/>
    <w:rsid w:val="008B3CF6"/>
    <w:rsid w:val="008B3D4A"/>
    <w:rsid w:val="008B3D94"/>
    <w:rsid w:val="008B4092"/>
    <w:rsid w:val="008B451B"/>
    <w:rsid w:val="008B46C8"/>
    <w:rsid w:val="008B47A2"/>
    <w:rsid w:val="008B4D46"/>
    <w:rsid w:val="008B5991"/>
    <w:rsid w:val="008B5DFF"/>
    <w:rsid w:val="008B5FF7"/>
    <w:rsid w:val="008B6203"/>
    <w:rsid w:val="008B6EFF"/>
    <w:rsid w:val="008B6FE6"/>
    <w:rsid w:val="008B70B5"/>
    <w:rsid w:val="008B76F0"/>
    <w:rsid w:val="008B7DBE"/>
    <w:rsid w:val="008B7F52"/>
    <w:rsid w:val="008C00E1"/>
    <w:rsid w:val="008C02CF"/>
    <w:rsid w:val="008C049F"/>
    <w:rsid w:val="008C0541"/>
    <w:rsid w:val="008C0608"/>
    <w:rsid w:val="008C06EC"/>
    <w:rsid w:val="008C0873"/>
    <w:rsid w:val="008C0E74"/>
    <w:rsid w:val="008C1136"/>
    <w:rsid w:val="008C117C"/>
    <w:rsid w:val="008C150A"/>
    <w:rsid w:val="008C1981"/>
    <w:rsid w:val="008C1A3F"/>
    <w:rsid w:val="008C247F"/>
    <w:rsid w:val="008C2684"/>
    <w:rsid w:val="008C3041"/>
    <w:rsid w:val="008C30F8"/>
    <w:rsid w:val="008C337B"/>
    <w:rsid w:val="008C3B93"/>
    <w:rsid w:val="008C3D3F"/>
    <w:rsid w:val="008C3F7C"/>
    <w:rsid w:val="008C41F4"/>
    <w:rsid w:val="008C425A"/>
    <w:rsid w:val="008C4B9F"/>
    <w:rsid w:val="008C4BF2"/>
    <w:rsid w:val="008C4CAF"/>
    <w:rsid w:val="008C53F4"/>
    <w:rsid w:val="008C5428"/>
    <w:rsid w:val="008C5535"/>
    <w:rsid w:val="008C5693"/>
    <w:rsid w:val="008C587C"/>
    <w:rsid w:val="008C5C36"/>
    <w:rsid w:val="008C5CD2"/>
    <w:rsid w:val="008C5D4A"/>
    <w:rsid w:val="008C611C"/>
    <w:rsid w:val="008C63E8"/>
    <w:rsid w:val="008C66A4"/>
    <w:rsid w:val="008C6A70"/>
    <w:rsid w:val="008C7294"/>
    <w:rsid w:val="008C75D7"/>
    <w:rsid w:val="008C789D"/>
    <w:rsid w:val="008C7B63"/>
    <w:rsid w:val="008D0558"/>
    <w:rsid w:val="008D088D"/>
    <w:rsid w:val="008D0895"/>
    <w:rsid w:val="008D0A4B"/>
    <w:rsid w:val="008D0A57"/>
    <w:rsid w:val="008D1280"/>
    <w:rsid w:val="008D12EF"/>
    <w:rsid w:val="008D1711"/>
    <w:rsid w:val="008D1A92"/>
    <w:rsid w:val="008D1EC3"/>
    <w:rsid w:val="008D24EF"/>
    <w:rsid w:val="008D2572"/>
    <w:rsid w:val="008D2B15"/>
    <w:rsid w:val="008D2F4D"/>
    <w:rsid w:val="008D5763"/>
    <w:rsid w:val="008D5A1B"/>
    <w:rsid w:val="008D61FC"/>
    <w:rsid w:val="008D627D"/>
    <w:rsid w:val="008D64AB"/>
    <w:rsid w:val="008D653F"/>
    <w:rsid w:val="008D6D76"/>
    <w:rsid w:val="008D6F56"/>
    <w:rsid w:val="008D7793"/>
    <w:rsid w:val="008D796B"/>
    <w:rsid w:val="008D7989"/>
    <w:rsid w:val="008D7AAF"/>
    <w:rsid w:val="008E037B"/>
    <w:rsid w:val="008E0435"/>
    <w:rsid w:val="008E0BE6"/>
    <w:rsid w:val="008E0C8B"/>
    <w:rsid w:val="008E0EB4"/>
    <w:rsid w:val="008E119A"/>
    <w:rsid w:val="008E14A1"/>
    <w:rsid w:val="008E15B3"/>
    <w:rsid w:val="008E1639"/>
    <w:rsid w:val="008E18BC"/>
    <w:rsid w:val="008E1AA3"/>
    <w:rsid w:val="008E1E0B"/>
    <w:rsid w:val="008E1E6F"/>
    <w:rsid w:val="008E1E79"/>
    <w:rsid w:val="008E2434"/>
    <w:rsid w:val="008E2843"/>
    <w:rsid w:val="008E314B"/>
    <w:rsid w:val="008E3187"/>
    <w:rsid w:val="008E369F"/>
    <w:rsid w:val="008E3C84"/>
    <w:rsid w:val="008E3DC4"/>
    <w:rsid w:val="008E416A"/>
    <w:rsid w:val="008E431B"/>
    <w:rsid w:val="008E45BE"/>
    <w:rsid w:val="008E4664"/>
    <w:rsid w:val="008E47B3"/>
    <w:rsid w:val="008E48F3"/>
    <w:rsid w:val="008E4A70"/>
    <w:rsid w:val="008E4DAD"/>
    <w:rsid w:val="008E4F7D"/>
    <w:rsid w:val="008E528B"/>
    <w:rsid w:val="008E53C5"/>
    <w:rsid w:val="008E5605"/>
    <w:rsid w:val="008E58CE"/>
    <w:rsid w:val="008E5F40"/>
    <w:rsid w:val="008E62CA"/>
    <w:rsid w:val="008E6392"/>
    <w:rsid w:val="008E6872"/>
    <w:rsid w:val="008E68BF"/>
    <w:rsid w:val="008E6C1F"/>
    <w:rsid w:val="008E6CFA"/>
    <w:rsid w:val="008E6F79"/>
    <w:rsid w:val="008E739A"/>
    <w:rsid w:val="008E74B0"/>
    <w:rsid w:val="008E7E81"/>
    <w:rsid w:val="008E7F25"/>
    <w:rsid w:val="008F0301"/>
    <w:rsid w:val="008F049F"/>
    <w:rsid w:val="008F07A2"/>
    <w:rsid w:val="008F0840"/>
    <w:rsid w:val="008F1671"/>
    <w:rsid w:val="008F171E"/>
    <w:rsid w:val="008F2391"/>
    <w:rsid w:val="008F269A"/>
    <w:rsid w:val="008F286C"/>
    <w:rsid w:val="008F2B95"/>
    <w:rsid w:val="008F2CE7"/>
    <w:rsid w:val="008F3052"/>
    <w:rsid w:val="008F3239"/>
    <w:rsid w:val="008F355E"/>
    <w:rsid w:val="008F36E7"/>
    <w:rsid w:val="008F3792"/>
    <w:rsid w:val="008F4176"/>
    <w:rsid w:val="008F49C2"/>
    <w:rsid w:val="008F4C65"/>
    <w:rsid w:val="008F5706"/>
    <w:rsid w:val="008F5D62"/>
    <w:rsid w:val="008F5FF2"/>
    <w:rsid w:val="008F6128"/>
    <w:rsid w:val="008F68C9"/>
    <w:rsid w:val="008F71C7"/>
    <w:rsid w:val="008F7379"/>
    <w:rsid w:val="008F78F4"/>
    <w:rsid w:val="008F7F26"/>
    <w:rsid w:val="00900350"/>
    <w:rsid w:val="009014DB"/>
    <w:rsid w:val="00901A1D"/>
    <w:rsid w:val="00901E3C"/>
    <w:rsid w:val="009020F3"/>
    <w:rsid w:val="0090227B"/>
    <w:rsid w:val="009022BF"/>
    <w:rsid w:val="00902714"/>
    <w:rsid w:val="00902928"/>
    <w:rsid w:val="00902B8F"/>
    <w:rsid w:val="00902E5D"/>
    <w:rsid w:val="00902E5F"/>
    <w:rsid w:val="0090305D"/>
    <w:rsid w:val="0090371F"/>
    <w:rsid w:val="0090378C"/>
    <w:rsid w:val="0090389B"/>
    <w:rsid w:val="00903E06"/>
    <w:rsid w:val="00903EF7"/>
    <w:rsid w:val="0090402C"/>
    <w:rsid w:val="009040AA"/>
    <w:rsid w:val="009043CF"/>
    <w:rsid w:val="009047D8"/>
    <w:rsid w:val="00904F5C"/>
    <w:rsid w:val="00905230"/>
    <w:rsid w:val="00905247"/>
    <w:rsid w:val="009058C1"/>
    <w:rsid w:val="00905F94"/>
    <w:rsid w:val="00905FB7"/>
    <w:rsid w:val="009065C0"/>
    <w:rsid w:val="0090677B"/>
    <w:rsid w:val="009071E7"/>
    <w:rsid w:val="0090724F"/>
    <w:rsid w:val="00907270"/>
    <w:rsid w:val="009074F5"/>
    <w:rsid w:val="009076C8"/>
    <w:rsid w:val="00907BCA"/>
    <w:rsid w:val="009100E6"/>
    <w:rsid w:val="009102C5"/>
    <w:rsid w:val="00910CB0"/>
    <w:rsid w:val="009111A1"/>
    <w:rsid w:val="00911221"/>
    <w:rsid w:val="00911BE9"/>
    <w:rsid w:val="00912639"/>
    <w:rsid w:val="00912A2C"/>
    <w:rsid w:val="00912FA9"/>
    <w:rsid w:val="009131BE"/>
    <w:rsid w:val="009138A7"/>
    <w:rsid w:val="009138F6"/>
    <w:rsid w:val="0091398D"/>
    <w:rsid w:val="00913994"/>
    <w:rsid w:val="009141F6"/>
    <w:rsid w:val="009143D2"/>
    <w:rsid w:val="009143E2"/>
    <w:rsid w:val="009144D7"/>
    <w:rsid w:val="009145C3"/>
    <w:rsid w:val="00914757"/>
    <w:rsid w:val="00914F19"/>
    <w:rsid w:val="00915A0F"/>
    <w:rsid w:val="00915D32"/>
    <w:rsid w:val="00916450"/>
    <w:rsid w:val="00916621"/>
    <w:rsid w:val="009170DD"/>
    <w:rsid w:val="009173EB"/>
    <w:rsid w:val="00917423"/>
    <w:rsid w:val="00917444"/>
    <w:rsid w:val="00917B6C"/>
    <w:rsid w:val="00917BC0"/>
    <w:rsid w:val="009207E6"/>
    <w:rsid w:val="00920CCC"/>
    <w:rsid w:val="00920EF2"/>
    <w:rsid w:val="0092149D"/>
    <w:rsid w:val="00921510"/>
    <w:rsid w:val="00921876"/>
    <w:rsid w:val="00921A7E"/>
    <w:rsid w:val="00921C2C"/>
    <w:rsid w:val="00921FA6"/>
    <w:rsid w:val="0092253C"/>
    <w:rsid w:val="00922616"/>
    <w:rsid w:val="00922762"/>
    <w:rsid w:val="00922CA4"/>
    <w:rsid w:val="00922DA5"/>
    <w:rsid w:val="00922DDD"/>
    <w:rsid w:val="00922F7F"/>
    <w:rsid w:val="00923610"/>
    <w:rsid w:val="00924A9D"/>
    <w:rsid w:val="00924D2B"/>
    <w:rsid w:val="00925B61"/>
    <w:rsid w:val="00925B7F"/>
    <w:rsid w:val="00925C6A"/>
    <w:rsid w:val="009260C3"/>
    <w:rsid w:val="0092664D"/>
    <w:rsid w:val="00926994"/>
    <w:rsid w:val="00926B10"/>
    <w:rsid w:val="00926CB3"/>
    <w:rsid w:val="00926CDE"/>
    <w:rsid w:val="00926FEF"/>
    <w:rsid w:val="0092787B"/>
    <w:rsid w:val="00927FFE"/>
    <w:rsid w:val="00930063"/>
    <w:rsid w:val="00930069"/>
    <w:rsid w:val="00930348"/>
    <w:rsid w:val="0093056D"/>
    <w:rsid w:val="00930E65"/>
    <w:rsid w:val="009311C3"/>
    <w:rsid w:val="0093121F"/>
    <w:rsid w:val="009312EC"/>
    <w:rsid w:val="00931333"/>
    <w:rsid w:val="0093137A"/>
    <w:rsid w:val="00931773"/>
    <w:rsid w:val="00931EDC"/>
    <w:rsid w:val="00931F0A"/>
    <w:rsid w:val="00932479"/>
    <w:rsid w:val="00932571"/>
    <w:rsid w:val="009325C4"/>
    <w:rsid w:val="009326A5"/>
    <w:rsid w:val="00932F68"/>
    <w:rsid w:val="00933117"/>
    <w:rsid w:val="00933200"/>
    <w:rsid w:val="009333AF"/>
    <w:rsid w:val="0093396F"/>
    <w:rsid w:val="009343F2"/>
    <w:rsid w:val="0093446C"/>
    <w:rsid w:val="00934843"/>
    <w:rsid w:val="00934FE2"/>
    <w:rsid w:val="00935251"/>
    <w:rsid w:val="009353FF"/>
    <w:rsid w:val="009355DA"/>
    <w:rsid w:val="00935857"/>
    <w:rsid w:val="00935B1C"/>
    <w:rsid w:val="00935D0C"/>
    <w:rsid w:val="0093652C"/>
    <w:rsid w:val="009370FA"/>
    <w:rsid w:val="009375E9"/>
    <w:rsid w:val="009375EF"/>
    <w:rsid w:val="009377AE"/>
    <w:rsid w:val="00937851"/>
    <w:rsid w:val="00937DAC"/>
    <w:rsid w:val="009400B4"/>
    <w:rsid w:val="009402DC"/>
    <w:rsid w:val="00940389"/>
    <w:rsid w:val="009403B9"/>
    <w:rsid w:val="009407A1"/>
    <w:rsid w:val="0094081A"/>
    <w:rsid w:val="009408E0"/>
    <w:rsid w:val="00940928"/>
    <w:rsid w:val="00940C1D"/>
    <w:rsid w:val="0094139F"/>
    <w:rsid w:val="009413F4"/>
    <w:rsid w:val="00941D01"/>
    <w:rsid w:val="00941D5C"/>
    <w:rsid w:val="00941DB4"/>
    <w:rsid w:val="00941E3D"/>
    <w:rsid w:val="009422B0"/>
    <w:rsid w:val="00942791"/>
    <w:rsid w:val="00942E4C"/>
    <w:rsid w:val="00942E56"/>
    <w:rsid w:val="00943486"/>
    <w:rsid w:val="00943785"/>
    <w:rsid w:val="00943796"/>
    <w:rsid w:val="00943E0A"/>
    <w:rsid w:val="00943E42"/>
    <w:rsid w:val="009441BA"/>
    <w:rsid w:val="00944B3C"/>
    <w:rsid w:val="00944C6A"/>
    <w:rsid w:val="00944CB6"/>
    <w:rsid w:val="00944EA8"/>
    <w:rsid w:val="0094522D"/>
    <w:rsid w:val="009452FC"/>
    <w:rsid w:val="00945BB8"/>
    <w:rsid w:val="00945F8F"/>
    <w:rsid w:val="009461B2"/>
    <w:rsid w:val="009462A1"/>
    <w:rsid w:val="00946D00"/>
    <w:rsid w:val="00946E87"/>
    <w:rsid w:val="00946FF1"/>
    <w:rsid w:val="0094724E"/>
    <w:rsid w:val="00947339"/>
    <w:rsid w:val="009475E6"/>
    <w:rsid w:val="00947C32"/>
    <w:rsid w:val="00947F10"/>
    <w:rsid w:val="009506DF"/>
    <w:rsid w:val="00951097"/>
    <w:rsid w:val="00951309"/>
    <w:rsid w:val="009515EE"/>
    <w:rsid w:val="00951762"/>
    <w:rsid w:val="00951867"/>
    <w:rsid w:val="00951BC0"/>
    <w:rsid w:val="009523FD"/>
    <w:rsid w:val="0095279C"/>
    <w:rsid w:val="00952A53"/>
    <w:rsid w:val="00952E7D"/>
    <w:rsid w:val="00953093"/>
    <w:rsid w:val="00953605"/>
    <w:rsid w:val="00954621"/>
    <w:rsid w:val="00954A5E"/>
    <w:rsid w:val="00954D61"/>
    <w:rsid w:val="00955640"/>
    <w:rsid w:val="00955CB0"/>
    <w:rsid w:val="00956278"/>
    <w:rsid w:val="009570AE"/>
    <w:rsid w:val="00957E3B"/>
    <w:rsid w:val="00957ECB"/>
    <w:rsid w:val="009600DB"/>
    <w:rsid w:val="009605D1"/>
    <w:rsid w:val="009606F5"/>
    <w:rsid w:val="00960C89"/>
    <w:rsid w:val="00961528"/>
    <w:rsid w:val="009621F4"/>
    <w:rsid w:val="009621FE"/>
    <w:rsid w:val="0096269C"/>
    <w:rsid w:val="00962B9E"/>
    <w:rsid w:val="00962BCA"/>
    <w:rsid w:val="00962D55"/>
    <w:rsid w:val="00962DE0"/>
    <w:rsid w:val="00962F0A"/>
    <w:rsid w:val="0096304A"/>
    <w:rsid w:val="009630CA"/>
    <w:rsid w:val="0096312F"/>
    <w:rsid w:val="009631CD"/>
    <w:rsid w:val="009633D4"/>
    <w:rsid w:val="00963626"/>
    <w:rsid w:val="00963852"/>
    <w:rsid w:val="00963CF0"/>
    <w:rsid w:val="009645A0"/>
    <w:rsid w:val="009647CA"/>
    <w:rsid w:val="009648D4"/>
    <w:rsid w:val="00964984"/>
    <w:rsid w:val="00964D25"/>
    <w:rsid w:val="00965173"/>
    <w:rsid w:val="0096566D"/>
    <w:rsid w:val="00965AA1"/>
    <w:rsid w:val="009665E5"/>
    <w:rsid w:val="00967095"/>
    <w:rsid w:val="009671EA"/>
    <w:rsid w:val="00967292"/>
    <w:rsid w:val="009700CB"/>
    <w:rsid w:val="00970826"/>
    <w:rsid w:val="00970846"/>
    <w:rsid w:val="00971359"/>
    <w:rsid w:val="009719B3"/>
    <w:rsid w:val="00972433"/>
    <w:rsid w:val="00972D2C"/>
    <w:rsid w:val="00972F4F"/>
    <w:rsid w:val="009743A4"/>
    <w:rsid w:val="00974DEF"/>
    <w:rsid w:val="009754E1"/>
    <w:rsid w:val="00975C92"/>
    <w:rsid w:val="00975EBD"/>
    <w:rsid w:val="00975F3E"/>
    <w:rsid w:val="00975F4B"/>
    <w:rsid w:val="00975F82"/>
    <w:rsid w:val="00976329"/>
    <w:rsid w:val="00976A87"/>
    <w:rsid w:val="0097737C"/>
    <w:rsid w:val="009773D1"/>
    <w:rsid w:val="0097744C"/>
    <w:rsid w:val="0097759C"/>
    <w:rsid w:val="00977E48"/>
    <w:rsid w:val="00977EE1"/>
    <w:rsid w:val="009802DA"/>
    <w:rsid w:val="00980648"/>
    <w:rsid w:val="00980D17"/>
    <w:rsid w:val="0098121D"/>
    <w:rsid w:val="00981583"/>
    <w:rsid w:val="00981612"/>
    <w:rsid w:val="00981952"/>
    <w:rsid w:val="0098195C"/>
    <w:rsid w:val="00981AF2"/>
    <w:rsid w:val="00981FD1"/>
    <w:rsid w:val="009821D4"/>
    <w:rsid w:val="009828BE"/>
    <w:rsid w:val="009829BB"/>
    <w:rsid w:val="00982AB0"/>
    <w:rsid w:val="00982C0A"/>
    <w:rsid w:val="00982CB4"/>
    <w:rsid w:val="00982E93"/>
    <w:rsid w:val="00982F99"/>
    <w:rsid w:val="00983552"/>
    <w:rsid w:val="00983ACB"/>
    <w:rsid w:val="00984108"/>
    <w:rsid w:val="009841C6"/>
    <w:rsid w:val="0098424F"/>
    <w:rsid w:val="009845AB"/>
    <w:rsid w:val="0098499E"/>
    <w:rsid w:val="00984BBF"/>
    <w:rsid w:val="00985012"/>
    <w:rsid w:val="009851DE"/>
    <w:rsid w:val="00985457"/>
    <w:rsid w:val="009856B9"/>
    <w:rsid w:val="00985845"/>
    <w:rsid w:val="00985873"/>
    <w:rsid w:val="00985964"/>
    <w:rsid w:val="00985BDB"/>
    <w:rsid w:val="00985FE1"/>
    <w:rsid w:val="0098654D"/>
    <w:rsid w:val="00986762"/>
    <w:rsid w:val="00986828"/>
    <w:rsid w:val="0098711A"/>
    <w:rsid w:val="00987282"/>
    <w:rsid w:val="00987ABA"/>
    <w:rsid w:val="00987CDB"/>
    <w:rsid w:val="00987DDF"/>
    <w:rsid w:val="00987E28"/>
    <w:rsid w:val="0099047C"/>
    <w:rsid w:val="0099069A"/>
    <w:rsid w:val="00990728"/>
    <w:rsid w:val="00990D1E"/>
    <w:rsid w:val="00991297"/>
    <w:rsid w:val="00991420"/>
    <w:rsid w:val="009916B5"/>
    <w:rsid w:val="00991962"/>
    <w:rsid w:val="00991A40"/>
    <w:rsid w:val="00991ADE"/>
    <w:rsid w:val="00991AE0"/>
    <w:rsid w:val="00991EAA"/>
    <w:rsid w:val="00991F42"/>
    <w:rsid w:val="009924F0"/>
    <w:rsid w:val="009926A0"/>
    <w:rsid w:val="00992B85"/>
    <w:rsid w:val="00992FC2"/>
    <w:rsid w:val="0099357A"/>
    <w:rsid w:val="009935E2"/>
    <w:rsid w:val="00993935"/>
    <w:rsid w:val="00993B61"/>
    <w:rsid w:val="00993BD1"/>
    <w:rsid w:val="00993BE9"/>
    <w:rsid w:val="00993F02"/>
    <w:rsid w:val="00994204"/>
    <w:rsid w:val="009944EC"/>
    <w:rsid w:val="00994565"/>
    <w:rsid w:val="009948EA"/>
    <w:rsid w:val="00994BB2"/>
    <w:rsid w:val="00994F15"/>
    <w:rsid w:val="00994F53"/>
    <w:rsid w:val="00995020"/>
    <w:rsid w:val="0099514A"/>
    <w:rsid w:val="00995312"/>
    <w:rsid w:val="00995715"/>
    <w:rsid w:val="00995A6D"/>
    <w:rsid w:val="00995DE1"/>
    <w:rsid w:val="00996C6C"/>
    <w:rsid w:val="00996EE8"/>
    <w:rsid w:val="0099733B"/>
    <w:rsid w:val="009974BD"/>
    <w:rsid w:val="00997AC7"/>
    <w:rsid w:val="009A0135"/>
    <w:rsid w:val="009A0185"/>
    <w:rsid w:val="009A04EF"/>
    <w:rsid w:val="009A0534"/>
    <w:rsid w:val="009A0608"/>
    <w:rsid w:val="009A0824"/>
    <w:rsid w:val="009A0858"/>
    <w:rsid w:val="009A095B"/>
    <w:rsid w:val="009A098F"/>
    <w:rsid w:val="009A1493"/>
    <w:rsid w:val="009A1F37"/>
    <w:rsid w:val="009A2063"/>
    <w:rsid w:val="009A2443"/>
    <w:rsid w:val="009A255D"/>
    <w:rsid w:val="009A26E1"/>
    <w:rsid w:val="009A2DC6"/>
    <w:rsid w:val="009A2FA8"/>
    <w:rsid w:val="009A34BF"/>
    <w:rsid w:val="009A3511"/>
    <w:rsid w:val="009A3C07"/>
    <w:rsid w:val="009A3F47"/>
    <w:rsid w:val="009A4065"/>
    <w:rsid w:val="009A41F2"/>
    <w:rsid w:val="009A45F9"/>
    <w:rsid w:val="009A4624"/>
    <w:rsid w:val="009A4E3F"/>
    <w:rsid w:val="009A54E1"/>
    <w:rsid w:val="009A565A"/>
    <w:rsid w:val="009A5764"/>
    <w:rsid w:val="009A5E9B"/>
    <w:rsid w:val="009A5F13"/>
    <w:rsid w:val="009A667D"/>
    <w:rsid w:val="009A6762"/>
    <w:rsid w:val="009A6C87"/>
    <w:rsid w:val="009A70F1"/>
    <w:rsid w:val="009A712D"/>
    <w:rsid w:val="009A725B"/>
    <w:rsid w:val="009A755C"/>
    <w:rsid w:val="009A7C6B"/>
    <w:rsid w:val="009A7CF1"/>
    <w:rsid w:val="009A7F46"/>
    <w:rsid w:val="009B0045"/>
    <w:rsid w:val="009B0686"/>
    <w:rsid w:val="009B097A"/>
    <w:rsid w:val="009B0A1A"/>
    <w:rsid w:val="009B0A6F"/>
    <w:rsid w:val="009B10EF"/>
    <w:rsid w:val="009B187A"/>
    <w:rsid w:val="009B1FC8"/>
    <w:rsid w:val="009B218B"/>
    <w:rsid w:val="009B223B"/>
    <w:rsid w:val="009B27B8"/>
    <w:rsid w:val="009B2A22"/>
    <w:rsid w:val="009B2AB7"/>
    <w:rsid w:val="009B3534"/>
    <w:rsid w:val="009B356B"/>
    <w:rsid w:val="009B363A"/>
    <w:rsid w:val="009B36F4"/>
    <w:rsid w:val="009B3B7B"/>
    <w:rsid w:val="009B3CC8"/>
    <w:rsid w:val="009B3D1E"/>
    <w:rsid w:val="009B3EFE"/>
    <w:rsid w:val="009B4154"/>
    <w:rsid w:val="009B4185"/>
    <w:rsid w:val="009B4A5F"/>
    <w:rsid w:val="009B4CBA"/>
    <w:rsid w:val="009B57D1"/>
    <w:rsid w:val="009B57E4"/>
    <w:rsid w:val="009B64FE"/>
    <w:rsid w:val="009B6809"/>
    <w:rsid w:val="009B69B6"/>
    <w:rsid w:val="009B6A2F"/>
    <w:rsid w:val="009B71E7"/>
    <w:rsid w:val="009B76AC"/>
    <w:rsid w:val="009B7753"/>
    <w:rsid w:val="009B7B3F"/>
    <w:rsid w:val="009C034A"/>
    <w:rsid w:val="009C041B"/>
    <w:rsid w:val="009C0A28"/>
    <w:rsid w:val="009C0ECB"/>
    <w:rsid w:val="009C166A"/>
    <w:rsid w:val="009C1767"/>
    <w:rsid w:val="009C1869"/>
    <w:rsid w:val="009C1E60"/>
    <w:rsid w:val="009C22F8"/>
    <w:rsid w:val="009C2FDC"/>
    <w:rsid w:val="009C307B"/>
    <w:rsid w:val="009C3429"/>
    <w:rsid w:val="009C3B22"/>
    <w:rsid w:val="009C4209"/>
    <w:rsid w:val="009C432E"/>
    <w:rsid w:val="009C4AD1"/>
    <w:rsid w:val="009C4D5D"/>
    <w:rsid w:val="009C4DDD"/>
    <w:rsid w:val="009C4DE8"/>
    <w:rsid w:val="009C5375"/>
    <w:rsid w:val="009C55BD"/>
    <w:rsid w:val="009C5A59"/>
    <w:rsid w:val="009C5C3E"/>
    <w:rsid w:val="009C61C3"/>
    <w:rsid w:val="009C66E4"/>
    <w:rsid w:val="009C6FFD"/>
    <w:rsid w:val="009C7002"/>
    <w:rsid w:val="009C7253"/>
    <w:rsid w:val="009C738E"/>
    <w:rsid w:val="009C7435"/>
    <w:rsid w:val="009C75F4"/>
    <w:rsid w:val="009C7C83"/>
    <w:rsid w:val="009C7CF4"/>
    <w:rsid w:val="009D0168"/>
    <w:rsid w:val="009D020C"/>
    <w:rsid w:val="009D02D8"/>
    <w:rsid w:val="009D0B8A"/>
    <w:rsid w:val="009D0C19"/>
    <w:rsid w:val="009D0E2A"/>
    <w:rsid w:val="009D1028"/>
    <w:rsid w:val="009D14F3"/>
    <w:rsid w:val="009D1826"/>
    <w:rsid w:val="009D1A5A"/>
    <w:rsid w:val="009D1C08"/>
    <w:rsid w:val="009D2047"/>
    <w:rsid w:val="009D2193"/>
    <w:rsid w:val="009D221D"/>
    <w:rsid w:val="009D257B"/>
    <w:rsid w:val="009D2CB6"/>
    <w:rsid w:val="009D3165"/>
    <w:rsid w:val="009D357F"/>
    <w:rsid w:val="009D372D"/>
    <w:rsid w:val="009D3874"/>
    <w:rsid w:val="009D395E"/>
    <w:rsid w:val="009D3D40"/>
    <w:rsid w:val="009D450C"/>
    <w:rsid w:val="009D49D9"/>
    <w:rsid w:val="009D4B3A"/>
    <w:rsid w:val="009D4C85"/>
    <w:rsid w:val="009D52A2"/>
    <w:rsid w:val="009D5356"/>
    <w:rsid w:val="009D595F"/>
    <w:rsid w:val="009D5ABE"/>
    <w:rsid w:val="009D5BE7"/>
    <w:rsid w:val="009D6B8E"/>
    <w:rsid w:val="009D7102"/>
    <w:rsid w:val="009D7254"/>
    <w:rsid w:val="009D730E"/>
    <w:rsid w:val="009D7570"/>
    <w:rsid w:val="009D7D68"/>
    <w:rsid w:val="009D7E2A"/>
    <w:rsid w:val="009E033E"/>
    <w:rsid w:val="009E0455"/>
    <w:rsid w:val="009E0CFE"/>
    <w:rsid w:val="009E0EF2"/>
    <w:rsid w:val="009E0F93"/>
    <w:rsid w:val="009E1184"/>
    <w:rsid w:val="009E1423"/>
    <w:rsid w:val="009E1C16"/>
    <w:rsid w:val="009E1D35"/>
    <w:rsid w:val="009E1FAB"/>
    <w:rsid w:val="009E2262"/>
    <w:rsid w:val="009E244D"/>
    <w:rsid w:val="009E2716"/>
    <w:rsid w:val="009E28EA"/>
    <w:rsid w:val="009E3120"/>
    <w:rsid w:val="009E372C"/>
    <w:rsid w:val="009E38C9"/>
    <w:rsid w:val="009E3B85"/>
    <w:rsid w:val="009E4074"/>
    <w:rsid w:val="009E4399"/>
    <w:rsid w:val="009E4443"/>
    <w:rsid w:val="009E4483"/>
    <w:rsid w:val="009E4577"/>
    <w:rsid w:val="009E481B"/>
    <w:rsid w:val="009E51CB"/>
    <w:rsid w:val="009E53EA"/>
    <w:rsid w:val="009E56D5"/>
    <w:rsid w:val="009E5A3D"/>
    <w:rsid w:val="009E5C1C"/>
    <w:rsid w:val="009E60FD"/>
    <w:rsid w:val="009E63D7"/>
    <w:rsid w:val="009E63E0"/>
    <w:rsid w:val="009E6663"/>
    <w:rsid w:val="009E6F34"/>
    <w:rsid w:val="009E7A0C"/>
    <w:rsid w:val="009F0017"/>
    <w:rsid w:val="009F003B"/>
    <w:rsid w:val="009F00DE"/>
    <w:rsid w:val="009F0585"/>
    <w:rsid w:val="009F0C49"/>
    <w:rsid w:val="009F14ED"/>
    <w:rsid w:val="009F1533"/>
    <w:rsid w:val="009F19EA"/>
    <w:rsid w:val="009F1F45"/>
    <w:rsid w:val="009F21EA"/>
    <w:rsid w:val="009F222B"/>
    <w:rsid w:val="009F31DB"/>
    <w:rsid w:val="009F37EB"/>
    <w:rsid w:val="009F3E37"/>
    <w:rsid w:val="009F48A2"/>
    <w:rsid w:val="009F51DF"/>
    <w:rsid w:val="009F56FD"/>
    <w:rsid w:val="009F5E91"/>
    <w:rsid w:val="009F60C3"/>
    <w:rsid w:val="009F60E0"/>
    <w:rsid w:val="009F6230"/>
    <w:rsid w:val="009F62AB"/>
    <w:rsid w:val="009F6435"/>
    <w:rsid w:val="009F675B"/>
    <w:rsid w:val="009F68EB"/>
    <w:rsid w:val="009F6B3B"/>
    <w:rsid w:val="009F6C1D"/>
    <w:rsid w:val="009F6F42"/>
    <w:rsid w:val="009F74A0"/>
    <w:rsid w:val="009F79B0"/>
    <w:rsid w:val="009F7A25"/>
    <w:rsid w:val="00A004C2"/>
    <w:rsid w:val="00A00CA4"/>
    <w:rsid w:val="00A01000"/>
    <w:rsid w:val="00A018C2"/>
    <w:rsid w:val="00A019B4"/>
    <w:rsid w:val="00A01C74"/>
    <w:rsid w:val="00A01F20"/>
    <w:rsid w:val="00A01F58"/>
    <w:rsid w:val="00A023B3"/>
    <w:rsid w:val="00A024DD"/>
    <w:rsid w:val="00A026ED"/>
    <w:rsid w:val="00A029FE"/>
    <w:rsid w:val="00A02F25"/>
    <w:rsid w:val="00A03005"/>
    <w:rsid w:val="00A0305E"/>
    <w:rsid w:val="00A0321F"/>
    <w:rsid w:val="00A0374B"/>
    <w:rsid w:val="00A039CD"/>
    <w:rsid w:val="00A041F2"/>
    <w:rsid w:val="00A04345"/>
    <w:rsid w:val="00A04429"/>
    <w:rsid w:val="00A045B5"/>
    <w:rsid w:val="00A0475B"/>
    <w:rsid w:val="00A04E46"/>
    <w:rsid w:val="00A050F1"/>
    <w:rsid w:val="00A05424"/>
    <w:rsid w:val="00A05B14"/>
    <w:rsid w:val="00A05BDD"/>
    <w:rsid w:val="00A06068"/>
    <w:rsid w:val="00A06340"/>
    <w:rsid w:val="00A06AE2"/>
    <w:rsid w:val="00A06C7F"/>
    <w:rsid w:val="00A06E2F"/>
    <w:rsid w:val="00A06F19"/>
    <w:rsid w:val="00A07A6D"/>
    <w:rsid w:val="00A07B1A"/>
    <w:rsid w:val="00A07E8D"/>
    <w:rsid w:val="00A1065A"/>
    <w:rsid w:val="00A10AC4"/>
    <w:rsid w:val="00A114AA"/>
    <w:rsid w:val="00A11629"/>
    <w:rsid w:val="00A1165A"/>
    <w:rsid w:val="00A11987"/>
    <w:rsid w:val="00A12126"/>
    <w:rsid w:val="00A1247B"/>
    <w:rsid w:val="00A12675"/>
    <w:rsid w:val="00A129A2"/>
    <w:rsid w:val="00A1303D"/>
    <w:rsid w:val="00A130A3"/>
    <w:rsid w:val="00A130EF"/>
    <w:rsid w:val="00A13368"/>
    <w:rsid w:val="00A13DA7"/>
    <w:rsid w:val="00A14486"/>
    <w:rsid w:val="00A1495C"/>
    <w:rsid w:val="00A14ABF"/>
    <w:rsid w:val="00A14D17"/>
    <w:rsid w:val="00A14E1A"/>
    <w:rsid w:val="00A14EA1"/>
    <w:rsid w:val="00A14FB7"/>
    <w:rsid w:val="00A1565F"/>
    <w:rsid w:val="00A1588D"/>
    <w:rsid w:val="00A15B65"/>
    <w:rsid w:val="00A16076"/>
    <w:rsid w:val="00A16100"/>
    <w:rsid w:val="00A16194"/>
    <w:rsid w:val="00A165FD"/>
    <w:rsid w:val="00A16D7E"/>
    <w:rsid w:val="00A16DBB"/>
    <w:rsid w:val="00A16EC3"/>
    <w:rsid w:val="00A16F51"/>
    <w:rsid w:val="00A173DD"/>
    <w:rsid w:val="00A2069A"/>
    <w:rsid w:val="00A2084D"/>
    <w:rsid w:val="00A20EF1"/>
    <w:rsid w:val="00A21320"/>
    <w:rsid w:val="00A21BFF"/>
    <w:rsid w:val="00A22157"/>
    <w:rsid w:val="00A222B0"/>
    <w:rsid w:val="00A22364"/>
    <w:rsid w:val="00A22521"/>
    <w:rsid w:val="00A22554"/>
    <w:rsid w:val="00A225F4"/>
    <w:rsid w:val="00A2273B"/>
    <w:rsid w:val="00A22AE7"/>
    <w:rsid w:val="00A22AF7"/>
    <w:rsid w:val="00A22D0B"/>
    <w:rsid w:val="00A22E46"/>
    <w:rsid w:val="00A22ED6"/>
    <w:rsid w:val="00A23463"/>
    <w:rsid w:val="00A23AA2"/>
    <w:rsid w:val="00A23C8E"/>
    <w:rsid w:val="00A23E96"/>
    <w:rsid w:val="00A24235"/>
    <w:rsid w:val="00A248E1"/>
    <w:rsid w:val="00A249DE"/>
    <w:rsid w:val="00A249F5"/>
    <w:rsid w:val="00A24B9A"/>
    <w:rsid w:val="00A24BC4"/>
    <w:rsid w:val="00A24C68"/>
    <w:rsid w:val="00A2540E"/>
    <w:rsid w:val="00A25585"/>
    <w:rsid w:val="00A2559C"/>
    <w:rsid w:val="00A2599B"/>
    <w:rsid w:val="00A25C45"/>
    <w:rsid w:val="00A25DD7"/>
    <w:rsid w:val="00A260BF"/>
    <w:rsid w:val="00A26884"/>
    <w:rsid w:val="00A26BA3"/>
    <w:rsid w:val="00A26DAC"/>
    <w:rsid w:val="00A26FDB"/>
    <w:rsid w:val="00A27D45"/>
    <w:rsid w:val="00A3022F"/>
    <w:rsid w:val="00A3028C"/>
    <w:rsid w:val="00A30680"/>
    <w:rsid w:val="00A30BFC"/>
    <w:rsid w:val="00A30BFF"/>
    <w:rsid w:val="00A310B6"/>
    <w:rsid w:val="00A310E8"/>
    <w:rsid w:val="00A311B1"/>
    <w:rsid w:val="00A3137E"/>
    <w:rsid w:val="00A32130"/>
    <w:rsid w:val="00A321E4"/>
    <w:rsid w:val="00A32227"/>
    <w:rsid w:val="00A323F3"/>
    <w:rsid w:val="00A3296A"/>
    <w:rsid w:val="00A33623"/>
    <w:rsid w:val="00A33656"/>
    <w:rsid w:val="00A33714"/>
    <w:rsid w:val="00A339E0"/>
    <w:rsid w:val="00A33E9F"/>
    <w:rsid w:val="00A33EDC"/>
    <w:rsid w:val="00A3478D"/>
    <w:rsid w:val="00A34852"/>
    <w:rsid w:val="00A353A3"/>
    <w:rsid w:val="00A3549E"/>
    <w:rsid w:val="00A3582B"/>
    <w:rsid w:val="00A3589E"/>
    <w:rsid w:val="00A3589F"/>
    <w:rsid w:val="00A359BF"/>
    <w:rsid w:val="00A35F2B"/>
    <w:rsid w:val="00A36527"/>
    <w:rsid w:val="00A36C75"/>
    <w:rsid w:val="00A36E1A"/>
    <w:rsid w:val="00A37286"/>
    <w:rsid w:val="00A3764E"/>
    <w:rsid w:val="00A376D4"/>
    <w:rsid w:val="00A37927"/>
    <w:rsid w:val="00A37E63"/>
    <w:rsid w:val="00A4031B"/>
    <w:rsid w:val="00A40587"/>
    <w:rsid w:val="00A409AE"/>
    <w:rsid w:val="00A40A83"/>
    <w:rsid w:val="00A40C09"/>
    <w:rsid w:val="00A41089"/>
    <w:rsid w:val="00A4147F"/>
    <w:rsid w:val="00A41542"/>
    <w:rsid w:val="00A417A0"/>
    <w:rsid w:val="00A41B7A"/>
    <w:rsid w:val="00A41E83"/>
    <w:rsid w:val="00A424A5"/>
    <w:rsid w:val="00A424A7"/>
    <w:rsid w:val="00A42E25"/>
    <w:rsid w:val="00A42E4C"/>
    <w:rsid w:val="00A42F02"/>
    <w:rsid w:val="00A4305E"/>
    <w:rsid w:val="00A43306"/>
    <w:rsid w:val="00A434EC"/>
    <w:rsid w:val="00A437A5"/>
    <w:rsid w:val="00A43B2A"/>
    <w:rsid w:val="00A43E8F"/>
    <w:rsid w:val="00A44138"/>
    <w:rsid w:val="00A44326"/>
    <w:rsid w:val="00A443CC"/>
    <w:rsid w:val="00A4461D"/>
    <w:rsid w:val="00A448FE"/>
    <w:rsid w:val="00A44D95"/>
    <w:rsid w:val="00A44F11"/>
    <w:rsid w:val="00A453E3"/>
    <w:rsid w:val="00A4546D"/>
    <w:rsid w:val="00A4592A"/>
    <w:rsid w:val="00A45B1A"/>
    <w:rsid w:val="00A45B55"/>
    <w:rsid w:val="00A45DED"/>
    <w:rsid w:val="00A45ED9"/>
    <w:rsid w:val="00A46159"/>
    <w:rsid w:val="00A46304"/>
    <w:rsid w:val="00A4655C"/>
    <w:rsid w:val="00A46ADB"/>
    <w:rsid w:val="00A46F2E"/>
    <w:rsid w:val="00A47431"/>
    <w:rsid w:val="00A4763C"/>
    <w:rsid w:val="00A4796E"/>
    <w:rsid w:val="00A47977"/>
    <w:rsid w:val="00A4799A"/>
    <w:rsid w:val="00A47A1C"/>
    <w:rsid w:val="00A47F31"/>
    <w:rsid w:val="00A50227"/>
    <w:rsid w:val="00A507A0"/>
    <w:rsid w:val="00A50B35"/>
    <w:rsid w:val="00A50E7A"/>
    <w:rsid w:val="00A5105C"/>
    <w:rsid w:val="00A516F8"/>
    <w:rsid w:val="00A51B45"/>
    <w:rsid w:val="00A520B2"/>
    <w:rsid w:val="00A52612"/>
    <w:rsid w:val="00A52775"/>
    <w:rsid w:val="00A53572"/>
    <w:rsid w:val="00A53816"/>
    <w:rsid w:val="00A54582"/>
    <w:rsid w:val="00A54902"/>
    <w:rsid w:val="00A55A7F"/>
    <w:rsid w:val="00A55ABB"/>
    <w:rsid w:val="00A56DB7"/>
    <w:rsid w:val="00A56E5B"/>
    <w:rsid w:val="00A56FEF"/>
    <w:rsid w:val="00A57297"/>
    <w:rsid w:val="00A57367"/>
    <w:rsid w:val="00A57634"/>
    <w:rsid w:val="00A57A9C"/>
    <w:rsid w:val="00A57B54"/>
    <w:rsid w:val="00A57D0F"/>
    <w:rsid w:val="00A57E0A"/>
    <w:rsid w:val="00A57E51"/>
    <w:rsid w:val="00A57FB1"/>
    <w:rsid w:val="00A6060E"/>
    <w:rsid w:val="00A606B0"/>
    <w:rsid w:val="00A60ADB"/>
    <w:rsid w:val="00A60BC0"/>
    <w:rsid w:val="00A60D1D"/>
    <w:rsid w:val="00A61187"/>
    <w:rsid w:val="00A619E4"/>
    <w:rsid w:val="00A61E35"/>
    <w:rsid w:val="00A625B2"/>
    <w:rsid w:val="00A627F6"/>
    <w:rsid w:val="00A6296E"/>
    <w:rsid w:val="00A62CD3"/>
    <w:rsid w:val="00A62D8C"/>
    <w:rsid w:val="00A638BB"/>
    <w:rsid w:val="00A63C7F"/>
    <w:rsid w:val="00A641EA"/>
    <w:rsid w:val="00A64BB1"/>
    <w:rsid w:val="00A64E8B"/>
    <w:rsid w:val="00A65055"/>
    <w:rsid w:val="00A65087"/>
    <w:rsid w:val="00A6551E"/>
    <w:rsid w:val="00A656B0"/>
    <w:rsid w:val="00A657C3"/>
    <w:rsid w:val="00A65825"/>
    <w:rsid w:val="00A65E70"/>
    <w:rsid w:val="00A66192"/>
    <w:rsid w:val="00A664E5"/>
    <w:rsid w:val="00A66FA9"/>
    <w:rsid w:val="00A6784C"/>
    <w:rsid w:val="00A703F0"/>
    <w:rsid w:val="00A707A4"/>
    <w:rsid w:val="00A70C85"/>
    <w:rsid w:val="00A70F09"/>
    <w:rsid w:val="00A71060"/>
    <w:rsid w:val="00A7124E"/>
    <w:rsid w:val="00A71468"/>
    <w:rsid w:val="00A715B1"/>
    <w:rsid w:val="00A715BE"/>
    <w:rsid w:val="00A71753"/>
    <w:rsid w:val="00A71982"/>
    <w:rsid w:val="00A71C4A"/>
    <w:rsid w:val="00A71F59"/>
    <w:rsid w:val="00A72127"/>
    <w:rsid w:val="00A72395"/>
    <w:rsid w:val="00A724AE"/>
    <w:rsid w:val="00A73098"/>
    <w:rsid w:val="00A7311C"/>
    <w:rsid w:val="00A735BD"/>
    <w:rsid w:val="00A738D4"/>
    <w:rsid w:val="00A73CFC"/>
    <w:rsid w:val="00A73EC2"/>
    <w:rsid w:val="00A74492"/>
    <w:rsid w:val="00A74607"/>
    <w:rsid w:val="00A74A94"/>
    <w:rsid w:val="00A74F0B"/>
    <w:rsid w:val="00A75587"/>
    <w:rsid w:val="00A75932"/>
    <w:rsid w:val="00A7598F"/>
    <w:rsid w:val="00A76831"/>
    <w:rsid w:val="00A769A9"/>
    <w:rsid w:val="00A76A2C"/>
    <w:rsid w:val="00A76A5B"/>
    <w:rsid w:val="00A76B18"/>
    <w:rsid w:val="00A76B85"/>
    <w:rsid w:val="00A77573"/>
    <w:rsid w:val="00A776FA"/>
    <w:rsid w:val="00A77A9E"/>
    <w:rsid w:val="00A77D10"/>
    <w:rsid w:val="00A80F9C"/>
    <w:rsid w:val="00A812B1"/>
    <w:rsid w:val="00A817D4"/>
    <w:rsid w:val="00A81F79"/>
    <w:rsid w:val="00A8268F"/>
    <w:rsid w:val="00A829A2"/>
    <w:rsid w:val="00A82F04"/>
    <w:rsid w:val="00A83127"/>
    <w:rsid w:val="00A83244"/>
    <w:rsid w:val="00A83757"/>
    <w:rsid w:val="00A83863"/>
    <w:rsid w:val="00A8389E"/>
    <w:rsid w:val="00A83AA6"/>
    <w:rsid w:val="00A843E7"/>
    <w:rsid w:val="00A84A51"/>
    <w:rsid w:val="00A84B7E"/>
    <w:rsid w:val="00A851B7"/>
    <w:rsid w:val="00A85742"/>
    <w:rsid w:val="00A85A4E"/>
    <w:rsid w:val="00A85F7F"/>
    <w:rsid w:val="00A8635F"/>
    <w:rsid w:val="00A86377"/>
    <w:rsid w:val="00A8667E"/>
    <w:rsid w:val="00A86765"/>
    <w:rsid w:val="00A868EE"/>
    <w:rsid w:val="00A8698C"/>
    <w:rsid w:val="00A8709B"/>
    <w:rsid w:val="00A8781E"/>
    <w:rsid w:val="00A879B8"/>
    <w:rsid w:val="00A87C35"/>
    <w:rsid w:val="00A90264"/>
    <w:rsid w:val="00A90790"/>
    <w:rsid w:val="00A908F7"/>
    <w:rsid w:val="00A908FB"/>
    <w:rsid w:val="00A90B3D"/>
    <w:rsid w:val="00A90FE1"/>
    <w:rsid w:val="00A9102B"/>
    <w:rsid w:val="00A9197B"/>
    <w:rsid w:val="00A92498"/>
    <w:rsid w:val="00A9292C"/>
    <w:rsid w:val="00A92BBA"/>
    <w:rsid w:val="00A92CBA"/>
    <w:rsid w:val="00A93252"/>
    <w:rsid w:val="00A93263"/>
    <w:rsid w:val="00A93D27"/>
    <w:rsid w:val="00A94485"/>
    <w:rsid w:val="00A94A91"/>
    <w:rsid w:val="00A94BCD"/>
    <w:rsid w:val="00A94BF3"/>
    <w:rsid w:val="00A94CFE"/>
    <w:rsid w:val="00A94FFE"/>
    <w:rsid w:val="00A9508B"/>
    <w:rsid w:val="00A950ED"/>
    <w:rsid w:val="00A95156"/>
    <w:rsid w:val="00A9581C"/>
    <w:rsid w:val="00A95FCA"/>
    <w:rsid w:val="00A9612D"/>
    <w:rsid w:val="00A96248"/>
    <w:rsid w:val="00A96998"/>
    <w:rsid w:val="00A969C3"/>
    <w:rsid w:val="00A972D3"/>
    <w:rsid w:val="00A97415"/>
    <w:rsid w:val="00A974AA"/>
    <w:rsid w:val="00A978C3"/>
    <w:rsid w:val="00A97BD7"/>
    <w:rsid w:val="00A97F44"/>
    <w:rsid w:val="00AA0040"/>
    <w:rsid w:val="00AA043E"/>
    <w:rsid w:val="00AA067E"/>
    <w:rsid w:val="00AA1364"/>
    <w:rsid w:val="00AA1804"/>
    <w:rsid w:val="00AA1891"/>
    <w:rsid w:val="00AA2BFF"/>
    <w:rsid w:val="00AA2C6C"/>
    <w:rsid w:val="00AA3032"/>
    <w:rsid w:val="00AA459D"/>
    <w:rsid w:val="00AA49A0"/>
    <w:rsid w:val="00AA4B54"/>
    <w:rsid w:val="00AA51F3"/>
    <w:rsid w:val="00AA5691"/>
    <w:rsid w:val="00AA5749"/>
    <w:rsid w:val="00AA65FA"/>
    <w:rsid w:val="00AA66B1"/>
    <w:rsid w:val="00AA7383"/>
    <w:rsid w:val="00AA75A3"/>
    <w:rsid w:val="00AA7855"/>
    <w:rsid w:val="00AA7E88"/>
    <w:rsid w:val="00AB04B4"/>
    <w:rsid w:val="00AB06F1"/>
    <w:rsid w:val="00AB0866"/>
    <w:rsid w:val="00AB112E"/>
    <w:rsid w:val="00AB187B"/>
    <w:rsid w:val="00AB18D8"/>
    <w:rsid w:val="00AB1FFB"/>
    <w:rsid w:val="00AB2150"/>
    <w:rsid w:val="00AB2418"/>
    <w:rsid w:val="00AB28F9"/>
    <w:rsid w:val="00AB2A77"/>
    <w:rsid w:val="00AB2B7A"/>
    <w:rsid w:val="00AB2C70"/>
    <w:rsid w:val="00AB2D16"/>
    <w:rsid w:val="00AB2F9B"/>
    <w:rsid w:val="00AB2FB2"/>
    <w:rsid w:val="00AB3379"/>
    <w:rsid w:val="00AB3C32"/>
    <w:rsid w:val="00AB3C3D"/>
    <w:rsid w:val="00AB3E88"/>
    <w:rsid w:val="00AB4719"/>
    <w:rsid w:val="00AB48B3"/>
    <w:rsid w:val="00AB4F4A"/>
    <w:rsid w:val="00AB5107"/>
    <w:rsid w:val="00AB52D5"/>
    <w:rsid w:val="00AB52E7"/>
    <w:rsid w:val="00AB540B"/>
    <w:rsid w:val="00AB5AAF"/>
    <w:rsid w:val="00AB5CEB"/>
    <w:rsid w:val="00AB5D93"/>
    <w:rsid w:val="00AB5DB4"/>
    <w:rsid w:val="00AB5EEF"/>
    <w:rsid w:val="00AB5F0F"/>
    <w:rsid w:val="00AB627D"/>
    <w:rsid w:val="00AB635B"/>
    <w:rsid w:val="00AB6479"/>
    <w:rsid w:val="00AB66DB"/>
    <w:rsid w:val="00AB6D96"/>
    <w:rsid w:val="00AB771E"/>
    <w:rsid w:val="00AB7982"/>
    <w:rsid w:val="00AB7A6F"/>
    <w:rsid w:val="00AB7B7C"/>
    <w:rsid w:val="00AB7ECB"/>
    <w:rsid w:val="00AC0027"/>
    <w:rsid w:val="00AC00A2"/>
    <w:rsid w:val="00AC0D64"/>
    <w:rsid w:val="00AC1062"/>
    <w:rsid w:val="00AC177B"/>
    <w:rsid w:val="00AC1B7B"/>
    <w:rsid w:val="00AC241A"/>
    <w:rsid w:val="00AC2993"/>
    <w:rsid w:val="00AC2AD0"/>
    <w:rsid w:val="00AC2CB7"/>
    <w:rsid w:val="00AC2D0C"/>
    <w:rsid w:val="00AC300E"/>
    <w:rsid w:val="00AC30BD"/>
    <w:rsid w:val="00AC3652"/>
    <w:rsid w:val="00AC372C"/>
    <w:rsid w:val="00AC3746"/>
    <w:rsid w:val="00AC3849"/>
    <w:rsid w:val="00AC3A0C"/>
    <w:rsid w:val="00AC4233"/>
    <w:rsid w:val="00AC4314"/>
    <w:rsid w:val="00AC446B"/>
    <w:rsid w:val="00AC468A"/>
    <w:rsid w:val="00AC4C97"/>
    <w:rsid w:val="00AC4DFD"/>
    <w:rsid w:val="00AC5773"/>
    <w:rsid w:val="00AC6666"/>
    <w:rsid w:val="00AC79F7"/>
    <w:rsid w:val="00AD000B"/>
    <w:rsid w:val="00AD0050"/>
    <w:rsid w:val="00AD0162"/>
    <w:rsid w:val="00AD08D5"/>
    <w:rsid w:val="00AD0D49"/>
    <w:rsid w:val="00AD0E6C"/>
    <w:rsid w:val="00AD13B6"/>
    <w:rsid w:val="00AD13D8"/>
    <w:rsid w:val="00AD14D2"/>
    <w:rsid w:val="00AD14FE"/>
    <w:rsid w:val="00AD16EB"/>
    <w:rsid w:val="00AD196F"/>
    <w:rsid w:val="00AD1DB5"/>
    <w:rsid w:val="00AD20CD"/>
    <w:rsid w:val="00AD2120"/>
    <w:rsid w:val="00AD238D"/>
    <w:rsid w:val="00AD23B1"/>
    <w:rsid w:val="00AD2456"/>
    <w:rsid w:val="00AD2CB5"/>
    <w:rsid w:val="00AD30C4"/>
    <w:rsid w:val="00AD3343"/>
    <w:rsid w:val="00AD38A9"/>
    <w:rsid w:val="00AD38F1"/>
    <w:rsid w:val="00AD38FB"/>
    <w:rsid w:val="00AD3A98"/>
    <w:rsid w:val="00AD3BE3"/>
    <w:rsid w:val="00AD3E64"/>
    <w:rsid w:val="00AD3EB8"/>
    <w:rsid w:val="00AD404C"/>
    <w:rsid w:val="00AD4315"/>
    <w:rsid w:val="00AD4706"/>
    <w:rsid w:val="00AD47CC"/>
    <w:rsid w:val="00AD481E"/>
    <w:rsid w:val="00AD4B5A"/>
    <w:rsid w:val="00AD4C76"/>
    <w:rsid w:val="00AD4C8B"/>
    <w:rsid w:val="00AD554D"/>
    <w:rsid w:val="00AD6106"/>
    <w:rsid w:val="00AD6380"/>
    <w:rsid w:val="00AD63EB"/>
    <w:rsid w:val="00AD6544"/>
    <w:rsid w:val="00AD6844"/>
    <w:rsid w:val="00AD696C"/>
    <w:rsid w:val="00AD717A"/>
    <w:rsid w:val="00AD790B"/>
    <w:rsid w:val="00AD7F17"/>
    <w:rsid w:val="00AE0063"/>
    <w:rsid w:val="00AE0315"/>
    <w:rsid w:val="00AE043F"/>
    <w:rsid w:val="00AE055A"/>
    <w:rsid w:val="00AE08D1"/>
    <w:rsid w:val="00AE0CB1"/>
    <w:rsid w:val="00AE0F79"/>
    <w:rsid w:val="00AE0F8D"/>
    <w:rsid w:val="00AE1001"/>
    <w:rsid w:val="00AE141C"/>
    <w:rsid w:val="00AE1706"/>
    <w:rsid w:val="00AE1C2D"/>
    <w:rsid w:val="00AE2339"/>
    <w:rsid w:val="00AE2A6C"/>
    <w:rsid w:val="00AE2B71"/>
    <w:rsid w:val="00AE2C5D"/>
    <w:rsid w:val="00AE30F6"/>
    <w:rsid w:val="00AE34CF"/>
    <w:rsid w:val="00AE35B8"/>
    <w:rsid w:val="00AE391D"/>
    <w:rsid w:val="00AE3C45"/>
    <w:rsid w:val="00AE3E2A"/>
    <w:rsid w:val="00AE43BB"/>
    <w:rsid w:val="00AE4520"/>
    <w:rsid w:val="00AE4DC7"/>
    <w:rsid w:val="00AE4EA1"/>
    <w:rsid w:val="00AE5681"/>
    <w:rsid w:val="00AE5834"/>
    <w:rsid w:val="00AE584A"/>
    <w:rsid w:val="00AE6701"/>
    <w:rsid w:val="00AE67EF"/>
    <w:rsid w:val="00AE6818"/>
    <w:rsid w:val="00AE6824"/>
    <w:rsid w:val="00AE6930"/>
    <w:rsid w:val="00AE69E3"/>
    <w:rsid w:val="00AE6B12"/>
    <w:rsid w:val="00AE6C0A"/>
    <w:rsid w:val="00AE6DCA"/>
    <w:rsid w:val="00AE7047"/>
    <w:rsid w:val="00AE7072"/>
    <w:rsid w:val="00AF0198"/>
    <w:rsid w:val="00AF0D0F"/>
    <w:rsid w:val="00AF1C12"/>
    <w:rsid w:val="00AF1EBF"/>
    <w:rsid w:val="00AF1FEC"/>
    <w:rsid w:val="00AF2783"/>
    <w:rsid w:val="00AF2D9F"/>
    <w:rsid w:val="00AF2FA7"/>
    <w:rsid w:val="00AF3B20"/>
    <w:rsid w:val="00AF3FB9"/>
    <w:rsid w:val="00AF40C1"/>
    <w:rsid w:val="00AF41FF"/>
    <w:rsid w:val="00AF465A"/>
    <w:rsid w:val="00AF4801"/>
    <w:rsid w:val="00AF4833"/>
    <w:rsid w:val="00AF48FB"/>
    <w:rsid w:val="00AF4AFD"/>
    <w:rsid w:val="00AF51F8"/>
    <w:rsid w:val="00AF5810"/>
    <w:rsid w:val="00AF5850"/>
    <w:rsid w:val="00AF59F5"/>
    <w:rsid w:val="00AF5E47"/>
    <w:rsid w:val="00AF60B2"/>
    <w:rsid w:val="00AF644D"/>
    <w:rsid w:val="00AF64A5"/>
    <w:rsid w:val="00AF6BA8"/>
    <w:rsid w:val="00AF6DD9"/>
    <w:rsid w:val="00AF7504"/>
    <w:rsid w:val="00AF7548"/>
    <w:rsid w:val="00AF7A4C"/>
    <w:rsid w:val="00AF7C50"/>
    <w:rsid w:val="00AF7D1E"/>
    <w:rsid w:val="00AF7E0C"/>
    <w:rsid w:val="00B002F8"/>
    <w:rsid w:val="00B0049B"/>
    <w:rsid w:val="00B00778"/>
    <w:rsid w:val="00B00A3E"/>
    <w:rsid w:val="00B00B76"/>
    <w:rsid w:val="00B00CE7"/>
    <w:rsid w:val="00B00D40"/>
    <w:rsid w:val="00B00E7A"/>
    <w:rsid w:val="00B00F7E"/>
    <w:rsid w:val="00B015F6"/>
    <w:rsid w:val="00B01733"/>
    <w:rsid w:val="00B01CCA"/>
    <w:rsid w:val="00B01D43"/>
    <w:rsid w:val="00B020DB"/>
    <w:rsid w:val="00B0237F"/>
    <w:rsid w:val="00B0264E"/>
    <w:rsid w:val="00B02714"/>
    <w:rsid w:val="00B02941"/>
    <w:rsid w:val="00B02A84"/>
    <w:rsid w:val="00B03105"/>
    <w:rsid w:val="00B031AE"/>
    <w:rsid w:val="00B031C2"/>
    <w:rsid w:val="00B0337C"/>
    <w:rsid w:val="00B038AD"/>
    <w:rsid w:val="00B04383"/>
    <w:rsid w:val="00B04A08"/>
    <w:rsid w:val="00B04C9D"/>
    <w:rsid w:val="00B052CD"/>
    <w:rsid w:val="00B05327"/>
    <w:rsid w:val="00B05A97"/>
    <w:rsid w:val="00B05E72"/>
    <w:rsid w:val="00B05F45"/>
    <w:rsid w:val="00B062A4"/>
    <w:rsid w:val="00B070F5"/>
    <w:rsid w:val="00B072AD"/>
    <w:rsid w:val="00B074C0"/>
    <w:rsid w:val="00B074E6"/>
    <w:rsid w:val="00B07E70"/>
    <w:rsid w:val="00B1022F"/>
    <w:rsid w:val="00B103D0"/>
    <w:rsid w:val="00B107A5"/>
    <w:rsid w:val="00B10897"/>
    <w:rsid w:val="00B109AD"/>
    <w:rsid w:val="00B10B35"/>
    <w:rsid w:val="00B10C62"/>
    <w:rsid w:val="00B11164"/>
    <w:rsid w:val="00B11322"/>
    <w:rsid w:val="00B12018"/>
    <w:rsid w:val="00B125F8"/>
    <w:rsid w:val="00B12943"/>
    <w:rsid w:val="00B13185"/>
    <w:rsid w:val="00B132D2"/>
    <w:rsid w:val="00B134AC"/>
    <w:rsid w:val="00B135A9"/>
    <w:rsid w:val="00B13B22"/>
    <w:rsid w:val="00B14536"/>
    <w:rsid w:val="00B14CA1"/>
    <w:rsid w:val="00B158B9"/>
    <w:rsid w:val="00B15CCE"/>
    <w:rsid w:val="00B15D55"/>
    <w:rsid w:val="00B15F5C"/>
    <w:rsid w:val="00B1615D"/>
    <w:rsid w:val="00B162A9"/>
    <w:rsid w:val="00B163BE"/>
    <w:rsid w:val="00B165FF"/>
    <w:rsid w:val="00B16744"/>
    <w:rsid w:val="00B16827"/>
    <w:rsid w:val="00B1689C"/>
    <w:rsid w:val="00B16C32"/>
    <w:rsid w:val="00B1717F"/>
    <w:rsid w:val="00B17529"/>
    <w:rsid w:val="00B17815"/>
    <w:rsid w:val="00B20515"/>
    <w:rsid w:val="00B20759"/>
    <w:rsid w:val="00B20D5E"/>
    <w:rsid w:val="00B20F75"/>
    <w:rsid w:val="00B20FE0"/>
    <w:rsid w:val="00B21530"/>
    <w:rsid w:val="00B2164D"/>
    <w:rsid w:val="00B21845"/>
    <w:rsid w:val="00B21858"/>
    <w:rsid w:val="00B2192F"/>
    <w:rsid w:val="00B21BD8"/>
    <w:rsid w:val="00B21C35"/>
    <w:rsid w:val="00B21FF0"/>
    <w:rsid w:val="00B22000"/>
    <w:rsid w:val="00B2211F"/>
    <w:rsid w:val="00B22676"/>
    <w:rsid w:val="00B229A4"/>
    <w:rsid w:val="00B22D28"/>
    <w:rsid w:val="00B22DCF"/>
    <w:rsid w:val="00B2308E"/>
    <w:rsid w:val="00B233B7"/>
    <w:rsid w:val="00B2361B"/>
    <w:rsid w:val="00B23C66"/>
    <w:rsid w:val="00B23F40"/>
    <w:rsid w:val="00B248A7"/>
    <w:rsid w:val="00B24CB3"/>
    <w:rsid w:val="00B24D6A"/>
    <w:rsid w:val="00B24FE8"/>
    <w:rsid w:val="00B250D4"/>
    <w:rsid w:val="00B25110"/>
    <w:rsid w:val="00B25152"/>
    <w:rsid w:val="00B25297"/>
    <w:rsid w:val="00B25979"/>
    <w:rsid w:val="00B26054"/>
    <w:rsid w:val="00B264A9"/>
    <w:rsid w:val="00B266C5"/>
    <w:rsid w:val="00B2674F"/>
    <w:rsid w:val="00B2692E"/>
    <w:rsid w:val="00B269AB"/>
    <w:rsid w:val="00B269E8"/>
    <w:rsid w:val="00B26A46"/>
    <w:rsid w:val="00B26D1D"/>
    <w:rsid w:val="00B26D3E"/>
    <w:rsid w:val="00B26FA3"/>
    <w:rsid w:val="00B27118"/>
    <w:rsid w:val="00B27509"/>
    <w:rsid w:val="00B27817"/>
    <w:rsid w:val="00B27CA7"/>
    <w:rsid w:val="00B27D78"/>
    <w:rsid w:val="00B30110"/>
    <w:rsid w:val="00B302B5"/>
    <w:rsid w:val="00B3030A"/>
    <w:rsid w:val="00B304C3"/>
    <w:rsid w:val="00B30705"/>
    <w:rsid w:val="00B308E8"/>
    <w:rsid w:val="00B30B3C"/>
    <w:rsid w:val="00B31502"/>
    <w:rsid w:val="00B31C98"/>
    <w:rsid w:val="00B31F84"/>
    <w:rsid w:val="00B321B0"/>
    <w:rsid w:val="00B32BC3"/>
    <w:rsid w:val="00B331D5"/>
    <w:rsid w:val="00B33574"/>
    <w:rsid w:val="00B336F1"/>
    <w:rsid w:val="00B34043"/>
    <w:rsid w:val="00B3415A"/>
    <w:rsid w:val="00B342B3"/>
    <w:rsid w:val="00B34450"/>
    <w:rsid w:val="00B34913"/>
    <w:rsid w:val="00B34C64"/>
    <w:rsid w:val="00B34F5C"/>
    <w:rsid w:val="00B357E8"/>
    <w:rsid w:val="00B361C2"/>
    <w:rsid w:val="00B367E2"/>
    <w:rsid w:val="00B36815"/>
    <w:rsid w:val="00B36928"/>
    <w:rsid w:val="00B36AB5"/>
    <w:rsid w:val="00B36D3F"/>
    <w:rsid w:val="00B36EDC"/>
    <w:rsid w:val="00B37BE3"/>
    <w:rsid w:val="00B37F91"/>
    <w:rsid w:val="00B4012C"/>
    <w:rsid w:val="00B40E12"/>
    <w:rsid w:val="00B40E38"/>
    <w:rsid w:val="00B40FA0"/>
    <w:rsid w:val="00B41231"/>
    <w:rsid w:val="00B412EF"/>
    <w:rsid w:val="00B41814"/>
    <w:rsid w:val="00B41832"/>
    <w:rsid w:val="00B41AA7"/>
    <w:rsid w:val="00B42913"/>
    <w:rsid w:val="00B42B2B"/>
    <w:rsid w:val="00B42B49"/>
    <w:rsid w:val="00B42DF6"/>
    <w:rsid w:val="00B4374C"/>
    <w:rsid w:val="00B43DC2"/>
    <w:rsid w:val="00B43F19"/>
    <w:rsid w:val="00B4402B"/>
    <w:rsid w:val="00B44796"/>
    <w:rsid w:val="00B447D7"/>
    <w:rsid w:val="00B44AA3"/>
    <w:rsid w:val="00B4563F"/>
    <w:rsid w:val="00B4568F"/>
    <w:rsid w:val="00B458A3"/>
    <w:rsid w:val="00B45AEA"/>
    <w:rsid w:val="00B45AF3"/>
    <w:rsid w:val="00B45C3A"/>
    <w:rsid w:val="00B45D74"/>
    <w:rsid w:val="00B45DCB"/>
    <w:rsid w:val="00B45F1A"/>
    <w:rsid w:val="00B4604A"/>
    <w:rsid w:val="00B461E6"/>
    <w:rsid w:val="00B464BC"/>
    <w:rsid w:val="00B4697C"/>
    <w:rsid w:val="00B46AA9"/>
    <w:rsid w:val="00B46AB2"/>
    <w:rsid w:val="00B46BC8"/>
    <w:rsid w:val="00B46BF5"/>
    <w:rsid w:val="00B46C9C"/>
    <w:rsid w:val="00B47328"/>
    <w:rsid w:val="00B4762F"/>
    <w:rsid w:val="00B477C2"/>
    <w:rsid w:val="00B47AA4"/>
    <w:rsid w:val="00B50250"/>
    <w:rsid w:val="00B5041C"/>
    <w:rsid w:val="00B5078A"/>
    <w:rsid w:val="00B51039"/>
    <w:rsid w:val="00B51339"/>
    <w:rsid w:val="00B51395"/>
    <w:rsid w:val="00B51810"/>
    <w:rsid w:val="00B51918"/>
    <w:rsid w:val="00B51DBA"/>
    <w:rsid w:val="00B52ACE"/>
    <w:rsid w:val="00B53156"/>
    <w:rsid w:val="00B53654"/>
    <w:rsid w:val="00B53706"/>
    <w:rsid w:val="00B53851"/>
    <w:rsid w:val="00B53886"/>
    <w:rsid w:val="00B5393F"/>
    <w:rsid w:val="00B539DC"/>
    <w:rsid w:val="00B53C61"/>
    <w:rsid w:val="00B53E5D"/>
    <w:rsid w:val="00B54781"/>
    <w:rsid w:val="00B54ED2"/>
    <w:rsid w:val="00B553CD"/>
    <w:rsid w:val="00B5579F"/>
    <w:rsid w:val="00B5583E"/>
    <w:rsid w:val="00B56153"/>
    <w:rsid w:val="00B56BB6"/>
    <w:rsid w:val="00B5796D"/>
    <w:rsid w:val="00B57A82"/>
    <w:rsid w:val="00B6011A"/>
    <w:rsid w:val="00B60132"/>
    <w:rsid w:val="00B6027F"/>
    <w:rsid w:val="00B60749"/>
    <w:rsid w:val="00B6085C"/>
    <w:rsid w:val="00B6183E"/>
    <w:rsid w:val="00B61C8D"/>
    <w:rsid w:val="00B6258F"/>
    <w:rsid w:val="00B62621"/>
    <w:rsid w:val="00B62991"/>
    <w:rsid w:val="00B62B4B"/>
    <w:rsid w:val="00B62D0E"/>
    <w:rsid w:val="00B631DE"/>
    <w:rsid w:val="00B634A6"/>
    <w:rsid w:val="00B6375E"/>
    <w:rsid w:val="00B638A4"/>
    <w:rsid w:val="00B6398B"/>
    <w:rsid w:val="00B63FBA"/>
    <w:rsid w:val="00B640AA"/>
    <w:rsid w:val="00B64816"/>
    <w:rsid w:val="00B64CC5"/>
    <w:rsid w:val="00B64D42"/>
    <w:rsid w:val="00B65219"/>
    <w:rsid w:val="00B659E9"/>
    <w:rsid w:val="00B65CF1"/>
    <w:rsid w:val="00B660F5"/>
    <w:rsid w:val="00B6617F"/>
    <w:rsid w:val="00B664F3"/>
    <w:rsid w:val="00B6658C"/>
    <w:rsid w:val="00B666A9"/>
    <w:rsid w:val="00B667C3"/>
    <w:rsid w:val="00B6690F"/>
    <w:rsid w:val="00B66FBB"/>
    <w:rsid w:val="00B670F0"/>
    <w:rsid w:val="00B67103"/>
    <w:rsid w:val="00B671C4"/>
    <w:rsid w:val="00B672D7"/>
    <w:rsid w:val="00B6741E"/>
    <w:rsid w:val="00B679B0"/>
    <w:rsid w:val="00B67AA5"/>
    <w:rsid w:val="00B67D8D"/>
    <w:rsid w:val="00B67DE0"/>
    <w:rsid w:val="00B67E8F"/>
    <w:rsid w:val="00B70724"/>
    <w:rsid w:val="00B70920"/>
    <w:rsid w:val="00B70CD8"/>
    <w:rsid w:val="00B7120A"/>
    <w:rsid w:val="00B71439"/>
    <w:rsid w:val="00B71768"/>
    <w:rsid w:val="00B720E2"/>
    <w:rsid w:val="00B7224B"/>
    <w:rsid w:val="00B724F0"/>
    <w:rsid w:val="00B72715"/>
    <w:rsid w:val="00B72734"/>
    <w:rsid w:val="00B72D07"/>
    <w:rsid w:val="00B72FFF"/>
    <w:rsid w:val="00B73219"/>
    <w:rsid w:val="00B7380E"/>
    <w:rsid w:val="00B73EE9"/>
    <w:rsid w:val="00B74406"/>
    <w:rsid w:val="00B748A8"/>
    <w:rsid w:val="00B75025"/>
    <w:rsid w:val="00B753B1"/>
    <w:rsid w:val="00B7540A"/>
    <w:rsid w:val="00B75605"/>
    <w:rsid w:val="00B75BB6"/>
    <w:rsid w:val="00B75EEC"/>
    <w:rsid w:val="00B75F10"/>
    <w:rsid w:val="00B761FE"/>
    <w:rsid w:val="00B76964"/>
    <w:rsid w:val="00B76D93"/>
    <w:rsid w:val="00B770CC"/>
    <w:rsid w:val="00B77EA1"/>
    <w:rsid w:val="00B809BA"/>
    <w:rsid w:val="00B809C8"/>
    <w:rsid w:val="00B80B70"/>
    <w:rsid w:val="00B81259"/>
    <w:rsid w:val="00B817CA"/>
    <w:rsid w:val="00B81B43"/>
    <w:rsid w:val="00B81D06"/>
    <w:rsid w:val="00B81FD5"/>
    <w:rsid w:val="00B82392"/>
    <w:rsid w:val="00B824AE"/>
    <w:rsid w:val="00B824C4"/>
    <w:rsid w:val="00B827E1"/>
    <w:rsid w:val="00B827F3"/>
    <w:rsid w:val="00B82A62"/>
    <w:rsid w:val="00B82B71"/>
    <w:rsid w:val="00B82F79"/>
    <w:rsid w:val="00B831B3"/>
    <w:rsid w:val="00B83227"/>
    <w:rsid w:val="00B833D7"/>
    <w:rsid w:val="00B83785"/>
    <w:rsid w:val="00B83BD7"/>
    <w:rsid w:val="00B83EF5"/>
    <w:rsid w:val="00B83FF9"/>
    <w:rsid w:val="00B8402D"/>
    <w:rsid w:val="00B84B12"/>
    <w:rsid w:val="00B84E18"/>
    <w:rsid w:val="00B85262"/>
    <w:rsid w:val="00B854AC"/>
    <w:rsid w:val="00B85657"/>
    <w:rsid w:val="00B8573E"/>
    <w:rsid w:val="00B866FB"/>
    <w:rsid w:val="00B86897"/>
    <w:rsid w:val="00B86E81"/>
    <w:rsid w:val="00B86F75"/>
    <w:rsid w:val="00B871FF"/>
    <w:rsid w:val="00B87233"/>
    <w:rsid w:val="00B87324"/>
    <w:rsid w:val="00B8750B"/>
    <w:rsid w:val="00B8769C"/>
    <w:rsid w:val="00B87709"/>
    <w:rsid w:val="00B87BC3"/>
    <w:rsid w:val="00B90296"/>
    <w:rsid w:val="00B905A6"/>
    <w:rsid w:val="00B90660"/>
    <w:rsid w:val="00B90776"/>
    <w:rsid w:val="00B908CA"/>
    <w:rsid w:val="00B91123"/>
    <w:rsid w:val="00B911C4"/>
    <w:rsid w:val="00B91A01"/>
    <w:rsid w:val="00B927B8"/>
    <w:rsid w:val="00B9289C"/>
    <w:rsid w:val="00B92F7E"/>
    <w:rsid w:val="00B93009"/>
    <w:rsid w:val="00B93310"/>
    <w:rsid w:val="00B935F4"/>
    <w:rsid w:val="00B93C75"/>
    <w:rsid w:val="00B948CD"/>
    <w:rsid w:val="00B94DB1"/>
    <w:rsid w:val="00B9524D"/>
    <w:rsid w:val="00B955D4"/>
    <w:rsid w:val="00B9571E"/>
    <w:rsid w:val="00B95775"/>
    <w:rsid w:val="00B95777"/>
    <w:rsid w:val="00B957F3"/>
    <w:rsid w:val="00B95C09"/>
    <w:rsid w:val="00B95DA5"/>
    <w:rsid w:val="00B9609E"/>
    <w:rsid w:val="00B96303"/>
    <w:rsid w:val="00B968CC"/>
    <w:rsid w:val="00B97344"/>
    <w:rsid w:val="00B97CAC"/>
    <w:rsid w:val="00B97DFA"/>
    <w:rsid w:val="00BA01B6"/>
    <w:rsid w:val="00BA0884"/>
    <w:rsid w:val="00BA0BFF"/>
    <w:rsid w:val="00BA0C67"/>
    <w:rsid w:val="00BA0EB0"/>
    <w:rsid w:val="00BA12E5"/>
    <w:rsid w:val="00BA147C"/>
    <w:rsid w:val="00BA172D"/>
    <w:rsid w:val="00BA17C1"/>
    <w:rsid w:val="00BA1D89"/>
    <w:rsid w:val="00BA220D"/>
    <w:rsid w:val="00BA2810"/>
    <w:rsid w:val="00BA3383"/>
    <w:rsid w:val="00BA416B"/>
    <w:rsid w:val="00BA4187"/>
    <w:rsid w:val="00BA42F0"/>
    <w:rsid w:val="00BA472D"/>
    <w:rsid w:val="00BA4A78"/>
    <w:rsid w:val="00BA4BA3"/>
    <w:rsid w:val="00BA4BF5"/>
    <w:rsid w:val="00BA4C4A"/>
    <w:rsid w:val="00BA507E"/>
    <w:rsid w:val="00BA509C"/>
    <w:rsid w:val="00BA5455"/>
    <w:rsid w:val="00BA5CD6"/>
    <w:rsid w:val="00BA5D0D"/>
    <w:rsid w:val="00BA5E9B"/>
    <w:rsid w:val="00BA6261"/>
    <w:rsid w:val="00BA67BC"/>
    <w:rsid w:val="00BA6EEB"/>
    <w:rsid w:val="00BA7634"/>
    <w:rsid w:val="00BA7889"/>
    <w:rsid w:val="00BA79FC"/>
    <w:rsid w:val="00BA7CF8"/>
    <w:rsid w:val="00BA7EA6"/>
    <w:rsid w:val="00BB0075"/>
    <w:rsid w:val="00BB0771"/>
    <w:rsid w:val="00BB0862"/>
    <w:rsid w:val="00BB09A8"/>
    <w:rsid w:val="00BB0E4D"/>
    <w:rsid w:val="00BB19B2"/>
    <w:rsid w:val="00BB1D2F"/>
    <w:rsid w:val="00BB1E58"/>
    <w:rsid w:val="00BB207B"/>
    <w:rsid w:val="00BB2494"/>
    <w:rsid w:val="00BB2A77"/>
    <w:rsid w:val="00BB2DFB"/>
    <w:rsid w:val="00BB31C9"/>
    <w:rsid w:val="00BB350B"/>
    <w:rsid w:val="00BB35AA"/>
    <w:rsid w:val="00BB3726"/>
    <w:rsid w:val="00BB438E"/>
    <w:rsid w:val="00BB479B"/>
    <w:rsid w:val="00BB4A85"/>
    <w:rsid w:val="00BB4DF3"/>
    <w:rsid w:val="00BB4F36"/>
    <w:rsid w:val="00BB53C2"/>
    <w:rsid w:val="00BB5488"/>
    <w:rsid w:val="00BB5EE7"/>
    <w:rsid w:val="00BB608E"/>
    <w:rsid w:val="00BB668B"/>
    <w:rsid w:val="00BB6B29"/>
    <w:rsid w:val="00BB7024"/>
    <w:rsid w:val="00BC0379"/>
    <w:rsid w:val="00BC043D"/>
    <w:rsid w:val="00BC07A3"/>
    <w:rsid w:val="00BC1431"/>
    <w:rsid w:val="00BC15D5"/>
    <w:rsid w:val="00BC17DA"/>
    <w:rsid w:val="00BC1A1A"/>
    <w:rsid w:val="00BC222A"/>
    <w:rsid w:val="00BC249C"/>
    <w:rsid w:val="00BC2660"/>
    <w:rsid w:val="00BC26F8"/>
    <w:rsid w:val="00BC27AD"/>
    <w:rsid w:val="00BC297B"/>
    <w:rsid w:val="00BC32EC"/>
    <w:rsid w:val="00BC3B19"/>
    <w:rsid w:val="00BC3EB6"/>
    <w:rsid w:val="00BC4209"/>
    <w:rsid w:val="00BC45CB"/>
    <w:rsid w:val="00BC4E6E"/>
    <w:rsid w:val="00BC4E8D"/>
    <w:rsid w:val="00BC531C"/>
    <w:rsid w:val="00BC5486"/>
    <w:rsid w:val="00BC6363"/>
    <w:rsid w:val="00BC64EA"/>
    <w:rsid w:val="00BC6C50"/>
    <w:rsid w:val="00BC6F8D"/>
    <w:rsid w:val="00BC71B3"/>
    <w:rsid w:val="00BC745F"/>
    <w:rsid w:val="00BC756D"/>
    <w:rsid w:val="00BC771C"/>
    <w:rsid w:val="00BC777F"/>
    <w:rsid w:val="00BC7AC7"/>
    <w:rsid w:val="00BD067B"/>
    <w:rsid w:val="00BD0688"/>
    <w:rsid w:val="00BD0970"/>
    <w:rsid w:val="00BD157C"/>
    <w:rsid w:val="00BD15C6"/>
    <w:rsid w:val="00BD170D"/>
    <w:rsid w:val="00BD187B"/>
    <w:rsid w:val="00BD1B71"/>
    <w:rsid w:val="00BD1BD5"/>
    <w:rsid w:val="00BD1C49"/>
    <w:rsid w:val="00BD1CB0"/>
    <w:rsid w:val="00BD1DBC"/>
    <w:rsid w:val="00BD23CB"/>
    <w:rsid w:val="00BD27A0"/>
    <w:rsid w:val="00BD2CD7"/>
    <w:rsid w:val="00BD30EC"/>
    <w:rsid w:val="00BD34FF"/>
    <w:rsid w:val="00BD3866"/>
    <w:rsid w:val="00BD4114"/>
    <w:rsid w:val="00BD42B1"/>
    <w:rsid w:val="00BD4356"/>
    <w:rsid w:val="00BD458E"/>
    <w:rsid w:val="00BD6032"/>
    <w:rsid w:val="00BD61BF"/>
    <w:rsid w:val="00BD6341"/>
    <w:rsid w:val="00BD65CC"/>
    <w:rsid w:val="00BD6887"/>
    <w:rsid w:val="00BD73F5"/>
    <w:rsid w:val="00BD74F4"/>
    <w:rsid w:val="00BD77EA"/>
    <w:rsid w:val="00BD7D9E"/>
    <w:rsid w:val="00BE00A3"/>
    <w:rsid w:val="00BE0141"/>
    <w:rsid w:val="00BE0210"/>
    <w:rsid w:val="00BE03CC"/>
    <w:rsid w:val="00BE0C56"/>
    <w:rsid w:val="00BE0D17"/>
    <w:rsid w:val="00BE1558"/>
    <w:rsid w:val="00BE191E"/>
    <w:rsid w:val="00BE1B75"/>
    <w:rsid w:val="00BE2292"/>
    <w:rsid w:val="00BE273B"/>
    <w:rsid w:val="00BE287F"/>
    <w:rsid w:val="00BE2BC9"/>
    <w:rsid w:val="00BE3109"/>
    <w:rsid w:val="00BE3BCE"/>
    <w:rsid w:val="00BE3EE3"/>
    <w:rsid w:val="00BE43B1"/>
    <w:rsid w:val="00BE49AC"/>
    <w:rsid w:val="00BE49FA"/>
    <w:rsid w:val="00BE4D93"/>
    <w:rsid w:val="00BE4E10"/>
    <w:rsid w:val="00BE556C"/>
    <w:rsid w:val="00BE59C3"/>
    <w:rsid w:val="00BE5BCC"/>
    <w:rsid w:val="00BE5BF6"/>
    <w:rsid w:val="00BE5CC5"/>
    <w:rsid w:val="00BE5EA1"/>
    <w:rsid w:val="00BE60E0"/>
    <w:rsid w:val="00BE62B3"/>
    <w:rsid w:val="00BE71A0"/>
    <w:rsid w:val="00BE7601"/>
    <w:rsid w:val="00BE7EC7"/>
    <w:rsid w:val="00BF0392"/>
    <w:rsid w:val="00BF05C3"/>
    <w:rsid w:val="00BF08F4"/>
    <w:rsid w:val="00BF09F4"/>
    <w:rsid w:val="00BF0A9C"/>
    <w:rsid w:val="00BF0AFB"/>
    <w:rsid w:val="00BF0B89"/>
    <w:rsid w:val="00BF0BD5"/>
    <w:rsid w:val="00BF0D12"/>
    <w:rsid w:val="00BF1324"/>
    <w:rsid w:val="00BF1442"/>
    <w:rsid w:val="00BF16BE"/>
    <w:rsid w:val="00BF1780"/>
    <w:rsid w:val="00BF24CC"/>
    <w:rsid w:val="00BF24E3"/>
    <w:rsid w:val="00BF267E"/>
    <w:rsid w:val="00BF2A1C"/>
    <w:rsid w:val="00BF3D89"/>
    <w:rsid w:val="00BF407B"/>
    <w:rsid w:val="00BF4167"/>
    <w:rsid w:val="00BF42FA"/>
    <w:rsid w:val="00BF47A4"/>
    <w:rsid w:val="00BF47B9"/>
    <w:rsid w:val="00BF484B"/>
    <w:rsid w:val="00BF4995"/>
    <w:rsid w:val="00BF5E8E"/>
    <w:rsid w:val="00BF5FF8"/>
    <w:rsid w:val="00BF6100"/>
    <w:rsid w:val="00BF6666"/>
    <w:rsid w:val="00BF68AB"/>
    <w:rsid w:val="00BF7365"/>
    <w:rsid w:val="00BF75BE"/>
    <w:rsid w:val="00BF7BD3"/>
    <w:rsid w:val="00C0006D"/>
    <w:rsid w:val="00C0012B"/>
    <w:rsid w:val="00C00183"/>
    <w:rsid w:val="00C005F2"/>
    <w:rsid w:val="00C008A3"/>
    <w:rsid w:val="00C00A18"/>
    <w:rsid w:val="00C00FD2"/>
    <w:rsid w:val="00C0151A"/>
    <w:rsid w:val="00C0175E"/>
    <w:rsid w:val="00C01871"/>
    <w:rsid w:val="00C01F83"/>
    <w:rsid w:val="00C0245F"/>
    <w:rsid w:val="00C0246A"/>
    <w:rsid w:val="00C026AC"/>
    <w:rsid w:val="00C02B46"/>
    <w:rsid w:val="00C03B06"/>
    <w:rsid w:val="00C03B92"/>
    <w:rsid w:val="00C03C2A"/>
    <w:rsid w:val="00C03DA6"/>
    <w:rsid w:val="00C03FEB"/>
    <w:rsid w:val="00C043A3"/>
    <w:rsid w:val="00C048D7"/>
    <w:rsid w:val="00C04AA5"/>
    <w:rsid w:val="00C04C54"/>
    <w:rsid w:val="00C04ED5"/>
    <w:rsid w:val="00C0579C"/>
    <w:rsid w:val="00C05885"/>
    <w:rsid w:val="00C05AD1"/>
    <w:rsid w:val="00C05B8D"/>
    <w:rsid w:val="00C0601F"/>
    <w:rsid w:val="00C06384"/>
    <w:rsid w:val="00C06D01"/>
    <w:rsid w:val="00C070AE"/>
    <w:rsid w:val="00C07F3F"/>
    <w:rsid w:val="00C100F2"/>
    <w:rsid w:val="00C101BE"/>
    <w:rsid w:val="00C106A3"/>
    <w:rsid w:val="00C1073C"/>
    <w:rsid w:val="00C10857"/>
    <w:rsid w:val="00C10F3C"/>
    <w:rsid w:val="00C11108"/>
    <w:rsid w:val="00C111D2"/>
    <w:rsid w:val="00C11BE9"/>
    <w:rsid w:val="00C11DA4"/>
    <w:rsid w:val="00C120B5"/>
    <w:rsid w:val="00C124FF"/>
    <w:rsid w:val="00C12577"/>
    <w:rsid w:val="00C12743"/>
    <w:rsid w:val="00C128B5"/>
    <w:rsid w:val="00C12AED"/>
    <w:rsid w:val="00C12B6B"/>
    <w:rsid w:val="00C12F4B"/>
    <w:rsid w:val="00C130F7"/>
    <w:rsid w:val="00C1347B"/>
    <w:rsid w:val="00C149CB"/>
    <w:rsid w:val="00C14B6D"/>
    <w:rsid w:val="00C14F2E"/>
    <w:rsid w:val="00C150F9"/>
    <w:rsid w:val="00C150FB"/>
    <w:rsid w:val="00C155C1"/>
    <w:rsid w:val="00C157E0"/>
    <w:rsid w:val="00C15961"/>
    <w:rsid w:val="00C15E6D"/>
    <w:rsid w:val="00C16502"/>
    <w:rsid w:val="00C165BD"/>
    <w:rsid w:val="00C16974"/>
    <w:rsid w:val="00C16A94"/>
    <w:rsid w:val="00C170A5"/>
    <w:rsid w:val="00C17239"/>
    <w:rsid w:val="00C174C4"/>
    <w:rsid w:val="00C1768D"/>
    <w:rsid w:val="00C178E2"/>
    <w:rsid w:val="00C20506"/>
    <w:rsid w:val="00C20761"/>
    <w:rsid w:val="00C20968"/>
    <w:rsid w:val="00C20B34"/>
    <w:rsid w:val="00C20B7F"/>
    <w:rsid w:val="00C20DC0"/>
    <w:rsid w:val="00C20DC9"/>
    <w:rsid w:val="00C21164"/>
    <w:rsid w:val="00C21436"/>
    <w:rsid w:val="00C2180C"/>
    <w:rsid w:val="00C218C4"/>
    <w:rsid w:val="00C223DD"/>
    <w:rsid w:val="00C22A27"/>
    <w:rsid w:val="00C23538"/>
    <w:rsid w:val="00C23950"/>
    <w:rsid w:val="00C2397B"/>
    <w:rsid w:val="00C23BBC"/>
    <w:rsid w:val="00C24283"/>
    <w:rsid w:val="00C24305"/>
    <w:rsid w:val="00C251DA"/>
    <w:rsid w:val="00C252AD"/>
    <w:rsid w:val="00C26307"/>
    <w:rsid w:val="00C2637A"/>
    <w:rsid w:val="00C26627"/>
    <w:rsid w:val="00C26667"/>
    <w:rsid w:val="00C2676F"/>
    <w:rsid w:val="00C2692C"/>
    <w:rsid w:val="00C26F4D"/>
    <w:rsid w:val="00C27058"/>
    <w:rsid w:val="00C2706E"/>
    <w:rsid w:val="00C27366"/>
    <w:rsid w:val="00C27B52"/>
    <w:rsid w:val="00C300DB"/>
    <w:rsid w:val="00C30181"/>
    <w:rsid w:val="00C3140C"/>
    <w:rsid w:val="00C3189D"/>
    <w:rsid w:val="00C3196B"/>
    <w:rsid w:val="00C319C5"/>
    <w:rsid w:val="00C31A5A"/>
    <w:rsid w:val="00C31C1B"/>
    <w:rsid w:val="00C31E38"/>
    <w:rsid w:val="00C31FC2"/>
    <w:rsid w:val="00C3223C"/>
    <w:rsid w:val="00C32BB3"/>
    <w:rsid w:val="00C32C46"/>
    <w:rsid w:val="00C33077"/>
    <w:rsid w:val="00C335C4"/>
    <w:rsid w:val="00C33845"/>
    <w:rsid w:val="00C33B13"/>
    <w:rsid w:val="00C33B53"/>
    <w:rsid w:val="00C34660"/>
    <w:rsid w:val="00C34B24"/>
    <w:rsid w:val="00C34DF2"/>
    <w:rsid w:val="00C35510"/>
    <w:rsid w:val="00C357AA"/>
    <w:rsid w:val="00C35955"/>
    <w:rsid w:val="00C35BC9"/>
    <w:rsid w:val="00C35E33"/>
    <w:rsid w:val="00C35F97"/>
    <w:rsid w:val="00C36340"/>
    <w:rsid w:val="00C363CC"/>
    <w:rsid w:val="00C36AF8"/>
    <w:rsid w:val="00C37395"/>
    <w:rsid w:val="00C3743D"/>
    <w:rsid w:val="00C3769D"/>
    <w:rsid w:val="00C4007A"/>
    <w:rsid w:val="00C40BBB"/>
    <w:rsid w:val="00C40C82"/>
    <w:rsid w:val="00C40DF7"/>
    <w:rsid w:val="00C41011"/>
    <w:rsid w:val="00C41103"/>
    <w:rsid w:val="00C412E1"/>
    <w:rsid w:val="00C416A2"/>
    <w:rsid w:val="00C41A60"/>
    <w:rsid w:val="00C42778"/>
    <w:rsid w:val="00C429B2"/>
    <w:rsid w:val="00C4300C"/>
    <w:rsid w:val="00C44704"/>
    <w:rsid w:val="00C44D21"/>
    <w:rsid w:val="00C45068"/>
    <w:rsid w:val="00C4541F"/>
    <w:rsid w:val="00C454A1"/>
    <w:rsid w:val="00C45931"/>
    <w:rsid w:val="00C45AF1"/>
    <w:rsid w:val="00C45C12"/>
    <w:rsid w:val="00C46095"/>
    <w:rsid w:val="00C463A9"/>
    <w:rsid w:val="00C4659F"/>
    <w:rsid w:val="00C46E09"/>
    <w:rsid w:val="00C46F6E"/>
    <w:rsid w:val="00C4704B"/>
    <w:rsid w:val="00C475A1"/>
    <w:rsid w:val="00C475C5"/>
    <w:rsid w:val="00C47897"/>
    <w:rsid w:val="00C47989"/>
    <w:rsid w:val="00C47D20"/>
    <w:rsid w:val="00C5083C"/>
    <w:rsid w:val="00C50A81"/>
    <w:rsid w:val="00C50BD6"/>
    <w:rsid w:val="00C50F25"/>
    <w:rsid w:val="00C50F3A"/>
    <w:rsid w:val="00C51072"/>
    <w:rsid w:val="00C510A4"/>
    <w:rsid w:val="00C51352"/>
    <w:rsid w:val="00C51FC4"/>
    <w:rsid w:val="00C52305"/>
    <w:rsid w:val="00C52432"/>
    <w:rsid w:val="00C52905"/>
    <w:rsid w:val="00C52AA8"/>
    <w:rsid w:val="00C53619"/>
    <w:rsid w:val="00C53793"/>
    <w:rsid w:val="00C5387C"/>
    <w:rsid w:val="00C53E21"/>
    <w:rsid w:val="00C53E67"/>
    <w:rsid w:val="00C54168"/>
    <w:rsid w:val="00C541BB"/>
    <w:rsid w:val="00C54251"/>
    <w:rsid w:val="00C543F5"/>
    <w:rsid w:val="00C54929"/>
    <w:rsid w:val="00C54E9A"/>
    <w:rsid w:val="00C555FB"/>
    <w:rsid w:val="00C55689"/>
    <w:rsid w:val="00C55837"/>
    <w:rsid w:val="00C55BB4"/>
    <w:rsid w:val="00C55C5B"/>
    <w:rsid w:val="00C55DFC"/>
    <w:rsid w:val="00C565ED"/>
    <w:rsid w:val="00C56EE8"/>
    <w:rsid w:val="00C56F4D"/>
    <w:rsid w:val="00C574AB"/>
    <w:rsid w:val="00C575AA"/>
    <w:rsid w:val="00C5788D"/>
    <w:rsid w:val="00C57C60"/>
    <w:rsid w:val="00C601FF"/>
    <w:rsid w:val="00C60876"/>
    <w:rsid w:val="00C60FF9"/>
    <w:rsid w:val="00C61D6E"/>
    <w:rsid w:val="00C623E4"/>
    <w:rsid w:val="00C627E0"/>
    <w:rsid w:val="00C62B78"/>
    <w:rsid w:val="00C634A6"/>
    <w:rsid w:val="00C635B7"/>
    <w:rsid w:val="00C635C2"/>
    <w:rsid w:val="00C638A2"/>
    <w:rsid w:val="00C63C65"/>
    <w:rsid w:val="00C63D4E"/>
    <w:rsid w:val="00C63EA9"/>
    <w:rsid w:val="00C63F12"/>
    <w:rsid w:val="00C6426B"/>
    <w:rsid w:val="00C646EF"/>
    <w:rsid w:val="00C6481C"/>
    <w:rsid w:val="00C64BD5"/>
    <w:rsid w:val="00C64F4C"/>
    <w:rsid w:val="00C64F6D"/>
    <w:rsid w:val="00C6508B"/>
    <w:rsid w:val="00C650F2"/>
    <w:rsid w:val="00C65120"/>
    <w:rsid w:val="00C653C0"/>
    <w:rsid w:val="00C657D9"/>
    <w:rsid w:val="00C65B8E"/>
    <w:rsid w:val="00C665D6"/>
    <w:rsid w:val="00C6661F"/>
    <w:rsid w:val="00C66795"/>
    <w:rsid w:val="00C66980"/>
    <w:rsid w:val="00C66FAC"/>
    <w:rsid w:val="00C672CE"/>
    <w:rsid w:val="00C677E0"/>
    <w:rsid w:val="00C67875"/>
    <w:rsid w:val="00C6796D"/>
    <w:rsid w:val="00C702D3"/>
    <w:rsid w:val="00C707B3"/>
    <w:rsid w:val="00C70BB0"/>
    <w:rsid w:val="00C70F29"/>
    <w:rsid w:val="00C71973"/>
    <w:rsid w:val="00C71A2F"/>
    <w:rsid w:val="00C71E24"/>
    <w:rsid w:val="00C72010"/>
    <w:rsid w:val="00C7218E"/>
    <w:rsid w:val="00C7229F"/>
    <w:rsid w:val="00C72352"/>
    <w:rsid w:val="00C723A1"/>
    <w:rsid w:val="00C725DD"/>
    <w:rsid w:val="00C72ABA"/>
    <w:rsid w:val="00C72EAB"/>
    <w:rsid w:val="00C733F8"/>
    <w:rsid w:val="00C73C1F"/>
    <w:rsid w:val="00C7421F"/>
    <w:rsid w:val="00C7485C"/>
    <w:rsid w:val="00C74966"/>
    <w:rsid w:val="00C74BC8"/>
    <w:rsid w:val="00C75405"/>
    <w:rsid w:val="00C7578D"/>
    <w:rsid w:val="00C75A02"/>
    <w:rsid w:val="00C75A60"/>
    <w:rsid w:val="00C75C92"/>
    <w:rsid w:val="00C75CE7"/>
    <w:rsid w:val="00C76040"/>
    <w:rsid w:val="00C76356"/>
    <w:rsid w:val="00C76526"/>
    <w:rsid w:val="00C7660B"/>
    <w:rsid w:val="00C7668E"/>
    <w:rsid w:val="00C766EE"/>
    <w:rsid w:val="00C769EB"/>
    <w:rsid w:val="00C77152"/>
    <w:rsid w:val="00C7759C"/>
    <w:rsid w:val="00C7790E"/>
    <w:rsid w:val="00C77A5D"/>
    <w:rsid w:val="00C804B8"/>
    <w:rsid w:val="00C80C1F"/>
    <w:rsid w:val="00C80D9A"/>
    <w:rsid w:val="00C80DCE"/>
    <w:rsid w:val="00C8173E"/>
    <w:rsid w:val="00C819B9"/>
    <w:rsid w:val="00C825EE"/>
    <w:rsid w:val="00C825FF"/>
    <w:rsid w:val="00C8398E"/>
    <w:rsid w:val="00C83D18"/>
    <w:rsid w:val="00C83FB2"/>
    <w:rsid w:val="00C840C1"/>
    <w:rsid w:val="00C84522"/>
    <w:rsid w:val="00C849E0"/>
    <w:rsid w:val="00C84A5C"/>
    <w:rsid w:val="00C84C3C"/>
    <w:rsid w:val="00C84F8C"/>
    <w:rsid w:val="00C85353"/>
    <w:rsid w:val="00C856EE"/>
    <w:rsid w:val="00C85750"/>
    <w:rsid w:val="00C86088"/>
    <w:rsid w:val="00C86897"/>
    <w:rsid w:val="00C86E92"/>
    <w:rsid w:val="00C87076"/>
    <w:rsid w:val="00C87183"/>
    <w:rsid w:val="00C87329"/>
    <w:rsid w:val="00C873CA"/>
    <w:rsid w:val="00C874D4"/>
    <w:rsid w:val="00C8779A"/>
    <w:rsid w:val="00C900BD"/>
    <w:rsid w:val="00C90AB7"/>
    <w:rsid w:val="00C9114B"/>
    <w:rsid w:val="00C912D9"/>
    <w:rsid w:val="00C917E9"/>
    <w:rsid w:val="00C91976"/>
    <w:rsid w:val="00C91C3C"/>
    <w:rsid w:val="00C91E82"/>
    <w:rsid w:val="00C91FFE"/>
    <w:rsid w:val="00C92743"/>
    <w:rsid w:val="00C9326D"/>
    <w:rsid w:val="00C93636"/>
    <w:rsid w:val="00C93E2D"/>
    <w:rsid w:val="00C94827"/>
    <w:rsid w:val="00C94943"/>
    <w:rsid w:val="00C94C63"/>
    <w:rsid w:val="00C951F3"/>
    <w:rsid w:val="00C95291"/>
    <w:rsid w:val="00C954AB"/>
    <w:rsid w:val="00C963D7"/>
    <w:rsid w:val="00C965C4"/>
    <w:rsid w:val="00C96805"/>
    <w:rsid w:val="00C96B47"/>
    <w:rsid w:val="00C96D89"/>
    <w:rsid w:val="00C96F04"/>
    <w:rsid w:val="00C97117"/>
    <w:rsid w:val="00C97230"/>
    <w:rsid w:val="00C97BC7"/>
    <w:rsid w:val="00CA0121"/>
    <w:rsid w:val="00CA0756"/>
    <w:rsid w:val="00CA0804"/>
    <w:rsid w:val="00CA087D"/>
    <w:rsid w:val="00CA0BEE"/>
    <w:rsid w:val="00CA1250"/>
    <w:rsid w:val="00CA153E"/>
    <w:rsid w:val="00CA19CF"/>
    <w:rsid w:val="00CA1B02"/>
    <w:rsid w:val="00CA21B8"/>
    <w:rsid w:val="00CA2201"/>
    <w:rsid w:val="00CA232A"/>
    <w:rsid w:val="00CA2593"/>
    <w:rsid w:val="00CA26BA"/>
    <w:rsid w:val="00CA28F1"/>
    <w:rsid w:val="00CA2F4A"/>
    <w:rsid w:val="00CA3555"/>
    <w:rsid w:val="00CA3897"/>
    <w:rsid w:val="00CA3BBE"/>
    <w:rsid w:val="00CA3EE3"/>
    <w:rsid w:val="00CA4783"/>
    <w:rsid w:val="00CA5376"/>
    <w:rsid w:val="00CA5459"/>
    <w:rsid w:val="00CA54B1"/>
    <w:rsid w:val="00CA5DA8"/>
    <w:rsid w:val="00CA5DBB"/>
    <w:rsid w:val="00CA6F33"/>
    <w:rsid w:val="00CA70D6"/>
    <w:rsid w:val="00CA7139"/>
    <w:rsid w:val="00CA7230"/>
    <w:rsid w:val="00CA7293"/>
    <w:rsid w:val="00CA72D0"/>
    <w:rsid w:val="00CA74C3"/>
    <w:rsid w:val="00CA7A59"/>
    <w:rsid w:val="00CA7E69"/>
    <w:rsid w:val="00CB0346"/>
    <w:rsid w:val="00CB0EBC"/>
    <w:rsid w:val="00CB0FC7"/>
    <w:rsid w:val="00CB132D"/>
    <w:rsid w:val="00CB17C5"/>
    <w:rsid w:val="00CB18A2"/>
    <w:rsid w:val="00CB1901"/>
    <w:rsid w:val="00CB1D6E"/>
    <w:rsid w:val="00CB1DC4"/>
    <w:rsid w:val="00CB3329"/>
    <w:rsid w:val="00CB335E"/>
    <w:rsid w:val="00CB343F"/>
    <w:rsid w:val="00CB3454"/>
    <w:rsid w:val="00CB380A"/>
    <w:rsid w:val="00CB430B"/>
    <w:rsid w:val="00CB44FF"/>
    <w:rsid w:val="00CB45E7"/>
    <w:rsid w:val="00CB47B5"/>
    <w:rsid w:val="00CB4989"/>
    <w:rsid w:val="00CB4A9A"/>
    <w:rsid w:val="00CB5721"/>
    <w:rsid w:val="00CB580B"/>
    <w:rsid w:val="00CB64B0"/>
    <w:rsid w:val="00CB661C"/>
    <w:rsid w:val="00CB6736"/>
    <w:rsid w:val="00CB68CB"/>
    <w:rsid w:val="00CB690F"/>
    <w:rsid w:val="00CB6C34"/>
    <w:rsid w:val="00CB6CDB"/>
    <w:rsid w:val="00CB7403"/>
    <w:rsid w:val="00CB7602"/>
    <w:rsid w:val="00CB7CD1"/>
    <w:rsid w:val="00CB7DEE"/>
    <w:rsid w:val="00CB7E97"/>
    <w:rsid w:val="00CC041D"/>
    <w:rsid w:val="00CC0589"/>
    <w:rsid w:val="00CC0876"/>
    <w:rsid w:val="00CC0AE9"/>
    <w:rsid w:val="00CC0E98"/>
    <w:rsid w:val="00CC0EB3"/>
    <w:rsid w:val="00CC13A2"/>
    <w:rsid w:val="00CC1B32"/>
    <w:rsid w:val="00CC1CA8"/>
    <w:rsid w:val="00CC205E"/>
    <w:rsid w:val="00CC3178"/>
    <w:rsid w:val="00CC3740"/>
    <w:rsid w:val="00CC3A8A"/>
    <w:rsid w:val="00CC3C13"/>
    <w:rsid w:val="00CC3CD7"/>
    <w:rsid w:val="00CC3F23"/>
    <w:rsid w:val="00CC4119"/>
    <w:rsid w:val="00CC4373"/>
    <w:rsid w:val="00CC4679"/>
    <w:rsid w:val="00CC56AD"/>
    <w:rsid w:val="00CC582D"/>
    <w:rsid w:val="00CC5918"/>
    <w:rsid w:val="00CC5937"/>
    <w:rsid w:val="00CC6197"/>
    <w:rsid w:val="00CC6228"/>
    <w:rsid w:val="00CC67FB"/>
    <w:rsid w:val="00CC6A58"/>
    <w:rsid w:val="00CC6D82"/>
    <w:rsid w:val="00CC711E"/>
    <w:rsid w:val="00CC766D"/>
    <w:rsid w:val="00CC7D3A"/>
    <w:rsid w:val="00CD057D"/>
    <w:rsid w:val="00CD0D64"/>
    <w:rsid w:val="00CD0E98"/>
    <w:rsid w:val="00CD161B"/>
    <w:rsid w:val="00CD1977"/>
    <w:rsid w:val="00CD205F"/>
    <w:rsid w:val="00CD2074"/>
    <w:rsid w:val="00CD24E6"/>
    <w:rsid w:val="00CD299B"/>
    <w:rsid w:val="00CD2D25"/>
    <w:rsid w:val="00CD2F2C"/>
    <w:rsid w:val="00CD2FAF"/>
    <w:rsid w:val="00CD32E5"/>
    <w:rsid w:val="00CD3384"/>
    <w:rsid w:val="00CD33E7"/>
    <w:rsid w:val="00CD3506"/>
    <w:rsid w:val="00CD3649"/>
    <w:rsid w:val="00CD3676"/>
    <w:rsid w:val="00CD3B03"/>
    <w:rsid w:val="00CD3C3F"/>
    <w:rsid w:val="00CD3CB0"/>
    <w:rsid w:val="00CD499F"/>
    <w:rsid w:val="00CD4D59"/>
    <w:rsid w:val="00CD5065"/>
    <w:rsid w:val="00CD5132"/>
    <w:rsid w:val="00CD5158"/>
    <w:rsid w:val="00CD5A6F"/>
    <w:rsid w:val="00CD5A9E"/>
    <w:rsid w:val="00CD65AA"/>
    <w:rsid w:val="00CD692A"/>
    <w:rsid w:val="00CD719F"/>
    <w:rsid w:val="00CD789A"/>
    <w:rsid w:val="00CD792E"/>
    <w:rsid w:val="00CD7DE1"/>
    <w:rsid w:val="00CE004D"/>
    <w:rsid w:val="00CE0C6B"/>
    <w:rsid w:val="00CE18BD"/>
    <w:rsid w:val="00CE19AA"/>
    <w:rsid w:val="00CE1AB5"/>
    <w:rsid w:val="00CE1B42"/>
    <w:rsid w:val="00CE1B7D"/>
    <w:rsid w:val="00CE2663"/>
    <w:rsid w:val="00CE2DEC"/>
    <w:rsid w:val="00CE30F6"/>
    <w:rsid w:val="00CE3540"/>
    <w:rsid w:val="00CE37CC"/>
    <w:rsid w:val="00CE37D6"/>
    <w:rsid w:val="00CE39B9"/>
    <w:rsid w:val="00CE3A44"/>
    <w:rsid w:val="00CE3E20"/>
    <w:rsid w:val="00CE3FEC"/>
    <w:rsid w:val="00CE4135"/>
    <w:rsid w:val="00CE41BE"/>
    <w:rsid w:val="00CE448D"/>
    <w:rsid w:val="00CE45AA"/>
    <w:rsid w:val="00CE4704"/>
    <w:rsid w:val="00CE4C4E"/>
    <w:rsid w:val="00CE4E5A"/>
    <w:rsid w:val="00CE5329"/>
    <w:rsid w:val="00CE53E0"/>
    <w:rsid w:val="00CE68DF"/>
    <w:rsid w:val="00CE6BE7"/>
    <w:rsid w:val="00CE6D02"/>
    <w:rsid w:val="00CE721D"/>
    <w:rsid w:val="00CE751F"/>
    <w:rsid w:val="00CE7775"/>
    <w:rsid w:val="00CE79DB"/>
    <w:rsid w:val="00CE7BAB"/>
    <w:rsid w:val="00CE7E1B"/>
    <w:rsid w:val="00CF0168"/>
    <w:rsid w:val="00CF028C"/>
    <w:rsid w:val="00CF06E4"/>
    <w:rsid w:val="00CF0BB7"/>
    <w:rsid w:val="00CF0CA9"/>
    <w:rsid w:val="00CF12F4"/>
    <w:rsid w:val="00CF15C2"/>
    <w:rsid w:val="00CF16D6"/>
    <w:rsid w:val="00CF1B36"/>
    <w:rsid w:val="00CF1EB1"/>
    <w:rsid w:val="00CF202E"/>
    <w:rsid w:val="00CF219D"/>
    <w:rsid w:val="00CF3240"/>
    <w:rsid w:val="00CF3342"/>
    <w:rsid w:val="00CF3391"/>
    <w:rsid w:val="00CF36E2"/>
    <w:rsid w:val="00CF3C5C"/>
    <w:rsid w:val="00CF3EF7"/>
    <w:rsid w:val="00CF41FA"/>
    <w:rsid w:val="00CF42AB"/>
    <w:rsid w:val="00CF4616"/>
    <w:rsid w:val="00CF4BF4"/>
    <w:rsid w:val="00CF5084"/>
    <w:rsid w:val="00CF50C0"/>
    <w:rsid w:val="00CF5778"/>
    <w:rsid w:val="00CF5820"/>
    <w:rsid w:val="00CF5893"/>
    <w:rsid w:val="00CF5B5F"/>
    <w:rsid w:val="00CF5CDE"/>
    <w:rsid w:val="00CF6590"/>
    <w:rsid w:val="00CF6843"/>
    <w:rsid w:val="00CF6857"/>
    <w:rsid w:val="00CF6DEB"/>
    <w:rsid w:val="00CF703A"/>
    <w:rsid w:val="00CF709A"/>
    <w:rsid w:val="00CF70A5"/>
    <w:rsid w:val="00CF7223"/>
    <w:rsid w:val="00CF7697"/>
    <w:rsid w:val="00CF7D52"/>
    <w:rsid w:val="00D002EE"/>
    <w:rsid w:val="00D0058D"/>
    <w:rsid w:val="00D0185F"/>
    <w:rsid w:val="00D0209C"/>
    <w:rsid w:val="00D024C3"/>
    <w:rsid w:val="00D02AF6"/>
    <w:rsid w:val="00D02B64"/>
    <w:rsid w:val="00D02CFD"/>
    <w:rsid w:val="00D02FA5"/>
    <w:rsid w:val="00D03C17"/>
    <w:rsid w:val="00D04010"/>
    <w:rsid w:val="00D04977"/>
    <w:rsid w:val="00D0536E"/>
    <w:rsid w:val="00D055CF"/>
    <w:rsid w:val="00D059E4"/>
    <w:rsid w:val="00D05BB4"/>
    <w:rsid w:val="00D05CFB"/>
    <w:rsid w:val="00D0603B"/>
    <w:rsid w:val="00D06046"/>
    <w:rsid w:val="00D06103"/>
    <w:rsid w:val="00D06542"/>
    <w:rsid w:val="00D065D5"/>
    <w:rsid w:val="00D06766"/>
    <w:rsid w:val="00D06DAC"/>
    <w:rsid w:val="00D07167"/>
    <w:rsid w:val="00D075F2"/>
    <w:rsid w:val="00D07AAC"/>
    <w:rsid w:val="00D07BF6"/>
    <w:rsid w:val="00D07C2C"/>
    <w:rsid w:val="00D07D6F"/>
    <w:rsid w:val="00D07D88"/>
    <w:rsid w:val="00D10525"/>
    <w:rsid w:val="00D10543"/>
    <w:rsid w:val="00D1061A"/>
    <w:rsid w:val="00D10E4A"/>
    <w:rsid w:val="00D11376"/>
    <w:rsid w:val="00D113E4"/>
    <w:rsid w:val="00D116B5"/>
    <w:rsid w:val="00D1182B"/>
    <w:rsid w:val="00D11E07"/>
    <w:rsid w:val="00D11F12"/>
    <w:rsid w:val="00D12021"/>
    <w:rsid w:val="00D122BF"/>
    <w:rsid w:val="00D12370"/>
    <w:rsid w:val="00D1241D"/>
    <w:rsid w:val="00D12FC1"/>
    <w:rsid w:val="00D13512"/>
    <w:rsid w:val="00D13948"/>
    <w:rsid w:val="00D13CC2"/>
    <w:rsid w:val="00D1405C"/>
    <w:rsid w:val="00D14264"/>
    <w:rsid w:val="00D149E7"/>
    <w:rsid w:val="00D14A12"/>
    <w:rsid w:val="00D14B42"/>
    <w:rsid w:val="00D1502E"/>
    <w:rsid w:val="00D1560D"/>
    <w:rsid w:val="00D15630"/>
    <w:rsid w:val="00D157F4"/>
    <w:rsid w:val="00D15B37"/>
    <w:rsid w:val="00D15C7F"/>
    <w:rsid w:val="00D15DFF"/>
    <w:rsid w:val="00D1643A"/>
    <w:rsid w:val="00D16671"/>
    <w:rsid w:val="00D1668B"/>
    <w:rsid w:val="00D16FC0"/>
    <w:rsid w:val="00D1704E"/>
    <w:rsid w:val="00D176A2"/>
    <w:rsid w:val="00D176AB"/>
    <w:rsid w:val="00D17EC1"/>
    <w:rsid w:val="00D20309"/>
    <w:rsid w:val="00D20C91"/>
    <w:rsid w:val="00D21105"/>
    <w:rsid w:val="00D2227C"/>
    <w:rsid w:val="00D222E9"/>
    <w:rsid w:val="00D22713"/>
    <w:rsid w:val="00D227D7"/>
    <w:rsid w:val="00D2288A"/>
    <w:rsid w:val="00D229A7"/>
    <w:rsid w:val="00D22B68"/>
    <w:rsid w:val="00D23025"/>
    <w:rsid w:val="00D2357B"/>
    <w:rsid w:val="00D238E0"/>
    <w:rsid w:val="00D23A04"/>
    <w:rsid w:val="00D23E1D"/>
    <w:rsid w:val="00D24023"/>
    <w:rsid w:val="00D241B9"/>
    <w:rsid w:val="00D249A6"/>
    <w:rsid w:val="00D250B3"/>
    <w:rsid w:val="00D253E3"/>
    <w:rsid w:val="00D25811"/>
    <w:rsid w:val="00D25A6F"/>
    <w:rsid w:val="00D25D35"/>
    <w:rsid w:val="00D25D96"/>
    <w:rsid w:val="00D262BC"/>
    <w:rsid w:val="00D2642B"/>
    <w:rsid w:val="00D266BE"/>
    <w:rsid w:val="00D268AD"/>
    <w:rsid w:val="00D270F7"/>
    <w:rsid w:val="00D27334"/>
    <w:rsid w:val="00D279A6"/>
    <w:rsid w:val="00D27AE0"/>
    <w:rsid w:val="00D3009D"/>
    <w:rsid w:val="00D300D1"/>
    <w:rsid w:val="00D3038D"/>
    <w:rsid w:val="00D30952"/>
    <w:rsid w:val="00D31D24"/>
    <w:rsid w:val="00D327E1"/>
    <w:rsid w:val="00D32BE5"/>
    <w:rsid w:val="00D32C2A"/>
    <w:rsid w:val="00D32D19"/>
    <w:rsid w:val="00D3315C"/>
    <w:rsid w:val="00D336E2"/>
    <w:rsid w:val="00D33BA7"/>
    <w:rsid w:val="00D33E14"/>
    <w:rsid w:val="00D34257"/>
    <w:rsid w:val="00D34402"/>
    <w:rsid w:val="00D3490C"/>
    <w:rsid w:val="00D349F4"/>
    <w:rsid w:val="00D34D33"/>
    <w:rsid w:val="00D35783"/>
    <w:rsid w:val="00D358D2"/>
    <w:rsid w:val="00D35994"/>
    <w:rsid w:val="00D35E91"/>
    <w:rsid w:val="00D36388"/>
    <w:rsid w:val="00D36632"/>
    <w:rsid w:val="00D373DE"/>
    <w:rsid w:val="00D37686"/>
    <w:rsid w:val="00D3785B"/>
    <w:rsid w:val="00D37B99"/>
    <w:rsid w:val="00D37F38"/>
    <w:rsid w:val="00D404BE"/>
    <w:rsid w:val="00D40668"/>
    <w:rsid w:val="00D4077D"/>
    <w:rsid w:val="00D40A7C"/>
    <w:rsid w:val="00D412EA"/>
    <w:rsid w:val="00D414E2"/>
    <w:rsid w:val="00D418FE"/>
    <w:rsid w:val="00D41CC2"/>
    <w:rsid w:val="00D42062"/>
    <w:rsid w:val="00D4296B"/>
    <w:rsid w:val="00D42B8F"/>
    <w:rsid w:val="00D42C39"/>
    <w:rsid w:val="00D430AD"/>
    <w:rsid w:val="00D430B7"/>
    <w:rsid w:val="00D433EB"/>
    <w:rsid w:val="00D434C1"/>
    <w:rsid w:val="00D43B62"/>
    <w:rsid w:val="00D43CD6"/>
    <w:rsid w:val="00D43E33"/>
    <w:rsid w:val="00D4405E"/>
    <w:rsid w:val="00D444D6"/>
    <w:rsid w:val="00D44932"/>
    <w:rsid w:val="00D44CBE"/>
    <w:rsid w:val="00D44E50"/>
    <w:rsid w:val="00D4510D"/>
    <w:rsid w:val="00D45867"/>
    <w:rsid w:val="00D459CC"/>
    <w:rsid w:val="00D459F2"/>
    <w:rsid w:val="00D45D07"/>
    <w:rsid w:val="00D4659D"/>
    <w:rsid w:val="00D465B3"/>
    <w:rsid w:val="00D465BA"/>
    <w:rsid w:val="00D465DC"/>
    <w:rsid w:val="00D466AA"/>
    <w:rsid w:val="00D46B36"/>
    <w:rsid w:val="00D46BE5"/>
    <w:rsid w:val="00D50016"/>
    <w:rsid w:val="00D502D9"/>
    <w:rsid w:val="00D5095A"/>
    <w:rsid w:val="00D51134"/>
    <w:rsid w:val="00D512DF"/>
    <w:rsid w:val="00D515CA"/>
    <w:rsid w:val="00D5161D"/>
    <w:rsid w:val="00D518D3"/>
    <w:rsid w:val="00D51ED3"/>
    <w:rsid w:val="00D5229E"/>
    <w:rsid w:val="00D5240E"/>
    <w:rsid w:val="00D525CF"/>
    <w:rsid w:val="00D52A21"/>
    <w:rsid w:val="00D52B5C"/>
    <w:rsid w:val="00D52BE6"/>
    <w:rsid w:val="00D52C10"/>
    <w:rsid w:val="00D53368"/>
    <w:rsid w:val="00D545A5"/>
    <w:rsid w:val="00D54E56"/>
    <w:rsid w:val="00D559B2"/>
    <w:rsid w:val="00D55F47"/>
    <w:rsid w:val="00D56581"/>
    <w:rsid w:val="00D565D9"/>
    <w:rsid w:val="00D56740"/>
    <w:rsid w:val="00D5676E"/>
    <w:rsid w:val="00D56986"/>
    <w:rsid w:val="00D56A2A"/>
    <w:rsid w:val="00D56BD0"/>
    <w:rsid w:val="00D56CDA"/>
    <w:rsid w:val="00D56D53"/>
    <w:rsid w:val="00D56DAA"/>
    <w:rsid w:val="00D56E15"/>
    <w:rsid w:val="00D573FF"/>
    <w:rsid w:val="00D5747A"/>
    <w:rsid w:val="00D5777C"/>
    <w:rsid w:val="00D57AF2"/>
    <w:rsid w:val="00D57C79"/>
    <w:rsid w:val="00D60185"/>
    <w:rsid w:val="00D602D8"/>
    <w:rsid w:val="00D603FA"/>
    <w:rsid w:val="00D604C6"/>
    <w:rsid w:val="00D60535"/>
    <w:rsid w:val="00D60617"/>
    <w:rsid w:val="00D60AF6"/>
    <w:rsid w:val="00D62410"/>
    <w:rsid w:val="00D62469"/>
    <w:rsid w:val="00D624C3"/>
    <w:rsid w:val="00D626F0"/>
    <w:rsid w:val="00D62806"/>
    <w:rsid w:val="00D628BC"/>
    <w:rsid w:val="00D62957"/>
    <w:rsid w:val="00D62AF3"/>
    <w:rsid w:val="00D62FEA"/>
    <w:rsid w:val="00D63193"/>
    <w:rsid w:val="00D63360"/>
    <w:rsid w:val="00D647BE"/>
    <w:rsid w:val="00D64A38"/>
    <w:rsid w:val="00D64FB8"/>
    <w:rsid w:val="00D65078"/>
    <w:rsid w:val="00D651E7"/>
    <w:rsid w:val="00D6534A"/>
    <w:rsid w:val="00D6536F"/>
    <w:rsid w:val="00D65489"/>
    <w:rsid w:val="00D65775"/>
    <w:rsid w:val="00D65DC7"/>
    <w:rsid w:val="00D65EC0"/>
    <w:rsid w:val="00D663D5"/>
    <w:rsid w:val="00D6666F"/>
    <w:rsid w:val="00D666F8"/>
    <w:rsid w:val="00D66AAB"/>
    <w:rsid w:val="00D66AC6"/>
    <w:rsid w:val="00D672B4"/>
    <w:rsid w:val="00D67453"/>
    <w:rsid w:val="00D6746B"/>
    <w:rsid w:val="00D67ED1"/>
    <w:rsid w:val="00D70063"/>
    <w:rsid w:val="00D700EC"/>
    <w:rsid w:val="00D7012C"/>
    <w:rsid w:val="00D70AA8"/>
    <w:rsid w:val="00D70E8B"/>
    <w:rsid w:val="00D70FBB"/>
    <w:rsid w:val="00D7137B"/>
    <w:rsid w:val="00D7175B"/>
    <w:rsid w:val="00D718D0"/>
    <w:rsid w:val="00D71B4D"/>
    <w:rsid w:val="00D71BCA"/>
    <w:rsid w:val="00D7289F"/>
    <w:rsid w:val="00D72AFA"/>
    <w:rsid w:val="00D7340C"/>
    <w:rsid w:val="00D73B64"/>
    <w:rsid w:val="00D73D35"/>
    <w:rsid w:val="00D74B42"/>
    <w:rsid w:val="00D74D6D"/>
    <w:rsid w:val="00D74F0E"/>
    <w:rsid w:val="00D751E4"/>
    <w:rsid w:val="00D75421"/>
    <w:rsid w:val="00D7576D"/>
    <w:rsid w:val="00D759C8"/>
    <w:rsid w:val="00D75AFB"/>
    <w:rsid w:val="00D75FD9"/>
    <w:rsid w:val="00D76228"/>
    <w:rsid w:val="00D764C5"/>
    <w:rsid w:val="00D76999"/>
    <w:rsid w:val="00D76B64"/>
    <w:rsid w:val="00D76E64"/>
    <w:rsid w:val="00D77581"/>
    <w:rsid w:val="00D77719"/>
    <w:rsid w:val="00D7775F"/>
    <w:rsid w:val="00D7780A"/>
    <w:rsid w:val="00D779CE"/>
    <w:rsid w:val="00D77A0C"/>
    <w:rsid w:val="00D77A13"/>
    <w:rsid w:val="00D77ACF"/>
    <w:rsid w:val="00D77B12"/>
    <w:rsid w:val="00D77B81"/>
    <w:rsid w:val="00D77C65"/>
    <w:rsid w:val="00D808F3"/>
    <w:rsid w:val="00D81360"/>
    <w:rsid w:val="00D8196A"/>
    <w:rsid w:val="00D821F6"/>
    <w:rsid w:val="00D82BC8"/>
    <w:rsid w:val="00D82CD7"/>
    <w:rsid w:val="00D834B0"/>
    <w:rsid w:val="00D836C8"/>
    <w:rsid w:val="00D83E14"/>
    <w:rsid w:val="00D83EE3"/>
    <w:rsid w:val="00D83F46"/>
    <w:rsid w:val="00D842F2"/>
    <w:rsid w:val="00D84622"/>
    <w:rsid w:val="00D84927"/>
    <w:rsid w:val="00D84BF9"/>
    <w:rsid w:val="00D84D1D"/>
    <w:rsid w:val="00D85039"/>
    <w:rsid w:val="00D850A6"/>
    <w:rsid w:val="00D8560B"/>
    <w:rsid w:val="00D85A80"/>
    <w:rsid w:val="00D85DED"/>
    <w:rsid w:val="00D85E24"/>
    <w:rsid w:val="00D862E4"/>
    <w:rsid w:val="00D8650C"/>
    <w:rsid w:val="00D86662"/>
    <w:rsid w:val="00D868EF"/>
    <w:rsid w:val="00D86960"/>
    <w:rsid w:val="00D86C5F"/>
    <w:rsid w:val="00D86CD8"/>
    <w:rsid w:val="00D86D34"/>
    <w:rsid w:val="00D8722E"/>
    <w:rsid w:val="00D8769D"/>
    <w:rsid w:val="00D87AE0"/>
    <w:rsid w:val="00D90001"/>
    <w:rsid w:val="00D9026E"/>
    <w:rsid w:val="00D90418"/>
    <w:rsid w:val="00D90641"/>
    <w:rsid w:val="00D9071A"/>
    <w:rsid w:val="00D90809"/>
    <w:rsid w:val="00D90B32"/>
    <w:rsid w:val="00D90B55"/>
    <w:rsid w:val="00D90E8E"/>
    <w:rsid w:val="00D91231"/>
    <w:rsid w:val="00D9155E"/>
    <w:rsid w:val="00D91651"/>
    <w:rsid w:val="00D91D65"/>
    <w:rsid w:val="00D92865"/>
    <w:rsid w:val="00D92ECE"/>
    <w:rsid w:val="00D92ED9"/>
    <w:rsid w:val="00D93197"/>
    <w:rsid w:val="00D932DB"/>
    <w:rsid w:val="00D9359F"/>
    <w:rsid w:val="00D935E8"/>
    <w:rsid w:val="00D93DFF"/>
    <w:rsid w:val="00D9432E"/>
    <w:rsid w:val="00D94478"/>
    <w:rsid w:val="00D946F5"/>
    <w:rsid w:val="00D95196"/>
    <w:rsid w:val="00D953C9"/>
    <w:rsid w:val="00D953D8"/>
    <w:rsid w:val="00D95901"/>
    <w:rsid w:val="00D95B24"/>
    <w:rsid w:val="00D95B42"/>
    <w:rsid w:val="00D95B6E"/>
    <w:rsid w:val="00D95E47"/>
    <w:rsid w:val="00D96032"/>
    <w:rsid w:val="00D96274"/>
    <w:rsid w:val="00D96499"/>
    <w:rsid w:val="00D96879"/>
    <w:rsid w:val="00D97A16"/>
    <w:rsid w:val="00D97A2B"/>
    <w:rsid w:val="00D97CD4"/>
    <w:rsid w:val="00D97FB1"/>
    <w:rsid w:val="00DA00CF"/>
    <w:rsid w:val="00DA107B"/>
    <w:rsid w:val="00DA10AF"/>
    <w:rsid w:val="00DA1852"/>
    <w:rsid w:val="00DA189C"/>
    <w:rsid w:val="00DA1C85"/>
    <w:rsid w:val="00DA208B"/>
    <w:rsid w:val="00DA249D"/>
    <w:rsid w:val="00DA260F"/>
    <w:rsid w:val="00DA2883"/>
    <w:rsid w:val="00DA288E"/>
    <w:rsid w:val="00DA2B98"/>
    <w:rsid w:val="00DA2CDF"/>
    <w:rsid w:val="00DA31BE"/>
    <w:rsid w:val="00DA3954"/>
    <w:rsid w:val="00DA39E0"/>
    <w:rsid w:val="00DA3C28"/>
    <w:rsid w:val="00DA4195"/>
    <w:rsid w:val="00DA427E"/>
    <w:rsid w:val="00DA441A"/>
    <w:rsid w:val="00DA44EE"/>
    <w:rsid w:val="00DA483A"/>
    <w:rsid w:val="00DA4E3A"/>
    <w:rsid w:val="00DA5219"/>
    <w:rsid w:val="00DA5474"/>
    <w:rsid w:val="00DA58EF"/>
    <w:rsid w:val="00DA5B04"/>
    <w:rsid w:val="00DA652B"/>
    <w:rsid w:val="00DA6884"/>
    <w:rsid w:val="00DA69A3"/>
    <w:rsid w:val="00DA6A56"/>
    <w:rsid w:val="00DA6BA0"/>
    <w:rsid w:val="00DA7268"/>
    <w:rsid w:val="00DA7361"/>
    <w:rsid w:val="00DA7B82"/>
    <w:rsid w:val="00DA7CE7"/>
    <w:rsid w:val="00DA7E92"/>
    <w:rsid w:val="00DB00DC"/>
    <w:rsid w:val="00DB0112"/>
    <w:rsid w:val="00DB05B7"/>
    <w:rsid w:val="00DB0EB7"/>
    <w:rsid w:val="00DB1658"/>
    <w:rsid w:val="00DB1843"/>
    <w:rsid w:val="00DB1993"/>
    <w:rsid w:val="00DB1AA9"/>
    <w:rsid w:val="00DB1ACD"/>
    <w:rsid w:val="00DB2021"/>
    <w:rsid w:val="00DB24C0"/>
    <w:rsid w:val="00DB252B"/>
    <w:rsid w:val="00DB2644"/>
    <w:rsid w:val="00DB26AB"/>
    <w:rsid w:val="00DB26C8"/>
    <w:rsid w:val="00DB2E65"/>
    <w:rsid w:val="00DB2EFC"/>
    <w:rsid w:val="00DB32E6"/>
    <w:rsid w:val="00DB3440"/>
    <w:rsid w:val="00DB386B"/>
    <w:rsid w:val="00DB3B45"/>
    <w:rsid w:val="00DB3CCE"/>
    <w:rsid w:val="00DB3F01"/>
    <w:rsid w:val="00DB4855"/>
    <w:rsid w:val="00DB49C1"/>
    <w:rsid w:val="00DB521F"/>
    <w:rsid w:val="00DB566B"/>
    <w:rsid w:val="00DB5804"/>
    <w:rsid w:val="00DB5A29"/>
    <w:rsid w:val="00DB5C48"/>
    <w:rsid w:val="00DB6010"/>
    <w:rsid w:val="00DB6603"/>
    <w:rsid w:val="00DB719A"/>
    <w:rsid w:val="00DB72E7"/>
    <w:rsid w:val="00DB74A9"/>
    <w:rsid w:val="00DB78FC"/>
    <w:rsid w:val="00DB7A6E"/>
    <w:rsid w:val="00DB7F75"/>
    <w:rsid w:val="00DC0147"/>
    <w:rsid w:val="00DC04CE"/>
    <w:rsid w:val="00DC06B4"/>
    <w:rsid w:val="00DC1678"/>
    <w:rsid w:val="00DC1AB6"/>
    <w:rsid w:val="00DC205A"/>
    <w:rsid w:val="00DC2198"/>
    <w:rsid w:val="00DC22BF"/>
    <w:rsid w:val="00DC285B"/>
    <w:rsid w:val="00DC2C0B"/>
    <w:rsid w:val="00DC2CCA"/>
    <w:rsid w:val="00DC31B1"/>
    <w:rsid w:val="00DC31FF"/>
    <w:rsid w:val="00DC35C6"/>
    <w:rsid w:val="00DC3905"/>
    <w:rsid w:val="00DC3964"/>
    <w:rsid w:val="00DC3C89"/>
    <w:rsid w:val="00DC4526"/>
    <w:rsid w:val="00DC4562"/>
    <w:rsid w:val="00DC468F"/>
    <w:rsid w:val="00DC4D3C"/>
    <w:rsid w:val="00DC4D5F"/>
    <w:rsid w:val="00DC50BF"/>
    <w:rsid w:val="00DC53ED"/>
    <w:rsid w:val="00DC56D0"/>
    <w:rsid w:val="00DC59A0"/>
    <w:rsid w:val="00DC5CAF"/>
    <w:rsid w:val="00DC630E"/>
    <w:rsid w:val="00DC65C1"/>
    <w:rsid w:val="00DC68B8"/>
    <w:rsid w:val="00DC68BA"/>
    <w:rsid w:val="00DC6CBE"/>
    <w:rsid w:val="00DC71E5"/>
    <w:rsid w:val="00DC74AD"/>
    <w:rsid w:val="00DC76D2"/>
    <w:rsid w:val="00DC78FF"/>
    <w:rsid w:val="00DC7CC5"/>
    <w:rsid w:val="00DD028B"/>
    <w:rsid w:val="00DD039F"/>
    <w:rsid w:val="00DD08D1"/>
    <w:rsid w:val="00DD0C3B"/>
    <w:rsid w:val="00DD0E27"/>
    <w:rsid w:val="00DD112E"/>
    <w:rsid w:val="00DD11C1"/>
    <w:rsid w:val="00DD134D"/>
    <w:rsid w:val="00DD1406"/>
    <w:rsid w:val="00DD187E"/>
    <w:rsid w:val="00DD1BDD"/>
    <w:rsid w:val="00DD1C00"/>
    <w:rsid w:val="00DD203D"/>
    <w:rsid w:val="00DD226C"/>
    <w:rsid w:val="00DD27E5"/>
    <w:rsid w:val="00DD2819"/>
    <w:rsid w:val="00DD35FF"/>
    <w:rsid w:val="00DD42DF"/>
    <w:rsid w:val="00DD47D2"/>
    <w:rsid w:val="00DD4E57"/>
    <w:rsid w:val="00DD5228"/>
    <w:rsid w:val="00DD5423"/>
    <w:rsid w:val="00DD5D56"/>
    <w:rsid w:val="00DD5DE5"/>
    <w:rsid w:val="00DD5F55"/>
    <w:rsid w:val="00DD5F98"/>
    <w:rsid w:val="00DD60C4"/>
    <w:rsid w:val="00DD67F8"/>
    <w:rsid w:val="00DD6B6B"/>
    <w:rsid w:val="00DD6C71"/>
    <w:rsid w:val="00DD6F72"/>
    <w:rsid w:val="00DD7A3E"/>
    <w:rsid w:val="00DD7CBC"/>
    <w:rsid w:val="00DD7CDA"/>
    <w:rsid w:val="00DD7DE5"/>
    <w:rsid w:val="00DD7E7D"/>
    <w:rsid w:val="00DD7FEA"/>
    <w:rsid w:val="00DE00E9"/>
    <w:rsid w:val="00DE05B7"/>
    <w:rsid w:val="00DE06A0"/>
    <w:rsid w:val="00DE06F2"/>
    <w:rsid w:val="00DE0BD7"/>
    <w:rsid w:val="00DE0CCE"/>
    <w:rsid w:val="00DE0F1E"/>
    <w:rsid w:val="00DE13C9"/>
    <w:rsid w:val="00DE18A0"/>
    <w:rsid w:val="00DE1F34"/>
    <w:rsid w:val="00DE2363"/>
    <w:rsid w:val="00DE28F9"/>
    <w:rsid w:val="00DE297C"/>
    <w:rsid w:val="00DE364F"/>
    <w:rsid w:val="00DE36D2"/>
    <w:rsid w:val="00DE3C4A"/>
    <w:rsid w:val="00DE4666"/>
    <w:rsid w:val="00DE47C3"/>
    <w:rsid w:val="00DE4B55"/>
    <w:rsid w:val="00DE4CB1"/>
    <w:rsid w:val="00DE5298"/>
    <w:rsid w:val="00DE5A64"/>
    <w:rsid w:val="00DE5C5B"/>
    <w:rsid w:val="00DE5D3E"/>
    <w:rsid w:val="00DE5F25"/>
    <w:rsid w:val="00DE6065"/>
    <w:rsid w:val="00DE641C"/>
    <w:rsid w:val="00DE6A05"/>
    <w:rsid w:val="00DE6A2D"/>
    <w:rsid w:val="00DE6B8D"/>
    <w:rsid w:val="00DE6E77"/>
    <w:rsid w:val="00DE6EF4"/>
    <w:rsid w:val="00DE7037"/>
    <w:rsid w:val="00DE792C"/>
    <w:rsid w:val="00DE7A3C"/>
    <w:rsid w:val="00DE7EFA"/>
    <w:rsid w:val="00DE7F42"/>
    <w:rsid w:val="00DE7FFE"/>
    <w:rsid w:val="00DF06B8"/>
    <w:rsid w:val="00DF0959"/>
    <w:rsid w:val="00DF11E6"/>
    <w:rsid w:val="00DF187B"/>
    <w:rsid w:val="00DF1F30"/>
    <w:rsid w:val="00DF2505"/>
    <w:rsid w:val="00DF2FE5"/>
    <w:rsid w:val="00DF3259"/>
    <w:rsid w:val="00DF3C09"/>
    <w:rsid w:val="00DF3F44"/>
    <w:rsid w:val="00DF4075"/>
    <w:rsid w:val="00DF42B5"/>
    <w:rsid w:val="00DF5179"/>
    <w:rsid w:val="00DF5560"/>
    <w:rsid w:val="00DF55AD"/>
    <w:rsid w:val="00DF576D"/>
    <w:rsid w:val="00DF5774"/>
    <w:rsid w:val="00DF57AE"/>
    <w:rsid w:val="00DF5CDE"/>
    <w:rsid w:val="00DF5D48"/>
    <w:rsid w:val="00DF605B"/>
    <w:rsid w:val="00DF60D8"/>
    <w:rsid w:val="00DF616B"/>
    <w:rsid w:val="00DF678D"/>
    <w:rsid w:val="00DF6835"/>
    <w:rsid w:val="00DF69FC"/>
    <w:rsid w:val="00DF6BAB"/>
    <w:rsid w:val="00DF6ECF"/>
    <w:rsid w:val="00DF6EE3"/>
    <w:rsid w:val="00DF72DB"/>
    <w:rsid w:val="00DF732E"/>
    <w:rsid w:val="00DF757D"/>
    <w:rsid w:val="00DF7AA8"/>
    <w:rsid w:val="00DF7FEB"/>
    <w:rsid w:val="00E0043D"/>
    <w:rsid w:val="00E00C18"/>
    <w:rsid w:val="00E01159"/>
    <w:rsid w:val="00E01331"/>
    <w:rsid w:val="00E01427"/>
    <w:rsid w:val="00E0185F"/>
    <w:rsid w:val="00E0205C"/>
    <w:rsid w:val="00E02070"/>
    <w:rsid w:val="00E02082"/>
    <w:rsid w:val="00E021B3"/>
    <w:rsid w:val="00E02262"/>
    <w:rsid w:val="00E026E7"/>
    <w:rsid w:val="00E02750"/>
    <w:rsid w:val="00E02AB4"/>
    <w:rsid w:val="00E02BFE"/>
    <w:rsid w:val="00E02D43"/>
    <w:rsid w:val="00E02D6F"/>
    <w:rsid w:val="00E035BF"/>
    <w:rsid w:val="00E03659"/>
    <w:rsid w:val="00E03903"/>
    <w:rsid w:val="00E03906"/>
    <w:rsid w:val="00E03981"/>
    <w:rsid w:val="00E03C15"/>
    <w:rsid w:val="00E03DAA"/>
    <w:rsid w:val="00E03E99"/>
    <w:rsid w:val="00E03EEF"/>
    <w:rsid w:val="00E03F5B"/>
    <w:rsid w:val="00E0459D"/>
    <w:rsid w:val="00E04817"/>
    <w:rsid w:val="00E04C48"/>
    <w:rsid w:val="00E04E40"/>
    <w:rsid w:val="00E05376"/>
    <w:rsid w:val="00E055A0"/>
    <w:rsid w:val="00E0594E"/>
    <w:rsid w:val="00E05B76"/>
    <w:rsid w:val="00E05BEC"/>
    <w:rsid w:val="00E06207"/>
    <w:rsid w:val="00E06483"/>
    <w:rsid w:val="00E06535"/>
    <w:rsid w:val="00E06651"/>
    <w:rsid w:val="00E066C3"/>
    <w:rsid w:val="00E0688F"/>
    <w:rsid w:val="00E06E94"/>
    <w:rsid w:val="00E06F4D"/>
    <w:rsid w:val="00E076F2"/>
    <w:rsid w:val="00E07809"/>
    <w:rsid w:val="00E07C7A"/>
    <w:rsid w:val="00E07C8E"/>
    <w:rsid w:val="00E07D83"/>
    <w:rsid w:val="00E07E6E"/>
    <w:rsid w:val="00E07FDB"/>
    <w:rsid w:val="00E107FC"/>
    <w:rsid w:val="00E10981"/>
    <w:rsid w:val="00E10BFD"/>
    <w:rsid w:val="00E10BFE"/>
    <w:rsid w:val="00E11306"/>
    <w:rsid w:val="00E1149A"/>
    <w:rsid w:val="00E11761"/>
    <w:rsid w:val="00E12820"/>
    <w:rsid w:val="00E13BE5"/>
    <w:rsid w:val="00E13FE3"/>
    <w:rsid w:val="00E1470C"/>
    <w:rsid w:val="00E14766"/>
    <w:rsid w:val="00E147CC"/>
    <w:rsid w:val="00E14A3C"/>
    <w:rsid w:val="00E14BC4"/>
    <w:rsid w:val="00E151E8"/>
    <w:rsid w:val="00E155A9"/>
    <w:rsid w:val="00E1575D"/>
    <w:rsid w:val="00E15C01"/>
    <w:rsid w:val="00E162FF"/>
    <w:rsid w:val="00E16557"/>
    <w:rsid w:val="00E17029"/>
    <w:rsid w:val="00E17997"/>
    <w:rsid w:val="00E2031E"/>
    <w:rsid w:val="00E20366"/>
    <w:rsid w:val="00E2042A"/>
    <w:rsid w:val="00E206AD"/>
    <w:rsid w:val="00E20785"/>
    <w:rsid w:val="00E20B01"/>
    <w:rsid w:val="00E20C3C"/>
    <w:rsid w:val="00E20CF7"/>
    <w:rsid w:val="00E20EF4"/>
    <w:rsid w:val="00E20F90"/>
    <w:rsid w:val="00E21086"/>
    <w:rsid w:val="00E213A6"/>
    <w:rsid w:val="00E2146D"/>
    <w:rsid w:val="00E21B00"/>
    <w:rsid w:val="00E21C9B"/>
    <w:rsid w:val="00E21CD8"/>
    <w:rsid w:val="00E21DFF"/>
    <w:rsid w:val="00E21FD6"/>
    <w:rsid w:val="00E22182"/>
    <w:rsid w:val="00E221F0"/>
    <w:rsid w:val="00E2253C"/>
    <w:rsid w:val="00E22CAE"/>
    <w:rsid w:val="00E2310A"/>
    <w:rsid w:val="00E23199"/>
    <w:rsid w:val="00E2376A"/>
    <w:rsid w:val="00E23B4A"/>
    <w:rsid w:val="00E23D0B"/>
    <w:rsid w:val="00E23DD0"/>
    <w:rsid w:val="00E24240"/>
    <w:rsid w:val="00E245BF"/>
    <w:rsid w:val="00E2462B"/>
    <w:rsid w:val="00E2462F"/>
    <w:rsid w:val="00E24971"/>
    <w:rsid w:val="00E24E7C"/>
    <w:rsid w:val="00E25268"/>
    <w:rsid w:val="00E25D79"/>
    <w:rsid w:val="00E26139"/>
    <w:rsid w:val="00E26492"/>
    <w:rsid w:val="00E26577"/>
    <w:rsid w:val="00E267B2"/>
    <w:rsid w:val="00E26B11"/>
    <w:rsid w:val="00E272BE"/>
    <w:rsid w:val="00E277C7"/>
    <w:rsid w:val="00E27908"/>
    <w:rsid w:val="00E27B6B"/>
    <w:rsid w:val="00E27E0E"/>
    <w:rsid w:val="00E300DE"/>
    <w:rsid w:val="00E301A5"/>
    <w:rsid w:val="00E303E3"/>
    <w:rsid w:val="00E30A7E"/>
    <w:rsid w:val="00E31283"/>
    <w:rsid w:val="00E3166A"/>
    <w:rsid w:val="00E31871"/>
    <w:rsid w:val="00E31998"/>
    <w:rsid w:val="00E319E7"/>
    <w:rsid w:val="00E31C1D"/>
    <w:rsid w:val="00E31EE1"/>
    <w:rsid w:val="00E32228"/>
    <w:rsid w:val="00E3236F"/>
    <w:rsid w:val="00E32AC7"/>
    <w:rsid w:val="00E32F16"/>
    <w:rsid w:val="00E330A2"/>
    <w:rsid w:val="00E3334E"/>
    <w:rsid w:val="00E33414"/>
    <w:rsid w:val="00E33542"/>
    <w:rsid w:val="00E3384E"/>
    <w:rsid w:val="00E339E6"/>
    <w:rsid w:val="00E33D77"/>
    <w:rsid w:val="00E33EBC"/>
    <w:rsid w:val="00E348B4"/>
    <w:rsid w:val="00E34922"/>
    <w:rsid w:val="00E34BF1"/>
    <w:rsid w:val="00E3512A"/>
    <w:rsid w:val="00E35160"/>
    <w:rsid w:val="00E354B9"/>
    <w:rsid w:val="00E35544"/>
    <w:rsid w:val="00E35852"/>
    <w:rsid w:val="00E35DB9"/>
    <w:rsid w:val="00E35F67"/>
    <w:rsid w:val="00E36AAC"/>
    <w:rsid w:val="00E371C6"/>
    <w:rsid w:val="00E37E01"/>
    <w:rsid w:val="00E4055F"/>
    <w:rsid w:val="00E40632"/>
    <w:rsid w:val="00E40909"/>
    <w:rsid w:val="00E40CB8"/>
    <w:rsid w:val="00E40D92"/>
    <w:rsid w:val="00E4158E"/>
    <w:rsid w:val="00E41671"/>
    <w:rsid w:val="00E41831"/>
    <w:rsid w:val="00E41B06"/>
    <w:rsid w:val="00E41F3F"/>
    <w:rsid w:val="00E42749"/>
    <w:rsid w:val="00E42896"/>
    <w:rsid w:val="00E4298C"/>
    <w:rsid w:val="00E42D46"/>
    <w:rsid w:val="00E42D98"/>
    <w:rsid w:val="00E43188"/>
    <w:rsid w:val="00E43AB1"/>
    <w:rsid w:val="00E43B44"/>
    <w:rsid w:val="00E43E65"/>
    <w:rsid w:val="00E44204"/>
    <w:rsid w:val="00E444D6"/>
    <w:rsid w:val="00E44A25"/>
    <w:rsid w:val="00E44DDD"/>
    <w:rsid w:val="00E4536E"/>
    <w:rsid w:val="00E4543D"/>
    <w:rsid w:val="00E45935"/>
    <w:rsid w:val="00E45A94"/>
    <w:rsid w:val="00E46A77"/>
    <w:rsid w:val="00E46C3B"/>
    <w:rsid w:val="00E470BD"/>
    <w:rsid w:val="00E47683"/>
    <w:rsid w:val="00E477A0"/>
    <w:rsid w:val="00E47B6F"/>
    <w:rsid w:val="00E47CB8"/>
    <w:rsid w:val="00E5014D"/>
    <w:rsid w:val="00E50314"/>
    <w:rsid w:val="00E50C71"/>
    <w:rsid w:val="00E50D93"/>
    <w:rsid w:val="00E51116"/>
    <w:rsid w:val="00E514AD"/>
    <w:rsid w:val="00E51965"/>
    <w:rsid w:val="00E51CB1"/>
    <w:rsid w:val="00E51CC7"/>
    <w:rsid w:val="00E52140"/>
    <w:rsid w:val="00E5217D"/>
    <w:rsid w:val="00E529EE"/>
    <w:rsid w:val="00E53118"/>
    <w:rsid w:val="00E536FF"/>
    <w:rsid w:val="00E539D8"/>
    <w:rsid w:val="00E53D48"/>
    <w:rsid w:val="00E53DE2"/>
    <w:rsid w:val="00E541D5"/>
    <w:rsid w:val="00E54236"/>
    <w:rsid w:val="00E54AAF"/>
    <w:rsid w:val="00E55465"/>
    <w:rsid w:val="00E55AE3"/>
    <w:rsid w:val="00E55C52"/>
    <w:rsid w:val="00E56320"/>
    <w:rsid w:val="00E563CF"/>
    <w:rsid w:val="00E5656E"/>
    <w:rsid w:val="00E56638"/>
    <w:rsid w:val="00E56671"/>
    <w:rsid w:val="00E56B5A"/>
    <w:rsid w:val="00E56DB2"/>
    <w:rsid w:val="00E57188"/>
    <w:rsid w:val="00E61008"/>
    <w:rsid w:val="00E610CE"/>
    <w:rsid w:val="00E61255"/>
    <w:rsid w:val="00E61439"/>
    <w:rsid w:val="00E61A0A"/>
    <w:rsid w:val="00E61FC3"/>
    <w:rsid w:val="00E6212B"/>
    <w:rsid w:val="00E625D7"/>
    <w:rsid w:val="00E62657"/>
    <w:rsid w:val="00E62A89"/>
    <w:rsid w:val="00E6319A"/>
    <w:rsid w:val="00E63406"/>
    <w:rsid w:val="00E63407"/>
    <w:rsid w:val="00E637A5"/>
    <w:rsid w:val="00E6387C"/>
    <w:rsid w:val="00E63EC7"/>
    <w:rsid w:val="00E64132"/>
    <w:rsid w:val="00E64565"/>
    <w:rsid w:val="00E649BA"/>
    <w:rsid w:val="00E6543C"/>
    <w:rsid w:val="00E65793"/>
    <w:rsid w:val="00E658A9"/>
    <w:rsid w:val="00E659DE"/>
    <w:rsid w:val="00E65B46"/>
    <w:rsid w:val="00E65C2C"/>
    <w:rsid w:val="00E65FAE"/>
    <w:rsid w:val="00E66236"/>
    <w:rsid w:val="00E6667F"/>
    <w:rsid w:val="00E66BEA"/>
    <w:rsid w:val="00E66CDE"/>
    <w:rsid w:val="00E6705C"/>
    <w:rsid w:val="00E67514"/>
    <w:rsid w:val="00E67B59"/>
    <w:rsid w:val="00E67BF3"/>
    <w:rsid w:val="00E7011E"/>
    <w:rsid w:val="00E70E1A"/>
    <w:rsid w:val="00E713D0"/>
    <w:rsid w:val="00E71BBF"/>
    <w:rsid w:val="00E71C6E"/>
    <w:rsid w:val="00E71D93"/>
    <w:rsid w:val="00E71ED9"/>
    <w:rsid w:val="00E71FBB"/>
    <w:rsid w:val="00E7223D"/>
    <w:rsid w:val="00E72E7B"/>
    <w:rsid w:val="00E731B0"/>
    <w:rsid w:val="00E736EA"/>
    <w:rsid w:val="00E739DC"/>
    <w:rsid w:val="00E73CB7"/>
    <w:rsid w:val="00E73E1C"/>
    <w:rsid w:val="00E73FB9"/>
    <w:rsid w:val="00E7441C"/>
    <w:rsid w:val="00E745BD"/>
    <w:rsid w:val="00E74848"/>
    <w:rsid w:val="00E74B2C"/>
    <w:rsid w:val="00E74B32"/>
    <w:rsid w:val="00E74BA0"/>
    <w:rsid w:val="00E750BA"/>
    <w:rsid w:val="00E750CB"/>
    <w:rsid w:val="00E752D6"/>
    <w:rsid w:val="00E754B9"/>
    <w:rsid w:val="00E75599"/>
    <w:rsid w:val="00E7565B"/>
    <w:rsid w:val="00E758BA"/>
    <w:rsid w:val="00E75B6B"/>
    <w:rsid w:val="00E75EA2"/>
    <w:rsid w:val="00E761B0"/>
    <w:rsid w:val="00E76AD2"/>
    <w:rsid w:val="00E77167"/>
    <w:rsid w:val="00E77BBC"/>
    <w:rsid w:val="00E80024"/>
    <w:rsid w:val="00E80BAF"/>
    <w:rsid w:val="00E81193"/>
    <w:rsid w:val="00E811F1"/>
    <w:rsid w:val="00E81316"/>
    <w:rsid w:val="00E814DD"/>
    <w:rsid w:val="00E81DFB"/>
    <w:rsid w:val="00E8235C"/>
    <w:rsid w:val="00E82467"/>
    <w:rsid w:val="00E82A6B"/>
    <w:rsid w:val="00E82C41"/>
    <w:rsid w:val="00E82CF5"/>
    <w:rsid w:val="00E82EAC"/>
    <w:rsid w:val="00E8310F"/>
    <w:rsid w:val="00E834CA"/>
    <w:rsid w:val="00E83769"/>
    <w:rsid w:val="00E83938"/>
    <w:rsid w:val="00E83C2A"/>
    <w:rsid w:val="00E8415A"/>
    <w:rsid w:val="00E846B1"/>
    <w:rsid w:val="00E84DF0"/>
    <w:rsid w:val="00E84F33"/>
    <w:rsid w:val="00E8510B"/>
    <w:rsid w:val="00E8526C"/>
    <w:rsid w:val="00E861BF"/>
    <w:rsid w:val="00E86582"/>
    <w:rsid w:val="00E86612"/>
    <w:rsid w:val="00E86729"/>
    <w:rsid w:val="00E86897"/>
    <w:rsid w:val="00E869AF"/>
    <w:rsid w:val="00E86A1A"/>
    <w:rsid w:val="00E86CC9"/>
    <w:rsid w:val="00E86E97"/>
    <w:rsid w:val="00E87519"/>
    <w:rsid w:val="00E87635"/>
    <w:rsid w:val="00E87843"/>
    <w:rsid w:val="00E87BA2"/>
    <w:rsid w:val="00E87D84"/>
    <w:rsid w:val="00E87E63"/>
    <w:rsid w:val="00E90183"/>
    <w:rsid w:val="00E90253"/>
    <w:rsid w:val="00E90F32"/>
    <w:rsid w:val="00E91538"/>
    <w:rsid w:val="00E915A5"/>
    <w:rsid w:val="00E915D8"/>
    <w:rsid w:val="00E9197E"/>
    <w:rsid w:val="00E91B14"/>
    <w:rsid w:val="00E91B57"/>
    <w:rsid w:val="00E91DFE"/>
    <w:rsid w:val="00E91EBB"/>
    <w:rsid w:val="00E92381"/>
    <w:rsid w:val="00E927E5"/>
    <w:rsid w:val="00E928C9"/>
    <w:rsid w:val="00E9298F"/>
    <w:rsid w:val="00E92D79"/>
    <w:rsid w:val="00E935E0"/>
    <w:rsid w:val="00E9385A"/>
    <w:rsid w:val="00E9389B"/>
    <w:rsid w:val="00E938D3"/>
    <w:rsid w:val="00E93BBF"/>
    <w:rsid w:val="00E93C5A"/>
    <w:rsid w:val="00E949B6"/>
    <w:rsid w:val="00E94EB7"/>
    <w:rsid w:val="00E95150"/>
    <w:rsid w:val="00E959E1"/>
    <w:rsid w:val="00E95BFA"/>
    <w:rsid w:val="00E95E3B"/>
    <w:rsid w:val="00E960EA"/>
    <w:rsid w:val="00E9647B"/>
    <w:rsid w:val="00E9662B"/>
    <w:rsid w:val="00E96695"/>
    <w:rsid w:val="00E967C4"/>
    <w:rsid w:val="00E96BC6"/>
    <w:rsid w:val="00E9704B"/>
    <w:rsid w:val="00E973D0"/>
    <w:rsid w:val="00E97677"/>
    <w:rsid w:val="00E9781F"/>
    <w:rsid w:val="00E97A0E"/>
    <w:rsid w:val="00E97BC7"/>
    <w:rsid w:val="00EA0191"/>
    <w:rsid w:val="00EA0494"/>
    <w:rsid w:val="00EA0C9E"/>
    <w:rsid w:val="00EA1AC1"/>
    <w:rsid w:val="00EA22CC"/>
    <w:rsid w:val="00EA2407"/>
    <w:rsid w:val="00EA2896"/>
    <w:rsid w:val="00EA2F76"/>
    <w:rsid w:val="00EA3183"/>
    <w:rsid w:val="00EA3212"/>
    <w:rsid w:val="00EA33A3"/>
    <w:rsid w:val="00EA3C25"/>
    <w:rsid w:val="00EA3E4C"/>
    <w:rsid w:val="00EA3F12"/>
    <w:rsid w:val="00EA4543"/>
    <w:rsid w:val="00EA471A"/>
    <w:rsid w:val="00EA49C5"/>
    <w:rsid w:val="00EA4A15"/>
    <w:rsid w:val="00EA4BCA"/>
    <w:rsid w:val="00EA59C4"/>
    <w:rsid w:val="00EA6145"/>
    <w:rsid w:val="00EA6BE8"/>
    <w:rsid w:val="00EA6FDC"/>
    <w:rsid w:val="00EA78A7"/>
    <w:rsid w:val="00EA7B13"/>
    <w:rsid w:val="00EA7C66"/>
    <w:rsid w:val="00EB0508"/>
    <w:rsid w:val="00EB0E47"/>
    <w:rsid w:val="00EB1099"/>
    <w:rsid w:val="00EB1287"/>
    <w:rsid w:val="00EB1330"/>
    <w:rsid w:val="00EB19CC"/>
    <w:rsid w:val="00EB2487"/>
    <w:rsid w:val="00EB25DA"/>
    <w:rsid w:val="00EB274A"/>
    <w:rsid w:val="00EB29F3"/>
    <w:rsid w:val="00EB2A79"/>
    <w:rsid w:val="00EB38C6"/>
    <w:rsid w:val="00EB4CA2"/>
    <w:rsid w:val="00EB4EC3"/>
    <w:rsid w:val="00EB59B8"/>
    <w:rsid w:val="00EB5A35"/>
    <w:rsid w:val="00EB620F"/>
    <w:rsid w:val="00EB65A0"/>
    <w:rsid w:val="00EB68A6"/>
    <w:rsid w:val="00EB6949"/>
    <w:rsid w:val="00EB6CFE"/>
    <w:rsid w:val="00EB7198"/>
    <w:rsid w:val="00EC0195"/>
    <w:rsid w:val="00EC0A88"/>
    <w:rsid w:val="00EC0A89"/>
    <w:rsid w:val="00EC1A4A"/>
    <w:rsid w:val="00EC1A90"/>
    <w:rsid w:val="00EC2204"/>
    <w:rsid w:val="00EC2516"/>
    <w:rsid w:val="00EC2A1B"/>
    <w:rsid w:val="00EC2A3A"/>
    <w:rsid w:val="00EC2AAA"/>
    <w:rsid w:val="00EC2AB4"/>
    <w:rsid w:val="00EC2B5B"/>
    <w:rsid w:val="00EC2BD3"/>
    <w:rsid w:val="00EC2C36"/>
    <w:rsid w:val="00EC2EB9"/>
    <w:rsid w:val="00EC34E3"/>
    <w:rsid w:val="00EC360F"/>
    <w:rsid w:val="00EC38AC"/>
    <w:rsid w:val="00EC3BA4"/>
    <w:rsid w:val="00EC3D31"/>
    <w:rsid w:val="00EC4178"/>
    <w:rsid w:val="00EC420A"/>
    <w:rsid w:val="00EC4326"/>
    <w:rsid w:val="00EC452A"/>
    <w:rsid w:val="00EC4A27"/>
    <w:rsid w:val="00EC4B8B"/>
    <w:rsid w:val="00EC58D3"/>
    <w:rsid w:val="00EC5A89"/>
    <w:rsid w:val="00EC7820"/>
    <w:rsid w:val="00EC786C"/>
    <w:rsid w:val="00EC7C34"/>
    <w:rsid w:val="00EC7E8E"/>
    <w:rsid w:val="00ED025B"/>
    <w:rsid w:val="00ED03E0"/>
    <w:rsid w:val="00ED0B18"/>
    <w:rsid w:val="00ED0F68"/>
    <w:rsid w:val="00ED10C4"/>
    <w:rsid w:val="00ED1460"/>
    <w:rsid w:val="00ED1522"/>
    <w:rsid w:val="00ED16B6"/>
    <w:rsid w:val="00ED1A92"/>
    <w:rsid w:val="00ED1B72"/>
    <w:rsid w:val="00ED239C"/>
    <w:rsid w:val="00ED25B7"/>
    <w:rsid w:val="00ED2987"/>
    <w:rsid w:val="00ED2DE7"/>
    <w:rsid w:val="00ED3171"/>
    <w:rsid w:val="00ED3228"/>
    <w:rsid w:val="00ED3570"/>
    <w:rsid w:val="00ED3713"/>
    <w:rsid w:val="00ED4367"/>
    <w:rsid w:val="00ED507B"/>
    <w:rsid w:val="00ED511E"/>
    <w:rsid w:val="00ED5B79"/>
    <w:rsid w:val="00ED6BB4"/>
    <w:rsid w:val="00ED6C55"/>
    <w:rsid w:val="00ED6D02"/>
    <w:rsid w:val="00ED6E26"/>
    <w:rsid w:val="00ED6E71"/>
    <w:rsid w:val="00ED7147"/>
    <w:rsid w:val="00ED795B"/>
    <w:rsid w:val="00ED7AB3"/>
    <w:rsid w:val="00ED7FF6"/>
    <w:rsid w:val="00EE00CE"/>
    <w:rsid w:val="00EE01E2"/>
    <w:rsid w:val="00EE09E4"/>
    <w:rsid w:val="00EE0A8F"/>
    <w:rsid w:val="00EE0B5D"/>
    <w:rsid w:val="00EE0D42"/>
    <w:rsid w:val="00EE0E07"/>
    <w:rsid w:val="00EE12F6"/>
    <w:rsid w:val="00EE191E"/>
    <w:rsid w:val="00EE2016"/>
    <w:rsid w:val="00EE29D5"/>
    <w:rsid w:val="00EE304D"/>
    <w:rsid w:val="00EE3128"/>
    <w:rsid w:val="00EE3E21"/>
    <w:rsid w:val="00EE3F8E"/>
    <w:rsid w:val="00EE4017"/>
    <w:rsid w:val="00EE4834"/>
    <w:rsid w:val="00EE499A"/>
    <w:rsid w:val="00EE5219"/>
    <w:rsid w:val="00EE53F8"/>
    <w:rsid w:val="00EE5693"/>
    <w:rsid w:val="00EE5A5D"/>
    <w:rsid w:val="00EE5D89"/>
    <w:rsid w:val="00EE5F46"/>
    <w:rsid w:val="00EE62D3"/>
    <w:rsid w:val="00EE6820"/>
    <w:rsid w:val="00EE68A5"/>
    <w:rsid w:val="00EE7622"/>
    <w:rsid w:val="00EF0028"/>
    <w:rsid w:val="00EF037A"/>
    <w:rsid w:val="00EF077F"/>
    <w:rsid w:val="00EF07B2"/>
    <w:rsid w:val="00EF0826"/>
    <w:rsid w:val="00EF0BEF"/>
    <w:rsid w:val="00EF109B"/>
    <w:rsid w:val="00EF10C9"/>
    <w:rsid w:val="00EF13F6"/>
    <w:rsid w:val="00EF1402"/>
    <w:rsid w:val="00EF15C9"/>
    <w:rsid w:val="00EF16BF"/>
    <w:rsid w:val="00EF1710"/>
    <w:rsid w:val="00EF1792"/>
    <w:rsid w:val="00EF185A"/>
    <w:rsid w:val="00EF1D83"/>
    <w:rsid w:val="00EF1E87"/>
    <w:rsid w:val="00EF1FD0"/>
    <w:rsid w:val="00EF2226"/>
    <w:rsid w:val="00EF25A2"/>
    <w:rsid w:val="00EF25B0"/>
    <w:rsid w:val="00EF2627"/>
    <w:rsid w:val="00EF2DDF"/>
    <w:rsid w:val="00EF2F7E"/>
    <w:rsid w:val="00EF30EB"/>
    <w:rsid w:val="00EF359F"/>
    <w:rsid w:val="00EF35D7"/>
    <w:rsid w:val="00EF3C77"/>
    <w:rsid w:val="00EF41DF"/>
    <w:rsid w:val="00EF4436"/>
    <w:rsid w:val="00EF46D9"/>
    <w:rsid w:val="00EF4DB9"/>
    <w:rsid w:val="00EF4E40"/>
    <w:rsid w:val="00EF5149"/>
    <w:rsid w:val="00EF558F"/>
    <w:rsid w:val="00EF583B"/>
    <w:rsid w:val="00EF6054"/>
    <w:rsid w:val="00EF61C9"/>
    <w:rsid w:val="00EF64BD"/>
    <w:rsid w:val="00EF67C6"/>
    <w:rsid w:val="00EF682D"/>
    <w:rsid w:val="00EF69BB"/>
    <w:rsid w:val="00EF6D67"/>
    <w:rsid w:val="00EF708E"/>
    <w:rsid w:val="00EF76F0"/>
    <w:rsid w:val="00F0050C"/>
    <w:rsid w:val="00F00EA2"/>
    <w:rsid w:val="00F0151E"/>
    <w:rsid w:val="00F01971"/>
    <w:rsid w:val="00F01A05"/>
    <w:rsid w:val="00F01F78"/>
    <w:rsid w:val="00F02D2C"/>
    <w:rsid w:val="00F03087"/>
    <w:rsid w:val="00F0313F"/>
    <w:rsid w:val="00F03667"/>
    <w:rsid w:val="00F037A9"/>
    <w:rsid w:val="00F037AF"/>
    <w:rsid w:val="00F03C15"/>
    <w:rsid w:val="00F043F6"/>
    <w:rsid w:val="00F0465F"/>
    <w:rsid w:val="00F04BF6"/>
    <w:rsid w:val="00F05174"/>
    <w:rsid w:val="00F056FF"/>
    <w:rsid w:val="00F05A65"/>
    <w:rsid w:val="00F05C1E"/>
    <w:rsid w:val="00F06474"/>
    <w:rsid w:val="00F065D7"/>
    <w:rsid w:val="00F06627"/>
    <w:rsid w:val="00F0673F"/>
    <w:rsid w:val="00F06BC4"/>
    <w:rsid w:val="00F07354"/>
    <w:rsid w:val="00F07854"/>
    <w:rsid w:val="00F07FF4"/>
    <w:rsid w:val="00F10519"/>
    <w:rsid w:val="00F10A44"/>
    <w:rsid w:val="00F10A83"/>
    <w:rsid w:val="00F10D95"/>
    <w:rsid w:val="00F11635"/>
    <w:rsid w:val="00F11AD0"/>
    <w:rsid w:val="00F12C7F"/>
    <w:rsid w:val="00F14099"/>
    <w:rsid w:val="00F146D7"/>
    <w:rsid w:val="00F14E3D"/>
    <w:rsid w:val="00F15271"/>
    <w:rsid w:val="00F15F0C"/>
    <w:rsid w:val="00F160BD"/>
    <w:rsid w:val="00F1616F"/>
    <w:rsid w:val="00F1627B"/>
    <w:rsid w:val="00F166DC"/>
    <w:rsid w:val="00F16AA1"/>
    <w:rsid w:val="00F16BAF"/>
    <w:rsid w:val="00F16D3E"/>
    <w:rsid w:val="00F16FF3"/>
    <w:rsid w:val="00F1727E"/>
    <w:rsid w:val="00F17498"/>
    <w:rsid w:val="00F177D6"/>
    <w:rsid w:val="00F17D87"/>
    <w:rsid w:val="00F17EAF"/>
    <w:rsid w:val="00F17F9B"/>
    <w:rsid w:val="00F200D4"/>
    <w:rsid w:val="00F203C8"/>
    <w:rsid w:val="00F204FF"/>
    <w:rsid w:val="00F20A82"/>
    <w:rsid w:val="00F20C4B"/>
    <w:rsid w:val="00F20F5B"/>
    <w:rsid w:val="00F2127A"/>
    <w:rsid w:val="00F2281D"/>
    <w:rsid w:val="00F22932"/>
    <w:rsid w:val="00F230A3"/>
    <w:rsid w:val="00F23134"/>
    <w:rsid w:val="00F231F8"/>
    <w:rsid w:val="00F233D1"/>
    <w:rsid w:val="00F237F4"/>
    <w:rsid w:val="00F23964"/>
    <w:rsid w:val="00F23B96"/>
    <w:rsid w:val="00F23D43"/>
    <w:rsid w:val="00F2426B"/>
    <w:rsid w:val="00F24682"/>
    <w:rsid w:val="00F24A1E"/>
    <w:rsid w:val="00F24CD2"/>
    <w:rsid w:val="00F24D29"/>
    <w:rsid w:val="00F24F27"/>
    <w:rsid w:val="00F25DE5"/>
    <w:rsid w:val="00F263D6"/>
    <w:rsid w:val="00F264FF"/>
    <w:rsid w:val="00F26DCB"/>
    <w:rsid w:val="00F26FDC"/>
    <w:rsid w:val="00F2731C"/>
    <w:rsid w:val="00F27973"/>
    <w:rsid w:val="00F27A22"/>
    <w:rsid w:val="00F27E80"/>
    <w:rsid w:val="00F27EE3"/>
    <w:rsid w:val="00F302CA"/>
    <w:rsid w:val="00F307E6"/>
    <w:rsid w:val="00F308F4"/>
    <w:rsid w:val="00F30922"/>
    <w:rsid w:val="00F30A26"/>
    <w:rsid w:val="00F30E32"/>
    <w:rsid w:val="00F3127D"/>
    <w:rsid w:val="00F31479"/>
    <w:rsid w:val="00F31AED"/>
    <w:rsid w:val="00F31EA8"/>
    <w:rsid w:val="00F323CE"/>
    <w:rsid w:val="00F32594"/>
    <w:rsid w:val="00F32935"/>
    <w:rsid w:val="00F332E6"/>
    <w:rsid w:val="00F33928"/>
    <w:rsid w:val="00F3394E"/>
    <w:rsid w:val="00F33A7D"/>
    <w:rsid w:val="00F33B0B"/>
    <w:rsid w:val="00F33FE8"/>
    <w:rsid w:val="00F34555"/>
    <w:rsid w:val="00F34AA9"/>
    <w:rsid w:val="00F34B82"/>
    <w:rsid w:val="00F34DC8"/>
    <w:rsid w:val="00F3532E"/>
    <w:rsid w:val="00F360F3"/>
    <w:rsid w:val="00F367D4"/>
    <w:rsid w:val="00F36C3C"/>
    <w:rsid w:val="00F36F0C"/>
    <w:rsid w:val="00F3727D"/>
    <w:rsid w:val="00F376C3"/>
    <w:rsid w:val="00F37A33"/>
    <w:rsid w:val="00F37A47"/>
    <w:rsid w:val="00F40329"/>
    <w:rsid w:val="00F40635"/>
    <w:rsid w:val="00F4073F"/>
    <w:rsid w:val="00F40A97"/>
    <w:rsid w:val="00F40C15"/>
    <w:rsid w:val="00F40C5D"/>
    <w:rsid w:val="00F41190"/>
    <w:rsid w:val="00F4183C"/>
    <w:rsid w:val="00F418A4"/>
    <w:rsid w:val="00F4192D"/>
    <w:rsid w:val="00F419A0"/>
    <w:rsid w:val="00F419E9"/>
    <w:rsid w:val="00F41A32"/>
    <w:rsid w:val="00F41B62"/>
    <w:rsid w:val="00F41F19"/>
    <w:rsid w:val="00F42108"/>
    <w:rsid w:val="00F4239B"/>
    <w:rsid w:val="00F42458"/>
    <w:rsid w:val="00F42574"/>
    <w:rsid w:val="00F4298D"/>
    <w:rsid w:val="00F42B38"/>
    <w:rsid w:val="00F42CA4"/>
    <w:rsid w:val="00F42FE5"/>
    <w:rsid w:val="00F43092"/>
    <w:rsid w:val="00F4353F"/>
    <w:rsid w:val="00F436C5"/>
    <w:rsid w:val="00F437C2"/>
    <w:rsid w:val="00F4386B"/>
    <w:rsid w:val="00F43CA7"/>
    <w:rsid w:val="00F441C2"/>
    <w:rsid w:val="00F44460"/>
    <w:rsid w:val="00F454BF"/>
    <w:rsid w:val="00F45E4E"/>
    <w:rsid w:val="00F462EA"/>
    <w:rsid w:val="00F465B6"/>
    <w:rsid w:val="00F4677C"/>
    <w:rsid w:val="00F46D1C"/>
    <w:rsid w:val="00F46E91"/>
    <w:rsid w:val="00F46F4B"/>
    <w:rsid w:val="00F47479"/>
    <w:rsid w:val="00F475E3"/>
    <w:rsid w:val="00F5002C"/>
    <w:rsid w:val="00F5014F"/>
    <w:rsid w:val="00F5016C"/>
    <w:rsid w:val="00F510C1"/>
    <w:rsid w:val="00F511DD"/>
    <w:rsid w:val="00F512C9"/>
    <w:rsid w:val="00F5155A"/>
    <w:rsid w:val="00F5171A"/>
    <w:rsid w:val="00F51AD5"/>
    <w:rsid w:val="00F51BA2"/>
    <w:rsid w:val="00F51C42"/>
    <w:rsid w:val="00F51C90"/>
    <w:rsid w:val="00F51EBA"/>
    <w:rsid w:val="00F52687"/>
    <w:rsid w:val="00F52C28"/>
    <w:rsid w:val="00F53B98"/>
    <w:rsid w:val="00F53C29"/>
    <w:rsid w:val="00F53C59"/>
    <w:rsid w:val="00F53CB8"/>
    <w:rsid w:val="00F54046"/>
    <w:rsid w:val="00F542D5"/>
    <w:rsid w:val="00F545E0"/>
    <w:rsid w:val="00F54E17"/>
    <w:rsid w:val="00F54F79"/>
    <w:rsid w:val="00F550CA"/>
    <w:rsid w:val="00F556C3"/>
    <w:rsid w:val="00F55739"/>
    <w:rsid w:val="00F55A27"/>
    <w:rsid w:val="00F55C73"/>
    <w:rsid w:val="00F55FC0"/>
    <w:rsid w:val="00F56011"/>
    <w:rsid w:val="00F56459"/>
    <w:rsid w:val="00F56D73"/>
    <w:rsid w:val="00F56DB8"/>
    <w:rsid w:val="00F57019"/>
    <w:rsid w:val="00F57DC8"/>
    <w:rsid w:val="00F57F2D"/>
    <w:rsid w:val="00F60243"/>
    <w:rsid w:val="00F60C09"/>
    <w:rsid w:val="00F60CB5"/>
    <w:rsid w:val="00F611BF"/>
    <w:rsid w:val="00F616D7"/>
    <w:rsid w:val="00F61A6C"/>
    <w:rsid w:val="00F624AC"/>
    <w:rsid w:val="00F62A73"/>
    <w:rsid w:val="00F62CDE"/>
    <w:rsid w:val="00F62CF5"/>
    <w:rsid w:val="00F62E32"/>
    <w:rsid w:val="00F6335E"/>
    <w:rsid w:val="00F633C5"/>
    <w:rsid w:val="00F6363C"/>
    <w:rsid w:val="00F638B9"/>
    <w:rsid w:val="00F63981"/>
    <w:rsid w:val="00F63F8E"/>
    <w:rsid w:val="00F64174"/>
    <w:rsid w:val="00F6464C"/>
    <w:rsid w:val="00F64894"/>
    <w:rsid w:val="00F64A8E"/>
    <w:rsid w:val="00F64D70"/>
    <w:rsid w:val="00F66077"/>
    <w:rsid w:val="00F66650"/>
    <w:rsid w:val="00F66AE8"/>
    <w:rsid w:val="00F66CB5"/>
    <w:rsid w:val="00F67B1B"/>
    <w:rsid w:val="00F67D6D"/>
    <w:rsid w:val="00F70E10"/>
    <w:rsid w:val="00F713C5"/>
    <w:rsid w:val="00F716CE"/>
    <w:rsid w:val="00F717CF"/>
    <w:rsid w:val="00F71BC1"/>
    <w:rsid w:val="00F71C71"/>
    <w:rsid w:val="00F71EB7"/>
    <w:rsid w:val="00F72A19"/>
    <w:rsid w:val="00F72A6D"/>
    <w:rsid w:val="00F72D8D"/>
    <w:rsid w:val="00F72E87"/>
    <w:rsid w:val="00F72EF2"/>
    <w:rsid w:val="00F7321D"/>
    <w:rsid w:val="00F7346C"/>
    <w:rsid w:val="00F73877"/>
    <w:rsid w:val="00F738DF"/>
    <w:rsid w:val="00F740C0"/>
    <w:rsid w:val="00F7422F"/>
    <w:rsid w:val="00F74344"/>
    <w:rsid w:val="00F7460F"/>
    <w:rsid w:val="00F74C7F"/>
    <w:rsid w:val="00F74F68"/>
    <w:rsid w:val="00F750C2"/>
    <w:rsid w:val="00F75248"/>
    <w:rsid w:val="00F75A11"/>
    <w:rsid w:val="00F75E66"/>
    <w:rsid w:val="00F75EDB"/>
    <w:rsid w:val="00F76560"/>
    <w:rsid w:val="00F765AC"/>
    <w:rsid w:val="00F768DF"/>
    <w:rsid w:val="00F76CB6"/>
    <w:rsid w:val="00F76F5E"/>
    <w:rsid w:val="00F777E0"/>
    <w:rsid w:val="00F777EA"/>
    <w:rsid w:val="00F778FF"/>
    <w:rsid w:val="00F77E22"/>
    <w:rsid w:val="00F801DF"/>
    <w:rsid w:val="00F80436"/>
    <w:rsid w:val="00F80521"/>
    <w:rsid w:val="00F805AF"/>
    <w:rsid w:val="00F8085E"/>
    <w:rsid w:val="00F80A11"/>
    <w:rsid w:val="00F810F1"/>
    <w:rsid w:val="00F8182C"/>
    <w:rsid w:val="00F818AA"/>
    <w:rsid w:val="00F819A6"/>
    <w:rsid w:val="00F81E07"/>
    <w:rsid w:val="00F83315"/>
    <w:rsid w:val="00F833F1"/>
    <w:rsid w:val="00F838FE"/>
    <w:rsid w:val="00F841E0"/>
    <w:rsid w:val="00F8469A"/>
    <w:rsid w:val="00F8493F"/>
    <w:rsid w:val="00F84B60"/>
    <w:rsid w:val="00F850BD"/>
    <w:rsid w:val="00F8552E"/>
    <w:rsid w:val="00F85DF7"/>
    <w:rsid w:val="00F86397"/>
    <w:rsid w:val="00F864ED"/>
    <w:rsid w:val="00F866FF"/>
    <w:rsid w:val="00F86801"/>
    <w:rsid w:val="00F86AD6"/>
    <w:rsid w:val="00F86B37"/>
    <w:rsid w:val="00F86D7B"/>
    <w:rsid w:val="00F86E21"/>
    <w:rsid w:val="00F8764D"/>
    <w:rsid w:val="00F87781"/>
    <w:rsid w:val="00F87BC3"/>
    <w:rsid w:val="00F87DC2"/>
    <w:rsid w:val="00F87FDD"/>
    <w:rsid w:val="00F904D0"/>
    <w:rsid w:val="00F90912"/>
    <w:rsid w:val="00F90E6E"/>
    <w:rsid w:val="00F9144B"/>
    <w:rsid w:val="00F9147D"/>
    <w:rsid w:val="00F91700"/>
    <w:rsid w:val="00F91874"/>
    <w:rsid w:val="00F91C9E"/>
    <w:rsid w:val="00F91D50"/>
    <w:rsid w:val="00F91FEB"/>
    <w:rsid w:val="00F92902"/>
    <w:rsid w:val="00F9291E"/>
    <w:rsid w:val="00F92B47"/>
    <w:rsid w:val="00F92BA7"/>
    <w:rsid w:val="00F93664"/>
    <w:rsid w:val="00F936D4"/>
    <w:rsid w:val="00F9381F"/>
    <w:rsid w:val="00F93BE1"/>
    <w:rsid w:val="00F94151"/>
    <w:rsid w:val="00F9416F"/>
    <w:rsid w:val="00F946EE"/>
    <w:rsid w:val="00F94A6D"/>
    <w:rsid w:val="00F95120"/>
    <w:rsid w:val="00F9518A"/>
    <w:rsid w:val="00F95319"/>
    <w:rsid w:val="00F95503"/>
    <w:rsid w:val="00F9572A"/>
    <w:rsid w:val="00F95A1D"/>
    <w:rsid w:val="00F95C2A"/>
    <w:rsid w:val="00F95C99"/>
    <w:rsid w:val="00F95EEC"/>
    <w:rsid w:val="00F9612C"/>
    <w:rsid w:val="00F96471"/>
    <w:rsid w:val="00F96979"/>
    <w:rsid w:val="00F96E91"/>
    <w:rsid w:val="00F96F12"/>
    <w:rsid w:val="00F9766E"/>
    <w:rsid w:val="00F97C6D"/>
    <w:rsid w:val="00FA0173"/>
    <w:rsid w:val="00FA0582"/>
    <w:rsid w:val="00FA1262"/>
    <w:rsid w:val="00FA1A45"/>
    <w:rsid w:val="00FA1C11"/>
    <w:rsid w:val="00FA200F"/>
    <w:rsid w:val="00FA24CA"/>
    <w:rsid w:val="00FA296F"/>
    <w:rsid w:val="00FA2A9B"/>
    <w:rsid w:val="00FA3985"/>
    <w:rsid w:val="00FA3A01"/>
    <w:rsid w:val="00FA4151"/>
    <w:rsid w:val="00FA457E"/>
    <w:rsid w:val="00FA4B89"/>
    <w:rsid w:val="00FA4F36"/>
    <w:rsid w:val="00FA502D"/>
    <w:rsid w:val="00FA5153"/>
    <w:rsid w:val="00FA520F"/>
    <w:rsid w:val="00FA531A"/>
    <w:rsid w:val="00FA5433"/>
    <w:rsid w:val="00FA5731"/>
    <w:rsid w:val="00FA57B4"/>
    <w:rsid w:val="00FA5BCF"/>
    <w:rsid w:val="00FA5E5E"/>
    <w:rsid w:val="00FA622C"/>
    <w:rsid w:val="00FA626B"/>
    <w:rsid w:val="00FA6560"/>
    <w:rsid w:val="00FA6600"/>
    <w:rsid w:val="00FA68C1"/>
    <w:rsid w:val="00FA698C"/>
    <w:rsid w:val="00FA6E39"/>
    <w:rsid w:val="00FA754D"/>
    <w:rsid w:val="00FA780C"/>
    <w:rsid w:val="00FA7E52"/>
    <w:rsid w:val="00FA7EF4"/>
    <w:rsid w:val="00FB07D3"/>
    <w:rsid w:val="00FB089F"/>
    <w:rsid w:val="00FB0A94"/>
    <w:rsid w:val="00FB0C0F"/>
    <w:rsid w:val="00FB0F67"/>
    <w:rsid w:val="00FB0F9C"/>
    <w:rsid w:val="00FB1328"/>
    <w:rsid w:val="00FB1985"/>
    <w:rsid w:val="00FB1EBE"/>
    <w:rsid w:val="00FB1F35"/>
    <w:rsid w:val="00FB2238"/>
    <w:rsid w:val="00FB228B"/>
    <w:rsid w:val="00FB22F3"/>
    <w:rsid w:val="00FB2425"/>
    <w:rsid w:val="00FB29AB"/>
    <w:rsid w:val="00FB3375"/>
    <w:rsid w:val="00FB33F3"/>
    <w:rsid w:val="00FB36B0"/>
    <w:rsid w:val="00FB381C"/>
    <w:rsid w:val="00FB38F6"/>
    <w:rsid w:val="00FB3C92"/>
    <w:rsid w:val="00FB40BC"/>
    <w:rsid w:val="00FB4559"/>
    <w:rsid w:val="00FB46C4"/>
    <w:rsid w:val="00FB471C"/>
    <w:rsid w:val="00FB4812"/>
    <w:rsid w:val="00FB4B8F"/>
    <w:rsid w:val="00FB4FF2"/>
    <w:rsid w:val="00FB5553"/>
    <w:rsid w:val="00FB584A"/>
    <w:rsid w:val="00FB5904"/>
    <w:rsid w:val="00FB5BB9"/>
    <w:rsid w:val="00FB62FE"/>
    <w:rsid w:val="00FB69F0"/>
    <w:rsid w:val="00FB6CEC"/>
    <w:rsid w:val="00FB6D3F"/>
    <w:rsid w:val="00FB6EC2"/>
    <w:rsid w:val="00FB6EFC"/>
    <w:rsid w:val="00FB6F37"/>
    <w:rsid w:val="00FB7704"/>
    <w:rsid w:val="00FB7CD7"/>
    <w:rsid w:val="00FC061D"/>
    <w:rsid w:val="00FC0718"/>
    <w:rsid w:val="00FC0A39"/>
    <w:rsid w:val="00FC0B50"/>
    <w:rsid w:val="00FC0E23"/>
    <w:rsid w:val="00FC118E"/>
    <w:rsid w:val="00FC1291"/>
    <w:rsid w:val="00FC142F"/>
    <w:rsid w:val="00FC14BF"/>
    <w:rsid w:val="00FC18B5"/>
    <w:rsid w:val="00FC1B6F"/>
    <w:rsid w:val="00FC1C29"/>
    <w:rsid w:val="00FC2162"/>
    <w:rsid w:val="00FC26A1"/>
    <w:rsid w:val="00FC28EC"/>
    <w:rsid w:val="00FC2ABB"/>
    <w:rsid w:val="00FC3102"/>
    <w:rsid w:val="00FC33DE"/>
    <w:rsid w:val="00FC3436"/>
    <w:rsid w:val="00FC3962"/>
    <w:rsid w:val="00FC3A2D"/>
    <w:rsid w:val="00FC414A"/>
    <w:rsid w:val="00FC445F"/>
    <w:rsid w:val="00FC456D"/>
    <w:rsid w:val="00FC475E"/>
    <w:rsid w:val="00FC4956"/>
    <w:rsid w:val="00FC4ABD"/>
    <w:rsid w:val="00FC57D1"/>
    <w:rsid w:val="00FC5AD2"/>
    <w:rsid w:val="00FC64F8"/>
    <w:rsid w:val="00FC6F42"/>
    <w:rsid w:val="00FC733F"/>
    <w:rsid w:val="00FC7F03"/>
    <w:rsid w:val="00FD0011"/>
    <w:rsid w:val="00FD0082"/>
    <w:rsid w:val="00FD0242"/>
    <w:rsid w:val="00FD04D3"/>
    <w:rsid w:val="00FD04F4"/>
    <w:rsid w:val="00FD05F9"/>
    <w:rsid w:val="00FD08AD"/>
    <w:rsid w:val="00FD0E2F"/>
    <w:rsid w:val="00FD0EA7"/>
    <w:rsid w:val="00FD0F99"/>
    <w:rsid w:val="00FD1105"/>
    <w:rsid w:val="00FD1234"/>
    <w:rsid w:val="00FD15C1"/>
    <w:rsid w:val="00FD1DFE"/>
    <w:rsid w:val="00FD1F09"/>
    <w:rsid w:val="00FD216B"/>
    <w:rsid w:val="00FD22ED"/>
    <w:rsid w:val="00FD257E"/>
    <w:rsid w:val="00FD25D6"/>
    <w:rsid w:val="00FD2628"/>
    <w:rsid w:val="00FD2A83"/>
    <w:rsid w:val="00FD2B22"/>
    <w:rsid w:val="00FD2B63"/>
    <w:rsid w:val="00FD30CC"/>
    <w:rsid w:val="00FD313D"/>
    <w:rsid w:val="00FD3241"/>
    <w:rsid w:val="00FD345B"/>
    <w:rsid w:val="00FD34E1"/>
    <w:rsid w:val="00FD365E"/>
    <w:rsid w:val="00FD4020"/>
    <w:rsid w:val="00FD4891"/>
    <w:rsid w:val="00FD4A50"/>
    <w:rsid w:val="00FD5507"/>
    <w:rsid w:val="00FD55A8"/>
    <w:rsid w:val="00FD57B5"/>
    <w:rsid w:val="00FD5874"/>
    <w:rsid w:val="00FD5925"/>
    <w:rsid w:val="00FD5BA5"/>
    <w:rsid w:val="00FD5BF2"/>
    <w:rsid w:val="00FD5CCA"/>
    <w:rsid w:val="00FD6723"/>
    <w:rsid w:val="00FD6C5D"/>
    <w:rsid w:val="00FD6CF0"/>
    <w:rsid w:val="00FD71FC"/>
    <w:rsid w:val="00FD76A3"/>
    <w:rsid w:val="00FD7736"/>
    <w:rsid w:val="00FD7C52"/>
    <w:rsid w:val="00FE02A7"/>
    <w:rsid w:val="00FE02ED"/>
    <w:rsid w:val="00FE06E9"/>
    <w:rsid w:val="00FE0B37"/>
    <w:rsid w:val="00FE1071"/>
    <w:rsid w:val="00FE24C5"/>
    <w:rsid w:val="00FE26F7"/>
    <w:rsid w:val="00FE2BAD"/>
    <w:rsid w:val="00FE310D"/>
    <w:rsid w:val="00FE3249"/>
    <w:rsid w:val="00FE3F95"/>
    <w:rsid w:val="00FE46D9"/>
    <w:rsid w:val="00FE4702"/>
    <w:rsid w:val="00FE4844"/>
    <w:rsid w:val="00FE4C15"/>
    <w:rsid w:val="00FE4C2A"/>
    <w:rsid w:val="00FE5310"/>
    <w:rsid w:val="00FE61AA"/>
    <w:rsid w:val="00FE64AF"/>
    <w:rsid w:val="00FE6533"/>
    <w:rsid w:val="00FF022A"/>
    <w:rsid w:val="00FF0A41"/>
    <w:rsid w:val="00FF0A5B"/>
    <w:rsid w:val="00FF10B4"/>
    <w:rsid w:val="00FF139F"/>
    <w:rsid w:val="00FF1AC2"/>
    <w:rsid w:val="00FF2211"/>
    <w:rsid w:val="00FF24D5"/>
    <w:rsid w:val="00FF28FE"/>
    <w:rsid w:val="00FF2991"/>
    <w:rsid w:val="00FF2D28"/>
    <w:rsid w:val="00FF2D53"/>
    <w:rsid w:val="00FF2E65"/>
    <w:rsid w:val="00FF31EB"/>
    <w:rsid w:val="00FF3292"/>
    <w:rsid w:val="00FF3413"/>
    <w:rsid w:val="00FF39E4"/>
    <w:rsid w:val="00FF410B"/>
    <w:rsid w:val="00FF4601"/>
    <w:rsid w:val="00FF467F"/>
    <w:rsid w:val="00FF478C"/>
    <w:rsid w:val="00FF48BE"/>
    <w:rsid w:val="00FF5027"/>
    <w:rsid w:val="00FF5098"/>
    <w:rsid w:val="00FF5890"/>
    <w:rsid w:val="00FF5AF3"/>
    <w:rsid w:val="00FF5CE2"/>
    <w:rsid w:val="00FF5EED"/>
    <w:rsid w:val="00FF6080"/>
    <w:rsid w:val="00FF644C"/>
    <w:rsid w:val="00FF6555"/>
    <w:rsid w:val="00FF6680"/>
    <w:rsid w:val="00FF6F92"/>
    <w:rsid w:val="00FF753D"/>
    <w:rsid w:val="00FF7602"/>
    <w:rsid w:val="00FF7687"/>
    <w:rsid w:val="00FF76CE"/>
    <w:rsid w:val="00FF7CC3"/>
    <w:rsid w:val="00FF7EA3"/>
    <w:rsid w:val="00FF7EF3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E5B9D56"/>
  <w15:docId w15:val="{EFBFF546-3905-44D8-93EC-100710C70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iPriority="0" w:unhideWhenUsed="1"/>
    <w:lsdException w:name="envelope return" w:locked="1" w:semiHidden="1" w:uiPriority="0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iPriority="0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iPriority="0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locked="1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iPriority="0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08F3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D65078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D65078"/>
    <w:pPr>
      <w:numPr>
        <w:numId w:val="4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D6507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D6507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D6507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D6507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D6507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D6507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D650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D6507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locked/>
    <w:rsid w:val="00C900BD"/>
    <w:rPr>
      <w:rFonts w:ascii="Times New Roman" w:hAnsi="Times New Roman" w:cs="Times New Roman"/>
      <w:lang w:val="en-GB"/>
    </w:rPr>
  </w:style>
  <w:style w:type="character" w:customStyle="1" w:styleId="Heading3Char">
    <w:name w:val="Heading 3 Char"/>
    <w:basedOn w:val="DefaultParagraphFont"/>
    <w:link w:val="Heading3"/>
    <w:locked/>
    <w:rsid w:val="00C900BD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basedOn w:val="DefaultParagraphFont"/>
    <w:link w:val="Heading2"/>
    <w:locked/>
    <w:rsid w:val="00C900BD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uiPriority w:val="99"/>
    <w:locked/>
    <w:rsid w:val="00A9448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locked/>
    <w:rsid w:val="00C900BD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basedOn w:val="DefaultParagraphFont"/>
    <w:link w:val="Heading5"/>
    <w:locked/>
    <w:rsid w:val="00C900BD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basedOn w:val="DefaultParagraphFont"/>
    <w:link w:val="Heading6"/>
    <w:locked/>
    <w:rsid w:val="00C900BD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locked/>
    <w:rsid w:val="00C900BD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locked/>
    <w:rsid w:val="00C900BD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locked/>
    <w:rsid w:val="00C900BD"/>
    <w:rPr>
      <w:rFonts w:ascii="Cambria" w:hAnsi="Cambria" w:cs="Angsana New"/>
      <w:lang w:val="en-GB"/>
    </w:rPr>
  </w:style>
  <w:style w:type="paragraph" w:styleId="Footer">
    <w:name w:val="footer"/>
    <w:basedOn w:val="Normal"/>
    <w:link w:val="FooterChar"/>
    <w:uiPriority w:val="99"/>
    <w:rsid w:val="00D6507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Header">
    <w:name w:val="header"/>
    <w:basedOn w:val="Normal"/>
    <w:link w:val="HeaderChar"/>
    <w:uiPriority w:val="99"/>
    <w:rsid w:val="00D6507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ListBullet">
    <w:name w:val="List Bullet"/>
    <w:basedOn w:val="BodyText"/>
    <w:rsid w:val="00D65078"/>
    <w:pPr>
      <w:ind w:left="340" w:hanging="340"/>
    </w:pPr>
  </w:style>
  <w:style w:type="paragraph" w:styleId="ListBullet2">
    <w:name w:val="List Bullet 2"/>
    <w:basedOn w:val="ListBullet"/>
    <w:rsid w:val="00D6507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D6507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C900BD"/>
    <w:rPr>
      <w:rFonts w:ascii="Times New Roman" w:hAnsi="Times New Roman" w:cs="Times New Roman"/>
      <w:lang w:val="en-GB"/>
    </w:rPr>
  </w:style>
  <w:style w:type="paragraph" w:customStyle="1" w:styleId="zfaxdetails">
    <w:name w:val="zfax details"/>
    <w:basedOn w:val="Normal"/>
    <w:uiPriority w:val="99"/>
    <w:rsid w:val="00D6507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D6507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D6507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C900BD"/>
    <w:rPr>
      <w:rFonts w:ascii="Times New Roman" w:hAnsi="Times New Roman" w:cs="Times New Roman"/>
      <w:sz w:val="25"/>
      <w:szCs w:val="25"/>
      <w:lang w:val="en-GB"/>
    </w:rPr>
  </w:style>
  <w:style w:type="paragraph" w:customStyle="1" w:styleId="zsubject">
    <w:name w:val="zsubject"/>
    <w:basedOn w:val="Normal"/>
    <w:uiPriority w:val="99"/>
    <w:rsid w:val="00D6507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D65078"/>
    <w:pPr>
      <w:keepNext/>
      <w:spacing w:before="520"/>
    </w:pPr>
  </w:style>
  <w:style w:type="paragraph" w:customStyle="1" w:styleId="Graphic">
    <w:name w:val="Graphic"/>
    <w:basedOn w:val="Signature"/>
    <w:rsid w:val="00D65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D6507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C900BD"/>
    <w:rPr>
      <w:rFonts w:ascii="Times New Roman" w:hAnsi="Times New Roman" w:cs="Times New Roman"/>
      <w:lang w:val="en-GB"/>
    </w:rPr>
  </w:style>
  <w:style w:type="paragraph" w:customStyle="1" w:styleId="zdetails">
    <w:name w:val="zdetails"/>
    <w:basedOn w:val="Normal"/>
    <w:uiPriority w:val="99"/>
    <w:rsid w:val="00D6507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D6507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D6507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D65078"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uiPriority w:val="99"/>
    <w:locked/>
    <w:rsid w:val="00C900BD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styleId="BlockText">
    <w:name w:val="Block Text"/>
    <w:basedOn w:val="Normal"/>
    <w:rsid w:val="00D65078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D65078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D65078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D65078"/>
    <w:pPr>
      <w:tabs>
        <w:tab w:val="decimal" w:pos="4962"/>
        <w:tab w:val="decimal" w:pos="6237"/>
      </w:tabs>
      <w:spacing w:line="240" w:lineRule="atLeast"/>
      <w:ind w:right="360"/>
      <w:jc w:val="thaiDistribute"/>
    </w:pPr>
    <w:rPr>
      <w:rFonts w:ascii="Angsana New" w:hAnsi="Angsan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locked/>
    <w:rsid w:val="00C900BD"/>
    <w:rPr>
      <w:rFonts w:ascii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semiHidden/>
    <w:rsid w:val="00E039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C900BD"/>
    <w:rPr>
      <w:rFonts w:ascii="Times New Roman" w:hAnsi="Times New Roman" w:cs="Times New Roman"/>
      <w:sz w:val="2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D90641"/>
    <w:pPr>
      <w:spacing w:after="0"/>
      <w:ind w:left="540" w:right="387"/>
      <w:jc w:val="thaiDistribute"/>
    </w:pPr>
    <w:rPr>
      <w:rFonts w:ascii="Angsana New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D90641"/>
    <w:rPr>
      <w:rFonts w:ascii="Angsana New" w:hAnsi="Angsana New" w:cs="Angsana New"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EB59B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C900BD"/>
    <w:rPr>
      <w:rFonts w:ascii="Times New Roman" w:hAnsi="Times New Roman" w:cs="Times New Roman"/>
      <w:lang w:val="en-GB"/>
    </w:rPr>
  </w:style>
  <w:style w:type="table" w:styleId="TableGrid">
    <w:name w:val="Table Grid"/>
    <w:basedOn w:val="TableNormal"/>
    <w:uiPriority w:val="39"/>
    <w:rsid w:val="00EB59B8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73265D"/>
    <w:pPr>
      <w:spacing w:before="120" w:line="240" w:lineRule="auto"/>
      <w:ind w:left="547" w:right="389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Index4">
    <w:name w:val="index 4"/>
    <w:basedOn w:val="Normal"/>
    <w:next w:val="Normal"/>
    <w:rsid w:val="00F60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block">
    <w:name w:val="block"/>
    <w:aliases w:val="b,b + Angsana New,Left:  0....,15 pt,Left:  1 cm,Rig..."/>
    <w:basedOn w:val="BodyText"/>
    <w:link w:val="blockChar"/>
    <w:rsid w:val="000F49BE"/>
    <w:pPr>
      <w:ind w:left="567"/>
    </w:pPr>
    <w:rPr>
      <w:rFonts w:cs="Times New Roman"/>
      <w:szCs w:val="20"/>
      <w:lang w:bidi="ar-SA"/>
    </w:rPr>
  </w:style>
  <w:style w:type="character" w:customStyle="1" w:styleId="blockChar">
    <w:name w:val="block Char"/>
    <w:aliases w:val="b Char"/>
    <w:basedOn w:val="BodyTextChar"/>
    <w:link w:val="block"/>
    <w:rsid w:val="00822099"/>
    <w:rPr>
      <w:rFonts w:ascii="Times New Roman" w:hAnsi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71BC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3D568A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uiPriority w:val="99"/>
    <w:rsid w:val="00E5014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93137A"/>
    <w:pPr>
      <w:tabs>
        <w:tab w:val="left" w:pos="540"/>
      </w:tabs>
      <w:spacing w:line="240" w:lineRule="auto"/>
      <w:ind w:left="360" w:right="-43" w:hanging="360"/>
      <w:jc w:val="thaiDistribute"/>
    </w:pPr>
    <w:rPr>
      <w:rFonts w:ascii="Angsana New" w:hAnsi="Angsana New"/>
      <w:b/>
      <w:bCs/>
      <w:i/>
      <w:iCs/>
      <w:sz w:val="30"/>
      <w:szCs w:val="30"/>
      <w:lang w:val="th-TH"/>
    </w:rPr>
  </w:style>
  <w:style w:type="paragraph" w:customStyle="1" w:styleId="accttwolines">
    <w:name w:val="acct two lines"/>
    <w:aliases w:val="a2l"/>
    <w:basedOn w:val="Normal"/>
    <w:uiPriority w:val="99"/>
    <w:rsid w:val="00951867"/>
    <w:pPr>
      <w:spacing w:after="240"/>
      <w:ind w:left="142" w:hanging="142"/>
    </w:pPr>
    <w:rPr>
      <w:rFonts w:cs="Times New Roman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8D796B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locked/>
    <w:rsid w:val="008D796B"/>
    <w:rPr>
      <w:rFonts w:ascii="Tahoma" w:hAnsi="Tahoma" w:cs="Times New Roman"/>
      <w:sz w:val="16"/>
      <w:lang w:val="en-GB"/>
    </w:rPr>
  </w:style>
  <w:style w:type="paragraph" w:customStyle="1" w:styleId="AA1stlevelbullet">
    <w:name w:val="AA 1st level bullet"/>
    <w:basedOn w:val="Normal"/>
    <w:rsid w:val="00E46C3B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Numbering">
    <w:name w:val="AA Numbering"/>
    <w:basedOn w:val="Normal"/>
    <w:rsid w:val="00E46C3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Address">
    <w:name w:val="AA Address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6547DB"/>
    <w:pPr>
      <w:numPr>
        <w:numId w:val="2"/>
      </w:numPr>
      <w:tabs>
        <w:tab w:val="clear" w:pos="720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6547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6547DB"/>
    <w:pPr>
      <w:numPr>
        <w:numId w:val="5"/>
      </w:numPr>
      <w:tabs>
        <w:tab w:val="left" w:pos="227"/>
        <w:tab w:val="left" w:pos="454"/>
        <w:tab w:val="left" w:pos="567"/>
        <w:tab w:val="left" w:pos="6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6547DB"/>
    <w:pPr>
      <w:numPr>
        <w:numId w:val="6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6547D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518"/>
      </w:tabs>
      <w:spacing w:after="90" w:line="240" w:lineRule="auto"/>
      <w:ind w:left="518" w:hanging="518"/>
      <w:jc w:val="thaiDistribute"/>
    </w:pPr>
    <w:rPr>
      <w:rFonts w:ascii="Angsana New" w:hAnsi="Angsana New" w:cs="Times New Roman"/>
      <w:i w:val="0"/>
      <w:iCs w:val="0"/>
      <w:noProof/>
      <w:sz w:val="30"/>
      <w:szCs w:val="30"/>
      <w:lang w:val="th-TH"/>
    </w:rPr>
  </w:style>
  <w:style w:type="paragraph" w:styleId="ListNumber5">
    <w:name w:val="List Number 5"/>
    <w:basedOn w:val="Normal"/>
    <w:rsid w:val="006547DB"/>
    <w:pPr>
      <w:numPr>
        <w:numId w:val="7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6547DB"/>
    <w:pPr>
      <w:numPr>
        <w:numId w:val="9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semiHidden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6547DB"/>
    <w:rPr>
      <w:rFonts w:ascii="Arial" w:hAnsi="Arial" w:cs="Times New Roman"/>
      <w:sz w:val="18"/>
      <w:szCs w:val="18"/>
      <w:lang w:val="en-GB"/>
    </w:rPr>
  </w:style>
  <w:style w:type="character" w:styleId="Strong">
    <w:name w:val="Strong"/>
    <w:basedOn w:val="DefaultParagraphFont"/>
    <w:qFormat/>
    <w:locked/>
    <w:rsid w:val="006547DB"/>
    <w:rPr>
      <w:rFonts w:cs="Times New Roman"/>
      <w:b/>
      <w:bCs/>
    </w:rPr>
  </w:style>
  <w:style w:type="paragraph" w:customStyle="1" w:styleId="AAFrameLogo">
    <w:name w:val="AA Frame Logo"/>
    <w:basedOn w:val="Normal"/>
    <w:rsid w:val="006547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rsid w:val="006547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6547DB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styleId="TOC1">
    <w:name w:val="toc 1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rsid w:val="006547D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6547DB"/>
    <w:pPr>
      <w:framePr w:h="1054" w:wrap="around" w:y="5920"/>
    </w:pPr>
  </w:style>
  <w:style w:type="paragraph" w:customStyle="1" w:styleId="ReportHeading3">
    <w:name w:val="ReportHeading3"/>
    <w:basedOn w:val="ReportHeading2"/>
    <w:rsid w:val="006547DB"/>
    <w:pPr>
      <w:framePr w:h="443" w:wrap="around" w:y="8223"/>
    </w:pPr>
  </w:style>
  <w:style w:type="paragraph" w:customStyle="1" w:styleId="ParagraphNumbering">
    <w:name w:val="Paragraph Numbering"/>
    <w:basedOn w:val="Header"/>
    <w:rsid w:val="006547DB"/>
    <w:pPr>
      <w:numPr>
        <w:numId w:val="10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6547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6547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6547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6547D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6547D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6547D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6547D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6547D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6547DB"/>
    <w:pPr>
      <w:jc w:val="center"/>
    </w:pPr>
    <w:rPr>
      <w:rFonts w:cs="Times New Roman"/>
      <w:b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6547D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6547DB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547DB"/>
    <w:pPr>
      <w:spacing w:after="0"/>
    </w:pPr>
  </w:style>
  <w:style w:type="paragraph" w:customStyle="1" w:styleId="acctdividends">
    <w:name w:val="acct dividends"/>
    <w:aliases w:val="ad"/>
    <w:basedOn w:val="Normal"/>
    <w:rsid w:val="006547D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6547DB"/>
    <w:pPr>
      <w:spacing w:after="0"/>
    </w:pPr>
  </w:style>
  <w:style w:type="paragraph" w:customStyle="1" w:styleId="acctindent">
    <w:name w:val="acct indent"/>
    <w:aliases w:val="ai"/>
    <w:basedOn w:val="BodyText"/>
    <w:rsid w:val="006547DB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6547D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6547DB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6547DB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547DB"/>
    <w:pPr>
      <w:keepLines w:val="0"/>
      <w:numPr>
        <w:ilvl w:val="1"/>
        <w:numId w:val="11"/>
      </w:numPr>
      <w:tabs>
        <w:tab w:val="clear" w:pos="576"/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6547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547D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6547D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547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547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547D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547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547D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6547D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6547D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547DB"/>
    <w:pPr>
      <w:spacing w:after="0"/>
    </w:pPr>
  </w:style>
  <w:style w:type="paragraph" w:customStyle="1" w:styleId="List1a">
    <w:name w:val="List 1a"/>
    <w:aliases w:val="1a"/>
    <w:basedOn w:val="Normal"/>
    <w:rsid w:val="006547D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6547DB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semiHidden/>
    <w:rsid w:val="006547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6547DB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6547D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6547DB"/>
  </w:style>
  <w:style w:type="paragraph" w:customStyle="1" w:styleId="zreportaddinfo">
    <w:name w:val="zreport addinfo"/>
    <w:basedOn w:val="Normal"/>
    <w:rsid w:val="006547D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6547D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6547D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6547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6547DB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6547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6547DB"/>
    <w:rPr>
      <w:b/>
      <w:bCs/>
    </w:rPr>
  </w:style>
  <w:style w:type="paragraph" w:customStyle="1" w:styleId="nineptbodytext">
    <w:name w:val="nine pt body text"/>
    <w:aliases w:val="9bt"/>
    <w:basedOn w:val="nineptnormal"/>
    <w:rsid w:val="006547DB"/>
    <w:pPr>
      <w:spacing w:after="220"/>
    </w:pPr>
  </w:style>
  <w:style w:type="paragraph" w:customStyle="1" w:styleId="nineptnormal">
    <w:name w:val="nine pt normal"/>
    <w:aliases w:val="9n"/>
    <w:basedOn w:val="Normal"/>
    <w:rsid w:val="006547D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6547DB"/>
    <w:pPr>
      <w:jc w:val="center"/>
    </w:pPr>
  </w:style>
  <w:style w:type="paragraph" w:customStyle="1" w:styleId="heading">
    <w:name w:val="heading"/>
    <w:aliases w:val="h"/>
    <w:basedOn w:val="BodyText"/>
    <w:rsid w:val="006547DB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6547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547DB"/>
  </w:style>
  <w:style w:type="paragraph" w:customStyle="1" w:styleId="nineptheadingcentredbold">
    <w:name w:val="nine pt heading centred bold"/>
    <w:aliases w:val="9hcb"/>
    <w:basedOn w:val="Normal"/>
    <w:rsid w:val="006547D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547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547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547DB"/>
    <w:rPr>
      <w:b/>
    </w:rPr>
  </w:style>
  <w:style w:type="paragraph" w:customStyle="1" w:styleId="nineptcolumntab1">
    <w:name w:val="nine pt column tab1"/>
    <w:aliases w:val="a91"/>
    <w:basedOn w:val="nineptnormal"/>
    <w:rsid w:val="006547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547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547DB"/>
    <w:pPr>
      <w:jc w:val="center"/>
    </w:pPr>
  </w:style>
  <w:style w:type="paragraph" w:customStyle="1" w:styleId="Normalheading">
    <w:name w:val="Normal heading"/>
    <w:aliases w:val="nh"/>
    <w:basedOn w:val="Normal"/>
    <w:rsid w:val="006547D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6547DB"/>
    <w:pPr>
      <w:numPr>
        <w:numId w:val="1"/>
      </w:numPr>
      <w:tabs>
        <w:tab w:val="clear" w:pos="360"/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6547D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6547D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6547DB"/>
    <w:pPr>
      <w:tabs>
        <w:tab w:val="num" w:pos="680"/>
        <w:tab w:val="num" w:pos="72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6547DB"/>
    <w:pPr>
      <w:tabs>
        <w:tab w:val="num" w:pos="680"/>
        <w:tab w:val="num" w:pos="72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547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547D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6547DB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6547D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6547D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6547DB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547D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6547D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6547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547D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6547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547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547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547D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styleId="IndexHeading">
    <w:name w:val="index heading"/>
    <w:aliases w:val="Index Heading1,ixh"/>
    <w:basedOn w:val="BodyText"/>
    <w:rsid w:val="006547DB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6547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547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547D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6547D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6547D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6547D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6547D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6547D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547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547D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6547D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547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547DB"/>
    <w:rPr>
      <w:b w:val="0"/>
    </w:rPr>
  </w:style>
  <w:style w:type="paragraph" w:customStyle="1" w:styleId="blockheadingitalicbold">
    <w:name w:val="block heading italic bold"/>
    <w:aliases w:val="bhib"/>
    <w:rsid w:val="006547DB"/>
    <w:pPr>
      <w:keepNext/>
      <w:keepLines/>
      <w:spacing w:before="70" w:after="260" w:line="260" w:lineRule="atLeast"/>
      <w:ind w:left="567"/>
    </w:pPr>
    <w:rPr>
      <w:rFonts w:ascii="Times New Roman" w:hAnsi="Times New Roman" w:cs="Times New Roman"/>
      <w:b/>
      <w:i/>
      <w:sz w:val="22"/>
      <w:lang w:val="en-GB" w:bidi="ar-SA"/>
    </w:rPr>
  </w:style>
  <w:style w:type="paragraph" w:customStyle="1" w:styleId="blockheadingnosp">
    <w:name w:val="block heading no sp"/>
    <w:aliases w:val="bhn,block heading no space after"/>
    <w:rsid w:val="006547DB"/>
    <w:pPr>
      <w:keepNext/>
      <w:keepLines/>
      <w:spacing w:before="70" w:line="260" w:lineRule="atLeast"/>
      <w:ind w:left="567"/>
    </w:pPr>
    <w:rPr>
      <w:rFonts w:ascii="Times New Roman" w:hAnsi="Times New Roman" w:cs="Times New Roman"/>
      <w:b/>
      <w:sz w:val="22"/>
      <w:lang w:val="en-GB" w:bidi="ar-SA"/>
    </w:rPr>
  </w:style>
  <w:style w:type="paragraph" w:customStyle="1" w:styleId="smallreturn">
    <w:name w:val="small return"/>
    <w:aliases w:val="sr"/>
    <w:basedOn w:val="Normal"/>
    <w:rsid w:val="006547D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547DB"/>
    <w:pPr>
      <w:spacing w:after="0"/>
    </w:pPr>
  </w:style>
  <w:style w:type="paragraph" w:customStyle="1" w:styleId="headingbolditalic">
    <w:name w:val="heading bold italic"/>
    <w:aliases w:val="hbi"/>
    <w:basedOn w:val="heading"/>
    <w:rsid w:val="006547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547D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6547D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6547D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6547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547DB"/>
    <w:pPr>
      <w:spacing w:after="0"/>
    </w:pPr>
  </w:style>
  <w:style w:type="paragraph" w:customStyle="1" w:styleId="blockbullet">
    <w:name w:val="block bullet"/>
    <w:aliases w:val="bb"/>
    <w:basedOn w:val="block"/>
    <w:rsid w:val="006547DB"/>
    <w:pPr>
      <w:numPr>
        <w:numId w:val="13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6547D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6547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547DB"/>
    <w:pPr>
      <w:spacing w:after="0"/>
    </w:pPr>
  </w:style>
  <w:style w:type="paragraph" w:customStyle="1" w:styleId="eightptnormal">
    <w:name w:val="eight pt normal"/>
    <w:aliases w:val="8n"/>
    <w:basedOn w:val="Normal"/>
    <w:rsid w:val="006547D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6547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547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547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547DB"/>
    <w:rPr>
      <w:b/>
      <w:bCs/>
    </w:rPr>
  </w:style>
  <w:style w:type="paragraph" w:customStyle="1" w:styleId="eightptbodytext">
    <w:name w:val="eight pt body text"/>
    <w:aliases w:val="8bt"/>
    <w:basedOn w:val="eightptnormal"/>
    <w:rsid w:val="006547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547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547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547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547DB"/>
    <w:pPr>
      <w:spacing w:after="0"/>
    </w:pPr>
  </w:style>
  <w:style w:type="paragraph" w:customStyle="1" w:styleId="eightptblock">
    <w:name w:val="eight pt block"/>
    <w:aliases w:val="8b"/>
    <w:basedOn w:val="Normal"/>
    <w:rsid w:val="006547D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547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547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547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547D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6547D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6547DB"/>
    <w:pPr>
      <w:spacing w:after="0"/>
    </w:pPr>
  </w:style>
  <w:style w:type="paragraph" w:customStyle="1" w:styleId="blockindent">
    <w:name w:val="block indent"/>
    <w:aliases w:val="bi"/>
    <w:basedOn w:val="block"/>
    <w:rsid w:val="006547D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547DB"/>
    <w:pPr>
      <w:jc w:val="center"/>
    </w:pPr>
  </w:style>
  <w:style w:type="paragraph" w:customStyle="1" w:styleId="nineptcol">
    <w:name w:val="nine pt %col"/>
    <w:aliases w:val="9%"/>
    <w:basedOn w:val="nineptnormal"/>
    <w:rsid w:val="006547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547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547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547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6547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547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547D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547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547D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547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547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547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547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547D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547D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547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547D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547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547DB"/>
    <w:pPr>
      <w:spacing w:after="80"/>
    </w:pPr>
  </w:style>
  <w:style w:type="paragraph" w:customStyle="1" w:styleId="nineptratecol">
    <w:name w:val="nine pt rate col"/>
    <w:aliases w:val="a9r"/>
    <w:basedOn w:val="nineptnormal"/>
    <w:rsid w:val="006547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547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547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547D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547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547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547D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6547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547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547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547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547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547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547DB"/>
    <w:pPr>
      <w:ind w:left="907" w:hanging="340"/>
    </w:pPr>
  </w:style>
  <w:style w:type="paragraph" w:customStyle="1" w:styleId="List3i">
    <w:name w:val="List 3i"/>
    <w:aliases w:val="3i"/>
    <w:basedOn w:val="List2i"/>
    <w:rsid w:val="006547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547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547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547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547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547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547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547DB"/>
    <w:pPr>
      <w:spacing w:after="80"/>
    </w:pPr>
  </w:style>
  <w:style w:type="paragraph" w:customStyle="1" w:styleId="blockbullet2">
    <w:name w:val="block bullet 2"/>
    <w:aliases w:val="bb2"/>
    <w:basedOn w:val="BodyText"/>
    <w:rsid w:val="006547DB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547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547D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04C48"/>
    <w:pPr>
      <w:spacing w:after="120"/>
      <w:ind w:left="540" w:right="18"/>
      <w:jc w:val="both"/>
    </w:pPr>
    <w:rPr>
      <w:rFonts w:ascii="Angsana New" w:eastAsia="Calibri" w:hAnsi="Angsana New"/>
      <w:b/>
      <w:sz w:val="30"/>
      <w:szCs w:val="30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E04C4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547DB"/>
    <w:pPr>
      <w:numPr>
        <w:numId w:val="14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6547DB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228"/>
    <w:pPr>
      <w:tabs>
        <w:tab w:val="left" w:pos="540"/>
      </w:tabs>
      <w:spacing w:after="0" w:line="240" w:lineRule="auto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3222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6547D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6547D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6547D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547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6547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6547DB"/>
    <w:rPr>
      <w:rFonts w:cs="Times New Roman"/>
    </w:rPr>
  </w:style>
  <w:style w:type="character" w:customStyle="1" w:styleId="gt-icon-text1">
    <w:name w:val="gt-icon-text1"/>
    <w:basedOn w:val="DefaultParagraphFont"/>
    <w:rsid w:val="006547DB"/>
    <w:rPr>
      <w:rFonts w:cs="Times New Roman"/>
    </w:rPr>
  </w:style>
  <w:style w:type="character" w:customStyle="1" w:styleId="shorttext">
    <w:name w:val="short_text"/>
    <w:basedOn w:val="DefaultParagraphFont"/>
    <w:rsid w:val="006547DB"/>
    <w:rPr>
      <w:rFonts w:cs="Times New Roman"/>
    </w:rPr>
  </w:style>
  <w:style w:type="paragraph" w:customStyle="1" w:styleId="Default">
    <w:name w:val="Default"/>
    <w:rsid w:val="006547D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rsid w:val="006547DB"/>
    <w:rPr>
      <w:rFonts w:cs="Times New Roman"/>
    </w:rPr>
  </w:style>
  <w:style w:type="paragraph" w:styleId="PlainText">
    <w:name w:val="Plain Text"/>
    <w:basedOn w:val="Normal"/>
    <w:link w:val="PlainTextChar"/>
    <w:rsid w:val="006547DB"/>
    <w:pPr>
      <w:spacing w:line="240" w:lineRule="auto"/>
    </w:pPr>
    <w:rPr>
      <w:rFonts w:ascii="Consolas" w:hAnsi="Consolas"/>
      <w:sz w:val="21"/>
      <w:szCs w:val="26"/>
      <w:lang w:val="en-US"/>
    </w:rPr>
  </w:style>
  <w:style w:type="character" w:customStyle="1" w:styleId="PlainTextChar">
    <w:name w:val="Plain Text Char"/>
    <w:basedOn w:val="DefaultParagraphFont"/>
    <w:link w:val="PlainText"/>
    <w:locked/>
    <w:rsid w:val="006547D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basedOn w:val="DefaultParagraphFont"/>
    <w:rsid w:val="006547D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locked/>
    <w:rsid w:val="006547D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547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6547DB"/>
    <w:rPr>
      <w:rFonts w:ascii="Arial" w:hAnsi="Arial" w:cs="Times New Roman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6547DB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locked/>
    <w:rsid w:val="006547DB"/>
    <w:rPr>
      <w:rFonts w:cs="Times New Roman"/>
      <w:i/>
      <w:iCs/>
    </w:rPr>
  </w:style>
  <w:style w:type="character" w:customStyle="1" w:styleId="Heading1Char1">
    <w:name w:val="Heading 1 Char1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6Char1">
    <w:name w:val="Heading 6 Char1"/>
    <w:basedOn w:val="DefaultParagraphFont"/>
    <w:rsid w:val="006547DB"/>
    <w:rPr>
      <w:rFonts w:ascii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1">
    <w:name w:val="Heading 7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Heading8Char1">
    <w:name w:val="Heading 8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9Char1">
    <w:name w:val="Heading 9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547DB"/>
    <w:rPr>
      <w:rFonts w:ascii="Arial" w:hAnsi="Arial" w:cs="Angsana New"/>
      <w:sz w:val="22"/>
      <w:szCs w:val="22"/>
    </w:rPr>
  </w:style>
  <w:style w:type="character" w:customStyle="1" w:styleId="HeaderChar1">
    <w:name w:val="Header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6547DB"/>
    <w:rPr>
      <w:rFonts w:ascii="Arial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6547DB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547DB"/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547DB"/>
    <w:rPr>
      <w:rFonts w:ascii="Book Antiqua" w:hAnsi="Book Antiqua" w:cs="Times New Roman"/>
      <w:sz w:val="22"/>
      <w:szCs w:val="22"/>
    </w:rPr>
  </w:style>
  <w:style w:type="character" w:customStyle="1" w:styleId="BodyText3Char1">
    <w:name w:val="Body Text 3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BodyTextIndent2Char1">
    <w:name w:val="Body Text Indent 2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SignatureChar1">
    <w:name w:val="Signature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547DB"/>
    <w:rPr>
      <w:rFonts w:cs="Times New Roman"/>
    </w:rPr>
  </w:style>
  <w:style w:type="character" w:customStyle="1" w:styleId="st1">
    <w:name w:val="st1"/>
    <w:basedOn w:val="DefaultParagraphFont"/>
    <w:rsid w:val="006547DB"/>
    <w:rPr>
      <w:rFonts w:cs="Times New Roman"/>
    </w:rPr>
  </w:style>
  <w:style w:type="character" w:customStyle="1" w:styleId="alt-edited1">
    <w:name w:val="alt-edited1"/>
    <w:basedOn w:val="DefaultParagraphFont"/>
    <w:rsid w:val="00B67D8D"/>
    <w:rPr>
      <w:color w:val="4D90F0"/>
    </w:rPr>
  </w:style>
  <w:style w:type="table" w:customStyle="1" w:styleId="TableGridLight1">
    <w:name w:val="Table Grid Light1"/>
    <w:basedOn w:val="TableNormal"/>
    <w:uiPriority w:val="40"/>
    <w:rsid w:val="00787E85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velopeAddress">
    <w:name w:val="envelope address"/>
    <w:basedOn w:val="Normal"/>
    <w:locked/>
    <w:rsid w:val="00D77B12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eastAsia="Cordia New"/>
      <w:sz w:val="24"/>
      <w:szCs w:val="24"/>
      <w:lang w:val="en-US"/>
    </w:rPr>
  </w:style>
  <w:style w:type="paragraph" w:styleId="EnvelopeReturn">
    <w:name w:val="envelope return"/>
    <w:basedOn w:val="Normal"/>
    <w:locked/>
    <w:rsid w:val="00D77B12"/>
    <w:pPr>
      <w:spacing w:line="240" w:lineRule="auto"/>
      <w:jc w:val="both"/>
    </w:pPr>
    <w:rPr>
      <w:rFonts w:eastAsia="Cordia New"/>
      <w:sz w:val="24"/>
      <w:szCs w:val="24"/>
      <w:lang w:val="en-US"/>
    </w:rPr>
  </w:style>
  <w:style w:type="character" w:styleId="FollowedHyperlink">
    <w:name w:val="FollowedHyperlink"/>
    <w:locked/>
    <w:rsid w:val="00D77B12"/>
    <w:rPr>
      <w:rFonts w:ascii="Arial" w:hAnsi="Arial"/>
      <w:color w:val="800080"/>
      <w:sz w:val="20"/>
      <w:szCs w:val="20"/>
      <w:u w:val="single"/>
    </w:rPr>
  </w:style>
  <w:style w:type="character" w:styleId="Hyperlink">
    <w:name w:val="Hyperlink"/>
    <w:uiPriority w:val="99"/>
    <w:locked/>
    <w:rsid w:val="00D77B12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locked/>
    <w:rsid w:val="00D77B12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locked/>
    <w:rsid w:val="00D77B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eastAsia="Cordia New"/>
      <w:sz w:val="24"/>
      <w:szCs w:val="24"/>
      <w:lang w:val="en-US"/>
    </w:rPr>
  </w:style>
  <w:style w:type="character" w:customStyle="1" w:styleId="MessageHeaderChar">
    <w:name w:val="Message Header Char"/>
    <w:basedOn w:val="DefaultParagraphFont"/>
    <w:link w:val="MessageHeader"/>
    <w:rsid w:val="00D77B12"/>
    <w:rPr>
      <w:rFonts w:ascii="Times New Roman" w:eastAsia="Cordia New" w:hAnsi="Times New Roman"/>
      <w:sz w:val="24"/>
      <w:szCs w:val="24"/>
      <w:shd w:val="pct20" w:color="auto" w:fill="auto"/>
    </w:rPr>
  </w:style>
  <w:style w:type="paragraph" w:styleId="Subtitle">
    <w:name w:val="Subtitle"/>
    <w:basedOn w:val="Normal"/>
    <w:link w:val="SubtitleChar"/>
    <w:qFormat/>
    <w:locked/>
    <w:rsid w:val="00D77B12"/>
    <w:pPr>
      <w:spacing w:after="60" w:line="240" w:lineRule="auto"/>
      <w:jc w:val="center"/>
      <w:outlineLvl w:val="1"/>
    </w:pPr>
    <w:rPr>
      <w:rFonts w:eastAsia="Cordia New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rsid w:val="00D77B12"/>
    <w:rPr>
      <w:rFonts w:ascii="Times New Roman" w:eastAsia="Cordia New" w:hAnsi="Times New Roman"/>
      <w:sz w:val="24"/>
      <w:szCs w:val="24"/>
    </w:rPr>
  </w:style>
  <w:style w:type="paragraph" w:customStyle="1" w:styleId="7I-7H-">
    <w:name w:val="@7I-@#7H-"/>
    <w:basedOn w:val="Normal"/>
    <w:next w:val="Normal"/>
    <w:rsid w:val="00D77B12"/>
    <w:pPr>
      <w:spacing w:line="240" w:lineRule="auto"/>
    </w:pPr>
    <w:rPr>
      <w:rFonts w:ascii="Arial" w:eastAsia="Cordia New" w:hAnsi="Arial"/>
      <w:b/>
      <w:bCs/>
      <w:snapToGrid w:val="0"/>
      <w:sz w:val="24"/>
      <w:szCs w:val="24"/>
      <w:lang w:val="th-TH" w:eastAsia="th-TH"/>
    </w:rPr>
  </w:style>
  <w:style w:type="paragraph" w:customStyle="1" w:styleId="xl25">
    <w:name w:val="xl25"/>
    <w:basedOn w:val="Normal"/>
    <w:rsid w:val="00D77B12"/>
    <w:pP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locked/>
    <w:rsid w:val="00D77B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Arial Unicode MS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77B12"/>
    <w:rPr>
      <w:rFonts w:ascii="Arial Unicode MS" w:eastAsia="Courier New" w:hAnsi="Courier New" w:cs="Arial Unicode MS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77B12"/>
    <w:pPr>
      <w:spacing w:line="240" w:lineRule="auto"/>
      <w:ind w:left="360"/>
      <w:jc w:val="both"/>
    </w:pPr>
    <w:rPr>
      <w:rFonts w:eastAsia="Cordia New"/>
      <w:b/>
      <w:bCs/>
      <w:sz w:val="26"/>
      <w:szCs w:val="26"/>
    </w:rPr>
  </w:style>
  <w:style w:type="paragraph" w:customStyle="1" w:styleId="xl26">
    <w:name w:val="xl26"/>
    <w:basedOn w:val="Normal"/>
    <w:rsid w:val="00D77B12"/>
    <w:pPr>
      <w:spacing w:before="100" w:beforeAutospacing="1" w:after="100" w:afterAutospacing="1" w:line="240" w:lineRule="auto"/>
      <w:jc w:val="right"/>
      <w:textAlignment w:val="center"/>
    </w:pPr>
    <w:rPr>
      <w:rFonts w:ascii="Angsana New" w:hAnsi="Angsana New"/>
      <w:sz w:val="24"/>
      <w:szCs w:val="24"/>
      <w:lang w:val="en-US"/>
    </w:rPr>
  </w:style>
  <w:style w:type="paragraph" w:customStyle="1" w:styleId="xl29">
    <w:name w:val="xl29"/>
    <w:basedOn w:val="Normal"/>
    <w:rsid w:val="00D77B1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b/>
      <w:bCs/>
      <w:sz w:val="24"/>
      <w:szCs w:val="24"/>
      <w:lang w:val="en-US"/>
    </w:rPr>
  </w:style>
  <w:style w:type="paragraph" w:customStyle="1" w:styleId="CharCharCharChar">
    <w:name w:val="Char Char 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  <w:style w:type="paragraph" w:customStyle="1" w:styleId="a6">
    <w:name w:val="ข้อความ"/>
    <w:basedOn w:val="Normal"/>
    <w:rsid w:val="00D77B12"/>
    <w:pPr>
      <w:widowControl w:val="0"/>
      <w:tabs>
        <w:tab w:val="left" w:pos="1080"/>
      </w:tabs>
      <w:spacing w:line="240" w:lineRule="auto"/>
    </w:pPr>
    <w:rPr>
      <w:rFonts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BodySingle">
    <w:name w:val="Body Single"/>
    <w:uiPriority w:val="99"/>
    <w:rsid w:val="00D77B12"/>
    <w:pPr>
      <w:autoSpaceDE w:val="0"/>
      <w:autoSpaceDN w:val="0"/>
    </w:pPr>
    <w:rPr>
      <w:rFonts w:ascii="Times New Roman" w:hAnsi="Times New Roman" w:cs="Times New Roman"/>
      <w:color w:val="000000"/>
      <w:lang w:val="en-GB"/>
    </w:rPr>
  </w:style>
  <w:style w:type="paragraph" w:customStyle="1" w:styleId="Char">
    <w:name w:val="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">
    <w:name w:val="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CharChar1">
    <w:name w:val="Char Char Char Char1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character" w:customStyle="1" w:styleId="apple-style-span">
    <w:name w:val="apple-style-span"/>
    <w:basedOn w:val="DefaultParagraphFont"/>
    <w:rsid w:val="00D77B12"/>
  </w:style>
  <w:style w:type="character" w:customStyle="1" w:styleId="apple-converted-space">
    <w:name w:val="apple-converted-space"/>
    <w:basedOn w:val="DefaultParagraphFont"/>
    <w:rsid w:val="00D77B12"/>
  </w:style>
  <w:style w:type="paragraph" w:styleId="NormalWeb">
    <w:name w:val="Normal (Web)"/>
    <w:basedOn w:val="Normal"/>
    <w:uiPriority w:val="99"/>
    <w:unhideWhenUsed/>
    <w:locked/>
    <w:rsid w:val="00D77B12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US"/>
    </w:rPr>
  </w:style>
  <w:style w:type="paragraph" w:customStyle="1" w:styleId="ecxmsonormal">
    <w:name w:val="ecxmsonormal"/>
    <w:basedOn w:val="Normal"/>
    <w:rsid w:val="00D77B12"/>
    <w:pPr>
      <w:spacing w:after="324" w:line="240" w:lineRule="auto"/>
    </w:pPr>
    <w:rPr>
      <w:rFonts w:cs="Times New Roman"/>
      <w:sz w:val="24"/>
      <w:szCs w:val="24"/>
      <w:lang w:val="en-US"/>
    </w:rPr>
  </w:style>
  <w:style w:type="table" w:customStyle="1" w:styleId="TableGridLight11">
    <w:name w:val="Table Grid Light11"/>
    <w:basedOn w:val="TableNormal"/>
    <w:uiPriority w:val="40"/>
    <w:rsid w:val="00D77B1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DA2B98"/>
    <w:rPr>
      <w:rFonts w:ascii="Times New Roman" w:hAnsi="Times New Roman"/>
      <w:sz w:val="22"/>
      <w:szCs w:val="28"/>
      <w:lang w:val="en-GB"/>
    </w:rPr>
  </w:style>
  <w:style w:type="paragraph" w:customStyle="1" w:styleId="31">
    <w:name w:val="ตาราง3ช่อง"/>
    <w:basedOn w:val="Normal"/>
    <w:rsid w:val="006E7D25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  <w:style w:type="paragraph" w:customStyle="1" w:styleId="Pa47">
    <w:name w:val="Pa47"/>
    <w:basedOn w:val="Normal"/>
    <w:next w:val="Normal"/>
    <w:uiPriority w:val="99"/>
    <w:rsid w:val="00450B8C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AccountingPolicyChar1">
    <w:name w:val="Accounting Policy Char1"/>
    <w:link w:val="AccountingPolicy"/>
    <w:locked/>
    <w:rsid w:val="00744A3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744A3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C62B78"/>
    <w:rPr>
      <w:rFonts w:ascii="Angsana New" w:hAnsi="Angsana New"/>
      <w:b/>
      <w:bCs/>
      <w:i/>
      <w:iCs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9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5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4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1.xml"/><Relationship Id="rId26" Type="http://schemas.openxmlformats.org/officeDocument/2006/relationships/chart" Target="charts/chart9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chart" Target="charts/chart3.xml"/><Relationship Id="rId25" Type="http://schemas.openxmlformats.org/officeDocument/2006/relationships/chart" Target="charts/chart8.xml"/><Relationship Id="rId2" Type="http://schemas.openxmlformats.org/officeDocument/2006/relationships/customXml" Target="../customXml/item2.xml"/><Relationship Id="rId16" Type="http://schemas.openxmlformats.org/officeDocument/2006/relationships/chart" Target="charts/chart2.xml"/><Relationship Id="rId20" Type="http://schemas.openxmlformats.org/officeDocument/2006/relationships/chart" Target="charts/chart4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chart" Target="charts/chart7.xml"/><Relationship Id="rId5" Type="http://schemas.openxmlformats.org/officeDocument/2006/relationships/numbering" Target="numbering.xml"/><Relationship Id="rId15" Type="http://schemas.openxmlformats.org/officeDocument/2006/relationships/chart" Target="charts/chart1.xml"/><Relationship Id="rId23" Type="http://schemas.openxmlformats.org/officeDocument/2006/relationships/chart" Target="charts/chart6.xml"/><Relationship Id="rId28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chart" Target="charts/chart5.xml"/><Relationship Id="rId27" Type="http://schemas.openxmlformats.org/officeDocument/2006/relationships/chart" Target="charts/chart10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9.xlsx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4.xlsx"/><Relationship Id="rId2" Type="http://schemas.microsoft.com/office/2011/relationships/chartColorStyle" Target="colors5.xml"/><Relationship Id="rId1" Type="http://schemas.microsoft.com/office/2011/relationships/chartStyle" Target="style5.xml"/><Relationship Id="rId4" Type="http://schemas.openxmlformats.org/officeDocument/2006/relationships/chartUserShapes" Target="../drawings/drawing1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5.xlsx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6.xlsx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7.xlsx"/><Relationship Id="rId2" Type="http://schemas.microsoft.com/office/2011/relationships/chartColorStyle" Target="colors8.xml"/><Relationship Id="rId1" Type="http://schemas.microsoft.com/office/2011/relationships/chartStyle" Target="style8.xml"/><Relationship Id="rId4" Type="http://schemas.openxmlformats.org/officeDocument/2006/relationships/chartUserShapes" Target="../drawings/drawing2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8.xlsx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2566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dLbls>
            <c:dLbl>
              <c:idx val="2"/>
              <c:layout>
                <c:manualLayout>
                  <c:x val="-2.1978021978021978E-3"/>
                  <c:y val="1.0615711252653927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8EE9-4465-B7E7-6531539938C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เครื่องดื่ม</c:v>
                </c:pt>
                <c:pt idx="1">
                  <c:v>ผลิตภัณฑ์ของใช้
ส่วนบุคคล</c:v>
                </c:pt>
                <c:pt idx="2">
                  <c:v>อื่นๆ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5302047</c:v>
                </c:pt>
                <c:pt idx="1">
                  <c:v>555762</c:v>
                </c:pt>
                <c:pt idx="2">
                  <c:v>687558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06B-435F-9C19-0EC01B9F5AA1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2565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dLbls>
            <c:dLbl>
              <c:idx val="2"/>
              <c:layout>
                <c:manualLayout>
                  <c:x val="-2.1978021978023591E-3"/>
                  <c:y val="3.5385704175511794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8EE9-4465-B7E7-6531539938C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เครื่องดื่ม</c:v>
                </c:pt>
                <c:pt idx="1">
                  <c:v>ผลิตภัณฑ์ของใช้
ส่วนบุคคล</c:v>
                </c:pt>
                <c:pt idx="2">
                  <c:v>อื่นๆ</c:v>
                </c:pt>
              </c:strCache>
            </c:strRef>
          </c:cat>
          <c:val>
            <c:numRef>
              <c:f>Sheet1!$C$2:$C$4</c:f>
              <c:numCache>
                <c:formatCode>_(* #,##0_);_(* \(#,##0\);_(* "-"??_);_(@_)</c:formatCode>
                <c:ptCount val="3"/>
                <c:pt idx="0">
                  <c:v>6355213</c:v>
                </c:pt>
                <c:pt idx="1">
                  <c:v>554458</c:v>
                </c:pt>
                <c:pt idx="2">
                  <c:v>562648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06B-435F-9C19-0EC01B9F5AA1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60"/>
        <c:overlap val="-30"/>
        <c:axId val="1536256512"/>
        <c:axId val="1536257056"/>
      </c:barChart>
      <c:catAx>
        <c:axId val="15362565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536257056"/>
        <c:crosses val="autoZero"/>
        <c:auto val="1"/>
        <c:lblAlgn val="ctr"/>
        <c:lblOffset val="100"/>
        <c:noMultiLvlLbl val="0"/>
      </c:catAx>
      <c:valAx>
        <c:axId val="1536257056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_);_(@_)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536256512"/>
        <c:crossesAt val="1"/>
        <c:crossBetween val="between"/>
      </c:valAx>
      <c:spPr>
        <a:noFill/>
        <a:ln cap="rnd">
          <a:noFill/>
        </a:ln>
        <a:effectLst/>
      </c:spPr>
    </c:plotArea>
    <c:legend>
      <c:legendPos val="b"/>
      <c:layout>
        <c:manualLayout>
          <c:xMode val="edge"/>
          <c:yMode val="edge"/>
          <c:x val="0.79326261140434373"/>
          <c:y val="0.14228591648973815"/>
          <c:w val="0.17703774717750972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ln>
                <a:noFill/>
              </a:ln>
              <a:solidFill>
                <a:schemeClr val="tx1"/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111111111111109E-2"/>
          <c:y val="6.1111111111111109E-2"/>
          <c:w val="0.87777777777777777"/>
          <c:h val="0.8777777777777777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2566</c:v>
                </c:pt>
              </c:strCache>
            </c:strRef>
          </c:tx>
          <c:spPr>
            <a:solidFill>
              <a:srgbClr val="00338D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5644-4E6F-9D2A-4003AC174FC7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5644-4E6F-9D2A-4003AC174FC7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5644-4E6F-9D2A-4003AC174FC7}"/>
              </c:ext>
            </c:extLst>
          </c:dPt>
          <c:dLbls>
            <c:dLbl>
              <c:idx val="0"/>
              <c:layout>
                <c:manualLayout>
                  <c:x val="0.13333333333333333"/>
                  <c:y val="0.10990113735783028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5694444444444445"/>
                      <c:h val="0.4375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5644-4E6F-9D2A-4003AC174FC7}"/>
                </c:ext>
              </c:extLst>
            </c:dLbl>
            <c:dLbl>
              <c:idx val="1"/>
              <c:layout>
                <c:manualLayout>
                  <c:x val="-6.6666666666666666E-2"/>
                  <c:y val="-2.7457786526684163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0833333333333335"/>
                      <c:h val="0.22916666666666663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5644-4E6F-9D2A-4003AC174FC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3625487</c:v>
                </c:pt>
                <c:pt idx="1">
                  <c:v>664323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5644-4E6F-9D2A-4003AC174FC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25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1849100445642998E-2"/>
          <c:y val="6.9271520150010285E-2"/>
          <c:w val="0.85669121731350617"/>
          <c:h val="0.77002690733358226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2565</c:v>
                </c:pt>
              </c:strCache>
            </c:strRef>
          </c:tx>
          <c:spPr>
            <a:ln>
              <a:noFill/>
            </a:ln>
          </c:spPr>
          <c:dPt>
            <c:idx val="0"/>
            <c:bubble3D val="0"/>
            <c:spPr>
              <a:solidFill>
                <a:srgbClr val="00338D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7336-4E27-BDAB-CEAD87970F5C}"/>
              </c:ext>
            </c:extLst>
          </c:dPt>
          <c:dPt>
            <c:idx val="1"/>
            <c:bubble3D val="0"/>
            <c:spPr>
              <a:solidFill>
                <a:srgbClr val="6D2077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7336-4E27-BDAB-CEAD87970F5C}"/>
              </c:ext>
            </c:extLst>
          </c:dPt>
          <c:dPt>
            <c:idx val="2"/>
            <c:bubble3D val="0"/>
            <c:spPr>
              <a:solidFill>
                <a:srgbClr val="0091DA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7336-4E27-BDAB-CEAD87970F5C}"/>
              </c:ext>
            </c:extLst>
          </c:dPt>
          <c:dLbls>
            <c:dLbl>
              <c:idx val="0"/>
              <c:layout>
                <c:manualLayout>
                  <c:x val="-0.19527658218062793"/>
                  <c:y val="-3.2869841501747175E-2"/>
                </c:manualLayout>
              </c:layout>
              <c:tx>
                <c:rich>
                  <a:bodyPr/>
                  <a:lstStyle/>
                  <a:p>
                    <a:fld id="{B60817D2-31D2-43EE-A65F-F0B7A4C2455B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473EA8D7-15A0-4BC1-AC45-D5D8322426E4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9185206857220397"/>
                      <c:h val="0.25437720575344347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7336-4E27-BDAB-CEAD87970F5C}"/>
                </c:ext>
              </c:extLst>
            </c:dLbl>
            <c:dLbl>
              <c:idx val="1"/>
              <c:layout>
                <c:manualLayout>
                  <c:x val="0.12019089293967494"/>
                  <c:y val="-2.4123034354490782E-2"/>
                </c:manualLayout>
              </c:layout>
              <c:tx>
                <c:rich>
                  <a:bodyPr/>
                  <a:lstStyle/>
                  <a:p>
                    <a:fld id="{3566D182-5C29-47E7-B2D1-8FF925BE5451}" type="VALUE"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pPr/>
                      <a:t>[VALUE]</a:t>
                    </a:fld>
                    <a:r>
                      <a:rPr lang="en-US" sz="1400" b="0" i="0" u="none" strike="noStrike" kern="1200" baseline="0" dirty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t>
</a:t>
                    </a:r>
                    <a:fld id="{8F87AFB9-BA63-40C4-AF6C-9227FF7EFE8F}" type="PERCENTAGE"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pPr/>
                      <a:t>[PERCENTAGE]</a:t>
                    </a:fld>
                    <a:endParaRPr lang="en-US" sz="1400" b="0" i="0" u="none" strike="noStrike" kern="1200" baseline="0" dirty="0">
                      <a:solidFill>
                        <a:sysClr val="window" lastClr="FFFFFF"/>
                      </a:solidFill>
                      <a:latin typeface="Angsana New" panose="02020603050405020304" pitchFamily="18" charset="-34"/>
                      <a:cs typeface="Angsana New" panose="02020603050405020304" pitchFamily="18" charset="-34"/>
                    </a:endParaRP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1147816942914449"/>
                      <c:h val="0.1551024841643100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7336-4E27-BDAB-CEAD87970F5C}"/>
                </c:ext>
              </c:extLst>
            </c:dLbl>
            <c:dLbl>
              <c:idx val="2"/>
              <c:layout>
                <c:manualLayout>
                  <c:x val="0.1032102408846713"/>
                  <c:y val="6.0575801693713745E-2"/>
                </c:manualLayout>
              </c:layout>
              <c:tx>
                <c:rich>
                  <a:bodyPr/>
                  <a:lstStyle/>
                  <a:p>
                    <a:fld id="{FB0FE219-FB2C-4454-8610-2D816F9B8839}" type="VALUE"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pPr/>
                      <a:t>[VALUE]</a:t>
                    </a:fld>
                    <a:r>
                      <a:rPr lang="en-US" sz="1400" b="0" i="0" u="none" strike="noStrike" kern="1200" baseline="0" dirty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t>
</a:t>
                    </a:r>
                    <a:fld id="{CFEDE88F-BDD3-4EEF-BE47-276408F700BB}" type="PERCENTAGE"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pPr/>
                      <a:t>[PERCENTAGE]</a:t>
                    </a:fld>
                    <a:endParaRPr lang="en-US" sz="1400" b="0" i="0" u="none" strike="noStrike" kern="1200" baseline="0" dirty="0">
                      <a:solidFill>
                        <a:sysClr val="window" lastClr="FFFFFF"/>
                      </a:solidFill>
                      <a:latin typeface="Angsana New" panose="02020603050405020304" pitchFamily="18" charset="-34"/>
                      <a:cs typeface="Angsana New" panose="02020603050405020304" pitchFamily="18" charset="-34"/>
                    </a:endParaRP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7336-4E27-BDAB-CEAD87970F5C}"/>
                </c:ext>
              </c:extLst>
            </c:dLbl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lnSpc>
                    <a:spcPts val="1300"/>
                  </a:lnSpc>
                  <a:defRPr sz="14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/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 Beverage </c:v>
                </c:pt>
                <c:pt idx="1">
                  <c:v> Others </c:v>
                </c:pt>
                <c:pt idx="2">
                  <c:v> Personal Care </c:v>
                </c:pt>
              </c:strCache>
            </c:strRef>
          </c:cat>
          <c:val>
            <c:numRef>
              <c:f>Sheet1!$B$2:$B$4</c:f>
              <c:numCache>
                <c:formatCode>#,##0</c:formatCode>
                <c:ptCount val="3"/>
                <c:pt idx="0">
                  <c:v>6355213</c:v>
                </c:pt>
                <c:pt idx="1">
                  <c:v>562648</c:v>
                </c:pt>
                <c:pt idx="2">
                  <c:v>554458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7336-4E27-BDAB-CEAD87970F5C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300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 sz="1800">
          <a:solidFill>
            <a:schemeClr val="bg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9871129852844221E-2"/>
          <c:y val="7.407204928399494E-2"/>
          <c:w val="0.83624410692739237"/>
          <c:h val="0.82281220676430988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2566</c:v>
                </c:pt>
              </c:strCache>
            </c:strRef>
          </c:tx>
          <c:spPr>
            <a:solidFill>
              <a:srgbClr val="00B8F5"/>
            </a:solidFill>
            <a:ln>
              <a:noFill/>
            </a:ln>
          </c:spPr>
          <c:dPt>
            <c:idx val="0"/>
            <c:bubble3D val="0"/>
            <c:spPr>
              <a:solidFill>
                <a:srgbClr val="00338D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62F9-4B91-AB60-2DBBE6F46152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62F9-4B91-AB60-2DBBE6F46152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62F9-4B91-AB60-2DBBE6F46152}"/>
              </c:ext>
            </c:extLst>
          </c:dPt>
          <c:dLbls>
            <c:dLbl>
              <c:idx val="0"/>
              <c:layout>
                <c:manualLayout>
                  <c:x val="0.17331790872112549"/>
                  <c:y val="-8.321488311370405E-2"/>
                </c:manualLayout>
              </c:layout>
              <c:tx>
                <c:rich>
                  <a:bodyPr/>
                  <a:lstStyle/>
                  <a:p>
                    <a:fld id="{3D8C7A64-B94D-4469-AF7B-ACBA6B45B273}" type="VALUE"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1CFB3A19-56C3-42C6-91BE-6B5CEAD2667F}" type="PERCENTAGE">
                      <a:rPr lang="en-US" sz="1400" baseline="0" dirty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5799363942066483"/>
                      <c:h val="0.254377228166381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62F9-4B91-AB60-2DBBE6F46152}"/>
                </c:ext>
              </c:extLst>
            </c:dLbl>
            <c:dLbl>
              <c:idx val="1"/>
              <c:layout>
                <c:manualLayout>
                  <c:x val="-0.11116169720491099"/>
                  <c:y val="9.9885969564685193E-2"/>
                </c:manualLayout>
              </c:layout>
              <c:tx>
                <c:rich>
                  <a:bodyPr/>
                  <a:lstStyle/>
                  <a:p>
                    <a:fld id="{FB0FE219-FB2C-4454-8610-2D816F9B8839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CFEDE88F-BDD3-4EEF-BE47-276408F700BB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0001782952486389"/>
                      <c:h val="0.16262616784300923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62F9-4B91-AB60-2DBBE6F46152}"/>
                </c:ext>
              </c:extLst>
            </c:dLbl>
            <c:dLbl>
              <c:idx val="2"/>
              <c:layout>
                <c:manualLayout>
                  <c:x val="-0.12958249887010578"/>
                  <c:y val="-6.6359593651829793E-2"/>
                </c:manualLayout>
              </c:layout>
              <c:tx>
                <c:rich>
                  <a:bodyPr/>
                  <a:lstStyle/>
                  <a:p>
                    <a:fld id="{3566D182-5C29-47E7-B2D1-8FF925BE5451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8F87AFB9-BA63-40C4-AF6C-9227FF7EFE8F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62F9-4B91-AB60-2DBBE6F46152}"/>
                </c:ext>
              </c:extLst>
            </c:dLbl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lnSpc>
                    <a:spcPts val="1300"/>
                  </a:lnSpc>
                  <a:defRPr sz="14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/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Beverage</c:v>
                </c:pt>
                <c:pt idx="1">
                  <c:v>Personal care</c:v>
                </c:pt>
                <c:pt idx="2">
                  <c:v>Others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5302047</c:v>
                </c:pt>
                <c:pt idx="1">
                  <c:v>555762</c:v>
                </c:pt>
                <c:pt idx="2">
                  <c:v>687558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62F9-4B91-AB60-2DBBE6F46152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สำหรับ 3 เดือน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8-62F9-4B91-AB60-2DBBE6F46152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62F9-4B91-AB60-2DBBE6F46152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62F9-4B91-AB60-2DBBE6F46152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8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Beverage</c:v>
                </c:pt>
                <c:pt idx="1">
                  <c:v>Personal care</c:v>
                </c:pt>
                <c:pt idx="2">
                  <c:v>Others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</c:numCache>
            </c:numRef>
          </c:val>
          <c:extLst>
            <c:ext xmlns:c16="http://schemas.microsoft.com/office/drawing/2014/chart" uri="{C3380CC4-5D6E-409C-BE32-E72D297353CC}">
              <c16:uniqueId val="{0000000D-62F9-4B91-AB60-2DBBE6F46152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125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1800">
          <a:solidFill>
            <a:schemeClr val="bg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300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2566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4991925.2901916336</c:v>
                </c:pt>
                <c:pt idx="1">
                  <c:v>1553441.5296900005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26E-4043-B925-CB51975261AB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2565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Sheet1!$C$2:$C$3</c:f>
              <c:numCache>
                <c:formatCode>_(* #,##0_);_(* \(#,##0\);_(* "-"??_);_(@_)</c:formatCode>
                <c:ptCount val="2"/>
                <c:pt idx="0">
                  <c:v>6048650</c:v>
                </c:pt>
                <c:pt idx="1">
                  <c:v>1423669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26E-4043-B925-CB51975261A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-30"/>
        <c:axId val="1686899120"/>
        <c:axId val="1686894768"/>
      </c:barChart>
      <c:catAx>
        <c:axId val="16868991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94768"/>
        <c:crosses val="autoZero"/>
        <c:auto val="1"/>
        <c:lblAlgn val="ctr"/>
        <c:lblOffset val="100"/>
        <c:noMultiLvlLbl val="0"/>
      </c:catAx>
      <c:valAx>
        <c:axId val="1686894768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_);_(@_)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99120"/>
        <c:crossesAt val="1"/>
        <c:crossBetween val="between"/>
        <c:majorUnit val="1000000"/>
      </c:valAx>
      <c:spPr>
        <a:noFill/>
        <a:ln cap="rnd">
          <a:noFill/>
        </a:ln>
        <a:effectLst/>
      </c:spPr>
    </c:plotArea>
    <c:legend>
      <c:legendPos val="b"/>
      <c:layout>
        <c:manualLayout>
          <c:xMode val="edge"/>
          <c:yMode val="edge"/>
          <c:x val="0.80712504540676566"/>
          <c:y val="0.13874734607218683"/>
          <c:w val="0.17703774717750972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ln>
                <a:noFill/>
              </a:ln>
              <a:solidFill>
                <a:schemeClr val="tx1"/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3">
    <c:autoUpdate val="0"/>
  </c:externalData>
  <c:userShapes r:id="rId4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6944444444444443E-2"/>
          <c:y val="5.6944444444444443E-2"/>
          <c:w val="0.88055555555555554"/>
          <c:h val="0.88055555555555554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2565</c:v>
                </c:pt>
              </c:strCache>
            </c:strRef>
          </c:tx>
          <c:spPr>
            <a:solidFill>
              <a:srgbClr val="00B8F5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3994-487C-A2E5-7AD54E8E2282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3994-487C-A2E5-7AD54E8E2282}"/>
              </c:ext>
            </c:extLst>
          </c:dPt>
          <c:dPt>
            <c:idx val="2"/>
            <c:bubble3D val="0"/>
            <c:spPr>
              <a:solidFill>
                <a:srgbClr val="00B8F5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3994-487C-A2E5-7AD54E8E2282}"/>
              </c:ext>
            </c:extLst>
          </c:dPt>
          <c:dLbls>
            <c:dLbl>
              <c:idx val="0"/>
              <c:layout>
                <c:manualLayout>
                  <c:x val="-0.18333333333333332"/>
                  <c:y val="0.20619356955380577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902777777777778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3994-487C-A2E5-7AD54E8E2282}"/>
                </c:ext>
              </c:extLst>
            </c:dLbl>
            <c:dLbl>
              <c:idx val="1"/>
              <c:layout>
                <c:manualLayout>
                  <c:x val="8.6194663167104099E-2"/>
                  <c:y val="-0.13566010498687664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9288888888888887"/>
                      <c:h val="0.437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3994-487C-A2E5-7AD54E8E228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6048650</c:v>
                </c:pt>
                <c:pt idx="1">
                  <c:v>1423669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3994-487C-A2E5-7AD54E8E228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285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111111111111109E-2"/>
          <c:y val="6.1111111111111109E-2"/>
          <c:w val="0.87777777777777777"/>
          <c:h val="0.8777777777777777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2023</c:v>
                </c:pt>
              </c:strCache>
            </c:strRef>
          </c:tx>
          <c:spPr>
            <a:solidFill>
              <a:srgbClr val="00338D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9B87-49B9-962E-75DB923D4EAE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9B87-49B9-962E-75DB923D4EAE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9B87-49B9-962E-75DB923D4EAE}"/>
              </c:ext>
            </c:extLst>
          </c:dPt>
          <c:dLbls>
            <c:dLbl>
              <c:idx val="0"/>
              <c:layout>
                <c:manualLayout>
                  <c:x val="0.1388888888888889"/>
                  <c:y val="0.21774278215223097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8472222222222224"/>
                      <c:h val="0.4375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9B87-49B9-962E-75DB923D4EAE}"/>
                </c:ext>
              </c:extLst>
            </c:dLbl>
            <c:dLbl>
              <c:idx val="1"/>
              <c:layout>
                <c:manualLayout>
                  <c:x val="-0.11388888888888889"/>
                  <c:y val="-0.13737292213473315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7083333333333331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9B87-49B9-962E-75DB923D4EAE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4991925</c:v>
                </c:pt>
                <c:pt idx="1">
                  <c:v>1553442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9B87-49B9-962E-75DB923D4EAE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Column1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7-AC6F-4DCA-85AC-022C8144E8C4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9-AC6F-4DCA-85AC-022C8144E8C4}"/>
              </c:ext>
            </c:extLst>
          </c:dPt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</c:numCache>
            </c:numRef>
          </c:val>
          <c:extLst>
            <c:ext xmlns:c16="http://schemas.microsoft.com/office/drawing/2014/chart" uri="{C3380CC4-5D6E-409C-BE32-E72D297353CC}">
              <c16:uniqueId val="{00000006-67DA-44A7-A92C-8A190AE6FBD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52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2566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3625487</c:v>
                </c:pt>
                <c:pt idx="1">
                  <c:v>664323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4CA-42AC-A87C-E80126F1DCF7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2565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Sheet1!$C$2:$C$3</c:f>
              <c:numCache>
                <c:formatCode>_(* #,##0_);_(* \(#,##0\);_(* "-"??_);_(@_)</c:formatCode>
                <c:ptCount val="2"/>
                <c:pt idx="0">
                  <c:v>4510081</c:v>
                </c:pt>
                <c:pt idx="1">
                  <c:v>638064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4CA-42AC-A87C-E80126F1DCF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-30"/>
        <c:axId val="1686889328"/>
        <c:axId val="1686888240"/>
      </c:barChart>
      <c:catAx>
        <c:axId val="16868893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88240"/>
        <c:crosses val="autoZero"/>
        <c:auto val="1"/>
        <c:lblAlgn val="ctr"/>
        <c:lblOffset val="100"/>
        <c:noMultiLvlLbl val="0"/>
      </c:catAx>
      <c:valAx>
        <c:axId val="1686888240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_);_(@_)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89328"/>
        <c:crossesAt val="1"/>
        <c:crossBetween val="between"/>
        <c:majorUnit val="1000000"/>
      </c:valAx>
      <c:spPr>
        <a:noFill/>
        <a:ln cap="rnd"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</c:legendEntry>
      <c:layout>
        <c:manualLayout>
          <c:xMode val="edge"/>
          <c:yMode val="edge"/>
          <c:x val="0.78917001284438892"/>
          <c:y val="0.1316702052370842"/>
          <c:w val="0.17703774717750972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ln>
                <a:noFill/>
              </a:ln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3">
    <c:autoUpdate val="0"/>
  </c:externalData>
  <c:userShapes r:id="rId4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6944444444444443E-2"/>
          <c:y val="5.6944444444444443E-2"/>
          <c:w val="0.88611111111111107"/>
          <c:h val="0.8861111111111110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2565</c:v>
                </c:pt>
              </c:strCache>
            </c:strRef>
          </c:tx>
          <c:spPr>
            <a:solidFill>
              <a:srgbClr val="00B8F5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4290-4ACB-A730-A501751E59E1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4290-4ACB-A730-A501751E59E1}"/>
              </c:ext>
            </c:extLst>
          </c:dPt>
          <c:dPt>
            <c:idx val="2"/>
            <c:bubble3D val="0"/>
            <c:spPr>
              <a:solidFill>
                <a:srgbClr val="00B8F5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4290-4ACB-A730-A501751E59E1}"/>
              </c:ext>
            </c:extLst>
          </c:dPt>
          <c:dLbls>
            <c:dLbl>
              <c:idx val="0"/>
              <c:layout>
                <c:manualLayout>
                  <c:x val="-0.1388888888888889"/>
                  <c:y val="5.277799650043744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400" b="0" i="0" u="none" strike="noStrike" kern="1200" baseline="0">
                      <a:ln>
                        <a:noFill/>
                      </a:ln>
                      <a:solidFill>
                        <a:schemeClr val="bg1"/>
                      </a:solidFill>
                      <a:latin typeface="Angsana New" panose="02020603050405020304" pitchFamily="18" charset="-34"/>
                      <a:ea typeface="+mn-ea"/>
                      <a:cs typeface="Angsana New" panose="02020603050405020304" pitchFamily="18" charset="-34"/>
                    </a:defRPr>
                  </a:pPr>
                  <a:endParaRPr lang="en-US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2916666666666666"/>
                      <c:h val="0.44861111111111107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4290-4ACB-A730-A501751E59E1}"/>
                </c:ext>
              </c:extLst>
            </c:dLbl>
            <c:dLbl>
              <c:idx val="1"/>
              <c:layout>
                <c:manualLayout>
                  <c:x val="4.4444444444444446E-2"/>
                  <c:y val="-9.8611329833770772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6249999999999999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4290-4ACB-A730-A501751E59E1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4510081</c:v>
                </c:pt>
                <c:pt idx="1">
                  <c:v>638064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4290-4ACB-A730-A501751E59E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278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0.8256</cdr:x>
      <cdr:y>0.76949</cdr:y>
    </cdr:from>
    <cdr:to>
      <cdr:x>0.86826</cdr:x>
      <cdr:y>0.83318</cdr:y>
    </cdr:to>
    <cdr:grpSp>
      <cdr:nvGrpSpPr>
        <cdr:cNvPr id="2" name="Group 1">
          <a:extLst xmlns:a="http://schemas.openxmlformats.org/drawingml/2006/main">
            <a:ext uri="{FF2B5EF4-FFF2-40B4-BE49-F238E27FC236}">
              <a16:creationId xmlns:a16="http://schemas.microsoft.com/office/drawing/2014/main" id="{04FDAF38-9614-43F1-9D0F-0DE36B65383C}"/>
            </a:ext>
          </a:extLst>
        </cdr:cNvPr>
        <cdr:cNvGrpSpPr/>
      </cdr:nvGrpSpPr>
      <cdr:grpSpPr>
        <a:xfrm xmlns:a="http://schemas.openxmlformats.org/drawingml/2006/main">
          <a:off x="4704675" y="2761702"/>
          <a:ext cx="243098" cy="228584"/>
          <a:chOff x="37513795" y="3784515"/>
          <a:chExt cx="2271730" cy="2513270"/>
        </a:xfrm>
        <a:solidFill xmlns:a="http://schemas.openxmlformats.org/drawingml/2006/main">
          <a:schemeClr val="tx1"/>
        </a:solidFill>
      </cdr:grpSpPr>
      <cdr:sp macro="" textlink="">
        <cdr:nvSpPr>
          <cdr:cNvPr id="3" name="Freeform 24">
            <a:extLst xmlns:a="http://schemas.openxmlformats.org/drawingml/2006/main">
              <a:ext uri="{FF2B5EF4-FFF2-40B4-BE49-F238E27FC236}">
                <a16:creationId xmlns:a16="http://schemas.microsoft.com/office/drawing/2014/main" id="{BA9725D8-969D-4564-A3BD-017162908F8C}"/>
              </a:ext>
            </a:extLst>
          </cdr:cNvPr>
          <cdr:cNvSpPr>
            <a:spLocks xmlns:a="http://schemas.openxmlformats.org/drawingml/2006/main"/>
          </cdr:cNvSpPr>
        </cdr:nvSpPr>
        <cdr:spPr bwMode="auto">
          <a:xfrm xmlns:a="http://schemas.openxmlformats.org/drawingml/2006/main">
            <a:off x="39452435" y="4831009"/>
            <a:ext cx="298915" cy="302351"/>
          </a:xfrm>
          <a:custGeom xmlns:a="http://schemas.openxmlformats.org/drawingml/2006/main">
            <a:avLst/>
            <a:gdLst>
              <a:gd name="T0" fmla="*/ 66 w 70"/>
              <a:gd name="T1" fmla="*/ 44 h 64"/>
              <a:gd name="T2" fmla="*/ 66 w 70"/>
              <a:gd name="T3" fmla="*/ 44 h 64"/>
              <a:gd name="T4" fmla="*/ 56 w 70"/>
              <a:gd name="T5" fmla="*/ 32 h 64"/>
              <a:gd name="T6" fmla="*/ 46 w 70"/>
              <a:gd name="T7" fmla="*/ 20 h 64"/>
              <a:gd name="T8" fmla="*/ 36 w 70"/>
              <a:gd name="T9" fmla="*/ 10 h 64"/>
              <a:gd name="T10" fmla="*/ 32 w 70"/>
              <a:gd name="T11" fmla="*/ 2 h 64"/>
              <a:gd name="T12" fmla="*/ 32 w 70"/>
              <a:gd name="T13" fmla="*/ 2 h 64"/>
              <a:gd name="T14" fmla="*/ 30 w 70"/>
              <a:gd name="T15" fmla="*/ 0 h 64"/>
              <a:gd name="T16" fmla="*/ 28 w 70"/>
              <a:gd name="T17" fmla="*/ 0 h 64"/>
              <a:gd name="T18" fmla="*/ 24 w 70"/>
              <a:gd name="T19" fmla="*/ 0 h 64"/>
              <a:gd name="T20" fmla="*/ 14 w 70"/>
              <a:gd name="T21" fmla="*/ 4 h 64"/>
              <a:gd name="T22" fmla="*/ 14 w 70"/>
              <a:gd name="T23" fmla="*/ 4 h 64"/>
              <a:gd name="T24" fmla="*/ 12 w 70"/>
              <a:gd name="T25" fmla="*/ 8 h 64"/>
              <a:gd name="T26" fmla="*/ 12 w 70"/>
              <a:gd name="T27" fmla="*/ 12 h 64"/>
              <a:gd name="T28" fmla="*/ 12 w 70"/>
              <a:gd name="T29" fmla="*/ 20 h 64"/>
              <a:gd name="T30" fmla="*/ 0 w 70"/>
              <a:gd name="T31" fmla="*/ 30 h 64"/>
              <a:gd name="T32" fmla="*/ 0 w 70"/>
              <a:gd name="T33" fmla="*/ 30 h 64"/>
              <a:gd name="T34" fmla="*/ 8 w 70"/>
              <a:gd name="T35" fmla="*/ 32 h 64"/>
              <a:gd name="T36" fmla="*/ 8 w 70"/>
              <a:gd name="T37" fmla="*/ 32 h 64"/>
              <a:gd name="T38" fmla="*/ 16 w 70"/>
              <a:gd name="T39" fmla="*/ 34 h 64"/>
              <a:gd name="T40" fmla="*/ 26 w 70"/>
              <a:gd name="T41" fmla="*/ 32 h 64"/>
              <a:gd name="T42" fmla="*/ 36 w 70"/>
              <a:gd name="T43" fmla="*/ 30 h 64"/>
              <a:gd name="T44" fmla="*/ 42 w 70"/>
              <a:gd name="T45" fmla="*/ 32 h 64"/>
              <a:gd name="T46" fmla="*/ 42 w 70"/>
              <a:gd name="T47" fmla="*/ 32 h 64"/>
              <a:gd name="T48" fmla="*/ 44 w 70"/>
              <a:gd name="T49" fmla="*/ 36 h 64"/>
              <a:gd name="T50" fmla="*/ 44 w 70"/>
              <a:gd name="T51" fmla="*/ 40 h 64"/>
              <a:gd name="T52" fmla="*/ 44 w 70"/>
              <a:gd name="T53" fmla="*/ 48 h 64"/>
              <a:gd name="T54" fmla="*/ 44 w 70"/>
              <a:gd name="T55" fmla="*/ 48 h 64"/>
              <a:gd name="T56" fmla="*/ 52 w 70"/>
              <a:gd name="T57" fmla="*/ 54 h 64"/>
              <a:gd name="T58" fmla="*/ 56 w 70"/>
              <a:gd name="T59" fmla="*/ 58 h 64"/>
              <a:gd name="T60" fmla="*/ 62 w 70"/>
              <a:gd name="T61" fmla="*/ 58 h 64"/>
              <a:gd name="T62" fmla="*/ 62 w 70"/>
              <a:gd name="T63" fmla="*/ 58 h 64"/>
              <a:gd name="T64" fmla="*/ 66 w 70"/>
              <a:gd name="T65" fmla="*/ 60 h 64"/>
              <a:gd name="T66" fmla="*/ 70 w 70"/>
              <a:gd name="T67" fmla="*/ 64 h 64"/>
              <a:gd name="T68" fmla="*/ 70 w 70"/>
              <a:gd name="T69" fmla="*/ 64 h 64"/>
              <a:gd name="T70" fmla="*/ 66 w 70"/>
              <a:gd name="T71" fmla="*/ 44 h 64"/>
              <a:gd name="T72" fmla="*/ 66 w 70"/>
              <a:gd name="T73" fmla="*/ 44 h 64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</a:cxnLst>
            <a:rect l="0" t="0" r="r" b="b"/>
            <a:pathLst>
              <a:path w="70" h="64">
                <a:moveTo>
                  <a:pt x="66" y="44"/>
                </a:moveTo>
                <a:lnTo>
                  <a:pt x="66" y="44"/>
                </a:lnTo>
                <a:lnTo>
                  <a:pt x="56" y="32"/>
                </a:lnTo>
                <a:lnTo>
                  <a:pt x="46" y="20"/>
                </a:lnTo>
                <a:lnTo>
                  <a:pt x="36" y="10"/>
                </a:lnTo>
                <a:lnTo>
                  <a:pt x="32" y="2"/>
                </a:lnTo>
                <a:lnTo>
                  <a:pt x="32" y="2"/>
                </a:lnTo>
                <a:lnTo>
                  <a:pt x="30" y="0"/>
                </a:lnTo>
                <a:lnTo>
                  <a:pt x="28" y="0"/>
                </a:lnTo>
                <a:lnTo>
                  <a:pt x="24" y="0"/>
                </a:lnTo>
                <a:lnTo>
                  <a:pt x="14" y="4"/>
                </a:lnTo>
                <a:lnTo>
                  <a:pt x="14" y="4"/>
                </a:lnTo>
                <a:lnTo>
                  <a:pt x="12" y="8"/>
                </a:lnTo>
                <a:lnTo>
                  <a:pt x="12" y="12"/>
                </a:lnTo>
                <a:lnTo>
                  <a:pt x="12" y="20"/>
                </a:lnTo>
                <a:lnTo>
                  <a:pt x="0" y="30"/>
                </a:lnTo>
                <a:lnTo>
                  <a:pt x="0" y="30"/>
                </a:lnTo>
                <a:lnTo>
                  <a:pt x="8" y="32"/>
                </a:lnTo>
                <a:lnTo>
                  <a:pt x="8" y="32"/>
                </a:lnTo>
                <a:lnTo>
                  <a:pt x="16" y="34"/>
                </a:lnTo>
                <a:lnTo>
                  <a:pt x="26" y="32"/>
                </a:lnTo>
                <a:lnTo>
                  <a:pt x="36" y="30"/>
                </a:lnTo>
                <a:lnTo>
                  <a:pt x="42" y="32"/>
                </a:lnTo>
                <a:lnTo>
                  <a:pt x="42" y="32"/>
                </a:lnTo>
                <a:lnTo>
                  <a:pt x="44" y="36"/>
                </a:lnTo>
                <a:lnTo>
                  <a:pt x="44" y="40"/>
                </a:lnTo>
                <a:lnTo>
                  <a:pt x="44" y="48"/>
                </a:lnTo>
                <a:lnTo>
                  <a:pt x="44" y="48"/>
                </a:lnTo>
                <a:lnTo>
                  <a:pt x="52" y="54"/>
                </a:lnTo>
                <a:lnTo>
                  <a:pt x="56" y="58"/>
                </a:lnTo>
                <a:lnTo>
                  <a:pt x="62" y="58"/>
                </a:lnTo>
                <a:lnTo>
                  <a:pt x="62" y="58"/>
                </a:lnTo>
                <a:lnTo>
                  <a:pt x="66" y="60"/>
                </a:lnTo>
                <a:lnTo>
                  <a:pt x="70" y="64"/>
                </a:lnTo>
                <a:lnTo>
                  <a:pt x="70" y="64"/>
                </a:lnTo>
                <a:lnTo>
                  <a:pt x="66" y="44"/>
                </a:lnTo>
                <a:lnTo>
                  <a:pt x="66" y="44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  <cdr:sp macro="" textlink="">
        <cdr:nvSpPr>
          <cdr:cNvPr id="4" name="Freeform 25">
            <a:extLst xmlns:a="http://schemas.openxmlformats.org/drawingml/2006/main">
              <a:ext uri="{FF2B5EF4-FFF2-40B4-BE49-F238E27FC236}">
                <a16:creationId xmlns:a16="http://schemas.microsoft.com/office/drawing/2014/main" id="{3185044E-9D91-472D-92C2-23A91945341E}"/>
              </a:ext>
            </a:extLst>
          </cdr:cNvPr>
          <cdr:cNvSpPr>
            <a:spLocks xmlns:a="http://schemas.openxmlformats.org/drawingml/2006/main" noEditPoints="1"/>
          </cdr:cNvSpPr>
        </cdr:nvSpPr>
        <cdr:spPr bwMode="auto">
          <a:xfrm xmlns:a="http://schemas.openxmlformats.org/drawingml/2006/main">
            <a:off x="37513795" y="3784515"/>
            <a:ext cx="2271730" cy="2513270"/>
          </a:xfrm>
          <a:custGeom xmlns:a="http://schemas.openxmlformats.org/drawingml/2006/main">
            <a:avLst/>
            <a:gdLst>
              <a:gd name="T0" fmla="*/ 492 w 546"/>
              <a:gd name="T1" fmla="*/ 160 h 580"/>
              <a:gd name="T2" fmla="*/ 518 w 546"/>
              <a:gd name="T3" fmla="*/ 132 h 580"/>
              <a:gd name="T4" fmla="*/ 404 w 546"/>
              <a:gd name="T5" fmla="*/ 38 h 580"/>
              <a:gd name="T6" fmla="*/ 386 w 546"/>
              <a:gd name="T7" fmla="*/ 84 h 580"/>
              <a:gd name="T8" fmla="*/ 348 w 546"/>
              <a:gd name="T9" fmla="*/ 70 h 580"/>
              <a:gd name="T10" fmla="*/ 312 w 546"/>
              <a:gd name="T11" fmla="*/ 18 h 580"/>
              <a:gd name="T12" fmla="*/ 240 w 546"/>
              <a:gd name="T13" fmla="*/ 4 h 580"/>
              <a:gd name="T14" fmla="*/ 144 w 546"/>
              <a:gd name="T15" fmla="*/ 52 h 580"/>
              <a:gd name="T16" fmla="*/ 124 w 546"/>
              <a:gd name="T17" fmla="*/ 72 h 580"/>
              <a:gd name="T18" fmla="*/ 176 w 546"/>
              <a:gd name="T19" fmla="*/ 48 h 580"/>
              <a:gd name="T20" fmla="*/ 186 w 546"/>
              <a:gd name="T21" fmla="*/ 48 h 580"/>
              <a:gd name="T22" fmla="*/ 172 w 546"/>
              <a:gd name="T23" fmla="*/ 86 h 580"/>
              <a:gd name="T24" fmla="*/ 192 w 546"/>
              <a:gd name="T25" fmla="*/ 110 h 580"/>
              <a:gd name="T26" fmla="*/ 220 w 546"/>
              <a:gd name="T27" fmla="*/ 132 h 580"/>
              <a:gd name="T28" fmla="*/ 236 w 546"/>
              <a:gd name="T29" fmla="*/ 108 h 580"/>
              <a:gd name="T30" fmla="*/ 258 w 546"/>
              <a:gd name="T31" fmla="*/ 80 h 580"/>
              <a:gd name="T32" fmla="*/ 298 w 546"/>
              <a:gd name="T33" fmla="*/ 92 h 580"/>
              <a:gd name="T34" fmla="*/ 312 w 546"/>
              <a:gd name="T35" fmla="*/ 122 h 580"/>
              <a:gd name="T36" fmla="*/ 322 w 546"/>
              <a:gd name="T37" fmla="*/ 142 h 580"/>
              <a:gd name="T38" fmla="*/ 334 w 546"/>
              <a:gd name="T39" fmla="*/ 158 h 580"/>
              <a:gd name="T40" fmla="*/ 284 w 546"/>
              <a:gd name="T41" fmla="*/ 138 h 580"/>
              <a:gd name="T42" fmla="*/ 286 w 546"/>
              <a:gd name="T43" fmla="*/ 150 h 580"/>
              <a:gd name="T44" fmla="*/ 290 w 546"/>
              <a:gd name="T45" fmla="*/ 164 h 580"/>
              <a:gd name="T46" fmla="*/ 250 w 546"/>
              <a:gd name="T47" fmla="*/ 188 h 580"/>
              <a:gd name="T48" fmla="*/ 218 w 546"/>
              <a:gd name="T49" fmla="*/ 230 h 580"/>
              <a:gd name="T50" fmla="*/ 200 w 546"/>
              <a:gd name="T51" fmla="*/ 254 h 580"/>
              <a:gd name="T52" fmla="*/ 152 w 546"/>
              <a:gd name="T53" fmla="*/ 252 h 580"/>
              <a:gd name="T54" fmla="*/ 144 w 546"/>
              <a:gd name="T55" fmla="*/ 304 h 580"/>
              <a:gd name="T56" fmla="*/ 178 w 546"/>
              <a:gd name="T57" fmla="*/ 292 h 580"/>
              <a:gd name="T58" fmla="*/ 198 w 546"/>
              <a:gd name="T59" fmla="*/ 338 h 580"/>
              <a:gd name="T60" fmla="*/ 196 w 546"/>
              <a:gd name="T61" fmla="*/ 348 h 580"/>
              <a:gd name="T62" fmla="*/ 156 w 546"/>
              <a:gd name="T63" fmla="*/ 320 h 580"/>
              <a:gd name="T64" fmla="*/ 104 w 546"/>
              <a:gd name="T65" fmla="*/ 288 h 580"/>
              <a:gd name="T66" fmla="*/ 64 w 546"/>
              <a:gd name="T67" fmla="*/ 240 h 580"/>
              <a:gd name="T68" fmla="*/ 58 w 546"/>
              <a:gd name="T69" fmla="*/ 170 h 580"/>
              <a:gd name="T70" fmla="*/ 32 w 546"/>
              <a:gd name="T71" fmla="*/ 158 h 580"/>
              <a:gd name="T72" fmla="*/ 4 w 546"/>
              <a:gd name="T73" fmla="*/ 342 h 580"/>
              <a:gd name="T74" fmla="*/ 140 w 546"/>
              <a:gd name="T75" fmla="*/ 538 h 580"/>
              <a:gd name="T76" fmla="*/ 240 w 546"/>
              <a:gd name="T77" fmla="*/ 514 h 580"/>
              <a:gd name="T78" fmla="*/ 194 w 546"/>
              <a:gd name="T79" fmla="*/ 436 h 580"/>
              <a:gd name="T80" fmla="*/ 206 w 546"/>
              <a:gd name="T81" fmla="*/ 382 h 580"/>
              <a:gd name="T82" fmla="*/ 250 w 546"/>
              <a:gd name="T83" fmla="*/ 362 h 580"/>
              <a:gd name="T84" fmla="*/ 328 w 546"/>
              <a:gd name="T85" fmla="*/ 394 h 580"/>
              <a:gd name="T86" fmla="*/ 342 w 546"/>
              <a:gd name="T87" fmla="*/ 416 h 580"/>
              <a:gd name="T88" fmla="*/ 394 w 546"/>
              <a:gd name="T89" fmla="*/ 442 h 580"/>
              <a:gd name="T90" fmla="*/ 354 w 546"/>
              <a:gd name="T91" fmla="*/ 502 h 580"/>
              <a:gd name="T92" fmla="*/ 306 w 546"/>
              <a:gd name="T93" fmla="*/ 540 h 580"/>
              <a:gd name="T94" fmla="*/ 266 w 546"/>
              <a:gd name="T95" fmla="*/ 568 h 580"/>
              <a:gd name="T96" fmla="*/ 430 w 546"/>
              <a:gd name="T97" fmla="*/ 544 h 580"/>
              <a:gd name="T98" fmla="*/ 546 w 546"/>
              <a:gd name="T99" fmla="*/ 370 h 580"/>
              <a:gd name="T100" fmla="*/ 528 w 546"/>
              <a:gd name="T101" fmla="*/ 324 h 580"/>
              <a:gd name="T102" fmla="*/ 486 w 546"/>
              <a:gd name="T103" fmla="*/ 330 h 580"/>
              <a:gd name="T104" fmla="*/ 476 w 546"/>
              <a:gd name="T105" fmla="*/ 234 h 580"/>
              <a:gd name="T106" fmla="*/ 486 w 546"/>
              <a:gd name="T107" fmla="*/ 182 h 580"/>
              <a:gd name="T108" fmla="*/ 310 w 546"/>
              <a:gd name="T109" fmla="*/ 158 h 580"/>
              <a:gd name="T110" fmla="*/ 424 w 546"/>
              <a:gd name="T111" fmla="*/ 66 h 580"/>
              <a:gd name="T112" fmla="*/ 420 w 546"/>
              <a:gd name="T113" fmla="*/ 58 h 580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  <a:cxn ang="0">
                <a:pos x="T74" y="T75"/>
              </a:cxn>
              <a:cxn ang="0">
                <a:pos x="T76" y="T77"/>
              </a:cxn>
              <a:cxn ang="0">
                <a:pos x="T78" y="T79"/>
              </a:cxn>
              <a:cxn ang="0">
                <a:pos x="T80" y="T81"/>
              </a:cxn>
              <a:cxn ang="0">
                <a:pos x="T82" y="T83"/>
              </a:cxn>
              <a:cxn ang="0">
                <a:pos x="T84" y="T85"/>
              </a:cxn>
              <a:cxn ang="0">
                <a:pos x="T86" y="T87"/>
              </a:cxn>
              <a:cxn ang="0">
                <a:pos x="T88" y="T89"/>
              </a:cxn>
              <a:cxn ang="0">
                <a:pos x="T90" y="T91"/>
              </a:cxn>
              <a:cxn ang="0">
                <a:pos x="T92" y="T93"/>
              </a:cxn>
              <a:cxn ang="0">
                <a:pos x="T94" y="T95"/>
              </a:cxn>
              <a:cxn ang="0">
                <a:pos x="T96" y="T97"/>
              </a:cxn>
              <a:cxn ang="0">
                <a:pos x="T98" y="T99"/>
              </a:cxn>
              <a:cxn ang="0">
                <a:pos x="T100" y="T101"/>
              </a:cxn>
              <a:cxn ang="0">
                <a:pos x="T102" y="T103"/>
              </a:cxn>
              <a:cxn ang="0">
                <a:pos x="T104" y="T105"/>
              </a:cxn>
              <a:cxn ang="0">
                <a:pos x="T106" y="T107"/>
              </a:cxn>
              <a:cxn ang="0">
                <a:pos x="T108" y="T109"/>
              </a:cxn>
              <a:cxn ang="0">
                <a:pos x="T110" y="T111"/>
              </a:cxn>
              <a:cxn ang="0">
                <a:pos x="T112" y="T113"/>
              </a:cxn>
            </a:cxnLst>
            <a:rect l="0" t="0" r="r" b="b"/>
            <a:pathLst>
              <a:path w="546" h="580">
                <a:moveTo>
                  <a:pt x="486" y="182"/>
                </a:moveTo>
                <a:lnTo>
                  <a:pt x="486" y="182"/>
                </a:lnTo>
                <a:lnTo>
                  <a:pt x="484" y="178"/>
                </a:lnTo>
                <a:lnTo>
                  <a:pt x="482" y="172"/>
                </a:lnTo>
                <a:lnTo>
                  <a:pt x="484" y="160"/>
                </a:lnTo>
                <a:lnTo>
                  <a:pt x="484" y="160"/>
                </a:lnTo>
                <a:lnTo>
                  <a:pt x="484" y="154"/>
                </a:lnTo>
                <a:lnTo>
                  <a:pt x="484" y="154"/>
                </a:lnTo>
                <a:lnTo>
                  <a:pt x="484" y="154"/>
                </a:lnTo>
                <a:lnTo>
                  <a:pt x="492" y="160"/>
                </a:lnTo>
                <a:lnTo>
                  <a:pt x="500" y="162"/>
                </a:lnTo>
                <a:lnTo>
                  <a:pt x="504" y="160"/>
                </a:lnTo>
                <a:lnTo>
                  <a:pt x="506" y="160"/>
                </a:lnTo>
                <a:lnTo>
                  <a:pt x="506" y="160"/>
                </a:lnTo>
                <a:lnTo>
                  <a:pt x="504" y="154"/>
                </a:lnTo>
                <a:lnTo>
                  <a:pt x="500" y="148"/>
                </a:lnTo>
                <a:lnTo>
                  <a:pt x="496" y="140"/>
                </a:lnTo>
                <a:lnTo>
                  <a:pt x="496" y="140"/>
                </a:lnTo>
                <a:lnTo>
                  <a:pt x="518" y="132"/>
                </a:lnTo>
                <a:lnTo>
                  <a:pt x="518" y="132"/>
                </a:lnTo>
                <a:lnTo>
                  <a:pt x="530" y="130"/>
                </a:lnTo>
                <a:lnTo>
                  <a:pt x="530" y="130"/>
                </a:lnTo>
                <a:lnTo>
                  <a:pt x="508" y="102"/>
                </a:lnTo>
                <a:lnTo>
                  <a:pt x="484" y="76"/>
                </a:lnTo>
                <a:lnTo>
                  <a:pt x="456" y="52"/>
                </a:lnTo>
                <a:lnTo>
                  <a:pt x="424" y="34"/>
                </a:lnTo>
                <a:lnTo>
                  <a:pt x="424" y="34"/>
                </a:lnTo>
                <a:lnTo>
                  <a:pt x="418" y="36"/>
                </a:lnTo>
                <a:lnTo>
                  <a:pt x="418" y="36"/>
                </a:lnTo>
                <a:lnTo>
                  <a:pt x="404" y="38"/>
                </a:lnTo>
                <a:lnTo>
                  <a:pt x="404" y="38"/>
                </a:lnTo>
                <a:lnTo>
                  <a:pt x="402" y="42"/>
                </a:lnTo>
                <a:lnTo>
                  <a:pt x="398" y="44"/>
                </a:lnTo>
                <a:lnTo>
                  <a:pt x="394" y="46"/>
                </a:lnTo>
                <a:lnTo>
                  <a:pt x="394" y="46"/>
                </a:lnTo>
                <a:lnTo>
                  <a:pt x="384" y="48"/>
                </a:lnTo>
                <a:lnTo>
                  <a:pt x="382" y="50"/>
                </a:lnTo>
                <a:lnTo>
                  <a:pt x="382" y="58"/>
                </a:lnTo>
                <a:lnTo>
                  <a:pt x="382" y="68"/>
                </a:lnTo>
                <a:lnTo>
                  <a:pt x="386" y="84"/>
                </a:lnTo>
                <a:lnTo>
                  <a:pt x="380" y="86"/>
                </a:lnTo>
                <a:lnTo>
                  <a:pt x="380" y="86"/>
                </a:lnTo>
                <a:lnTo>
                  <a:pt x="370" y="74"/>
                </a:lnTo>
                <a:lnTo>
                  <a:pt x="370" y="74"/>
                </a:lnTo>
                <a:lnTo>
                  <a:pt x="368" y="72"/>
                </a:lnTo>
                <a:lnTo>
                  <a:pt x="366" y="70"/>
                </a:lnTo>
                <a:lnTo>
                  <a:pt x="360" y="72"/>
                </a:lnTo>
                <a:lnTo>
                  <a:pt x="354" y="72"/>
                </a:lnTo>
                <a:lnTo>
                  <a:pt x="348" y="70"/>
                </a:lnTo>
                <a:lnTo>
                  <a:pt x="348" y="70"/>
                </a:lnTo>
                <a:lnTo>
                  <a:pt x="332" y="56"/>
                </a:lnTo>
                <a:lnTo>
                  <a:pt x="322" y="46"/>
                </a:lnTo>
                <a:lnTo>
                  <a:pt x="322" y="46"/>
                </a:lnTo>
                <a:lnTo>
                  <a:pt x="324" y="42"/>
                </a:lnTo>
                <a:lnTo>
                  <a:pt x="326" y="34"/>
                </a:lnTo>
                <a:lnTo>
                  <a:pt x="326" y="34"/>
                </a:lnTo>
                <a:lnTo>
                  <a:pt x="324" y="30"/>
                </a:lnTo>
                <a:lnTo>
                  <a:pt x="320" y="24"/>
                </a:lnTo>
                <a:lnTo>
                  <a:pt x="312" y="18"/>
                </a:lnTo>
                <a:lnTo>
                  <a:pt x="312" y="18"/>
                </a:lnTo>
                <a:lnTo>
                  <a:pt x="312" y="14"/>
                </a:lnTo>
                <a:lnTo>
                  <a:pt x="308" y="10"/>
                </a:lnTo>
                <a:lnTo>
                  <a:pt x="296" y="6"/>
                </a:lnTo>
                <a:lnTo>
                  <a:pt x="286" y="2"/>
                </a:lnTo>
                <a:lnTo>
                  <a:pt x="280" y="2"/>
                </a:lnTo>
                <a:lnTo>
                  <a:pt x="280" y="2"/>
                </a:lnTo>
                <a:lnTo>
                  <a:pt x="284" y="0"/>
                </a:lnTo>
                <a:lnTo>
                  <a:pt x="284" y="0"/>
                </a:lnTo>
                <a:lnTo>
                  <a:pt x="262" y="2"/>
                </a:lnTo>
                <a:lnTo>
                  <a:pt x="240" y="4"/>
                </a:lnTo>
                <a:lnTo>
                  <a:pt x="220" y="8"/>
                </a:lnTo>
                <a:lnTo>
                  <a:pt x="198" y="14"/>
                </a:lnTo>
                <a:lnTo>
                  <a:pt x="180" y="22"/>
                </a:lnTo>
                <a:lnTo>
                  <a:pt x="160" y="30"/>
                </a:lnTo>
                <a:lnTo>
                  <a:pt x="142" y="40"/>
                </a:lnTo>
                <a:lnTo>
                  <a:pt x="124" y="52"/>
                </a:lnTo>
                <a:lnTo>
                  <a:pt x="124" y="52"/>
                </a:lnTo>
                <a:lnTo>
                  <a:pt x="140" y="50"/>
                </a:lnTo>
                <a:lnTo>
                  <a:pt x="144" y="52"/>
                </a:lnTo>
                <a:lnTo>
                  <a:pt x="144" y="52"/>
                </a:lnTo>
                <a:lnTo>
                  <a:pt x="142" y="54"/>
                </a:lnTo>
                <a:lnTo>
                  <a:pt x="142" y="54"/>
                </a:lnTo>
                <a:lnTo>
                  <a:pt x="124" y="64"/>
                </a:lnTo>
                <a:lnTo>
                  <a:pt x="110" y="68"/>
                </a:lnTo>
                <a:lnTo>
                  <a:pt x="110" y="68"/>
                </a:lnTo>
                <a:lnTo>
                  <a:pt x="106" y="70"/>
                </a:lnTo>
                <a:lnTo>
                  <a:pt x="108" y="72"/>
                </a:lnTo>
                <a:lnTo>
                  <a:pt x="118" y="74"/>
                </a:lnTo>
                <a:lnTo>
                  <a:pt x="118" y="74"/>
                </a:lnTo>
                <a:lnTo>
                  <a:pt x="124" y="72"/>
                </a:lnTo>
                <a:lnTo>
                  <a:pt x="136" y="68"/>
                </a:lnTo>
                <a:lnTo>
                  <a:pt x="148" y="64"/>
                </a:lnTo>
                <a:lnTo>
                  <a:pt x="158" y="62"/>
                </a:lnTo>
                <a:lnTo>
                  <a:pt x="158" y="62"/>
                </a:lnTo>
                <a:lnTo>
                  <a:pt x="168" y="62"/>
                </a:lnTo>
                <a:lnTo>
                  <a:pt x="172" y="60"/>
                </a:lnTo>
                <a:lnTo>
                  <a:pt x="176" y="56"/>
                </a:lnTo>
                <a:lnTo>
                  <a:pt x="178" y="54"/>
                </a:lnTo>
                <a:lnTo>
                  <a:pt x="178" y="54"/>
                </a:lnTo>
                <a:lnTo>
                  <a:pt x="176" y="48"/>
                </a:lnTo>
                <a:lnTo>
                  <a:pt x="174" y="46"/>
                </a:lnTo>
                <a:lnTo>
                  <a:pt x="174" y="46"/>
                </a:lnTo>
                <a:lnTo>
                  <a:pt x="182" y="40"/>
                </a:lnTo>
                <a:lnTo>
                  <a:pt x="190" y="36"/>
                </a:lnTo>
                <a:lnTo>
                  <a:pt x="192" y="34"/>
                </a:lnTo>
                <a:lnTo>
                  <a:pt x="192" y="34"/>
                </a:lnTo>
                <a:lnTo>
                  <a:pt x="192" y="36"/>
                </a:lnTo>
                <a:lnTo>
                  <a:pt x="188" y="40"/>
                </a:lnTo>
                <a:lnTo>
                  <a:pt x="186" y="46"/>
                </a:lnTo>
                <a:lnTo>
                  <a:pt x="186" y="48"/>
                </a:lnTo>
                <a:lnTo>
                  <a:pt x="188" y="52"/>
                </a:lnTo>
                <a:lnTo>
                  <a:pt x="188" y="52"/>
                </a:lnTo>
                <a:lnTo>
                  <a:pt x="196" y="60"/>
                </a:lnTo>
                <a:lnTo>
                  <a:pt x="202" y="64"/>
                </a:lnTo>
                <a:lnTo>
                  <a:pt x="202" y="66"/>
                </a:lnTo>
                <a:lnTo>
                  <a:pt x="204" y="68"/>
                </a:lnTo>
                <a:lnTo>
                  <a:pt x="198" y="72"/>
                </a:lnTo>
                <a:lnTo>
                  <a:pt x="198" y="72"/>
                </a:lnTo>
                <a:lnTo>
                  <a:pt x="186" y="76"/>
                </a:lnTo>
                <a:lnTo>
                  <a:pt x="172" y="86"/>
                </a:lnTo>
                <a:lnTo>
                  <a:pt x="164" y="94"/>
                </a:lnTo>
                <a:lnTo>
                  <a:pt x="162" y="98"/>
                </a:lnTo>
                <a:lnTo>
                  <a:pt x="164" y="100"/>
                </a:lnTo>
                <a:lnTo>
                  <a:pt x="164" y="100"/>
                </a:lnTo>
                <a:lnTo>
                  <a:pt x="172" y="108"/>
                </a:lnTo>
                <a:lnTo>
                  <a:pt x="172" y="108"/>
                </a:lnTo>
                <a:lnTo>
                  <a:pt x="180" y="108"/>
                </a:lnTo>
                <a:lnTo>
                  <a:pt x="186" y="108"/>
                </a:lnTo>
                <a:lnTo>
                  <a:pt x="192" y="110"/>
                </a:lnTo>
                <a:lnTo>
                  <a:pt x="192" y="110"/>
                </a:lnTo>
                <a:lnTo>
                  <a:pt x="200" y="114"/>
                </a:lnTo>
                <a:lnTo>
                  <a:pt x="206" y="116"/>
                </a:lnTo>
                <a:lnTo>
                  <a:pt x="206" y="116"/>
                </a:lnTo>
                <a:lnTo>
                  <a:pt x="204" y="118"/>
                </a:lnTo>
                <a:lnTo>
                  <a:pt x="204" y="122"/>
                </a:lnTo>
                <a:lnTo>
                  <a:pt x="206" y="126"/>
                </a:lnTo>
                <a:lnTo>
                  <a:pt x="212" y="132"/>
                </a:lnTo>
                <a:lnTo>
                  <a:pt x="212" y="132"/>
                </a:lnTo>
                <a:lnTo>
                  <a:pt x="216" y="132"/>
                </a:lnTo>
                <a:lnTo>
                  <a:pt x="220" y="132"/>
                </a:lnTo>
                <a:lnTo>
                  <a:pt x="226" y="128"/>
                </a:lnTo>
                <a:lnTo>
                  <a:pt x="228" y="124"/>
                </a:lnTo>
                <a:lnTo>
                  <a:pt x="228" y="120"/>
                </a:lnTo>
                <a:lnTo>
                  <a:pt x="228" y="120"/>
                </a:lnTo>
                <a:lnTo>
                  <a:pt x="226" y="118"/>
                </a:lnTo>
                <a:lnTo>
                  <a:pt x="228" y="116"/>
                </a:lnTo>
                <a:lnTo>
                  <a:pt x="230" y="114"/>
                </a:lnTo>
                <a:lnTo>
                  <a:pt x="234" y="112"/>
                </a:lnTo>
                <a:lnTo>
                  <a:pt x="236" y="110"/>
                </a:lnTo>
                <a:lnTo>
                  <a:pt x="236" y="108"/>
                </a:lnTo>
                <a:lnTo>
                  <a:pt x="236" y="108"/>
                </a:lnTo>
                <a:lnTo>
                  <a:pt x="232" y="96"/>
                </a:lnTo>
                <a:lnTo>
                  <a:pt x="230" y="92"/>
                </a:lnTo>
                <a:lnTo>
                  <a:pt x="236" y="76"/>
                </a:lnTo>
                <a:lnTo>
                  <a:pt x="236" y="76"/>
                </a:lnTo>
                <a:lnTo>
                  <a:pt x="242" y="74"/>
                </a:lnTo>
                <a:lnTo>
                  <a:pt x="248" y="74"/>
                </a:lnTo>
                <a:lnTo>
                  <a:pt x="254" y="76"/>
                </a:lnTo>
                <a:lnTo>
                  <a:pt x="254" y="76"/>
                </a:lnTo>
                <a:lnTo>
                  <a:pt x="258" y="80"/>
                </a:lnTo>
                <a:lnTo>
                  <a:pt x="260" y="86"/>
                </a:lnTo>
                <a:lnTo>
                  <a:pt x="264" y="90"/>
                </a:lnTo>
                <a:lnTo>
                  <a:pt x="268" y="94"/>
                </a:lnTo>
                <a:lnTo>
                  <a:pt x="268" y="94"/>
                </a:lnTo>
                <a:lnTo>
                  <a:pt x="276" y="94"/>
                </a:lnTo>
                <a:lnTo>
                  <a:pt x="280" y="92"/>
                </a:lnTo>
                <a:lnTo>
                  <a:pt x="284" y="88"/>
                </a:lnTo>
                <a:lnTo>
                  <a:pt x="284" y="88"/>
                </a:lnTo>
                <a:lnTo>
                  <a:pt x="292" y="90"/>
                </a:lnTo>
                <a:lnTo>
                  <a:pt x="298" y="92"/>
                </a:lnTo>
                <a:lnTo>
                  <a:pt x="300" y="94"/>
                </a:lnTo>
                <a:lnTo>
                  <a:pt x="300" y="98"/>
                </a:lnTo>
                <a:lnTo>
                  <a:pt x="300" y="98"/>
                </a:lnTo>
                <a:lnTo>
                  <a:pt x="304" y="108"/>
                </a:lnTo>
                <a:lnTo>
                  <a:pt x="306" y="112"/>
                </a:lnTo>
                <a:lnTo>
                  <a:pt x="310" y="114"/>
                </a:lnTo>
                <a:lnTo>
                  <a:pt x="310" y="114"/>
                </a:lnTo>
                <a:lnTo>
                  <a:pt x="314" y="116"/>
                </a:lnTo>
                <a:lnTo>
                  <a:pt x="314" y="120"/>
                </a:lnTo>
                <a:lnTo>
                  <a:pt x="312" y="122"/>
                </a:lnTo>
                <a:lnTo>
                  <a:pt x="312" y="122"/>
                </a:lnTo>
                <a:lnTo>
                  <a:pt x="314" y="120"/>
                </a:lnTo>
                <a:lnTo>
                  <a:pt x="318" y="116"/>
                </a:lnTo>
                <a:lnTo>
                  <a:pt x="320" y="116"/>
                </a:lnTo>
                <a:lnTo>
                  <a:pt x="322" y="116"/>
                </a:lnTo>
                <a:lnTo>
                  <a:pt x="324" y="118"/>
                </a:lnTo>
                <a:lnTo>
                  <a:pt x="326" y="124"/>
                </a:lnTo>
                <a:lnTo>
                  <a:pt x="326" y="124"/>
                </a:lnTo>
                <a:lnTo>
                  <a:pt x="324" y="134"/>
                </a:lnTo>
                <a:lnTo>
                  <a:pt x="322" y="142"/>
                </a:lnTo>
                <a:lnTo>
                  <a:pt x="322" y="146"/>
                </a:lnTo>
                <a:lnTo>
                  <a:pt x="328" y="148"/>
                </a:lnTo>
                <a:lnTo>
                  <a:pt x="328" y="148"/>
                </a:lnTo>
                <a:lnTo>
                  <a:pt x="334" y="148"/>
                </a:lnTo>
                <a:lnTo>
                  <a:pt x="338" y="152"/>
                </a:lnTo>
                <a:lnTo>
                  <a:pt x="340" y="154"/>
                </a:lnTo>
                <a:lnTo>
                  <a:pt x="340" y="158"/>
                </a:lnTo>
                <a:lnTo>
                  <a:pt x="340" y="158"/>
                </a:lnTo>
                <a:lnTo>
                  <a:pt x="338" y="158"/>
                </a:lnTo>
                <a:lnTo>
                  <a:pt x="334" y="158"/>
                </a:lnTo>
                <a:lnTo>
                  <a:pt x="328" y="156"/>
                </a:lnTo>
                <a:lnTo>
                  <a:pt x="328" y="156"/>
                </a:lnTo>
                <a:lnTo>
                  <a:pt x="312" y="150"/>
                </a:lnTo>
                <a:lnTo>
                  <a:pt x="312" y="150"/>
                </a:lnTo>
                <a:lnTo>
                  <a:pt x="316" y="144"/>
                </a:lnTo>
                <a:lnTo>
                  <a:pt x="316" y="140"/>
                </a:lnTo>
                <a:lnTo>
                  <a:pt x="316" y="140"/>
                </a:lnTo>
                <a:lnTo>
                  <a:pt x="312" y="138"/>
                </a:lnTo>
                <a:lnTo>
                  <a:pt x="312" y="138"/>
                </a:lnTo>
                <a:lnTo>
                  <a:pt x="284" y="138"/>
                </a:lnTo>
                <a:lnTo>
                  <a:pt x="284" y="138"/>
                </a:lnTo>
                <a:lnTo>
                  <a:pt x="272" y="144"/>
                </a:lnTo>
                <a:lnTo>
                  <a:pt x="262" y="150"/>
                </a:lnTo>
                <a:lnTo>
                  <a:pt x="260" y="152"/>
                </a:lnTo>
                <a:lnTo>
                  <a:pt x="260" y="154"/>
                </a:lnTo>
                <a:lnTo>
                  <a:pt x="260" y="154"/>
                </a:lnTo>
                <a:lnTo>
                  <a:pt x="274" y="150"/>
                </a:lnTo>
                <a:lnTo>
                  <a:pt x="282" y="148"/>
                </a:lnTo>
                <a:lnTo>
                  <a:pt x="286" y="148"/>
                </a:lnTo>
                <a:lnTo>
                  <a:pt x="286" y="150"/>
                </a:lnTo>
                <a:lnTo>
                  <a:pt x="286" y="150"/>
                </a:lnTo>
                <a:lnTo>
                  <a:pt x="284" y="152"/>
                </a:lnTo>
                <a:lnTo>
                  <a:pt x="284" y="154"/>
                </a:lnTo>
                <a:lnTo>
                  <a:pt x="284" y="154"/>
                </a:lnTo>
                <a:lnTo>
                  <a:pt x="284" y="154"/>
                </a:lnTo>
                <a:lnTo>
                  <a:pt x="288" y="156"/>
                </a:lnTo>
                <a:lnTo>
                  <a:pt x="290" y="160"/>
                </a:lnTo>
                <a:lnTo>
                  <a:pt x="292" y="166"/>
                </a:lnTo>
                <a:lnTo>
                  <a:pt x="292" y="166"/>
                </a:lnTo>
                <a:lnTo>
                  <a:pt x="290" y="164"/>
                </a:lnTo>
                <a:lnTo>
                  <a:pt x="286" y="166"/>
                </a:lnTo>
                <a:lnTo>
                  <a:pt x="280" y="166"/>
                </a:lnTo>
                <a:lnTo>
                  <a:pt x="280" y="166"/>
                </a:lnTo>
                <a:lnTo>
                  <a:pt x="266" y="174"/>
                </a:lnTo>
                <a:lnTo>
                  <a:pt x="262" y="178"/>
                </a:lnTo>
                <a:lnTo>
                  <a:pt x="260" y="182"/>
                </a:lnTo>
                <a:lnTo>
                  <a:pt x="260" y="182"/>
                </a:lnTo>
                <a:lnTo>
                  <a:pt x="260" y="184"/>
                </a:lnTo>
                <a:lnTo>
                  <a:pt x="258" y="186"/>
                </a:lnTo>
                <a:lnTo>
                  <a:pt x="250" y="188"/>
                </a:lnTo>
                <a:lnTo>
                  <a:pt x="242" y="190"/>
                </a:lnTo>
                <a:lnTo>
                  <a:pt x="240" y="194"/>
                </a:lnTo>
                <a:lnTo>
                  <a:pt x="238" y="196"/>
                </a:lnTo>
                <a:lnTo>
                  <a:pt x="238" y="196"/>
                </a:lnTo>
                <a:lnTo>
                  <a:pt x="236" y="202"/>
                </a:lnTo>
                <a:lnTo>
                  <a:pt x="238" y="206"/>
                </a:lnTo>
                <a:lnTo>
                  <a:pt x="238" y="212"/>
                </a:lnTo>
                <a:lnTo>
                  <a:pt x="234" y="216"/>
                </a:lnTo>
                <a:lnTo>
                  <a:pt x="234" y="216"/>
                </a:lnTo>
                <a:lnTo>
                  <a:pt x="218" y="230"/>
                </a:lnTo>
                <a:lnTo>
                  <a:pt x="210" y="238"/>
                </a:lnTo>
                <a:lnTo>
                  <a:pt x="208" y="242"/>
                </a:lnTo>
                <a:lnTo>
                  <a:pt x="208" y="246"/>
                </a:lnTo>
                <a:lnTo>
                  <a:pt x="208" y="246"/>
                </a:lnTo>
                <a:lnTo>
                  <a:pt x="212" y="268"/>
                </a:lnTo>
                <a:lnTo>
                  <a:pt x="204" y="268"/>
                </a:lnTo>
                <a:lnTo>
                  <a:pt x="204" y="268"/>
                </a:lnTo>
                <a:lnTo>
                  <a:pt x="204" y="264"/>
                </a:lnTo>
                <a:lnTo>
                  <a:pt x="202" y="258"/>
                </a:lnTo>
                <a:lnTo>
                  <a:pt x="200" y="254"/>
                </a:lnTo>
                <a:lnTo>
                  <a:pt x="198" y="250"/>
                </a:lnTo>
                <a:lnTo>
                  <a:pt x="194" y="248"/>
                </a:lnTo>
                <a:lnTo>
                  <a:pt x="188" y="248"/>
                </a:lnTo>
                <a:lnTo>
                  <a:pt x="188" y="248"/>
                </a:lnTo>
                <a:lnTo>
                  <a:pt x="178" y="250"/>
                </a:lnTo>
                <a:lnTo>
                  <a:pt x="172" y="252"/>
                </a:lnTo>
                <a:lnTo>
                  <a:pt x="166" y="254"/>
                </a:lnTo>
                <a:lnTo>
                  <a:pt x="166" y="254"/>
                </a:lnTo>
                <a:lnTo>
                  <a:pt x="162" y="252"/>
                </a:lnTo>
                <a:lnTo>
                  <a:pt x="152" y="252"/>
                </a:lnTo>
                <a:lnTo>
                  <a:pt x="148" y="252"/>
                </a:lnTo>
                <a:lnTo>
                  <a:pt x="142" y="254"/>
                </a:lnTo>
                <a:lnTo>
                  <a:pt x="140" y="260"/>
                </a:lnTo>
                <a:lnTo>
                  <a:pt x="138" y="266"/>
                </a:lnTo>
                <a:lnTo>
                  <a:pt x="138" y="266"/>
                </a:lnTo>
                <a:lnTo>
                  <a:pt x="138" y="272"/>
                </a:lnTo>
                <a:lnTo>
                  <a:pt x="138" y="286"/>
                </a:lnTo>
                <a:lnTo>
                  <a:pt x="138" y="294"/>
                </a:lnTo>
                <a:lnTo>
                  <a:pt x="140" y="300"/>
                </a:lnTo>
                <a:lnTo>
                  <a:pt x="144" y="304"/>
                </a:lnTo>
                <a:lnTo>
                  <a:pt x="148" y="306"/>
                </a:lnTo>
                <a:lnTo>
                  <a:pt x="148" y="306"/>
                </a:lnTo>
                <a:lnTo>
                  <a:pt x="158" y="306"/>
                </a:lnTo>
                <a:lnTo>
                  <a:pt x="164" y="302"/>
                </a:lnTo>
                <a:lnTo>
                  <a:pt x="166" y="300"/>
                </a:lnTo>
                <a:lnTo>
                  <a:pt x="166" y="300"/>
                </a:lnTo>
                <a:lnTo>
                  <a:pt x="166" y="300"/>
                </a:lnTo>
                <a:lnTo>
                  <a:pt x="170" y="294"/>
                </a:lnTo>
                <a:lnTo>
                  <a:pt x="174" y="292"/>
                </a:lnTo>
                <a:lnTo>
                  <a:pt x="178" y="292"/>
                </a:lnTo>
                <a:lnTo>
                  <a:pt x="178" y="292"/>
                </a:lnTo>
                <a:lnTo>
                  <a:pt x="180" y="294"/>
                </a:lnTo>
                <a:lnTo>
                  <a:pt x="180" y="298"/>
                </a:lnTo>
                <a:lnTo>
                  <a:pt x="178" y="306"/>
                </a:lnTo>
                <a:lnTo>
                  <a:pt x="174" y="320"/>
                </a:lnTo>
                <a:lnTo>
                  <a:pt x="174" y="320"/>
                </a:lnTo>
                <a:lnTo>
                  <a:pt x="188" y="320"/>
                </a:lnTo>
                <a:lnTo>
                  <a:pt x="196" y="320"/>
                </a:lnTo>
                <a:lnTo>
                  <a:pt x="196" y="320"/>
                </a:lnTo>
                <a:lnTo>
                  <a:pt x="198" y="338"/>
                </a:lnTo>
                <a:lnTo>
                  <a:pt x="198" y="338"/>
                </a:lnTo>
                <a:lnTo>
                  <a:pt x="198" y="346"/>
                </a:lnTo>
                <a:lnTo>
                  <a:pt x="202" y="350"/>
                </a:lnTo>
                <a:lnTo>
                  <a:pt x="206" y="352"/>
                </a:lnTo>
                <a:lnTo>
                  <a:pt x="206" y="352"/>
                </a:lnTo>
                <a:lnTo>
                  <a:pt x="214" y="352"/>
                </a:lnTo>
                <a:lnTo>
                  <a:pt x="214" y="358"/>
                </a:lnTo>
                <a:lnTo>
                  <a:pt x="214" y="358"/>
                </a:lnTo>
                <a:lnTo>
                  <a:pt x="208" y="354"/>
                </a:lnTo>
                <a:lnTo>
                  <a:pt x="196" y="348"/>
                </a:lnTo>
                <a:lnTo>
                  <a:pt x="196" y="348"/>
                </a:lnTo>
                <a:lnTo>
                  <a:pt x="186" y="338"/>
                </a:lnTo>
                <a:lnTo>
                  <a:pt x="180" y="332"/>
                </a:lnTo>
                <a:lnTo>
                  <a:pt x="180" y="332"/>
                </a:lnTo>
                <a:lnTo>
                  <a:pt x="172" y="330"/>
                </a:lnTo>
                <a:lnTo>
                  <a:pt x="166" y="330"/>
                </a:lnTo>
                <a:lnTo>
                  <a:pt x="160" y="326"/>
                </a:lnTo>
                <a:lnTo>
                  <a:pt x="160" y="326"/>
                </a:lnTo>
                <a:lnTo>
                  <a:pt x="158" y="322"/>
                </a:lnTo>
                <a:lnTo>
                  <a:pt x="156" y="320"/>
                </a:lnTo>
                <a:lnTo>
                  <a:pt x="154" y="318"/>
                </a:lnTo>
                <a:lnTo>
                  <a:pt x="148" y="318"/>
                </a:lnTo>
                <a:lnTo>
                  <a:pt x="148" y="318"/>
                </a:lnTo>
                <a:lnTo>
                  <a:pt x="140" y="318"/>
                </a:lnTo>
                <a:lnTo>
                  <a:pt x="130" y="314"/>
                </a:lnTo>
                <a:lnTo>
                  <a:pt x="114" y="306"/>
                </a:lnTo>
                <a:lnTo>
                  <a:pt x="114" y="306"/>
                </a:lnTo>
                <a:lnTo>
                  <a:pt x="110" y="302"/>
                </a:lnTo>
                <a:lnTo>
                  <a:pt x="108" y="296"/>
                </a:lnTo>
                <a:lnTo>
                  <a:pt x="104" y="288"/>
                </a:lnTo>
                <a:lnTo>
                  <a:pt x="104" y="288"/>
                </a:lnTo>
                <a:lnTo>
                  <a:pt x="96" y="278"/>
                </a:lnTo>
                <a:lnTo>
                  <a:pt x="82" y="262"/>
                </a:lnTo>
                <a:lnTo>
                  <a:pt x="82" y="262"/>
                </a:lnTo>
                <a:lnTo>
                  <a:pt x="78" y="254"/>
                </a:lnTo>
                <a:lnTo>
                  <a:pt x="78" y="248"/>
                </a:lnTo>
                <a:lnTo>
                  <a:pt x="74" y="246"/>
                </a:lnTo>
                <a:lnTo>
                  <a:pt x="70" y="242"/>
                </a:lnTo>
                <a:lnTo>
                  <a:pt x="70" y="242"/>
                </a:lnTo>
                <a:lnTo>
                  <a:pt x="64" y="240"/>
                </a:lnTo>
                <a:lnTo>
                  <a:pt x="60" y="236"/>
                </a:lnTo>
                <a:lnTo>
                  <a:pt x="56" y="230"/>
                </a:lnTo>
                <a:lnTo>
                  <a:pt x="54" y="220"/>
                </a:lnTo>
                <a:lnTo>
                  <a:pt x="54" y="220"/>
                </a:lnTo>
                <a:lnTo>
                  <a:pt x="52" y="214"/>
                </a:lnTo>
                <a:lnTo>
                  <a:pt x="54" y="208"/>
                </a:lnTo>
                <a:lnTo>
                  <a:pt x="56" y="192"/>
                </a:lnTo>
                <a:lnTo>
                  <a:pt x="60" y="180"/>
                </a:lnTo>
                <a:lnTo>
                  <a:pt x="60" y="174"/>
                </a:lnTo>
                <a:lnTo>
                  <a:pt x="58" y="170"/>
                </a:lnTo>
                <a:lnTo>
                  <a:pt x="58" y="170"/>
                </a:lnTo>
                <a:lnTo>
                  <a:pt x="56" y="164"/>
                </a:lnTo>
                <a:lnTo>
                  <a:pt x="54" y="154"/>
                </a:lnTo>
                <a:lnTo>
                  <a:pt x="52" y="148"/>
                </a:lnTo>
                <a:lnTo>
                  <a:pt x="50" y="146"/>
                </a:lnTo>
                <a:lnTo>
                  <a:pt x="48" y="144"/>
                </a:lnTo>
                <a:lnTo>
                  <a:pt x="48" y="144"/>
                </a:lnTo>
                <a:lnTo>
                  <a:pt x="40" y="140"/>
                </a:lnTo>
                <a:lnTo>
                  <a:pt x="40" y="140"/>
                </a:lnTo>
                <a:lnTo>
                  <a:pt x="32" y="158"/>
                </a:lnTo>
                <a:lnTo>
                  <a:pt x="24" y="174"/>
                </a:lnTo>
                <a:lnTo>
                  <a:pt x="16" y="192"/>
                </a:lnTo>
                <a:lnTo>
                  <a:pt x="10" y="212"/>
                </a:lnTo>
                <a:lnTo>
                  <a:pt x="6" y="230"/>
                </a:lnTo>
                <a:lnTo>
                  <a:pt x="2" y="250"/>
                </a:lnTo>
                <a:lnTo>
                  <a:pt x="0" y="270"/>
                </a:lnTo>
                <a:lnTo>
                  <a:pt x="0" y="290"/>
                </a:lnTo>
                <a:lnTo>
                  <a:pt x="0" y="290"/>
                </a:lnTo>
                <a:lnTo>
                  <a:pt x="0" y="316"/>
                </a:lnTo>
                <a:lnTo>
                  <a:pt x="4" y="342"/>
                </a:lnTo>
                <a:lnTo>
                  <a:pt x="10" y="366"/>
                </a:lnTo>
                <a:lnTo>
                  <a:pt x="18" y="390"/>
                </a:lnTo>
                <a:lnTo>
                  <a:pt x="26" y="412"/>
                </a:lnTo>
                <a:lnTo>
                  <a:pt x="38" y="434"/>
                </a:lnTo>
                <a:lnTo>
                  <a:pt x="52" y="456"/>
                </a:lnTo>
                <a:lnTo>
                  <a:pt x="66" y="474"/>
                </a:lnTo>
                <a:lnTo>
                  <a:pt x="82" y="492"/>
                </a:lnTo>
                <a:lnTo>
                  <a:pt x="100" y="510"/>
                </a:lnTo>
                <a:lnTo>
                  <a:pt x="120" y="524"/>
                </a:lnTo>
                <a:lnTo>
                  <a:pt x="140" y="538"/>
                </a:lnTo>
                <a:lnTo>
                  <a:pt x="162" y="550"/>
                </a:lnTo>
                <a:lnTo>
                  <a:pt x="184" y="560"/>
                </a:lnTo>
                <a:lnTo>
                  <a:pt x="208" y="568"/>
                </a:lnTo>
                <a:lnTo>
                  <a:pt x="232" y="574"/>
                </a:lnTo>
                <a:lnTo>
                  <a:pt x="232" y="574"/>
                </a:lnTo>
                <a:lnTo>
                  <a:pt x="234" y="568"/>
                </a:lnTo>
                <a:lnTo>
                  <a:pt x="236" y="558"/>
                </a:lnTo>
                <a:lnTo>
                  <a:pt x="236" y="558"/>
                </a:lnTo>
                <a:lnTo>
                  <a:pt x="236" y="538"/>
                </a:lnTo>
                <a:lnTo>
                  <a:pt x="240" y="514"/>
                </a:lnTo>
                <a:lnTo>
                  <a:pt x="240" y="514"/>
                </a:lnTo>
                <a:lnTo>
                  <a:pt x="244" y="494"/>
                </a:lnTo>
                <a:lnTo>
                  <a:pt x="244" y="488"/>
                </a:lnTo>
                <a:lnTo>
                  <a:pt x="244" y="488"/>
                </a:lnTo>
                <a:lnTo>
                  <a:pt x="232" y="484"/>
                </a:lnTo>
                <a:lnTo>
                  <a:pt x="224" y="478"/>
                </a:lnTo>
                <a:lnTo>
                  <a:pt x="218" y="474"/>
                </a:lnTo>
                <a:lnTo>
                  <a:pt x="218" y="474"/>
                </a:lnTo>
                <a:lnTo>
                  <a:pt x="202" y="450"/>
                </a:lnTo>
                <a:lnTo>
                  <a:pt x="194" y="436"/>
                </a:lnTo>
                <a:lnTo>
                  <a:pt x="192" y="430"/>
                </a:lnTo>
                <a:lnTo>
                  <a:pt x="190" y="424"/>
                </a:lnTo>
                <a:lnTo>
                  <a:pt x="190" y="424"/>
                </a:lnTo>
                <a:lnTo>
                  <a:pt x="192" y="416"/>
                </a:lnTo>
                <a:lnTo>
                  <a:pt x="196" y="410"/>
                </a:lnTo>
                <a:lnTo>
                  <a:pt x="200" y="406"/>
                </a:lnTo>
                <a:lnTo>
                  <a:pt x="200" y="406"/>
                </a:lnTo>
                <a:lnTo>
                  <a:pt x="204" y="400"/>
                </a:lnTo>
                <a:lnTo>
                  <a:pt x="206" y="392"/>
                </a:lnTo>
                <a:lnTo>
                  <a:pt x="206" y="382"/>
                </a:lnTo>
                <a:lnTo>
                  <a:pt x="206" y="382"/>
                </a:lnTo>
                <a:lnTo>
                  <a:pt x="206" y="376"/>
                </a:lnTo>
                <a:lnTo>
                  <a:pt x="208" y="372"/>
                </a:lnTo>
                <a:lnTo>
                  <a:pt x="214" y="366"/>
                </a:lnTo>
                <a:lnTo>
                  <a:pt x="218" y="364"/>
                </a:lnTo>
                <a:lnTo>
                  <a:pt x="220" y="362"/>
                </a:lnTo>
                <a:lnTo>
                  <a:pt x="230" y="372"/>
                </a:lnTo>
                <a:lnTo>
                  <a:pt x="240" y="362"/>
                </a:lnTo>
                <a:lnTo>
                  <a:pt x="240" y="362"/>
                </a:lnTo>
                <a:lnTo>
                  <a:pt x="250" y="362"/>
                </a:lnTo>
                <a:lnTo>
                  <a:pt x="268" y="366"/>
                </a:lnTo>
                <a:lnTo>
                  <a:pt x="268" y="366"/>
                </a:lnTo>
                <a:lnTo>
                  <a:pt x="274" y="368"/>
                </a:lnTo>
                <a:lnTo>
                  <a:pt x="280" y="370"/>
                </a:lnTo>
                <a:lnTo>
                  <a:pt x="282" y="372"/>
                </a:lnTo>
                <a:lnTo>
                  <a:pt x="282" y="372"/>
                </a:lnTo>
                <a:lnTo>
                  <a:pt x="304" y="386"/>
                </a:lnTo>
                <a:lnTo>
                  <a:pt x="304" y="386"/>
                </a:lnTo>
                <a:lnTo>
                  <a:pt x="318" y="392"/>
                </a:lnTo>
                <a:lnTo>
                  <a:pt x="328" y="394"/>
                </a:lnTo>
                <a:lnTo>
                  <a:pt x="328" y="394"/>
                </a:lnTo>
                <a:lnTo>
                  <a:pt x="330" y="398"/>
                </a:lnTo>
                <a:lnTo>
                  <a:pt x="334" y="406"/>
                </a:lnTo>
                <a:lnTo>
                  <a:pt x="334" y="406"/>
                </a:lnTo>
                <a:lnTo>
                  <a:pt x="334" y="408"/>
                </a:lnTo>
                <a:lnTo>
                  <a:pt x="332" y="412"/>
                </a:lnTo>
                <a:lnTo>
                  <a:pt x="326" y="416"/>
                </a:lnTo>
                <a:lnTo>
                  <a:pt x="332" y="412"/>
                </a:lnTo>
                <a:lnTo>
                  <a:pt x="332" y="412"/>
                </a:lnTo>
                <a:lnTo>
                  <a:pt x="342" y="416"/>
                </a:lnTo>
                <a:lnTo>
                  <a:pt x="356" y="426"/>
                </a:lnTo>
                <a:lnTo>
                  <a:pt x="356" y="426"/>
                </a:lnTo>
                <a:lnTo>
                  <a:pt x="362" y="428"/>
                </a:lnTo>
                <a:lnTo>
                  <a:pt x="372" y="428"/>
                </a:lnTo>
                <a:lnTo>
                  <a:pt x="384" y="426"/>
                </a:lnTo>
                <a:lnTo>
                  <a:pt x="384" y="426"/>
                </a:lnTo>
                <a:lnTo>
                  <a:pt x="390" y="430"/>
                </a:lnTo>
                <a:lnTo>
                  <a:pt x="394" y="436"/>
                </a:lnTo>
                <a:lnTo>
                  <a:pt x="394" y="438"/>
                </a:lnTo>
                <a:lnTo>
                  <a:pt x="394" y="442"/>
                </a:lnTo>
                <a:lnTo>
                  <a:pt x="394" y="442"/>
                </a:lnTo>
                <a:lnTo>
                  <a:pt x="386" y="456"/>
                </a:lnTo>
                <a:lnTo>
                  <a:pt x="380" y="464"/>
                </a:lnTo>
                <a:lnTo>
                  <a:pt x="380" y="464"/>
                </a:lnTo>
                <a:lnTo>
                  <a:pt x="376" y="478"/>
                </a:lnTo>
                <a:lnTo>
                  <a:pt x="372" y="488"/>
                </a:lnTo>
                <a:lnTo>
                  <a:pt x="364" y="498"/>
                </a:lnTo>
                <a:lnTo>
                  <a:pt x="364" y="498"/>
                </a:lnTo>
                <a:lnTo>
                  <a:pt x="358" y="502"/>
                </a:lnTo>
                <a:lnTo>
                  <a:pt x="354" y="502"/>
                </a:lnTo>
                <a:lnTo>
                  <a:pt x="352" y="502"/>
                </a:lnTo>
                <a:lnTo>
                  <a:pt x="346" y="504"/>
                </a:lnTo>
                <a:lnTo>
                  <a:pt x="346" y="504"/>
                </a:lnTo>
                <a:lnTo>
                  <a:pt x="340" y="506"/>
                </a:lnTo>
                <a:lnTo>
                  <a:pt x="336" y="510"/>
                </a:lnTo>
                <a:lnTo>
                  <a:pt x="324" y="524"/>
                </a:lnTo>
                <a:lnTo>
                  <a:pt x="324" y="524"/>
                </a:lnTo>
                <a:lnTo>
                  <a:pt x="318" y="532"/>
                </a:lnTo>
                <a:lnTo>
                  <a:pt x="312" y="536"/>
                </a:lnTo>
                <a:lnTo>
                  <a:pt x="306" y="540"/>
                </a:lnTo>
                <a:lnTo>
                  <a:pt x="300" y="540"/>
                </a:lnTo>
                <a:lnTo>
                  <a:pt x="300" y="540"/>
                </a:lnTo>
                <a:lnTo>
                  <a:pt x="294" y="542"/>
                </a:lnTo>
                <a:lnTo>
                  <a:pt x="294" y="546"/>
                </a:lnTo>
                <a:lnTo>
                  <a:pt x="296" y="548"/>
                </a:lnTo>
                <a:lnTo>
                  <a:pt x="278" y="552"/>
                </a:lnTo>
                <a:lnTo>
                  <a:pt x="278" y="552"/>
                </a:lnTo>
                <a:lnTo>
                  <a:pt x="274" y="556"/>
                </a:lnTo>
                <a:lnTo>
                  <a:pt x="266" y="568"/>
                </a:lnTo>
                <a:lnTo>
                  <a:pt x="266" y="568"/>
                </a:lnTo>
                <a:lnTo>
                  <a:pt x="262" y="572"/>
                </a:lnTo>
                <a:lnTo>
                  <a:pt x="262" y="578"/>
                </a:lnTo>
                <a:lnTo>
                  <a:pt x="262" y="578"/>
                </a:lnTo>
                <a:lnTo>
                  <a:pt x="290" y="580"/>
                </a:lnTo>
                <a:lnTo>
                  <a:pt x="290" y="580"/>
                </a:lnTo>
                <a:lnTo>
                  <a:pt x="308" y="578"/>
                </a:lnTo>
                <a:lnTo>
                  <a:pt x="326" y="578"/>
                </a:lnTo>
                <a:lnTo>
                  <a:pt x="362" y="570"/>
                </a:lnTo>
                <a:lnTo>
                  <a:pt x="398" y="558"/>
                </a:lnTo>
                <a:lnTo>
                  <a:pt x="430" y="544"/>
                </a:lnTo>
                <a:lnTo>
                  <a:pt x="460" y="524"/>
                </a:lnTo>
                <a:lnTo>
                  <a:pt x="486" y="502"/>
                </a:lnTo>
                <a:lnTo>
                  <a:pt x="512" y="476"/>
                </a:lnTo>
                <a:lnTo>
                  <a:pt x="532" y="448"/>
                </a:lnTo>
                <a:lnTo>
                  <a:pt x="532" y="448"/>
                </a:lnTo>
                <a:lnTo>
                  <a:pt x="536" y="428"/>
                </a:lnTo>
                <a:lnTo>
                  <a:pt x="540" y="404"/>
                </a:lnTo>
                <a:lnTo>
                  <a:pt x="540" y="404"/>
                </a:lnTo>
                <a:lnTo>
                  <a:pt x="544" y="380"/>
                </a:lnTo>
                <a:lnTo>
                  <a:pt x="546" y="370"/>
                </a:lnTo>
                <a:lnTo>
                  <a:pt x="544" y="360"/>
                </a:lnTo>
                <a:lnTo>
                  <a:pt x="544" y="360"/>
                </a:lnTo>
                <a:lnTo>
                  <a:pt x="542" y="344"/>
                </a:lnTo>
                <a:lnTo>
                  <a:pt x="544" y="334"/>
                </a:lnTo>
                <a:lnTo>
                  <a:pt x="544" y="334"/>
                </a:lnTo>
                <a:lnTo>
                  <a:pt x="536" y="332"/>
                </a:lnTo>
                <a:lnTo>
                  <a:pt x="532" y="330"/>
                </a:lnTo>
                <a:lnTo>
                  <a:pt x="528" y="326"/>
                </a:lnTo>
                <a:lnTo>
                  <a:pt x="528" y="326"/>
                </a:lnTo>
                <a:lnTo>
                  <a:pt x="528" y="324"/>
                </a:lnTo>
                <a:lnTo>
                  <a:pt x="526" y="324"/>
                </a:lnTo>
                <a:lnTo>
                  <a:pt x="520" y="328"/>
                </a:lnTo>
                <a:lnTo>
                  <a:pt x="516" y="334"/>
                </a:lnTo>
                <a:lnTo>
                  <a:pt x="512" y="336"/>
                </a:lnTo>
                <a:lnTo>
                  <a:pt x="512" y="336"/>
                </a:lnTo>
                <a:lnTo>
                  <a:pt x="502" y="338"/>
                </a:lnTo>
                <a:lnTo>
                  <a:pt x="496" y="338"/>
                </a:lnTo>
                <a:lnTo>
                  <a:pt x="492" y="338"/>
                </a:lnTo>
                <a:lnTo>
                  <a:pt x="492" y="338"/>
                </a:lnTo>
                <a:lnTo>
                  <a:pt x="486" y="330"/>
                </a:lnTo>
                <a:lnTo>
                  <a:pt x="476" y="316"/>
                </a:lnTo>
                <a:lnTo>
                  <a:pt x="464" y="296"/>
                </a:lnTo>
                <a:lnTo>
                  <a:pt x="464" y="296"/>
                </a:lnTo>
                <a:lnTo>
                  <a:pt x="462" y="264"/>
                </a:lnTo>
                <a:lnTo>
                  <a:pt x="462" y="264"/>
                </a:lnTo>
                <a:lnTo>
                  <a:pt x="462" y="254"/>
                </a:lnTo>
                <a:lnTo>
                  <a:pt x="464" y="248"/>
                </a:lnTo>
                <a:lnTo>
                  <a:pt x="470" y="242"/>
                </a:lnTo>
                <a:lnTo>
                  <a:pt x="470" y="242"/>
                </a:lnTo>
                <a:lnTo>
                  <a:pt x="476" y="234"/>
                </a:lnTo>
                <a:lnTo>
                  <a:pt x="480" y="226"/>
                </a:lnTo>
                <a:lnTo>
                  <a:pt x="484" y="216"/>
                </a:lnTo>
                <a:lnTo>
                  <a:pt x="484" y="216"/>
                </a:lnTo>
                <a:lnTo>
                  <a:pt x="488" y="208"/>
                </a:lnTo>
                <a:lnTo>
                  <a:pt x="494" y="202"/>
                </a:lnTo>
                <a:lnTo>
                  <a:pt x="502" y="196"/>
                </a:lnTo>
                <a:lnTo>
                  <a:pt x="502" y="196"/>
                </a:lnTo>
                <a:lnTo>
                  <a:pt x="498" y="192"/>
                </a:lnTo>
                <a:lnTo>
                  <a:pt x="486" y="182"/>
                </a:lnTo>
                <a:lnTo>
                  <a:pt x="486" y="182"/>
                </a:lnTo>
                <a:close/>
                <a:moveTo>
                  <a:pt x="286" y="186"/>
                </a:moveTo>
                <a:lnTo>
                  <a:pt x="284" y="176"/>
                </a:lnTo>
                <a:lnTo>
                  <a:pt x="284" y="176"/>
                </a:lnTo>
                <a:lnTo>
                  <a:pt x="288" y="172"/>
                </a:lnTo>
                <a:lnTo>
                  <a:pt x="292" y="168"/>
                </a:lnTo>
                <a:lnTo>
                  <a:pt x="298" y="166"/>
                </a:lnTo>
                <a:lnTo>
                  <a:pt x="298" y="166"/>
                </a:lnTo>
                <a:lnTo>
                  <a:pt x="304" y="164"/>
                </a:lnTo>
                <a:lnTo>
                  <a:pt x="308" y="162"/>
                </a:lnTo>
                <a:lnTo>
                  <a:pt x="310" y="158"/>
                </a:lnTo>
                <a:lnTo>
                  <a:pt x="310" y="170"/>
                </a:lnTo>
                <a:lnTo>
                  <a:pt x="310" y="170"/>
                </a:lnTo>
                <a:lnTo>
                  <a:pt x="300" y="172"/>
                </a:lnTo>
                <a:lnTo>
                  <a:pt x="290" y="178"/>
                </a:lnTo>
                <a:lnTo>
                  <a:pt x="288" y="180"/>
                </a:lnTo>
                <a:lnTo>
                  <a:pt x="286" y="186"/>
                </a:lnTo>
                <a:lnTo>
                  <a:pt x="286" y="186"/>
                </a:lnTo>
                <a:close/>
                <a:moveTo>
                  <a:pt x="428" y="68"/>
                </a:moveTo>
                <a:lnTo>
                  <a:pt x="428" y="68"/>
                </a:lnTo>
                <a:lnTo>
                  <a:pt x="424" y="66"/>
                </a:lnTo>
                <a:lnTo>
                  <a:pt x="420" y="64"/>
                </a:lnTo>
                <a:lnTo>
                  <a:pt x="414" y="56"/>
                </a:lnTo>
                <a:lnTo>
                  <a:pt x="414" y="56"/>
                </a:lnTo>
                <a:lnTo>
                  <a:pt x="410" y="54"/>
                </a:lnTo>
                <a:lnTo>
                  <a:pt x="410" y="52"/>
                </a:lnTo>
                <a:lnTo>
                  <a:pt x="410" y="52"/>
                </a:lnTo>
                <a:lnTo>
                  <a:pt x="414" y="56"/>
                </a:lnTo>
                <a:lnTo>
                  <a:pt x="414" y="56"/>
                </a:lnTo>
                <a:lnTo>
                  <a:pt x="420" y="58"/>
                </a:lnTo>
                <a:lnTo>
                  <a:pt x="420" y="58"/>
                </a:lnTo>
                <a:lnTo>
                  <a:pt x="436" y="60"/>
                </a:lnTo>
                <a:lnTo>
                  <a:pt x="442" y="60"/>
                </a:lnTo>
                <a:lnTo>
                  <a:pt x="444" y="64"/>
                </a:lnTo>
                <a:lnTo>
                  <a:pt x="444" y="64"/>
                </a:lnTo>
                <a:lnTo>
                  <a:pt x="444" y="66"/>
                </a:lnTo>
                <a:lnTo>
                  <a:pt x="440" y="68"/>
                </a:lnTo>
                <a:lnTo>
                  <a:pt x="434" y="68"/>
                </a:lnTo>
                <a:lnTo>
                  <a:pt x="428" y="68"/>
                </a:lnTo>
                <a:lnTo>
                  <a:pt x="428" y="68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</cdr:grp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0.82619</cdr:x>
      <cdr:y>0.76858</cdr:y>
    </cdr:from>
    <cdr:to>
      <cdr:x>0.86907</cdr:x>
      <cdr:y>0.83227</cdr:y>
    </cdr:to>
    <cdr:grpSp>
      <cdr:nvGrpSpPr>
        <cdr:cNvPr id="2" name="Group 1">
          <a:extLst xmlns:a="http://schemas.openxmlformats.org/drawingml/2006/main">
            <a:ext uri="{FF2B5EF4-FFF2-40B4-BE49-F238E27FC236}">
              <a16:creationId xmlns:a16="http://schemas.microsoft.com/office/drawing/2014/main" id="{04FDAF38-9614-43F1-9D0F-0DE36B65383C}"/>
            </a:ext>
          </a:extLst>
        </cdr:cNvPr>
        <cdr:cNvGrpSpPr/>
      </cdr:nvGrpSpPr>
      <cdr:grpSpPr>
        <a:xfrm xmlns:a="http://schemas.openxmlformats.org/drawingml/2006/main">
          <a:off x="4689147" y="2758440"/>
          <a:ext cx="243371" cy="228585"/>
          <a:chOff x="37467914" y="4053285"/>
          <a:chExt cx="2283436" cy="2513270"/>
        </a:xfrm>
        <a:solidFill xmlns:a="http://schemas.openxmlformats.org/drawingml/2006/main">
          <a:schemeClr val="tx1"/>
        </a:solidFill>
      </cdr:grpSpPr>
      <cdr:sp macro="" textlink="">
        <cdr:nvSpPr>
          <cdr:cNvPr id="3" name="Freeform 24">
            <a:extLst xmlns:a="http://schemas.openxmlformats.org/drawingml/2006/main">
              <a:ext uri="{FF2B5EF4-FFF2-40B4-BE49-F238E27FC236}">
                <a16:creationId xmlns:a16="http://schemas.microsoft.com/office/drawing/2014/main" id="{BA9725D8-969D-4564-A3BD-017162908F8C}"/>
              </a:ext>
            </a:extLst>
          </cdr:cNvPr>
          <cdr:cNvSpPr>
            <a:spLocks xmlns:a="http://schemas.openxmlformats.org/drawingml/2006/main"/>
          </cdr:cNvSpPr>
        </cdr:nvSpPr>
        <cdr:spPr bwMode="auto">
          <a:xfrm xmlns:a="http://schemas.openxmlformats.org/drawingml/2006/main">
            <a:off x="39452435" y="4831009"/>
            <a:ext cx="298915" cy="302351"/>
          </a:xfrm>
          <a:custGeom xmlns:a="http://schemas.openxmlformats.org/drawingml/2006/main">
            <a:avLst/>
            <a:gdLst>
              <a:gd name="T0" fmla="*/ 66 w 70"/>
              <a:gd name="T1" fmla="*/ 44 h 64"/>
              <a:gd name="T2" fmla="*/ 66 w 70"/>
              <a:gd name="T3" fmla="*/ 44 h 64"/>
              <a:gd name="T4" fmla="*/ 56 w 70"/>
              <a:gd name="T5" fmla="*/ 32 h 64"/>
              <a:gd name="T6" fmla="*/ 46 w 70"/>
              <a:gd name="T7" fmla="*/ 20 h 64"/>
              <a:gd name="T8" fmla="*/ 36 w 70"/>
              <a:gd name="T9" fmla="*/ 10 h 64"/>
              <a:gd name="T10" fmla="*/ 32 w 70"/>
              <a:gd name="T11" fmla="*/ 2 h 64"/>
              <a:gd name="T12" fmla="*/ 32 w 70"/>
              <a:gd name="T13" fmla="*/ 2 h 64"/>
              <a:gd name="T14" fmla="*/ 30 w 70"/>
              <a:gd name="T15" fmla="*/ 0 h 64"/>
              <a:gd name="T16" fmla="*/ 28 w 70"/>
              <a:gd name="T17" fmla="*/ 0 h 64"/>
              <a:gd name="T18" fmla="*/ 24 w 70"/>
              <a:gd name="T19" fmla="*/ 0 h 64"/>
              <a:gd name="T20" fmla="*/ 14 w 70"/>
              <a:gd name="T21" fmla="*/ 4 h 64"/>
              <a:gd name="T22" fmla="*/ 14 w 70"/>
              <a:gd name="T23" fmla="*/ 4 h 64"/>
              <a:gd name="T24" fmla="*/ 12 w 70"/>
              <a:gd name="T25" fmla="*/ 8 h 64"/>
              <a:gd name="T26" fmla="*/ 12 w 70"/>
              <a:gd name="T27" fmla="*/ 12 h 64"/>
              <a:gd name="T28" fmla="*/ 12 w 70"/>
              <a:gd name="T29" fmla="*/ 20 h 64"/>
              <a:gd name="T30" fmla="*/ 0 w 70"/>
              <a:gd name="T31" fmla="*/ 30 h 64"/>
              <a:gd name="T32" fmla="*/ 0 w 70"/>
              <a:gd name="T33" fmla="*/ 30 h 64"/>
              <a:gd name="T34" fmla="*/ 8 w 70"/>
              <a:gd name="T35" fmla="*/ 32 h 64"/>
              <a:gd name="T36" fmla="*/ 8 w 70"/>
              <a:gd name="T37" fmla="*/ 32 h 64"/>
              <a:gd name="T38" fmla="*/ 16 w 70"/>
              <a:gd name="T39" fmla="*/ 34 h 64"/>
              <a:gd name="T40" fmla="*/ 26 w 70"/>
              <a:gd name="T41" fmla="*/ 32 h 64"/>
              <a:gd name="T42" fmla="*/ 36 w 70"/>
              <a:gd name="T43" fmla="*/ 30 h 64"/>
              <a:gd name="T44" fmla="*/ 42 w 70"/>
              <a:gd name="T45" fmla="*/ 32 h 64"/>
              <a:gd name="T46" fmla="*/ 42 w 70"/>
              <a:gd name="T47" fmla="*/ 32 h 64"/>
              <a:gd name="T48" fmla="*/ 44 w 70"/>
              <a:gd name="T49" fmla="*/ 36 h 64"/>
              <a:gd name="T50" fmla="*/ 44 w 70"/>
              <a:gd name="T51" fmla="*/ 40 h 64"/>
              <a:gd name="T52" fmla="*/ 44 w 70"/>
              <a:gd name="T53" fmla="*/ 48 h 64"/>
              <a:gd name="T54" fmla="*/ 44 w 70"/>
              <a:gd name="T55" fmla="*/ 48 h 64"/>
              <a:gd name="T56" fmla="*/ 52 w 70"/>
              <a:gd name="T57" fmla="*/ 54 h 64"/>
              <a:gd name="T58" fmla="*/ 56 w 70"/>
              <a:gd name="T59" fmla="*/ 58 h 64"/>
              <a:gd name="T60" fmla="*/ 62 w 70"/>
              <a:gd name="T61" fmla="*/ 58 h 64"/>
              <a:gd name="T62" fmla="*/ 62 w 70"/>
              <a:gd name="T63" fmla="*/ 58 h 64"/>
              <a:gd name="T64" fmla="*/ 66 w 70"/>
              <a:gd name="T65" fmla="*/ 60 h 64"/>
              <a:gd name="T66" fmla="*/ 70 w 70"/>
              <a:gd name="T67" fmla="*/ 64 h 64"/>
              <a:gd name="T68" fmla="*/ 70 w 70"/>
              <a:gd name="T69" fmla="*/ 64 h 64"/>
              <a:gd name="T70" fmla="*/ 66 w 70"/>
              <a:gd name="T71" fmla="*/ 44 h 64"/>
              <a:gd name="T72" fmla="*/ 66 w 70"/>
              <a:gd name="T73" fmla="*/ 44 h 64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</a:cxnLst>
            <a:rect l="0" t="0" r="r" b="b"/>
            <a:pathLst>
              <a:path w="70" h="64">
                <a:moveTo>
                  <a:pt x="66" y="44"/>
                </a:moveTo>
                <a:lnTo>
                  <a:pt x="66" y="44"/>
                </a:lnTo>
                <a:lnTo>
                  <a:pt x="56" y="32"/>
                </a:lnTo>
                <a:lnTo>
                  <a:pt x="46" y="20"/>
                </a:lnTo>
                <a:lnTo>
                  <a:pt x="36" y="10"/>
                </a:lnTo>
                <a:lnTo>
                  <a:pt x="32" y="2"/>
                </a:lnTo>
                <a:lnTo>
                  <a:pt x="32" y="2"/>
                </a:lnTo>
                <a:lnTo>
                  <a:pt x="30" y="0"/>
                </a:lnTo>
                <a:lnTo>
                  <a:pt x="28" y="0"/>
                </a:lnTo>
                <a:lnTo>
                  <a:pt x="24" y="0"/>
                </a:lnTo>
                <a:lnTo>
                  <a:pt x="14" y="4"/>
                </a:lnTo>
                <a:lnTo>
                  <a:pt x="14" y="4"/>
                </a:lnTo>
                <a:lnTo>
                  <a:pt x="12" y="8"/>
                </a:lnTo>
                <a:lnTo>
                  <a:pt x="12" y="12"/>
                </a:lnTo>
                <a:lnTo>
                  <a:pt x="12" y="20"/>
                </a:lnTo>
                <a:lnTo>
                  <a:pt x="0" y="30"/>
                </a:lnTo>
                <a:lnTo>
                  <a:pt x="0" y="30"/>
                </a:lnTo>
                <a:lnTo>
                  <a:pt x="8" y="32"/>
                </a:lnTo>
                <a:lnTo>
                  <a:pt x="8" y="32"/>
                </a:lnTo>
                <a:lnTo>
                  <a:pt x="16" y="34"/>
                </a:lnTo>
                <a:lnTo>
                  <a:pt x="26" y="32"/>
                </a:lnTo>
                <a:lnTo>
                  <a:pt x="36" y="30"/>
                </a:lnTo>
                <a:lnTo>
                  <a:pt x="42" y="32"/>
                </a:lnTo>
                <a:lnTo>
                  <a:pt x="42" y="32"/>
                </a:lnTo>
                <a:lnTo>
                  <a:pt x="44" y="36"/>
                </a:lnTo>
                <a:lnTo>
                  <a:pt x="44" y="40"/>
                </a:lnTo>
                <a:lnTo>
                  <a:pt x="44" y="48"/>
                </a:lnTo>
                <a:lnTo>
                  <a:pt x="44" y="48"/>
                </a:lnTo>
                <a:lnTo>
                  <a:pt x="52" y="54"/>
                </a:lnTo>
                <a:lnTo>
                  <a:pt x="56" y="58"/>
                </a:lnTo>
                <a:lnTo>
                  <a:pt x="62" y="58"/>
                </a:lnTo>
                <a:lnTo>
                  <a:pt x="62" y="58"/>
                </a:lnTo>
                <a:lnTo>
                  <a:pt x="66" y="60"/>
                </a:lnTo>
                <a:lnTo>
                  <a:pt x="70" y="64"/>
                </a:lnTo>
                <a:lnTo>
                  <a:pt x="70" y="64"/>
                </a:lnTo>
                <a:lnTo>
                  <a:pt x="66" y="44"/>
                </a:lnTo>
                <a:lnTo>
                  <a:pt x="66" y="44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  <cdr:sp macro="" textlink="">
        <cdr:nvSpPr>
          <cdr:cNvPr id="4" name="Freeform 25">
            <a:extLst xmlns:a="http://schemas.openxmlformats.org/drawingml/2006/main">
              <a:ext uri="{FF2B5EF4-FFF2-40B4-BE49-F238E27FC236}">
                <a16:creationId xmlns:a16="http://schemas.microsoft.com/office/drawing/2014/main" id="{3185044E-9D91-472D-92C2-23A91945341E}"/>
              </a:ext>
            </a:extLst>
          </cdr:cNvPr>
          <cdr:cNvSpPr>
            <a:spLocks xmlns:a="http://schemas.openxmlformats.org/drawingml/2006/main" noEditPoints="1"/>
          </cdr:cNvSpPr>
        </cdr:nvSpPr>
        <cdr:spPr bwMode="auto">
          <a:xfrm xmlns:a="http://schemas.openxmlformats.org/drawingml/2006/main">
            <a:off x="37467914" y="4053285"/>
            <a:ext cx="2271730" cy="2513270"/>
          </a:xfrm>
          <a:custGeom xmlns:a="http://schemas.openxmlformats.org/drawingml/2006/main">
            <a:avLst/>
            <a:gdLst>
              <a:gd name="T0" fmla="*/ 492 w 546"/>
              <a:gd name="T1" fmla="*/ 160 h 580"/>
              <a:gd name="T2" fmla="*/ 518 w 546"/>
              <a:gd name="T3" fmla="*/ 132 h 580"/>
              <a:gd name="T4" fmla="*/ 404 w 546"/>
              <a:gd name="T5" fmla="*/ 38 h 580"/>
              <a:gd name="T6" fmla="*/ 386 w 546"/>
              <a:gd name="T7" fmla="*/ 84 h 580"/>
              <a:gd name="T8" fmla="*/ 348 w 546"/>
              <a:gd name="T9" fmla="*/ 70 h 580"/>
              <a:gd name="T10" fmla="*/ 312 w 546"/>
              <a:gd name="T11" fmla="*/ 18 h 580"/>
              <a:gd name="T12" fmla="*/ 240 w 546"/>
              <a:gd name="T13" fmla="*/ 4 h 580"/>
              <a:gd name="T14" fmla="*/ 144 w 546"/>
              <a:gd name="T15" fmla="*/ 52 h 580"/>
              <a:gd name="T16" fmla="*/ 124 w 546"/>
              <a:gd name="T17" fmla="*/ 72 h 580"/>
              <a:gd name="T18" fmla="*/ 176 w 546"/>
              <a:gd name="T19" fmla="*/ 48 h 580"/>
              <a:gd name="T20" fmla="*/ 186 w 546"/>
              <a:gd name="T21" fmla="*/ 48 h 580"/>
              <a:gd name="T22" fmla="*/ 172 w 546"/>
              <a:gd name="T23" fmla="*/ 86 h 580"/>
              <a:gd name="T24" fmla="*/ 192 w 546"/>
              <a:gd name="T25" fmla="*/ 110 h 580"/>
              <a:gd name="T26" fmla="*/ 220 w 546"/>
              <a:gd name="T27" fmla="*/ 132 h 580"/>
              <a:gd name="T28" fmla="*/ 236 w 546"/>
              <a:gd name="T29" fmla="*/ 108 h 580"/>
              <a:gd name="T30" fmla="*/ 258 w 546"/>
              <a:gd name="T31" fmla="*/ 80 h 580"/>
              <a:gd name="T32" fmla="*/ 298 w 546"/>
              <a:gd name="T33" fmla="*/ 92 h 580"/>
              <a:gd name="T34" fmla="*/ 312 w 546"/>
              <a:gd name="T35" fmla="*/ 122 h 580"/>
              <a:gd name="T36" fmla="*/ 322 w 546"/>
              <a:gd name="T37" fmla="*/ 142 h 580"/>
              <a:gd name="T38" fmla="*/ 334 w 546"/>
              <a:gd name="T39" fmla="*/ 158 h 580"/>
              <a:gd name="T40" fmla="*/ 284 w 546"/>
              <a:gd name="T41" fmla="*/ 138 h 580"/>
              <a:gd name="T42" fmla="*/ 286 w 546"/>
              <a:gd name="T43" fmla="*/ 150 h 580"/>
              <a:gd name="T44" fmla="*/ 290 w 546"/>
              <a:gd name="T45" fmla="*/ 164 h 580"/>
              <a:gd name="T46" fmla="*/ 250 w 546"/>
              <a:gd name="T47" fmla="*/ 188 h 580"/>
              <a:gd name="T48" fmla="*/ 218 w 546"/>
              <a:gd name="T49" fmla="*/ 230 h 580"/>
              <a:gd name="T50" fmla="*/ 200 w 546"/>
              <a:gd name="T51" fmla="*/ 254 h 580"/>
              <a:gd name="T52" fmla="*/ 152 w 546"/>
              <a:gd name="T53" fmla="*/ 252 h 580"/>
              <a:gd name="T54" fmla="*/ 144 w 546"/>
              <a:gd name="T55" fmla="*/ 304 h 580"/>
              <a:gd name="T56" fmla="*/ 178 w 546"/>
              <a:gd name="T57" fmla="*/ 292 h 580"/>
              <a:gd name="T58" fmla="*/ 198 w 546"/>
              <a:gd name="T59" fmla="*/ 338 h 580"/>
              <a:gd name="T60" fmla="*/ 196 w 546"/>
              <a:gd name="T61" fmla="*/ 348 h 580"/>
              <a:gd name="T62" fmla="*/ 156 w 546"/>
              <a:gd name="T63" fmla="*/ 320 h 580"/>
              <a:gd name="T64" fmla="*/ 104 w 546"/>
              <a:gd name="T65" fmla="*/ 288 h 580"/>
              <a:gd name="T66" fmla="*/ 64 w 546"/>
              <a:gd name="T67" fmla="*/ 240 h 580"/>
              <a:gd name="T68" fmla="*/ 58 w 546"/>
              <a:gd name="T69" fmla="*/ 170 h 580"/>
              <a:gd name="T70" fmla="*/ 32 w 546"/>
              <a:gd name="T71" fmla="*/ 158 h 580"/>
              <a:gd name="T72" fmla="*/ 4 w 546"/>
              <a:gd name="T73" fmla="*/ 342 h 580"/>
              <a:gd name="T74" fmla="*/ 140 w 546"/>
              <a:gd name="T75" fmla="*/ 538 h 580"/>
              <a:gd name="T76" fmla="*/ 240 w 546"/>
              <a:gd name="T77" fmla="*/ 514 h 580"/>
              <a:gd name="T78" fmla="*/ 194 w 546"/>
              <a:gd name="T79" fmla="*/ 436 h 580"/>
              <a:gd name="T80" fmla="*/ 206 w 546"/>
              <a:gd name="T81" fmla="*/ 382 h 580"/>
              <a:gd name="T82" fmla="*/ 250 w 546"/>
              <a:gd name="T83" fmla="*/ 362 h 580"/>
              <a:gd name="T84" fmla="*/ 328 w 546"/>
              <a:gd name="T85" fmla="*/ 394 h 580"/>
              <a:gd name="T86" fmla="*/ 342 w 546"/>
              <a:gd name="T87" fmla="*/ 416 h 580"/>
              <a:gd name="T88" fmla="*/ 394 w 546"/>
              <a:gd name="T89" fmla="*/ 442 h 580"/>
              <a:gd name="T90" fmla="*/ 354 w 546"/>
              <a:gd name="T91" fmla="*/ 502 h 580"/>
              <a:gd name="T92" fmla="*/ 306 w 546"/>
              <a:gd name="T93" fmla="*/ 540 h 580"/>
              <a:gd name="T94" fmla="*/ 266 w 546"/>
              <a:gd name="T95" fmla="*/ 568 h 580"/>
              <a:gd name="T96" fmla="*/ 430 w 546"/>
              <a:gd name="T97" fmla="*/ 544 h 580"/>
              <a:gd name="T98" fmla="*/ 546 w 546"/>
              <a:gd name="T99" fmla="*/ 370 h 580"/>
              <a:gd name="T100" fmla="*/ 528 w 546"/>
              <a:gd name="T101" fmla="*/ 324 h 580"/>
              <a:gd name="T102" fmla="*/ 486 w 546"/>
              <a:gd name="T103" fmla="*/ 330 h 580"/>
              <a:gd name="T104" fmla="*/ 476 w 546"/>
              <a:gd name="T105" fmla="*/ 234 h 580"/>
              <a:gd name="T106" fmla="*/ 486 w 546"/>
              <a:gd name="T107" fmla="*/ 182 h 580"/>
              <a:gd name="T108" fmla="*/ 310 w 546"/>
              <a:gd name="T109" fmla="*/ 158 h 580"/>
              <a:gd name="T110" fmla="*/ 424 w 546"/>
              <a:gd name="T111" fmla="*/ 66 h 580"/>
              <a:gd name="T112" fmla="*/ 420 w 546"/>
              <a:gd name="T113" fmla="*/ 58 h 580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  <a:cxn ang="0">
                <a:pos x="T74" y="T75"/>
              </a:cxn>
              <a:cxn ang="0">
                <a:pos x="T76" y="T77"/>
              </a:cxn>
              <a:cxn ang="0">
                <a:pos x="T78" y="T79"/>
              </a:cxn>
              <a:cxn ang="0">
                <a:pos x="T80" y="T81"/>
              </a:cxn>
              <a:cxn ang="0">
                <a:pos x="T82" y="T83"/>
              </a:cxn>
              <a:cxn ang="0">
                <a:pos x="T84" y="T85"/>
              </a:cxn>
              <a:cxn ang="0">
                <a:pos x="T86" y="T87"/>
              </a:cxn>
              <a:cxn ang="0">
                <a:pos x="T88" y="T89"/>
              </a:cxn>
              <a:cxn ang="0">
                <a:pos x="T90" y="T91"/>
              </a:cxn>
              <a:cxn ang="0">
                <a:pos x="T92" y="T93"/>
              </a:cxn>
              <a:cxn ang="0">
                <a:pos x="T94" y="T95"/>
              </a:cxn>
              <a:cxn ang="0">
                <a:pos x="T96" y="T97"/>
              </a:cxn>
              <a:cxn ang="0">
                <a:pos x="T98" y="T99"/>
              </a:cxn>
              <a:cxn ang="0">
                <a:pos x="T100" y="T101"/>
              </a:cxn>
              <a:cxn ang="0">
                <a:pos x="T102" y="T103"/>
              </a:cxn>
              <a:cxn ang="0">
                <a:pos x="T104" y="T105"/>
              </a:cxn>
              <a:cxn ang="0">
                <a:pos x="T106" y="T107"/>
              </a:cxn>
              <a:cxn ang="0">
                <a:pos x="T108" y="T109"/>
              </a:cxn>
              <a:cxn ang="0">
                <a:pos x="T110" y="T111"/>
              </a:cxn>
              <a:cxn ang="0">
                <a:pos x="T112" y="T113"/>
              </a:cxn>
            </a:cxnLst>
            <a:rect l="0" t="0" r="r" b="b"/>
            <a:pathLst>
              <a:path w="546" h="580">
                <a:moveTo>
                  <a:pt x="486" y="182"/>
                </a:moveTo>
                <a:lnTo>
                  <a:pt x="486" y="182"/>
                </a:lnTo>
                <a:lnTo>
                  <a:pt x="484" y="178"/>
                </a:lnTo>
                <a:lnTo>
                  <a:pt x="482" y="172"/>
                </a:lnTo>
                <a:lnTo>
                  <a:pt x="484" y="160"/>
                </a:lnTo>
                <a:lnTo>
                  <a:pt x="484" y="160"/>
                </a:lnTo>
                <a:lnTo>
                  <a:pt x="484" y="154"/>
                </a:lnTo>
                <a:lnTo>
                  <a:pt x="484" y="154"/>
                </a:lnTo>
                <a:lnTo>
                  <a:pt x="484" y="154"/>
                </a:lnTo>
                <a:lnTo>
                  <a:pt x="492" y="160"/>
                </a:lnTo>
                <a:lnTo>
                  <a:pt x="500" y="162"/>
                </a:lnTo>
                <a:lnTo>
                  <a:pt x="504" y="160"/>
                </a:lnTo>
                <a:lnTo>
                  <a:pt x="506" y="160"/>
                </a:lnTo>
                <a:lnTo>
                  <a:pt x="506" y="160"/>
                </a:lnTo>
                <a:lnTo>
                  <a:pt x="504" y="154"/>
                </a:lnTo>
                <a:lnTo>
                  <a:pt x="500" y="148"/>
                </a:lnTo>
                <a:lnTo>
                  <a:pt x="496" y="140"/>
                </a:lnTo>
                <a:lnTo>
                  <a:pt x="496" y="140"/>
                </a:lnTo>
                <a:lnTo>
                  <a:pt x="518" y="132"/>
                </a:lnTo>
                <a:lnTo>
                  <a:pt x="518" y="132"/>
                </a:lnTo>
                <a:lnTo>
                  <a:pt x="530" y="130"/>
                </a:lnTo>
                <a:lnTo>
                  <a:pt x="530" y="130"/>
                </a:lnTo>
                <a:lnTo>
                  <a:pt x="508" y="102"/>
                </a:lnTo>
                <a:lnTo>
                  <a:pt x="484" y="76"/>
                </a:lnTo>
                <a:lnTo>
                  <a:pt x="456" y="52"/>
                </a:lnTo>
                <a:lnTo>
                  <a:pt x="424" y="34"/>
                </a:lnTo>
                <a:lnTo>
                  <a:pt x="424" y="34"/>
                </a:lnTo>
                <a:lnTo>
                  <a:pt x="418" y="36"/>
                </a:lnTo>
                <a:lnTo>
                  <a:pt x="418" y="36"/>
                </a:lnTo>
                <a:lnTo>
                  <a:pt x="404" y="38"/>
                </a:lnTo>
                <a:lnTo>
                  <a:pt x="404" y="38"/>
                </a:lnTo>
                <a:lnTo>
                  <a:pt x="402" y="42"/>
                </a:lnTo>
                <a:lnTo>
                  <a:pt x="398" y="44"/>
                </a:lnTo>
                <a:lnTo>
                  <a:pt x="394" y="46"/>
                </a:lnTo>
                <a:lnTo>
                  <a:pt x="394" y="46"/>
                </a:lnTo>
                <a:lnTo>
                  <a:pt x="384" y="48"/>
                </a:lnTo>
                <a:lnTo>
                  <a:pt x="382" y="50"/>
                </a:lnTo>
                <a:lnTo>
                  <a:pt x="382" y="58"/>
                </a:lnTo>
                <a:lnTo>
                  <a:pt x="382" y="68"/>
                </a:lnTo>
                <a:lnTo>
                  <a:pt x="386" y="84"/>
                </a:lnTo>
                <a:lnTo>
                  <a:pt x="380" y="86"/>
                </a:lnTo>
                <a:lnTo>
                  <a:pt x="380" y="86"/>
                </a:lnTo>
                <a:lnTo>
                  <a:pt x="370" y="74"/>
                </a:lnTo>
                <a:lnTo>
                  <a:pt x="370" y="74"/>
                </a:lnTo>
                <a:lnTo>
                  <a:pt x="368" y="72"/>
                </a:lnTo>
                <a:lnTo>
                  <a:pt x="366" y="70"/>
                </a:lnTo>
                <a:lnTo>
                  <a:pt x="360" y="72"/>
                </a:lnTo>
                <a:lnTo>
                  <a:pt x="354" y="72"/>
                </a:lnTo>
                <a:lnTo>
                  <a:pt x="348" y="70"/>
                </a:lnTo>
                <a:lnTo>
                  <a:pt x="348" y="70"/>
                </a:lnTo>
                <a:lnTo>
                  <a:pt x="332" y="56"/>
                </a:lnTo>
                <a:lnTo>
                  <a:pt x="322" y="46"/>
                </a:lnTo>
                <a:lnTo>
                  <a:pt x="322" y="46"/>
                </a:lnTo>
                <a:lnTo>
                  <a:pt x="324" y="42"/>
                </a:lnTo>
                <a:lnTo>
                  <a:pt x="326" y="34"/>
                </a:lnTo>
                <a:lnTo>
                  <a:pt x="326" y="34"/>
                </a:lnTo>
                <a:lnTo>
                  <a:pt x="324" y="30"/>
                </a:lnTo>
                <a:lnTo>
                  <a:pt x="320" y="24"/>
                </a:lnTo>
                <a:lnTo>
                  <a:pt x="312" y="18"/>
                </a:lnTo>
                <a:lnTo>
                  <a:pt x="312" y="18"/>
                </a:lnTo>
                <a:lnTo>
                  <a:pt x="312" y="14"/>
                </a:lnTo>
                <a:lnTo>
                  <a:pt x="308" y="10"/>
                </a:lnTo>
                <a:lnTo>
                  <a:pt x="296" y="6"/>
                </a:lnTo>
                <a:lnTo>
                  <a:pt x="286" y="2"/>
                </a:lnTo>
                <a:lnTo>
                  <a:pt x="280" y="2"/>
                </a:lnTo>
                <a:lnTo>
                  <a:pt x="280" y="2"/>
                </a:lnTo>
                <a:lnTo>
                  <a:pt x="284" y="0"/>
                </a:lnTo>
                <a:lnTo>
                  <a:pt x="284" y="0"/>
                </a:lnTo>
                <a:lnTo>
                  <a:pt x="262" y="2"/>
                </a:lnTo>
                <a:lnTo>
                  <a:pt x="240" y="4"/>
                </a:lnTo>
                <a:lnTo>
                  <a:pt x="220" y="8"/>
                </a:lnTo>
                <a:lnTo>
                  <a:pt x="198" y="14"/>
                </a:lnTo>
                <a:lnTo>
                  <a:pt x="180" y="22"/>
                </a:lnTo>
                <a:lnTo>
                  <a:pt x="160" y="30"/>
                </a:lnTo>
                <a:lnTo>
                  <a:pt x="142" y="40"/>
                </a:lnTo>
                <a:lnTo>
                  <a:pt x="124" y="52"/>
                </a:lnTo>
                <a:lnTo>
                  <a:pt x="124" y="52"/>
                </a:lnTo>
                <a:lnTo>
                  <a:pt x="140" y="50"/>
                </a:lnTo>
                <a:lnTo>
                  <a:pt x="144" y="52"/>
                </a:lnTo>
                <a:lnTo>
                  <a:pt x="144" y="52"/>
                </a:lnTo>
                <a:lnTo>
                  <a:pt x="142" y="54"/>
                </a:lnTo>
                <a:lnTo>
                  <a:pt x="142" y="54"/>
                </a:lnTo>
                <a:lnTo>
                  <a:pt x="124" y="64"/>
                </a:lnTo>
                <a:lnTo>
                  <a:pt x="110" y="68"/>
                </a:lnTo>
                <a:lnTo>
                  <a:pt x="110" y="68"/>
                </a:lnTo>
                <a:lnTo>
                  <a:pt x="106" y="70"/>
                </a:lnTo>
                <a:lnTo>
                  <a:pt x="108" y="72"/>
                </a:lnTo>
                <a:lnTo>
                  <a:pt x="118" y="74"/>
                </a:lnTo>
                <a:lnTo>
                  <a:pt x="118" y="74"/>
                </a:lnTo>
                <a:lnTo>
                  <a:pt x="124" y="72"/>
                </a:lnTo>
                <a:lnTo>
                  <a:pt x="136" y="68"/>
                </a:lnTo>
                <a:lnTo>
                  <a:pt x="148" y="64"/>
                </a:lnTo>
                <a:lnTo>
                  <a:pt x="158" y="62"/>
                </a:lnTo>
                <a:lnTo>
                  <a:pt x="158" y="62"/>
                </a:lnTo>
                <a:lnTo>
                  <a:pt x="168" y="62"/>
                </a:lnTo>
                <a:lnTo>
                  <a:pt x="172" y="60"/>
                </a:lnTo>
                <a:lnTo>
                  <a:pt x="176" y="56"/>
                </a:lnTo>
                <a:lnTo>
                  <a:pt x="178" y="54"/>
                </a:lnTo>
                <a:lnTo>
                  <a:pt x="178" y="54"/>
                </a:lnTo>
                <a:lnTo>
                  <a:pt x="176" y="48"/>
                </a:lnTo>
                <a:lnTo>
                  <a:pt x="174" y="46"/>
                </a:lnTo>
                <a:lnTo>
                  <a:pt x="174" y="46"/>
                </a:lnTo>
                <a:lnTo>
                  <a:pt x="182" y="40"/>
                </a:lnTo>
                <a:lnTo>
                  <a:pt x="190" y="36"/>
                </a:lnTo>
                <a:lnTo>
                  <a:pt x="192" y="34"/>
                </a:lnTo>
                <a:lnTo>
                  <a:pt x="192" y="34"/>
                </a:lnTo>
                <a:lnTo>
                  <a:pt x="192" y="36"/>
                </a:lnTo>
                <a:lnTo>
                  <a:pt x="188" y="40"/>
                </a:lnTo>
                <a:lnTo>
                  <a:pt x="186" y="46"/>
                </a:lnTo>
                <a:lnTo>
                  <a:pt x="186" y="48"/>
                </a:lnTo>
                <a:lnTo>
                  <a:pt x="188" y="52"/>
                </a:lnTo>
                <a:lnTo>
                  <a:pt x="188" y="52"/>
                </a:lnTo>
                <a:lnTo>
                  <a:pt x="196" y="60"/>
                </a:lnTo>
                <a:lnTo>
                  <a:pt x="202" y="64"/>
                </a:lnTo>
                <a:lnTo>
                  <a:pt x="202" y="66"/>
                </a:lnTo>
                <a:lnTo>
                  <a:pt x="204" y="68"/>
                </a:lnTo>
                <a:lnTo>
                  <a:pt x="198" y="72"/>
                </a:lnTo>
                <a:lnTo>
                  <a:pt x="198" y="72"/>
                </a:lnTo>
                <a:lnTo>
                  <a:pt x="186" y="76"/>
                </a:lnTo>
                <a:lnTo>
                  <a:pt x="172" y="86"/>
                </a:lnTo>
                <a:lnTo>
                  <a:pt x="164" y="94"/>
                </a:lnTo>
                <a:lnTo>
                  <a:pt x="162" y="98"/>
                </a:lnTo>
                <a:lnTo>
                  <a:pt x="164" y="100"/>
                </a:lnTo>
                <a:lnTo>
                  <a:pt x="164" y="100"/>
                </a:lnTo>
                <a:lnTo>
                  <a:pt x="172" y="108"/>
                </a:lnTo>
                <a:lnTo>
                  <a:pt x="172" y="108"/>
                </a:lnTo>
                <a:lnTo>
                  <a:pt x="180" y="108"/>
                </a:lnTo>
                <a:lnTo>
                  <a:pt x="186" y="108"/>
                </a:lnTo>
                <a:lnTo>
                  <a:pt x="192" y="110"/>
                </a:lnTo>
                <a:lnTo>
                  <a:pt x="192" y="110"/>
                </a:lnTo>
                <a:lnTo>
                  <a:pt x="200" y="114"/>
                </a:lnTo>
                <a:lnTo>
                  <a:pt x="206" y="116"/>
                </a:lnTo>
                <a:lnTo>
                  <a:pt x="206" y="116"/>
                </a:lnTo>
                <a:lnTo>
                  <a:pt x="204" y="118"/>
                </a:lnTo>
                <a:lnTo>
                  <a:pt x="204" y="122"/>
                </a:lnTo>
                <a:lnTo>
                  <a:pt x="206" y="126"/>
                </a:lnTo>
                <a:lnTo>
                  <a:pt x="212" y="132"/>
                </a:lnTo>
                <a:lnTo>
                  <a:pt x="212" y="132"/>
                </a:lnTo>
                <a:lnTo>
                  <a:pt x="216" y="132"/>
                </a:lnTo>
                <a:lnTo>
                  <a:pt x="220" y="132"/>
                </a:lnTo>
                <a:lnTo>
                  <a:pt x="226" y="128"/>
                </a:lnTo>
                <a:lnTo>
                  <a:pt x="228" y="124"/>
                </a:lnTo>
                <a:lnTo>
                  <a:pt x="228" y="120"/>
                </a:lnTo>
                <a:lnTo>
                  <a:pt x="228" y="120"/>
                </a:lnTo>
                <a:lnTo>
                  <a:pt x="226" y="118"/>
                </a:lnTo>
                <a:lnTo>
                  <a:pt x="228" y="116"/>
                </a:lnTo>
                <a:lnTo>
                  <a:pt x="230" y="114"/>
                </a:lnTo>
                <a:lnTo>
                  <a:pt x="234" y="112"/>
                </a:lnTo>
                <a:lnTo>
                  <a:pt x="236" y="110"/>
                </a:lnTo>
                <a:lnTo>
                  <a:pt x="236" y="108"/>
                </a:lnTo>
                <a:lnTo>
                  <a:pt x="236" y="108"/>
                </a:lnTo>
                <a:lnTo>
                  <a:pt x="232" y="96"/>
                </a:lnTo>
                <a:lnTo>
                  <a:pt x="230" y="92"/>
                </a:lnTo>
                <a:lnTo>
                  <a:pt x="236" y="76"/>
                </a:lnTo>
                <a:lnTo>
                  <a:pt x="236" y="76"/>
                </a:lnTo>
                <a:lnTo>
                  <a:pt x="242" y="74"/>
                </a:lnTo>
                <a:lnTo>
                  <a:pt x="248" y="74"/>
                </a:lnTo>
                <a:lnTo>
                  <a:pt x="254" y="76"/>
                </a:lnTo>
                <a:lnTo>
                  <a:pt x="254" y="76"/>
                </a:lnTo>
                <a:lnTo>
                  <a:pt x="258" y="80"/>
                </a:lnTo>
                <a:lnTo>
                  <a:pt x="260" y="86"/>
                </a:lnTo>
                <a:lnTo>
                  <a:pt x="264" y="90"/>
                </a:lnTo>
                <a:lnTo>
                  <a:pt x="268" y="94"/>
                </a:lnTo>
                <a:lnTo>
                  <a:pt x="268" y="94"/>
                </a:lnTo>
                <a:lnTo>
                  <a:pt x="276" y="94"/>
                </a:lnTo>
                <a:lnTo>
                  <a:pt x="280" y="92"/>
                </a:lnTo>
                <a:lnTo>
                  <a:pt x="284" y="88"/>
                </a:lnTo>
                <a:lnTo>
                  <a:pt x="284" y="88"/>
                </a:lnTo>
                <a:lnTo>
                  <a:pt x="292" y="90"/>
                </a:lnTo>
                <a:lnTo>
                  <a:pt x="298" y="92"/>
                </a:lnTo>
                <a:lnTo>
                  <a:pt x="300" y="94"/>
                </a:lnTo>
                <a:lnTo>
                  <a:pt x="300" y="98"/>
                </a:lnTo>
                <a:lnTo>
                  <a:pt x="300" y="98"/>
                </a:lnTo>
                <a:lnTo>
                  <a:pt x="304" y="108"/>
                </a:lnTo>
                <a:lnTo>
                  <a:pt x="306" y="112"/>
                </a:lnTo>
                <a:lnTo>
                  <a:pt x="310" y="114"/>
                </a:lnTo>
                <a:lnTo>
                  <a:pt x="310" y="114"/>
                </a:lnTo>
                <a:lnTo>
                  <a:pt x="314" y="116"/>
                </a:lnTo>
                <a:lnTo>
                  <a:pt x="314" y="120"/>
                </a:lnTo>
                <a:lnTo>
                  <a:pt x="312" y="122"/>
                </a:lnTo>
                <a:lnTo>
                  <a:pt x="312" y="122"/>
                </a:lnTo>
                <a:lnTo>
                  <a:pt x="314" y="120"/>
                </a:lnTo>
                <a:lnTo>
                  <a:pt x="318" y="116"/>
                </a:lnTo>
                <a:lnTo>
                  <a:pt x="320" y="116"/>
                </a:lnTo>
                <a:lnTo>
                  <a:pt x="322" y="116"/>
                </a:lnTo>
                <a:lnTo>
                  <a:pt x="324" y="118"/>
                </a:lnTo>
                <a:lnTo>
                  <a:pt x="326" y="124"/>
                </a:lnTo>
                <a:lnTo>
                  <a:pt x="326" y="124"/>
                </a:lnTo>
                <a:lnTo>
                  <a:pt x="324" y="134"/>
                </a:lnTo>
                <a:lnTo>
                  <a:pt x="322" y="142"/>
                </a:lnTo>
                <a:lnTo>
                  <a:pt x="322" y="146"/>
                </a:lnTo>
                <a:lnTo>
                  <a:pt x="328" y="148"/>
                </a:lnTo>
                <a:lnTo>
                  <a:pt x="328" y="148"/>
                </a:lnTo>
                <a:lnTo>
                  <a:pt x="334" y="148"/>
                </a:lnTo>
                <a:lnTo>
                  <a:pt x="338" y="152"/>
                </a:lnTo>
                <a:lnTo>
                  <a:pt x="340" y="154"/>
                </a:lnTo>
                <a:lnTo>
                  <a:pt x="340" y="158"/>
                </a:lnTo>
                <a:lnTo>
                  <a:pt x="340" y="158"/>
                </a:lnTo>
                <a:lnTo>
                  <a:pt x="338" y="158"/>
                </a:lnTo>
                <a:lnTo>
                  <a:pt x="334" y="158"/>
                </a:lnTo>
                <a:lnTo>
                  <a:pt x="328" y="156"/>
                </a:lnTo>
                <a:lnTo>
                  <a:pt x="328" y="156"/>
                </a:lnTo>
                <a:lnTo>
                  <a:pt x="312" y="150"/>
                </a:lnTo>
                <a:lnTo>
                  <a:pt x="312" y="150"/>
                </a:lnTo>
                <a:lnTo>
                  <a:pt x="316" y="144"/>
                </a:lnTo>
                <a:lnTo>
                  <a:pt x="316" y="140"/>
                </a:lnTo>
                <a:lnTo>
                  <a:pt x="316" y="140"/>
                </a:lnTo>
                <a:lnTo>
                  <a:pt x="312" y="138"/>
                </a:lnTo>
                <a:lnTo>
                  <a:pt x="312" y="138"/>
                </a:lnTo>
                <a:lnTo>
                  <a:pt x="284" y="138"/>
                </a:lnTo>
                <a:lnTo>
                  <a:pt x="284" y="138"/>
                </a:lnTo>
                <a:lnTo>
                  <a:pt x="272" y="144"/>
                </a:lnTo>
                <a:lnTo>
                  <a:pt x="262" y="150"/>
                </a:lnTo>
                <a:lnTo>
                  <a:pt x="260" y="152"/>
                </a:lnTo>
                <a:lnTo>
                  <a:pt x="260" y="154"/>
                </a:lnTo>
                <a:lnTo>
                  <a:pt x="260" y="154"/>
                </a:lnTo>
                <a:lnTo>
                  <a:pt x="274" y="150"/>
                </a:lnTo>
                <a:lnTo>
                  <a:pt x="282" y="148"/>
                </a:lnTo>
                <a:lnTo>
                  <a:pt x="286" y="148"/>
                </a:lnTo>
                <a:lnTo>
                  <a:pt x="286" y="150"/>
                </a:lnTo>
                <a:lnTo>
                  <a:pt x="286" y="150"/>
                </a:lnTo>
                <a:lnTo>
                  <a:pt x="284" y="152"/>
                </a:lnTo>
                <a:lnTo>
                  <a:pt x="284" y="154"/>
                </a:lnTo>
                <a:lnTo>
                  <a:pt x="284" y="154"/>
                </a:lnTo>
                <a:lnTo>
                  <a:pt x="284" y="154"/>
                </a:lnTo>
                <a:lnTo>
                  <a:pt x="288" y="156"/>
                </a:lnTo>
                <a:lnTo>
                  <a:pt x="290" y="160"/>
                </a:lnTo>
                <a:lnTo>
                  <a:pt x="292" y="166"/>
                </a:lnTo>
                <a:lnTo>
                  <a:pt x="292" y="166"/>
                </a:lnTo>
                <a:lnTo>
                  <a:pt x="290" y="164"/>
                </a:lnTo>
                <a:lnTo>
                  <a:pt x="286" y="166"/>
                </a:lnTo>
                <a:lnTo>
                  <a:pt x="280" y="166"/>
                </a:lnTo>
                <a:lnTo>
                  <a:pt x="280" y="166"/>
                </a:lnTo>
                <a:lnTo>
                  <a:pt x="266" y="174"/>
                </a:lnTo>
                <a:lnTo>
                  <a:pt x="262" y="178"/>
                </a:lnTo>
                <a:lnTo>
                  <a:pt x="260" y="182"/>
                </a:lnTo>
                <a:lnTo>
                  <a:pt x="260" y="182"/>
                </a:lnTo>
                <a:lnTo>
                  <a:pt x="260" y="184"/>
                </a:lnTo>
                <a:lnTo>
                  <a:pt x="258" y="186"/>
                </a:lnTo>
                <a:lnTo>
                  <a:pt x="250" y="188"/>
                </a:lnTo>
                <a:lnTo>
                  <a:pt x="242" y="190"/>
                </a:lnTo>
                <a:lnTo>
                  <a:pt x="240" y="194"/>
                </a:lnTo>
                <a:lnTo>
                  <a:pt x="238" y="196"/>
                </a:lnTo>
                <a:lnTo>
                  <a:pt x="238" y="196"/>
                </a:lnTo>
                <a:lnTo>
                  <a:pt x="236" y="202"/>
                </a:lnTo>
                <a:lnTo>
                  <a:pt x="238" y="206"/>
                </a:lnTo>
                <a:lnTo>
                  <a:pt x="238" y="212"/>
                </a:lnTo>
                <a:lnTo>
                  <a:pt x="234" y="216"/>
                </a:lnTo>
                <a:lnTo>
                  <a:pt x="234" y="216"/>
                </a:lnTo>
                <a:lnTo>
                  <a:pt x="218" y="230"/>
                </a:lnTo>
                <a:lnTo>
                  <a:pt x="210" y="238"/>
                </a:lnTo>
                <a:lnTo>
                  <a:pt x="208" y="242"/>
                </a:lnTo>
                <a:lnTo>
                  <a:pt x="208" y="246"/>
                </a:lnTo>
                <a:lnTo>
                  <a:pt x="208" y="246"/>
                </a:lnTo>
                <a:lnTo>
                  <a:pt x="212" y="268"/>
                </a:lnTo>
                <a:lnTo>
                  <a:pt x="204" y="268"/>
                </a:lnTo>
                <a:lnTo>
                  <a:pt x="204" y="268"/>
                </a:lnTo>
                <a:lnTo>
                  <a:pt x="204" y="264"/>
                </a:lnTo>
                <a:lnTo>
                  <a:pt x="202" y="258"/>
                </a:lnTo>
                <a:lnTo>
                  <a:pt x="200" y="254"/>
                </a:lnTo>
                <a:lnTo>
                  <a:pt x="198" y="250"/>
                </a:lnTo>
                <a:lnTo>
                  <a:pt x="194" y="248"/>
                </a:lnTo>
                <a:lnTo>
                  <a:pt x="188" y="248"/>
                </a:lnTo>
                <a:lnTo>
                  <a:pt x="188" y="248"/>
                </a:lnTo>
                <a:lnTo>
                  <a:pt x="178" y="250"/>
                </a:lnTo>
                <a:lnTo>
                  <a:pt x="172" y="252"/>
                </a:lnTo>
                <a:lnTo>
                  <a:pt x="166" y="254"/>
                </a:lnTo>
                <a:lnTo>
                  <a:pt x="166" y="254"/>
                </a:lnTo>
                <a:lnTo>
                  <a:pt x="162" y="252"/>
                </a:lnTo>
                <a:lnTo>
                  <a:pt x="152" y="252"/>
                </a:lnTo>
                <a:lnTo>
                  <a:pt x="148" y="252"/>
                </a:lnTo>
                <a:lnTo>
                  <a:pt x="142" y="254"/>
                </a:lnTo>
                <a:lnTo>
                  <a:pt x="140" y="260"/>
                </a:lnTo>
                <a:lnTo>
                  <a:pt x="138" y="266"/>
                </a:lnTo>
                <a:lnTo>
                  <a:pt x="138" y="266"/>
                </a:lnTo>
                <a:lnTo>
                  <a:pt x="138" y="272"/>
                </a:lnTo>
                <a:lnTo>
                  <a:pt x="138" y="286"/>
                </a:lnTo>
                <a:lnTo>
                  <a:pt x="138" y="294"/>
                </a:lnTo>
                <a:lnTo>
                  <a:pt x="140" y="300"/>
                </a:lnTo>
                <a:lnTo>
                  <a:pt x="144" y="304"/>
                </a:lnTo>
                <a:lnTo>
                  <a:pt x="148" y="306"/>
                </a:lnTo>
                <a:lnTo>
                  <a:pt x="148" y="306"/>
                </a:lnTo>
                <a:lnTo>
                  <a:pt x="158" y="306"/>
                </a:lnTo>
                <a:lnTo>
                  <a:pt x="164" y="302"/>
                </a:lnTo>
                <a:lnTo>
                  <a:pt x="166" y="300"/>
                </a:lnTo>
                <a:lnTo>
                  <a:pt x="166" y="300"/>
                </a:lnTo>
                <a:lnTo>
                  <a:pt x="166" y="300"/>
                </a:lnTo>
                <a:lnTo>
                  <a:pt x="170" y="294"/>
                </a:lnTo>
                <a:lnTo>
                  <a:pt x="174" y="292"/>
                </a:lnTo>
                <a:lnTo>
                  <a:pt x="178" y="292"/>
                </a:lnTo>
                <a:lnTo>
                  <a:pt x="178" y="292"/>
                </a:lnTo>
                <a:lnTo>
                  <a:pt x="180" y="294"/>
                </a:lnTo>
                <a:lnTo>
                  <a:pt x="180" y="298"/>
                </a:lnTo>
                <a:lnTo>
                  <a:pt x="178" y="306"/>
                </a:lnTo>
                <a:lnTo>
                  <a:pt x="174" y="320"/>
                </a:lnTo>
                <a:lnTo>
                  <a:pt x="174" y="320"/>
                </a:lnTo>
                <a:lnTo>
                  <a:pt x="188" y="320"/>
                </a:lnTo>
                <a:lnTo>
                  <a:pt x="196" y="320"/>
                </a:lnTo>
                <a:lnTo>
                  <a:pt x="196" y="320"/>
                </a:lnTo>
                <a:lnTo>
                  <a:pt x="198" y="338"/>
                </a:lnTo>
                <a:lnTo>
                  <a:pt x="198" y="338"/>
                </a:lnTo>
                <a:lnTo>
                  <a:pt x="198" y="346"/>
                </a:lnTo>
                <a:lnTo>
                  <a:pt x="202" y="350"/>
                </a:lnTo>
                <a:lnTo>
                  <a:pt x="206" y="352"/>
                </a:lnTo>
                <a:lnTo>
                  <a:pt x="206" y="352"/>
                </a:lnTo>
                <a:lnTo>
                  <a:pt x="214" y="352"/>
                </a:lnTo>
                <a:lnTo>
                  <a:pt x="214" y="358"/>
                </a:lnTo>
                <a:lnTo>
                  <a:pt x="214" y="358"/>
                </a:lnTo>
                <a:lnTo>
                  <a:pt x="208" y="354"/>
                </a:lnTo>
                <a:lnTo>
                  <a:pt x="196" y="348"/>
                </a:lnTo>
                <a:lnTo>
                  <a:pt x="196" y="348"/>
                </a:lnTo>
                <a:lnTo>
                  <a:pt x="186" y="338"/>
                </a:lnTo>
                <a:lnTo>
                  <a:pt x="180" y="332"/>
                </a:lnTo>
                <a:lnTo>
                  <a:pt x="180" y="332"/>
                </a:lnTo>
                <a:lnTo>
                  <a:pt x="172" y="330"/>
                </a:lnTo>
                <a:lnTo>
                  <a:pt x="166" y="330"/>
                </a:lnTo>
                <a:lnTo>
                  <a:pt x="160" y="326"/>
                </a:lnTo>
                <a:lnTo>
                  <a:pt x="160" y="326"/>
                </a:lnTo>
                <a:lnTo>
                  <a:pt x="158" y="322"/>
                </a:lnTo>
                <a:lnTo>
                  <a:pt x="156" y="320"/>
                </a:lnTo>
                <a:lnTo>
                  <a:pt x="154" y="318"/>
                </a:lnTo>
                <a:lnTo>
                  <a:pt x="148" y="318"/>
                </a:lnTo>
                <a:lnTo>
                  <a:pt x="148" y="318"/>
                </a:lnTo>
                <a:lnTo>
                  <a:pt x="140" y="318"/>
                </a:lnTo>
                <a:lnTo>
                  <a:pt x="130" y="314"/>
                </a:lnTo>
                <a:lnTo>
                  <a:pt x="114" y="306"/>
                </a:lnTo>
                <a:lnTo>
                  <a:pt x="114" y="306"/>
                </a:lnTo>
                <a:lnTo>
                  <a:pt x="110" y="302"/>
                </a:lnTo>
                <a:lnTo>
                  <a:pt x="108" y="296"/>
                </a:lnTo>
                <a:lnTo>
                  <a:pt x="104" y="288"/>
                </a:lnTo>
                <a:lnTo>
                  <a:pt x="104" y="288"/>
                </a:lnTo>
                <a:lnTo>
                  <a:pt x="96" y="278"/>
                </a:lnTo>
                <a:lnTo>
                  <a:pt x="82" y="262"/>
                </a:lnTo>
                <a:lnTo>
                  <a:pt x="82" y="262"/>
                </a:lnTo>
                <a:lnTo>
                  <a:pt x="78" y="254"/>
                </a:lnTo>
                <a:lnTo>
                  <a:pt x="78" y="248"/>
                </a:lnTo>
                <a:lnTo>
                  <a:pt x="74" y="246"/>
                </a:lnTo>
                <a:lnTo>
                  <a:pt x="70" y="242"/>
                </a:lnTo>
                <a:lnTo>
                  <a:pt x="70" y="242"/>
                </a:lnTo>
                <a:lnTo>
                  <a:pt x="64" y="240"/>
                </a:lnTo>
                <a:lnTo>
                  <a:pt x="60" y="236"/>
                </a:lnTo>
                <a:lnTo>
                  <a:pt x="56" y="230"/>
                </a:lnTo>
                <a:lnTo>
                  <a:pt x="54" y="220"/>
                </a:lnTo>
                <a:lnTo>
                  <a:pt x="54" y="220"/>
                </a:lnTo>
                <a:lnTo>
                  <a:pt x="52" y="214"/>
                </a:lnTo>
                <a:lnTo>
                  <a:pt x="54" y="208"/>
                </a:lnTo>
                <a:lnTo>
                  <a:pt x="56" y="192"/>
                </a:lnTo>
                <a:lnTo>
                  <a:pt x="60" y="180"/>
                </a:lnTo>
                <a:lnTo>
                  <a:pt x="60" y="174"/>
                </a:lnTo>
                <a:lnTo>
                  <a:pt x="58" y="170"/>
                </a:lnTo>
                <a:lnTo>
                  <a:pt x="58" y="170"/>
                </a:lnTo>
                <a:lnTo>
                  <a:pt x="56" y="164"/>
                </a:lnTo>
                <a:lnTo>
                  <a:pt x="54" y="154"/>
                </a:lnTo>
                <a:lnTo>
                  <a:pt x="52" y="148"/>
                </a:lnTo>
                <a:lnTo>
                  <a:pt x="50" y="146"/>
                </a:lnTo>
                <a:lnTo>
                  <a:pt x="48" y="144"/>
                </a:lnTo>
                <a:lnTo>
                  <a:pt x="48" y="144"/>
                </a:lnTo>
                <a:lnTo>
                  <a:pt x="40" y="140"/>
                </a:lnTo>
                <a:lnTo>
                  <a:pt x="40" y="140"/>
                </a:lnTo>
                <a:lnTo>
                  <a:pt x="32" y="158"/>
                </a:lnTo>
                <a:lnTo>
                  <a:pt x="24" y="174"/>
                </a:lnTo>
                <a:lnTo>
                  <a:pt x="16" y="192"/>
                </a:lnTo>
                <a:lnTo>
                  <a:pt x="10" y="212"/>
                </a:lnTo>
                <a:lnTo>
                  <a:pt x="6" y="230"/>
                </a:lnTo>
                <a:lnTo>
                  <a:pt x="2" y="250"/>
                </a:lnTo>
                <a:lnTo>
                  <a:pt x="0" y="270"/>
                </a:lnTo>
                <a:lnTo>
                  <a:pt x="0" y="290"/>
                </a:lnTo>
                <a:lnTo>
                  <a:pt x="0" y="290"/>
                </a:lnTo>
                <a:lnTo>
                  <a:pt x="0" y="316"/>
                </a:lnTo>
                <a:lnTo>
                  <a:pt x="4" y="342"/>
                </a:lnTo>
                <a:lnTo>
                  <a:pt x="10" y="366"/>
                </a:lnTo>
                <a:lnTo>
                  <a:pt x="18" y="390"/>
                </a:lnTo>
                <a:lnTo>
                  <a:pt x="26" y="412"/>
                </a:lnTo>
                <a:lnTo>
                  <a:pt x="38" y="434"/>
                </a:lnTo>
                <a:lnTo>
                  <a:pt x="52" y="456"/>
                </a:lnTo>
                <a:lnTo>
                  <a:pt x="66" y="474"/>
                </a:lnTo>
                <a:lnTo>
                  <a:pt x="82" y="492"/>
                </a:lnTo>
                <a:lnTo>
                  <a:pt x="100" y="510"/>
                </a:lnTo>
                <a:lnTo>
                  <a:pt x="120" y="524"/>
                </a:lnTo>
                <a:lnTo>
                  <a:pt x="140" y="538"/>
                </a:lnTo>
                <a:lnTo>
                  <a:pt x="162" y="550"/>
                </a:lnTo>
                <a:lnTo>
                  <a:pt x="184" y="560"/>
                </a:lnTo>
                <a:lnTo>
                  <a:pt x="208" y="568"/>
                </a:lnTo>
                <a:lnTo>
                  <a:pt x="232" y="574"/>
                </a:lnTo>
                <a:lnTo>
                  <a:pt x="232" y="574"/>
                </a:lnTo>
                <a:lnTo>
                  <a:pt x="234" y="568"/>
                </a:lnTo>
                <a:lnTo>
                  <a:pt x="236" y="558"/>
                </a:lnTo>
                <a:lnTo>
                  <a:pt x="236" y="558"/>
                </a:lnTo>
                <a:lnTo>
                  <a:pt x="236" y="538"/>
                </a:lnTo>
                <a:lnTo>
                  <a:pt x="240" y="514"/>
                </a:lnTo>
                <a:lnTo>
                  <a:pt x="240" y="514"/>
                </a:lnTo>
                <a:lnTo>
                  <a:pt x="244" y="494"/>
                </a:lnTo>
                <a:lnTo>
                  <a:pt x="244" y="488"/>
                </a:lnTo>
                <a:lnTo>
                  <a:pt x="244" y="488"/>
                </a:lnTo>
                <a:lnTo>
                  <a:pt x="232" y="484"/>
                </a:lnTo>
                <a:lnTo>
                  <a:pt x="224" y="478"/>
                </a:lnTo>
                <a:lnTo>
                  <a:pt x="218" y="474"/>
                </a:lnTo>
                <a:lnTo>
                  <a:pt x="218" y="474"/>
                </a:lnTo>
                <a:lnTo>
                  <a:pt x="202" y="450"/>
                </a:lnTo>
                <a:lnTo>
                  <a:pt x="194" y="436"/>
                </a:lnTo>
                <a:lnTo>
                  <a:pt x="192" y="430"/>
                </a:lnTo>
                <a:lnTo>
                  <a:pt x="190" y="424"/>
                </a:lnTo>
                <a:lnTo>
                  <a:pt x="190" y="424"/>
                </a:lnTo>
                <a:lnTo>
                  <a:pt x="192" y="416"/>
                </a:lnTo>
                <a:lnTo>
                  <a:pt x="196" y="410"/>
                </a:lnTo>
                <a:lnTo>
                  <a:pt x="200" y="406"/>
                </a:lnTo>
                <a:lnTo>
                  <a:pt x="200" y="406"/>
                </a:lnTo>
                <a:lnTo>
                  <a:pt x="204" y="400"/>
                </a:lnTo>
                <a:lnTo>
                  <a:pt x="206" y="392"/>
                </a:lnTo>
                <a:lnTo>
                  <a:pt x="206" y="382"/>
                </a:lnTo>
                <a:lnTo>
                  <a:pt x="206" y="382"/>
                </a:lnTo>
                <a:lnTo>
                  <a:pt x="206" y="376"/>
                </a:lnTo>
                <a:lnTo>
                  <a:pt x="208" y="372"/>
                </a:lnTo>
                <a:lnTo>
                  <a:pt x="214" y="366"/>
                </a:lnTo>
                <a:lnTo>
                  <a:pt x="218" y="364"/>
                </a:lnTo>
                <a:lnTo>
                  <a:pt x="220" y="362"/>
                </a:lnTo>
                <a:lnTo>
                  <a:pt x="230" y="372"/>
                </a:lnTo>
                <a:lnTo>
                  <a:pt x="240" y="362"/>
                </a:lnTo>
                <a:lnTo>
                  <a:pt x="240" y="362"/>
                </a:lnTo>
                <a:lnTo>
                  <a:pt x="250" y="362"/>
                </a:lnTo>
                <a:lnTo>
                  <a:pt x="268" y="366"/>
                </a:lnTo>
                <a:lnTo>
                  <a:pt x="268" y="366"/>
                </a:lnTo>
                <a:lnTo>
                  <a:pt x="274" y="368"/>
                </a:lnTo>
                <a:lnTo>
                  <a:pt x="280" y="370"/>
                </a:lnTo>
                <a:lnTo>
                  <a:pt x="282" y="372"/>
                </a:lnTo>
                <a:lnTo>
                  <a:pt x="282" y="372"/>
                </a:lnTo>
                <a:lnTo>
                  <a:pt x="304" y="386"/>
                </a:lnTo>
                <a:lnTo>
                  <a:pt x="304" y="386"/>
                </a:lnTo>
                <a:lnTo>
                  <a:pt x="318" y="392"/>
                </a:lnTo>
                <a:lnTo>
                  <a:pt x="328" y="394"/>
                </a:lnTo>
                <a:lnTo>
                  <a:pt x="328" y="394"/>
                </a:lnTo>
                <a:lnTo>
                  <a:pt x="330" y="398"/>
                </a:lnTo>
                <a:lnTo>
                  <a:pt x="334" y="406"/>
                </a:lnTo>
                <a:lnTo>
                  <a:pt x="334" y="406"/>
                </a:lnTo>
                <a:lnTo>
                  <a:pt x="334" y="408"/>
                </a:lnTo>
                <a:lnTo>
                  <a:pt x="332" y="412"/>
                </a:lnTo>
                <a:lnTo>
                  <a:pt x="326" y="416"/>
                </a:lnTo>
                <a:lnTo>
                  <a:pt x="332" y="412"/>
                </a:lnTo>
                <a:lnTo>
                  <a:pt x="332" y="412"/>
                </a:lnTo>
                <a:lnTo>
                  <a:pt x="342" y="416"/>
                </a:lnTo>
                <a:lnTo>
                  <a:pt x="356" y="426"/>
                </a:lnTo>
                <a:lnTo>
                  <a:pt x="356" y="426"/>
                </a:lnTo>
                <a:lnTo>
                  <a:pt x="362" y="428"/>
                </a:lnTo>
                <a:lnTo>
                  <a:pt x="372" y="428"/>
                </a:lnTo>
                <a:lnTo>
                  <a:pt x="384" y="426"/>
                </a:lnTo>
                <a:lnTo>
                  <a:pt x="384" y="426"/>
                </a:lnTo>
                <a:lnTo>
                  <a:pt x="390" y="430"/>
                </a:lnTo>
                <a:lnTo>
                  <a:pt x="394" y="436"/>
                </a:lnTo>
                <a:lnTo>
                  <a:pt x="394" y="438"/>
                </a:lnTo>
                <a:lnTo>
                  <a:pt x="394" y="442"/>
                </a:lnTo>
                <a:lnTo>
                  <a:pt x="394" y="442"/>
                </a:lnTo>
                <a:lnTo>
                  <a:pt x="386" y="456"/>
                </a:lnTo>
                <a:lnTo>
                  <a:pt x="380" y="464"/>
                </a:lnTo>
                <a:lnTo>
                  <a:pt x="380" y="464"/>
                </a:lnTo>
                <a:lnTo>
                  <a:pt x="376" y="478"/>
                </a:lnTo>
                <a:lnTo>
                  <a:pt x="372" y="488"/>
                </a:lnTo>
                <a:lnTo>
                  <a:pt x="364" y="498"/>
                </a:lnTo>
                <a:lnTo>
                  <a:pt x="364" y="498"/>
                </a:lnTo>
                <a:lnTo>
                  <a:pt x="358" y="502"/>
                </a:lnTo>
                <a:lnTo>
                  <a:pt x="354" y="502"/>
                </a:lnTo>
                <a:lnTo>
                  <a:pt x="352" y="502"/>
                </a:lnTo>
                <a:lnTo>
                  <a:pt x="346" y="504"/>
                </a:lnTo>
                <a:lnTo>
                  <a:pt x="346" y="504"/>
                </a:lnTo>
                <a:lnTo>
                  <a:pt x="340" y="506"/>
                </a:lnTo>
                <a:lnTo>
                  <a:pt x="336" y="510"/>
                </a:lnTo>
                <a:lnTo>
                  <a:pt x="324" y="524"/>
                </a:lnTo>
                <a:lnTo>
                  <a:pt x="324" y="524"/>
                </a:lnTo>
                <a:lnTo>
                  <a:pt x="318" y="532"/>
                </a:lnTo>
                <a:lnTo>
                  <a:pt x="312" y="536"/>
                </a:lnTo>
                <a:lnTo>
                  <a:pt x="306" y="540"/>
                </a:lnTo>
                <a:lnTo>
                  <a:pt x="300" y="540"/>
                </a:lnTo>
                <a:lnTo>
                  <a:pt x="300" y="540"/>
                </a:lnTo>
                <a:lnTo>
                  <a:pt x="294" y="542"/>
                </a:lnTo>
                <a:lnTo>
                  <a:pt x="294" y="546"/>
                </a:lnTo>
                <a:lnTo>
                  <a:pt x="296" y="548"/>
                </a:lnTo>
                <a:lnTo>
                  <a:pt x="278" y="552"/>
                </a:lnTo>
                <a:lnTo>
                  <a:pt x="278" y="552"/>
                </a:lnTo>
                <a:lnTo>
                  <a:pt x="274" y="556"/>
                </a:lnTo>
                <a:lnTo>
                  <a:pt x="266" y="568"/>
                </a:lnTo>
                <a:lnTo>
                  <a:pt x="266" y="568"/>
                </a:lnTo>
                <a:lnTo>
                  <a:pt x="262" y="572"/>
                </a:lnTo>
                <a:lnTo>
                  <a:pt x="262" y="578"/>
                </a:lnTo>
                <a:lnTo>
                  <a:pt x="262" y="578"/>
                </a:lnTo>
                <a:lnTo>
                  <a:pt x="290" y="580"/>
                </a:lnTo>
                <a:lnTo>
                  <a:pt x="290" y="580"/>
                </a:lnTo>
                <a:lnTo>
                  <a:pt x="308" y="578"/>
                </a:lnTo>
                <a:lnTo>
                  <a:pt x="326" y="578"/>
                </a:lnTo>
                <a:lnTo>
                  <a:pt x="362" y="570"/>
                </a:lnTo>
                <a:lnTo>
                  <a:pt x="398" y="558"/>
                </a:lnTo>
                <a:lnTo>
                  <a:pt x="430" y="544"/>
                </a:lnTo>
                <a:lnTo>
                  <a:pt x="460" y="524"/>
                </a:lnTo>
                <a:lnTo>
                  <a:pt x="486" y="502"/>
                </a:lnTo>
                <a:lnTo>
                  <a:pt x="512" y="476"/>
                </a:lnTo>
                <a:lnTo>
                  <a:pt x="532" y="448"/>
                </a:lnTo>
                <a:lnTo>
                  <a:pt x="532" y="448"/>
                </a:lnTo>
                <a:lnTo>
                  <a:pt x="536" y="428"/>
                </a:lnTo>
                <a:lnTo>
                  <a:pt x="540" y="404"/>
                </a:lnTo>
                <a:lnTo>
                  <a:pt x="540" y="404"/>
                </a:lnTo>
                <a:lnTo>
                  <a:pt x="544" y="380"/>
                </a:lnTo>
                <a:lnTo>
                  <a:pt x="546" y="370"/>
                </a:lnTo>
                <a:lnTo>
                  <a:pt x="544" y="360"/>
                </a:lnTo>
                <a:lnTo>
                  <a:pt x="544" y="360"/>
                </a:lnTo>
                <a:lnTo>
                  <a:pt x="542" y="344"/>
                </a:lnTo>
                <a:lnTo>
                  <a:pt x="544" y="334"/>
                </a:lnTo>
                <a:lnTo>
                  <a:pt x="544" y="334"/>
                </a:lnTo>
                <a:lnTo>
                  <a:pt x="536" y="332"/>
                </a:lnTo>
                <a:lnTo>
                  <a:pt x="532" y="330"/>
                </a:lnTo>
                <a:lnTo>
                  <a:pt x="528" y="326"/>
                </a:lnTo>
                <a:lnTo>
                  <a:pt x="528" y="326"/>
                </a:lnTo>
                <a:lnTo>
                  <a:pt x="528" y="324"/>
                </a:lnTo>
                <a:lnTo>
                  <a:pt x="526" y="324"/>
                </a:lnTo>
                <a:lnTo>
                  <a:pt x="520" y="328"/>
                </a:lnTo>
                <a:lnTo>
                  <a:pt x="516" y="334"/>
                </a:lnTo>
                <a:lnTo>
                  <a:pt x="512" y="336"/>
                </a:lnTo>
                <a:lnTo>
                  <a:pt x="512" y="336"/>
                </a:lnTo>
                <a:lnTo>
                  <a:pt x="502" y="338"/>
                </a:lnTo>
                <a:lnTo>
                  <a:pt x="496" y="338"/>
                </a:lnTo>
                <a:lnTo>
                  <a:pt x="492" y="338"/>
                </a:lnTo>
                <a:lnTo>
                  <a:pt x="492" y="338"/>
                </a:lnTo>
                <a:lnTo>
                  <a:pt x="486" y="330"/>
                </a:lnTo>
                <a:lnTo>
                  <a:pt x="476" y="316"/>
                </a:lnTo>
                <a:lnTo>
                  <a:pt x="464" y="296"/>
                </a:lnTo>
                <a:lnTo>
                  <a:pt x="464" y="296"/>
                </a:lnTo>
                <a:lnTo>
                  <a:pt x="462" y="264"/>
                </a:lnTo>
                <a:lnTo>
                  <a:pt x="462" y="264"/>
                </a:lnTo>
                <a:lnTo>
                  <a:pt x="462" y="254"/>
                </a:lnTo>
                <a:lnTo>
                  <a:pt x="464" y="248"/>
                </a:lnTo>
                <a:lnTo>
                  <a:pt x="470" y="242"/>
                </a:lnTo>
                <a:lnTo>
                  <a:pt x="470" y="242"/>
                </a:lnTo>
                <a:lnTo>
                  <a:pt x="476" y="234"/>
                </a:lnTo>
                <a:lnTo>
                  <a:pt x="480" y="226"/>
                </a:lnTo>
                <a:lnTo>
                  <a:pt x="484" y="216"/>
                </a:lnTo>
                <a:lnTo>
                  <a:pt x="484" y="216"/>
                </a:lnTo>
                <a:lnTo>
                  <a:pt x="488" y="208"/>
                </a:lnTo>
                <a:lnTo>
                  <a:pt x="494" y="202"/>
                </a:lnTo>
                <a:lnTo>
                  <a:pt x="502" y="196"/>
                </a:lnTo>
                <a:lnTo>
                  <a:pt x="502" y="196"/>
                </a:lnTo>
                <a:lnTo>
                  <a:pt x="498" y="192"/>
                </a:lnTo>
                <a:lnTo>
                  <a:pt x="486" y="182"/>
                </a:lnTo>
                <a:lnTo>
                  <a:pt x="486" y="182"/>
                </a:lnTo>
                <a:close/>
                <a:moveTo>
                  <a:pt x="286" y="186"/>
                </a:moveTo>
                <a:lnTo>
                  <a:pt x="284" y="176"/>
                </a:lnTo>
                <a:lnTo>
                  <a:pt x="284" y="176"/>
                </a:lnTo>
                <a:lnTo>
                  <a:pt x="288" y="172"/>
                </a:lnTo>
                <a:lnTo>
                  <a:pt x="292" y="168"/>
                </a:lnTo>
                <a:lnTo>
                  <a:pt x="298" y="166"/>
                </a:lnTo>
                <a:lnTo>
                  <a:pt x="298" y="166"/>
                </a:lnTo>
                <a:lnTo>
                  <a:pt x="304" y="164"/>
                </a:lnTo>
                <a:lnTo>
                  <a:pt x="308" y="162"/>
                </a:lnTo>
                <a:lnTo>
                  <a:pt x="310" y="158"/>
                </a:lnTo>
                <a:lnTo>
                  <a:pt x="310" y="170"/>
                </a:lnTo>
                <a:lnTo>
                  <a:pt x="310" y="170"/>
                </a:lnTo>
                <a:lnTo>
                  <a:pt x="300" y="172"/>
                </a:lnTo>
                <a:lnTo>
                  <a:pt x="290" y="178"/>
                </a:lnTo>
                <a:lnTo>
                  <a:pt x="288" y="180"/>
                </a:lnTo>
                <a:lnTo>
                  <a:pt x="286" y="186"/>
                </a:lnTo>
                <a:lnTo>
                  <a:pt x="286" y="186"/>
                </a:lnTo>
                <a:close/>
                <a:moveTo>
                  <a:pt x="428" y="68"/>
                </a:moveTo>
                <a:lnTo>
                  <a:pt x="428" y="68"/>
                </a:lnTo>
                <a:lnTo>
                  <a:pt x="424" y="66"/>
                </a:lnTo>
                <a:lnTo>
                  <a:pt x="420" y="64"/>
                </a:lnTo>
                <a:lnTo>
                  <a:pt x="414" y="56"/>
                </a:lnTo>
                <a:lnTo>
                  <a:pt x="414" y="56"/>
                </a:lnTo>
                <a:lnTo>
                  <a:pt x="410" y="54"/>
                </a:lnTo>
                <a:lnTo>
                  <a:pt x="410" y="52"/>
                </a:lnTo>
                <a:lnTo>
                  <a:pt x="410" y="52"/>
                </a:lnTo>
                <a:lnTo>
                  <a:pt x="414" y="56"/>
                </a:lnTo>
                <a:lnTo>
                  <a:pt x="414" y="56"/>
                </a:lnTo>
                <a:lnTo>
                  <a:pt x="420" y="58"/>
                </a:lnTo>
                <a:lnTo>
                  <a:pt x="420" y="58"/>
                </a:lnTo>
                <a:lnTo>
                  <a:pt x="436" y="60"/>
                </a:lnTo>
                <a:lnTo>
                  <a:pt x="442" y="60"/>
                </a:lnTo>
                <a:lnTo>
                  <a:pt x="444" y="64"/>
                </a:lnTo>
                <a:lnTo>
                  <a:pt x="444" y="64"/>
                </a:lnTo>
                <a:lnTo>
                  <a:pt x="444" y="66"/>
                </a:lnTo>
                <a:lnTo>
                  <a:pt x="440" y="68"/>
                </a:lnTo>
                <a:lnTo>
                  <a:pt x="434" y="68"/>
                </a:lnTo>
                <a:lnTo>
                  <a:pt x="428" y="68"/>
                </a:lnTo>
                <a:lnTo>
                  <a:pt x="428" y="68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</cdr:grp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FB04314B3F0642BAA9C48A8E147D9A" ma:contentTypeVersion="13" ma:contentTypeDescription="Create a new document." ma:contentTypeScope="" ma:versionID="afd22009c3ee84322764485a800247bd">
  <xsd:schema xmlns:xsd="http://www.w3.org/2001/XMLSchema" xmlns:xs="http://www.w3.org/2001/XMLSchema" xmlns:p="http://schemas.microsoft.com/office/2006/metadata/properties" xmlns:ns3="ae7670f9-50f5-4ee6-abed-475d4fff6bbe" xmlns:ns4="68d58395-5a37-46d5-af5d-54dac7db96cb" targetNamespace="http://schemas.microsoft.com/office/2006/metadata/properties" ma:root="true" ma:fieldsID="cadef335cbf3e628f698013ed00d81e1" ns3:_="" ns4:_="">
    <xsd:import namespace="ae7670f9-50f5-4ee6-abed-475d4fff6bbe"/>
    <xsd:import namespace="68d58395-5a37-46d5-af5d-54dac7db96c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7670f9-50f5-4ee6-abed-475d4fff6b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58395-5a37-46d5-af5d-54dac7db96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EA3B9-ADB8-482A-88D1-889EB31918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F66B10E-F43B-4B98-8A4B-736079F280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8E82CF-47B2-40F3-952B-864FD61B1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7670f9-50f5-4ee6-abed-475d4fff6bbe"/>
    <ds:schemaRef ds:uri="68d58395-5a37-46d5-af5d-54dac7db96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E0F8B0-90C2-49F1-9942-4088CB25E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Fax.dot</Template>
  <TotalTime>284</TotalTime>
  <Pages>20</Pages>
  <Words>3410</Words>
  <Characters>19439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Nantana, Chomprasert</cp:lastModifiedBy>
  <cp:revision>78</cp:revision>
  <cp:lastPrinted>2023-04-24T17:31:00Z</cp:lastPrinted>
  <dcterms:created xsi:type="dcterms:W3CDTF">2023-04-24T02:12:00Z</dcterms:created>
  <dcterms:modified xsi:type="dcterms:W3CDTF">2023-05-08T11:33:00Z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0x0101007CFB04314B3F0642BAA9C48A8E147D9A</vt:lpwstr>
  </property>
</Properties>
</file>