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270"/>
        <w:gridCol w:w="7920"/>
      </w:tblGrid>
      <w:tr w:rsidR="0049161F" w:rsidRPr="00483087" w14:paraId="50E9F35A" w14:textId="77777777" w:rsidTr="00FF34E4">
        <w:trPr>
          <w:tblHeader/>
        </w:trPr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EACA54B" w14:textId="1376B8FD" w:rsidR="0049161F" w:rsidRPr="00483087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4DEFF5" w14:textId="77777777" w:rsidR="0049161F" w:rsidRPr="00483087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8FB6F4F" w14:textId="77777777" w:rsidR="0049161F" w:rsidRPr="00483087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49161F" w:rsidRPr="00483087" w14:paraId="655800A8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368" w:type="dxa"/>
          </w:tcPr>
          <w:p w14:paraId="3A29B2BD" w14:textId="77777777" w:rsidR="0049161F" w:rsidRPr="00483087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BADDD7" w14:textId="77777777" w:rsidR="0049161F" w:rsidRPr="00483087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7DD717F" w14:textId="77777777" w:rsidR="0049161F" w:rsidRPr="00483087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635FFE" w:rsidRPr="00483087" w14:paraId="26CE69C1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7C1E1FF8" w14:textId="59C05012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F36C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ABD5F5C" w14:textId="77777777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E002669" w14:textId="6357E41E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F36C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635FFE" w:rsidRPr="00483087" w14:paraId="74EF1AD8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57BBE242" w14:textId="5CDA07A6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F36C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DE3F350" w14:textId="77777777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CFA2F23" w14:textId="03889894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F36C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635FFE" w:rsidRPr="00483087" w14:paraId="31D6E162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3A6EDF0A" w14:textId="4E038C35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F36C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A6F6072" w14:textId="77777777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DD3CFC7" w14:textId="27FE8F76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35FF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635FFE" w:rsidRPr="00483087" w14:paraId="0307CE63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13E5B51A" w14:textId="639BC59D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F36C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E6157D2" w14:textId="77777777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7730807" w14:textId="7FD8DA5C" w:rsidR="00635FFE" w:rsidRPr="00635FFE" w:rsidRDefault="00635FFE" w:rsidP="00635FFE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35FF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สินค้าคงเหลือ</w:t>
            </w:r>
          </w:p>
        </w:tc>
      </w:tr>
      <w:tr w:rsidR="00635FFE" w:rsidRPr="00483087" w14:paraId="25C477F7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70C4A598" w14:textId="2AE616D7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F36C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3119B59" w14:textId="77777777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5818B2A" w14:textId="0E97731E" w:rsidR="00635FFE" w:rsidRPr="00635FFE" w:rsidRDefault="00635FFE" w:rsidP="00635FFE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35FF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ที่ดิน อาคารและอุปกรณ์</w:t>
            </w:r>
          </w:p>
        </w:tc>
      </w:tr>
      <w:tr w:rsidR="00635FFE" w:rsidRPr="00483087" w14:paraId="51E68B51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23DACF5C" w14:textId="1268F4DA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F36C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C51CAB9" w14:textId="77777777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8DAEDEE" w14:textId="03E05641" w:rsidR="00635FFE" w:rsidRPr="00635FFE" w:rsidRDefault="00635FFE" w:rsidP="00635FF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สัญญาเช่า</w:t>
            </w:r>
          </w:p>
        </w:tc>
      </w:tr>
      <w:tr w:rsidR="00F26935" w:rsidRPr="00483087" w14:paraId="3BAE6D36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33D7797B" w14:textId="58849486" w:rsidR="00F26935" w:rsidRDefault="00F26935" w:rsidP="00F2693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C5C4457" w14:textId="77777777" w:rsidR="00F26935" w:rsidRPr="005F36C9" w:rsidRDefault="00F26935" w:rsidP="00F2693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AB6A396" w14:textId="27B7709B" w:rsidR="00F26935" w:rsidRPr="00F246C2" w:rsidRDefault="00F26935" w:rsidP="00F26935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F5E68">
              <w:rPr>
                <w:rFonts w:asciiTheme="majorBidi" w:hAnsiTheme="majorBidi" w:cs="Angsana New" w:hint="cs"/>
                <w:sz w:val="30"/>
                <w:szCs w:val="30"/>
                <w:cs/>
              </w:rPr>
              <w:t>ใบสำคัญแสดงสิทธิที่จะซื้อหุ้นสามัญ</w:t>
            </w:r>
          </w:p>
        </w:tc>
      </w:tr>
      <w:tr w:rsidR="00F26935" w:rsidRPr="00483087" w14:paraId="6C0065CE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706DE6FC" w14:textId="27A1E029" w:rsidR="00F26935" w:rsidRPr="005F36C9" w:rsidRDefault="00F26935" w:rsidP="00F2693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34350DA" w14:textId="77777777" w:rsidR="00F26935" w:rsidRPr="005F36C9" w:rsidRDefault="00F26935" w:rsidP="00F2693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881860D" w14:textId="57669EE1" w:rsidR="00F26935" w:rsidRPr="005F36C9" w:rsidRDefault="00F26935" w:rsidP="00F26935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246C2">
              <w:rPr>
                <w:rFonts w:ascii="Angsana New" w:hAnsi="Angsana New" w:cs="Angsana New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F26935" w:rsidRPr="00483087" w14:paraId="67C60834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625D0A26" w14:textId="023F2F5A" w:rsidR="00F26935" w:rsidRPr="005F36C9" w:rsidRDefault="00F26935" w:rsidP="00F2693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265B2DCC" w14:textId="77777777" w:rsidR="00F26935" w:rsidRPr="005F36C9" w:rsidRDefault="00F26935" w:rsidP="00F2693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2F8A45C" w14:textId="74044902" w:rsidR="00F26935" w:rsidRPr="00D524C8" w:rsidRDefault="00F26935" w:rsidP="00F2693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524C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F26935" w:rsidRPr="00483087" w14:paraId="28B30DAB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3335A83B" w14:textId="538F636E" w:rsidR="00F26935" w:rsidRPr="005F36C9" w:rsidRDefault="00F26935" w:rsidP="00F2693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2C83A425" w14:textId="77777777" w:rsidR="00F26935" w:rsidRPr="005F36C9" w:rsidRDefault="00F26935" w:rsidP="00F2693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13CE892" w14:textId="1C77A863" w:rsidR="00F26935" w:rsidRPr="005F36C9" w:rsidRDefault="00F26935" w:rsidP="00F26935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5F36C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F26935" w:rsidRPr="00483087" w14:paraId="4663629A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4570142B" w14:textId="50448D88" w:rsidR="00F26935" w:rsidRDefault="00F26935" w:rsidP="00F2693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77C2A094" w14:textId="77777777" w:rsidR="00F26935" w:rsidRPr="005F36C9" w:rsidRDefault="00F26935" w:rsidP="00F2693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09745F4" w14:textId="68952BD6" w:rsidR="00F26935" w:rsidRPr="005F36C9" w:rsidRDefault="00F26935" w:rsidP="00F26935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8264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เหตุการณ์ภายหลังรอบระยะเวลารายงาน</w:t>
            </w:r>
          </w:p>
        </w:tc>
      </w:tr>
    </w:tbl>
    <w:p w14:paraId="25FBE5FD" w14:textId="77777777" w:rsidR="009D38B0" w:rsidRPr="00D82A8C" w:rsidRDefault="0049161F" w:rsidP="00F80A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483087">
        <w:rPr>
          <w:rFonts w:ascii="Angsana New" w:hAnsi="Angsana New" w:cs="Angsana New"/>
          <w:sz w:val="30"/>
          <w:szCs w:val="30"/>
          <w:cs/>
        </w:rPr>
        <w:br w:type="page"/>
      </w:r>
      <w:r w:rsidR="009D38B0" w:rsidRPr="00D82A8C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4BB2DB6C" w14:textId="77777777" w:rsidR="009D38B0" w:rsidRPr="00D82A8C" w:rsidRDefault="009D38B0" w:rsidP="00256D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798A723" w14:textId="0F16269F" w:rsidR="00820DA6" w:rsidRPr="00D82A8C" w:rsidRDefault="009D38B0" w:rsidP="00256D3B">
      <w:pPr>
        <w:spacing w:line="240" w:lineRule="auto"/>
        <w:ind w:left="550"/>
        <w:jc w:val="both"/>
        <w:rPr>
          <w:rFonts w:asciiTheme="majorBidi" w:hAnsiTheme="majorBidi" w:cstheme="majorBidi"/>
          <w:sz w:val="30"/>
          <w:szCs w:val="30"/>
        </w:rPr>
      </w:pPr>
      <w:r w:rsidRPr="00D82A8C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</w:t>
      </w:r>
      <w:r w:rsidR="0092033E" w:rsidRPr="00D82A8C">
        <w:rPr>
          <w:rFonts w:asciiTheme="majorBidi" w:hAnsiTheme="majorBidi" w:cstheme="majorBidi"/>
          <w:sz w:val="30"/>
          <w:szCs w:val="30"/>
          <w:cs/>
        </w:rPr>
        <w:t>คณะ</w:t>
      </w:r>
      <w:r w:rsidRPr="00D82A8C">
        <w:rPr>
          <w:rFonts w:asciiTheme="majorBidi" w:hAnsiTheme="majorBidi" w:cstheme="majorBidi"/>
          <w:sz w:val="30"/>
          <w:szCs w:val="30"/>
          <w:cs/>
        </w:rPr>
        <w:t>กรรมการเมื่อ</w:t>
      </w:r>
      <w:r w:rsidRPr="00C0297F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F717B4">
        <w:rPr>
          <w:rFonts w:asciiTheme="majorBidi" w:hAnsiTheme="majorBidi" w:cstheme="majorBidi"/>
          <w:sz w:val="30"/>
          <w:szCs w:val="30"/>
        </w:rPr>
        <w:t>10</w:t>
      </w:r>
      <w:r w:rsidR="00B03ECE" w:rsidRPr="00C0297F">
        <w:rPr>
          <w:rFonts w:asciiTheme="majorBidi" w:hAnsiTheme="majorBidi" w:cstheme="majorBidi"/>
          <w:sz w:val="30"/>
          <w:szCs w:val="30"/>
        </w:rPr>
        <w:t xml:space="preserve"> </w:t>
      </w:r>
      <w:r w:rsidR="00A72DF8"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="00B03EC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E3EF9">
        <w:rPr>
          <w:rFonts w:asciiTheme="majorBidi" w:hAnsiTheme="majorBidi" w:cstheme="majorBidi"/>
          <w:sz w:val="30"/>
          <w:szCs w:val="30"/>
        </w:rPr>
        <w:t>256</w:t>
      </w:r>
      <w:r w:rsidR="00A72DF8">
        <w:rPr>
          <w:rFonts w:asciiTheme="majorBidi" w:hAnsiTheme="majorBidi" w:cstheme="majorBidi"/>
          <w:sz w:val="30"/>
          <w:szCs w:val="30"/>
        </w:rPr>
        <w:t>6</w:t>
      </w:r>
    </w:p>
    <w:p w14:paraId="2650A895" w14:textId="77777777" w:rsidR="00BA4E25" w:rsidRPr="00D82A8C" w:rsidRDefault="00BA4E25" w:rsidP="00256D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A276D32" w14:textId="63AC824B" w:rsidR="00135923" w:rsidRPr="00D82A8C" w:rsidRDefault="00152F09" w:rsidP="001B675A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D82A8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05950DA1" w14:textId="77777777" w:rsidR="00135923" w:rsidRPr="00D82A8C" w:rsidRDefault="00135923" w:rsidP="00B507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6281265" w14:textId="15750637" w:rsidR="005850A4" w:rsidRPr="00D82A8C" w:rsidRDefault="00414E6C" w:rsidP="009203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0" w:name="_Hlk66464858"/>
      <w:r w:rsidRPr="00D82A8C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E576C8" w:rsidRPr="00D82A8C">
        <w:rPr>
          <w:rFonts w:asciiTheme="majorBidi" w:hAnsiTheme="majorBidi" w:cstheme="majorBidi"/>
          <w:sz w:val="30"/>
          <w:szCs w:val="30"/>
          <w:cs/>
        </w:rPr>
        <w:br/>
      </w:r>
      <w:r w:rsidRPr="00D82A8C">
        <w:rPr>
          <w:rFonts w:asciiTheme="majorBidi" w:hAnsiTheme="majorBidi" w:cstheme="majorBidi"/>
          <w:spacing w:val="-2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D82A8C">
        <w:rPr>
          <w:rFonts w:asciiTheme="majorBidi" w:hAnsiTheme="majorBidi" w:cstheme="majorBidi"/>
          <w:spacing w:val="-2"/>
          <w:sz w:val="30"/>
          <w:szCs w:val="30"/>
        </w:rPr>
        <w:t xml:space="preserve">34 </w:t>
      </w:r>
      <w:r w:rsidRPr="00D82A8C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D82A8C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D82A8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82A8C">
        <w:rPr>
          <w:rFonts w:asciiTheme="majorBidi" w:hAnsiTheme="majorBidi" w:cstheme="majorBidi"/>
          <w:sz w:val="30"/>
          <w:szCs w:val="30"/>
        </w:rPr>
        <w:t xml:space="preserve"> </w:t>
      </w:r>
      <w:bookmarkEnd w:id="0"/>
      <w:r w:rsidRPr="00D82A8C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D82A8C">
        <w:rPr>
          <w:rFonts w:asciiTheme="majorBidi" w:hAnsiTheme="majorBidi" w:cstheme="majorBidi"/>
          <w:color w:val="FF0000"/>
          <w:sz w:val="30"/>
          <w:szCs w:val="30"/>
          <w:cs/>
        </w:rPr>
        <w:t xml:space="preserve"> </w:t>
      </w:r>
      <w:r w:rsidRPr="00D82A8C">
        <w:rPr>
          <w:rFonts w:asciiTheme="majorBidi" w:hAnsiTheme="majorBidi" w:cstheme="majorBidi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D82A8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D82A8C">
        <w:rPr>
          <w:rFonts w:asciiTheme="majorBidi" w:hAnsiTheme="majorBidi" w:cstheme="majorBidi"/>
          <w:spacing w:val="-2"/>
          <w:sz w:val="30"/>
          <w:szCs w:val="30"/>
          <w:cs/>
        </w:rPr>
        <w:t>โดยงบการเงินระหว่างกาลนี้</w:t>
      </w:r>
      <w:r w:rsidRPr="00D82A8C">
        <w:rPr>
          <w:rFonts w:asciiTheme="majorBidi" w:hAnsiTheme="majorBidi" w:cstheme="majorBidi"/>
          <w:sz w:val="30"/>
          <w:szCs w:val="30"/>
          <w:cs/>
        </w:rPr>
        <w:t>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D82A8C">
        <w:rPr>
          <w:rFonts w:asciiTheme="majorBidi" w:hAnsiTheme="majorBidi" w:cstheme="majorBidi"/>
          <w:sz w:val="30"/>
          <w:szCs w:val="30"/>
        </w:rPr>
        <w:t xml:space="preserve"> 31 </w:t>
      </w:r>
      <w:r w:rsidRPr="00D82A8C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D82A8C">
        <w:rPr>
          <w:rFonts w:asciiTheme="majorBidi" w:hAnsiTheme="majorBidi" w:cstheme="majorBidi"/>
          <w:sz w:val="30"/>
          <w:szCs w:val="30"/>
        </w:rPr>
        <w:t xml:space="preserve"> 25</w:t>
      </w:r>
      <w:r w:rsidR="00A72DF8">
        <w:rPr>
          <w:rFonts w:asciiTheme="majorBidi" w:hAnsiTheme="majorBidi" w:cstheme="majorBidi"/>
          <w:sz w:val="30"/>
          <w:szCs w:val="30"/>
        </w:rPr>
        <w:t>65</w:t>
      </w:r>
    </w:p>
    <w:p w14:paraId="4C262E60" w14:textId="6FCDF39C" w:rsidR="00414E6C" w:rsidRPr="00D82A8C" w:rsidRDefault="00414E6C" w:rsidP="00B507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B07A69A" w14:textId="4805E3B3" w:rsidR="00414E6C" w:rsidRPr="00D82A8C" w:rsidRDefault="00414E6C" w:rsidP="009203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82A8C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D82A8C">
        <w:rPr>
          <w:rFonts w:asciiTheme="majorBidi" w:hAnsiTheme="majorBidi" w:cstheme="majorBidi"/>
          <w:sz w:val="30"/>
          <w:szCs w:val="30"/>
        </w:rPr>
        <w:t xml:space="preserve">31 </w:t>
      </w:r>
      <w:r w:rsidRPr="00D82A8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D82A8C">
        <w:rPr>
          <w:rFonts w:asciiTheme="majorBidi" w:hAnsiTheme="majorBidi" w:cstheme="majorBidi"/>
          <w:sz w:val="30"/>
          <w:szCs w:val="30"/>
        </w:rPr>
        <w:t>256</w:t>
      </w:r>
      <w:r w:rsidR="00A72DF8">
        <w:rPr>
          <w:rFonts w:asciiTheme="majorBidi" w:hAnsiTheme="majorBidi" w:cstheme="majorBidi"/>
          <w:sz w:val="30"/>
          <w:szCs w:val="30"/>
        </w:rPr>
        <w:t>5</w:t>
      </w:r>
    </w:p>
    <w:p w14:paraId="36BA1A15" w14:textId="1C875AB1" w:rsidR="00414E6C" w:rsidRPr="00D82A8C" w:rsidRDefault="00414E6C" w:rsidP="00B507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62EC7F2" w14:textId="508A6FB7" w:rsidR="00717DC6" w:rsidRPr="00D82A8C" w:rsidRDefault="00FF03ED" w:rsidP="00EE3EF9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D82A8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05191C27" w14:textId="77777777" w:rsidR="002A61E4" w:rsidRPr="002A57C4" w:rsidRDefault="002A61E4" w:rsidP="002A61E4">
      <w:pPr>
        <w:pStyle w:val="block"/>
        <w:spacing w:after="0"/>
        <w:ind w:left="360" w:right="-45"/>
        <w:jc w:val="thaiDistribute"/>
        <w:rPr>
          <w:rFonts w:ascii="Angsana New" w:hAnsi="Angsana New"/>
          <w:sz w:val="24"/>
          <w:szCs w:val="24"/>
          <w:lang w:val="en-US" w:bidi="th-TH"/>
        </w:rPr>
      </w:pPr>
    </w:p>
    <w:tbl>
      <w:tblPr>
        <w:tblW w:w="9405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3874"/>
        <w:gridCol w:w="1191"/>
        <w:gridCol w:w="275"/>
        <w:gridCol w:w="1168"/>
        <w:gridCol w:w="282"/>
        <w:gridCol w:w="6"/>
        <w:gridCol w:w="1178"/>
        <w:gridCol w:w="269"/>
        <w:gridCol w:w="1162"/>
      </w:tblGrid>
      <w:tr w:rsidR="00747C81" w:rsidRPr="00C946D7" w14:paraId="11B5B815" w14:textId="77777777" w:rsidTr="00747C81">
        <w:trPr>
          <w:tblHeader/>
        </w:trPr>
        <w:tc>
          <w:tcPr>
            <w:tcW w:w="3460" w:type="pct"/>
            <w:gridSpan w:val="4"/>
          </w:tcPr>
          <w:p w14:paraId="20BE9CEB" w14:textId="575F8291" w:rsidR="00747C81" w:rsidRPr="00C946D7" w:rsidRDefault="00747C81" w:rsidP="00747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137D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53" w:type="pct"/>
            <w:gridSpan w:val="2"/>
          </w:tcPr>
          <w:p w14:paraId="4B969439" w14:textId="77777777" w:rsidR="00747C81" w:rsidRPr="00C946D7" w:rsidRDefault="00747C81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7" w:type="pct"/>
            <w:gridSpan w:val="3"/>
          </w:tcPr>
          <w:p w14:paraId="6AC13907" w14:textId="77777777" w:rsidR="00747C81" w:rsidRPr="00C946D7" w:rsidRDefault="00747C81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2A61E4" w:rsidRPr="00C946D7" w14:paraId="7032DFE5" w14:textId="77777777" w:rsidTr="00836DE4">
        <w:trPr>
          <w:tblHeader/>
        </w:trPr>
        <w:tc>
          <w:tcPr>
            <w:tcW w:w="2060" w:type="pct"/>
          </w:tcPr>
          <w:p w14:paraId="0363BEBF" w14:textId="4AB9DCFC" w:rsidR="002A61E4" w:rsidRPr="00C946D7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</w:p>
        </w:tc>
        <w:tc>
          <w:tcPr>
            <w:tcW w:w="1400" w:type="pct"/>
            <w:gridSpan w:val="3"/>
          </w:tcPr>
          <w:p w14:paraId="249952F2" w14:textId="77777777" w:rsidR="002A61E4" w:rsidRPr="00C946D7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946D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3" w:type="pct"/>
            <w:gridSpan w:val="2"/>
          </w:tcPr>
          <w:p w14:paraId="290FD22D" w14:textId="77777777" w:rsidR="002A61E4" w:rsidRPr="00C946D7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7" w:type="pct"/>
            <w:gridSpan w:val="3"/>
          </w:tcPr>
          <w:p w14:paraId="5EFECE08" w14:textId="77777777" w:rsidR="002A61E4" w:rsidRPr="00C946D7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946D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A61E4" w:rsidRPr="00C946D7" w14:paraId="2A81DA07" w14:textId="77777777" w:rsidTr="00836DE4">
        <w:trPr>
          <w:tblHeader/>
        </w:trPr>
        <w:tc>
          <w:tcPr>
            <w:tcW w:w="2060" w:type="pct"/>
          </w:tcPr>
          <w:p w14:paraId="6AC44FF8" w14:textId="0B8DB367" w:rsidR="002A61E4" w:rsidRPr="00C946D7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 w:hanging="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8308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F27CC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48308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A72DF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A72DF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633" w:type="pct"/>
          </w:tcPr>
          <w:p w14:paraId="083CDFFF" w14:textId="7273DE62" w:rsidR="002A61E4" w:rsidRPr="00C946D7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="00A72DF8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6" w:type="pct"/>
          </w:tcPr>
          <w:p w14:paraId="2269F9B4" w14:textId="77777777" w:rsidR="002A61E4" w:rsidRPr="00C946D7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569D2D7B" w14:textId="19DA142C" w:rsidR="002A61E4" w:rsidRPr="00C946D7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="00A72DF8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50" w:type="pct"/>
          </w:tcPr>
          <w:p w14:paraId="66E69F46" w14:textId="77777777" w:rsidR="002A61E4" w:rsidRPr="00C946D7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3879273B" w14:textId="0914FE76" w:rsidR="002A61E4" w:rsidRPr="00C946D7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="00A72DF8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3" w:type="pct"/>
          </w:tcPr>
          <w:p w14:paraId="1AE2E45E" w14:textId="77777777" w:rsidR="002A61E4" w:rsidRPr="00C946D7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0D5FAD23" w14:textId="1D7149F5" w:rsidR="002A61E4" w:rsidRPr="00C946D7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="00A72DF8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2A61E4" w:rsidRPr="00C946D7" w14:paraId="63DD83B4" w14:textId="77777777" w:rsidTr="00836DE4">
        <w:trPr>
          <w:tblHeader/>
        </w:trPr>
        <w:tc>
          <w:tcPr>
            <w:tcW w:w="2060" w:type="pct"/>
          </w:tcPr>
          <w:p w14:paraId="52960EDE" w14:textId="77777777" w:rsidR="002A61E4" w:rsidRPr="00C946D7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40" w:type="pct"/>
            <w:gridSpan w:val="8"/>
          </w:tcPr>
          <w:p w14:paraId="61C529B2" w14:textId="77777777" w:rsidR="002A61E4" w:rsidRPr="00C946D7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46D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A61E4" w:rsidRPr="00C946D7" w14:paraId="1FAE6860" w14:textId="77777777" w:rsidTr="00836DE4">
        <w:tc>
          <w:tcPr>
            <w:tcW w:w="2060" w:type="pct"/>
          </w:tcPr>
          <w:p w14:paraId="44127BC3" w14:textId="77777777" w:rsidR="002A61E4" w:rsidRPr="00C946D7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946D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3" w:type="pct"/>
          </w:tcPr>
          <w:p w14:paraId="1422CCD9" w14:textId="77777777" w:rsidR="002A61E4" w:rsidRPr="00CD295C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6194E9E" w14:textId="77777777" w:rsidR="002A61E4" w:rsidRPr="00CD295C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63E9B633" w14:textId="77777777" w:rsidR="002A61E4" w:rsidRPr="00CD295C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17FFA237" w14:textId="77777777" w:rsidR="002A61E4" w:rsidRPr="00CD295C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44FEC9BC" w14:textId="77777777" w:rsidR="002A61E4" w:rsidRPr="00CD295C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7D8DFC26" w14:textId="77777777" w:rsidR="002A61E4" w:rsidRPr="00CD295C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36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8" w:type="pct"/>
          </w:tcPr>
          <w:p w14:paraId="4B0F2940" w14:textId="77777777" w:rsidR="002A61E4" w:rsidRPr="00C946D7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E3F98" w:rsidRPr="00C946D7" w14:paraId="26B973CE" w14:textId="77777777" w:rsidTr="00836DE4">
        <w:tc>
          <w:tcPr>
            <w:tcW w:w="2060" w:type="pct"/>
          </w:tcPr>
          <w:p w14:paraId="00E6E27A" w14:textId="77777777" w:rsidR="007E3F98" w:rsidRPr="00CC057B" w:rsidRDefault="007E3F98" w:rsidP="007E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C057B">
              <w:rPr>
                <w:rFonts w:ascii="Angsana New" w:hAnsi="Angsana New" w:cs="Angsana New"/>
                <w:sz w:val="30"/>
                <w:szCs w:val="30"/>
                <w:cs/>
              </w:rPr>
              <w:t>รายได้</w:t>
            </w:r>
            <w:r w:rsidRPr="00CC057B">
              <w:rPr>
                <w:rFonts w:ascii="Angsana New" w:hAnsi="Angsana New" w:cs="Angsana New" w:hint="cs"/>
                <w:sz w:val="30"/>
                <w:szCs w:val="30"/>
                <w:cs/>
              </w:rPr>
              <w:t>จากการให้บริการ</w:t>
            </w:r>
          </w:p>
        </w:tc>
        <w:tc>
          <w:tcPr>
            <w:tcW w:w="633" w:type="pct"/>
          </w:tcPr>
          <w:p w14:paraId="348B0D41" w14:textId="2D05850C" w:rsidR="007E3F98" w:rsidRPr="00CD295C" w:rsidRDefault="007E3F98" w:rsidP="007E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D295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5885386" w14:textId="77777777" w:rsidR="007E3F98" w:rsidRPr="00CD295C" w:rsidRDefault="007E3F98" w:rsidP="007E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69F92A02" w14:textId="453E4D12" w:rsidR="007E3F98" w:rsidRPr="00CD295C" w:rsidRDefault="007E3F98" w:rsidP="007E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D295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16CD8DA8" w14:textId="77777777" w:rsidR="007E3F98" w:rsidRPr="00CD295C" w:rsidRDefault="007E3F98" w:rsidP="007E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66C03454" w14:textId="27696FB1" w:rsidR="007E3F98" w:rsidRPr="00CD295C" w:rsidRDefault="007E3F98" w:rsidP="007E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3F98">
              <w:rPr>
                <w:rFonts w:ascii="Angsana New" w:hAnsi="Angsana New" w:cs="Angsana New"/>
                <w:sz w:val="30"/>
                <w:szCs w:val="30"/>
                <w:cs/>
              </w:rPr>
              <w:t>14</w:t>
            </w:r>
            <w:r w:rsidRPr="007E3F9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E3F98">
              <w:rPr>
                <w:rFonts w:ascii="Angsana New" w:hAnsi="Angsana New" w:cs="Angsana New"/>
                <w:sz w:val="30"/>
                <w:szCs w:val="30"/>
                <w:cs/>
              </w:rPr>
              <w:t>551</w:t>
            </w:r>
          </w:p>
        </w:tc>
        <w:tc>
          <w:tcPr>
            <w:tcW w:w="143" w:type="pct"/>
          </w:tcPr>
          <w:p w14:paraId="76A47399" w14:textId="77777777" w:rsidR="007E3F98" w:rsidRPr="00CD295C" w:rsidRDefault="007E3F98" w:rsidP="007E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36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8" w:type="pct"/>
          </w:tcPr>
          <w:p w14:paraId="1DF3A2CE" w14:textId="065B45AA" w:rsidR="007E3F98" w:rsidRPr="00C946D7" w:rsidRDefault="007E3F98" w:rsidP="007E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AD5658">
              <w:rPr>
                <w:rFonts w:asciiTheme="majorBidi" w:hAnsiTheme="majorBidi" w:cs="Angsana New"/>
                <w:sz w:val="30"/>
                <w:szCs w:val="30"/>
                <w:cs/>
              </w:rPr>
              <w:t>13</w:t>
            </w:r>
            <w:r w:rsidRPr="00AD565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D5658">
              <w:rPr>
                <w:rFonts w:asciiTheme="majorBidi" w:hAnsiTheme="majorBidi" w:cs="Angsana New"/>
                <w:sz w:val="30"/>
                <w:szCs w:val="30"/>
                <w:cs/>
              </w:rPr>
              <w:t>538</w:t>
            </w:r>
          </w:p>
        </w:tc>
      </w:tr>
      <w:tr w:rsidR="007E3F98" w:rsidRPr="00C946D7" w14:paraId="64439747" w14:textId="77777777" w:rsidTr="00836DE4">
        <w:tc>
          <w:tcPr>
            <w:tcW w:w="2060" w:type="pct"/>
          </w:tcPr>
          <w:p w14:paraId="339C7DCE" w14:textId="77777777" w:rsidR="007E3F98" w:rsidRPr="00CC057B" w:rsidRDefault="007E3F98" w:rsidP="007E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057B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33" w:type="pct"/>
          </w:tcPr>
          <w:p w14:paraId="159304C1" w14:textId="47CDE597" w:rsidR="007E3F98" w:rsidRPr="00CD295C" w:rsidRDefault="007E3F98" w:rsidP="007E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D295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42A2D70" w14:textId="77777777" w:rsidR="007E3F98" w:rsidRPr="00CD295C" w:rsidRDefault="007E3F98" w:rsidP="007E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211E0CE9" w14:textId="0B80EC1E" w:rsidR="007E3F98" w:rsidRPr="00CD295C" w:rsidRDefault="007E3F98" w:rsidP="007E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295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18E21DB7" w14:textId="77777777" w:rsidR="007E3F98" w:rsidRPr="00CD295C" w:rsidRDefault="007E3F98" w:rsidP="007E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359AAB81" w14:textId="60BC6EB9" w:rsidR="007E3F98" w:rsidRPr="00CD295C" w:rsidRDefault="007E3F98" w:rsidP="007E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3F98">
              <w:rPr>
                <w:rFonts w:ascii="Angsana New" w:hAnsi="Angsana New" w:cs="Angsana New"/>
                <w:sz w:val="30"/>
                <w:szCs w:val="30"/>
                <w:cs/>
              </w:rPr>
              <w:t>129</w:t>
            </w:r>
          </w:p>
        </w:tc>
        <w:tc>
          <w:tcPr>
            <w:tcW w:w="143" w:type="pct"/>
          </w:tcPr>
          <w:p w14:paraId="09B24C48" w14:textId="77777777" w:rsidR="007E3F98" w:rsidRPr="00CD295C" w:rsidRDefault="007E3F98" w:rsidP="007E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36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8" w:type="pct"/>
          </w:tcPr>
          <w:p w14:paraId="18252686" w14:textId="5351E99D" w:rsidR="007E3F98" w:rsidRPr="00623BFC" w:rsidRDefault="007E3F98" w:rsidP="007E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D5658">
              <w:rPr>
                <w:rFonts w:asciiTheme="majorBidi" w:hAnsiTheme="majorBidi" w:cstheme="majorBidi"/>
                <w:sz w:val="30"/>
                <w:szCs w:val="30"/>
              </w:rPr>
              <w:t>129</w:t>
            </w:r>
          </w:p>
        </w:tc>
      </w:tr>
      <w:tr w:rsidR="007E3F98" w:rsidRPr="00C946D7" w14:paraId="49AFEDD8" w14:textId="77777777" w:rsidTr="00836DE4">
        <w:tc>
          <w:tcPr>
            <w:tcW w:w="2060" w:type="pct"/>
          </w:tcPr>
          <w:p w14:paraId="2EB9000B" w14:textId="77777777" w:rsidR="007E3F98" w:rsidRPr="00CC057B" w:rsidRDefault="007E3F98" w:rsidP="007E3F98">
            <w:pPr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057B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ค่าเช่า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จ่าย</w:t>
            </w:r>
          </w:p>
        </w:tc>
        <w:tc>
          <w:tcPr>
            <w:tcW w:w="633" w:type="pct"/>
          </w:tcPr>
          <w:p w14:paraId="0A436A69" w14:textId="7976169C" w:rsidR="007E3F98" w:rsidRPr="00CD295C" w:rsidRDefault="007E3F98" w:rsidP="007E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CD295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755EB66" w14:textId="77777777" w:rsidR="007E3F98" w:rsidRPr="00CD295C" w:rsidRDefault="007E3F98" w:rsidP="007E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16349D2C" w14:textId="08A17318" w:rsidR="007E3F98" w:rsidRPr="00CD295C" w:rsidRDefault="007E3F98" w:rsidP="007E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295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7B7E50C9" w14:textId="77777777" w:rsidR="007E3F98" w:rsidRPr="00CD295C" w:rsidRDefault="007E3F98" w:rsidP="007E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37EE2AE0" w14:textId="66B62BEA" w:rsidR="007E3F98" w:rsidRPr="00CD295C" w:rsidRDefault="007E3F98" w:rsidP="007E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7E3F98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492</w:t>
            </w:r>
          </w:p>
        </w:tc>
        <w:tc>
          <w:tcPr>
            <w:tcW w:w="143" w:type="pct"/>
          </w:tcPr>
          <w:p w14:paraId="46EFB6F4" w14:textId="77777777" w:rsidR="007E3F98" w:rsidRPr="00CD295C" w:rsidRDefault="007E3F98" w:rsidP="007E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8" w:type="pct"/>
          </w:tcPr>
          <w:p w14:paraId="754A97D6" w14:textId="4EB6F6B3" w:rsidR="007E3F98" w:rsidRPr="00C946D7" w:rsidRDefault="007E3F98" w:rsidP="007E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AD5658">
              <w:rPr>
                <w:rFonts w:asciiTheme="majorBidi" w:hAnsiTheme="majorBidi" w:cstheme="majorBidi"/>
                <w:sz w:val="30"/>
                <w:szCs w:val="30"/>
              </w:rPr>
              <w:t>492</w:t>
            </w:r>
          </w:p>
        </w:tc>
      </w:tr>
      <w:tr w:rsidR="002C14FD" w:rsidRPr="00C946D7" w14:paraId="2DB06164" w14:textId="77777777" w:rsidTr="00836DE4">
        <w:tc>
          <w:tcPr>
            <w:tcW w:w="2060" w:type="pct"/>
          </w:tcPr>
          <w:p w14:paraId="7D44501B" w14:textId="77777777" w:rsidR="002C14FD" w:rsidRPr="002A57C4" w:rsidRDefault="002C14FD" w:rsidP="002C14FD">
            <w:pPr>
              <w:rPr>
                <w:rFonts w:ascii="Angsana New" w:hAnsi="Angsana New" w:cs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633" w:type="pct"/>
          </w:tcPr>
          <w:p w14:paraId="40C21771" w14:textId="77777777" w:rsidR="002C14FD" w:rsidRPr="002A57C4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46" w:type="pct"/>
          </w:tcPr>
          <w:p w14:paraId="710A18CC" w14:textId="77777777" w:rsidR="002C14FD" w:rsidRPr="002A57C4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621" w:type="pct"/>
          </w:tcPr>
          <w:p w14:paraId="2B6646A4" w14:textId="77777777" w:rsidR="002C14FD" w:rsidRPr="002A57C4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50" w:type="pct"/>
          </w:tcPr>
          <w:p w14:paraId="0DB0D739" w14:textId="77777777" w:rsidR="002C14FD" w:rsidRPr="002A57C4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629" w:type="pct"/>
            <w:gridSpan w:val="2"/>
          </w:tcPr>
          <w:p w14:paraId="543D70C9" w14:textId="77777777" w:rsidR="002C14FD" w:rsidRPr="002A57C4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43" w:type="pct"/>
          </w:tcPr>
          <w:p w14:paraId="541CA902" w14:textId="77777777" w:rsidR="002C14FD" w:rsidRPr="002A57C4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618" w:type="pct"/>
          </w:tcPr>
          <w:p w14:paraId="6A8C9155" w14:textId="77777777" w:rsidR="002C14FD" w:rsidRPr="002A57C4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</w:tr>
    </w:tbl>
    <w:p w14:paraId="2363CC04" w14:textId="46967597" w:rsidR="002A61E4" w:rsidRDefault="002A61E4">
      <w:pPr>
        <w:rPr>
          <w:rFonts w:cstheme="minorBidi"/>
        </w:rPr>
      </w:pPr>
      <w:r>
        <w:br w:type="page"/>
      </w:r>
    </w:p>
    <w:tbl>
      <w:tblPr>
        <w:tblW w:w="9405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3874"/>
        <w:gridCol w:w="1190"/>
        <w:gridCol w:w="275"/>
        <w:gridCol w:w="8"/>
        <w:gridCol w:w="1161"/>
        <w:gridCol w:w="282"/>
        <w:gridCol w:w="6"/>
        <w:gridCol w:w="1178"/>
        <w:gridCol w:w="269"/>
        <w:gridCol w:w="1162"/>
      </w:tblGrid>
      <w:tr w:rsidR="001D4B56" w:rsidRPr="00C946D7" w14:paraId="086EAEF6" w14:textId="77777777" w:rsidTr="001D4B56">
        <w:trPr>
          <w:tblHeader/>
        </w:trPr>
        <w:tc>
          <w:tcPr>
            <w:tcW w:w="3460" w:type="pct"/>
            <w:gridSpan w:val="5"/>
          </w:tcPr>
          <w:p w14:paraId="49B0DFB9" w14:textId="706EB56C" w:rsidR="001D4B56" w:rsidRPr="00C946D7" w:rsidRDefault="001D4B56" w:rsidP="001D4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137D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53" w:type="pct"/>
            <w:gridSpan w:val="2"/>
          </w:tcPr>
          <w:p w14:paraId="21839F31" w14:textId="77777777" w:rsidR="001D4B56" w:rsidRPr="00C946D7" w:rsidRDefault="001D4B56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7" w:type="pct"/>
            <w:gridSpan w:val="3"/>
          </w:tcPr>
          <w:p w14:paraId="517ECC41" w14:textId="77777777" w:rsidR="001D4B56" w:rsidRPr="00C946D7" w:rsidRDefault="001D4B56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2A61E4" w:rsidRPr="00C946D7" w14:paraId="6C819902" w14:textId="77777777" w:rsidTr="00836DE4">
        <w:trPr>
          <w:tblHeader/>
        </w:trPr>
        <w:tc>
          <w:tcPr>
            <w:tcW w:w="2060" w:type="pct"/>
          </w:tcPr>
          <w:p w14:paraId="193AC293" w14:textId="091B1E86" w:rsidR="002A61E4" w:rsidRPr="00C946D7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</w:p>
        </w:tc>
        <w:tc>
          <w:tcPr>
            <w:tcW w:w="1400" w:type="pct"/>
            <w:gridSpan w:val="4"/>
          </w:tcPr>
          <w:p w14:paraId="7E474582" w14:textId="77777777" w:rsidR="002A61E4" w:rsidRPr="00C946D7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946D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3" w:type="pct"/>
            <w:gridSpan w:val="2"/>
          </w:tcPr>
          <w:p w14:paraId="0F4290B4" w14:textId="77777777" w:rsidR="002A61E4" w:rsidRPr="00C946D7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7" w:type="pct"/>
            <w:gridSpan w:val="3"/>
          </w:tcPr>
          <w:p w14:paraId="07B60244" w14:textId="77777777" w:rsidR="002A61E4" w:rsidRPr="00C946D7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946D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A61E4" w:rsidRPr="00C946D7" w14:paraId="6C9F7141" w14:textId="77777777" w:rsidTr="00836DE4">
        <w:trPr>
          <w:tblHeader/>
        </w:trPr>
        <w:tc>
          <w:tcPr>
            <w:tcW w:w="2060" w:type="pct"/>
          </w:tcPr>
          <w:p w14:paraId="42D7C54E" w14:textId="1DC8BCF4" w:rsidR="002A61E4" w:rsidRPr="00C946D7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 w:hanging="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8308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F27CC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48308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A72DF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A72DF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633" w:type="pct"/>
          </w:tcPr>
          <w:p w14:paraId="6AB92A9C" w14:textId="0AB6E8BC" w:rsidR="002A61E4" w:rsidRPr="00C946D7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="00A72DF8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6" w:type="pct"/>
          </w:tcPr>
          <w:p w14:paraId="5CA48460" w14:textId="77777777" w:rsidR="002A61E4" w:rsidRPr="00C946D7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1" w:type="pct"/>
            <w:gridSpan w:val="2"/>
          </w:tcPr>
          <w:p w14:paraId="2E7751AF" w14:textId="1851A274" w:rsidR="002A61E4" w:rsidRPr="00C946D7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="00A72DF8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50" w:type="pct"/>
          </w:tcPr>
          <w:p w14:paraId="32857540" w14:textId="77777777" w:rsidR="002A61E4" w:rsidRPr="00C946D7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44EFE773" w14:textId="289A1E49" w:rsidR="002A61E4" w:rsidRPr="00C946D7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="00A72DF8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3" w:type="pct"/>
          </w:tcPr>
          <w:p w14:paraId="428F0064" w14:textId="77777777" w:rsidR="002A61E4" w:rsidRPr="00C946D7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030EDF76" w14:textId="035048B7" w:rsidR="002A61E4" w:rsidRPr="00C946D7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="00A72DF8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2A61E4" w:rsidRPr="00C946D7" w14:paraId="33D73EDB" w14:textId="77777777" w:rsidTr="00836DE4">
        <w:trPr>
          <w:tblHeader/>
        </w:trPr>
        <w:tc>
          <w:tcPr>
            <w:tcW w:w="2060" w:type="pct"/>
          </w:tcPr>
          <w:p w14:paraId="3BC8BE15" w14:textId="77777777" w:rsidR="002A61E4" w:rsidRPr="00C946D7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40" w:type="pct"/>
            <w:gridSpan w:val="9"/>
          </w:tcPr>
          <w:p w14:paraId="1F30F297" w14:textId="77777777" w:rsidR="002A61E4" w:rsidRPr="00C946D7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46D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C14FD" w:rsidRPr="00C946D7" w14:paraId="5D7836BF" w14:textId="77777777" w:rsidTr="00836DE4">
        <w:tc>
          <w:tcPr>
            <w:tcW w:w="2060" w:type="pct"/>
          </w:tcPr>
          <w:p w14:paraId="6A2E165B" w14:textId="77777777" w:rsidR="002C14FD" w:rsidRPr="00C946D7" w:rsidRDefault="002C14FD" w:rsidP="002C14F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46D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33" w:type="pct"/>
          </w:tcPr>
          <w:p w14:paraId="051CA264" w14:textId="77777777" w:rsidR="002C14FD" w:rsidRPr="00C946D7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368E7713" w14:textId="77777777" w:rsidR="002C14FD" w:rsidRPr="00C946D7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1" w:type="pct"/>
            <w:gridSpan w:val="2"/>
          </w:tcPr>
          <w:p w14:paraId="127AD5D8" w14:textId="77777777" w:rsidR="002C14FD" w:rsidRPr="00C946D7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0D6A6CF4" w14:textId="77777777" w:rsidR="002C14FD" w:rsidRPr="00C946D7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46E289EF" w14:textId="77777777" w:rsidR="002C14FD" w:rsidRPr="00C946D7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7BD25FA0" w14:textId="77777777" w:rsidR="002C14FD" w:rsidRPr="00C946D7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8" w:type="pct"/>
          </w:tcPr>
          <w:p w14:paraId="50AB7A1B" w14:textId="77777777" w:rsidR="002C14FD" w:rsidRPr="00C946D7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2C14FD" w:rsidRPr="00C946D7" w14:paraId="45CEB3F8" w14:textId="77777777" w:rsidTr="00836DE4">
        <w:tc>
          <w:tcPr>
            <w:tcW w:w="2060" w:type="pct"/>
          </w:tcPr>
          <w:p w14:paraId="2DEC9AEE" w14:textId="77777777" w:rsidR="002C14FD" w:rsidRPr="00C946D7" w:rsidRDefault="002C14FD" w:rsidP="002C14F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46D7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33" w:type="pct"/>
          </w:tcPr>
          <w:p w14:paraId="690058B3" w14:textId="77777777" w:rsidR="002C14FD" w:rsidRPr="00C946D7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4D57CCBA" w14:textId="77777777" w:rsidR="002C14FD" w:rsidRPr="00C946D7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1" w:type="pct"/>
            <w:gridSpan w:val="2"/>
          </w:tcPr>
          <w:p w14:paraId="3C55E585" w14:textId="77777777" w:rsidR="002C14FD" w:rsidRPr="00C946D7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14:paraId="4652F303" w14:textId="77777777" w:rsidR="002C14FD" w:rsidRPr="00C946D7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9" w:type="pct"/>
            <w:gridSpan w:val="2"/>
          </w:tcPr>
          <w:p w14:paraId="77418FCE" w14:textId="77777777" w:rsidR="002C14FD" w:rsidRPr="00C946D7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2936CA3F" w14:textId="77777777" w:rsidR="002C14FD" w:rsidRPr="00C946D7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8" w:type="pct"/>
          </w:tcPr>
          <w:p w14:paraId="35F9A8D5" w14:textId="77777777" w:rsidR="002C14FD" w:rsidRPr="00C946D7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7E3F98" w:rsidRPr="00C946D7" w14:paraId="2120E47B" w14:textId="77777777" w:rsidTr="00836DE4">
        <w:tc>
          <w:tcPr>
            <w:tcW w:w="2060" w:type="pct"/>
          </w:tcPr>
          <w:p w14:paraId="11E973BD" w14:textId="4421A3CD" w:rsidR="007E3F98" w:rsidRPr="00C946D7" w:rsidRDefault="007E3F98" w:rsidP="007E3F98">
            <w:pPr>
              <w:ind w:left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38BE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633" w:type="pct"/>
          </w:tcPr>
          <w:p w14:paraId="4409D886" w14:textId="768CDDFC" w:rsidR="007E3F98" w:rsidRPr="007B64D1" w:rsidRDefault="007E3F98" w:rsidP="007E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7E3F98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7E3F9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E3F98">
              <w:rPr>
                <w:rFonts w:ascii="Angsana New" w:hAnsi="Angsana New" w:cs="Angsana New"/>
                <w:sz w:val="30"/>
                <w:szCs w:val="30"/>
                <w:cs/>
              </w:rPr>
              <w:t>9</w:t>
            </w:r>
            <w:r w:rsidR="00A76731">
              <w:rPr>
                <w:rFonts w:ascii="Angsana New" w:hAnsi="Angsana New" w:cs="Angsana New"/>
                <w:sz w:val="30"/>
                <w:szCs w:val="30"/>
              </w:rPr>
              <w:t>74</w:t>
            </w:r>
          </w:p>
        </w:tc>
        <w:tc>
          <w:tcPr>
            <w:tcW w:w="150" w:type="pct"/>
            <w:gridSpan w:val="2"/>
          </w:tcPr>
          <w:p w14:paraId="48C475BB" w14:textId="77777777" w:rsidR="007E3F98" w:rsidRPr="00C946D7" w:rsidRDefault="007E3F98" w:rsidP="007E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7" w:type="pct"/>
          </w:tcPr>
          <w:p w14:paraId="33E553BC" w14:textId="4C887A49" w:rsidR="007E3F98" w:rsidRDefault="007E3F98" w:rsidP="007E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1,800</w:t>
            </w:r>
          </w:p>
        </w:tc>
        <w:tc>
          <w:tcPr>
            <w:tcW w:w="150" w:type="pct"/>
          </w:tcPr>
          <w:p w14:paraId="7FCA341A" w14:textId="77777777" w:rsidR="007E3F98" w:rsidRPr="00C946D7" w:rsidRDefault="007E3F98" w:rsidP="007E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9" w:type="pct"/>
            <w:gridSpan w:val="2"/>
          </w:tcPr>
          <w:p w14:paraId="0B3DBD5D" w14:textId="79FA7044" w:rsidR="007E3F98" w:rsidRPr="00C946D7" w:rsidRDefault="00A76731" w:rsidP="007E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3F98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7E3F9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E3F98">
              <w:rPr>
                <w:rFonts w:ascii="Angsana New" w:hAnsi="Angsana New" w:cs="Angsana New"/>
                <w:sz w:val="30"/>
                <w:szCs w:val="30"/>
                <w:cs/>
              </w:rPr>
              <w:t>9</w:t>
            </w:r>
            <w:r>
              <w:rPr>
                <w:rFonts w:ascii="Angsana New" w:hAnsi="Angsana New" w:cs="Angsana New"/>
                <w:sz w:val="30"/>
                <w:szCs w:val="30"/>
              </w:rPr>
              <w:t>74</w:t>
            </w:r>
          </w:p>
        </w:tc>
        <w:tc>
          <w:tcPr>
            <w:tcW w:w="143" w:type="pct"/>
          </w:tcPr>
          <w:p w14:paraId="5A964C42" w14:textId="77777777" w:rsidR="007E3F98" w:rsidRPr="00C946D7" w:rsidRDefault="007E3F98" w:rsidP="007E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8" w:type="pct"/>
          </w:tcPr>
          <w:p w14:paraId="52F87803" w14:textId="1923F374" w:rsidR="007E3F98" w:rsidRDefault="007E3F98" w:rsidP="007E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1,800</w:t>
            </w:r>
          </w:p>
        </w:tc>
      </w:tr>
      <w:tr w:rsidR="007E3F98" w:rsidRPr="00C946D7" w14:paraId="2A1BFF38" w14:textId="77777777" w:rsidTr="00836DE4">
        <w:tc>
          <w:tcPr>
            <w:tcW w:w="2060" w:type="pct"/>
          </w:tcPr>
          <w:p w14:paraId="05EA10EA" w14:textId="77777777" w:rsidR="007E3F98" w:rsidRPr="00C946D7" w:rsidRDefault="007E3F98" w:rsidP="007E3F98">
            <w:pPr>
              <w:ind w:left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46D7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33" w:type="pct"/>
          </w:tcPr>
          <w:p w14:paraId="7F978665" w14:textId="4CCBAC6B" w:rsidR="007E3F98" w:rsidRPr="00C946D7" w:rsidRDefault="007E3F98" w:rsidP="007E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7E3F98">
              <w:rPr>
                <w:rFonts w:ascii="Angsana New" w:hAnsi="Angsana New" w:cs="Angsana New"/>
                <w:sz w:val="30"/>
                <w:szCs w:val="30"/>
                <w:cs/>
              </w:rPr>
              <w:t>65</w:t>
            </w:r>
          </w:p>
        </w:tc>
        <w:tc>
          <w:tcPr>
            <w:tcW w:w="150" w:type="pct"/>
            <w:gridSpan w:val="2"/>
          </w:tcPr>
          <w:p w14:paraId="730BC307" w14:textId="77777777" w:rsidR="007E3F98" w:rsidRPr="00C946D7" w:rsidRDefault="007E3F98" w:rsidP="007E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7" w:type="pct"/>
          </w:tcPr>
          <w:p w14:paraId="2545EAF1" w14:textId="5AC0DDE9" w:rsidR="007E3F98" w:rsidRPr="00C946D7" w:rsidRDefault="007E3F98" w:rsidP="007E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</w:t>
            </w:r>
          </w:p>
        </w:tc>
        <w:tc>
          <w:tcPr>
            <w:tcW w:w="150" w:type="pct"/>
          </w:tcPr>
          <w:p w14:paraId="0652DBB9" w14:textId="77777777" w:rsidR="007E3F98" w:rsidRPr="00C946D7" w:rsidRDefault="007E3F98" w:rsidP="007E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9" w:type="pct"/>
            <w:gridSpan w:val="2"/>
          </w:tcPr>
          <w:p w14:paraId="33C3F637" w14:textId="0865B73A" w:rsidR="007E3F98" w:rsidRPr="00C946D7" w:rsidRDefault="007E3F98" w:rsidP="007E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7E3F98">
              <w:rPr>
                <w:rFonts w:ascii="Angsana New" w:hAnsi="Angsana New" w:cs="Angsana New"/>
                <w:sz w:val="30"/>
                <w:szCs w:val="30"/>
                <w:cs/>
              </w:rPr>
              <w:t>65</w:t>
            </w:r>
          </w:p>
        </w:tc>
        <w:tc>
          <w:tcPr>
            <w:tcW w:w="143" w:type="pct"/>
          </w:tcPr>
          <w:p w14:paraId="7FC963AF" w14:textId="77777777" w:rsidR="007E3F98" w:rsidRPr="00C946D7" w:rsidRDefault="007E3F98" w:rsidP="007E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8" w:type="pct"/>
          </w:tcPr>
          <w:p w14:paraId="6C022A41" w14:textId="7FE8158B" w:rsidR="007E3F98" w:rsidRPr="00C946D7" w:rsidRDefault="007E3F98" w:rsidP="007E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</w:t>
            </w:r>
          </w:p>
        </w:tc>
      </w:tr>
      <w:tr w:rsidR="007E3F98" w:rsidRPr="00483087" w14:paraId="2F6C060C" w14:textId="77777777" w:rsidTr="00836DE4">
        <w:tc>
          <w:tcPr>
            <w:tcW w:w="2060" w:type="pct"/>
          </w:tcPr>
          <w:p w14:paraId="0F1AC7B6" w14:textId="77777777" w:rsidR="007E3F98" w:rsidRPr="003A6CED" w:rsidRDefault="007E3F98" w:rsidP="007E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6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A6C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14:paraId="116C45B8" w14:textId="1E97314F" w:rsidR="007E3F98" w:rsidRPr="003A6CED" w:rsidRDefault="007E3F98" w:rsidP="007E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E3F9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</w:t>
            </w:r>
            <w:r w:rsidRPr="007E3F9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E3F9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0</w:t>
            </w:r>
            <w:r w:rsidR="00A7673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39</w:t>
            </w:r>
          </w:p>
        </w:tc>
        <w:tc>
          <w:tcPr>
            <w:tcW w:w="150" w:type="pct"/>
            <w:gridSpan w:val="2"/>
          </w:tcPr>
          <w:p w14:paraId="01BB6AF4" w14:textId="77777777" w:rsidR="007E3F98" w:rsidRPr="003A6CED" w:rsidRDefault="007E3F98" w:rsidP="007E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14:paraId="0E02D495" w14:textId="1EF5D833" w:rsidR="007E3F98" w:rsidRPr="003A6CED" w:rsidRDefault="007E3F98" w:rsidP="007E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1,850</w:t>
            </w:r>
          </w:p>
        </w:tc>
        <w:tc>
          <w:tcPr>
            <w:tcW w:w="150" w:type="pct"/>
          </w:tcPr>
          <w:p w14:paraId="1DA2059D" w14:textId="77777777" w:rsidR="007E3F98" w:rsidRPr="003A6CED" w:rsidRDefault="007E3F98" w:rsidP="007E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BBE2C54" w14:textId="70143E68" w:rsidR="007E3F98" w:rsidRPr="003A6CED" w:rsidRDefault="00A76731" w:rsidP="007E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E3F9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</w:t>
            </w:r>
            <w:r w:rsidRPr="007E3F9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E3F9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39</w:t>
            </w:r>
          </w:p>
        </w:tc>
        <w:tc>
          <w:tcPr>
            <w:tcW w:w="143" w:type="pct"/>
          </w:tcPr>
          <w:p w14:paraId="79B7799D" w14:textId="77777777" w:rsidR="007E3F98" w:rsidRPr="003A6CED" w:rsidRDefault="007E3F98" w:rsidP="007E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0EC179D8" w14:textId="1CC8A73E" w:rsidR="007E3F98" w:rsidRPr="003A6CED" w:rsidRDefault="007E3F98" w:rsidP="007E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1,850</w:t>
            </w:r>
          </w:p>
        </w:tc>
      </w:tr>
    </w:tbl>
    <w:p w14:paraId="7A9E8D0B" w14:textId="77777777" w:rsidR="002A61E4" w:rsidRDefault="002A61E4" w:rsidP="002E78EE">
      <w:pPr>
        <w:pStyle w:val="block"/>
        <w:tabs>
          <w:tab w:val="left" w:pos="630"/>
        </w:tabs>
        <w:spacing w:after="0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2CCD54ED" w14:textId="4436DD70" w:rsidR="00476CDB" w:rsidRPr="00D82A8C" w:rsidRDefault="00536D61" w:rsidP="002E78EE">
      <w:pPr>
        <w:pStyle w:val="block"/>
        <w:tabs>
          <w:tab w:val="left" w:pos="630"/>
        </w:tabs>
        <w:spacing w:after="0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D82A8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ยอดคงเหลือกับกิจการที่เกี่ยวข้องกัน ณ วันที่ </w:t>
      </w:r>
      <w:r w:rsidR="00EE3EF9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="00A72DF8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="00D82A8C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A72DF8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มีนาคม</w:t>
      </w:r>
      <w:r w:rsidR="00D82A8C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D82A8C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A72DF8">
        <w:rPr>
          <w:rFonts w:asciiTheme="majorBidi" w:hAnsiTheme="majorBidi" w:cstheme="majorBidi"/>
          <w:sz w:val="30"/>
          <w:szCs w:val="30"/>
          <w:lang w:val="en-US" w:bidi="th-TH"/>
        </w:rPr>
        <w:t>6</w:t>
      </w:r>
      <w:r w:rsidR="00DE4575" w:rsidRPr="00D82A8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และ </w:t>
      </w:r>
      <w:r w:rsidR="00F363C1" w:rsidRPr="00D82A8C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D82A8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ธันวาคม </w:t>
      </w:r>
      <w:r w:rsidR="00F363C1" w:rsidRPr="00D82A8C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A72DF8">
        <w:rPr>
          <w:rFonts w:asciiTheme="majorBidi" w:hAnsiTheme="majorBidi" w:cstheme="majorBidi"/>
          <w:sz w:val="30"/>
          <w:szCs w:val="30"/>
          <w:lang w:val="en-US" w:bidi="th-TH"/>
        </w:rPr>
        <w:t>5</w:t>
      </w:r>
      <w:r w:rsidRPr="00D82A8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มีดังนี้</w:t>
      </w:r>
    </w:p>
    <w:p w14:paraId="5C3FC04B" w14:textId="46795D97" w:rsidR="00DE4575" w:rsidRPr="00D82A8C" w:rsidRDefault="00DE4575" w:rsidP="002C057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45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70"/>
        <w:gridCol w:w="1085"/>
        <w:gridCol w:w="275"/>
        <w:gridCol w:w="1148"/>
        <w:gridCol w:w="237"/>
        <w:gridCol w:w="1126"/>
      </w:tblGrid>
      <w:tr w:rsidR="00DA40F2" w:rsidRPr="00F205C4" w14:paraId="5A3AA90F" w14:textId="77777777" w:rsidTr="002C0570">
        <w:trPr>
          <w:tblHeader/>
        </w:trPr>
        <w:tc>
          <w:tcPr>
            <w:tcW w:w="2108" w:type="pct"/>
          </w:tcPr>
          <w:p w14:paraId="28920FA0" w14:textId="77777777" w:rsidR="00DA40F2" w:rsidRPr="00DA40F2" w:rsidRDefault="00DA40F2" w:rsidP="002C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5" w:type="pct"/>
            <w:gridSpan w:val="3"/>
          </w:tcPr>
          <w:p w14:paraId="066E47F1" w14:textId="77777777" w:rsidR="00DA40F2" w:rsidRPr="00DA40F2" w:rsidRDefault="00DA40F2" w:rsidP="002C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4FCAA1B8" w14:textId="77777777" w:rsidR="00DA40F2" w:rsidRPr="00DA40F2" w:rsidRDefault="00DA40F2" w:rsidP="002C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7" w:type="pct"/>
            <w:gridSpan w:val="3"/>
          </w:tcPr>
          <w:p w14:paraId="2BAB0063" w14:textId="77777777" w:rsidR="00DA40F2" w:rsidRPr="00DA40F2" w:rsidRDefault="00DA40F2" w:rsidP="002C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2DF8" w:rsidRPr="00F205C4" w14:paraId="6D4E905C" w14:textId="77777777" w:rsidTr="002C0570">
        <w:trPr>
          <w:tblHeader/>
        </w:trPr>
        <w:tc>
          <w:tcPr>
            <w:tcW w:w="2108" w:type="pct"/>
          </w:tcPr>
          <w:p w14:paraId="1D10CA5D" w14:textId="77777777" w:rsidR="00A72DF8" w:rsidRPr="00DA40F2" w:rsidRDefault="00A72DF8" w:rsidP="00A72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</w:tcPr>
          <w:p w14:paraId="283001F7" w14:textId="0E1B834D" w:rsidR="00A72DF8" w:rsidRPr="00EE3EF9" w:rsidRDefault="00A72DF8" w:rsidP="00A72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3EF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E3EF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7" w:type="pct"/>
          </w:tcPr>
          <w:p w14:paraId="54C832B3" w14:textId="77777777" w:rsidR="00A72DF8" w:rsidRPr="00EE3EF9" w:rsidRDefault="00A72DF8" w:rsidP="00A72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1F4DF24B" w14:textId="3E9CAAD0" w:rsidR="00A72DF8" w:rsidRPr="00EE3EF9" w:rsidRDefault="00A72DF8" w:rsidP="00A72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3EF9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EE3EF9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0" w:type="pct"/>
          </w:tcPr>
          <w:p w14:paraId="0C54E4FE" w14:textId="77777777" w:rsidR="00A72DF8" w:rsidRPr="00EE3EF9" w:rsidRDefault="00A72DF8" w:rsidP="00A72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2FE18B2A" w14:textId="44A3B5FB" w:rsidR="00A72DF8" w:rsidRPr="00EE3EF9" w:rsidRDefault="00A72DF8" w:rsidP="00A72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3EF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E3EF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9" w:type="pct"/>
          </w:tcPr>
          <w:p w14:paraId="7AA48825" w14:textId="77777777" w:rsidR="00A72DF8" w:rsidRPr="00EE3EF9" w:rsidRDefault="00A72DF8" w:rsidP="00A72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1507F4FF" w14:textId="4C575F0B" w:rsidR="00A72DF8" w:rsidRPr="00EE3EF9" w:rsidRDefault="00A72DF8" w:rsidP="00A72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3EF9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EE3EF9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72DF8" w:rsidRPr="00F205C4" w14:paraId="51091F49" w14:textId="77777777" w:rsidTr="002C0570">
        <w:trPr>
          <w:tblHeader/>
        </w:trPr>
        <w:tc>
          <w:tcPr>
            <w:tcW w:w="2108" w:type="pct"/>
          </w:tcPr>
          <w:p w14:paraId="17748F26" w14:textId="77777777" w:rsidR="00A72DF8" w:rsidRPr="00DA40F2" w:rsidRDefault="00A72DF8" w:rsidP="00A72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</w:tcPr>
          <w:p w14:paraId="6DA47174" w14:textId="514ED266" w:rsidR="00A72DF8" w:rsidRPr="00EE3EF9" w:rsidRDefault="00A72DF8" w:rsidP="00A72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3EF9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58A16860" w14:textId="77777777" w:rsidR="00A72DF8" w:rsidRPr="00EE3EF9" w:rsidRDefault="00A72DF8" w:rsidP="00A72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432E00D1" w14:textId="5A48DD5E" w:rsidR="00A72DF8" w:rsidRPr="00EE3EF9" w:rsidRDefault="00A72DF8" w:rsidP="00A72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3EF9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50" w:type="pct"/>
          </w:tcPr>
          <w:p w14:paraId="56E238E0" w14:textId="77777777" w:rsidR="00A72DF8" w:rsidRPr="00EE3EF9" w:rsidRDefault="00A72DF8" w:rsidP="00A72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3FACD93E" w14:textId="43DA387A" w:rsidR="00A72DF8" w:rsidRPr="00EE3EF9" w:rsidRDefault="00A72DF8" w:rsidP="00A72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3EF9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29" w:type="pct"/>
          </w:tcPr>
          <w:p w14:paraId="651700A1" w14:textId="77777777" w:rsidR="00A72DF8" w:rsidRPr="00EE3EF9" w:rsidRDefault="00A72DF8" w:rsidP="00A72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3E8009EA" w14:textId="3F7D298C" w:rsidR="00A72DF8" w:rsidRPr="00EE3EF9" w:rsidRDefault="00A72DF8" w:rsidP="00A72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3EF9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A72DF8" w:rsidRPr="00F205C4" w14:paraId="5BB67607" w14:textId="77777777" w:rsidTr="002C0570">
        <w:trPr>
          <w:tblHeader/>
        </w:trPr>
        <w:tc>
          <w:tcPr>
            <w:tcW w:w="2108" w:type="pct"/>
          </w:tcPr>
          <w:p w14:paraId="66022615" w14:textId="77777777" w:rsidR="00A72DF8" w:rsidRPr="00DA40F2" w:rsidRDefault="00A72DF8" w:rsidP="00A72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 w:hanging="18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92" w:type="pct"/>
            <w:gridSpan w:val="7"/>
          </w:tcPr>
          <w:p w14:paraId="7B7BE96A" w14:textId="77777777" w:rsidR="00A72DF8" w:rsidRPr="00DA40F2" w:rsidRDefault="00A72DF8" w:rsidP="00A72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 w:hanging="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72DF8" w:rsidRPr="00F205C4" w14:paraId="01B28C33" w14:textId="77777777" w:rsidTr="002C0570">
        <w:tc>
          <w:tcPr>
            <w:tcW w:w="2108" w:type="pct"/>
          </w:tcPr>
          <w:p w14:paraId="01DAC164" w14:textId="467089EB" w:rsidR="00A72DF8" w:rsidRPr="00DA40F2" w:rsidRDefault="00A72DF8" w:rsidP="00A72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DA40F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2892" w:type="pct"/>
            <w:gridSpan w:val="7"/>
          </w:tcPr>
          <w:p w14:paraId="4039BA72" w14:textId="77777777" w:rsidR="00A72DF8" w:rsidRPr="00DA40F2" w:rsidRDefault="00A72DF8" w:rsidP="00A72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A72DF8" w:rsidRPr="00E27DCD" w14:paraId="41CE4AA8" w14:textId="77777777" w:rsidTr="00304D21">
        <w:trPr>
          <w:trHeight w:val="236"/>
        </w:trPr>
        <w:tc>
          <w:tcPr>
            <w:tcW w:w="2108" w:type="pct"/>
          </w:tcPr>
          <w:p w14:paraId="39B93068" w14:textId="77777777" w:rsidR="00A72DF8" w:rsidRPr="00DA40F2" w:rsidRDefault="00A72DF8" w:rsidP="00A72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7" w:type="pct"/>
            <w:tcBorders>
              <w:bottom w:val="double" w:sz="4" w:space="0" w:color="auto"/>
            </w:tcBorders>
          </w:tcPr>
          <w:p w14:paraId="1082E240" w14:textId="7305047E" w:rsidR="00A72DF8" w:rsidRPr="00DA40F2" w:rsidRDefault="007F253E" w:rsidP="00A72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82E5AEA" w14:textId="77777777" w:rsidR="00A72DF8" w:rsidRPr="00DA40F2" w:rsidRDefault="00A72DF8" w:rsidP="00A72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</w:tcPr>
          <w:p w14:paraId="7562762E" w14:textId="12E54341" w:rsidR="00A72DF8" w:rsidRPr="00DA40F2" w:rsidRDefault="00A72DF8" w:rsidP="00A72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</w:tcPr>
          <w:p w14:paraId="5D5CC53C" w14:textId="77777777" w:rsidR="00A72DF8" w:rsidRPr="00DA40F2" w:rsidRDefault="00A72DF8" w:rsidP="00A72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double" w:sz="4" w:space="0" w:color="auto"/>
            </w:tcBorders>
          </w:tcPr>
          <w:p w14:paraId="4B0778D2" w14:textId="2F054EA7" w:rsidR="00A72DF8" w:rsidRPr="00DA40F2" w:rsidRDefault="007E3F98" w:rsidP="00A72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E3F98">
              <w:rPr>
                <w:rFonts w:ascii="Angsana New" w:hAnsi="Angsana New" w:cs="Angsana New"/>
                <w:sz w:val="30"/>
                <w:szCs w:val="30"/>
                <w:cs/>
              </w:rPr>
              <w:t>13</w:t>
            </w:r>
            <w:r w:rsidRPr="007E3F9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E3F98">
              <w:rPr>
                <w:rFonts w:ascii="Angsana New" w:hAnsi="Angsana New" w:cs="Angsana New"/>
                <w:sz w:val="30"/>
                <w:szCs w:val="30"/>
                <w:cs/>
              </w:rPr>
              <w:t>893</w:t>
            </w:r>
          </w:p>
        </w:tc>
        <w:tc>
          <w:tcPr>
            <w:tcW w:w="129" w:type="pct"/>
          </w:tcPr>
          <w:p w14:paraId="78B2EAF3" w14:textId="77777777" w:rsidR="00A72DF8" w:rsidRPr="00DA40F2" w:rsidRDefault="00A72DF8" w:rsidP="00A72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3" w:type="pct"/>
            <w:tcBorders>
              <w:bottom w:val="double" w:sz="4" w:space="0" w:color="auto"/>
            </w:tcBorders>
          </w:tcPr>
          <w:p w14:paraId="02EC643E" w14:textId="2FDF1A4C" w:rsidR="00A72DF8" w:rsidRPr="00E27DCD" w:rsidRDefault="00A72DF8" w:rsidP="00A72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222CA">
              <w:rPr>
                <w:rFonts w:asciiTheme="majorBidi" w:hAnsiTheme="majorBidi" w:cstheme="majorBidi"/>
                <w:sz w:val="30"/>
                <w:szCs w:val="30"/>
              </w:rPr>
              <w:t>10,064</w:t>
            </w:r>
          </w:p>
        </w:tc>
      </w:tr>
      <w:tr w:rsidR="00A72DF8" w:rsidRPr="00F205C4" w14:paraId="1CF0BBCA" w14:textId="77777777" w:rsidTr="00304D21">
        <w:trPr>
          <w:trHeight w:val="236"/>
        </w:trPr>
        <w:tc>
          <w:tcPr>
            <w:tcW w:w="2108" w:type="pct"/>
          </w:tcPr>
          <w:p w14:paraId="508F3300" w14:textId="77777777" w:rsidR="00A72DF8" w:rsidRPr="00DA40F2" w:rsidRDefault="00A72DF8" w:rsidP="00A72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</w:tcPr>
          <w:p w14:paraId="20A47094" w14:textId="77777777" w:rsidR="00A72DF8" w:rsidRPr="00DA40F2" w:rsidRDefault="00A72DF8" w:rsidP="00A72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5F7F8E9E" w14:textId="77777777" w:rsidR="00A72DF8" w:rsidRPr="00DA40F2" w:rsidRDefault="00A72DF8" w:rsidP="00A72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</w:tcPr>
          <w:p w14:paraId="3B8F2DB9" w14:textId="77777777" w:rsidR="00A72DF8" w:rsidRPr="00DA40F2" w:rsidRDefault="00A72DF8" w:rsidP="00A72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14:paraId="7ED9E260" w14:textId="77777777" w:rsidR="00A72DF8" w:rsidRPr="00DA40F2" w:rsidRDefault="00A72DF8" w:rsidP="00A72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double" w:sz="4" w:space="0" w:color="auto"/>
            </w:tcBorders>
          </w:tcPr>
          <w:p w14:paraId="07CE8AB8" w14:textId="77777777" w:rsidR="00A72DF8" w:rsidRPr="00DA40F2" w:rsidRDefault="00A72DF8" w:rsidP="00A72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19AC627A" w14:textId="77777777" w:rsidR="00A72DF8" w:rsidRPr="00DA40F2" w:rsidRDefault="00A72DF8" w:rsidP="00A72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3" w:type="pct"/>
            <w:tcBorders>
              <w:top w:val="double" w:sz="4" w:space="0" w:color="auto"/>
            </w:tcBorders>
          </w:tcPr>
          <w:p w14:paraId="054AAD8D" w14:textId="77777777" w:rsidR="00A72DF8" w:rsidRPr="00CF6B60" w:rsidRDefault="00A72DF8" w:rsidP="00A72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72DF8" w:rsidRPr="00F205C4" w14:paraId="58833C97" w14:textId="77777777" w:rsidTr="00304D21">
        <w:trPr>
          <w:trHeight w:val="236"/>
        </w:trPr>
        <w:tc>
          <w:tcPr>
            <w:tcW w:w="2108" w:type="pct"/>
          </w:tcPr>
          <w:p w14:paraId="50FF1414" w14:textId="7F066AB0" w:rsidR="00A72DF8" w:rsidRPr="00DA40F2" w:rsidRDefault="00A72DF8" w:rsidP="00A72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  <w:r w:rsidR="00A7673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ระยะยาว</w:t>
            </w:r>
          </w:p>
        </w:tc>
        <w:tc>
          <w:tcPr>
            <w:tcW w:w="637" w:type="pct"/>
          </w:tcPr>
          <w:p w14:paraId="64B21D54" w14:textId="77777777" w:rsidR="00A72DF8" w:rsidRPr="00DA40F2" w:rsidRDefault="00A72DF8" w:rsidP="00A72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201C0618" w14:textId="77777777" w:rsidR="00A72DF8" w:rsidRPr="00DA40F2" w:rsidRDefault="00A72DF8" w:rsidP="00A72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6E2293BE" w14:textId="77777777" w:rsidR="00A72DF8" w:rsidRPr="00DA40F2" w:rsidRDefault="00A72DF8" w:rsidP="00A72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14:paraId="3F8AD5BC" w14:textId="77777777" w:rsidR="00A72DF8" w:rsidRPr="00DA40F2" w:rsidRDefault="00A72DF8" w:rsidP="00A72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4C3674EC" w14:textId="77777777" w:rsidR="00A72DF8" w:rsidRPr="00DA40F2" w:rsidRDefault="00A72DF8" w:rsidP="00A72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60306397" w14:textId="77777777" w:rsidR="00A72DF8" w:rsidRPr="00DA40F2" w:rsidRDefault="00A72DF8" w:rsidP="00A72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14:paraId="3B697A3D" w14:textId="77777777" w:rsidR="00A72DF8" w:rsidRPr="00CF6B60" w:rsidRDefault="00A72DF8" w:rsidP="00A72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72DF8" w:rsidRPr="00F205C4" w14:paraId="6FFFF3ED" w14:textId="77777777" w:rsidTr="00304D21">
        <w:trPr>
          <w:trHeight w:val="236"/>
        </w:trPr>
        <w:tc>
          <w:tcPr>
            <w:tcW w:w="2108" w:type="pct"/>
          </w:tcPr>
          <w:p w14:paraId="12104F22" w14:textId="0248C0A3" w:rsidR="00A72DF8" w:rsidRPr="00DA40F2" w:rsidRDefault="00A72DF8" w:rsidP="00A72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7" w:type="pct"/>
            <w:tcBorders>
              <w:bottom w:val="double" w:sz="4" w:space="0" w:color="auto"/>
            </w:tcBorders>
          </w:tcPr>
          <w:p w14:paraId="16B87487" w14:textId="228A427F" w:rsidR="00A72DF8" w:rsidRPr="00304D21" w:rsidRDefault="007F253E" w:rsidP="00A72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D5B1E78" w14:textId="77777777" w:rsidR="00A72DF8" w:rsidRPr="00304D21" w:rsidRDefault="00A72DF8" w:rsidP="00A72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</w:tcPr>
          <w:p w14:paraId="6BACC55C" w14:textId="6B007B0A" w:rsidR="00A72DF8" w:rsidRPr="00304D21" w:rsidRDefault="00A72DF8" w:rsidP="00A72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4D2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5E1C41D2" w14:textId="77777777" w:rsidR="00A72DF8" w:rsidRPr="00304D21" w:rsidRDefault="00A72DF8" w:rsidP="00A72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double" w:sz="4" w:space="0" w:color="auto"/>
            </w:tcBorders>
          </w:tcPr>
          <w:p w14:paraId="7D16089A" w14:textId="39AE5301" w:rsidR="00A72DF8" w:rsidRPr="00304D21" w:rsidRDefault="007E3F98" w:rsidP="00A72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E3F98">
              <w:rPr>
                <w:rFonts w:ascii="Angsana New" w:hAnsi="Angsana New" w:cs="Angsana New"/>
                <w:sz w:val="30"/>
                <w:szCs w:val="30"/>
                <w:cs/>
              </w:rPr>
              <w:t>35</w:t>
            </w:r>
            <w:r w:rsidRPr="007E3F9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E3F98">
              <w:rPr>
                <w:rFonts w:ascii="Angsana New" w:hAnsi="Angsana New" w:cs="Angsana New"/>
                <w:sz w:val="30"/>
                <w:szCs w:val="30"/>
                <w:cs/>
              </w:rPr>
              <w:t>000</w:t>
            </w:r>
          </w:p>
        </w:tc>
        <w:tc>
          <w:tcPr>
            <w:tcW w:w="129" w:type="pct"/>
          </w:tcPr>
          <w:p w14:paraId="5154EAB0" w14:textId="77777777" w:rsidR="00A72DF8" w:rsidRPr="00304D21" w:rsidRDefault="00A72DF8" w:rsidP="00A72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3" w:type="pct"/>
            <w:tcBorders>
              <w:bottom w:val="double" w:sz="4" w:space="0" w:color="auto"/>
            </w:tcBorders>
          </w:tcPr>
          <w:p w14:paraId="41BC4DC2" w14:textId="21D0BA1C" w:rsidR="00A72DF8" w:rsidRPr="00CF6B60" w:rsidRDefault="00A72DF8" w:rsidP="00A72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</w:t>
            </w:r>
            <w:r w:rsidRPr="00CF6B60">
              <w:rPr>
                <w:rFonts w:ascii="Angsana New" w:hAnsi="Angsana New" w:cs="Angsana New"/>
                <w:sz w:val="30"/>
                <w:szCs w:val="30"/>
              </w:rPr>
              <w:t>,000</w:t>
            </w:r>
          </w:p>
        </w:tc>
      </w:tr>
      <w:tr w:rsidR="00A72DF8" w:rsidRPr="00431DCC" w14:paraId="4B8CB18E" w14:textId="77777777" w:rsidTr="00A72DF8">
        <w:trPr>
          <w:trHeight w:val="134"/>
        </w:trPr>
        <w:tc>
          <w:tcPr>
            <w:tcW w:w="2108" w:type="pct"/>
          </w:tcPr>
          <w:p w14:paraId="3DFFFDAD" w14:textId="77777777" w:rsidR="00A72DF8" w:rsidRPr="00A72DF8" w:rsidRDefault="00A72DF8" w:rsidP="00DF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37" w:type="pct"/>
          </w:tcPr>
          <w:p w14:paraId="20B3B5E8" w14:textId="77777777" w:rsidR="00A72DF8" w:rsidRPr="00A72DF8" w:rsidRDefault="00A72DF8" w:rsidP="00A72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7" w:type="pct"/>
          </w:tcPr>
          <w:p w14:paraId="295659E1" w14:textId="77777777" w:rsidR="00A72DF8" w:rsidRPr="00A72DF8" w:rsidRDefault="00A72DF8" w:rsidP="00A72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91" w:type="pct"/>
          </w:tcPr>
          <w:p w14:paraId="70C2C2FC" w14:textId="77777777" w:rsidR="00A72DF8" w:rsidRPr="00A72DF8" w:rsidRDefault="00A72DF8" w:rsidP="00A72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50" w:type="pct"/>
          </w:tcPr>
          <w:p w14:paraId="7ABF2ADD" w14:textId="77777777" w:rsidR="00A72DF8" w:rsidRPr="00A72DF8" w:rsidRDefault="00A72DF8" w:rsidP="00A72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25" w:type="pct"/>
          </w:tcPr>
          <w:p w14:paraId="12DC6117" w14:textId="77777777" w:rsidR="00A72DF8" w:rsidRPr="00A72DF8" w:rsidRDefault="00A72DF8" w:rsidP="00A72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4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9" w:type="pct"/>
          </w:tcPr>
          <w:p w14:paraId="2B856C20" w14:textId="77777777" w:rsidR="00A72DF8" w:rsidRPr="00A72DF8" w:rsidRDefault="00A72DF8" w:rsidP="00A72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4" w:firstLine="34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13" w:type="pct"/>
          </w:tcPr>
          <w:p w14:paraId="3891C704" w14:textId="77777777" w:rsidR="00A72DF8" w:rsidRPr="00A72DF8" w:rsidRDefault="00A72DF8" w:rsidP="00A72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A72DF8" w:rsidRPr="00F205C4" w14:paraId="76F9BD92" w14:textId="77777777" w:rsidTr="00A72DF8">
        <w:trPr>
          <w:trHeight w:val="236"/>
        </w:trPr>
        <w:tc>
          <w:tcPr>
            <w:tcW w:w="2108" w:type="pct"/>
          </w:tcPr>
          <w:p w14:paraId="6F846AE7" w14:textId="585CCB1B" w:rsidR="00A72DF8" w:rsidRPr="00A72DF8" w:rsidRDefault="00A72DF8" w:rsidP="00A72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72DF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เงินลงทุนในบริษัทย่อย </w:t>
            </w:r>
          </w:p>
        </w:tc>
        <w:tc>
          <w:tcPr>
            <w:tcW w:w="637" w:type="pct"/>
            <w:tcBorders>
              <w:bottom w:val="double" w:sz="4" w:space="0" w:color="auto"/>
            </w:tcBorders>
          </w:tcPr>
          <w:p w14:paraId="46060359" w14:textId="77777777" w:rsidR="00A72DF8" w:rsidRPr="00A72DF8" w:rsidRDefault="00A72DF8" w:rsidP="00A72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72DF8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6FBB48AB" w14:textId="77777777" w:rsidR="00A72DF8" w:rsidRPr="00A72DF8" w:rsidRDefault="00A72DF8" w:rsidP="00DF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</w:tcPr>
          <w:p w14:paraId="7EDFB211" w14:textId="77777777" w:rsidR="00A72DF8" w:rsidRPr="00A72DF8" w:rsidRDefault="00A72DF8" w:rsidP="00A72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72DF8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</w:tcPr>
          <w:p w14:paraId="66BF3062" w14:textId="77777777" w:rsidR="00A72DF8" w:rsidRPr="00A72DF8" w:rsidRDefault="00A72DF8" w:rsidP="00DF5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double" w:sz="4" w:space="0" w:color="auto"/>
            </w:tcBorders>
          </w:tcPr>
          <w:p w14:paraId="4FB00355" w14:textId="476974EB" w:rsidR="00A72DF8" w:rsidRPr="00A72DF8" w:rsidRDefault="007E3F98" w:rsidP="007E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E3F98">
              <w:rPr>
                <w:rFonts w:ascii="Angsana New" w:hAnsi="Angsana New" w:cs="Angsana New"/>
                <w:sz w:val="30"/>
                <w:szCs w:val="30"/>
                <w:cs/>
              </w:rPr>
              <w:t>549</w:t>
            </w:r>
            <w:r w:rsidRPr="007E3F9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E3F98">
              <w:rPr>
                <w:rFonts w:ascii="Angsana New" w:hAnsi="Angsana New" w:cs="Angsana New"/>
                <w:sz w:val="30"/>
                <w:szCs w:val="30"/>
                <w:cs/>
              </w:rPr>
              <w:t>590</w:t>
            </w:r>
          </w:p>
        </w:tc>
        <w:tc>
          <w:tcPr>
            <w:tcW w:w="129" w:type="pct"/>
          </w:tcPr>
          <w:p w14:paraId="2E7CA4A7" w14:textId="77777777" w:rsidR="00A72DF8" w:rsidRPr="00A72DF8" w:rsidRDefault="00A72DF8" w:rsidP="00A72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3" w:type="pct"/>
            <w:tcBorders>
              <w:bottom w:val="double" w:sz="4" w:space="0" w:color="auto"/>
            </w:tcBorders>
          </w:tcPr>
          <w:p w14:paraId="7EC56D29" w14:textId="77777777" w:rsidR="00A72DF8" w:rsidRPr="00A72DF8" w:rsidRDefault="00A72DF8" w:rsidP="00A72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72DF8">
              <w:rPr>
                <w:rFonts w:ascii="Angsana New" w:hAnsi="Angsana New" w:cs="Angsana New"/>
                <w:sz w:val="30"/>
                <w:szCs w:val="30"/>
              </w:rPr>
              <w:t>549,590</w:t>
            </w:r>
          </w:p>
        </w:tc>
      </w:tr>
    </w:tbl>
    <w:p w14:paraId="0F44044C" w14:textId="78F33138" w:rsidR="00EE3EF9" w:rsidRPr="00F717B4" w:rsidRDefault="00EE3E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111726BF" w14:textId="391900E4" w:rsidR="006B6CF1" w:rsidRDefault="00DE4575" w:rsidP="006B6CF1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E77B9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0806E5B5" w14:textId="77777777" w:rsidR="00357CC8" w:rsidRDefault="00357CC8" w:rsidP="006B6CF1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AD64A94" w14:textId="10076DAB" w:rsidR="006B6CF1" w:rsidRPr="00357CC8" w:rsidRDefault="006B6CF1" w:rsidP="006B6CF1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357CC8">
        <w:rPr>
          <w:rFonts w:asciiTheme="majorBidi" w:hAnsiTheme="majorBidi" w:cstheme="majorBidi"/>
          <w:i/>
          <w:iCs/>
          <w:sz w:val="30"/>
          <w:szCs w:val="30"/>
          <w:cs/>
        </w:rPr>
        <w:t>สัญญาบริหารจัดการ</w:t>
      </w:r>
    </w:p>
    <w:p w14:paraId="09F80DCC" w14:textId="77777777" w:rsidR="006B6CF1" w:rsidRPr="00357CC8" w:rsidRDefault="006B6CF1" w:rsidP="006B6C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28"/>
          <w:szCs w:val="28"/>
        </w:rPr>
      </w:pPr>
    </w:p>
    <w:p w14:paraId="0C3612AB" w14:textId="2316B795" w:rsidR="006B6CF1" w:rsidRPr="00EE3EF9" w:rsidRDefault="006B6CF1" w:rsidP="006B6CF1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E3EF9">
        <w:rPr>
          <w:rFonts w:asciiTheme="majorBidi" w:hAnsiTheme="majorBidi" w:cstheme="majorBidi"/>
          <w:spacing w:val="-2"/>
          <w:sz w:val="30"/>
          <w:szCs w:val="30"/>
          <w:cs/>
        </w:rPr>
        <w:t>บริษัทมีสัญญาบริหารจัดการกับบริษัทย่อย</w:t>
      </w:r>
      <w:r w:rsidRPr="00EE3EF9">
        <w:rPr>
          <w:rFonts w:asciiTheme="majorBidi" w:hAnsiTheme="majorBidi" w:cstheme="majorBidi" w:hint="cs"/>
          <w:spacing w:val="-2"/>
          <w:sz w:val="30"/>
          <w:szCs w:val="30"/>
          <w:cs/>
        </w:rPr>
        <w:t>หลายแห่ง</w:t>
      </w:r>
      <w:r w:rsidRPr="00EE3EF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EE3EF9">
        <w:rPr>
          <w:rFonts w:asciiTheme="majorBidi" w:hAnsiTheme="majorBidi" w:cstheme="majorBidi"/>
          <w:spacing w:val="-2"/>
          <w:sz w:val="30"/>
          <w:szCs w:val="30"/>
          <w:cs/>
        </w:rPr>
        <w:t>โดยบริษัทจะให้บริการในด้านการบริหารจัดการ การให้คำปรึกษา และการให้บริการด้านอื่นๆ ซึ่งค่าบริการจะเป็นไปตามที่กำหนดในสัญญา สัญญาดังกล่าวมีระยะเวลา</w:t>
      </w:r>
      <w:r w:rsidRPr="00EE3EF9">
        <w:rPr>
          <w:rFonts w:asciiTheme="majorBidi" w:hAnsiTheme="majorBidi" w:cstheme="majorBidi"/>
          <w:spacing w:val="-2"/>
          <w:sz w:val="30"/>
          <w:szCs w:val="30"/>
        </w:rPr>
        <w:t xml:space="preserve"> 1</w:t>
      </w:r>
      <w:r w:rsidRPr="00EE3EF9">
        <w:rPr>
          <w:rFonts w:asciiTheme="majorBidi" w:hAnsiTheme="majorBidi" w:cstheme="majorBidi"/>
          <w:spacing w:val="-2"/>
          <w:sz w:val="30"/>
          <w:szCs w:val="30"/>
          <w:cs/>
        </w:rPr>
        <w:t xml:space="preserve"> ปี</w:t>
      </w:r>
      <w:r w:rsidRPr="00EE3EF9">
        <w:rPr>
          <w:rFonts w:asciiTheme="majorBidi" w:hAnsiTheme="majorBidi" w:cstheme="majorBidi"/>
          <w:sz w:val="30"/>
          <w:szCs w:val="30"/>
          <w:cs/>
        </w:rPr>
        <w:t xml:space="preserve"> และหลังจากวันสิ้นสุดสัญญาจะมีการต่ออายุสัญญาอัตโนมัติไปคราวละ</w:t>
      </w:r>
      <w:r w:rsidR="005D0E0D" w:rsidRPr="00EE3EF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D0E0D" w:rsidRPr="00EE3EF9">
        <w:rPr>
          <w:rFonts w:asciiTheme="majorBidi" w:hAnsiTheme="majorBidi" w:cstheme="majorBidi"/>
          <w:sz w:val="30"/>
          <w:szCs w:val="30"/>
        </w:rPr>
        <w:t xml:space="preserve">1 </w:t>
      </w:r>
      <w:r w:rsidRPr="00EE3EF9">
        <w:rPr>
          <w:rFonts w:asciiTheme="majorBidi" w:hAnsiTheme="majorBidi" w:cstheme="majorBidi"/>
          <w:sz w:val="30"/>
          <w:szCs w:val="30"/>
          <w:cs/>
        </w:rPr>
        <w:t>ปี จนกว่าคู่สัญญาฝ่ายหนึ่งฝ่ายใดยกเลิกสัญญา</w:t>
      </w:r>
    </w:p>
    <w:p w14:paraId="1ACF0959" w14:textId="77777777" w:rsidR="006B6CF1" w:rsidRPr="00EE3EF9" w:rsidRDefault="006B6CF1" w:rsidP="00F80A67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E3EF9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สัญญาเช่าอาคารสำนักงานและบริการอุปกรณ์สำนักงาน</w:t>
      </w:r>
    </w:p>
    <w:p w14:paraId="13A65AE0" w14:textId="77777777" w:rsidR="006B6CF1" w:rsidRPr="00EE3EF9" w:rsidRDefault="006B6CF1" w:rsidP="006B6C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30"/>
          <w:szCs w:val="30"/>
        </w:rPr>
      </w:pPr>
    </w:p>
    <w:p w14:paraId="6FF8F80C" w14:textId="77777777" w:rsidR="006B6CF1" w:rsidRPr="00EE3EF9" w:rsidRDefault="006B6CF1" w:rsidP="00F80A67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E3EF9">
        <w:rPr>
          <w:rFonts w:asciiTheme="majorBidi" w:hAnsiTheme="majorBidi" w:cstheme="majorBidi"/>
          <w:sz w:val="30"/>
          <w:szCs w:val="30"/>
          <w:cs/>
        </w:rPr>
        <w:t xml:space="preserve">บริษัทมีสัญญาเช่าอาคารสำนักงานและบริการอุปกรณ์สำนักงานกับบริษัทย่อยแห่งหนึ่ง โดยบริษัทย่อยดังกล่าวให้เช่าอาคารสำนักงานรวมทั้งบริการอุปกรณ์สำนักงานเพื่อใช้เป็นสำนักงานประกอบธุรกิจแก่บริษัท ซึ่งค่าบริการจะเป็นไปตามที่กำหนดในสัญญา สัญญาดังกล่าวมีระยะเวลา </w:t>
      </w:r>
      <w:r w:rsidRPr="00EE3EF9">
        <w:rPr>
          <w:rFonts w:asciiTheme="majorBidi" w:hAnsiTheme="majorBidi" w:cstheme="majorBidi"/>
          <w:sz w:val="30"/>
          <w:szCs w:val="30"/>
        </w:rPr>
        <w:t>1</w:t>
      </w:r>
      <w:r w:rsidRPr="00EE3EF9">
        <w:rPr>
          <w:rFonts w:asciiTheme="majorBidi" w:hAnsiTheme="majorBidi" w:cstheme="majorBidi"/>
          <w:sz w:val="30"/>
          <w:szCs w:val="30"/>
          <w:cs/>
        </w:rPr>
        <w:t xml:space="preserve"> ปี และสามารถต่ออายุได้โดยแจ้งความจำนงเป็นหนังสือให้แก่บริษัทย่อยดังกล่าวทราบไม่น้อยกว่า </w:t>
      </w:r>
      <w:r w:rsidRPr="00EE3EF9">
        <w:rPr>
          <w:rFonts w:asciiTheme="majorBidi" w:hAnsiTheme="majorBidi" w:cstheme="majorBidi"/>
          <w:sz w:val="30"/>
          <w:szCs w:val="30"/>
        </w:rPr>
        <w:t>30</w:t>
      </w:r>
      <w:r w:rsidRPr="00EE3EF9">
        <w:rPr>
          <w:rFonts w:asciiTheme="majorBidi" w:hAnsiTheme="majorBidi" w:cstheme="majorBidi"/>
          <w:sz w:val="30"/>
          <w:szCs w:val="30"/>
          <w:cs/>
        </w:rPr>
        <w:t xml:space="preserve"> วัน ก่อนวันสิ้นสุดสัญญา</w:t>
      </w:r>
    </w:p>
    <w:p w14:paraId="3D50D8CC" w14:textId="77777777" w:rsidR="006B6CF1" w:rsidRPr="00EE3EF9" w:rsidRDefault="006B6CF1" w:rsidP="006B6C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30"/>
          <w:szCs w:val="30"/>
        </w:rPr>
      </w:pPr>
    </w:p>
    <w:p w14:paraId="6199EE70" w14:textId="77777777" w:rsidR="006B6CF1" w:rsidRPr="00EE3EF9" w:rsidRDefault="006B6CF1" w:rsidP="006B6CF1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E3EF9">
        <w:rPr>
          <w:rFonts w:asciiTheme="majorBidi" w:hAnsiTheme="majorBidi" w:cs="Angsana New" w:hint="cs"/>
          <w:i/>
          <w:iCs/>
          <w:sz w:val="30"/>
          <w:szCs w:val="30"/>
          <w:cs/>
        </w:rPr>
        <w:t>สัญญากู้เงินยืมระยะยาว</w:t>
      </w:r>
    </w:p>
    <w:p w14:paraId="695D20D7" w14:textId="77777777" w:rsidR="006B6CF1" w:rsidRPr="00EE3EF9" w:rsidRDefault="006B6CF1" w:rsidP="006B6C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34DAA26" w14:textId="0B4963BD" w:rsidR="00265722" w:rsidRPr="00EE3EF9" w:rsidRDefault="006B6CF1" w:rsidP="006B6C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65"/>
        <w:jc w:val="thaiDistribute"/>
        <w:rPr>
          <w:rFonts w:ascii="Angsana New" w:hAnsi="Angsana New" w:cstheme="minorBidi"/>
          <w:sz w:val="30"/>
          <w:szCs w:val="30"/>
        </w:rPr>
      </w:pPr>
      <w:r w:rsidRPr="00EE3EF9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Pr="00EE3EF9">
        <w:rPr>
          <w:rFonts w:ascii="Angsana New" w:hAnsi="Angsana New" w:cs="Angsana New"/>
          <w:sz w:val="30"/>
          <w:szCs w:val="30"/>
        </w:rPr>
        <w:t xml:space="preserve">4 </w:t>
      </w:r>
      <w:r w:rsidRPr="00EE3EF9">
        <w:rPr>
          <w:rFonts w:ascii="Angsana New" w:hAnsi="Angsana New" w:cs="Angsana New" w:hint="cs"/>
          <w:sz w:val="30"/>
          <w:szCs w:val="30"/>
          <w:cs/>
        </w:rPr>
        <w:t xml:space="preserve">สิงหาคม </w:t>
      </w:r>
      <w:r w:rsidRPr="00EE3EF9">
        <w:rPr>
          <w:rFonts w:ascii="Angsana New" w:hAnsi="Angsana New" w:cs="Angsana New"/>
          <w:sz w:val="30"/>
          <w:szCs w:val="30"/>
        </w:rPr>
        <w:t xml:space="preserve">2563 </w:t>
      </w:r>
      <w:r w:rsidRPr="00EE3EF9">
        <w:rPr>
          <w:rFonts w:ascii="Angsana New" w:hAnsi="Angsana New" w:cs="Angsana New" w:hint="cs"/>
          <w:sz w:val="30"/>
          <w:szCs w:val="30"/>
          <w:cs/>
        </w:rPr>
        <w:t>บริษัทได้ทำสัญญาให้กู้ยืมเงินระยะยาวกับบริษัทย่อยแห่งหนึ่งชนิดไม่มีหลักประกัน</w:t>
      </w:r>
      <w:r w:rsidRPr="00EE3EF9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3EF9">
        <w:rPr>
          <w:rFonts w:ascii="Angsana New" w:hAnsi="Angsana New" w:cs="Angsana New" w:hint="cs"/>
          <w:sz w:val="30"/>
          <w:szCs w:val="30"/>
          <w:cs/>
        </w:rPr>
        <w:t>โดยมีวงเงินให้กู้ยืมเป็นจำนวน</w:t>
      </w:r>
      <w:r w:rsidRPr="00EE3EF9">
        <w:rPr>
          <w:rFonts w:ascii="Angsana New" w:hAnsi="Angsana New" w:cs="Angsana New"/>
          <w:sz w:val="30"/>
          <w:szCs w:val="30"/>
        </w:rPr>
        <w:t xml:space="preserve"> </w:t>
      </w:r>
      <w:r w:rsidRPr="00EE3EF9">
        <w:rPr>
          <w:rFonts w:ascii="Angsana New" w:hAnsi="Angsana New"/>
          <w:sz w:val="30"/>
          <w:szCs w:val="30"/>
        </w:rPr>
        <w:t>35</w:t>
      </w:r>
      <w:r w:rsidRPr="00EE3EF9">
        <w:rPr>
          <w:rFonts w:ascii="Angsana New" w:hAnsi="Angsana New" w:cs="Angsana New"/>
          <w:sz w:val="30"/>
          <w:szCs w:val="30"/>
        </w:rPr>
        <w:t xml:space="preserve"> </w:t>
      </w:r>
      <w:r w:rsidRPr="00EE3EF9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EE3EF9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3EF9">
        <w:rPr>
          <w:rFonts w:ascii="Angsana New" w:hAnsi="Angsana New" w:cs="Angsana New" w:hint="cs"/>
          <w:sz w:val="30"/>
          <w:szCs w:val="30"/>
          <w:cs/>
        </w:rPr>
        <w:t>เงินให้กู้ยืมนี้มีอัตราดอกเบี้ยในอัตราร้อยละ</w:t>
      </w:r>
      <w:r w:rsidRPr="00EE3EF9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3EF9">
        <w:rPr>
          <w:rFonts w:ascii="Angsana New" w:hAnsi="Angsana New" w:cstheme="minorBidi"/>
          <w:sz w:val="30"/>
          <w:szCs w:val="30"/>
        </w:rPr>
        <w:t>0.5</w:t>
      </w:r>
      <w:r w:rsidRPr="00EE3EF9">
        <w:rPr>
          <w:rFonts w:ascii="Angsana New" w:hAnsi="Angsana New" w:cs="Angsana New"/>
          <w:sz w:val="30"/>
          <w:szCs w:val="30"/>
        </w:rPr>
        <w:t xml:space="preserve"> </w:t>
      </w:r>
      <w:r w:rsidRPr="00EE3EF9">
        <w:rPr>
          <w:rFonts w:ascii="Angsana New" w:hAnsi="Angsana New" w:cs="Angsana New" w:hint="cs"/>
          <w:sz w:val="30"/>
          <w:szCs w:val="30"/>
          <w:cs/>
        </w:rPr>
        <w:t>ต่อปี</w:t>
      </w:r>
      <w:r w:rsidRPr="00EE3EF9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3EF9">
        <w:rPr>
          <w:rFonts w:ascii="Angsana New" w:hAnsi="Angsana New" w:cs="Angsana New" w:hint="cs"/>
          <w:sz w:val="30"/>
          <w:szCs w:val="30"/>
          <w:cs/>
        </w:rPr>
        <w:t>ซึ่งมีกำหนดจ่ายชำระดอกเบี้ยเป็นรายเดือน</w:t>
      </w:r>
      <w:r w:rsidRPr="00EE3EF9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3EF9">
        <w:rPr>
          <w:rFonts w:ascii="Angsana New" w:hAnsi="Angsana New" w:cs="Angsana New" w:hint="cs"/>
          <w:sz w:val="30"/>
          <w:szCs w:val="30"/>
          <w:cs/>
        </w:rPr>
        <w:t>และกำหนดจ่ายชำระเงินต้นเมื่อทวงถาม ภายในเดือนสิงหาคม</w:t>
      </w:r>
      <w:r w:rsidRPr="00EE3EF9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3EF9">
        <w:rPr>
          <w:rFonts w:ascii="Angsana New" w:hAnsi="Angsana New" w:cs="Angsana New"/>
          <w:sz w:val="30"/>
          <w:szCs w:val="30"/>
        </w:rPr>
        <w:t xml:space="preserve">2568 </w:t>
      </w:r>
      <w:r w:rsidRPr="00EE3EF9">
        <w:rPr>
          <w:rFonts w:ascii="Angsana New" w:hAnsi="Angsana New" w:cs="Angsana New" w:hint="cs"/>
          <w:sz w:val="30"/>
          <w:szCs w:val="30"/>
          <w:cs/>
        </w:rPr>
        <w:t>ต่อมาเมื่อวันที่</w:t>
      </w:r>
      <w:r w:rsidRPr="00EE3EF9">
        <w:rPr>
          <w:rFonts w:ascii="Angsana New" w:hAnsi="Angsana New" w:cs="Angsana New"/>
          <w:sz w:val="30"/>
          <w:szCs w:val="30"/>
          <w:cs/>
        </w:rPr>
        <w:br/>
      </w:r>
      <w:r w:rsidRPr="00EE3EF9">
        <w:rPr>
          <w:rFonts w:ascii="Angsana New" w:hAnsi="Angsana New" w:cs="Angsana New"/>
          <w:sz w:val="30"/>
          <w:szCs w:val="30"/>
        </w:rPr>
        <w:t xml:space="preserve">16 </w:t>
      </w:r>
      <w:r w:rsidRPr="00EE3EF9">
        <w:rPr>
          <w:rFonts w:ascii="Angsana New" w:hAnsi="Angsana New" w:cs="Angsana New" w:hint="cs"/>
          <w:sz w:val="30"/>
          <w:szCs w:val="30"/>
          <w:cs/>
        </w:rPr>
        <w:t xml:space="preserve">สิงหาคม </w:t>
      </w:r>
      <w:r w:rsidRPr="00EE3EF9">
        <w:rPr>
          <w:rFonts w:ascii="Angsana New" w:hAnsi="Angsana New" w:cs="Angsana New"/>
          <w:sz w:val="30"/>
          <w:szCs w:val="30"/>
        </w:rPr>
        <w:t xml:space="preserve">2564 </w:t>
      </w:r>
      <w:r w:rsidRPr="00EE3EF9">
        <w:rPr>
          <w:rFonts w:ascii="Angsana New" w:hAnsi="Angsana New" w:cs="Angsana New" w:hint="cs"/>
          <w:sz w:val="30"/>
          <w:szCs w:val="30"/>
          <w:cs/>
        </w:rPr>
        <w:t xml:space="preserve">บริษัทได้ทำบันทึกแนบท้ายสัญญา เพื่อเปลี่ยนแปลงอัตราดอกเบี้ยเป็นร้อยละ </w:t>
      </w:r>
      <w:r w:rsidRPr="00EE3EF9">
        <w:rPr>
          <w:rFonts w:ascii="Angsana New" w:hAnsi="Angsana New" w:cs="Angsana New"/>
          <w:sz w:val="30"/>
          <w:szCs w:val="30"/>
        </w:rPr>
        <w:t xml:space="preserve">1.5 </w:t>
      </w:r>
      <w:r w:rsidRPr="00EE3EF9">
        <w:rPr>
          <w:rFonts w:ascii="Angsana New" w:hAnsi="Angsana New" w:cs="Angsana New" w:hint="cs"/>
          <w:sz w:val="30"/>
          <w:szCs w:val="30"/>
          <w:cs/>
        </w:rPr>
        <w:t>ต่อปี ซึ่งมีผลย้อนหลังตั้งแต่วันที่ทำสัญญา</w:t>
      </w:r>
    </w:p>
    <w:p w14:paraId="79A3FC56" w14:textId="4A3CD34F" w:rsidR="008B1316" w:rsidRDefault="008B13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</w:p>
    <w:p w14:paraId="5E21ADD7" w14:textId="19CA1C14" w:rsidR="00AB5EBA" w:rsidRPr="00EE3EF9" w:rsidRDefault="00AB5EBA" w:rsidP="0027229D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EE3EF9">
        <w:rPr>
          <w:rFonts w:ascii="Angsana New" w:hAnsi="Angsana New"/>
          <w:b/>
          <w:bCs/>
          <w:sz w:val="30"/>
          <w:szCs w:val="30"/>
          <w:cs/>
          <w:lang w:val="th-TH"/>
        </w:rPr>
        <w:t>ลูกหนี้การค้า</w:t>
      </w:r>
    </w:p>
    <w:p w14:paraId="44F2553E" w14:textId="77777777" w:rsidR="007E04D5" w:rsidRPr="00EE3EF9" w:rsidRDefault="007E04D5" w:rsidP="007E4A67">
      <w:pPr>
        <w:tabs>
          <w:tab w:val="left" w:pos="540"/>
        </w:tabs>
        <w:ind w:left="540"/>
        <w:rPr>
          <w:rFonts w:ascii="Angsana New" w:hAnsi="Angsana New"/>
          <w:sz w:val="30"/>
          <w:szCs w:val="30"/>
        </w:rPr>
      </w:pPr>
    </w:p>
    <w:tbl>
      <w:tblPr>
        <w:tblW w:w="92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3"/>
        <w:gridCol w:w="1232"/>
        <w:gridCol w:w="271"/>
        <w:gridCol w:w="1196"/>
        <w:gridCol w:w="273"/>
        <w:gridCol w:w="1170"/>
        <w:gridCol w:w="267"/>
        <w:gridCol w:w="1172"/>
      </w:tblGrid>
      <w:tr w:rsidR="00E1746A" w:rsidRPr="00F205C4" w14:paraId="206F90B3" w14:textId="77777777" w:rsidTr="00D82A8C">
        <w:trPr>
          <w:tblHeader/>
        </w:trPr>
        <w:tc>
          <w:tcPr>
            <w:tcW w:w="1991" w:type="pct"/>
          </w:tcPr>
          <w:p w14:paraId="4C9719B5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5" w:type="pct"/>
            <w:gridSpan w:val="3"/>
          </w:tcPr>
          <w:p w14:paraId="5BC20740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3D9CFB91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7" w:type="pct"/>
            <w:gridSpan w:val="3"/>
          </w:tcPr>
          <w:p w14:paraId="4A6BB0EF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8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A61E4" w:rsidRPr="00F205C4" w14:paraId="260E8E75" w14:textId="77777777" w:rsidTr="00D82A8C">
        <w:trPr>
          <w:tblHeader/>
        </w:trPr>
        <w:tc>
          <w:tcPr>
            <w:tcW w:w="1991" w:type="pct"/>
          </w:tcPr>
          <w:p w14:paraId="730EEEA1" w14:textId="77777777" w:rsidR="002A61E4" w:rsidRPr="00DA40F2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64" w:type="pct"/>
          </w:tcPr>
          <w:p w14:paraId="1EE57AE5" w14:textId="25367AAE" w:rsidR="002A61E4" w:rsidRPr="00DA40F2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F27CC3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F27CC3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6" w:type="pct"/>
          </w:tcPr>
          <w:p w14:paraId="64A865F3" w14:textId="77777777" w:rsidR="002A61E4" w:rsidRPr="00DA40F2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2B5C1569" w14:textId="3C763988" w:rsidR="002A61E4" w:rsidRPr="00DA40F2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483087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7" w:type="pct"/>
          </w:tcPr>
          <w:p w14:paraId="06AE39D6" w14:textId="77777777" w:rsidR="002A61E4" w:rsidRPr="00DA40F2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64ED6E4D" w14:textId="3567956B" w:rsidR="002A61E4" w:rsidRPr="00DA40F2" w:rsidRDefault="00F27CC3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4" w:type="pct"/>
          </w:tcPr>
          <w:p w14:paraId="03AD7C95" w14:textId="77777777" w:rsidR="002A61E4" w:rsidRPr="00DA40F2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3191163A" w14:textId="7EFCDA49" w:rsidR="002A61E4" w:rsidRPr="00DA40F2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483087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A61E4" w:rsidRPr="00F205C4" w14:paraId="33CDA1B4" w14:textId="77777777" w:rsidTr="00D82A8C">
        <w:trPr>
          <w:tblHeader/>
        </w:trPr>
        <w:tc>
          <w:tcPr>
            <w:tcW w:w="1991" w:type="pct"/>
          </w:tcPr>
          <w:p w14:paraId="177BDAC0" w14:textId="77777777" w:rsidR="002A61E4" w:rsidRPr="00DA40F2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64" w:type="pct"/>
          </w:tcPr>
          <w:p w14:paraId="0583ACBA" w14:textId="3213CB9B" w:rsidR="002A61E4" w:rsidRPr="00DA40F2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F27CC3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6" w:type="pct"/>
          </w:tcPr>
          <w:p w14:paraId="27861F28" w14:textId="77777777" w:rsidR="002A61E4" w:rsidRPr="00DA40F2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5F661539" w14:textId="35F0E615" w:rsidR="002A61E4" w:rsidRPr="00DA40F2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F27CC3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6A4927C9" w14:textId="77777777" w:rsidR="002A61E4" w:rsidRPr="00DA40F2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1388426F" w14:textId="02BBD331" w:rsidR="002A61E4" w:rsidRPr="00DA40F2" w:rsidRDefault="00F27CC3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44" w:type="pct"/>
          </w:tcPr>
          <w:p w14:paraId="6D694BD4" w14:textId="77777777" w:rsidR="002A61E4" w:rsidRPr="00DA40F2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7B8EE3FF" w14:textId="4B6F46DC" w:rsidR="002A61E4" w:rsidRPr="00DA40F2" w:rsidRDefault="00F27CC3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2A61E4" w:rsidRPr="00F205C4" w14:paraId="3D3241D8" w14:textId="77777777" w:rsidTr="00AE3259">
        <w:trPr>
          <w:tblHeader/>
        </w:trPr>
        <w:tc>
          <w:tcPr>
            <w:tcW w:w="1991" w:type="pct"/>
          </w:tcPr>
          <w:p w14:paraId="72C137CD" w14:textId="77777777" w:rsidR="002A61E4" w:rsidRPr="00DA40F2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 w:hanging="18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09" w:type="pct"/>
            <w:gridSpan w:val="7"/>
          </w:tcPr>
          <w:p w14:paraId="7986A343" w14:textId="77777777" w:rsidR="002A61E4" w:rsidRPr="00DA40F2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A61E4" w:rsidRPr="00F205C4" w14:paraId="6C2ABAD7" w14:textId="77777777" w:rsidTr="00D82A8C">
        <w:tc>
          <w:tcPr>
            <w:tcW w:w="1991" w:type="pct"/>
          </w:tcPr>
          <w:p w14:paraId="4C14C2BA" w14:textId="77777777" w:rsidR="002A61E4" w:rsidRPr="00DA40F2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664" w:type="pct"/>
          </w:tcPr>
          <w:p w14:paraId="537F2971" w14:textId="77777777" w:rsidR="002A61E4" w:rsidRPr="00DA40F2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5065C604" w14:textId="77777777" w:rsidR="002A61E4" w:rsidRPr="00DA40F2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6B6A6BDB" w14:textId="77777777" w:rsidR="002A61E4" w:rsidRPr="00DA40F2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6CB899AE" w14:textId="77777777" w:rsidR="002A61E4" w:rsidRPr="00DA40F2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00ECA26C" w14:textId="77777777" w:rsidR="002A61E4" w:rsidRPr="00DA40F2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111FC69B" w14:textId="77777777" w:rsidR="002A61E4" w:rsidRPr="00DA40F2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0B12D2B9" w14:textId="77777777" w:rsidR="002A61E4" w:rsidRPr="00DA40F2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firstLine="1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E3F98" w:rsidRPr="00F205C4" w14:paraId="092E64D0" w14:textId="77777777" w:rsidTr="00D82A8C">
        <w:tc>
          <w:tcPr>
            <w:tcW w:w="1991" w:type="pct"/>
          </w:tcPr>
          <w:p w14:paraId="3E4EB212" w14:textId="77777777" w:rsidR="007E3F98" w:rsidRPr="00DA40F2" w:rsidRDefault="007E3F98" w:rsidP="007E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664" w:type="pct"/>
          </w:tcPr>
          <w:p w14:paraId="6C12243E" w14:textId="11B5E39A" w:rsidR="007E3F98" w:rsidRPr="00DA40F2" w:rsidRDefault="000D374E" w:rsidP="007E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374E">
              <w:rPr>
                <w:rFonts w:ascii="Angsana New" w:hAnsi="Angsana New" w:cs="Angsana New"/>
                <w:sz w:val="30"/>
                <w:szCs w:val="30"/>
                <w:cs/>
              </w:rPr>
              <w:t>37</w:t>
            </w:r>
            <w:r w:rsidRPr="000D374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D374E">
              <w:rPr>
                <w:rFonts w:ascii="Angsana New" w:hAnsi="Angsana New" w:cs="Angsana New"/>
                <w:sz w:val="30"/>
                <w:szCs w:val="30"/>
                <w:cs/>
              </w:rPr>
              <w:t>898</w:t>
            </w:r>
          </w:p>
        </w:tc>
        <w:tc>
          <w:tcPr>
            <w:tcW w:w="146" w:type="pct"/>
          </w:tcPr>
          <w:p w14:paraId="0F055836" w14:textId="77777777" w:rsidR="007E3F98" w:rsidRPr="00DA40F2" w:rsidRDefault="007E3F98" w:rsidP="007E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15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5B15C27E" w14:textId="7B043E42" w:rsidR="007E3F98" w:rsidRPr="00DA40F2" w:rsidRDefault="007E3F98" w:rsidP="007E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sz w:val="30"/>
                <w:szCs w:val="30"/>
              </w:rPr>
            </w:pPr>
            <w:r w:rsidRPr="00633360">
              <w:rPr>
                <w:rFonts w:asciiTheme="majorBidi" w:hAnsiTheme="majorBidi" w:cstheme="majorBidi"/>
                <w:sz w:val="30"/>
                <w:szCs w:val="30"/>
              </w:rPr>
              <w:t>31,0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47" w:type="pct"/>
          </w:tcPr>
          <w:p w14:paraId="6CD3426C" w14:textId="77777777" w:rsidR="007E3F98" w:rsidRPr="00DA40F2" w:rsidRDefault="007E3F98" w:rsidP="007E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7FA82397" w14:textId="00210116" w:rsidR="007E3F98" w:rsidRPr="00E1746A" w:rsidRDefault="007E3F98" w:rsidP="007E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706A4985" w14:textId="77777777" w:rsidR="007E3F98" w:rsidRPr="00DA40F2" w:rsidRDefault="007E3F98" w:rsidP="007E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38936249" w14:textId="77777777" w:rsidR="007E3F98" w:rsidRPr="00DA40F2" w:rsidRDefault="007E3F98" w:rsidP="007E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7E3F98" w:rsidRPr="00F205C4" w14:paraId="1D76C074" w14:textId="77777777" w:rsidTr="00D82A8C">
        <w:tc>
          <w:tcPr>
            <w:tcW w:w="1991" w:type="pct"/>
          </w:tcPr>
          <w:p w14:paraId="53DE2E51" w14:textId="77777777" w:rsidR="007E3F98" w:rsidRPr="00DA40F2" w:rsidRDefault="007E3F98" w:rsidP="007E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664" w:type="pct"/>
          </w:tcPr>
          <w:p w14:paraId="0DA3C075" w14:textId="77777777" w:rsidR="007E3F98" w:rsidRPr="00CD295C" w:rsidRDefault="007E3F98" w:rsidP="007E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5E1AF29D" w14:textId="77777777" w:rsidR="007E3F98" w:rsidRPr="00CD295C" w:rsidRDefault="007E3F98" w:rsidP="007E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15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4ADA4E05" w14:textId="77777777" w:rsidR="007E3F98" w:rsidRPr="00DA40F2" w:rsidRDefault="007E3F98" w:rsidP="007E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3EFFF9E" w14:textId="77777777" w:rsidR="007E3F98" w:rsidRPr="00DA40F2" w:rsidRDefault="007E3F98" w:rsidP="007E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192E1629" w14:textId="77777777" w:rsidR="007E3F98" w:rsidRPr="00DA40F2" w:rsidRDefault="007E3F98" w:rsidP="007E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1814DA7E" w14:textId="77777777" w:rsidR="007E3F98" w:rsidRPr="00DA40F2" w:rsidRDefault="007E3F98" w:rsidP="007E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730EE511" w14:textId="77777777" w:rsidR="007E3F98" w:rsidRPr="00DA40F2" w:rsidRDefault="007E3F98" w:rsidP="007E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E3F98" w:rsidRPr="00F205C4" w14:paraId="59D18827" w14:textId="77777777" w:rsidTr="00265722">
        <w:tc>
          <w:tcPr>
            <w:tcW w:w="1991" w:type="pct"/>
          </w:tcPr>
          <w:p w14:paraId="6FC1DE9B" w14:textId="229C9120" w:rsidR="007E3F98" w:rsidRPr="00DA40F2" w:rsidRDefault="007E3F98" w:rsidP="007E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 xml:space="preserve">น้อยกว่า </w:t>
            </w:r>
            <w:r w:rsidRPr="00F363C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64" w:type="pct"/>
            <w:vAlign w:val="bottom"/>
          </w:tcPr>
          <w:p w14:paraId="7B85D08C" w14:textId="576DBFFA" w:rsidR="007E3F98" w:rsidRPr="008D0ECB" w:rsidRDefault="007E3F98" w:rsidP="007E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3F98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7E3F9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E3F98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="000D374E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7E3F98">
              <w:rPr>
                <w:rFonts w:ascii="Angsana New" w:hAnsi="Angsana New" w:cs="Angsana New"/>
                <w:sz w:val="30"/>
                <w:szCs w:val="30"/>
                <w:cs/>
              </w:rPr>
              <w:t>0</w:t>
            </w:r>
          </w:p>
        </w:tc>
        <w:tc>
          <w:tcPr>
            <w:tcW w:w="146" w:type="pct"/>
          </w:tcPr>
          <w:p w14:paraId="579E8EF5" w14:textId="77777777" w:rsidR="007E3F98" w:rsidRPr="00CD295C" w:rsidRDefault="007E3F98" w:rsidP="007E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15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78DF2FD5" w14:textId="526E376C" w:rsidR="007E3F98" w:rsidRPr="00DA40F2" w:rsidRDefault="007E3F98" w:rsidP="007E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sz w:val="30"/>
                <w:szCs w:val="30"/>
              </w:rPr>
            </w:pPr>
            <w:r w:rsidRPr="00633360">
              <w:rPr>
                <w:rFonts w:asciiTheme="majorBidi" w:hAnsiTheme="majorBidi" w:cstheme="majorBidi"/>
                <w:sz w:val="30"/>
                <w:szCs w:val="30"/>
              </w:rPr>
              <w:t>417</w:t>
            </w:r>
          </w:p>
        </w:tc>
        <w:tc>
          <w:tcPr>
            <w:tcW w:w="147" w:type="pct"/>
          </w:tcPr>
          <w:p w14:paraId="253AEEA0" w14:textId="77777777" w:rsidR="007E3F98" w:rsidRPr="00DA40F2" w:rsidRDefault="007E3F98" w:rsidP="007E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60E1277F" w14:textId="0D3357AD" w:rsidR="007E3F98" w:rsidRPr="00E1746A" w:rsidRDefault="007E3F98" w:rsidP="007E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38B515E5" w14:textId="77777777" w:rsidR="007E3F98" w:rsidRPr="00DA40F2" w:rsidRDefault="007E3F98" w:rsidP="007E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1615B51B" w14:textId="77777777" w:rsidR="007E3F98" w:rsidRPr="00DA40F2" w:rsidRDefault="007E3F98" w:rsidP="007E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7E3F98" w:rsidRPr="00F205C4" w14:paraId="20F13E42" w14:textId="77777777" w:rsidTr="00265722">
        <w:tc>
          <w:tcPr>
            <w:tcW w:w="1991" w:type="pct"/>
          </w:tcPr>
          <w:p w14:paraId="5661149C" w14:textId="6E391C84" w:rsidR="007E3F98" w:rsidRPr="00DA40F2" w:rsidRDefault="007E3F98" w:rsidP="007E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F363C1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DA40F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64" w:type="pct"/>
            <w:vAlign w:val="bottom"/>
          </w:tcPr>
          <w:p w14:paraId="656099B5" w14:textId="39D9E1F7" w:rsidR="007E3F98" w:rsidRPr="008D0ECB" w:rsidRDefault="007E3F98" w:rsidP="007E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5F5AA51" w14:textId="77777777" w:rsidR="007E3F98" w:rsidRPr="00CD295C" w:rsidRDefault="007E3F98" w:rsidP="007E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15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7C93BF09" w14:textId="65E209E1" w:rsidR="007E3F98" w:rsidRPr="00DA40F2" w:rsidRDefault="007E3F98" w:rsidP="007E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sz w:val="30"/>
                <w:szCs w:val="30"/>
              </w:rPr>
            </w:pPr>
            <w:r w:rsidRPr="0063336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14:paraId="4B14C5C3" w14:textId="77777777" w:rsidR="007E3F98" w:rsidRPr="00DA40F2" w:rsidRDefault="007E3F98" w:rsidP="007E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76F3AFAA" w14:textId="05B7418C" w:rsidR="007E3F98" w:rsidRPr="00E1746A" w:rsidRDefault="007E3F98" w:rsidP="007E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7DA70730" w14:textId="77777777" w:rsidR="007E3F98" w:rsidRPr="00DA40F2" w:rsidRDefault="007E3F98" w:rsidP="007E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0BCBB527" w14:textId="77777777" w:rsidR="007E3F98" w:rsidRPr="00DA40F2" w:rsidRDefault="007E3F98" w:rsidP="007E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7E3F98" w:rsidRPr="00F205C4" w14:paraId="172C3E59" w14:textId="77777777" w:rsidTr="00265722">
        <w:tc>
          <w:tcPr>
            <w:tcW w:w="1991" w:type="pct"/>
          </w:tcPr>
          <w:p w14:paraId="61EE4071" w14:textId="6BC13931" w:rsidR="007E3F98" w:rsidRPr="00DA40F2" w:rsidRDefault="007E3F98" w:rsidP="007E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F363C1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64" w:type="pct"/>
            <w:vAlign w:val="bottom"/>
          </w:tcPr>
          <w:p w14:paraId="0C2B206C" w14:textId="1C686501" w:rsidR="007E3F98" w:rsidRPr="008D0ECB" w:rsidRDefault="007E3F98" w:rsidP="007E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sz w:val="30"/>
                <w:szCs w:val="30"/>
              </w:rPr>
            </w:pPr>
            <w:r w:rsidRPr="007E3F98">
              <w:rPr>
                <w:rFonts w:ascii="Angsana New" w:hAnsi="Angsana New" w:cs="Angsana New"/>
                <w:sz w:val="30"/>
                <w:szCs w:val="30"/>
                <w:cs/>
              </w:rPr>
              <w:t>18</w:t>
            </w:r>
          </w:p>
        </w:tc>
        <w:tc>
          <w:tcPr>
            <w:tcW w:w="146" w:type="pct"/>
          </w:tcPr>
          <w:p w14:paraId="6D877BE4" w14:textId="77777777" w:rsidR="007E3F98" w:rsidRPr="00CD295C" w:rsidRDefault="007E3F98" w:rsidP="007E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15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01A8BD90" w14:textId="7F4C4869" w:rsidR="007E3F98" w:rsidRPr="00DA40F2" w:rsidRDefault="007E3F98" w:rsidP="007E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sz w:val="30"/>
                <w:szCs w:val="30"/>
              </w:rPr>
            </w:pPr>
            <w:r w:rsidRPr="00633360">
              <w:rPr>
                <w:rFonts w:asciiTheme="majorBidi" w:hAnsiTheme="majorBidi" w:cstheme="majorBidi"/>
                <w:sz w:val="30"/>
                <w:szCs w:val="30"/>
              </w:rPr>
              <w:t>688</w:t>
            </w:r>
          </w:p>
        </w:tc>
        <w:tc>
          <w:tcPr>
            <w:tcW w:w="147" w:type="pct"/>
          </w:tcPr>
          <w:p w14:paraId="417CE7CC" w14:textId="77777777" w:rsidR="007E3F98" w:rsidRPr="00DA40F2" w:rsidRDefault="007E3F98" w:rsidP="007E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6FD55693" w14:textId="625A5477" w:rsidR="007E3F98" w:rsidRPr="00E1746A" w:rsidRDefault="007E3F98" w:rsidP="007E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6667260F" w14:textId="77777777" w:rsidR="007E3F98" w:rsidRPr="00DA40F2" w:rsidRDefault="007E3F98" w:rsidP="007E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1E2BF394" w14:textId="77777777" w:rsidR="007E3F98" w:rsidRPr="00DA40F2" w:rsidRDefault="007E3F98" w:rsidP="007E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7E3F98" w:rsidRPr="00F205C4" w14:paraId="086BAE2E" w14:textId="77777777" w:rsidTr="00265722">
        <w:tc>
          <w:tcPr>
            <w:tcW w:w="1991" w:type="pct"/>
          </w:tcPr>
          <w:p w14:paraId="17609E0C" w14:textId="5C32AD4D" w:rsidR="007E3F98" w:rsidRPr="00DA40F2" w:rsidRDefault="007E3F98" w:rsidP="007E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F363C1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DA40F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64" w:type="pct"/>
            <w:tcBorders>
              <w:bottom w:val="single" w:sz="4" w:space="0" w:color="auto"/>
            </w:tcBorders>
            <w:vAlign w:val="bottom"/>
          </w:tcPr>
          <w:p w14:paraId="709BF14C" w14:textId="68FBB518" w:rsidR="007E3F98" w:rsidRPr="00CD295C" w:rsidRDefault="007E3F98" w:rsidP="007E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sz w:val="30"/>
                <w:szCs w:val="30"/>
              </w:rPr>
            </w:pPr>
            <w:r w:rsidRPr="007E3F98">
              <w:rPr>
                <w:rFonts w:ascii="Angsana New" w:hAnsi="Angsana New" w:cs="Angsana New"/>
                <w:sz w:val="30"/>
                <w:szCs w:val="30"/>
              </w:rPr>
              <w:t>3,042</w:t>
            </w:r>
          </w:p>
        </w:tc>
        <w:tc>
          <w:tcPr>
            <w:tcW w:w="146" w:type="pct"/>
          </w:tcPr>
          <w:p w14:paraId="2984E0A1" w14:textId="77777777" w:rsidR="007E3F98" w:rsidRPr="00CD295C" w:rsidRDefault="007E3F98" w:rsidP="007E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15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14:paraId="69AA493E" w14:textId="342E7FB3" w:rsidR="007E3F98" w:rsidRPr="00DA40F2" w:rsidRDefault="007E3F98" w:rsidP="007E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sz w:val="30"/>
                <w:szCs w:val="30"/>
              </w:rPr>
            </w:pPr>
            <w:r w:rsidRPr="00633360">
              <w:rPr>
                <w:rFonts w:asciiTheme="majorBidi" w:hAnsiTheme="majorBidi" w:cstheme="majorBidi"/>
                <w:sz w:val="30"/>
                <w:szCs w:val="30"/>
              </w:rPr>
              <w:t>2,371</w:t>
            </w:r>
          </w:p>
        </w:tc>
        <w:tc>
          <w:tcPr>
            <w:tcW w:w="147" w:type="pct"/>
          </w:tcPr>
          <w:p w14:paraId="44C8B7AC" w14:textId="77777777" w:rsidR="007E3F98" w:rsidRPr="00DA40F2" w:rsidRDefault="007E3F98" w:rsidP="007E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633B2DC1" w14:textId="3E674827" w:rsidR="007E3F98" w:rsidRPr="00E1746A" w:rsidRDefault="007E3F98" w:rsidP="007E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70573102" w14:textId="77777777" w:rsidR="007E3F98" w:rsidRPr="00DA40F2" w:rsidRDefault="007E3F98" w:rsidP="007E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5C000925" w14:textId="77777777" w:rsidR="007E3F98" w:rsidRPr="00DA40F2" w:rsidRDefault="007E3F98" w:rsidP="007E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7E3F98" w:rsidRPr="00F205C4" w14:paraId="040CF0CF" w14:textId="77777777" w:rsidTr="00265722">
        <w:tc>
          <w:tcPr>
            <w:tcW w:w="1991" w:type="pct"/>
          </w:tcPr>
          <w:p w14:paraId="2605D71B" w14:textId="77777777" w:rsidR="007E3F98" w:rsidRPr="00DA40F2" w:rsidRDefault="007E3F98" w:rsidP="007E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4" w:type="pct"/>
            <w:tcBorders>
              <w:top w:val="single" w:sz="4" w:space="0" w:color="auto"/>
            </w:tcBorders>
            <w:vAlign w:val="bottom"/>
          </w:tcPr>
          <w:p w14:paraId="4919E9B8" w14:textId="41DF8470" w:rsidR="007E3F98" w:rsidRPr="008B4126" w:rsidRDefault="007E3F98" w:rsidP="007E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E3F98">
              <w:rPr>
                <w:rFonts w:ascii="Angsana New" w:hAnsi="Angsana New" w:cs="Angsana New"/>
                <w:b/>
                <w:bCs/>
                <w:sz w:val="30"/>
                <w:szCs w:val="30"/>
              </w:rPr>
              <w:t>42,298</w:t>
            </w:r>
          </w:p>
        </w:tc>
        <w:tc>
          <w:tcPr>
            <w:tcW w:w="146" w:type="pct"/>
          </w:tcPr>
          <w:p w14:paraId="0228198E" w14:textId="77777777" w:rsidR="007E3F98" w:rsidRPr="00DA40F2" w:rsidRDefault="007E3F98" w:rsidP="007E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15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</w:tcBorders>
          </w:tcPr>
          <w:p w14:paraId="57690AAA" w14:textId="7A654C4D" w:rsidR="007E3F98" w:rsidRPr="00DA40F2" w:rsidRDefault="007E3F98" w:rsidP="007E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333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34,50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73CB10CC" w14:textId="77777777" w:rsidR="007E3F98" w:rsidRPr="00DA40F2" w:rsidRDefault="007E3F98" w:rsidP="007E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14:paraId="50504850" w14:textId="1B47DAD5" w:rsidR="007E3F98" w:rsidRPr="00DA40F2" w:rsidRDefault="007E3F98" w:rsidP="007E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32F2F59D" w14:textId="77777777" w:rsidR="007E3F98" w:rsidRPr="00DA40F2" w:rsidRDefault="007E3F98" w:rsidP="007E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14:paraId="2DC545A1" w14:textId="77777777" w:rsidR="007E3F98" w:rsidRPr="00DA40F2" w:rsidRDefault="007E3F98" w:rsidP="007E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2C14FD" w:rsidRPr="00F205C4" w14:paraId="5E58FC10" w14:textId="77777777" w:rsidTr="00265722">
        <w:tc>
          <w:tcPr>
            <w:tcW w:w="1991" w:type="pct"/>
          </w:tcPr>
          <w:p w14:paraId="53CBEF2F" w14:textId="6B59A375" w:rsidR="002C14FD" w:rsidRPr="00DA40F2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95BA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38525C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ค่าเผื่อผลขาดทุน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ด้านเครดิต</w:t>
            </w:r>
          </w:p>
        </w:tc>
        <w:tc>
          <w:tcPr>
            <w:tcW w:w="664" w:type="pct"/>
            <w:vAlign w:val="bottom"/>
          </w:tcPr>
          <w:p w14:paraId="51A3B969" w14:textId="77777777" w:rsidR="002C14FD" w:rsidRPr="008B4126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110CDB19" w14:textId="77777777" w:rsidR="002C14FD" w:rsidRPr="00DA40F2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15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353DFB6A" w14:textId="77777777" w:rsidR="002C14FD" w:rsidRPr="00ED3ABA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25E2E73A" w14:textId="77777777" w:rsidR="002C14FD" w:rsidRPr="00DA40F2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0CCD6E1F" w14:textId="77777777" w:rsidR="002C14FD" w:rsidRPr="00DA40F2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40064AC4" w14:textId="77777777" w:rsidR="002C14FD" w:rsidRPr="00DA40F2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4C6F2130" w14:textId="77777777" w:rsidR="002C14FD" w:rsidRPr="00DA40F2" w:rsidRDefault="002C14FD" w:rsidP="002C1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7E3F98" w:rsidRPr="00F205C4" w14:paraId="7C1B65CF" w14:textId="77777777" w:rsidTr="00265722">
        <w:tc>
          <w:tcPr>
            <w:tcW w:w="1991" w:type="pct"/>
          </w:tcPr>
          <w:p w14:paraId="7EE72199" w14:textId="54436A9C" w:rsidR="007E3F98" w:rsidRPr="00A95BA4" w:rsidRDefault="007E3F98" w:rsidP="007E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</w:t>
            </w:r>
            <w:r w:rsidRPr="001F5245">
              <w:rPr>
                <w:rFonts w:ascii="Angsana New" w:hAnsi="Angsana New" w:cs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664" w:type="pct"/>
            <w:tcBorders>
              <w:bottom w:val="single" w:sz="4" w:space="0" w:color="auto"/>
            </w:tcBorders>
            <w:vAlign w:val="bottom"/>
          </w:tcPr>
          <w:p w14:paraId="0400D881" w14:textId="4D7E2210" w:rsidR="007E3F98" w:rsidRPr="008B4126" w:rsidRDefault="007E3F98" w:rsidP="007E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sz w:val="30"/>
                <w:szCs w:val="30"/>
              </w:rPr>
            </w:pPr>
            <w:r w:rsidRPr="007E3F98">
              <w:rPr>
                <w:rFonts w:ascii="Angsana New" w:hAnsi="Angsana New" w:cs="Angsana New"/>
                <w:sz w:val="30"/>
                <w:szCs w:val="30"/>
              </w:rPr>
              <w:t>(3,042)</w:t>
            </w:r>
          </w:p>
        </w:tc>
        <w:tc>
          <w:tcPr>
            <w:tcW w:w="146" w:type="pct"/>
          </w:tcPr>
          <w:p w14:paraId="2F7E9253" w14:textId="77777777" w:rsidR="007E3F98" w:rsidRPr="00A95BA4" w:rsidRDefault="007E3F98" w:rsidP="007E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15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14:paraId="25C03C3E" w14:textId="70357E7A" w:rsidR="007E3F98" w:rsidRPr="00A95BA4" w:rsidRDefault="007E3F98" w:rsidP="007E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sz w:val="30"/>
                <w:szCs w:val="30"/>
              </w:rPr>
            </w:pPr>
            <w:r w:rsidRPr="00633360">
              <w:rPr>
                <w:rFonts w:asciiTheme="majorBidi" w:hAnsiTheme="majorBidi" w:cstheme="majorBidi"/>
                <w:sz w:val="30"/>
                <w:szCs w:val="30"/>
              </w:rPr>
              <w:t>(3,04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63336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5AD3D1F1" w14:textId="77777777" w:rsidR="007E3F98" w:rsidRPr="00DA40F2" w:rsidRDefault="007E3F98" w:rsidP="007E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0B29E5F8" w14:textId="723F7F88" w:rsidR="007E3F98" w:rsidRPr="00EF4751" w:rsidRDefault="007E3F98" w:rsidP="007E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167FF48" w14:textId="77777777" w:rsidR="007E3F98" w:rsidRPr="00EF4751" w:rsidRDefault="007E3F98" w:rsidP="007E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6DB96317" w14:textId="0645AD16" w:rsidR="007E3F98" w:rsidRPr="00EF4751" w:rsidRDefault="007E3F98" w:rsidP="007E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E3F98" w:rsidRPr="00F205C4" w14:paraId="372744CF" w14:textId="77777777" w:rsidTr="00265722">
        <w:tc>
          <w:tcPr>
            <w:tcW w:w="1991" w:type="pct"/>
          </w:tcPr>
          <w:p w14:paraId="11039C4D" w14:textId="5947907D" w:rsidR="007E3F98" w:rsidRPr="00DA40F2" w:rsidRDefault="007E3F98" w:rsidP="007E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6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8FEC99" w14:textId="05FB750B" w:rsidR="007E3F98" w:rsidRPr="008B4126" w:rsidRDefault="007E3F98" w:rsidP="007E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E3F98">
              <w:rPr>
                <w:rFonts w:ascii="Angsana New" w:hAnsi="Angsana New" w:cs="Angsana New"/>
                <w:b/>
                <w:bCs/>
                <w:sz w:val="30"/>
                <w:szCs w:val="30"/>
              </w:rPr>
              <w:t>39,256</w:t>
            </w:r>
          </w:p>
        </w:tc>
        <w:tc>
          <w:tcPr>
            <w:tcW w:w="146" w:type="pct"/>
          </w:tcPr>
          <w:p w14:paraId="76747884" w14:textId="77777777" w:rsidR="007E3F98" w:rsidRPr="0009720F" w:rsidRDefault="007E3F98" w:rsidP="007E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15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14:paraId="6D405AAF" w14:textId="31513DBD" w:rsidR="007E3F98" w:rsidRPr="0009720F" w:rsidRDefault="007E3F98" w:rsidP="007E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333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31,464</w:t>
            </w:r>
          </w:p>
        </w:tc>
        <w:tc>
          <w:tcPr>
            <w:tcW w:w="147" w:type="pct"/>
          </w:tcPr>
          <w:p w14:paraId="58E3D9CB" w14:textId="77777777" w:rsidR="007E3F98" w:rsidRPr="0009720F" w:rsidRDefault="007E3F98" w:rsidP="007E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38272214" w14:textId="090C8271" w:rsidR="007E3F98" w:rsidRPr="0009720F" w:rsidRDefault="007E3F98" w:rsidP="007E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053313B" w14:textId="77777777" w:rsidR="007E3F98" w:rsidRPr="0009720F" w:rsidRDefault="007E3F98" w:rsidP="007E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229487B7" w14:textId="614D8AFC" w:rsidR="007E3F98" w:rsidRPr="0009720F" w:rsidRDefault="007E3F98" w:rsidP="007E3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00B3A7E6" w14:textId="296DA5CF" w:rsidR="00AB5EBA" w:rsidRDefault="00AB5EBA" w:rsidP="005D0E0D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 w:right="-43" w:hanging="45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สินค้าคงเหลือ</w:t>
      </w:r>
    </w:p>
    <w:p w14:paraId="417EDE84" w14:textId="426798E8" w:rsidR="00AB5EBA" w:rsidRPr="008D3B94" w:rsidRDefault="00AB5EBA" w:rsidP="00C30C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24"/>
          <w:szCs w:val="24"/>
          <w:cs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4"/>
        <w:gridCol w:w="1198"/>
        <w:gridCol w:w="274"/>
        <w:gridCol w:w="1231"/>
        <w:gridCol w:w="274"/>
        <w:gridCol w:w="1188"/>
        <w:gridCol w:w="237"/>
        <w:gridCol w:w="1174"/>
      </w:tblGrid>
      <w:tr w:rsidR="00A01A68" w:rsidRPr="00F205C4" w14:paraId="623F423C" w14:textId="77777777" w:rsidTr="00DC2DA7">
        <w:trPr>
          <w:tblHeader/>
        </w:trPr>
        <w:tc>
          <w:tcPr>
            <w:tcW w:w="1992" w:type="pct"/>
          </w:tcPr>
          <w:p w14:paraId="136E944A" w14:textId="77777777" w:rsidR="00A01A68" w:rsidRPr="00DA40F2" w:rsidRDefault="00A01A6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8" w:type="pct"/>
            <w:gridSpan w:val="3"/>
          </w:tcPr>
          <w:p w14:paraId="143B9FAC" w14:textId="77777777" w:rsidR="00A01A68" w:rsidRPr="00DA40F2" w:rsidRDefault="00A01A6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4E693338" w14:textId="77777777" w:rsidR="00A01A68" w:rsidRPr="00DA40F2" w:rsidRDefault="00A01A6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2" w:type="pct"/>
            <w:gridSpan w:val="3"/>
          </w:tcPr>
          <w:p w14:paraId="34DECBDA" w14:textId="77777777" w:rsidR="00A01A68" w:rsidRPr="00DA40F2" w:rsidRDefault="00A01A68" w:rsidP="00902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27CC3" w:rsidRPr="00F205C4" w14:paraId="4EEFB9A9" w14:textId="77777777" w:rsidTr="00DC2DA7">
        <w:trPr>
          <w:tblHeader/>
        </w:trPr>
        <w:tc>
          <w:tcPr>
            <w:tcW w:w="1992" w:type="pct"/>
          </w:tcPr>
          <w:p w14:paraId="2FDCE20C" w14:textId="77777777" w:rsidR="00F27CC3" w:rsidRPr="00DA40F2" w:rsidRDefault="00F27CC3" w:rsidP="00F27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46" w:type="pct"/>
          </w:tcPr>
          <w:p w14:paraId="47D8AF90" w14:textId="780B6320" w:rsidR="00F27CC3" w:rsidRPr="00DA40F2" w:rsidRDefault="00F27CC3" w:rsidP="00F27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8" w:type="pct"/>
          </w:tcPr>
          <w:p w14:paraId="5ED412E8" w14:textId="77777777" w:rsidR="00F27CC3" w:rsidRPr="00DA40F2" w:rsidRDefault="00F27CC3" w:rsidP="00F27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</w:tcPr>
          <w:p w14:paraId="08E64831" w14:textId="17F8B15B" w:rsidR="00F27CC3" w:rsidRPr="00DA40F2" w:rsidRDefault="00F27CC3" w:rsidP="00F27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483087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8" w:type="pct"/>
          </w:tcPr>
          <w:p w14:paraId="056C4796" w14:textId="77777777" w:rsidR="00F27CC3" w:rsidRPr="00DA40F2" w:rsidRDefault="00F27CC3" w:rsidP="00F27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2602F96B" w14:textId="2D040807" w:rsidR="00F27CC3" w:rsidRPr="00DA40F2" w:rsidRDefault="00F27CC3" w:rsidP="00F27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8" w:type="pct"/>
          </w:tcPr>
          <w:p w14:paraId="5B2752FD" w14:textId="77777777" w:rsidR="00F27CC3" w:rsidRPr="00DA40F2" w:rsidRDefault="00F27CC3" w:rsidP="00F27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0EA79AF1" w14:textId="4921F9FD" w:rsidR="00F27CC3" w:rsidRPr="00DA40F2" w:rsidRDefault="00F27CC3" w:rsidP="00F27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483087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27CC3" w:rsidRPr="00F205C4" w14:paraId="4A61A6B5" w14:textId="77777777" w:rsidTr="00DC2DA7">
        <w:trPr>
          <w:tblHeader/>
        </w:trPr>
        <w:tc>
          <w:tcPr>
            <w:tcW w:w="1992" w:type="pct"/>
          </w:tcPr>
          <w:p w14:paraId="5DB26561" w14:textId="77777777" w:rsidR="00F27CC3" w:rsidRPr="00DA40F2" w:rsidRDefault="00F27CC3" w:rsidP="00F27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46" w:type="pct"/>
          </w:tcPr>
          <w:p w14:paraId="1FE8240A" w14:textId="59C82088" w:rsidR="00F27CC3" w:rsidRPr="00DA40F2" w:rsidRDefault="00F27CC3" w:rsidP="00F27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48" w:type="pct"/>
          </w:tcPr>
          <w:p w14:paraId="27BB5965" w14:textId="77777777" w:rsidR="00F27CC3" w:rsidRPr="00DA40F2" w:rsidRDefault="00F27CC3" w:rsidP="00F27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</w:tcPr>
          <w:p w14:paraId="59612F49" w14:textId="0720FE38" w:rsidR="00F27CC3" w:rsidRPr="00DA40F2" w:rsidRDefault="00F27CC3" w:rsidP="00F27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8" w:type="pct"/>
          </w:tcPr>
          <w:p w14:paraId="005FFB2F" w14:textId="77777777" w:rsidR="00F27CC3" w:rsidRPr="00DA40F2" w:rsidRDefault="00F27CC3" w:rsidP="00F27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7D33F09E" w14:textId="4E753F41" w:rsidR="00F27CC3" w:rsidRPr="00DA40F2" w:rsidRDefault="00F27CC3" w:rsidP="00F27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28" w:type="pct"/>
          </w:tcPr>
          <w:p w14:paraId="4CA2E698" w14:textId="77777777" w:rsidR="00F27CC3" w:rsidRPr="00DA40F2" w:rsidRDefault="00F27CC3" w:rsidP="00F27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20752D90" w14:textId="7A8780B1" w:rsidR="00F27CC3" w:rsidRPr="00DA40F2" w:rsidRDefault="00F27CC3" w:rsidP="00F27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2A61E4" w:rsidRPr="00F205C4" w14:paraId="12BDEF91" w14:textId="77777777" w:rsidTr="00AE3259">
        <w:trPr>
          <w:tblHeader/>
        </w:trPr>
        <w:tc>
          <w:tcPr>
            <w:tcW w:w="1992" w:type="pct"/>
          </w:tcPr>
          <w:p w14:paraId="1F454CD7" w14:textId="77777777" w:rsidR="002A61E4" w:rsidRPr="00DA40F2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 w:hanging="18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08" w:type="pct"/>
            <w:gridSpan w:val="7"/>
          </w:tcPr>
          <w:p w14:paraId="40A19AD7" w14:textId="77777777" w:rsidR="002A61E4" w:rsidRPr="00DA40F2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C61F1" w:rsidRPr="00F205C4" w14:paraId="0579D1D3" w14:textId="77777777" w:rsidTr="00DC2DA7">
        <w:tc>
          <w:tcPr>
            <w:tcW w:w="1992" w:type="pct"/>
          </w:tcPr>
          <w:p w14:paraId="1B9C4FC4" w14:textId="77777777" w:rsidR="002C61F1" w:rsidRPr="00DA40F2" w:rsidRDefault="002C61F1" w:rsidP="002C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รถยนต์</w:t>
            </w:r>
          </w:p>
        </w:tc>
        <w:tc>
          <w:tcPr>
            <w:tcW w:w="646" w:type="pct"/>
          </w:tcPr>
          <w:p w14:paraId="56ACCD9F" w14:textId="58E90894" w:rsidR="002C61F1" w:rsidRPr="00DA40F2" w:rsidRDefault="007E3F98" w:rsidP="002C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78"/>
              <w:rPr>
                <w:rFonts w:ascii="Angsana New" w:hAnsi="Angsana New" w:cs="Angsana New"/>
                <w:sz w:val="30"/>
                <w:szCs w:val="30"/>
              </w:rPr>
            </w:pPr>
            <w:r w:rsidRPr="007E3F98">
              <w:rPr>
                <w:rFonts w:ascii="Angsana New" w:hAnsi="Angsana New" w:cs="Angsana New"/>
                <w:sz w:val="30"/>
                <w:szCs w:val="30"/>
              </w:rPr>
              <w:t>141,307</w:t>
            </w:r>
          </w:p>
        </w:tc>
        <w:tc>
          <w:tcPr>
            <w:tcW w:w="148" w:type="pct"/>
          </w:tcPr>
          <w:p w14:paraId="3E59282D" w14:textId="77777777" w:rsidR="002C61F1" w:rsidRPr="00DA40F2" w:rsidRDefault="002C61F1" w:rsidP="002C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</w:tcPr>
          <w:p w14:paraId="7D6710E6" w14:textId="2A63D8FA" w:rsidR="002C61F1" w:rsidRPr="00DA40F2" w:rsidRDefault="002C61F1" w:rsidP="002C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3042E6">
              <w:rPr>
                <w:rFonts w:asciiTheme="majorBidi" w:hAnsiTheme="majorBidi" w:cstheme="majorBidi"/>
                <w:sz w:val="30"/>
                <w:szCs w:val="30"/>
              </w:rPr>
              <w:t>83,413</w:t>
            </w:r>
          </w:p>
        </w:tc>
        <w:tc>
          <w:tcPr>
            <w:tcW w:w="148" w:type="pct"/>
          </w:tcPr>
          <w:p w14:paraId="76003D7D" w14:textId="77777777" w:rsidR="002C61F1" w:rsidRPr="00DA40F2" w:rsidRDefault="002C61F1" w:rsidP="002C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0243E105" w14:textId="0DF3BA8A" w:rsidR="002C61F1" w:rsidRPr="00DA40F2" w:rsidRDefault="002C61F1" w:rsidP="002C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28" w:type="pct"/>
          </w:tcPr>
          <w:p w14:paraId="011C32FE" w14:textId="77777777" w:rsidR="002C61F1" w:rsidRPr="00DA40F2" w:rsidRDefault="002C61F1" w:rsidP="002C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3" w:type="pct"/>
          </w:tcPr>
          <w:p w14:paraId="31DCFA44" w14:textId="77777777" w:rsidR="002C61F1" w:rsidRPr="00DA40F2" w:rsidRDefault="002C61F1" w:rsidP="002C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2C61F1" w:rsidRPr="00F205C4" w14:paraId="618EF003" w14:textId="77777777" w:rsidTr="00DC2DA7">
        <w:tc>
          <w:tcPr>
            <w:tcW w:w="1992" w:type="pct"/>
          </w:tcPr>
          <w:p w14:paraId="2D734B28" w14:textId="7CEF1DCD" w:rsidR="002C61F1" w:rsidRPr="00DA40F2" w:rsidRDefault="002C61F1" w:rsidP="002C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อะไหล่รถยนต์</w:t>
            </w:r>
            <w:r w:rsidRPr="00DA40F2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และอื่น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 xml:space="preserve"> </w:t>
            </w:r>
            <w:r w:rsidRPr="00DA40F2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ๆ</w:t>
            </w:r>
          </w:p>
        </w:tc>
        <w:tc>
          <w:tcPr>
            <w:tcW w:w="646" w:type="pct"/>
            <w:tcBorders>
              <w:bottom w:val="single" w:sz="4" w:space="0" w:color="auto"/>
            </w:tcBorders>
          </w:tcPr>
          <w:p w14:paraId="3B1701E7" w14:textId="31DF7800" w:rsidR="002C61F1" w:rsidRPr="00DA40F2" w:rsidRDefault="007E3F98" w:rsidP="002C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78"/>
              <w:rPr>
                <w:rFonts w:ascii="Angsana New" w:hAnsi="Angsana New" w:cs="Angsana New"/>
                <w:sz w:val="30"/>
                <w:szCs w:val="30"/>
              </w:rPr>
            </w:pPr>
            <w:r w:rsidRPr="007E3F98">
              <w:rPr>
                <w:rFonts w:ascii="Angsana New" w:hAnsi="Angsana New" w:cs="Angsana New"/>
                <w:sz w:val="30"/>
                <w:szCs w:val="30"/>
              </w:rPr>
              <w:t>58,290</w:t>
            </w:r>
          </w:p>
        </w:tc>
        <w:tc>
          <w:tcPr>
            <w:tcW w:w="148" w:type="pct"/>
          </w:tcPr>
          <w:p w14:paraId="7CB0DE3B" w14:textId="77777777" w:rsidR="002C61F1" w:rsidRPr="00DA40F2" w:rsidRDefault="002C61F1" w:rsidP="002C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</w:tcPr>
          <w:p w14:paraId="284A87C1" w14:textId="19E7DB8E" w:rsidR="002C61F1" w:rsidRPr="00DA40F2" w:rsidRDefault="002C61F1" w:rsidP="002C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3042E6">
              <w:rPr>
                <w:rFonts w:asciiTheme="majorBidi" w:hAnsiTheme="majorBidi" w:cstheme="majorBidi"/>
                <w:sz w:val="30"/>
                <w:szCs w:val="30"/>
              </w:rPr>
              <w:t>52,774</w:t>
            </w:r>
          </w:p>
        </w:tc>
        <w:tc>
          <w:tcPr>
            <w:tcW w:w="148" w:type="pct"/>
          </w:tcPr>
          <w:p w14:paraId="4E46B694" w14:textId="77777777" w:rsidR="002C61F1" w:rsidRPr="00DA40F2" w:rsidRDefault="002C61F1" w:rsidP="002C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09D71FD7" w14:textId="5A47EA64" w:rsidR="002C61F1" w:rsidRPr="00DA40F2" w:rsidRDefault="002C61F1" w:rsidP="002C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28" w:type="pct"/>
          </w:tcPr>
          <w:p w14:paraId="1CED26F1" w14:textId="77777777" w:rsidR="002C61F1" w:rsidRPr="00DA40F2" w:rsidRDefault="002C61F1" w:rsidP="002C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14:paraId="50FBA8FE" w14:textId="77777777" w:rsidR="002C61F1" w:rsidRPr="00DA40F2" w:rsidRDefault="002C61F1" w:rsidP="002C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2C61F1" w:rsidRPr="00F205C4" w14:paraId="3D413EE5" w14:textId="77777777" w:rsidTr="00DC2DA7">
        <w:tc>
          <w:tcPr>
            <w:tcW w:w="1992" w:type="pct"/>
            <w:vAlign w:val="bottom"/>
          </w:tcPr>
          <w:p w14:paraId="439A97D4" w14:textId="77777777" w:rsidR="002C61F1" w:rsidRPr="00DA40F2" w:rsidRDefault="002C61F1" w:rsidP="002C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6" w:type="pct"/>
            <w:tcBorders>
              <w:top w:val="single" w:sz="4" w:space="0" w:color="auto"/>
            </w:tcBorders>
          </w:tcPr>
          <w:p w14:paraId="1CBF79B5" w14:textId="3F8E9AF5" w:rsidR="002C61F1" w:rsidRPr="00DA40F2" w:rsidRDefault="007E3F98" w:rsidP="002C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7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E3F9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199,597</w:t>
            </w:r>
          </w:p>
        </w:tc>
        <w:tc>
          <w:tcPr>
            <w:tcW w:w="148" w:type="pct"/>
          </w:tcPr>
          <w:p w14:paraId="78ACD87C" w14:textId="77777777" w:rsidR="002C61F1" w:rsidRPr="00DA40F2" w:rsidRDefault="002C61F1" w:rsidP="002C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tcBorders>
              <w:top w:val="single" w:sz="4" w:space="0" w:color="auto"/>
            </w:tcBorders>
          </w:tcPr>
          <w:p w14:paraId="19FA150B" w14:textId="6A801830" w:rsidR="002C61F1" w:rsidRPr="00DA40F2" w:rsidRDefault="002C61F1" w:rsidP="002C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042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136,187</w:t>
            </w:r>
          </w:p>
        </w:tc>
        <w:tc>
          <w:tcPr>
            <w:tcW w:w="148" w:type="pct"/>
          </w:tcPr>
          <w:p w14:paraId="2A06148C" w14:textId="77777777" w:rsidR="002C61F1" w:rsidRPr="00DA40F2" w:rsidRDefault="002C61F1" w:rsidP="002C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</w:tcPr>
          <w:p w14:paraId="464F18A0" w14:textId="13F7E941" w:rsidR="002C61F1" w:rsidRPr="00AD5658" w:rsidRDefault="002C61F1" w:rsidP="002C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D565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28" w:type="pct"/>
          </w:tcPr>
          <w:p w14:paraId="63707CD4" w14:textId="77777777" w:rsidR="002C61F1" w:rsidRPr="00AD5658" w:rsidRDefault="002C61F1" w:rsidP="002C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</w:tcPr>
          <w:p w14:paraId="6D71AE86" w14:textId="77777777" w:rsidR="002C61F1" w:rsidRPr="00AD5658" w:rsidRDefault="002C61F1" w:rsidP="002C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D565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2C61F1" w:rsidRPr="00F205C4" w14:paraId="06153169" w14:textId="77777777" w:rsidTr="00DC2DA7">
        <w:tc>
          <w:tcPr>
            <w:tcW w:w="1992" w:type="pct"/>
            <w:vAlign w:val="bottom"/>
          </w:tcPr>
          <w:p w14:paraId="0B16A68B" w14:textId="77777777" w:rsidR="002C61F1" w:rsidRPr="00DA40F2" w:rsidRDefault="002C61F1" w:rsidP="002C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646" w:type="pct"/>
            <w:tcBorders>
              <w:bottom w:val="single" w:sz="4" w:space="0" w:color="auto"/>
            </w:tcBorders>
          </w:tcPr>
          <w:p w14:paraId="7EFFE3AE" w14:textId="73893F18" w:rsidR="002C61F1" w:rsidRPr="00DA40F2" w:rsidRDefault="007E3F98" w:rsidP="002C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78"/>
              <w:rPr>
                <w:rFonts w:ascii="Angsana New" w:hAnsi="Angsana New" w:cs="Angsana New"/>
                <w:sz w:val="30"/>
                <w:szCs w:val="30"/>
              </w:rPr>
            </w:pPr>
            <w:r w:rsidRPr="007E3F98">
              <w:rPr>
                <w:rFonts w:ascii="Angsana New" w:hAnsi="Angsana New" w:cs="Angsana New"/>
                <w:sz w:val="30"/>
                <w:szCs w:val="30"/>
              </w:rPr>
              <w:t>(7,412)</w:t>
            </w:r>
          </w:p>
        </w:tc>
        <w:tc>
          <w:tcPr>
            <w:tcW w:w="148" w:type="pct"/>
          </w:tcPr>
          <w:p w14:paraId="39CE8B77" w14:textId="77777777" w:rsidR="002C61F1" w:rsidRPr="00DA40F2" w:rsidRDefault="002C61F1" w:rsidP="002C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</w:tcPr>
          <w:p w14:paraId="43C91472" w14:textId="088D8FF2" w:rsidR="002C61F1" w:rsidRPr="00DA40F2" w:rsidRDefault="002C61F1" w:rsidP="002C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3042E6">
              <w:rPr>
                <w:rFonts w:asciiTheme="majorBidi" w:hAnsiTheme="majorBidi" w:cstheme="majorBidi"/>
                <w:sz w:val="30"/>
                <w:szCs w:val="30"/>
              </w:rPr>
              <w:t>(6,969)</w:t>
            </w:r>
          </w:p>
        </w:tc>
        <w:tc>
          <w:tcPr>
            <w:tcW w:w="148" w:type="pct"/>
          </w:tcPr>
          <w:p w14:paraId="14222671" w14:textId="77777777" w:rsidR="002C61F1" w:rsidRPr="00DA40F2" w:rsidRDefault="002C61F1" w:rsidP="002C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7D298C65" w14:textId="28BC1DCF" w:rsidR="002C61F1" w:rsidRPr="00DA40F2" w:rsidRDefault="002C61F1" w:rsidP="002C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28" w:type="pct"/>
          </w:tcPr>
          <w:p w14:paraId="3DFC0C9B" w14:textId="77777777" w:rsidR="002C61F1" w:rsidRPr="00DA40F2" w:rsidRDefault="002C61F1" w:rsidP="002C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14:paraId="097C715A" w14:textId="77777777" w:rsidR="002C61F1" w:rsidRPr="00DA40F2" w:rsidRDefault="002C61F1" w:rsidP="002C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2C61F1" w:rsidRPr="00F205C4" w14:paraId="75B184A8" w14:textId="77777777" w:rsidTr="00DC2DA7">
        <w:tc>
          <w:tcPr>
            <w:tcW w:w="1992" w:type="pct"/>
          </w:tcPr>
          <w:p w14:paraId="761546F5" w14:textId="77777777" w:rsidR="002C61F1" w:rsidRPr="00DA40F2" w:rsidRDefault="002C61F1" w:rsidP="002C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46" w:type="pct"/>
            <w:tcBorders>
              <w:top w:val="single" w:sz="4" w:space="0" w:color="auto"/>
              <w:bottom w:val="double" w:sz="4" w:space="0" w:color="auto"/>
            </w:tcBorders>
          </w:tcPr>
          <w:p w14:paraId="29501F97" w14:textId="337D6513" w:rsidR="002C61F1" w:rsidRPr="00DA40F2" w:rsidRDefault="007E3F98" w:rsidP="002C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7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E3F9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192,185</w:t>
            </w:r>
          </w:p>
        </w:tc>
        <w:tc>
          <w:tcPr>
            <w:tcW w:w="148" w:type="pct"/>
          </w:tcPr>
          <w:p w14:paraId="01D89DA1" w14:textId="77777777" w:rsidR="002C61F1" w:rsidRPr="00DA40F2" w:rsidRDefault="002C61F1" w:rsidP="002C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tcBorders>
              <w:top w:val="single" w:sz="4" w:space="0" w:color="auto"/>
              <w:bottom w:val="double" w:sz="4" w:space="0" w:color="auto"/>
            </w:tcBorders>
          </w:tcPr>
          <w:p w14:paraId="6E23DEAF" w14:textId="29A422E2" w:rsidR="002C61F1" w:rsidRPr="00DA40F2" w:rsidRDefault="002C61F1" w:rsidP="002C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042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129,218</w:t>
            </w:r>
          </w:p>
        </w:tc>
        <w:tc>
          <w:tcPr>
            <w:tcW w:w="148" w:type="pct"/>
          </w:tcPr>
          <w:p w14:paraId="7122DE6D" w14:textId="77777777" w:rsidR="002C61F1" w:rsidRPr="00DA40F2" w:rsidRDefault="002C61F1" w:rsidP="002C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14:paraId="61BC004B" w14:textId="53D054B5" w:rsidR="002C61F1" w:rsidRPr="00AD5658" w:rsidRDefault="002C61F1" w:rsidP="002C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28" w:type="pct"/>
          </w:tcPr>
          <w:p w14:paraId="04643177" w14:textId="77777777" w:rsidR="002C61F1" w:rsidRPr="00AD5658" w:rsidRDefault="002C61F1" w:rsidP="002C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14:paraId="12CA4B25" w14:textId="77777777" w:rsidR="002C61F1" w:rsidRPr="00DA40F2" w:rsidRDefault="002C61F1" w:rsidP="002C6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1B52253A" w14:textId="3C6BC919" w:rsidR="002C72AC" w:rsidRPr="008D3B94" w:rsidRDefault="002C7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theme="minorBidi"/>
          <w:b/>
          <w:bCs/>
          <w:sz w:val="24"/>
          <w:szCs w:val="24"/>
        </w:rPr>
      </w:pPr>
    </w:p>
    <w:p w14:paraId="24D90B0D" w14:textId="019D43B0" w:rsidR="005F36C9" w:rsidRPr="002C72AC" w:rsidRDefault="005F36C9" w:rsidP="002C72AC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2C72A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ที่ดิน อาคารและอุปกรณ์</w:t>
      </w:r>
    </w:p>
    <w:p w14:paraId="3589AF51" w14:textId="5EB01EDE" w:rsidR="005F36C9" w:rsidRPr="008D3B94" w:rsidRDefault="005F36C9" w:rsidP="005F36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44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904"/>
        <w:gridCol w:w="1530"/>
        <w:gridCol w:w="180"/>
        <w:gridCol w:w="1530"/>
      </w:tblGrid>
      <w:tr w:rsidR="008B1316" w:rsidRPr="002C72AC" w14:paraId="1D565E8B" w14:textId="77777777" w:rsidTr="003A731B">
        <w:trPr>
          <w:cantSplit/>
          <w:tblHeader/>
        </w:trPr>
        <w:tc>
          <w:tcPr>
            <w:tcW w:w="5904" w:type="dxa"/>
            <w:vAlign w:val="bottom"/>
            <w:hideMark/>
          </w:tcPr>
          <w:p w14:paraId="155D0E97" w14:textId="3CFA69BE" w:rsidR="008B1316" w:rsidRPr="002C72AC" w:rsidRDefault="008B1316" w:rsidP="008B1316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EE69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F27CC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EE69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EE69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="00F27C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1</w:t>
            </w:r>
            <w:r w:rsidRPr="00EE69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F27CC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มีนาคม</w:t>
            </w:r>
            <w:r w:rsidRPr="00EE69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Pr="00EE69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 w:rsidR="00F27C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530" w:type="dxa"/>
            <w:hideMark/>
          </w:tcPr>
          <w:p w14:paraId="2E058262" w14:textId="77777777" w:rsidR="008B1316" w:rsidRPr="002C72AC" w:rsidRDefault="008B1316" w:rsidP="008B1316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  <w:p w14:paraId="2467C70A" w14:textId="77777777" w:rsidR="008B1316" w:rsidRPr="002C72AC" w:rsidRDefault="008B1316" w:rsidP="008B1316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C72A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3C4B9184" w14:textId="77777777" w:rsidR="008B1316" w:rsidRPr="002C72AC" w:rsidRDefault="008B1316" w:rsidP="008B131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hideMark/>
          </w:tcPr>
          <w:p w14:paraId="3A1A4859" w14:textId="77777777" w:rsidR="008B1316" w:rsidRPr="002C72AC" w:rsidRDefault="008B1316" w:rsidP="008B1316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2C72A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2C72A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br/>
            </w:r>
            <w:r w:rsidRPr="002C72A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294966" w:rsidRPr="002C72AC" w14:paraId="3259F5B2" w14:textId="77777777" w:rsidTr="003A731B">
        <w:trPr>
          <w:cantSplit/>
          <w:tblHeader/>
        </w:trPr>
        <w:tc>
          <w:tcPr>
            <w:tcW w:w="5904" w:type="dxa"/>
          </w:tcPr>
          <w:p w14:paraId="1575B6AB" w14:textId="77777777" w:rsidR="00294966" w:rsidRPr="002C72AC" w:rsidRDefault="00294966" w:rsidP="003A731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hideMark/>
          </w:tcPr>
          <w:p w14:paraId="5FED6C20" w14:textId="77777777" w:rsidR="00294966" w:rsidRPr="002C72AC" w:rsidRDefault="00294966" w:rsidP="003A731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C7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C3D47" w:rsidRPr="002C72AC" w14:paraId="4DE1A4FC" w14:textId="77777777" w:rsidTr="00F04620">
        <w:trPr>
          <w:cantSplit/>
        </w:trPr>
        <w:tc>
          <w:tcPr>
            <w:tcW w:w="5904" w:type="dxa"/>
            <w:hideMark/>
          </w:tcPr>
          <w:p w14:paraId="403380FC" w14:textId="423F83DA" w:rsidR="00AC3D47" w:rsidRPr="002C72AC" w:rsidRDefault="00AC3D47" w:rsidP="00AC3D4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211E1F"/>
                <w:sz w:val="30"/>
                <w:szCs w:val="30"/>
              </w:rPr>
            </w:pPr>
            <w:r w:rsidRPr="002C72AC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530" w:type="dxa"/>
          </w:tcPr>
          <w:p w14:paraId="12E81CCA" w14:textId="5A6C11B7" w:rsidR="00AC3D47" w:rsidRPr="002C72AC" w:rsidRDefault="00AC3D47" w:rsidP="00AC3D47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11,25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6DA531AB" w14:textId="77777777" w:rsidR="00AC3D47" w:rsidRPr="002C72AC" w:rsidRDefault="00AC3D47" w:rsidP="00AC3D47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56F677A" w14:textId="6FC71863" w:rsidR="00AC3D47" w:rsidRPr="002C72AC" w:rsidRDefault="00AC3D47" w:rsidP="00AC3D47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-</w:t>
            </w:r>
          </w:p>
        </w:tc>
      </w:tr>
      <w:tr w:rsidR="00AC3D47" w:rsidRPr="002C72AC" w14:paraId="6B5BB394" w14:textId="77777777" w:rsidTr="003A731B">
        <w:trPr>
          <w:cantSplit/>
        </w:trPr>
        <w:tc>
          <w:tcPr>
            <w:tcW w:w="5904" w:type="dxa"/>
          </w:tcPr>
          <w:p w14:paraId="64834684" w14:textId="633A7C4C" w:rsidR="00AC3D47" w:rsidRPr="002C72AC" w:rsidRDefault="00AC3D47" w:rsidP="00AC3D4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C72AC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จำหน่ายและตัดจำหน่ายสินทรัพย์ - ราคาตามบัญชีสุทธิ</w:t>
            </w:r>
          </w:p>
        </w:tc>
        <w:tc>
          <w:tcPr>
            <w:tcW w:w="1530" w:type="dxa"/>
          </w:tcPr>
          <w:p w14:paraId="1B35102B" w14:textId="3E05D05C" w:rsidR="00AC3D47" w:rsidRPr="002C72AC" w:rsidRDefault="00AC3D47" w:rsidP="00AC3D47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(379)</w:t>
            </w:r>
          </w:p>
        </w:tc>
        <w:tc>
          <w:tcPr>
            <w:tcW w:w="180" w:type="dxa"/>
          </w:tcPr>
          <w:p w14:paraId="5DBA0FC5" w14:textId="77777777" w:rsidR="00AC3D47" w:rsidRPr="002C72AC" w:rsidRDefault="00AC3D47" w:rsidP="00AC3D47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5FBE3B7" w14:textId="43FF7E35" w:rsidR="00AC3D47" w:rsidRPr="002C72AC" w:rsidRDefault="00AC3D47" w:rsidP="00AC3D47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</w:tbl>
    <w:p w14:paraId="157B6C92" w14:textId="77777777" w:rsidR="005F36C9" w:rsidRPr="008D3B94" w:rsidRDefault="005F36C9" w:rsidP="00294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3B00D90F" w14:textId="77777777" w:rsidR="005F36C9" w:rsidRPr="002C72AC" w:rsidRDefault="005F36C9" w:rsidP="005F36C9">
      <w:pPr>
        <w:tabs>
          <w:tab w:val="clear" w:pos="227"/>
          <w:tab w:val="clear" w:pos="454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2C72AC">
        <w:rPr>
          <w:rFonts w:asciiTheme="majorBidi" w:hAnsiTheme="majorBidi" w:cstheme="majorBidi"/>
          <w:i/>
          <w:iCs/>
          <w:sz w:val="30"/>
          <w:szCs w:val="30"/>
          <w:cs/>
        </w:rPr>
        <w:t>การค้ำประกัน</w:t>
      </w:r>
    </w:p>
    <w:p w14:paraId="2A93DAE2" w14:textId="77777777" w:rsidR="005F36C9" w:rsidRPr="008D3B94" w:rsidRDefault="005F36C9" w:rsidP="00214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4"/>
          <w:szCs w:val="24"/>
        </w:rPr>
      </w:pPr>
    </w:p>
    <w:p w14:paraId="0540E00E" w14:textId="0004EF35" w:rsidR="005F36C9" w:rsidRPr="002C72AC" w:rsidRDefault="005F36C9" w:rsidP="005F36C9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C72A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8B1316">
        <w:rPr>
          <w:rFonts w:asciiTheme="majorBidi" w:hAnsiTheme="majorBidi" w:cstheme="majorBidi"/>
          <w:sz w:val="30"/>
          <w:szCs w:val="30"/>
        </w:rPr>
        <w:t>3</w:t>
      </w:r>
      <w:r w:rsidR="00F27CC3">
        <w:rPr>
          <w:rFonts w:asciiTheme="majorBidi" w:hAnsiTheme="majorBidi" w:cstheme="majorBidi"/>
          <w:sz w:val="30"/>
          <w:szCs w:val="30"/>
        </w:rPr>
        <w:t>1</w:t>
      </w:r>
      <w:r w:rsidR="002C72AC" w:rsidRPr="002C72AC">
        <w:rPr>
          <w:rFonts w:asciiTheme="majorBidi" w:hAnsiTheme="majorBidi" w:cstheme="majorBidi"/>
          <w:sz w:val="30"/>
          <w:szCs w:val="30"/>
        </w:rPr>
        <w:t xml:space="preserve"> </w:t>
      </w:r>
      <w:r w:rsidR="00F27CC3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2C72AC" w:rsidRPr="002C72A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C72AC" w:rsidRPr="002C72AC">
        <w:rPr>
          <w:rFonts w:asciiTheme="majorBidi" w:hAnsiTheme="majorBidi" w:cstheme="majorBidi"/>
          <w:sz w:val="30"/>
          <w:szCs w:val="30"/>
        </w:rPr>
        <w:t>256</w:t>
      </w:r>
      <w:r w:rsidR="00F27CC3">
        <w:rPr>
          <w:rFonts w:asciiTheme="majorBidi" w:hAnsiTheme="majorBidi" w:cstheme="majorBidi"/>
          <w:sz w:val="30"/>
          <w:szCs w:val="30"/>
        </w:rPr>
        <w:t>6</w:t>
      </w:r>
      <w:r w:rsidR="002C72AC" w:rsidRPr="002C72AC">
        <w:rPr>
          <w:rFonts w:asciiTheme="majorBidi" w:hAnsiTheme="majorBidi" w:cstheme="majorBidi"/>
          <w:sz w:val="30"/>
          <w:szCs w:val="30"/>
        </w:rPr>
        <w:t xml:space="preserve"> </w:t>
      </w:r>
      <w:r w:rsidRPr="002C72AC">
        <w:rPr>
          <w:rFonts w:asciiTheme="majorBidi" w:hAnsiTheme="majorBidi" w:cstheme="majorBidi"/>
          <w:sz w:val="30"/>
          <w:szCs w:val="30"/>
          <w:cs/>
        </w:rPr>
        <w:t>สิน</w:t>
      </w:r>
      <w:r w:rsidR="004C6C14">
        <w:rPr>
          <w:rFonts w:asciiTheme="majorBidi" w:hAnsiTheme="majorBidi" w:cstheme="majorBidi" w:hint="cs"/>
          <w:sz w:val="30"/>
          <w:szCs w:val="30"/>
          <w:cs/>
        </w:rPr>
        <w:t>ทรัพย์</w:t>
      </w:r>
      <w:r w:rsidRPr="002C72AC">
        <w:rPr>
          <w:rFonts w:asciiTheme="majorBidi" w:hAnsiTheme="majorBidi" w:cstheme="majorBidi"/>
          <w:sz w:val="30"/>
          <w:szCs w:val="30"/>
          <w:cs/>
        </w:rPr>
        <w:t xml:space="preserve">ของกลุ่มบริษัทมูลค่าตามบัญชีจำนวน </w:t>
      </w:r>
      <w:r w:rsidR="009E4DF6" w:rsidRPr="009E4DF6">
        <w:rPr>
          <w:rFonts w:asciiTheme="majorBidi" w:hAnsiTheme="majorBidi" w:cstheme="majorBidi"/>
          <w:sz w:val="30"/>
          <w:szCs w:val="30"/>
        </w:rPr>
        <w:t>286.</w:t>
      </w:r>
      <w:r w:rsidR="00A2408D">
        <w:rPr>
          <w:rFonts w:asciiTheme="majorBidi" w:hAnsiTheme="majorBidi" w:cstheme="majorBidi"/>
          <w:sz w:val="30"/>
          <w:szCs w:val="30"/>
        </w:rPr>
        <w:t>36</w:t>
      </w:r>
      <w:r w:rsidR="009E4DF6" w:rsidRPr="009E4DF6">
        <w:rPr>
          <w:rFonts w:asciiTheme="majorBidi" w:hAnsiTheme="majorBidi" w:cstheme="majorBidi"/>
          <w:sz w:val="30"/>
          <w:szCs w:val="30"/>
        </w:rPr>
        <w:t xml:space="preserve"> </w:t>
      </w:r>
      <w:r w:rsidRPr="002C72AC">
        <w:rPr>
          <w:rFonts w:asciiTheme="majorBidi" w:hAnsiTheme="majorBidi" w:cstheme="majorBidi"/>
          <w:sz w:val="30"/>
          <w:szCs w:val="30"/>
          <w:cs/>
        </w:rPr>
        <w:t>ล้านบาท (</w:t>
      </w:r>
      <w:r w:rsidRPr="002C72AC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Pr="002C72A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2C72AC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F27CC3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2C72AC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F27CC3">
        <w:rPr>
          <w:rFonts w:asciiTheme="majorBidi" w:hAnsiTheme="majorBidi" w:cstheme="majorBidi"/>
          <w:i/>
          <w:iCs/>
          <w:sz w:val="30"/>
          <w:szCs w:val="30"/>
        </w:rPr>
        <w:t>288.15</w:t>
      </w:r>
      <w:r w:rsidR="004C672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2C72AC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2C72AC">
        <w:rPr>
          <w:rFonts w:asciiTheme="majorBidi" w:hAnsiTheme="majorBidi" w:cstheme="majorBidi"/>
          <w:sz w:val="30"/>
          <w:szCs w:val="30"/>
          <w:cs/>
        </w:rPr>
        <w:t xml:space="preserve"> ได้จดจำนองไว้เป็นหลักประกันเงินเบิกเกินบัญชีและสินเชื่ออื่นจาก</w:t>
      </w:r>
      <w:r w:rsidR="004C6C14">
        <w:rPr>
          <w:rFonts w:asciiTheme="majorBidi" w:hAnsiTheme="majorBidi" w:cstheme="majorBidi" w:hint="cs"/>
          <w:sz w:val="30"/>
          <w:szCs w:val="30"/>
          <w:cs/>
        </w:rPr>
        <w:t>สถาบันการเงิน</w:t>
      </w:r>
    </w:p>
    <w:p w14:paraId="3E5EA35D" w14:textId="77777777" w:rsidR="00E860BE" w:rsidRPr="008D3B94" w:rsidRDefault="00E860BE" w:rsidP="005F36C9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3D5A7148" w14:textId="6F556BC6" w:rsidR="00347E8F" w:rsidRPr="002C72AC" w:rsidRDefault="006D355D" w:rsidP="003734B5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2C72A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สัญญาเช่า</w:t>
      </w:r>
    </w:p>
    <w:p w14:paraId="307B9B8A" w14:textId="36B3B7B5" w:rsidR="007E4A67" w:rsidRPr="008D3B94" w:rsidRDefault="007E4A67" w:rsidP="00B35B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44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904"/>
        <w:gridCol w:w="1530"/>
        <w:gridCol w:w="180"/>
        <w:gridCol w:w="1530"/>
      </w:tblGrid>
      <w:tr w:rsidR="006D355D" w:rsidRPr="002C72AC" w14:paraId="4F4838BC" w14:textId="77777777" w:rsidTr="004907A0">
        <w:trPr>
          <w:cantSplit/>
          <w:tblHeader/>
        </w:trPr>
        <w:tc>
          <w:tcPr>
            <w:tcW w:w="5904" w:type="dxa"/>
            <w:vAlign w:val="bottom"/>
            <w:hideMark/>
          </w:tcPr>
          <w:p w14:paraId="0E2BA70E" w14:textId="7842AC1B" w:rsidR="006D355D" w:rsidRPr="002C72AC" w:rsidRDefault="008B1316" w:rsidP="008E57A8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F2780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="00F27C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F27CC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มีนาคม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 w:rsidR="00F27C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530" w:type="dxa"/>
            <w:hideMark/>
          </w:tcPr>
          <w:p w14:paraId="3BB477DD" w14:textId="77777777" w:rsidR="006D355D" w:rsidRPr="002C72AC" w:rsidRDefault="006D355D" w:rsidP="008E57A8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  <w:p w14:paraId="15672078" w14:textId="77777777" w:rsidR="006D355D" w:rsidRPr="002C72AC" w:rsidRDefault="006D355D" w:rsidP="008E57A8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C72A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30556480" w14:textId="77777777" w:rsidR="006D355D" w:rsidRPr="002C72AC" w:rsidRDefault="006D355D" w:rsidP="008E57A8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hideMark/>
          </w:tcPr>
          <w:p w14:paraId="56FD5239" w14:textId="1EE9AEB8" w:rsidR="006D355D" w:rsidRPr="002C72AC" w:rsidRDefault="006D355D" w:rsidP="008E57A8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2C72A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="004907A0" w:rsidRPr="002C72A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br/>
            </w:r>
            <w:r w:rsidRPr="002C72A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6D355D" w:rsidRPr="002C72AC" w14:paraId="74E21FE8" w14:textId="77777777" w:rsidTr="004907A0">
        <w:trPr>
          <w:cantSplit/>
          <w:tblHeader/>
        </w:trPr>
        <w:tc>
          <w:tcPr>
            <w:tcW w:w="5904" w:type="dxa"/>
          </w:tcPr>
          <w:p w14:paraId="20B570F2" w14:textId="77777777" w:rsidR="006D355D" w:rsidRPr="002C72AC" w:rsidRDefault="006D355D" w:rsidP="008E57A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hideMark/>
          </w:tcPr>
          <w:p w14:paraId="6BBAB5EC" w14:textId="77777777" w:rsidR="006D355D" w:rsidRPr="002C72AC" w:rsidRDefault="006D355D" w:rsidP="008E57A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C7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D355D" w:rsidRPr="002C72AC" w14:paraId="490E4EEB" w14:textId="77777777" w:rsidTr="004907A0">
        <w:trPr>
          <w:cantSplit/>
        </w:trPr>
        <w:tc>
          <w:tcPr>
            <w:tcW w:w="5904" w:type="dxa"/>
            <w:hideMark/>
          </w:tcPr>
          <w:p w14:paraId="21EF0D2E" w14:textId="77777777" w:rsidR="006D355D" w:rsidRPr="002C72AC" w:rsidRDefault="006D355D" w:rsidP="008E57A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211E1F"/>
                <w:sz w:val="30"/>
                <w:szCs w:val="30"/>
              </w:rPr>
            </w:pPr>
            <w:r w:rsidRPr="002C7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530" w:type="dxa"/>
          </w:tcPr>
          <w:p w14:paraId="6AD967F6" w14:textId="77777777" w:rsidR="006D355D" w:rsidRPr="002C72AC" w:rsidRDefault="006D355D" w:rsidP="00AE3259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17648CC" w14:textId="77777777" w:rsidR="006D355D" w:rsidRPr="002C72AC" w:rsidRDefault="006D355D" w:rsidP="00AE3259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1D37A7A" w14:textId="77777777" w:rsidR="006D355D" w:rsidRPr="002C72AC" w:rsidRDefault="006D355D" w:rsidP="00AE3259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C14FD" w:rsidRPr="002C72AC" w14:paraId="6B61B675" w14:textId="77777777" w:rsidTr="002C14FD">
        <w:trPr>
          <w:cantSplit/>
          <w:trHeight w:val="110"/>
        </w:trPr>
        <w:tc>
          <w:tcPr>
            <w:tcW w:w="5904" w:type="dxa"/>
          </w:tcPr>
          <w:p w14:paraId="44F67AD7" w14:textId="77777777" w:rsidR="002C14FD" w:rsidRPr="002C72AC" w:rsidRDefault="002C14FD" w:rsidP="002C14F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C72AC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1530" w:type="dxa"/>
          </w:tcPr>
          <w:p w14:paraId="3ED37268" w14:textId="36ABFCFF" w:rsidR="002C14FD" w:rsidRPr="002C72AC" w:rsidRDefault="00AA470C" w:rsidP="002C14FD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A470C">
              <w:rPr>
                <w:rFonts w:asciiTheme="majorBidi" w:hAnsiTheme="majorBidi" w:cstheme="majorBidi"/>
                <w:sz w:val="30"/>
                <w:szCs w:val="30"/>
              </w:rPr>
              <w:t>164,054</w:t>
            </w:r>
          </w:p>
        </w:tc>
        <w:tc>
          <w:tcPr>
            <w:tcW w:w="180" w:type="dxa"/>
          </w:tcPr>
          <w:p w14:paraId="50D8D3A0" w14:textId="77777777" w:rsidR="002C14FD" w:rsidRPr="002C72AC" w:rsidRDefault="002C14FD" w:rsidP="002C14FD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93B84C8" w14:textId="51016BD3" w:rsidR="002C14FD" w:rsidRPr="002C72AC" w:rsidRDefault="00AA470C" w:rsidP="002C14FD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C14FD" w:rsidRPr="002C72AC" w14:paraId="387C0E9A" w14:textId="77777777" w:rsidTr="004907A0">
        <w:trPr>
          <w:cantSplit/>
        </w:trPr>
        <w:tc>
          <w:tcPr>
            <w:tcW w:w="5904" w:type="dxa"/>
            <w:hideMark/>
          </w:tcPr>
          <w:p w14:paraId="1EA1A37D" w14:textId="77777777" w:rsidR="002C14FD" w:rsidRPr="002C72AC" w:rsidRDefault="002C14FD" w:rsidP="002C14F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7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09A4FD" w14:textId="05380416" w:rsidR="002C14FD" w:rsidRPr="002C72AC" w:rsidRDefault="00AA470C" w:rsidP="002C14FD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47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164,054</w:t>
            </w:r>
          </w:p>
        </w:tc>
        <w:tc>
          <w:tcPr>
            <w:tcW w:w="180" w:type="dxa"/>
          </w:tcPr>
          <w:p w14:paraId="1F0B48B1" w14:textId="77777777" w:rsidR="002C14FD" w:rsidRPr="002C72AC" w:rsidRDefault="002C14FD" w:rsidP="002C14FD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F06C6B" w14:textId="3E926175" w:rsidR="002C14FD" w:rsidRPr="002C72AC" w:rsidRDefault="00AA470C" w:rsidP="002C14FD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2C9C1948" w14:textId="16F77DDB" w:rsidR="006D355D" w:rsidRPr="002C72AC" w:rsidRDefault="006D355D" w:rsidP="006D355D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2C72AC">
        <w:rPr>
          <w:rFonts w:asciiTheme="majorBidi" w:hAnsiTheme="majorBidi" w:cstheme="majorBidi"/>
          <w:sz w:val="30"/>
          <w:szCs w:val="30"/>
          <w:cs/>
          <w:lang w:val="th-TH"/>
        </w:rPr>
        <w:lastRenderedPageBreak/>
        <w:t>ในระหว่างงวด</w:t>
      </w:r>
      <w:r w:rsidR="00F27CC3">
        <w:rPr>
          <w:rFonts w:asciiTheme="majorBidi" w:hAnsiTheme="majorBidi" w:cstheme="majorBidi" w:hint="cs"/>
          <w:sz w:val="30"/>
          <w:szCs w:val="30"/>
          <w:cs/>
          <w:lang w:val="th-TH"/>
        </w:rPr>
        <w:t>สาม</w:t>
      </w:r>
      <w:r w:rsidRPr="002C72AC">
        <w:rPr>
          <w:rFonts w:asciiTheme="majorBidi" w:hAnsiTheme="majorBidi" w:cstheme="majorBidi"/>
          <w:sz w:val="30"/>
          <w:szCs w:val="30"/>
          <w:cs/>
          <w:lang w:val="th-TH"/>
        </w:rPr>
        <w:t xml:space="preserve">เดือนสิ้นสุดวันที่ </w:t>
      </w:r>
      <w:r w:rsidR="008B1316">
        <w:rPr>
          <w:rFonts w:asciiTheme="majorBidi" w:hAnsiTheme="majorBidi" w:cstheme="majorBidi"/>
          <w:sz w:val="30"/>
          <w:szCs w:val="30"/>
        </w:rPr>
        <w:t>3</w:t>
      </w:r>
      <w:r w:rsidR="00F27CC3">
        <w:rPr>
          <w:rFonts w:asciiTheme="majorBidi" w:hAnsiTheme="majorBidi" w:cstheme="majorBidi"/>
          <w:sz w:val="30"/>
          <w:szCs w:val="30"/>
        </w:rPr>
        <w:t>1</w:t>
      </w:r>
      <w:r w:rsidR="002C72AC">
        <w:rPr>
          <w:rFonts w:asciiTheme="majorBidi" w:hAnsiTheme="majorBidi" w:cstheme="majorBidi"/>
          <w:sz w:val="30"/>
          <w:szCs w:val="30"/>
        </w:rPr>
        <w:t xml:space="preserve"> </w:t>
      </w:r>
      <w:r w:rsidR="00F27CC3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2C72A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C72AC">
        <w:rPr>
          <w:rFonts w:asciiTheme="majorBidi" w:hAnsiTheme="majorBidi" w:cstheme="majorBidi"/>
          <w:sz w:val="30"/>
          <w:szCs w:val="30"/>
        </w:rPr>
        <w:t>256</w:t>
      </w:r>
      <w:r w:rsidR="00F27CC3">
        <w:rPr>
          <w:rFonts w:asciiTheme="majorBidi" w:hAnsiTheme="majorBidi" w:cstheme="majorBidi"/>
          <w:sz w:val="30"/>
          <w:szCs w:val="30"/>
        </w:rPr>
        <w:t>6</w:t>
      </w:r>
      <w:r w:rsidRPr="002C72AC">
        <w:rPr>
          <w:rFonts w:asciiTheme="majorBidi" w:hAnsiTheme="majorBidi" w:cstheme="majorBidi"/>
          <w:sz w:val="30"/>
          <w:szCs w:val="30"/>
          <w:cs/>
          <w:lang w:val="th-TH"/>
        </w:rPr>
        <w:t xml:space="preserve"> สินทรัพย์สิทธิการใช้ของกลุ่มบริษัทเพิ่มขึ้นเป็นจำนวน</w:t>
      </w:r>
      <w:r w:rsidR="00BC73AE" w:rsidRPr="002C72AC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AA470C">
        <w:rPr>
          <w:rFonts w:asciiTheme="majorBidi" w:hAnsiTheme="majorBidi" w:cstheme="majorBidi"/>
          <w:sz w:val="30"/>
          <w:szCs w:val="30"/>
        </w:rPr>
        <w:t xml:space="preserve">3.98 </w:t>
      </w:r>
      <w:r w:rsidRPr="002C72AC">
        <w:rPr>
          <w:rFonts w:asciiTheme="majorBidi" w:hAnsiTheme="majorBidi" w:cstheme="majorBidi"/>
          <w:sz w:val="30"/>
          <w:szCs w:val="30"/>
          <w:cs/>
          <w:lang w:val="th-TH"/>
        </w:rPr>
        <w:t>ล้านบาท</w:t>
      </w:r>
    </w:p>
    <w:p w14:paraId="0DCE976E" w14:textId="00867DF9" w:rsidR="00AE3259" w:rsidRPr="00584022" w:rsidRDefault="00AE3259" w:rsidP="00214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EAFBAF3" w14:textId="3799D58E" w:rsidR="006D355D" w:rsidRDefault="006D355D" w:rsidP="004C6C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th-TH"/>
        </w:rPr>
      </w:pPr>
      <w:r w:rsidRPr="00873C8E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กลุ่มบริษัทเช่าที่ดินหลายแห่งเป็นระยะเวลา </w:t>
      </w:r>
      <w:r w:rsidR="00AA470C">
        <w:rPr>
          <w:rFonts w:ascii="Angsana New" w:hAnsi="Angsana New" w:cs="Angsana New"/>
          <w:sz w:val="30"/>
          <w:szCs w:val="30"/>
        </w:rPr>
        <w:t>9</w:t>
      </w:r>
      <w:r w:rsidRPr="00873C8E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Pr="00873C8E">
        <w:rPr>
          <w:rFonts w:ascii="Angsana New" w:hAnsi="Angsana New" w:cs="Angsana New" w:hint="cs"/>
          <w:sz w:val="30"/>
          <w:szCs w:val="30"/>
          <w:cs/>
        </w:rPr>
        <w:t>-</w:t>
      </w:r>
      <w:r w:rsidRPr="00873C8E">
        <w:rPr>
          <w:rFonts w:ascii="Angsana New" w:hAnsi="Angsana New" w:cs="Angsana New" w:hint="cs"/>
          <w:sz w:val="30"/>
          <w:szCs w:val="30"/>
        </w:rPr>
        <w:t xml:space="preserve"> 3</w:t>
      </w:r>
      <w:r w:rsidR="00AA470C">
        <w:rPr>
          <w:rFonts w:ascii="Angsana New" w:hAnsi="Angsana New" w:cs="Angsana New"/>
          <w:sz w:val="30"/>
          <w:szCs w:val="30"/>
        </w:rPr>
        <w:t>6</w:t>
      </w:r>
      <w:r w:rsidRPr="00873C8E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ปี 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3D61EF56" w14:textId="71F5728B" w:rsidR="008B1316" w:rsidRDefault="008B1316"/>
    <w:tbl>
      <w:tblPr>
        <w:tblW w:w="9157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92"/>
        <w:gridCol w:w="1080"/>
        <w:gridCol w:w="180"/>
        <w:gridCol w:w="990"/>
        <w:gridCol w:w="180"/>
        <w:gridCol w:w="1080"/>
        <w:gridCol w:w="180"/>
        <w:gridCol w:w="1075"/>
      </w:tblGrid>
      <w:tr w:rsidR="002A61E4" w:rsidRPr="00065A19" w14:paraId="27377848" w14:textId="77777777" w:rsidTr="00D956AF">
        <w:trPr>
          <w:cantSplit/>
          <w:tblHeader/>
        </w:trPr>
        <w:tc>
          <w:tcPr>
            <w:tcW w:w="4392" w:type="dxa"/>
            <w:shd w:val="clear" w:color="auto" w:fill="auto"/>
            <w:vAlign w:val="bottom"/>
          </w:tcPr>
          <w:p w14:paraId="16E8FAA1" w14:textId="77777777" w:rsidR="002A61E4" w:rsidRPr="00065A19" w:rsidRDefault="002A61E4" w:rsidP="002A61E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250" w:type="dxa"/>
            <w:gridSpan w:val="3"/>
          </w:tcPr>
          <w:p w14:paraId="02E3B7A7" w14:textId="77777777" w:rsidR="002A61E4" w:rsidRPr="00065A19" w:rsidRDefault="002A61E4" w:rsidP="002A61E4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065A1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750927E1" w14:textId="77777777" w:rsidR="002A61E4" w:rsidRPr="00065A19" w:rsidRDefault="002A61E4" w:rsidP="002A61E4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5" w:type="dxa"/>
            <w:gridSpan w:val="3"/>
          </w:tcPr>
          <w:p w14:paraId="7B4BD501" w14:textId="77777777" w:rsidR="002A61E4" w:rsidRPr="00065A19" w:rsidRDefault="002A61E4" w:rsidP="002A61E4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065A1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A61E4" w:rsidRPr="00065A19" w14:paraId="1AEA934B" w14:textId="77777777" w:rsidTr="00D956AF">
        <w:trPr>
          <w:cantSplit/>
          <w:tblHeader/>
        </w:trPr>
        <w:tc>
          <w:tcPr>
            <w:tcW w:w="4392" w:type="dxa"/>
          </w:tcPr>
          <w:p w14:paraId="160E31CF" w14:textId="4AEF7102" w:rsidR="002A61E4" w:rsidRPr="00065A19" w:rsidRDefault="002A61E4" w:rsidP="002A61E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EE69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 w:rsidR="00F27CC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ดสาม</w:t>
            </w:r>
            <w:r w:rsidRPr="00EE69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F27C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EE69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F27CC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มีนาคม</w:t>
            </w:r>
            <w:r w:rsidRPr="00EE69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399988E6" w14:textId="4E225189" w:rsidR="002A61E4" w:rsidRPr="00F27CC3" w:rsidRDefault="002A61E4" w:rsidP="002A61E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F27CC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="00F27CC3" w:rsidRPr="00F27CC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5225A9F5" w14:textId="77777777" w:rsidR="002A61E4" w:rsidRPr="00F27CC3" w:rsidRDefault="002A61E4" w:rsidP="002A61E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9F60402" w14:textId="22E8C922" w:rsidR="002A61E4" w:rsidRPr="00F27CC3" w:rsidRDefault="002A61E4" w:rsidP="002A61E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F27CC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="00F27CC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3E0478B3" w14:textId="77777777" w:rsidR="002A61E4" w:rsidRPr="00065A19" w:rsidRDefault="002A61E4" w:rsidP="002A61E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9738CD" w14:textId="2032D6EF" w:rsidR="002A61E4" w:rsidRPr="00F27CC3" w:rsidRDefault="002A61E4" w:rsidP="002A61E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27CC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="00F27CC3" w:rsidRPr="00F27CC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606AFF24" w14:textId="77777777" w:rsidR="002A61E4" w:rsidRPr="00F27CC3" w:rsidRDefault="002A61E4" w:rsidP="002A61E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75" w:type="dxa"/>
          </w:tcPr>
          <w:p w14:paraId="03CAECC9" w14:textId="2E349C3A" w:rsidR="002A61E4" w:rsidRPr="00F27CC3" w:rsidRDefault="002A61E4" w:rsidP="002A61E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27CC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="00F27CC3" w:rsidRPr="00F27CC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5</w:t>
            </w:r>
          </w:p>
        </w:tc>
      </w:tr>
      <w:tr w:rsidR="002A61E4" w:rsidRPr="00065A19" w14:paraId="55D6490F" w14:textId="77777777" w:rsidTr="00D956AF">
        <w:trPr>
          <w:cantSplit/>
          <w:tblHeader/>
        </w:trPr>
        <w:tc>
          <w:tcPr>
            <w:tcW w:w="4392" w:type="dxa"/>
          </w:tcPr>
          <w:p w14:paraId="34216788" w14:textId="77777777" w:rsidR="002A61E4" w:rsidRPr="00065A19" w:rsidRDefault="002A61E4" w:rsidP="002A61E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65" w:type="dxa"/>
            <w:gridSpan w:val="7"/>
          </w:tcPr>
          <w:p w14:paraId="008DAA98" w14:textId="77777777" w:rsidR="002A61E4" w:rsidRPr="00065A19" w:rsidRDefault="002A61E4" w:rsidP="002A61E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65A19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65A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065A19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2A61E4" w:rsidRPr="00065A19" w14:paraId="07F2CB46" w14:textId="77777777" w:rsidTr="00D956AF">
        <w:trPr>
          <w:cantSplit/>
        </w:trPr>
        <w:tc>
          <w:tcPr>
            <w:tcW w:w="4392" w:type="dxa"/>
          </w:tcPr>
          <w:p w14:paraId="18BD9500" w14:textId="77777777" w:rsidR="002A61E4" w:rsidRPr="00065A19" w:rsidRDefault="002A61E4" w:rsidP="002A61E4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65A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065A19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65A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3C09EA0E" w14:textId="77777777" w:rsidR="002A61E4" w:rsidRPr="00065A19" w:rsidRDefault="002A61E4" w:rsidP="002A61E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364F8BF" w14:textId="77777777" w:rsidR="002A61E4" w:rsidRPr="00065A19" w:rsidRDefault="002A61E4" w:rsidP="002A61E4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3A7932D" w14:textId="77777777" w:rsidR="002A61E4" w:rsidRPr="00065A19" w:rsidRDefault="002A61E4" w:rsidP="002A61E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EC5EC61" w14:textId="77777777" w:rsidR="002A61E4" w:rsidRPr="00065A19" w:rsidRDefault="002A61E4" w:rsidP="002A61E4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0A2692" w14:textId="77777777" w:rsidR="002A61E4" w:rsidRPr="00065A19" w:rsidRDefault="002A61E4" w:rsidP="002A61E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2768702" w14:textId="77777777" w:rsidR="002A61E4" w:rsidRPr="00065A19" w:rsidRDefault="002A61E4" w:rsidP="002A61E4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182614A5" w14:textId="77777777" w:rsidR="002A61E4" w:rsidRPr="00065A19" w:rsidRDefault="002A61E4" w:rsidP="002A61E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61E4" w:rsidRPr="00065A19" w14:paraId="366DA1E0" w14:textId="77777777" w:rsidTr="00D956AF">
        <w:trPr>
          <w:cantSplit/>
        </w:trPr>
        <w:tc>
          <w:tcPr>
            <w:tcW w:w="4392" w:type="dxa"/>
          </w:tcPr>
          <w:p w14:paraId="086CF1EF" w14:textId="77777777" w:rsidR="002A61E4" w:rsidRPr="00065A19" w:rsidRDefault="002A61E4" w:rsidP="002A61E4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5A19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568A0576" w14:textId="77777777" w:rsidR="002A61E4" w:rsidRPr="00065A19" w:rsidRDefault="002A61E4" w:rsidP="002A61E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8005D15" w14:textId="77777777" w:rsidR="002A61E4" w:rsidRPr="00065A19" w:rsidRDefault="002A61E4" w:rsidP="002A61E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0FFA09C" w14:textId="77777777" w:rsidR="002A61E4" w:rsidRPr="00065A19" w:rsidRDefault="002A61E4" w:rsidP="002A61E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9C13A11" w14:textId="77777777" w:rsidR="002A61E4" w:rsidRPr="00065A19" w:rsidRDefault="002A61E4" w:rsidP="002A61E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4DD7D43" w14:textId="77777777" w:rsidR="002A61E4" w:rsidRPr="00065A19" w:rsidRDefault="002A61E4" w:rsidP="002A61E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01B3A14" w14:textId="77777777" w:rsidR="002A61E4" w:rsidRPr="00065A19" w:rsidRDefault="002A61E4" w:rsidP="002A61E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2F8FB05D" w14:textId="77777777" w:rsidR="002A61E4" w:rsidRPr="00065A19" w:rsidRDefault="002A61E4" w:rsidP="002A61E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C61F1" w:rsidRPr="00065A19" w14:paraId="09DEB852" w14:textId="77777777" w:rsidTr="0035266C">
        <w:trPr>
          <w:cantSplit/>
        </w:trPr>
        <w:tc>
          <w:tcPr>
            <w:tcW w:w="4392" w:type="dxa"/>
          </w:tcPr>
          <w:p w14:paraId="26E7D82E" w14:textId="77777777" w:rsidR="002C61F1" w:rsidRPr="00065A19" w:rsidRDefault="002C61F1" w:rsidP="002C61F1">
            <w:pPr>
              <w:pStyle w:val="ListParagraph"/>
              <w:numPr>
                <w:ilvl w:val="0"/>
                <w:numId w:val="31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080" w:type="dxa"/>
            <w:vAlign w:val="bottom"/>
          </w:tcPr>
          <w:p w14:paraId="275D3354" w14:textId="42B5CB1D" w:rsidR="002C61F1" w:rsidRPr="00065A19" w:rsidRDefault="00AA470C" w:rsidP="002C61F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A47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3,158</w:t>
            </w:r>
          </w:p>
        </w:tc>
        <w:tc>
          <w:tcPr>
            <w:tcW w:w="180" w:type="dxa"/>
            <w:vAlign w:val="bottom"/>
          </w:tcPr>
          <w:p w14:paraId="3D86F675" w14:textId="77777777" w:rsidR="002C61F1" w:rsidRPr="00065A19" w:rsidRDefault="002C61F1" w:rsidP="002C61F1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DA9B147" w14:textId="7B33238E" w:rsidR="002C61F1" w:rsidRPr="00065A19" w:rsidRDefault="002C61F1" w:rsidP="002C61F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11D35">
              <w:rPr>
                <w:rFonts w:ascii="Angsana New" w:hAnsi="Angsana New" w:cs="Angsana New"/>
                <w:sz w:val="30"/>
                <w:szCs w:val="30"/>
                <w:lang w:val="en-US"/>
              </w:rPr>
              <w:t>2,328</w:t>
            </w:r>
          </w:p>
        </w:tc>
        <w:tc>
          <w:tcPr>
            <w:tcW w:w="180" w:type="dxa"/>
            <w:vAlign w:val="bottom"/>
          </w:tcPr>
          <w:p w14:paraId="7202FBA2" w14:textId="77777777" w:rsidR="002C61F1" w:rsidRPr="00065A19" w:rsidRDefault="002C61F1" w:rsidP="002C61F1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77C6604" w14:textId="366A1A8B" w:rsidR="002C61F1" w:rsidRPr="00065A19" w:rsidRDefault="002C61F1" w:rsidP="002C61F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7A62A481" w14:textId="77777777" w:rsidR="002C61F1" w:rsidRPr="00065A19" w:rsidRDefault="002C61F1" w:rsidP="002C61F1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354DEF36" w14:textId="54CC029E" w:rsidR="002C61F1" w:rsidRPr="00065A19" w:rsidRDefault="002C61F1" w:rsidP="002C61F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2C61F1" w:rsidRPr="00065A19" w14:paraId="693954C9" w14:textId="77777777" w:rsidTr="0035266C">
        <w:trPr>
          <w:cantSplit/>
        </w:trPr>
        <w:tc>
          <w:tcPr>
            <w:tcW w:w="4392" w:type="dxa"/>
          </w:tcPr>
          <w:p w14:paraId="4051E320" w14:textId="77777777" w:rsidR="002C61F1" w:rsidRPr="00065A19" w:rsidRDefault="002C61F1" w:rsidP="002C61F1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5A19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080" w:type="dxa"/>
          </w:tcPr>
          <w:p w14:paraId="20832B74" w14:textId="29849BFC" w:rsidR="002C61F1" w:rsidRPr="00065A19" w:rsidRDefault="00AA470C" w:rsidP="002C61F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470C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794D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794DC6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180" w:type="dxa"/>
            <w:vAlign w:val="bottom"/>
          </w:tcPr>
          <w:p w14:paraId="6326B909" w14:textId="77777777" w:rsidR="002C61F1" w:rsidRPr="00065A19" w:rsidRDefault="002C61F1" w:rsidP="002C61F1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F957B70" w14:textId="73E7F14C" w:rsidR="002C61F1" w:rsidRPr="00065A19" w:rsidRDefault="002C61F1" w:rsidP="002C61F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1D35">
              <w:rPr>
                <w:rFonts w:ascii="Angsana New" w:hAnsi="Angsana New" w:cs="Angsana New"/>
                <w:sz w:val="30"/>
                <w:szCs w:val="30"/>
                <w:lang w:val="en-US"/>
              </w:rPr>
              <w:t>1,497</w:t>
            </w:r>
          </w:p>
        </w:tc>
        <w:tc>
          <w:tcPr>
            <w:tcW w:w="180" w:type="dxa"/>
            <w:vAlign w:val="bottom"/>
          </w:tcPr>
          <w:p w14:paraId="04AD6A7B" w14:textId="77777777" w:rsidR="002C61F1" w:rsidRPr="00065A19" w:rsidRDefault="002C61F1" w:rsidP="002C61F1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DAAEA7" w14:textId="1F891506" w:rsidR="002C61F1" w:rsidRPr="00065A19" w:rsidRDefault="002C61F1" w:rsidP="002C61F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F6AF876" w14:textId="77777777" w:rsidR="002C61F1" w:rsidRPr="00065A19" w:rsidRDefault="002C61F1" w:rsidP="002C61F1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25CA9EC3" w14:textId="318D5099" w:rsidR="002C61F1" w:rsidRPr="00065A19" w:rsidRDefault="002C61F1" w:rsidP="002C61F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104F5811" w14:textId="77777777" w:rsidR="008B1316" w:rsidRDefault="008B1316" w:rsidP="004907A0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CAACB78" w14:textId="0606363C" w:rsidR="002C14FD" w:rsidRPr="00FE52F8" w:rsidRDefault="004907A0" w:rsidP="002C14FD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 w:cs="Angsana New"/>
          <w:sz w:val="30"/>
          <w:szCs w:val="30"/>
          <w:lang w:val="th-TH"/>
        </w:rPr>
      </w:pPr>
      <w:r w:rsidRPr="00873C8E">
        <w:rPr>
          <w:rFonts w:ascii="Angsana New" w:hAnsi="Angsana New" w:cs="Angsana New" w:hint="cs"/>
          <w:sz w:val="30"/>
          <w:szCs w:val="30"/>
          <w:cs/>
          <w:lang w:val="th-TH"/>
        </w:rPr>
        <w:t>ในระหว่างงว</w:t>
      </w:r>
      <w:r w:rsidR="00AE3259" w:rsidRPr="00873C8E">
        <w:rPr>
          <w:rFonts w:ascii="Angsana New" w:hAnsi="Angsana New" w:cs="Angsana New" w:hint="cs"/>
          <w:sz w:val="30"/>
          <w:szCs w:val="30"/>
          <w:cs/>
          <w:lang w:val="th-TH"/>
        </w:rPr>
        <w:t>ด</w:t>
      </w:r>
      <w:r w:rsidR="00F27CC3">
        <w:rPr>
          <w:rFonts w:ascii="Angsana New" w:hAnsi="Angsana New" w:cs="Angsana New" w:hint="cs"/>
          <w:sz w:val="30"/>
          <w:szCs w:val="30"/>
          <w:cs/>
        </w:rPr>
        <w:t>สาม</w:t>
      </w:r>
      <w:r w:rsidRPr="00873C8E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เดือนสิ้นสุดวันที่ </w:t>
      </w:r>
      <w:r w:rsidR="008B1316">
        <w:rPr>
          <w:rFonts w:ascii="Angsana New" w:hAnsi="Angsana New" w:cs="Angsana New"/>
          <w:sz w:val="30"/>
          <w:szCs w:val="30"/>
        </w:rPr>
        <w:t>3</w:t>
      </w:r>
      <w:r w:rsidR="00F27CC3">
        <w:rPr>
          <w:rFonts w:ascii="Angsana New" w:hAnsi="Angsana New" w:cs="Angsana New"/>
          <w:sz w:val="30"/>
          <w:szCs w:val="30"/>
        </w:rPr>
        <w:t>1</w:t>
      </w:r>
      <w:r w:rsidR="00873C8E" w:rsidRPr="00873C8E">
        <w:rPr>
          <w:rFonts w:ascii="Angsana New" w:hAnsi="Angsana New" w:cs="Angsana New" w:hint="cs"/>
          <w:sz w:val="30"/>
          <w:szCs w:val="30"/>
        </w:rPr>
        <w:t xml:space="preserve"> </w:t>
      </w:r>
      <w:r w:rsidR="00F27CC3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873C8E" w:rsidRPr="00873C8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73C8E" w:rsidRPr="00873C8E">
        <w:rPr>
          <w:rFonts w:ascii="Angsana New" w:hAnsi="Angsana New" w:cs="Angsana New" w:hint="cs"/>
          <w:sz w:val="30"/>
          <w:szCs w:val="30"/>
        </w:rPr>
        <w:t>256</w:t>
      </w:r>
      <w:r w:rsidR="00F27CC3">
        <w:rPr>
          <w:rFonts w:ascii="Angsana New" w:hAnsi="Angsana New" w:cs="Angsana New"/>
          <w:sz w:val="30"/>
          <w:szCs w:val="30"/>
        </w:rPr>
        <w:t>6</w:t>
      </w:r>
      <w:r w:rsidRPr="00873C8E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กระแสเงินสดจ่ายทั้งหมดของสัญญาเช่าของกลุ่มบริษัทมี</w:t>
      </w:r>
      <w:r w:rsidR="002C14FD" w:rsidRPr="00873C8E">
        <w:rPr>
          <w:rFonts w:ascii="Angsana New" w:hAnsi="Angsana New" w:cs="Angsana New" w:hint="cs"/>
          <w:sz w:val="30"/>
          <w:szCs w:val="30"/>
          <w:cs/>
          <w:lang w:val="th-TH"/>
        </w:rPr>
        <w:t>จำนวน</w:t>
      </w:r>
      <w:r w:rsidR="002C14FD">
        <w:rPr>
          <w:rFonts w:ascii="Angsana New" w:hAnsi="Angsana New" w:cs="Angsana New"/>
          <w:sz w:val="30"/>
          <w:szCs w:val="30"/>
        </w:rPr>
        <w:t xml:space="preserve"> </w:t>
      </w:r>
      <w:r w:rsidR="00AA470C">
        <w:rPr>
          <w:rFonts w:ascii="Angsana New" w:hAnsi="Angsana New" w:cs="Angsana New"/>
          <w:sz w:val="30"/>
          <w:szCs w:val="30"/>
        </w:rPr>
        <w:t>3.13</w:t>
      </w:r>
      <w:r w:rsidR="00F27CC3">
        <w:rPr>
          <w:rFonts w:ascii="Angsana New" w:hAnsi="Angsana New" w:cs="Angsana New"/>
          <w:sz w:val="30"/>
          <w:szCs w:val="30"/>
        </w:rPr>
        <w:t xml:space="preserve"> </w:t>
      </w:r>
      <w:r w:rsidR="002C14FD" w:rsidRPr="00873C8E">
        <w:rPr>
          <w:rFonts w:ascii="Angsana New" w:hAnsi="Angsana New" w:cs="Angsana New" w:hint="cs"/>
          <w:sz w:val="30"/>
          <w:szCs w:val="30"/>
          <w:cs/>
          <w:lang w:val="th-TH"/>
        </w:rPr>
        <w:t>ล้านบาท</w:t>
      </w:r>
    </w:p>
    <w:p w14:paraId="495B84A5" w14:textId="0F4C7A49" w:rsidR="004E126E" w:rsidRDefault="004E126E" w:rsidP="004907A0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 w:cs="Angsana New"/>
          <w:sz w:val="30"/>
          <w:szCs w:val="30"/>
          <w:lang w:val="th-TH"/>
        </w:rPr>
      </w:pPr>
    </w:p>
    <w:p w14:paraId="6998381A" w14:textId="0FF5BA1E" w:rsidR="00DE388C" w:rsidRDefault="00DE388C" w:rsidP="0089362F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DE388C">
        <w:rPr>
          <w:rFonts w:ascii="Angsana New" w:hAnsi="Angsana New" w:hint="cs"/>
          <w:b/>
          <w:bCs/>
          <w:sz w:val="30"/>
          <w:szCs w:val="30"/>
          <w:cs/>
          <w:lang w:val="th-TH"/>
        </w:rPr>
        <w:t>ใบสำคัญแสดงสิทธิที่จะซื้อหุ้นสามัญ</w:t>
      </w:r>
    </w:p>
    <w:p w14:paraId="60F1CBA4" w14:textId="77777777" w:rsidR="00DE388C" w:rsidRDefault="00DE388C" w:rsidP="00DE388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2F7B382C" w14:textId="4407BAC4" w:rsidR="00DE388C" w:rsidRDefault="00DE388C" w:rsidP="00DE388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/>
          <w:sz w:val="30"/>
          <w:szCs w:val="30"/>
          <w:lang w:val="th-TH"/>
        </w:rPr>
      </w:pPr>
      <w:r w:rsidRPr="0091153A">
        <w:rPr>
          <w:rFonts w:asciiTheme="majorBidi" w:hAnsiTheme="majorBidi" w:hint="cs"/>
          <w:sz w:val="30"/>
          <w:szCs w:val="30"/>
          <w:cs/>
          <w:lang w:val="th-TH"/>
        </w:rPr>
        <w:t xml:space="preserve">ในการประชุมสามัญประจำปีของผู้ถือหุ้นของบริษัทเมื่อวันที่ </w:t>
      </w:r>
      <w:r w:rsidRPr="00892153">
        <w:rPr>
          <w:rFonts w:ascii="Angsana New" w:hAnsi="Angsana New"/>
          <w:sz w:val="30"/>
          <w:szCs w:val="30"/>
          <w:lang w:val="th-TH"/>
        </w:rPr>
        <w:t xml:space="preserve">27 </w:t>
      </w:r>
      <w:r w:rsidRPr="00892153">
        <w:rPr>
          <w:rFonts w:ascii="Angsana New" w:hAnsi="Angsana New" w:hint="cs"/>
          <w:sz w:val="30"/>
          <w:szCs w:val="30"/>
          <w:cs/>
          <w:lang w:val="th-TH"/>
        </w:rPr>
        <w:t>เมษายน</w:t>
      </w:r>
      <w:r w:rsidRPr="00892153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892153">
        <w:rPr>
          <w:rFonts w:ascii="Angsana New" w:hAnsi="Angsana New"/>
          <w:sz w:val="30"/>
          <w:szCs w:val="30"/>
          <w:lang w:val="th-TH"/>
        </w:rPr>
        <w:t xml:space="preserve">2565 </w:t>
      </w:r>
      <w:r w:rsidRPr="0091153A">
        <w:rPr>
          <w:rFonts w:asciiTheme="majorBidi" w:hAnsiTheme="majorBidi" w:hint="cs"/>
          <w:sz w:val="30"/>
          <w:szCs w:val="30"/>
          <w:cs/>
          <w:lang w:val="th-TH"/>
        </w:rPr>
        <w:t xml:space="preserve">ผู้ถือหุ้นมีมติอนุมัติการออกใบสำคัญแสดงสิทธิที่จะซื้อหุ้นสามัญของบริษัท (“ใบสำคัญแสดงสิทธิ” หรือ </w:t>
      </w:r>
      <w:r w:rsidRPr="0091153A">
        <w:rPr>
          <w:rFonts w:asciiTheme="majorBidi" w:hAnsiTheme="majorBidi" w:hint="cs"/>
          <w:sz w:val="30"/>
          <w:szCs w:val="30"/>
          <w:lang w:val="th-TH"/>
        </w:rPr>
        <w:t>“</w:t>
      </w:r>
      <w:r w:rsidRPr="004C7081">
        <w:rPr>
          <w:rFonts w:asciiTheme="majorBidi" w:hAnsiTheme="majorBidi"/>
          <w:sz w:val="30"/>
          <w:szCs w:val="30"/>
          <w:lang w:val="th-TH"/>
        </w:rPr>
        <w:t>ESOP Warrant-</w:t>
      </w:r>
      <w:r w:rsidRPr="004C7081">
        <w:rPr>
          <w:rFonts w:asciiTheme="majorBidi" w:hAnsiTheme="majorBidi"/>
          <w:sz w:val="30"/>
          <w:szCs w:val="30"/>
          <w:cs/>
          <w:lang w:val="th-TH"/>
        </w:rPr>
        <w:t>1</w:t>
      </w:r>
      <w:r w:rsidRPr="0091153A">
        <w:rPr>
          <w:rFonts w:asciiTheme="majorBidi" w:hAnsiTheme="majorBidi" w:hint="cs"/>
          <w:sz w:val="30"/>
          <w:szCs w:val="30"/>
          <w:lang w:val="th-TH"/>
        </w:rPr>
        <w:t>”</w:t>
      </w:r>
      <w:r w:rsidRPr="0091153A">
        <w:rPr>
          <w:rFonts w:asciiTheme="majorBidi" w:hAnsiTheme="majorBidi" w:hint="cs"/>
          <w:sz w:val="30"/>
          <w:szCs w:val="30"/>
          <w:cs/>
          <w:lang w:val="th-TH"/>
        </w:rPr>
        <w:t xml:space="preserve">) ชนิดระบุชื่อผู้ถือและไม่สามารถโอนเปลี่ยนมือได้ </w:t>
      </w:r>
      <w:r w:rsidRPr="004C7081">
        <w:rPr>
          <w:rFonts w:asciiTheme="majorBidi" w:hAnsiTheme="majorBidi" w:hint="cs"/>
          <w:sz w:val="30"/>
          <w:szCs w:val="30"/>
          <w:cs/>
          <w:lang w:val="th-TH"/>
        </w:rPr>
        <w:t>จัดสรรให้แก่กรรมการ</w:t>
      </w:r>
      <w:r w:rsidRPr="004C7081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4C7081">
        <w:rPr>
          <w:rFonts w:asciiTheme="majorBidi" w:hAnsiTheme="majorBidi" w:hint="cs"/>
          <w:sz w:val="30"/>
          <w:szCs w:val="30"/>
          <w:cs/>
          <w:lang w:val="th-TH"/>
        </w:rPr>
        <w:t>ผู้บริหารและพนักงานของบริษัทและ</w:t>
      </w:r>
      <w:r w:rsidRPr="004C7081">
        <w:rPr>
          <w:rFonts w:asciiTheme="majorBidi" w:hAnsiTheme="majorBidi"/>
          <w:sz w:val="30"/>
          <w:szCs w:val="30"/>
          <w:cs/>
          <w:lang w:val="th-TH"/>
        </w:rPr>
        <w:t>/</w:t>
      </w:r>
      <w:r w:rsidRPr="004C7081">
        <w:rPr>
          <w:rFonts w:asciiTheme="majorBidi" w:hAnsiTheme="majorBidi" w:hint="cs"/>
          <w:sz w:val="30"/>
          <w:szCs w:val="30"/>
          <w:cs/>
          <w:lang w:val="th-TH"/>
        </w:rPr>
        <w:t>หรือบริษัทย่อย</w:t>
      </w:r>
      <w:r w:rsidRPr="004C7081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4C7081">
        <w:rPr>
          <w:rFonts w:asciiTheme="majorBidi" w:hAnsiTheme="majorBidi" w:hint="cs"/>
          <w:sz w:val="30"/>
          <w:szCs w:val="30"/>
          <w:cs/>
          <w:lang w:val="th-TH"/>
        </w:rPr>
        <w:t>โดยไม่ผ่านผู้รับช่วงซื้อหลักทรัพย์</w:t>
      </w:r>
      <w:r w:rsidRPr="0091153A">
        <w:rPr>
          <w:rFonts w:asciiTheme="majorBidi" w:hAnsiTheme="majorBidi" w:hint="cs"/>
          <w:sz w:val="30"/>
          <w:szCs w:val="30"/>
          <w:cs/>
          <w:lang w:val="th-TH"/>
        </w:rPr>
        <w:t xml:space="preserve"> จำนวน </w:t>
      </w:r>
      <w:r w:rsidRPr="0091153A">
        <w:rPr>
          <w:rFonts w:asciiTheme="majorBidi" w:hAnsiTheme="majorBidi"/>
          <w:sz w:val="30"/>
          <w:szCs w:val="30"/>
          <w:lang w:val="th-TH"/>
        </w:rPr>
        <w:t>2</w:t>
      </w:r>
      <w:r w:rsidRPr="0091153A">
        <w:rPr>
          <w:rFonts w:asciiTheme="majorBidi" w:hAnsiTheme="majorBidi" w:hint="cs"/>
          <w:sz w:val="30"/>
          <w:szCs w:val="30"/>
          <w:lang w:val="th-TH"/>
        </w:rPr>
        <w:t>,</w:t>
      </w:r>
      <w:r w:rsidRPr="000F2BBF">
        <w:rPr>
          <w:rFonts w:ascii="Angsana New" w:hAnsi="Angsana New"/>
          <w:sz w:val="30"/>
          <w:szCs w:val="30"/>
        </w:rPr>
        <w:t>4</w:t>
      </w:r>
      <w:r w:rsidRPr="0091153A">
        <w:rPr>
          <w:rFonts w:asciiTheme="majorBidi" w:hAnsiTheme="majorBidi" w:hint="cs"/>
          <w:sz w:val="30"/>
          <w:szCs w:val="30"/>
          <w:lang w:val="th-TH"/>
        </w:rPr>
        <w:t xml:space="preserve">00,000 </w:t>
      </w:r>
      <w:r w:rsidRPr="0091153A">
        <w:rPr>
          <w:rFonts w:asciiTheme="majorBidi" w:hAnsiTheme="majorBidi" w:hint="cs"/>
          <w:sz w:val="30"/>
          <w:szCs w:val="30"/>
          <w:cs/>
          <w:lang w:val="th-TH"/>
        </w:rPr>
        <w:t xml:space="preserve">หน่วย อายุ </w:t>
      </w:r>
      <w:r w:rsidRPr="000F2BBF">
        <w:rPr>
          <w:rFonts w:ascii="Angsana New" w:hAnsi="Angsana New" w:hint="cs"/>
          <w:sz w:val="30"/>
          <w:szCs w:val="30"/>
        </w:rPr>
        <w:t>5</w:t>
      </w:r>
      <w:r w:rsidRPr="0091153A">
        <w:rPr>
          <w:rFonts w:asciiTheme="majorBidi" w:hAnsiTheme="majorBidi" w:hint="cs"/>
          <w:sz w:val="30"/>
          <w:szCs w:val="30"/>
          <w:lang w:val="th-TH"/>
        </w:rPr>
        <w:t xml:space="preserve"> </w:t>
      </w:r>
      <w:r w:rsidRPr="0091153A">
        <w:rPr>
          <w:rFonts w:asciiTheme="majorBidi" w:hAnsiTheme="majorBidi" w:hint="cs"/>
          <w:sz w:val="30"/>
          <w:szCs w:val="30"/>
          <w:cs/>
          <w:lang w:val="th-TH"/>
        </w:rPr>
        <w:t>ปี นับแต่วันที่ออก</w:t>
      </w:r>
      <w:r w:rsidRPr="00AF64EA">
        <w:rPr>
          <w:rFonts w:asciiTheme="majorBidi" w:hAnsiTheme="majorBidi" w:hint="cs"/>
          <w:sz w:val="30"/>
          <w:szCs w:val="30"/>
          <w:cs/>
          <w:lang w:val="th-TH"/>
        </w:rPr>
        <w:t>และเสนอขายใบสำคัญแสดงสิทธิครั้งแรก</w:t>
      </w:r>
      <w:r w:rsidRPr="0091153A">
        <w:rPr>
          <w:rFonts w:asciiTheme="majorBidi" w:hAnsiTheme="majorBidi" w:hint="cs"/>
          <w:sz w:val="30"/>
          <w:szCs w:val="30"/>
          <w:cs/>
          <w:lang w:val="th-TH"/>
        </w:rPr>
        <w:t xml:space="preserve"> โดยมีรายละเอียดเพิ่มเติมดังนี้</w:t>
      </w:r>
    </w:p>
    <w:p w14:paraId="7794C053" w14:textId="77777777" w:rsidR="00DE388C" w:rsidRDefault="00DE388C" w:rsidP="00DE388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/>
          <w:sz w:val="30"/>
          <w:szCs w:val="30"/>
          <w:cs/>
          <w:lang w:val="th-TH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383"/>
        <w:gridCol w:w="5287"/>
      </w:tblGrid>
      <w:tr w:rsidR="00DE388C" w:rsidRPr="000F2BBF" w14:paraId="1DE56ADE" w14:textId="77777777" w:rsidTr="002C7D25">
        <w:trPr>
          <w:tblHeader/>
        </w:trPr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F331F90" w14:textId="77777777" w:rsidR="00DE388C" w:rsidRPr="0091153A" w:rsidRDefault="00DE388C" w:rsidP="002C7D25">
            <w:pPr>
              <w:pStyle w:val="BodyText2"/>
              <w:spacing w:line="260" w:lineRule="atLeast"/>
              <w:ind w:left="0" w:firstLine="0"/>
              <w:jc w:val="center"/>
              <w:rPr>
                <w:sz w:val="30"/>
                <w:szCs w:val="30"/>
              </w:rPr>
            </w:pPr>
            <w:r w:rsidRPr="0091153A">
              <w:rPr>
                <w:rFonts w:hint="cs"/>
                <w:sz w:val="30"/>
                <w:szCs w:val="30"/>
                <w:cs/>
              </w:rPr>
              <w:t>รายการ</w:t>
            </w:r>
          </w:p>
        </w:tc>
        <w:tc>
          <w:tcPr>
            <w:tcW w:w="383" w:type="dxa"/>
          </w:tcPr>
          <w:p w14:paraId="574EA95C" w14:textId="77777777" w:rsidR="00DE388C" w:rsidRPr="0091153A" w:rsidRDefault="00DE388C" w:rsidP="002C7D25">
            <w:pPr>
              <w:pStyle w:val="BodyText2"/>
              <w:spacing w:line="260" w:lineRule="atLeas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528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FC40449" w14:textId="77777777" w:rsidR="00DE388C" w:rsidRPr="0091153A" w:rsidRDefault="00DE388C" w:rsidP="002C7D25">
            <w:pPr>
              <w:pStyle w:val="BodyText2"/>
              <w:spacing w:line="260" w:lineRule="atLeast"/>
              <w:ind w:left="0" w:firstLine="0"/>
              <w:jc w:val="center"/>
              <w:rPr>
                <w:sz w:val="30"/>
                <w:szCs w:val="30"/>
              </w:rPr>
            </w:pPr>
            <w:r w:rsidRPr="0091153A">
              <w:rPr>
                <w:rFonts w:hint="cs"/>
                <w:sz w:val="30"/>
                <w:szCs w:val="30"/>
                <w:cs/>
              </w:rPr>
              <w:t>รายละเอียด</w:t>
            </w:r>
          </w:p>
        </w:tc>
      </w:tr>
      <w:tr w:rsidR="00DE388C" w:rsidRPr="000F2BBF" w14:paraId="42934532" w14:textId="77777777" w:rsidTr="002C7D25">
        <w:tc>
          <w:tcPr>
            <w:tcW w:w="3510" w:type="dxa"/>
            <w:hideMark/>
          </w:tcPr>
          <w:p w14:paraId="0541945A" w14:textId="77777777" w:rsidR="00DE388C" w:rsidRPr="000F2BBF" w:rsidRDefault="00DE388C" w:rsidP="002C7D25">
            <w:pPr>
              <w:pStyle w:val="BodyText"/>
              <w:tabs>
                <w:tab w:val="left" w:pos="-18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0F2BBF">
              <w:rPr>
                <w:rFonts w:ascii="Angsana New" w:hAnsi="Angsana New" w:hint="cs"/>
                <w:sz w:val="30"/>
                <w:szCs w:val="30"/>
                <w:cs/>
              </w:rPr>
              <w:t>วันที่ให้สิทธิ</w:t>
            </w:r>
          </w:p>
        </w:tc>
        <w:tc>
          <w:tcPr>
            <w:tcW w:w="383" w:type="dxa"/>
          </w:tcPr>
          <w:p w14:paraId="3FE50208" w14:textId="77777777" w:rsidR="00DE388C" w:rsidRPr="008A05ED" w:rsidRDefault="00DE388C" w:rsidP="002C7D2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87" w:type="dxa"/>
            <w:hideMark/>
          </w:tcPr>
          <w:p w14:paraId="4F8BD5BB" w14:textId="77777777" w:rsidR="00DE388C" w:rsidRPr="008A05ED" w:rsidRDefault="00DE388C" w:rsidP="002C7D2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8A05ED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A05ED">
              <w:rPr>
                <w:rFonts w:ascii="Angsana New" w:hAnsi="Angsana New" w:hint="cs"/>
                <w:sz w:val="30"/>
                <w:szCs w:val="30"/>
                <w:cs/>
              </w:rPr>
              <w:t>พฤศจิกายน</w:t>
            </w:r>
            <w:r w:rsidRPr="008A05E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A05ED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DE388C" w:rsidRPr="000F2BBF" w14:paraId="4C6D7D31" w14:textId="77777777" w:rsidTr="002C7D25">
        <w:tc>
          <w:tcPr>
            <w:tcW w:w="3510" w:type="dxa"/>
            <w:hideMark/>
          </w:tcPr>
          <w:p w14:paraId="26D255F9" w14:textId="77777777" w:rsidR="00DE388C" w:rsidRPr="000F2BBF" w:rsidRDefault="00DE388C" w:rsidP="002C7D2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5" w:right="-131"/>
              <w:rPr>
                <w:rFonts w:ascii="Angsana New" w:hAnsi="Angsana New"/>
                <w:sz w:val="30"/>
                <w:szCs w:val="30"/>
              </w:rPr>
            </w:pPr>
            <w:r w:rsidRPr="000F2BBF">
              <w:rPr>
                <w:rFonts w:ascii="Angsana New" w:hAnsi="Angsana New" w:hint="cs"/>
                <w:sz w:val="30"/>
                <w:szCs w:val="30"/>
                <w:cs/>
              </w:rPr>
              <w:t>อัตราการใช้สิทธิ</w:t>
            </w:r>
          </w:p>
        </w:tc>
        <w:tc>
          <w:tcPr>
            <w:tcW w:w="383" w:type="dxa"/>
          </w:tcPr>
          <w:p w14:paraId="6E38FDE2" w14:textId="77777777" w:rsidR="00DE388C" w:rsidRPr="000F2BBF" w:rsidRDefault="00DE388C" w:rsidP="002C7D2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87" w:type="dxa"/>
            <w:hideMark/>
          </w:tcPr>
          <w:p w14:paraId="1B70AB6F" w14:textId="77777777" w:rsidR="00DE388C" w:rsidRPr="000F2BBF" w:rsidRDefault="00DE388C" w:rsidP="002C7D2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F2BBF">
              <w:rPr>
                <w:rFonts w:ascii="Angsana New" w:hAnsi="Angsana New" w:hint="cs"/>
                <w:sz w:val="30"/>
                <w:szCs w:val="30"/>
                <w:cs/>
              </w:rPr>
              <w:t xml:space="preserve">ใบสำคัญแสดงสิทธิ </w:t>
            </w:r>
            <w:r w:rsidRPr="000F2BBF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0F2BBF"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ต่อหุ้นสามัญ </w:t>
            </w:r>
            <w:r w:rsidRPr="000F2BBF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0F2BBF">
              <w:rPr>
                <w:rFonts w:ascii="Angsana New" w:hAnsi="Angsana New" w:hint="cs"/>
                <w:sz w:val="30"/>
                <w:szCs w:val="30"/>
                <w:cs/>
              </w:rPr>
              <w:t>หุ้นสามัญ เว้นแต่จะ มีการปรับอัตราการใช้สิทธิตามเงื่อนไขการปรับสิทธิ</w:t>
            </w:r>
          </w:p>
        </w:tc>
      </w:tr>
      <w:tr w:rsidR="00DE388C" w:rsidRPr="000F2BBF" w14:paraId="2E2D5E64" w14:textId="77777777" w:rsidTr="002C7D25">
        <w:tc>
          <w:tcPr>
            <w:tcW w:w="3510" w:type="dxa"/>
            <w:hideMark/>
          </w:tcPr>
          <w:p w14:paraId="1F689FAA" w14:textId="77777777" w:rsidR="00DE388C" w:rsidRPr="000F2BBF" w:rsidRDefault="00DE388C" w:rsidP="002C7D2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5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F2BBF">
              <w:rPr>
                <w:rFonts w:ascii="Angsana New" w:hAnsi="Angsana New" w:hint="cs"/>
                <w:sz w:val="30"/>
                <w:szCs w:val="30"/>
                <w:cs/>
              </w:rPr>
              <w:t>ราคาการใช้สิทธิซื้อหุ้นสามัญ</w:t>
            </w:r>
          </w:p>
        </w:tc>
        <w:tc>
          <w:tcPr>
            <w:tcW w:w="383" w:type="dxa"/>
          </w:tcPr>
          <w:p w14:paraId="0BC1EE97" w14:textId="77777777" w:rsidR="00DE388C" w:rsidRPr="000F2BBF" w:rsidRDefault="00DE388C" w:rsidP="002C7D2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87" w:type="dxa"/>
            <w:hideMark/>
          </w:tcPr>
          <w:p w14:paraId="29EAC251" w14:textId="77777777" w:rsidR="00DE388C" w:rsidRPr="000F2BBF" w:rsidRDefault="00DE388C" w:rsidP="002C7D2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3.80</w:t>
            </w:r>
            <w:r w:rsidRPr="000F2BB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0F2BBF">
              <w:rPr>
                <w:rFonts w:ascii="Angsana New" w:hAnsi="Angsana New" w:hint="cs"/>
                <w:sz w:val="30"/>
                <w:szCs w:val="30"/>
                <w:cs/>
              </w:rPr>
              <w:t>บาท ต่อหุ้น เว้นแต่กรณีมีการปรับราคาการใช้สิทธิตามเงื่อนไขการปรับสิทธิ</w:t>
            </w:r>
          </w:p>
        </w:tc>
      </w:tr>
      <w:tr w:rsidR="00DE388C" w:rsidRPr="000F2BBF" w14:paraId="7057BAB4" w14:textId="77777777" w:rsidTr="002C7D25">
        <w:trPr>
          <w:tblHeader/>
        </w:trPr>
        <w:tc>
          <w:tcPr>
            <w:tcW w:w="3510" w:type="dxa"/>
            <w:hideMark/>
          </w:tcPr>
          <w:p w14:paraId="1D8AE850" w14:textId="77777777" w:rsidR="00DE388C" w:rsidRPr="0003389B" w:rsidRDefault="00DE388C" w:rsidP="002C7D2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5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3389B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มูลค่ายุติธรรมของใบสำคัญแสดงสิทธิ</w:t>
            </w:r>
          </w:p>
        </w:tc>
        <w:tc>
          <w:tcPr>
            <w:tcW w:w="383" w:type="dxa"/>
          </w:tcPr>
          <w:p w14:paraId="74FF1190" w14:textId="77777777" w:rsidR="00DE388C" w:rsidRPr="0003389B" w:rsidRDefault="00DE388C" w:rsidP="002C7D2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87" w:type="dxa"/>
            <w:hideMark/>
          </w:tcPr>
          <w:p w14:paraId="7851AC9B" w14:textId="77777777" w:rsidR="00DE388C" w:rsidRPr="0003389B" w:rsidRDefault="00DE388C" w:rsidP="002C7D2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3389B">
              <w:rPr>
                <w:rFonts w:ascii="Angsana New" w:hAnsi="Angsana New"/>
                <w:sz w:val="30"/>
                <w:szCs w:val="30"/>
              </w:rPr>
              <w:t xml:space="preserve">0.24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  <w:r w:rsidRPr="0003389B">
              <w:rPr>
                <w:rFonts w:ascii="Angsana New" w:hAnsi="Angsana New"/>
                <w:sz w:val="30"/>
                <w:szCs w:val="30"/>
              </w:rPr>
              <w:t xml:space="preserve"> 0.82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3389B">
              <w:rPr>
                <w:rFonts w:ascii="Angsana New" w:hAnsi="Angsana New" w:hint="cs"/>
                <w:sz w:val="30"/>
                <w:szCs w:val="30"/>
                <w:cs/>
              </w:rPr>
              <w:t xml:space="preserve">บาท ต่อ </w:t>
            </w:r>
            <w:r w:rsidRPr="0003389B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03389B">
              <w:rPr>
                <w:rFonts w:ascii="Angsana New" w:hAnsi="Angsana New" w:hint="cs"/>
                <w:sz w:val="30"/>
                <w:szCs w:val="30"/>
                <w:cs/>
              </w:rPr>
              <w:t xml:space="preserve"> หน่วย</w:t>
            </w:r>
          </w:p>
        </w:tc>
      </w:tr>
      <w:tr w:rsidR="00DE388C" w:rsidRPr="000F2BBF" w14:paraId="6103BB46" w14:textId="77777777" w:rsidTr="002C7D25">
        <w:tc>
          <w:tcPr>
            <w:tcW w:w="3510" w:type="dxa"/>
            <w:hideMark/>
          </w:tcPr>
          <w:p w14:paraId="70A28A17" w14:textId="77777777" w:rsidR="00DE388C" w:rsidRPr="000F2BBF" w:rsidRDefault="00DE388C" w:rsidP="002C7D2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5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F2BBF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ระยะเวลาและสัดส่วนการใช้สิทธิ</w:t>
            </w:r>
          </w:p>
        </w:tc>
        <w:tc>
          <w:tcPr>
            <w:tcW w:w="383" w:type="dxa"/>
          </w:tcPr>
          <w:p w14:paraId="26989A8E" w14:textId="77777777" w:rsidR="00DE388C" w:rsidRPr="000F2BBF" w:rsidRDefault="00DE388C" w:rsidP="002C7D2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87" w:type="dxa"/>
          </w:tcPr>
          <w:p w14:paraId="476DF95A" w14:textId="77777777" w:rsidR="00DE388C" w:rsidRPr="000F2BBF" w:rsidRDefault="00DE388C" w:rsidP="002C7D2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A7BD5">
              <w:rPr>
                <w:rFonts w:ascii="Angsana New" w:hAnsi="Angsana New" w:hint="cs"/>
                <w:sz w:val="30"/>
                <w:szCs w:val="30"/>
                <w:cs/>
              </w:rPr>
              <w:t>ผู้ถือใบสำคัญแสดงสิทธิสามารถใช้สิทธิตามใบสำคัญแสดงสิทธิ</w:t>
            </w:r>
            <w:r w:rsidRPr="00EA7BD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A7BD5">
              <w:rPr>
                <w:rFonts w:ascii="Angsana New" w:hAnsi="Angsana New" w:hint="cs"/>
                <w:sz w:val="30"/>
                <w:szCs w:val="30"/>
                <w:cs/>
              </w:rPr>
              <w:t>ในวันที่</w:t>
            </w:r>
            <w:r w:rsidRPr="00EA7BD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0F2BBF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EA7BD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A7BD5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  <w:r w:rsidRPr="00EA7BD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A7BD5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EA7BD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0F2BBF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EA7BD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A7BD5">
              <w:rPr>
                <w:rFonts w:ascii="Angsana New" w:hAnsi="Angsana New" w:hint="cs"/>
                <w:sz w:val="30"/>
                <w:szCs w:val="30"/>
                <w:cs/>
              </w:rPr>
              <w:t>กรกฎาคม</w:t>
            </w:r>
            <w:r w:rsidRPr="00EA7BD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A7BD5">
              <w:rPr>
                <w:rFonts w:ascii="Angsana New" w:hAnsi="Angsana New" w:hint="cs"/>
                <w:sz w:val="30"/>
                <w:szCs w:val="30"/>
                <w:cs/>
              </w:rPr>
              <w:t>ของแต่ละปี</w:t>
            </w:r>
            <w:r w:rsidRPr="00EA7BD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A7BD5">
              <w:rPr>
                <w:rFonts w:ascii="Angsana New" w:hAnsi="Angsana New" w:hint="cs"/>
                <w:sz w:val="30"/>
                <w:szCs w:val="30"/>
                <w:cs/>
              </w:rPr>
              <w:t>ตลอดอายุของใบสำคัญแสดงสิทธิ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20C78">
              <w:rPr>
                <w:rFonts w:ascii="Angsana New" w:hAnsi="Angsana New" w:hint="cs"/>
                <w:sz w:val="30"/>
                <w:szCs w:val="30"/>
                <w:cs/>
              </w:rPr>
              <w:t>โดยจะสามารถใช้สิทธิครั้งแรกได้ในวันที่</w:t>
            </w:r>
            <w:r w:rsidRPr="00B20C7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20C7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20C78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  <w:r w:rsidRPr="00B20C7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20C78">
              <w:rPr>
                <w:rFonts w:ascii="Angsana New" w:hAnsi="Angsana New"/>
                <w:sz w:val="30"/>
                <w:szCs w:val="30"/>
              </w:rPr>
              <w:t xml:space="preserve">2566 </w:t>
            </w:r>
            <w:r w:rsidRPr="00B20C78">
              <w:rPr>
                <w:rFonts w:ascii="Angsana New" w:hAnsi="Angsana New" w:hint="cs"/>
                <w:sz w:val="30"/>
                <w:szCs w:val="30"/>
                <w:cs/>
              </w:rPr>
              <w:t>และวันใช้สิทธิครั้งสุดท้ายจะตรงกับวันที่ใบสำคัญแสดงสิทธิมีอายุครบ</w:t>
            </w:r>
            <w:r w:rsidRPr="00B20C7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20C78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B20C78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</w:tbl>
    <w:p w14:paraId="1DF0BBA5" w14:textId="2E6EF139" w:rsidR="00DE388C" w:rsidRDefault="00DE388C" w:rsidP="00DE388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/>
          <w:sz w:val="30"/>
          <w:szCs w:val="30"/>
        </w:rPr>
      </w:pPr>
    </w:p>
    <w:p w14:paraId="47CD9BCD" w14:textId="77777777" w:rsidR="00DE388C" w:rsidRDefault="00DE388C" w:rsidP="00DE388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/>
          <w:sz w:val="30"/>
          <w:szCs w:val="30"/>
          <w:lang w:val="th-TH"/>
        </w:rPr>
      </w:pPr>
      <w:r w:rsidRPr="0091153A">
        <w:rPr>
          <w:rFonts w:asciiTheme="majorBidi" w:hAnsiTheme="majorBidi" w:hint="cs"/>
          <w:sz w:val="30"/>
          <w:szCs w:val="30"/>
          <w:cs/>
          <w:lang w:val="th-TH"/>
        </w:rPr>
        <w:t>มูลค่ายุติธรรมของใบสำคัญแสดงสิทธิที่จะซื้อหุ้นสามัญวัดมูลค่าโดยวิธี</w:t>
      </w:r>
      <w:r w:rsidRPr="0091153A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B65F7E">
        <w:rPr>
          <w:rFonts w:asciiTheme="majorBidi" w:hAnsiTheme="majorBidi"/>
          <w:sz w:val="30"/>
          <w:szCs w:val="30"/>
          <w:lang w:val="th-TH"/>
        </w:rPr>
        <w:t>Binomial Option Price Model (BOPM)</w:t>
      </w:r>
      <w:r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 w:rsidRPr="0091153A">
        <w:rPr>
          <w:rFonts w:asciiTheme="majorBidi" w:hAnsiTheme="majorBidi" w:hint="cs"/>
          <w:sz w:val="30"/>
          <w:szCs w:val="30"/>
          <w:cs/>
          <w:lang w:val="th-TH"/>
        </w:rPr>
        <w:t>ภายใต้สมมติฐานทางการเงิน</w:t>
      </w:r>
      <w:r w:rsidRPr="0091153A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91153A">
        <w:rPr>
          <w:rFonts w:asciiTheme="majorBidi" w:hAnsiTheme="majorBidi" w:hint="cs"/>
          <w:sz w:val="30"/>
          <w:szCs w:val="30"/>
          <w:cs/>
          <w:lang w:val="th-TH"/>
        </w:rPr>
        <w:t>ดังนี้</w:t>
      </w:r>
    </w:p>
    <w:p w14:paraId="7128DDB0" w14:textId="02AF4545" w:rsidR="00DE388C" w:rsidRDefault="00DE388C" w:rsidP="00DE388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/>
          <w:sz w:val="30"/>
          <w:szCs w:val="30"/>
        </w:rPr>
      </w:pPr>
    </w:p>
    <w:tbl>
      <w:tblPr>
        <w:tblpPr w:leftFromText="180" w:rightFromText="180" w:vertAnchor="text" w:horzAnchor="margin" w:tblpX="450" w:tblpY="38"/>
        <w:tblW w:w="9270" w:type="dxa"/>
        <w:tblLayout w:type="fixed"/>
        <w:tblLook w:val="01E0" w:firstRow="1" w:lastRow="1" w:firstColumn="1" w:lastColumn="1" w:noHBand="0" w:noVBand="0"/>
      </w:tblPr>
      <w:tblGrid>
        <w:gridCol w:w="5401"/>
        <w:gridCol w:w="1800"/>
        <w:gridCol w:w="2069"/>
      </w:tblGrid>
      <w:tr w:rsidR="00DE388C" w:rsidRPr="0091153A" w14:paraId="42FBC113" w14:textId="77777777" w:rsidTr="002C7D25">
        <w:trPr>
          <w:tblHeader/>
        </w:trPr>
        <w:tc>
          <w:tcPr>
            <w:tcW w:w="2913" w:type="pct"/>
            <w:hideMark/>
          </w:tcPr>
          <w:p w14:paraId="5B50CC3F" w14:textId="77777777" w:rsidR="00DE388C" w:rsidRPr="0091153A" w:rsidRDefault="00DE388C" w:rsidP="002C7D25">
            <w:pPr>
              <w:pStyle w:val="BodyText2"/>
              <w:ind w:hanging="360"/>
              <w:rPr>
                <w:rFonts w:asciiTheme="majorBidi" w:hAnsiTheme="majorBidi" w:cstheme="majorBidi"/>
                <w:sz w:val="30"/>
                <w:szCs w:val="30"/>
              </w:rPr>
            </w:pPr>
            <w:r w:rsidRPr="00A74EF9">
              <w:rPr>
                <w:rFonts w:asciiTheme="majorBidi" w:hAnsiTheme="majorBidi" w:cstheme="majorBidi"/>
                <w:sz w:val="30"/>
                <w:szCs w:val="30"/>
                <w:cs/>
              </w:rPr>
              <w:t>ราคาหุ้น ณ วันที่ให้ใบสำคัญแสดงสิทธิ (บาท)</w:t>
            </w:r>
          </w:p>
        </w:tc>
        <w:tc>
          <w:tcPr>
            <w:tcW w:w="971" w:type="pct"/>
          </w:tcPr>
          <w:p w14:paraId="45B86D78" w14:textId="77777777" w:rsidR="00DE388C" w:rsidRPr="0091153A" w:rsidRDefault="00DE388C" w:rsidP="002C7D2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pct"/>
            <w:hideMark/>
          </w:tcPr>
          <w:p w14:paraId="4F4C739A" w14:textId="77777777" w:rsidR="00DE388C" w:rsidRPr="0091153A" w:rsidRDefault="00DE388C" w:rsidP="002C7D2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249" w:firstLine="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1.64</w:t>
            </w:r>
          </w:p>
        </w:tc>
      </w:tr>
      <w:tr w:rsidR="00DE388C" w:rsidRPr="0091153A" w14:paraId="2A39BE50" w14:textId="77777777" w:rsidTr="002C7D25">
        <w:trPr>
          <w:tblHeader/>
        </w:trPr>
        <w:tc>
          <w:tcPr>
            <w:tcW w:w="2913" w:type="pct"/>
            <w:hideMark/>
          </w:tcPr>
          <w:p w14:paraId="4F2ABF7B" w14:textId="77777777" w:rsidR="00DE388C" w:rsidRPr="0091153A" w:rsidRDefault="00DE388C" w:rsidP="002C7D25">
            <w:pPr>
              <w:pStyle w:val="BodyText2"/>
              <w:ind w:hanging="360"/>
              <w:rPr>
                <w:rFonts w:asciiTheme="majorBidi" w:hAnsiTheme="majorBidi" w:cstheme="majorBidi"/>
                <w:sz w:val="30"/>
                <w:szCs w:val="30"/>
              </w:rPr>
            </w:pPr>
            <w:r w:rsidRPr="0091153A">
              <w:rPr>
                <w:rFonts w:asciiTheme="majorBidi" w:hAnsiTheme="majorBidi" w:cstheme="majorBidi"/>
                <w:sz w:val="30"/>
                <w:szCs w:val="30"/>
                <w:cs/>
              </w:rPr>
              <w:t>ราคาใช้สิทธิ (บาท)</w:t>
            </w:r>
          </w:p>
        </w:tc>
        <w:tc>
          <w:tcPr>
            <w:tcW w:w="971" w:type="pct"/>
          </w:tcPr>
          <w:p w14:paraId="3600B9C3" w14:textId="77777777" w:rsidR="00DE388C" w:rsidRPr="0091153A" w:rsidRDefault="00DE388C" w:rsidP="002C7D2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pct"/>
            <w:hideMark/>
          </w:tcPr>
          <w:p w14:paraId="54E32CC7" w14:textId="77777777" w:rsidR="00DE388C" w:rsidRPr="0091153A" w:rsidRDefault="00DE388C" w:rsidP="002C7D2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249" w:firstLine="1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3.80</w:t>
            </w:r>
          </w:p>
        </w:tc>
      </w:tr>
      <w:tr w:rsidR="00DE388C" w:rsidRPr="0091153A" w14:paraId="3B4545AE" w14:textId="77777777" w:rsidTr="002C7D25">
        <w:trPr>
          <w:tblHeader/>
        </w:trPr>
        <w:tc>
          <w:tcPr>
            <w:tcW w:w="2913" w:type="pct"/>
            <w:hideMark/>
          </w:tcPr>
          <w:p w14:paraId="0446CBBF" w14:textId="77777777" w:rsidR="00DE388C" w:rsidRPr="003E2548" w:rsidRDefault="00DE388C" w:rsidP="002C7D25">
            <w:pPr>
              <w:pStyle w:val="BodyText2"/>
              <w:ind w:hanging="360"/>
              <w:rPr>
                <w:rFonts w:asciiTheme="majorBidi" w:hAnsiTheme="majorBidi" w:cstheme="majorBidi"/>
                <w:sz w:val="30"/>
                <w:szCs w:val="30"/>
              </w:rPr>
            </w:pPr>
            <w:r w:rsidRPr="003E2548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อัตราเงินปันผลตอบแทนตอบแทนที่คาดหวัง (ร้อยละ)</w:t>
            </w:r>
          </w:p>
        </w:tc>
        <w:tc>
          <w:tcPr>
            <w:tcW w:w="971" w:type="pct"/>
          </w:tcPr>
          <w:p w14:paraId="2B031935" w14:textId="77777777" w:rsidR="00DE388C" w:rsidRPr="003E2548" w:rsidRDefault="00DE388C" w:rsidP="002C7D2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pct"/>
            <w:hideMark/>
          </w:tcPr>
          <w:p w14:paraId="30EAD049" w14:textId="77777777" w:rsidR="00DE388C" w:rsidRPr="003E2548" w:rsidRDefault="00DE388C" w:rsidP="002C7D2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249" w:firstLine="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2548">
              <w:rPr>
                <w:rFonts w:asciiTheme="majorBidi" w:hAnsiTheme="majorBidi" w:cstheme="majorBidi"/>
                <w:sz w:val="30"/>
                <w:szCs w:val="30"/>
              </w:rPr>
              <w:t>1.96</w:t>
            </w:r>
          </w:p>
        </w:tc>
      </w:tr>
      <w:tr w:rsidR="00DE388C" w:rsidRPr="0091153A" w14:paraId="5F68C5D5" w14:textId="77777777" w:rsidTr="002C7D25">
        <w:trPr>
          <w:tblHeader/>
        </w:trPr>
        <w:tc>
          <w:tcPr>
            <w:tcW w:w="2913" w:type="pct"/>
            <w:hideMark/>
          </w:tcPr>
          <w:p w14:paraId="6B8EF0C9" w14:textId="77777777" w:rsidR="00DE388C" w:rsidRPr="003E2548" w:rsidRDefault="00DE388C" w:rsidP="002C7D25">
            <w:pPr>
              <w:pStyle w:val="BodyText2"/>
              <w:ind w:hanging="360"/>
              <w:rPr>
                <w:rFonts w:asciiTheme="majorBidi" w:hAnsiTheme="majorBidi" w:cstheme="majorBidi"/>
                <w:sz w:val="30"/>
                <w:szCs w:val="30"/>
              </w:rPr>
            </w:pPr>
            <w:r w:rsidRPr="003E2548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อัตราดอกเบี้ยปลอดความเสี่ยง (ร้อยละ)</w:t>
            </w:r>
          </w:p>
        </w:tc>
        <w:tc>
          <w:tcPr>
            <w:tcW w:w="971" w:type="pct"/>
          </w:tcPr>
          <w:p w14:paraId="65B84149" w14:textId="77777777" w:rsidR="00DE388C" w:rsidRPr="003E2548" w:rsidRDefault="00DE388C" w:rsidP="002C7D2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pct"/>
            <w:hideMark/>
          </w:tcPr>
          <w:p w14:paraId="68AD6782" w14:textId="77777777" w:rsidR="00DE388C" w:rsidRPr="003E2548" w:rsidRDefault="00DE388C" w:rsidP="002C7D2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249" w:firstLine="1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2548">
              <w:rPr>
                <w:rFonts w:asciiTheme="majorBidi" w:hAnsiTheme="majorBidi" w:cstheme="majorBidi"/>
                <w:sz w:val="30"/>
                <w:szCs w:val="30"/>
              </w:rPr>
              <w:t>2.63</w:t>
            </w:r>
          </w:p>
        </w:tc>
      </w:tr>
      <w:tr w:rsidR="00DE388C" w:rsidRPr="0091153A" w14:paraId="4B20BAFD" w14:textId="77777777" w:rsidTr="002C7D25">
        <w:trPr>
          <w:tblHeader/>
        </w:trPr>
        <w:tc>
          <w:tcPr>
            <w:tcW w:w="2913" w:type="pct"/>
            <w:hideMark/>
          </w:tcPr>
          <w:p w14:paraId="517A73E4" w14:textId="77777777" w:rsidR="00DE388C" w:rsidRPr="0091153A" w:rsidRDefault="00DE388C" w:rsidP="002C7D25">
            <w:pPr>
              <w:pStyle w:val="BodyText2"/>
              <w:ind w:hanging="360"/>
              <w:rPr>
                <w:rFonts w:asciiTheme="majorBidi" w:hAnsiTheme="majorBidi" w:cstheme="majorBidi"/>
                <w:sz w:val="30"/>
                <w:szCs w:val="30"/>
              </w:rPr>
            </w:pPr>
            <w:r w:rsidRPr="0091153A">
              <w:rPr>
                <w:rFonts w:asciiTheme="majorBidi" w:hAnsiTheme="majorBidi" w:cstheme="majorBidi"/>
                <w:sz w:val="30"/>
                <w:szCs w:val="30"/>
                <w:cs/>
              </w:rPr>
              <w:t>อายุของใบสำคัญแสดงสิทธิ (ปี)</w:t>
            </w:r>
          </w:p>
        </w:tc>
        <w:tc>
          <w:tcPr>
            <w:tcW w:w="971" w:type="pct"/>
          </w:tcPr>
          <w:p w14:paraId="61BCC0CD" w14:textId="77777777" w:rsidR="00DE388C" w:rsidRPr="0091153A" w:rsidRDefault="00DE388C" w:rsidP="002C7D2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pct"/>
            <w:hideMark/>
          </w:tcPr>
          <w:p w14:paraId="213D638C" w14:textId="77777777" w:rsidR="00DE388C" w:rsidRPr="00BE16B6" w:rsidRDefault="00DE388C" w:rsidP="002C7D2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249" w:firstLine="122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D0255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</w:tbl>
    <w:p w14:paraId="190120B7" w14:textId="1E4AB9F1" w:rsidR="00DE388C" w:rsidRDefault="00DE388C" w:rsidP="00DE388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/>
          <w:sz w:val="30"/>
          <w:szCs w:val="30"/>
        </w:rPr>
      </w:pPr>
    </w:p>
    <w:p w14:paraId="3976D985" w14:textId="2C323657" w:rsidR="00DE388C" w:rsidRDefault="00DE388C" w:rsidP="00DE388C">
      <w:pPr>
        <w:pStyle w:val="BodyText2"/>
        <w:ind w:left="540" w:firstLine="0"/>
        <w:rPr>
          <w:rFonts w:asciiTheme="majorBidi" w:hAnsiTheme="majorBidi" w:cstheme="majorBidi"/>
          <w:sz w:val="30"/>
          <w:szCs w:val="30"/>
        </w:rPr>
      </w:pPr>
      <w:r w:rsidRPr="0091153A">
        <w:rPr>
          <w:rFonts w:asciiTheme="majorBidi" w:hAnsiTheme="majorBidi" w:cstheme="majorBidi"/>
          <w:sz w:val="30"/>
          <w:szCs w:val="30"/>
          <w:cs/>
        </w:rPr>
        <w:t>ค่าใช้จ่ายที่เกิดจากการจ่ายโดยใช้หุ้นเป็นเกณฑ์สำหรับ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C7081">
        <w:rPr>
          <w:rFonts w:asciiTheme="majorBidi" w:hAnsiTheme="majorBidi"/>
          <w:sz w:val="30"/>
          <w:szCs w:val="30"/>
          <w:lang w:val="th-TH"/>
        </w:rPr>
        <w:t>ESOP Warrant-</w:t>
      </w:r>
      <w:r w:rsidRPr="004C7081">
        <w:rPr>
          <w:rFonts w:asciiTheme="majorBidi" w:hAnsiTheme="majorBidi" w:cs="Angsana New"/>
          <w:sz w:val="30"/>
          <w:szCs w:val="30"/>
          <w:cs/>
          <w:lang w:val="th-TH"/>
        </w:rPr>
        <w:t>1</w:t>
      </w:r>
      <w:r>
        <w:rPr>
          <w:rFonts w:asciiTheme="majorBidi" w:hAnsiTheme="majorBidi" w:cs="Angsana New" w:hint="cs"/>
          <w:sz w:val="30"/>
          <w:szCs w:val="30"/>
          <w:cs/>
          <w:lang w:val="th-TH"/>
        </w:rPr>
        <w:t xml:space="preserve"> </w:t>
      </w:r>
      <w:r w:rsidRPr="0091153A">
        <w:rPr>
          <w:rFonts w:asciiTheme="majorBidi" w:hAnsiTheme="majorBidi" w:cstheme="majorBidi"/>
          <w:sz w:val="30"/>
          <w:szCs w:val="30"/>
          <w:cs/>
        </w:rPr>
        <w:t>รวมอยู่ในค่าใช้จ่ายในการบริหา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ร </w:t>
      </w:r>
      <w:r w:rsidRPr="0091153A">
        <w:rPr>
          <w:rFonts w:asciiTheme="majorBidi" w:hAnsiTheme="majorBidi" w:cstheme="majorBidi"/>
          <w:sz w:val="30"/>
          <w:szCs w:val="30"/>
          <w:cs/>
        </w:rPr>
        <w:t>ในงบการเงินรวมและงบการเงินเฉพาะกิจการสำหรับ</w:t>
      </w:r>
      <w:r w:rsidR="004525F7" w:rsidRPr="00873C8E">
        <w:rPr>
          <w:rFonts w:ascii="Angsana New" w:hAnsi="Angsana New" w:cs="Angsana New" w:hint="cs"/>
          <w:sz w:val="30"/>
          <w:szCs w:val="30"/>
          <w:cs/>
          <w:lang w:val="th-TH"/>
        </w:rPr>
        <w:t>งวด</w:t>
      </w:r>
      <w:r w:rsidR="004525F7">
        <w:rPr>
          <w:rFonts w:ascii="Angsana New" w:hAnsi="Angsana New" w:cs="Angsana New" w:hint="cs"/>
          <w:sz w:val="30"/>
          <w:szCs w:val="30"/>
          <w:cs/>
        </w:rPr>
        <w:t>สาม</w:t>
      </w:r>
      <w:r w:rsidR="004525F7" w:rsidRPr="00873C8E">
        <w:rPr>
          <w:rFonts w:ascii="Angsana New" w:hAnsi="Angsana New" w:cs="Angsana New" w:hint="cs"/>
          <w:sz w:val="30"/>
          <w:szCs w:val="30"/>
          <w:cs/>
          <w:lang w:val="th-TH"/>
        </w:rPr>
        <w:t>เดือน</w:t>
      </w:r>
      <w:r w:rsidRPr="00DE388C">
        <w:rPr>
          <w:rFonts w:asciiTheme="majorBidi" w:hAnsiTheme="majorBidi" w:cs="Angsana New" w:hint="cs"/>
          <w:sz w:val="30"/>
          <w:szCs w:val="30"/>
          <w:cs/>
        </w:rPr>
        <w:t>สิ้นสุดวันที่</w:t>
      </w:r>
      <w:r w:rsidRPr="00DE388C">
        <w:rPr>
          <w:rFonts w:asciiTheme="majorBidi" w:hAnsiTheme="majorBidi" w:cs="Angsana New"/>
          <w:sz w:val="30"/>
          <w:szCs w:val="30"/>
          <w:cs/>
        </w:rPr>
        <w:t xml:space="preserve"> 31 </w:t>
      </w:r>
      <w:r w:rsidRPr="00DE388C">
        <w:rPr>
          <w:rFonts w:asciiTheme="majorBidi" w:hAnsiTheme="majorBidi" w:cs="Angsana New" w:hint="cs"/>
          <w:sz w:val="30"/>
          <w:szCs w:val="30"/>
          <w:cs/>
        </w:rPr>
        <w:t>มีนาคม</w:t>
      </w:r>
      <w:r w:rsidRPr="00DE388C">
        <w:rPr>
          <w:rFonts w:asciiTheme="majorBidi" w:hAnsiTheme="majorBidi" w:cs="Angsana New"/>
          <w:sz w:val="30"/>
          <w:szCs w:val="30"/>
          <w:cs/>
        </w:rPr>
        <w:t xml:space="preserve"> 2566</w:t>
      </w:r>
      <w:r w:rsidRPr="0091153A">
        <w:rPr>
          <w:rFonts w:asciiTheme="majorBidi" w:hAnsiTheme="majorBidi" w:cstheme="majorBidi"/>
          <w:sz w:val="30"/>
          <w:szCs w:val="30"/>
        </w:rPr>
        <w:t xml:space="preserve"> </w:t>
      </w:r>
      <w:r w:rsidRPr="0091153A">
        <w:rPr>
          <w:rFonts w:asciiTheme="majorBidi" w:hAnsiTheme="majorBidi" w:cstheme="majorBidi"/>
          <w:sz w:val="30"/>
          <w:szCs w:val="30"/>
          <w:cs/>
        </w:rPr>
        <w:t>มีจำนวน</w:t>
      </w:r>
      <w:r w:rsidRPr="0091153A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2.5</w:t>
      </w:r>
      <w:r w:rsidRPr="0091153A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14:paraId="42B856CC" w14:textId="77777777" w:rsidR="00DE388C" w:rsidRDefault="00DE388C" w:rsidP="00DE388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1D38E51E" w14:textId="0A333580" w:rsidR="00F71B39" w:rsidRPr="009E4DF6" w:rsidRDefault="00527449" w:rsidP="0089362F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9E4DF6">
        <w:rPr>
          <w:rFonts w:ascii="Angsana New" w:hAnsi="Angsana New"/>
          <w:b/>
          <w:bCs/>
          <w:sz w:val="30"/>
          <w:szCs w:val="30"/>
          <w:cs/>
          <w:lang w:val="th-TH"/>
        </w:rPr>
        <w:t>ส่วน</w:t>
      </w:r>
      <w:r w:rsidR="00932A68" w:rsidRPr="009E4DF6">
        <w:rPr>
          <w:rFonts w:ascii="Angsana New" w:hAnsi="Angsana New"/>
          <w:b/>
          <w:bCs/>
          <w:sz w:val="30"/>
          <w:szCs w:val="30"/>
          <w:cs/>
          <w:lang w:val="th-TH"/>
        </w:rPr>
        <w:t>งาน</w:t>
      </w:r>
      <w:r w:rsidRPr="009E4DF6">
        <w:rPr>
          <w:rFonts w:ascii="Angsana New" w:hAnsi="Angsana New"/>
          <w:b/>
          <w:bCs/>
          <w:sz w:val="30"/>
          <w:szCs w:val="30"/>
          <w:cs/>
          <w:lang w:val="th-TH"/>
        </w:rPr>
        <w:t>ดำเนินงาน</w:t>
      </w:r>
      <w:r w:rsidR="0048166B" w:rsidRPr="009E4DF6">
        <w:rPr>
          <w:rFonts w:ascii="Angsana New" w:hAnsi="Angsana New"/>
          <w:b/>
          <w:bCs/>
          <w:sz w:val="30"/>
          <w:szCs w:val="30"/>
          <w:cs/>
          <w:lang w:val="th-TH"/>
        </w:rPr>
        <w:t>และการจำแนกรายได้</w:t>
      </w:r>
    </w:p>
    <w:p w14:paraId="44241789" w14:textId="77777777" w:rsidR="00246062" w:rsidRPr="00873C8E" w:rsidRDefault="00246062" w:rsidP="00EE6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24108941" w14:textId="4E2AF5BB" w:rsidR="00DF4D6D" w:rsidRDefault="00DF4D6D" w:rsidP="00C1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ผู้บริหารพิจารณาว่ากลุ่มบริษัทมี </w:t>
      </w:r>
      <w:r>
        <w:rPr>
          <w:rFonts w:ascii="Angsana New" w:hAnsi="Angsana New" w:cs="Angsana New"/>
          <w:sz w:val="30"/>
          <w:szCs w:val="30"/>
        </w:rPr>
        <w:t xml:space="preserve">2 </w:t>
      </w:r>
      <w:r>
        <w:rPr>
          <w:rFonts w:ascii="Angsana New" w:hAnsi="Angsana New" w:cs="Angsana New" w:hint="cs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และมีการบริหารจัดการแยกต่างหาก การดำเนินงานของแต่ละส่วนงานที่รายงานของกลุ่มบริษัท โดยสรุปมีดังนี้</w:t>
      </w:r>
    </w:p>
    <w:p w14:paraId="6121D622" w14:textId="77777777" w:rsidR="008D3B94" w:rsidRDefault="008D3B94" w:rsidP="00C1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3747BDF6" w14:textId="5E7F8C60" w:rsidR="001B6035" w:rsidRPr="00873C8E" w:rsidRDefault="001B6035" w:rsidP="0089362F">
      <w:pPr>
        <w:pStyle w:val="ListParagraph"/>
        <w:numPr>
          <w:ilvl w:val="0"/>
          <w:numId w:val="19"/>
        </w:numPr>
        <w:tabs>
          <w:tab w:val="clear" w:pos="680"/>
          <w:tab w:val="clear" w:pos="1871"/>
          <w:tab w:val="num" w:pos="1240"/>
          <w:tab w:val="left" w:pos="2070"/>
        </w:tabs>
        <w:spacing w:line="240" w:lineRule="auto"/>
        <w:ind w:left="1040" w:hanging="500"/>
        <w:rPr>
          <w:rFonts w:ascii="Angsana New" w:hAnsi="Angsana New"/>
          <w:sz w:val="30"/>
          <w:szCs w:val="30"/>
        </w:rPr>
      </w:pPr>
      <w:r w:rsidRPr="00873C8E">
        <w:rPr>
          <w:rFonts w:ascii="Angsana New" w:hAnsi="Angsana New"/>
          <w:sz w:val="30"/>
          <w:szCs w:val="30"/>
          <w:cs/>
        </w:rPr>
        <w:t xml:space="preserve">ส่วนงาน </w:t>
      </w:r>
      <w:r w:rsidR="00503A17" w:rsidRPr="00873C8E">
        <w:rPr>
          <w:rFonts w:ascii="Angsana New" w:hAnsi="Angsana New"/>
          <w:sz w:val="30"/>
          <w:szCs w:val="30"/>
        </w:rPr>
        <w:t>1</w:t>
      </w:r>
      <w:r w:rsidRPr="00873C8E">
        <w:rPr>
          <w:rFonts w:ascii="Angsana New" w:hAnsi="Angsana New"/>
          <w:sz w:val="30"/>
          <w:szCs w:val="30"/>
        </w:rPr>
        <w:t xml:space="preserve"> </w:t>
      </w:r>
      <w:r w:rsidRPr="00873C8E">
        <w:rPr>
          <w:rFonts w:ascii="Angsana New" w:hAnsi="Angsana New"/>
          <w:sz w:val="30"/>
          <w:szCs w:val="30"/>
        </w:rPr>
        <w:tab/>
      </w:r>
      <w:r w:rsidRPr="00873C8E">
        <w:rPr>
          <w:rFonts w:ascii="Angsana New" w:hAnsi="Angsana New"/>
          <w:sz w:val="30"/>
          <w:szCs w:val="30"/>
          <w:cs/>
        </w:rPr>
        <w:t>ส่วนงานจำหน่ายรถยนต์และอุปกรณ์ตกแต่ง</w:t>
      </w:r>
    </w:p>
    <w:p w14:paraId="564F4D06" w14:textId="518F7DF8" w:rsidR="001B6035" w:rsidRPr="00873C8E" w:rsidRDefault="001B6035" w:rsidP="001B675A">
      <w:pPr>
        <w:pStyle w:val="ListParagraph"/>
        <w:numPr>
          <w:ilvl w:val="0"/>
          <w:numId w:val="19"/>
        </w:numPr>
        <w:tabs>
          <w:tab w:val="clear" w:pos="680"/>
          <w:tab w:val="clear" w:pos="1871"/>
          <w:tab w:val="num" w:pos="1240"/>
          <w:tab w:val="left" w:pos="2070"/>
        </w:tabs>
        <w:spacing w:line="240" w:lineRule="auto"/>
        <w:ind w:left="1040" w:hanging="500"/>
        <w:rPr>
          <w:rFonts w:ascii="Angsana New" w:hAnsi="Angsana New"/>
          <w:sz w:val="30"/>
          <w:szCs w:val="30"/>
        </w:rPr>
      </w:pPr>
      <w:r w:rsidRPr="00873C8E">
        <w:rPr>
          <w:rFonts w:ascii="Angsana New" w:hAnsi="Angsana New"/>
          <w:sz w:val="30"/>
          <w:szCs w:val="30"/>
          <w:cs/>
        </w:rPr>
        <w:t xml:space="preserve">ส่วนงาน </w:t>
      </w:r>
      <w:r w:rsidR="00503A17" w:rsidRPr="00873C8E">
        <w:rPr>
          <w:rFonts w:ascii="Angsana New" w:hAnsi="Angsana New"/>
          <w:sz w:val="30"/>
          <w:szCs w:val="30"/>
        </w:rPr>
        <w:t>2</w:t>
      </w:r>
      <w:r w:rsidRPr="00873C8E">
        <w:rPr>
          <w:rFonts w:ascii="Angsana New" w:hAnsi="Angsana New"/>
          <w:sz w:val="30"/>
          <w:szCs w:val="30"/>
        </w:rPr>
        <w:t xml:space="preserve"> </w:t>
      </w:r>
      <w:r w:rsidRPr="00873C8E">
        <w:rPr>
          <w:rFonts w:ascii="Angsana New" w:hAnsi="Angsana New"/>
          <w:sz w:val="30"/>
          <w:szCs w:val="30"/>
        </w:rPr>
        <w:tab/>
      </w:r>
      <w:r w:rsidRPr="00873C8E">
        <w:rPr>
          <w:rFonts w:ascii="Angsana New" w:hAnsi="Angsana New"/>
          <w:sz w:val="30"/>
          <w:szCs w:val="30"/>
          <w:cs/>
        </w:rPr>
        <w:t>ส่วนงานบริการซ่อมบำรุงและจำหน่ายอะไหล่</w:t>
      </w:r>
    </w:p>
    <w:p w14:paraId="50E07666" w14:textId="77777777" w:rsidR="008D3B94" w:rsidRDefault="008D3B94" w:rsidP="00DF4D6D">
      <w:pPr>
        <w:tabs>
          <w:tab w:val="clear" w:pos="227"/>
          <w:tab w:val="clear" w:pos="454"/>
          <w:tab w:val="clear" w:pos="680"/>
          <w:tab w:val="left" w:pos="630"/>
          <w:tab w:val="left" w:pos="72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2EE4902A" w14:textId="29CDA284" w:rsidR="00DF4D6D" w:rsidRDefault="00DF4D6D" w:rsidP="00DF4D6D">
      <w:pPr>
        <w:tabs>
          <w:tab w:val="clear" w:pos="227"/>
          <w:tab w:val="clear" w:pos="454"/>
          <w:tab w:val="clear" w:pos="680"/>
          <w:tab w:val="left" w:pos="630"/>
          <w:tab w:val="left" w:pos="72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873C8E">
        <w:rPr>
          <w:rFonts w:ascii="Angsana New" w:hAnsi="Angsana New" w:cs="Angsana New"/>
          <w:sz w:val="30"/>
          <w:szCs w:val="30"/>
          <w:cs/>
        </w:rPr>
        <w:t>ข้อมูลผลการดำเนินงานของแต่ละส่วนงาน</w:t>
      </w:r>
      <w:r>
        <w:rPr>
          <w:rFonts w:ascii="Angsana New" w:hAnsi="Angsana New" w:cs="Angsana New" w:hint="cs"/>
          <w:sz w:val="30"/>
          <w:szCs w:val="30"/>
          <w:cs/>
        </w:rPr>
        <w:t xml:space="preserve">วัดโดยใช้กำไรก่อนหักต้นทุนทางการเงิน ภาษีเงินได้ ค่าเสื่อมราคาและค่าตัดจำหน่ายของส่วนงาน </w:t>
      </w:r>
      <w:r w:rsidRPr="00873C8E">
        <w:rPr>
          <w:rFonts w:ascii="Angsana New" w:hAnsi="Angsana New" w:cs="Angsana New"/>
          <w:sz w:val="30"/>
          <w:szCs w:val="30"/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ผู้บริหารเชื่อว่าการใช้กำไรก่อนหัก</w:t>
      </w:r>
      <w:r w:rsidRPr="00873C8E">
        <w:rPr>
          <w:rFonts w:ascii="Angsana New" w:hAnsi="Angsana New" w:cs="Angsana New" w:hint="cs"/>
          <w:sz w:val="30"/>
          <w:szCs w:val="30"/>
          <w:cs/>
        </w:rPr>
        <w:t>ต้นทุนทางการเงิน</w:t>
      </w:r>
      <w:r w:rsidRPr="00873C8E">
        <w:rPr>
          <w:rFonts w:ascii="Angsana New" w:hAnsi="Angsana New" w:cs="Angsana New"/>
          <w:sz w:val="30"/>
          <w:szCs w:val="30"/>
          <w:cs/>
        </w:rPr>
        <w:t xml:space="preserve"> ภาษีเงินได้ ค่าเสื่อมราคาและ</w:t>
      </w:r>
      <w:r w:rsidR="00C55E6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73C8E">
        <w:rPr>
          <w:rFonts w:ascii="Angsana New" w:hAnsi="Angsana New" w:cs="Angsana New"/>
          <w:sz w:val="30"/>
          <w:szCs w:val="30"/>
          <w:cs/>
        </w:rPr>
        <w:t>ค่าตัดจำหน่าย ในการวัดผลการดำเนินงานนั้นเป็นข้อมูลที่เหมาะสมในการประเมินผลการดำเนินงานของส่วนงาน</w:t>
      </w:r>
      <w:r w:rsidRPr="00873C8E">
        <w:rPr>
          <w:rFonts w:ascii="Angsana New" w:hAnsi="Angsana New" w:cs="Angsana New"/>
          <w:sz w:val="30"/>
          <w:szCs w:val="30"/>
          <w:cs/>
        </w:rPr>
        <w:lastRenderedPageBreak/>
        <w:t>และสอดคล้องกับกิจการอื่นที่ดำเนินธุรกิจในอุตสาหกรรม</w:t>
      </w:r>
      <w:r>
        <w:rPr>
          <w:rFonts w:ascii="Angsana New" w:hAnsi="Angsana New" w:cs="Angsana New" w:hint="cs"/>
          <w:sz w:val="30"/>
          <w:szCs w:val="30"/>
          <w:cs/>
        </w:rPr>
        <w:t xml:space="preserve"> ทั้งนี้การกำหนดราคาระหว่างส่วนงานเป็นไปตามการซื้อขายตามปกติธุรกิจ</w:t>
      </w:r>
    </w:p>
    <w:p w14:paraId="2878509D" w14:textId="77777777" w:rsidR="002A61E4" w:rsidRPr="002140A6" w:rsidRDefault="002A61E4" w:rsidP="002A61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2"/>
          <w:szCs w:val="22"/>
        </w:rPr>
      </w:pPr>
    </w:p>
    <w:tbl>
      <w:tblPr>
        <w:tblW w:w="9532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736"/>
        <w:gridCol w:w="936"/>
        <w:gridCol w:w="236"/>
        <w:gridCol w:w="936"/>
        <w:gridCol w:w="236"/>
        <w:gridCol w:w="936"/>
        <w:gridCol w:w="236"/>
        <w:gridCol w:w="936"/>
        <w:gridCol w:w="236"/>
        <w:gridCol w:w="936"/>
        <w:gridCol w:w="236"/>
        <w:gridCol w:w="936"/>
      </w:tblGrid>
      <w:tr w:rsidR="002A61E4" w:rsidRPr="009F6A5E" w14:paraId="7EE046FC" w14:textId="77777777" w:rsidTr="00836DE4">
        <w:trPr>
          <w:trHeight w:val="218"/>
        </w:trPr>
        <w:tc>
          <w:tcPr>
            <w:tcW w:w="27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AB95EE5" w14:textId="77777777" w:rsidR="002A61E4" w:rsidRPr="009F6A5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796" w:type="dxa"/>
            <w:gridSpan w:val="11"/>
            <w:tcBorders>
              <w:top w:val="nil"/>
              <w:left w:val="nil"/>
              <w:bottom w:val="nil"/>
            </w:tcBorders>
            <w:vAlign w:val="bottom"/>
          </w:tcPr>
          <w:p w14:paraId="247A3216" w14:textId="77777777" w:rsidR="002A61E4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 w:rsidRPr="00347E8F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2A61E4" w:rsidRPr="009F6A5E" w14:paraId="3663F489" w14:textId="77777777" w:rsidTr="00836DE4">
        <w:trPr>
          <w:trHeight w:val="218"/>
        </w:trPr>
        <w:tc>
          <w:tcPr>
            <w:tcW w:w="27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D103F4F" w14:textId="77777777" w:rsidR="002A61E4" w:rsidRPr="009F6A5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1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9AD03" w14:textId="77777777" w:rsidR="002A61E4" w:rsidRPr="0086769A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76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ส่วนงานจำหน่าย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F3AE8" w14:textId="77777777" w:rsidR="002A61E4" w:rsidRPr="0086769A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1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3C8FF" w14:textId="77777777" w:rsidR="002A61E4" w:rsidRPr="0086769A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76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ส่วนงานบริการ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2BBFF" w14:textId="77777777" w:rsidR="002A61E4" w:rsidRPr="0086769A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3C430BEA" w14:textId="77777777" w:rsidR="002A61E4" w:rsidRPr="0086769A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32CE799" w14:textId="77777777" w:rsidR="002A61E4" w:rsidRPr="0086769A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1CBDBF63" w14:textId="77777777" w:rsidR="002A61E4" w:rsidRPr="0086769A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2A61E4" w:rsidRPr="009F6A5E" w14:paraId="58A12332" w14:textId="77777777" w:rsidTr="00836DE4">
        <w:trPr>
          <w:trHeight w:val="218"/>
        </w:trPr>
        <w:tc>
          <w:tcPr>
            <w:tcW w:w="27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3A8EEC2" w14:textId="77777777" w:rsidR="002A61E4" w:rsidRPr="009F6A5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1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C4AC9" w14:textId="77777777" w:rsidR="002A61E4" w:rsidRPr="0086769A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676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รถยนต์และ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DF7B6" w14:textId="77777777" w:rsidR="002A61E4" w:rsidRPr="0086769A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1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4A9CD" w14:textId="77777777" w:rsidR="002A61E4" w:rsidRPr="0086769A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4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676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ซ่อมบำรุงและ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30F84" w14:textId="77777777" w:rsidR="002A61E4" w:rsidRPr="0086769A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7B26FFF5" w14:textId="77777777" w:rsidR="002A61E4" w:rsidRPr="0086769A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236655F" w14:textId="77777777" w:rsidR="002A61E4" w:rsidRPr="0086769A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1BDBC1A9" w14:textId="77777777" w:rsidR="002A61E4" w:rsidRPr="0086769A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2A61E4" w:rsidRPr="009F6A5E" w14:paraId="5C2CDB64" w14:textId="77777777" w:rsidTr="00836DE4">
        <w:trPr>
          <w:trHeight w:val="218"/>
        </w:trPr>
        <w:tc>
          <w:tcPr>
            <w:tcW w:w="27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8D014D9" w14:textId="58D73F46" w:rsidR="002A61E4" w:rsidRPr="009F6A5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9F6A5E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602140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สาม</w:t>
            </w:r>
            <w:r w:rsidRPr="009F6A5E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21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CA0F3" w14:textId="77777777" w:rsidR="002A61E4" w:rsidRPr="0086769A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676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อุปกรณ์ตกแต่ง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75521" w14:textId="77777777" w:rsidR="002A61E4" w:rsidRPr="0086769A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1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9BE6F" w14:textId="77777777" w:rsidR="002A61E4" w:rsidRPr="0086769A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676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จำหน่ายอะไหล่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B944C" w14:textId="77777777" w:rsidR="002A61E4" w:rsidRPr="0086769A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108" w:type="dxa"/>
            <w:gridSpan w:val="3"/>
            <w:vAlign w:val="bottom"/>
          </w:tcPr>
          <w:p w14:paraId="43D4F7A2" w14:textId="77777777" w:rsidR="002A61E4" w:rsidRPr="0086769A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6769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602140" w:rsidRPr="009F6A5E" w14:paraId="1478C7CF" w14:textId="77777777" w:rsidTr="00836DE4">
        <w:trPr>
          <w:trHeight w:val="218"/>
        </w:trPr>
        <w:tc>
          <w:tcPr>
            <w:tcW w:w="27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FE9677E" w14:textId="780DF9FC" w:rsidR="00602140" w:rsidRPr="009F6A5E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9F6A5E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  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41048" w14:textId="0E25F2C0" w:rsidR="00602140" w:rsidRPr="00602140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 w:rsidRPr="00602140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18D40" w14:textId="77777777" w:rsidR="00602140" w:rsidRPr="00602140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483BA" w14:textId="3F96470E" w:rsidR="00602140" w:rsidRPr="00602140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 w:rsidRPr="00602140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E483E" w14:textId="77777777" w:rsidR="00602140" w:rsidRPr="009F6A5E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65A4C" w14:textId="39AE50FC" w:rsidR="00602140" w:rsidRPr="009F6A5E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  <w:lang w:val="en-GB"/>
              </w:rPr>
            </w:pPr>
            <w:r w:rsidRPr="00602140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30567" w14:textId="77777777" w:rsidR="00602140" w:rsidRPr="009F6A5E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31A8E" w14:textId="27A30434" w:rsidR="00602140" w:rsidRPr="009F6A5E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  <w:lang w:val="en-GB"/>
              </w:rPr>
            </w:pPr>
            <w:r w:rsidRPr="00602140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EA721" w14:textId="77777777" w:rsidR="00602140" w:rsidRPr="009F6A5E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137E8C43" w14:textId="7F21BE56" w:rsidR="00602140" w:rsidRPr="009F6A5E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  <w:lang w:val="en-GB"/>
              </w:rPr>
            </w:pPr>
            <w:r w:rsidRPr="00602140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36" w:type="dxa"/>
            <w:vAlign w:val="bottom"/>
          </w:tcPr>
          <w:p w14:paraId="78D78FB2" w14:textId="77777777" w:rsidR="00602140" w:rsidRPr="009F6A5E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00B0AA10" w14:textId="4A17F3D9" w:rsidR="00602140" w:rsidRPr="009F6A5E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  <w:lang w:val="en-GB"/>
              </w:rPr>
            </w:pPr>
            <w:r w:rsidRPr="00602140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2565</w:t>
            </w:r>
          </w:p>
        </w:tc>
      </w:tr>
      <w:tr w:rsidR="002A61E4" w:rsidRPr="009F6A5E" w14:paraId="06111B97" w14:textId="77777777" w:rsidTr="00836DE4">
        <w:trPr>
          <w:trHeight w:val="218"/>
        </w:trPr>
        <w:tc>
          <w:tcPr>
            <w:tcW w:w="27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896192D" w14:textId="77777777" w:rsidR="002A61E4" w:rsidRPr="009F6A5E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796" w:type="dxa"/>
            <w:gridSpan w:val="11"/>
            <w:tcBorders>
              <w:top w:val="nil"/>
              <w:left w:val="nil"/>
              <w:bottom w:val="nil"/>
            </w:tcBorders>
            <w:vAlign w:val="bottom"/>
          </w:tcPr>
          <w:p w14:paraId="3150DBE8" w14:textId="77777777" w:rsidR="002A61E4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 w:rsidRPr="000B008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A61E4" w:rsidRPr="009F6A5E" w14:paraId="51DB80BA" w14:textId="77777777" w:rsidTr="00836DE4">
        <w:trPr>
          <w:trHeight w:val="218"/>
        </w:trPr>
        <w:tc>
          <w:tcPr>
            <w:tcW w:w="27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95C2E32" w14:textId="77777777" w:rsidR="002A61E4" w:rsidRPr="00424B34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424B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512CC" w14:textId="77777777" w:rsidR="002A61E4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F05C3" w14:textId="77777777" w:rsidR="002A61E4" w:rsidRPr="009F6A5E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CC1AA" w14:textId="77777777" w:rsidR="002A61E4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E5698" w14:textId="77777777" w:rsidR="002A61E4" w:rsidRPr="009F6A5E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D07A1" w14:textId="77777777" w:rsidR="002A61E4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A9E35" w14:textId="77777777" w:rsidR="002A61E4" w:rsidRPr="009F6A5E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40E41" w14:textId="77777777" w:rsidR="002A61E4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39388" w14:textId="77777777" w:rsidR="002A61E4" w:rsidRPr="009F6A5E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045F7990" w14:textId="77777777" w:rsidR="002A61E4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DC742C8" w14:textId="77777777" w:rsidR="002A61E4" w:rsidRPr="009F6A5E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4" w:right="-2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4059D8B5" w14:textId="77777777" w:rsidR="002A61E4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</w:tr>
      <w:tr w:rsidR="00602140" w:rsidRPr="009F6A5E" w14:paraId="149AFA1C" w14:textId="77777777" w:rsidTr="00836DE4">
        <w:trPr>
          <w:trHeight w:val="421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64BC4" w14:textId="77777777" w:rsidR="00602140" w:rsidRPr="009F6A5E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F6A5E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59F58321" w14:textId="6BE2D138" w:rsidR="00602140" w:rsidRPr="009F6A5E" w:rsidRDefault="009E4DF6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E4DF6">
              <w:rPr>
                <w:rFonts w:ascii="Angsana New" w:hAnsi="Angsana New" w:cs="Angsana New"/>
                <w:color w:val="000000"/>
                <w:sz w:val="30"/>
                <w:szCs w:val="30"/>
              </w:rPr>
              <w:t>342,123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3AB47C9A" w14:textId="77777777" w:rsidR="00602140" w:rsidRPr="008D085E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391D0433" w14:textId="746BCA3B" w:rsidR="00602140" w:rsidRPr="003A1B4C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11D35">
              <w:rPr>
                <w:rFonts w:ascii="Angsana New" w:hAnsi="Angsana New" w:cs="Angsana New"/>
                <w:color w:val="000000"/>
                <w:sz w:val="30"/>
                <w:szCs w:val="30"/>
              </w:rPr>
              <w:t>389,547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2936F3B7" w14:textId="77777777" w:rsidR="00602140" w:rsidRPr="008D085E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3C308F7E" w14:textId="2249CBD0" w:rsidR="00602140" w:rsidRPr="008D085E" w:rsidRDefault="009E4DF6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E4DF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130,981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2DFDB0B6" w14:textId="77777777" w:rsidR="00602140" w:rsidRPr="008D085E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78710B15" w14:textId="405600B6" w:rsidR="00602140" w:rsidRPr="008D085E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11D35">
              <w:rPr>
                <w:rFonts w:ascii="Angsana New" w:hAnsi="Angsana New" w:cs="Angsana New"/>
                <w:color w:val="000000"/>
                <w:sz w:val="30"/>
                <w:szCs w:val="30"/>
              </w:rPr>
              <w:t>108,639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23C32415" w14:textId="77777777" w:rsidR="00602140" w:rsidRPr="008D085E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104C126C" w14:textId="6882255B" w:rsidR="00602140" w:rsidRPr="008D085E" w:rsidRDefault="009E4DF6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E4DF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473,104</w:t>
            </w:r>
          </w:p>
        </w:tc>
        <w:tc>
          <w:tcPr>
            <w:tcW w:w="236" w:type="dxa"/>
            <w:vAlign w:val="bottom"/>
          </w:tcPr>
          <w:p w14:paraId="516B7613" w14:textId="77777777" w:rsidR="00602140" w:rsidRPr="008D085E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229DA3A0" w14:textId="32D4337B" w:rsidR="00602140" w:rsidRPr="008D085E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11D35">
              <w:rPr>
                <w:rFonts w:ascii="Angsana New" w:hAnsi="Angsana New" w:cs="Angsana New"/>
                <w:color w:val="000000"/>
                <w:sz w:val="30"/>
                <w:szCs w:val="30"/>
              </w:rPr>
              <w:t>498,186</w:t>
            </w:r>
          </w:p>
        </w:tc>
      </w:tr>
      <w:tr w:rsidR="00602140" w:rsidRPr="009F6A5E" w14:paraId="7AB3513C" w14:textId="77777777" w:rsidTr="00836DE4">
        <w:trPr>
          <w:trHeight w:val="10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9B481" w14:textId="77777777" w:rsidR="00602140" w:rsidRPr="009F6A5E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9F6A5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รวมรายได้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0E7269" w14:textId="673B44F2" w:rsidR="00602140" w:rsidRPr="00E27A65" w:rsidRDefault="009E4DF6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9E4DF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342,123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7ECCE" w14:textId="77777777" w:rsidR="00602140" w:rsidRPr="00E27A65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545955" w14:textId="663A2195" w:rsidR="00602140" w:rsidRPr="00347E8F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11D3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389,547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3B1B9" w14:textId="77777777" w:rsidR="00602140" w:rsidRPr="00347E8F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F5E79F" w14:textId="129BBEA3" w:rsidR="00602140" w:rsidRPr="00347E8F" w:rsidRDefault="009E4DF6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E4DF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130,981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367F8" w14:textId="77777777" w:rsidR="00602140" w:rsidRPr="00347E8F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78918E" w14:textId="3E6628A6" w:rsidR="00602140" w:rsidRPr="00347E8F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11D3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108,639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4A85D" w14:textId="77777777" w:rsidR="00602140" w:rsidRPr="00347E8F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6BBEF8" w14:textId="3447201C" w:rsidR="00602140" w:rsidRPr="00347E8F" w:rsidRDefault="009E4DF6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E4DF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473,104</w:t>
            </w:r>
          </w:p>
        </w:tc>
        <w:tc>
          <w:tcPr>
            <w:tcW w:w="236" w:type="dxa"/>
            <w:vAlign w:val="bottom"/>
          </w:tcPr>
          <w:p w14:paraId="6D89F8FF" w14:textId="77777777" w:rsidR="00602140" w:rsidRPr="00347E8F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2244B9" w14:textId="11C7BF6B" w:rsidR="00602140" w:rsidRPr="00347E8F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11D3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498,186</w:t>
            </w:r>
          </w:p>
        </w:tc>
      </w:tr>
      <w:tr w:rsidR="00602140" w:rsidRPr="008D085E" w14:paraId="502441D8" w14:textId="77777777" w:rsidTr="00836DE4">
        <w:trPr>
          <w:trHeight w:val="38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405771" w14:textId="77777777" w:rsidR="00602140" w:rsidRPr="008D085E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5B677293" w14:textId="77777777" w:rsidR="00602140" w:rsidRPr="008D085E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AA35A27" w14:textId="77777777" w:rsidR="00602140" w:rsidRPr="008D085E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57C66175" w14:textId="77777777" w:rsidR="00602140" w:rsidRPr="008D085E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095B6CB" w14:textId="77777777" w:rsidR="00602140" w:rsidRPr="008D085E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3A927C2A" w14:textId="77777777" w:rsidR="00602140" w:rsidRPr="008D085E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0B218D3" w14:textId="77777777" w:rsidR="00602140" w:rsidRPr="008D085E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B6F07A7" w14:textId="77777777" w:rsidR="00602140" w:rsidRPr="008D085E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D8589EE" w14:textId="77777777" w:rsidR="00602140" w:rsidRPr="008D085E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vAlign w:val="bottom"/>
          </w:tcPr>
          <w:p w14:paraId="27093778" w14:textId="77777777" w:rsidR="00602140" w:rsidRPr="008D085E" w:rsidRDefault="00602140" w:rsidP="00602140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27A1BF6D" w14:textId="77777777" w:rsidR="00602140" w:rsidRPr="008D085E" w:rsidRDefault="00602140" w:rsidP="0060214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936" w:type="dxa"/>
            <w:vAlign w:val="bottom"/>
          </w:tcPr>
          <w:p w14:paraId="0339815B" w14:textId="77777777" w:rsidR="00602140" w:rsidRPr="008D085E" w:rsidRDefault="00602140" w:rsidP="00602140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</w:tr>
      <w:tr w:rsidR="00602140" w:rsidRPr="009F6A5E" w14:paraId="14058ADF" w14:textId="77777777" w:rsidTr="00836DE4">
        <w:trPr>
          <w:trHeight w:val="65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FEE7BF" w14:textId="77777777" w:rsidR="00602140" w:rsidRPr="009F6A5E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  <w:r w:rsidRPr="009F6A5E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 xml:space="preserve">EBITDA </w:t>
            </w:r>
            <w:r w:rsidRPr="009F6A5E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ตามส่วนงาน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30D408F" w14:textId="3BD7E529" w:rsidR="00602140" w:rsidRPr="009F6A5E" w:rsidRDefault="009E4DF6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E4DF6">
              <w:rPr>
                <w:rFonts w:ascii="Angsana New" w:hAnsi="Angsana New" w:cs="Angsana New"/>
                <w:color w:val="000000"/>
                <w:sz w:val="30"/>
                <w:szCs w:val="30"/>
              </w:rPr>
              <w:t>26,058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E72944E" w14:textId="77777777" w:rsidR="00602140" w:rsidRPr="008D085E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5CB02C75" w14:textId="5F273D8C" w:rsidR="00602140" w:rsidRPr="008D085E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11D35">
              <w:rPr>
                <w:rFonts w:ascii="Angsana New" w:hAnsi="Angsana New" w:cs="Angsana New"/>
                <w:color w:val="000000"/>
                <w:sz w:val="30"/>
                <w:szCs w:val="30"/>
              </w:rPr>
              <w:t>23,152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DA66037" w14:textId="77777777" w:rsidR="00602140" w:rsidRPr="008D085E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22C60469" w14:textId="08C5864A" w:rsidR="00602140" w:rsidRPr="008D085E" w:rsidRDefault="009E4DF6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E4DF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36,184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1A3EF50" w14:textId="77777777" w:rsidR="00602140" w:rsidRPr="008D085E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29208843" w14:textId="70323CAC" w:rsidR="00602140" w:rsidRPr="008D085E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811FC">
              <w:rPr>
                <w:rFonts w:ascii="Angsana New" w:hAnsi="Angsana New" w:cs="Angsana New"/>
                <w:color w:val="000000"/>
                <w:sz w:val="30"/>
                <w:szCs w:val="30"/>
              </w:rPr>
              <w:t>30,906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0182EA8" w14:textId="77777777" w:rsidR="00602140" w:rsidRPr="008D085E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1AC2C557" w14:textId="0B59424F" w:rsidR="00602140" w:rsidRPr="008D085E" w:rsidRDefault="009E4DF6" w:rsidP="00602140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9E4DF6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62,242</w:t>
            </w:r>
          </w:p>
        </w:tc>
        <w:tc>
          <w:tcPr>
            <w:tcW w:w="236" w:type="dxa"/>
            <w:vAlign w:val="bottom"/>
          </w:tcPr>
          <w:p w14:paraId="3D195A12" w14:textId="77777777" w:rsidR="00602140" w:rsidRPr="008D085E" w:rsidRDefault="00602140" w:rsidP="0060214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15" w:right="-116" w:hanging="108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36" w:type="dxa"/>
            <w:vAlign w:val="bottom"/>
          </w:tcPr>
          <w:p w14:paraId="10A1389D" w14:textId="37071528" w:rsidR="00602140" w:rsidRPr="008D085E" w:rsidRDefault="00602140" w:rsidP="00602140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2811FC">
              <w:rPr>
                <w:rFonts w:ascii="Angsana New" w:hAnsi="Angsana New" w:cs="Angsana New"/>
                <w:color w:val="000000"/>
                <w:sz w:val="30"/>
                <w:szCs w:val="30"/>
              </w:rPr>
              <w:t>54,058</w:t>
            </w:r>
          </w:p>
        </w:tc>
      </w:tr>
      <w:tr w:rsidR="00602140" w:rsidRPr="009F6A5E" w14:paraId="1B3DF4E7" w14:textId="77777777" w:rsidTr="00836DE4">
        <w:trPr>
          <w:trHeight w:val="281"/>
        </w:trPr>
        <w:tc>
          <w:tcPr>
            <w:tcW w:w="2736" w:type="dxa"/>
            <w:tcBorders>
              <w:top w:val="nil"/>
              <w:left w:val="nil"/>
              <w:right w:val="nil"/>
            </w:tcBorders>
            <w:vAlign w:val="bottom"/>
          </w:tcPr>
          <w:p w14:paraId="33AD4A74" w14:textId="77777777" w:rsidR="00602140" w:rsidRPr="009F6A5E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F6A5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1A0E1BE2" w14:textId="77777777" w:rsidR="00602140" w:rsidRPr="009F6A5E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A507B7A" w14:textId="77777777" w:rsidR="00602140" w:rsidRPr="008D085E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C9DD102" w14:textId="77777777" w:rsidR="00602140" w:rsidRPr="008D085E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D6823D2" w14:textId="77777777" w:rsidR="00602140" w:rsidRPr="008D085E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1F333749" w14:textId="77777777" w:rsidR="00602140" w:rsidRPr="008D085E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ADCB913" w14:textId="77777777" w:rsidR="00602140" w:rsidRPr="008D085E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50B4C14D" w14:textId="77777777" w:rsidR="00602140" w:rsidRPr="008D085E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168980A" w14:textId="77777777" w:rsidR="00602140" w:rsidRPr="008D085E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649D9524" w14:textId="6C933D72" w:rsidR="00602140" w:rsidRPr="008D085E" w:rsidRDefault="009E4DF6" w:rsidP="00602140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E4DF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(13,431)</w:t>
            </w:r>
          </w:p>
        </w:tc>
        <w:tc>
          <w:tcPr>
            <w:tcW w:w="236" w:type="dxa"/>
            <w:vAlign w:val="bottom"/>
          </w:tcPr>
          <w:p w14:paraId="0C6F7A4C" w14:textId="77777777" w:rsidR="00602140" w:rsidRPr="008D085E" w:rsidRDefault="00602140" w:rsidP="0060214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36" w:type="dxa"/>
            <w:vAlign w:val="bottom"/>
          </w:tcPr>
          <w:p w14:paraId="2BB35E86" w14:textId="51BD3BA6" w:rsidR="00602140" w:rsidRPr="008D085E" w:rsidRDefault="00602140" w:rsidP="00602140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811FC">
              <w:rPr>
                <w:rFonts w:ascii="Angsana New" w:hAnsi="Angsana New" w:cs="Angsana New"/>
                <w:sz w:val="30"/>
                <w:szCs w:val="30"/>
                <w:lang w:bidi="th-TH"/>
              </w:rPr>
              <w:t>(12,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100</w:t>
            </w:r>
            <w:r w:rsidRPr="002811FC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602140" w:rsidRPr="009F6A5E" w14:paraId="0CD8A606" w14:textId="77777777" w:rsidTr="00836DE4">
        <w:trPr>
          <w:trHeight w:val="60"/>
        </w:trPr>
        <w:tc>
          <w:tcPr>
            <w:tcW w:w="2736" w:type="dxa"/>
            <w:tcBorders>
              <w:top w:val="nil"/>
              <w:left w:val="nil"/>
              <w:right w:val="nil"/>
            </w:tcBorders>
            <w:vAlign w:val="bottom"/>
          </w:tcPr>
          <w:p w14:paraId="32E8FA91" w14:textId="77777777" w:rsidR="00602140" w:rsidRPr="009F6A5E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F6A5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2EE14C71" w14:textId="77777777" w:rsidR="00602140" w:rsidRPr="009F6A5E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43E54A2" w14:textId="77777777" w:rsidR="00602140" w:rsidRPr="008D085E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36418C91" w14:textId="77777777" w:rsidR="00602140" w:rsidRPr="008D085E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BBA559E" w14:textId="77777777" w:rsidR="00602140" w:rsidRPr="008D085E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0673580F" w14:textId="77777777" w:rsidR="00602140" w:rsidRPr="008D085E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205D9C5" w14:textId="77777777" w:rsidR="00602140" w:rsidRPr="008D085E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05801564" w14:textId="77777777" w:rsidR="00602140" w:rsidRPr="008D085E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DC140FF" w14:textId="77777777" w:rsidR="00602140" w:rsidRPr="008D085E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19E73BCC" w14:textId="7E35045F" w:rsidR="00602140" w:rsidRPr="008D085E" w:rsidRDefault="009E4DF6" w:rsidP="00602140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E4DF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(4,528)</w:t>
            </w:r>
          </w:p>
        </w:tc>
        <w:tc>
          <w:tcPr>
            <w:tcW w:w="236" w:type="dxa"/>
            <w:vAlign w:val="bottom"/>
          </w:tcPr>
          <w:p w14:paraId="56EDCDAF" w14:textId="77777777" w:rsidR="00602140" w:rsidRPr="008D085E" w:rsidRDefault="00602140" w:rsidP="0060214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36" w:type="dxa"/>
            <w:vAlign w:val="bottom"/>
          </w:tcPr>
          <w:p w14:paraId="7BF8A4D6" w14:textId="63A6228C" w:rsidR="00602140" w:rsidRPr="008D085E" w:rsidRDefault="00602140" w:rsidP="00602140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811FC">
              <w:rPr>
                <w:rFonts w:ascii="Angsana New" w:hAnsi="Angsana New" w:cs="Angsana New"/>
                <w:sz w:val="30"/>
                <w:szCs w:val="30"/>
                <w:lang w:bidi="th-TH"/>
              </w:rPr>
              <w:t>(4,512)</w:t>
            </w:r>
          </w:p>
        </w:tc>
      </w:tr>
      <w:tr w:rsidR="00602140" w:rsidRPr="009F6A5E" w14:paraId="5B5DC587" w14:textId="77777777" w:rsidTr="00836DE4">
        <w:trPr>
          <w:trHeight w:val="60"/>
        </w:trPr>
        <w:tc>
          <w:tcPr>
            <w:tcW w:w="2736" w:type="dxa"/>
            <w:tcBorders>
              <w:top w:val="nil"/>
              <w:left w:val="nil"/>
              <w:right w:val="nil"/>
            </w:tcBorders>
            <w:vAlign w:val="bottom"/>
          </w:tcPr>
          <w:p w14:paraId="6E65E674" w14:textId="77777777" w:rsidR="00602140" w:rsidRPr="009F6A5E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F6A5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5646EBC5" w14:textId="77777777" w:rsidR="00602140" w:rsidRPr="009F6A5E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9CFD9AD" w14:textId="77777777" w:rsidR="00602140" w:rsidRPr="008D085E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35DEBE61" w14:textId="77777777" w:rsidR="00602140" w:rsidRPr="008D085E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D3A64E2" w14:textId="77777777" w:rsidR="00602140" w:rsidRPr="008D085E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043CFD2F" w14:textId="77777777" w:rsidR="00602140" w:rsidRPr="008D085E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2C9A7B3" w14:textId="77777777" w:rsidR="00602140" w:rsidRPr="008D085E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7D335DA2" w14:textId="77777777" w:rsidR="00602140" w:rsidRPr="008D085E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69C075D" w14:textId="77777777" w:rsidR="00602140" w:rsidRPr="008D085E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1AD349D6" w14:textId="6EC0CF3B" w:rsidR="00602140" w:rsidRPr="008D085E" w:rsidRDefault="009E4DF6" w:rsidP="00602140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E4DF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(5,053)</w:t>
            </w:r>
          </w:p>
        </w:tc>
        <w:tc>
          <w:tcPr>
            <w:tcW w:w="236" w:type="dxa"/>
            <w:vAlign w:val="bottom"/>
          </w:tcPr>
          <w:p w14:paraId="36C4626C" w14:textId="77777777" w:rsidR="00602140" w:rsidRPr="008D085E" w:rsidRDefault="00602140" w:rsidP="0060214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36" w:type="dxa"/>
            <w:vAlign w:val="bottom"/>
          </w:tcPr>
          <w:p w14:paraId="27008E3F" w14:textId="77884D7E" w:rsidR="00602140" w:rsidRPr="008D085E" w:rsidRDefault="00602140" w:rsidP="00602140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811FC">
              <w:rPr>
                <w:rFonts w:ascii="Angsana New" w:hAnsi="Angsana New" w:cs="Angsana New"/>
                <w:sz w:val="30"/>
                <w:szCs w:val="30"/>
                <w:lang w:bidi="th-TH"/>
              </w:rPr>
              <w:t>(3,793)</w:t>
            </w:r>
          </w:p>
        </w:tc>
      </w:tr>
      <w:tr w:rsidR="00602140" w:rsidRPr="009F6A5E" w14:paraId="29AB7AAF" w14:textId="77777777" w:rsidTr="00836DE4">
        <w:trPr>
          <w:trHeight w:val="60"/>
        </w:trPr>
        <w:tc>
          <w:tcPr>
            <w:tcW w:w="2736" w:type="dxa"/>
            <w:tcBorders>
              <w:top w:val="nil"/>
              <w:left w:val="nil"/>
              <w:right w:val="nil"/>
            </w:tcBorders>
            <w:vAlign w:val="bottom"/>
          </w:tcPr>
          <w:p w14:paraId="376FA030" w14:textId="77777777" w:rsidR="00602140" w:rsidRPr="009F6A5E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F6A5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ค่าใช้จ่ายดำเนินงานอื่น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50612A9A" w14:textId="77777777" w:rsidR="00602140" w:rsidRPr="009F6A5E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AAC35A1" w14:textId="77777777" w:rsidR="00602140" w:rsidRPr="008D085E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7B92399A" w14:textId="77777777" w:rsidR="00602140" w:rsidRPr="008D085E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3B8BA2A" w14:textId="77777777" w:rsidR="00602140" w:rsidRPr="008D085E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50CAA26A" w14:textId="77777777" w:rsidR="00602140" w:rsidRPr="008D085E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8C5AF74" w14:textId="77777777" w:rsidR="00602140" w:rsidRPr="008D085E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22E89AAF" w14:textId="77777777" w:rsidR="00602140" w:rsidRPr="008D085E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082DF20" w14:textId="77777777" w:rsidR="00602140" w:rsidRPr="008D085E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47B6A744" w14:textId="77777777" w:rsidR="00602140" w:rsidRPr="008D085E" w:rsidRDefault="00602140" w:rsidP="00602140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453BB0F9" w14:textId="77777777" w:rsidR="00602140" w:rsidRPr="008D085E" w:rsidRDefault="00602140" w:rsidP="0060214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36" w:type="dxa"/>
            <w:vAlign w:val="bottom"/>
          </w:tcPr>
          <w:p w14:paraId="1E010F0F" w14:textId="78DE5F77" w:rsidR="00602140" w:rsidRPr="008D085E" w:rsidRDefault="00602140" w:rsidP="00602140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602140" w:rsidRPr="009F6A5E" w14:paraId="251914A6" w14:textId="77777777" w:rsidTr="00836DE4">
        <w:trPr>
          <w:trHeight w:val="60"/>
        </w:trPr>
        <w:tc>
          <w:tcPr>
            <w:tcW w:w="2736" w:type="dxa"/>
            <w:tcBorders>
              <w:top w:val="nil"/>
              <w:left w:val="nil"/>
              <w:right w:val="nil"/>
            </w:tcBorders>
            <w:vAlign w:val="bottom"/>
          </w:tcPr>
          <w:p w14:paraId="328E42F3" w14:textId="77777777" w:rsidR="00602140" w:rsidRPr="009F6A5E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F6A5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9F6A5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ที่ไม่ได้ปันส่วน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16AB20AC" w14:textId="77777777" w:rsidR="00602140" w:rsidRPr="009F6A5E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E112965" w14:textId="77777777" w:rsidR="00602140" w:rsidRPr="008D085E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336DE966" w14:textId="77777777" w:rsidR="00602140" w:rsidRPr="008D085E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A9FC280" w14:textId="77777777" w:rsidR="00602140" w:rsidRPr="008D085E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7DF5772C" w14:textId="77777777" w:rsidR="00602140" w:rsidRPr="008D085E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CE9C88C" w14:textId="77777777" w:rsidR="00602140" w:rsidRPr="008D085E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3FBF7C8D" w14:textId="77777777" w:rsidR="00602140" w:rsidRPr="008D085E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019F0F6" w14:textId="77777777" w:rsidR="00602140" w:rsidRPr="008D085E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6E3DC8A2" w14:textId="75196EE0" w:rsidR="00602140" w:rsidRPr="008D085E" w:rsidRDefault="009E4DF6" w:rsidP="00602140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E4DF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(32,402)</w:t>
            </w:r>
          </w:p>
        </w:tc>
        <w:tc>
          <w:tcPr>
            <w:tcW w:w="236" w:type="dxa"/>
            <w:vAlign w:val="bottom"/>
          </w:tcPr>
          <w:p w14:paraId="5346E2B1" w14:textId="77777777" w:rsidR="00602140" w:rsidRPr="008D085E" w:rsidRDefault="00602140" w:rsidP="0060214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36" w:type="dxa"/>
            <w:vAlign w:val="bottom"/>
          </w:tcPr>
          <w:p w14:paraId="6173733F" w14:textId="64262E8E" w:rsidR="00602140" w:rsidRPr="008D085E" w:rsidRDefault="00602140" w:rsidP="00602140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811FC">
              <w:rPr>
                <w:rFonts w:ascii="Angsana New" w:hAnsi="Angsana New" w:cs="Angsana New"/>
                <w:sz w:val="30"/>
                <w:szCs w:val="30"/>
                <w:lang w:bidi="th-TH"/>
              </w:rPr>
              <w:t>(26,3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42</w:t>
            </w:r>
            <w:r w:rsidRPr="002811FC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602140" w:rsidRPr="009F6A5E" w14:paraId="0B31CE09" w14:textId="77777777" w:rsidTr="00836DE4">
        <w:trPr>
          <w:trHeight w:val="6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9F933" w14:textId="77777777" w:rsidR="00602140" w:rsidRPr="009F6A5E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9F6A5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2119EBA7" w14:textId="77777777" w:rsidR="00602140" w:rsidRPr="009F6A5E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A721C23" w14:textId="77777777" w:rsidR="00602140" w:rsidRPr="008D085E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06AE6CF2" w14:textId="77777777" w:rsidR="00602140" w:rsidRPr="008D085E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C9627B3" w14:textId="77777777" w:rsidR="00602140" w:rsidRPr="008D085E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577DE92C" w14:textId="77777777" w:rsidR="00602140" w:rsidRPr="008D085E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4673399" w14:textId="77777777" w:rsidR="00602140" w:rsidRPr="008D085E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56333CA9" w14:textId="77777777" w:rsidR="00602140" w:rsidRPr="008D085E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6AB158F" w14:textId="77777777" w:rsidR="00602140" w:rsidRPr="008D085E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66D395" w14:textId="00BF167A" w:rsidR="00602140" w:rsidRPr="008D085E" w:rsidRDefault="009E4DF6" w:rsidP="00602140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E4DF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6,828</w:t>
            </w:r>
          </w:p>
        </w:tc>
        <w:tc>
          <w:tcPr>
            <w:tcW w:w="236" w:type="dxa"/>
            <w:vAlign w:val="bottom"/>
          </w:tcPr>
          <w:p w14:paraId="3FCFE3A7" w14:textId="77777777" w:rsidR="00602140" w:rsidRPr="008D085E" w:rsidRDefault="00602140" w:rsidP="0060214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5D667F" w14:textId="27D4E118" w:rsidR="00602140" w:rsidRPr="008D085E" w:rsidRDefault="00602140" w:rsidP="00602140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80A6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7,311</w:t>
            </w:r>
          </w:p>
        </w:tc>
      </w:tr>
      <w:tr w:rsidR="00602140" w:rsidRPr="00424B34" w14:paraId="6451C25E" w14:textId="77777777" w:rsidTr="00836DE4">
        <w:trPr>
          <w:trHeight w:val="6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9F614" w14:textId="77777777" w:rsidR="00602140" w:rsidRPr="00424B34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492229B1" w14:textId="77777777" w:rsidR="00602140" w:rsidRPr="00424B34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EA64FA1" w14:textId="77777777" w:rsidR="00602140" w:rsidRPr="00424B34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0D49B5A6" w14:textId="77777777" w:rsidR="00602140" w:rsidRPr="00424B34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FCA52D5" w14:textId="77777777" w:rsidR="00602140" w:rsidRPr="00424B34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FD891B0" w14:textId="77777777" w:rsidR="00602140" w:rsidRPr="00424B34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25A04BF" w14:textId="77777777" w:rsidR="00602140" w:rsidRPr="00424B34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3274FE4F" w14:textId="77777777" w:rsidR="00602140" w:rsidRPr="00424B34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D4CFE41" w14:textId="77777777" w:rsidR="00602140" w:rsidRPr="00424B34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  <w:vAlign w:val="bottom"/>
          </w:tcPr>
          <w:p w14:paraId="1DC2F07D" w14:textId="77777777" w:rsidR="00602140" w:rsidRPr="00424B34" w:rsidRDefault="00602140" w:rsidP="00602140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5A909BF6" w14:textId="77777777" w:rsidR="00602140" w:rsidRPr="00424B34" w:rsidRDefault="00602140" w:rsidP="0060214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  <w:vAlign w:val="bottom"/>
          </w:tcPr>
          <w:p w14:paraId="78BC212D" w14:textId="77777777" w:rsidR="00602140" w:rsidRPr="00424B34" w:rsidRDefault="00602140" w:rsidP="0060214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</w:tr>
      <w:tr w:rsidR="00602140" w:rsidRPr="009F6A5E" w14:paraId="6865C1ED" w14:textId="77777777" w:rsidTr="00836DE4">
        <w:trPr>
          <w:trHeight w:val="6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9B279" w14:textId="77777777" w:rsidR="00602140" w:rsidRPr="00424B34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F6A5E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สินทรัพย์ส่วนงาน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  <w:r w:rsidRPr="005300F3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ณ วันที่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0450B7C8" w14:textId="77777777" w:rsidR="00602140" w:rsidRPr="00424B34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7A735D2" w14:textId="77777777" w:rsidR="00602140" w:rsidRPr="00424B34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54C87BAD" w14:textId="77777777" w:rsidR="00602140" w:rsidRPr="00424B34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A3D7324" w14:textId="77777777" w:rsidR="00602140" w:rsidRPr="00424B34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1276F702" w14:textId="77777777" w:rsidR="00602140" w:rsidRPr="00424B34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8EED3C7" w14:textId="77777777" w:rsidR="00602140" w:rsidRPr="00424B34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7D3F6124" w14:textId="77777777" w:rsidR="00602140" w:rsidRPr="00424B34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37E98FE" w14:textId="77777777" w:rsidR="00602140" w:rsidRPr="00424B34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2AC005F1" w14:textId="77777777" w:rsidR="00602140" w:rsidRPr="00424B34" w:rsidRDefault="00602140" w:rsidP="0060214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23B0B4D6" w14:textId="77777777" w:rsidR="00602140" w:rsidRPr="00424B34" w:rsidRDefault="00602140" w:rsidP="0060214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36" w:type="dxa"/>
            <w:vAlign w:val="bottom"/>
          </w:tcPr>
          <w:p w14:paraId="4D1637C1" w14:textId="77777777" w:rsidR="00602140" w:rsidRPr="00424B34" w:rsidRDefault="00602140" w:rsidP="0060214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602140" w:rsidRPr="009F6A5E" w14:paraId="36EADC04" w14:textId="77777777" w:rsidTr="00836DE4">
        <w:trPr>
          <w:trHeight w:val="6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D80A2" w14:textId="781E08FA" w:rsidR="00602140" w:rsidRPr="00424B34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 xml:space="preserve">   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31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 xml:space="preserve"> มีนาคม</w:t>
            </w:r>
            <w:r w:rsidRPr="005300F3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/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  <w:r w:rsidRPr="005300F3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31</w:t>
            </w:r>
            <w:r w:rsidRPr="005300F3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 xml:space="preserve"> ธันวาคม</w:t>
            </w:r>
          </w:p>
        </w:tc>
        <w:tc>
          <w:tcPr>
            <w:tcW w:w="93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0CC9108" w14:textId="41C49372" w:rsidR="00602140" w:rsidRPr="00424B34" w:rsidRDefault="009E4DF6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E4DF6">
              <w:rPr>
                <w:rFonts w:ascii="Angsana New" w:hAnsi="Angsana New" w:cs="Angsana New"/>
                <w:color w:val="000000"/>
                <w:sz w:val="30"/>
                <w:szCs w:val="30"/>
              </w:rPr>
              <w:t>335,502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2E4B301" w14:textId="77777777" w:rsidR="00602140" w:rsidRPr="00424B34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AB3F1B3" w14:textId="77CFDE6A" w:rsidR="00602140" w:rsidRPr="00424B34" w:rsidRDefault="00F77D82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269</w:t>
            </w:r>
            <w:r w:rsidR="00602140" w:rsidRPr="002811FC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698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44C2CAF" w14:textId="77777777" w:rsidR="00602140" w:rsidRPr="00424B34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95AF915" w14:textId="408CD241" w:rsidR="00602140" w:rsidRPr="00424B34" w:rsidRDefault="009E4DF6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E4DF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464,627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2128DB8" w14:textId="77777777" w:rsidR="00602140" w:rsidRPr="00424B34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CD3A5B0" w14:textId="021A93A8" w:rsidR="00602140" w:rsidRPr="00424B34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811FC"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  <w:r w:rsidR="00F77D82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55</w:t>
            </w:r>
            <w:r w:rsidRPr="002811FC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F77D82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568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E87FC3F" w14:textId="77777777" w:rsidR="00602140" w:rsidRPr="00424B34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  <w:vAlign w:val="bottom"/>
          </w:tcPr>
          <w:p w14:paraId="31E4D647" w14:textId="737706AC" w:rsidR="00602140" w:rsidRPr="00B00D1E" w:rsidRDefault="009E4DF6" w:rsidP="0060214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E4DF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800,129</w:t>
            </w:r>
          </w:p>
        </w:tc>
        <w:tc>
          <w:tcPr>
            <w:tcW w:w="236" w:type="dxa"/>
            <w:vAlign w:val="bottom"/>
          </w:tcPr>
          <w:p w14:paraId="32FD3005" w14:textId="77777777" w:rsidR="00602140" w:rsidRPr="00424B34" w:rsidRDefault="00602140" w:rsidP="0060214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  <w:vAlign w:val="bottom"/>
          </w:tcPr>
          <w:p w14:paraId="3627FB92" w14:textId="0A97D0CD" w:rsidR="00602140" w:rsidRPr="00424B34" w:rsidRDefault="00F77D82" w:rsidP="0060214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bidi="th-TH"/>
              </w:rPr>
              <w:t>725</w:t>
            </w:r>
            <w:r w:rsidR="00602140" w:rsidRPr="002811FC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bidi="th-TH"/>
              </w:rPr>
              <w:t>266</w:t>
            </w:r>
          </w:p>
        </w:tc>
      </w:tr>
      <w:tr w:rsidR="00602140" w:rsidRPr="009F6A5E" w14:paraId="0B858BF1" w14:textId="77777777" w:rsidTr="00836DE4">
        <w:trPr>
          <w:trHeight w:val="6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76655" w14:textId="77777777" w:rsidR="00602140" w:rsidRPr="00424B34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F6A5E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หนี้สินส่วนงาน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  <w:r w:rsidRPr="005300F3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ณ วันที่</w:t>
            </w:r>
          </w:p>
        </w:tc>
        <w:tc>
          <w:tcPr>
            <w:tcW w:w="93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5EDC5C4" w14:textId="77777777" w:rsidR="00602140" w:rsidRPr="00424B34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DC89F7B" w14:textId="77777777" w:rsidR="00602140" w:rsidRPr="00424B34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49B231F" w14:textId="77777777" w:rsidR="00602140" w:rsidRPr="00424B34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E9F5C9C" w14:textId="77777777" w:rsidR="00602140" w:rsidRPr="00424B34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2B0D2B8" w14:textId="77777777" w:rsidR="00602140" w:rsidRPr="00424B34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490B50A" w14:textId="77777777" w:rsidR="00602140" w:rsidRPr="00424B34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E7DEC18" w14:textId="77777777" w:rsidR="00602140" w:rsidRPr="00424B34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FD715AF" w14:textId="77777777" w:rsidR="00602140" w:rsidRPr="00424B34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  <w:vAlign w:val="bottom"/>
          </w:tcPr>
          <w:p w14:paraId="4967A08F" w14:textId="77777777" w:rsidR="00602140" w:rsidRPr="00424B34" w:rsidRDefault="00602140" w:rsidP="0060214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27875A74" w14:textId="77777777" w:rsidR="00602140" w:rsidRPr="00424B34" w:rsidRDefault="00602140" w:rsidP="0060214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  <w:vAlign w:val="bottom"/>
          </w:tcPr>
          <w:p w14:paraId="0EA5D914" w14:textId="77777777" w:rsidR="00602140" w:rsidRPr="00424B34" w:rsidRDefault="00602140" w:rsidP="0060214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602140" w:rsidRPr="009F6A5E" w14:paraId="4F7EAB57" w14:textId="77777777" w:rsidTr="00836DE4">
        <w:trPr>
          <w:trHeight w:val="60"/>
        </w:trPr>
        <w:tc>
          <w:tcPr>
            <w:tcW w:w="2736" w:type="dxa"/>
            <w:tcBorders>
              <w:top w:val="nil"/>
              <w:left w:val="nil"/>
              <w:right w:val="nil"/>
            </w:tcBorders>
            <w:vAlign w:val="bottom"/>
          </w:tcPr>
          <w:p w14:paraId="1D564E75" w14:textId="63B19EA5" w:rsidR="00602140" w:rsidRPr="00424B34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 xml:space="preserve">   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31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 xml:space="preserve"> มีนาคม</w:t>
            </w:r>
            <w:r w:rsidRPr="005300F3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/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  <w:r w:rsidRPr="005300F3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31</w:t>
            </w:r>
            <w:r w:rsidRPr="005300F3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 xml:space="preserve"> ธันวาคม</w:t>
            </w:r>
          </w:p>
        </w:tc>
        <w:tc>
          <w:tcPr>
            <w:tcW w:w="93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30C90EF" w14:textId="2DAD2B9F" w:rsidR="00602140" w:rsidRPr="00424B34" w:rsidRDefault="009E4DF6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E4DF6">
              <w:rPr>
                <w:rFonts w:ascii="Angsana New" w:hAnsi="Angsana New" w:cs="Angsana New"/>
                <w:color w:val="000000"/>
                <w:sz w:val="30"/>
                <w:szCs w:val="30"/>
              </w:rPr>
              <w:t>347,210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420DDAA" w14:textId="77777777" w:rsidR="00602140" w:rsidRPr="00424B34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BE4AF7A" w14:textId="759E9FDE" w:rsidR="00602140" w:rsidRPr="00424B34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811FC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3</w:t>
            </w:r>
            <w:r w:rsidR="00F77D82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12</w:t>
            </w:r>
            <w:r w:rsidRPr="002811FC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,</w:t>
            </w:r>
            <w:r w:rsidR="00F77D82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1</w:t>
            </w:r>
            <w:r w:rsidRPr="002811FC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95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F2CCAA9" w14:textId="77777777" w:rsidR="00602140" w:rsidRPr="00424B34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467B274" w14:textId="584BFE64" w:rsidR="00602140" w:rsidRPr="00424B34" w:rsidRDefault="009E4DF6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E4DF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139,820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935C5C3" w14:textId="77777777" w:rsidR="00602140" w:rsidRPr="00424B34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EF09777" w14:textId="5CAE05A1" w:rsidR="00602140" w:rsidRPr="00424B34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811FC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1</w:t>
            </w:r>
            <w:r w:rsidR="00F77D82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34</w:t>
            </w:r>
            <w:r w:rsidRPr="002811FC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,</w:t>
            </w:r>
            <w:r w:rsidR="00F77D82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798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EEF90F6" w14:textId="77777777" w:rsidR="00602140" w:rsidRPr="00424B34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  <w:vAlign w:val="bottom"/>
          </w:tcPr>
          <w:p w14:paraId="57991A50" w14:textId="5EF24756" w:rsidR="00602140" w:rsidRPr="00424B34" w:rsidRDefault="009E4DF6" w:rsidP="0060214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E4DF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487,030</w:t>
            </w:r>
          </w:p>
        </w:tc>
        <w:tc>
          <w:tcPr>
            <w:tcW w:w="236" w:type="dxa"/>
            <w:vAlign w:val="bottom"/>
          </w:tcPr>
          <w:p w14:paraId="27934CF3" w14:textId="77777777" w:rsidR="00602140" w:rsidRPr="00424B34" w:rsidRDefault="00602140" w:rsidP="0060214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  <w:vAlign w:val="bottom"/>
          </w:tcPr>
          <w:p w14:paraId="58FBD09B" w14:textId="64377BDD" w:rsidR="00602140" w:rsidRPr="00424B34" w:rsidRDefault="00602140" w:rsidP="0060214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84022"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  <w:r w:rsidR="00F77D82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bidi="th-TH"/>
              </w:rPr>
              <w:t>46</w:t>
            </w:r>
            <w:r w:rsidRPr="00584022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F77D82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bidi="th-TH"/>
              </w:rPr>
              <w:t>993</w:t>
            </w:r>
          </w:p>
        </w:tc>
      </w:tr>
    </w:tbl>
    <w:p w14:paraId="16FB4124" w14:textId="77777777" w:rsidR="008B1316" w:rsidRPr="0092016A" w:rsidRDefault="008B1316" w:rsidP="008B13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</w:rPr>
      </w:pPr>
    </w:p>
    <w:p w14:paraId="6E643355" w14:textId="036684C7" w:rsidR="007A0E63" w:rsidRPr="002140A6" w:rsidRDefault="007A0E63" w:rsidP="002140A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z w:val="30"/>
          <w:szCs w:val="30"/>
        </w:rPr>
      </w:pPr>
      <w:r w:rsidRPr="002140A6">
        <w:rPr>
          <w:rFonts w:asciiTheme="majorBidi" w:hAnsiTheme="majorBidi" w:cstheme="majorBidi"/>
          <w:sz w:val="30"/>
          <w:szCs w:val="30"/>
          <w:cs/>
        </w:rPr>
        <w:t>รายได้ดังกล่าวมีจังหวะเวลาของการรับรู้รายได้จากการโอนสินค้าหรือบริการที่รับรู้ ณ เวลาใดเวลาหนึ่ง</w:t>
      </w:r>
    </w:p>
    <w:p w14:paraId="64CD9211" w14:textId="6D5FB8A6" w:rsidR="008D3B94" w:rsidRDefault="008D3B94" w:rsidP="00214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C3BBCA2" w14:textId="6AC03DEF" w:rsidR="008D3B94" w:rsidRDefault="008D3B94" w:rsidP="00214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C14E4AB" w14:textId="78957512" w:rsidR="008D3B94" w:rsidRDefault="008D3B94" w:rsidP="00214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8B9249C" w14:textId="11BE2BE6" w:rsidR="008D3B94" w:rsidRDefault="008D3B94" w:rsidP="00214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7A6C503" w14:textId="63E0CF3E" w:rsidR="008D3B94" w:rsidRDefault="008D3B94" w:rsidP="00214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27B5E7B" w14:textId="11E4702D" w:rsidR="008D3B94" w:rsidRDefault="008D3B94" w:rsidP="00214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2CF73D1" w14:textId="1128C9AC" w:rsidR="00396E71" w:rsidRPr="008B1316" w:rsidRDefault="00396E71" w:rsidP="00214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B131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 xml:space="preserve">การกระทบยอดสินทรัพย์และหนี้สินของส่วนงานที่รายงาน </w:t>
      </w:r>
    </w:p>
    <w:p w14:paraId="2B9AEECC" w14:textId="5076D6D3" w:rsidR="00396E71" w:rsidRPr="008D3B94" w:rsidRDefault="00396E71" w:rsidP="00214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39"/>
        <w:gridCol w:w="1441"/>
        <w:gridCol w:w="1289"/>
        <w:gridCol w:w="241"/>
        <w:gridCol w:w="1170"/>
      </w:tblGrid>
      <w:tr w:rsidR="00D82A8C" w:rsidRPr="008B1316" w14:paraId="4FCBF0EB" w14:textId="77777777" w:rsidTr="00265722">
        <w:trPr>
          <w:tblHeader/>
        </w:trPr>
        <w:tc>
          <w:tcPr>
            <w:tcW w:w="2745" w:type="pct"/>
          </w:tcPr>
          <w:p w14:paraId="31BA4C72" w14:textId="77777777" w:rsidR="00D82A8C" w:rsidRPr="008B1316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85" w:type="pct"/>
          </w:tcPr>
          <w:p w14:paraId="53138AE1" w14:textId="77777777" w:rsidR="00D82A8C" w:rsidRPr="008B1316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2" w:type="pct"/>
          </w:tcPr>
          <w:p w14:paraId="2FC3AEEF" w14:textId="13AD1FD0" w:rsidR="00D82A8C" w:rsidRPr="008B1316" w:rsidRDefault="008B1316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B131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0214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B131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02140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1" w:type="pct"/>
          </w:tcPr>
          <w:p w14:paraId="011ACE76" w14:textId="77777777" w:rsidR="00D82A8C" w:rsidRPr="008B1316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7" w:type="pct"/>
          </w:tcPr>
          <w:p w14:paraId="7C6F2ADA" w14:textId="33B2D3F0" w:rsidR="00D82A8C" w:rsidRPr="008B1316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B131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B131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82A8C" w:rsidRPr="008B1316" w14:paraId="38D098C7" w14:textId="77777777" w:rsidTr="00BC73AE">
        <w:trPr>
          <w:tblHeader/>
        </w:trPr>
        <w:tc>
          <w:tcPr>
            <w:tcW w:w="2745" w:type="pct"/>
          </w:tcPr>
          <w:p w14:paraId="757852B1" w14:textId="77777777" w:rsidR="00D82A8C" w:rsidRPr="008B1316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85" w:type="pct"/>
          </w:tcPr>
          <w:p w14:paraId="24093F32" w14:textId="77777777" w:rsidR="00D82A8C" w:rsidRPr="008B1316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2" w:type="pct"/>
          </w:tcPr>
          <w:p w14:paraId="11CA346A" w14:textId="2D936DA2" w:rsidR="00D82A8C" w:rsidRPr="008B1316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131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0214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1" w:type="pct"/>
          </w:tcPr>
          <w:p w14:paraId="1549726B" w14:textId="77777777" w:rsidR="00D82A8C" w:rsidRPr="008B1316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3DB73748" w14:textId="626F99B7" w:rsidR="00D82A8C" w:rsidRPr="008B1316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131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0214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0B008F" w:rsidRPr="008B1316" w14:paraId="13D8E242" w14:textId="77777777" w:rsidTr="00D82A8C">
        <w:trPr>
          <w:tblHeader/>
        </w:trPr>
        <w:tc>
          <w:tcPr>
            <w:tcW w:w="2745" w:type="pct"/>
          </w:tcPr>
          <w:p w14:paraId="3581D90B" w14:textId="77777777" w:rsidR="000B008F" w:rsidRPr="008B1316" w:rsidRDefault="000B008F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85" w:type="pct"/>
          </w:tcPr>
          <w:p w14:paraId="5170512A" w14:textId="77777777" w:rsidR="000B008F" w:rsidRPr="008B1316" w:rsidRDefault="000B008F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1" w:type="pct"/>
            <w:gridSpan w:val="3"/>
          </w:tcPr>
          <w:p w14:paraId="5CE68DC0" w14:textId="77777777" w:rsidR="000B008F" w:rsidRPr="008B1316" w:rsidRDefault="000B008F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B131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B008F" w:rsidRPr="008B1316" w14:paraId="6A53AF7F" w14:textId="77777777" w:rsidTr="00BC73AE">
        <w:tc>
          <w:tcPr>
            <w:tcW w:w="2745" w:type="pct"/>
          </w:tcPr>
          <w:p w14:paraId="026CB9D9" w14:textId="77777777" w:rsidR="000B008F" w:rsidRPr="008B1316" w:rsidRDefault="000B008F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B13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785" w:type="pct"/>
          </w:tcPr>
          <w:p w14:paraId="20227255" w14:textId="77777777" w:rsidR="000B008F" w:rsidRPr="008B1316" w:rsidRDefault="000B008F" w:rsidP="000B008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3515"/>
                <w:tab w:val="clear" w:pos="4451"/>
                <w:tab w:val="clear" w:pos="4678"/>
              </w:tabs>
              <w:jc w:val="righ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702" w:type="pct"/>
          </w:tcPr>
          <w:p w14:paraId="6488D8B5" w14:textId="77777777" w:rsidR="000B008F" w:rsidRPr="008B1316" w:rsidRDefault="000B008F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1"/>
              </w:tabs>
              <w:spacing w:line="240" w:lineRule="auto"/>
              <w:ind w:right="72" w:hanging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70EE8093" w14:textId="77777777" w:rsidR="000B008F" w:rsidRPr="008B1316" w:rsidRDefault="000B008F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08C78C07" w14:textId="77777777" w:rsidR="000B008F" w:rsidRPr="008B1316" w:rsidRDefault="000B008F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02140" w:rsidRPr="008B1316" w14:paraId="086D7CE5" w14:textId="77777777" w:rsidTr="00BC73AE">
        <w:tc>
          <w:tcPr>
            <w:tcW w:w="2745" w:type="pct"/>
          </w:tcPr>
          <w:p w14:paraId="27809BDE" w14:textId="77777777" w:rsidR="00602140" w:rsidRPr="008B1316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B1316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785" w:type="pct"/>
          </w:tcPr>
          <w:p w14:paraId="0BE84960" w14:textId="77777777" w:rsidR="00602140" w:rsidRPr="008B1316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3515"/>
                <w:tab w:val="clear" w:pos="4451"/>
                <w:tab w:val="clear" w:pos="4678"/>
              </w:tabs>
              <w:jc w:val="righ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702" w:type="pct"/>
            <w:vAlign w:val="bottom"/>
          </w:tcPr>
          <w:p w14:paraId="6953A46A" w14:textId="56767DD0" w:rsidR="00602140" w:rsidRPr="008B1316" w:rsidRDefault="009E4DF6" w:rsidP="006021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E4DF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800,129</w:t>
            </w:r>
          </w:p>
        </w:tc>
        <w:tc>
          <w:tcPr>
            <w:tcW w:w="131" w:type="pct"/>
          </w:tcPr>
          <w:p w14:paraId="48D76DB8" w14:textId="77777777" w:rsidR="00602140" w:rsidRPr="008B1316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7" w:type="pct"/>
            <w:vAlign w:val="bottom"/>
          </w:tcPr>
          <w:p w14:paraId="0B990550" w14:textId="00DF5650" w:rsidR="00602140" w:rsidRPr="008B1316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952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D637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725,266</w:t>
            </w:r>
          </w:p>
        </w:tc>
      </w:tr>
      <w:tr w:rsidR="00602140" w:rsidRPr="008B1316" w14:paraId="5F05DF1C" w14:textId="77777777" w:rsidTr="00BC73AE">
        <w:tc>
          <w:tcPr>
            <w:tcW w:w="2745" w:type="pct"/>
          </w:tcPr>
          <w:p w14:paraId="6B5D24D2" w14:textId="77777777" w:rsidR="00602140" w:rsidRPr="008B1316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1316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785" w:type="pct"/>
          </w:tcPr>
          <w:p w14:paraId="6F5A7F00" w14:textId="77777777" w:rsidR="00602140" w:rsidRPr="008B1316" w:rsidRDefault="00602140" w:rsidP="0060214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2" w:type="pct"/>
            <w:tcBorders>
              <w:bottom w:val="single" w:sz="4" w:space="0" w:color="auto"/>
            </w:tcBorders>
            <w:vAlign w:val="bottom"/>
          </w:tcPr>
          <w:p w14:paraId="7DC726CC" w14:textId="1093EA0A" w:rsidR="00602140" w:rsidRPr="008B1316" w:rsidRDefault="009E4DF6" w:rsidP="006021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E4DF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531,291</w:t>
            </w:r>
          </w:p>
        </w:tc>
        <w:tc>
          <w:tcPr>
            <w:tcW w:w="131" w:type="pct"/>
          </w:tcPr>
          <w:p w14:paraId="5C284D6E" w14:textId="77777777" w:rsidR="00602140" w:rsidRPr="008B1316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7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vAlign w:val="bottom"/>
          </w:tcPr>
          <w:p w14:paraId="112F4F67" w14:textId="57DE63A4" w:rsidR="00602140" w:rsidRPr="008B1316" w:rsidRDefault="00602140" w:rsidP="006021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D637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560,507</w:t>
            </w:r>
          </w:p>
        </w:tc>
      </w:tr>
      <w:tr w:rsidR="00602140" w:rsidRPr="008B1316" w14:paraId="70204E9B" w14:textId="77777777" w:rsidTr="00BC73AE">
        <w:tc>
          <w:tcPr>
            <w:tcW w:w="2745" w:type="pct"/>
          </w:tcPr>
          <w:p w14:paraId="7F4D13F4" w14:textId="77777777" w:rsidR="00602140" w:rsidRPr="008B1316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13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785" w:type="pct"/>
          </w:tcPr>
          <w:p w14:paraId="4B036F3A" w14:textId="77777777" w:rsidR="00602140" w:rsidRPr="008B1316" w:rsidRDefault="00602140" w:rsidP="0060214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double" w:sz="4" w:space="0" w:color="auto"/>
            </w:tcBorders>
          </w:tcPr>
          <w:p w14:paraId="5DCEDA03" w14:textId="7E953F50" w:rsidR="00602140" w:rsidRPr="008B1316" w:rsidRDefault="009E4DF6" w:rsidP="00602140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941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E4DF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1,331,420</w:t>
            </w:r>
          </w:p>
        </w:tc>
        <w:tc>
          <w:tcPr>
            <w:tcW w:w="131" w:type="pct"/>
          </w:tcPr>
          <w:p w14:paraId="638E8C0A" w14:textId="77777777" w:rsidR="00602140" w:rsidRPr="008B1316" w:rsidRDefault="00602140" w:rsidP="00602140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07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6E9F4B80" w14:textId="14156AB7" w:rsidR="00602140" w:rsidRPr="008B1316" w:rsidRDefault="00602140" w:rsidP="006021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93C2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1,285,773</w:t>
            </w:r>
          </w:p>
        </w:tc>
      </w:tr>
      <w:tr w:rsidR="00047164" w:rsidRPr="008B1316" w14:paraId="66A15617" w14:textId="77777777" w:rsidTr="00BC73AE">
        <w:tc>
          <w:tcPr>
            <w:tcW w:w="2745" w:type="pct"/>
          </w:tcPr>
          <w:p w14:paraId="227479BC" w14:textId="77777777" w:rsidR="00047164" w:rsidRPr="008B1316" w:rsidRDefault="00047164" w:rsidP="00047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85" w:type="pct"/>
          </w:tcPr>
          <w:p w14:paraId="696EEAA6" w14:textId="77777777" w:rsidR="00047164" w:rsidRPr="008B1316" w:rsidRDefault="00047164" w:rsidP="0004716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2" w:type="pct"/>
            <w:tcBorders>
              <w:top w:val="double" w:sz="4" w:space="0" w:color="auto"/>
            </w:tcBorders>
          </w:tcPr>
          <w:p w14:paraId="5F2CDBD6" w14:textId="77777777" w:rsidR="00047164" w:rsidRPr="008B1316" w:rsidRDefault="00047164" w:rsidP="00047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 w:hanging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1" w:type="pct"/>
          </w:tcPr>
          <w:p w14:paraId="56FA9268" w14:textId="77777777" w:rsidR="00047164" w:rsidRPr="008B1316" w:rsidRDefault="00047164" w:rsidP="00047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7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</w:tcPr>
          <w:p w14:paraId="65CF8EAC" w14:textId="77777777" w:rsidR="00047164" w:rsidRPr="008B1316" w:rsidRDefault="00047164" w:rsidP="00047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 w:hanging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</w:tr>
      <w:tr w:rsidR="00047164" w:rsidRPr="008B1316" w14:paraId="653207FD" w14:textId="77777777" w:rsidTr="00BC73AE">
        <w:tc>
          <w:tcPr>
            <w:tcW w:w="2745" w:type="pct"/>
          </w:tcPr>
          <w:p w14:paraId="5670A8FD" w14:textId="77777777" w:rsidR="00047164" w:rsidRPr="008B1316" w:rsidRDefault="00047164" w:rsidP="00047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B13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785" w:type="pct"/>
          </w:tcPr>
          <w:p w14:paraId="3B0FDCAF" w14:textId="77777777" w:rsidR="00047164" w:rsidRPr="008B1316" w:rsidRDefault="00047164" w:rsidP="0004716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2" w:type="pct"/>
          </w:tcPr>
          <w:p w14:paraId="6A91F931" w14:textId="3B89D0E4" w:rsidR="00047164" w:rsidRPr="008B1316" w:rsidRDefault="00047164" w:rsidP="00047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 w:hanging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1" w:type="pct"/>
          </w:tcPr>
          <w:p w14:paraId="7D11C1E9" w14:textId="77777777" w:rsidR="00047164" w:rsidRPr="008B1316" w:rsidRDefault="00047164" w:rsidP="00047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7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37" w:type="pct"/>
          </w:tcPr>
          <w:p w14:paraId="2D49042D" w14:textId="77777777" w:rsidR="00047164" w:rsidRPr="008B1316" w:rsidRDefault="00047164" w:rsidP="00047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 w:hanging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</w:tr>
      <w:tr w:rsidR="00602140" w:rsidRPr="008B1316" w14:paraId="60061027" w14:textId="77777777" w:rsidTr="00BC73AE">
        <w:tc>
          <w:tcPr>
            <w:tcW w:w="2745" w:type="pct"/>
          </w:tcPr>
          <w:p w14:paraId="4B69665A" w14:textId="77777777" w:rsidR="00602140" w:rsidRPr="008B1316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B1316">
              <w:rPr>
                <w:rFonts w:asciiTheme="majorBidi" w:hAnsiTheme="majorBidi" w:cstheme="majorBidi"/>
                <w:sz w:val="30"/>
                <w:szCs w:val="30"/>
                <w:cs/>
              </w:rPr>
              <w:t>รวมหนี้สินของส่วนงานที่รายงาน</w:t>
            </w:r>
          </w:p>
        </w:tc>
        <w:tc>
          <w:tcPr>
            <w:tcW w:w="785" w:type="pct"/>
          </w:tcPr>
          <w:p w14:paraId="258864B0" w14:textId="77777777" w:rsidR="00602140" w:rsidRPr="008B1316" w:rsidRDefault="00602140" w:rsidP="0060214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2" w:type="pct"/>
            <w:vAlign w:val="bottom"/>
          </w:tcPr>
          <w:p w14:paraId="7C8B6D2E" w14:textId="2A98B2A5" w:rsidR="00602140" w:rsidRPr="008B1316" w:rsidRDefault="009E4DF6" w:rsidP="006021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E4DF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487,030</w:t>
            </w:r>
          </w:p>
        </w:tc>
        <w:tc>
          <w:tcPr>
            <w:tcW w:w="131" w:type="pct"/>
            <w:vAlign w:val="bottom"/>
          </w:tcPr>
          <w:p w14:paraId="0BE8753A" w14:textId="77777777" w:rsidR="00602140" w:rsidRPr="008B1316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7"/>
                <w:tab w:val="left" w:pos="971"/>
              </w:tabs>
              <w:spacing w:line="240" w:lineRule="auto"/>
              <w:ind w:hanging="108"/>
              <w:jc w:val="right"/>
              <w:rPr>
                <w:rFonts w:asciiTheme="majorBidi" w:eastAsia="MS Mincho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37" w:type="pct"/>
            <w:vAlign w:val="bottom"/>
          </w:tcPr>
          <w:p w14:paraId="6FE5DAC1" w14:textId="7DDD0316" w:rsidR="00602140" w:rsidRPr="008B1316" w:rsidRDefault="00602140" w:rsidP="006021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2E3FE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446,993</w:t>
            </w:r>
          </w:p>
        </w:tc>
      </w:tr>
      <w:tr w:rsidR="00602140" w:rsidRPr="008B1316" w14:paraId="039D76C8" w14:textId="77777777" w:rsidTr="00BC73AE">
        <w:tc>
          <w:tcPr>
            <w:tcW w:w="2745" w:type="pct"/>
          </w:tcPr>
          <w:p w14:paraId="63A693B0" w14:textId="77777777" w:rsidR="00602140" w:rsidRPr="008B1316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B1316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785" w:type="pct"/>
          </w:tcPr>
          <w:p w14:paraId="087CB9E2" w14:textId="77777777" w:rsidR="00602140" w:rsidRPr="008B1316" w:rsidRDefault="00602140" w:rsidP="0060214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2" w:type="pct"/>
            <w:tcBorders>
              <w:bottom w:val="single" w:sz="4" w:space="0" w:color="auto"/>
            </w:tcBorders>
            <w:vAlign w:val="bottom"/>
          </w:tcPr>
          <w:p w14:paraId="33F3B8A4" w14:textId="7186DB87" w:rsidR="00602140" w:rsidRPr="008B1316" w:rsidRDefault="009E4DF6" w:rsidP="006021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E4DF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156,034</w:t>
            </w:r>
          </w:p>
        </w:tc>
        <w:tc>
          <w:tcPr>
            <w:tcW w:w="131" w:type="pct"/>
            <w:vAlign w:val="bottom"/>
          </w:tcPr>
          <w:p w14:paraId="27FF457E" w14:textId="77777777" w:rsidR="00602140" w:rsidRPr="008B1316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7"/>
                <w:tab w:val="left" w:pos="971"/>
              </w:tabs>
              <w:spacing w:line="240" w:lineRule="auto"/>
              <w:ind w:hanging="108"/>
              <w:jc w:val="right"/>
              <w:rPr>
                <w:rFonts w:asciiTheme="majorBidi" w:eastAsia="MS Mincho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vAlign w:val="bottom"/>
          </w:tcPr>
          <w:p w14:paraId="0719CB6B" w14:textId="17C99289" w:rsidR="00602140" w:rsidRPr="008B1316" w:rsidRDefault="00602140" w:rsidP="006021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2E3FE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159,774</w:t>
            </w:r>
          </w:p>
        </w:tc>
      </w:tr>
      <w:tr w:rsidR="00602140" w:rsidRPr="008B1316" w14:paraId="1600E448" w14:textId="77777777" w:rsidTr="00BC73AE">
        <w:tc>
          <w:tcPr>
            <w:tcW w:w="2745" w:type="pct"/>
          </w:tcPr>
          <w:p w14:paraId="4AE27EE4" w14:textId="77777777" w:rsidR="00602140" w:rsidRPr="008B1316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13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785" w:type="pct"/>
          </w:tcPr>
          <w:p w14:paraId="6E2ADF6B" w14:textId="77777777" w:rsidR="00602140" w:rsidRPr="008B1316" w:rsidRDefault="00602140" w:rsidP="0060214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CA0FF7" w14:textId="3019C0F2" w:rsidR="00602140" w:rsidRPr="008B1316" w:rsidRDefault="009E4DF6" w:rsidP="006021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E4DF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643,064</w:t>
            </w:r>
          </w:p>
        </w:tc>
        <w:tc>
          <w:tcPr>
            <w:tcW w:w="131" w:type="pct"/>
            <w:vAlign w:val="bottom"/>
          </w:tcPr>
          <w:p w14:paraId="4BD37FEC" w14:textId="77777777" w:rsidR="00602140" w:rsidRPr="008B1316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7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DF710E" w14:textId="51AD6B69" w:rsidR="00602140" w:rsidRPr="008B1316" w:rsidRDefault="00602140" w:rsidP="006021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29391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606,767</w:t>
            </w:r>
          </w:p>
        </w:tc>
      </w:tr>
    </w:tbl>
    <w:p w14:paraId="1DA5EAC3" w14:textId="1031484B" w:rsidR="00610DA1" w:rsidRDefault="00610DA1" w:rsidP="00844A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7C7667D" w14:textId="77777777" w:rsidR="004755F5" w:rsidRPr="008B1316" w:rsidRDefault="004755F5" w:rsidP="009A5C85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8B1316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เครื่องมือทางการเงิน </w:t>
      </w:r>
    </w:p>
    <w:p w14:paraId="67B3B0CF" w14:textId="77777777" w:rsidR="004755F5" w:rsidRPr="008B1316" w:rsidRDefault="004755F5" w:rsidP="004755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392E883" w14:textId="77777777" w:rsidR="004755F5" w:rsidRPr="008B1316" w:rsidRDefault="004755F5" w:rsidP="004755F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B1316">
        <w:rPr>
          <w:rFonts w:asciiTheme="majorBidi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65EED855" w14:textId="77777777" w:rsidR="004755F5" w:rsidRPr="008B1316" w:rsidRDefault="004755F5" w:rsidP="004755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6EE20B4" w14:textId="528B6617" w:rsidR="004755F5" w:rsidRPr="008B1316" w:rsidRDefault="004755F5" w:rsidP="004755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B1316">
        <w:rPr>
          <w:rFonts w:asciiTheme="majorBidi" w:hAnsiTheme="majorBidi" w:cstheme="majorBidi"/>
          <w:sz w:val="30"/>
          <w:szCs w:val="30"/>
          <w:cs/>
        </w:rPr>
        <w:t>มูลค่ายุติธรรมของสินทรัพย์และหนี้สินทางการเงินของกลุ่มบริษัทมีมูลค่าที่ใกล้เคียงกับมูลค่าตามบัญชีทุกรายการ</w:t>
      </w:r>
    </w:p>
    <w:p w14:paraId="2A095FDF" w14:textId="77777777" w:rsidR="004E126E" w:rsidRPr="008B1316" w:rsidRDefault="004E12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63BCF9B6" w14:textId="73429226" w:rsidR="002C7D5C" w:rsidRPr="008B1316" w:rsidRDefault="002C7D5C" w:rsidP="004E126E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8B1316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ภาระ</w:t>
      </w:r>
      <w:r w:rsidRPr="008B1316">
        <w:rPr>
          <w:rFonts w:asciiTheme="majorBidi" w:hAnsiTheme="majorBidi" w:cstheme="majorBidi"/>
          <w:b/>
          <w:bCs/>
          <w:sz w:val="30"/>
          <w:szCs w:val="30"/>
          <w:cs/>
        </w:rPr>
        <w:t>ผูกพัน</w:t>
      </w:r>
      <w:r w:rsidRPr="008B1316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กับบุคคลหรือกิจการที่ไม่เกี่ยวข้องกัน</w:t>
      </w:r>
    </w:p>
    <w:p w14:paraId="2AEADF9E" w14:textId="77777777" w:rsidR="000B008F" w:rsidRPr="008B1316" w:rsidRDefault="000B008F" w:rsidP="004755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7"/>
        <w:gridCol w:w="1189"/>
        <w:gridCol w:w="274"/>
        <w:gridCol w:w="1175"/>
        <w:gridCol w:w="270"/>
        <w:gridCol w:w="1080"/>
        <w:gridCol w:w="274"/>
        <w:gridCol w:w="1175"/>
      </w:tblGrid>
      <w:tr w:rsidR="000B008F" w:rsidRPr="008B1316" w14:paraId="056584E5" w14:textId="77777777" w:rsidTr="008D3B94">
        <w:trPr>
          <w:tblHeader/>
        </w:trPr>
        <w:tc>
          <w:tcPr>
            <w:tcW w:w="2081" w:type="pct"/>
          </w:tcPr>
          <w:p w14:paraId="0F918D2A" w14:textId="77777777" w:rsidR="000B008F" w:rsidRPr="008B1316" w:rsidRDefault="000B008F" w:rsidP="008B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6" w:type="pct"/>
            <w:gridSpan w:val="3"/>
          </w:tcPr>
          <w:p w14:paraId="5DE132C9" w14:textId="77777777" w:rsidR="000B008F" w:rsidRPr="008B1316" w:rsidRDefault="000B008F" w:rsidP="008B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13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23664182" w14:textId="77777777" w:rsidR="000B008F" w:rsidRPr="008B1316" w:rsidRDefault="000B008F" w:rsidP="008B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8" w:type="pct"/>
            <w:gridSpan w:val="3"/>
          </w:tcPr>
          <w:p w14:paraId="24EBCEB4" w14:textId="77777777" w:rsidR="000B008F" w:rsidRPr="008B1316" w:rsidRDefault="000B008F" w:rsidP="008B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13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02140" w:rsidRPr="008B1316" w14:paraId="59F5CBE0" w14:textId="77777777" w:rsidTr="008D3B94">
        <w:trPr>
          <w:tblHeader/>
        </w:trPr>
        <w:tc>
          <w:tcPr>
            <w:tcW w:w="2081" w:type="pct"/>
          </w:tcPr>
          <w:p w14:paraId="2D9FD0B2" w14:textId="77777777" w:rsidR="00602140" w:rsidRPr="008B1316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8" w:type="pct"/>
          </w:tcPr>
          <w:p w14:paraId="6715FFA6" w14:textId="35B64E76" w:rsidR="00602140" w:rsidRPr="008B1316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80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B131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B131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7" w:type="pct"/>
          </w:tcPr>
          <w:p w14:paraId="51FD6BFB" w14:textId="77777777" w:rsidR="00602140" w:rsidRPr="008B1316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02244C83" w14:textId="6302DD45" w:rsidR="00602140" w:rsidRPr="008B1316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131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B131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" w:type="pct"/>
          </w:tcPr>
          <w:p w14:paraId="4597E647" w14:textId="77777777" w:rsidR="00602140" w:rsidRPr="008B1316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6F69FD78" w14:textId="30F165C7" w:rsidR="00602140" w:rsidRPr="008B1316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131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B131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7" w:type="pct"/>
          </w:tcPr>
          <w:p w14:paraId="502DE6F8" w14:textId="77777777" w:rsidR="00602140" w:rsidRPr="008B1316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0C029409" w14:textId="4DC6A373" w:rsidR="00602140" w:rsidRPr="008B1316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131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B131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02140" w:rsidRPr="008B1316" w14:paraId="129B9BEA" w14:textId="77777777" w:rsidTr="008D3B94">
        <w:trPr>
          <w:tblHeader/>
        </w:trPr>
        <w:tc>
          <w:tcPr>
            <w:tcW w:w="2081" w:type="pct"/>
          </w:tcPr>
          <w:p w14:paraId="22A7ECD5" w14:textId="77777777" w:rsidR="00602140" w:rsidRPr="008B1316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1F355E3B" w14:textId="6AEDCB6F" w:rsidR="00602140" w:rsidRPr="008B1316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131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5D6CAF69" w14:textId="77777777" w:rsidR="00602140" w:rsidRPr="008B1316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2D922EE8" w14:textId="17E6EA6E" w:rsidR="00602140" w:rsidRPr="008B1316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131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5" w:type="pct"/>
          </w:tcPr>
          <w:p w14:paraId="5C1E3300" w14:textId="77777777" w:rsidR="00602140" w:rsidRPr="008B1316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0D977419" w14:textId="3E5DD383" w:rsidR="00602140" w:rsidRPr="008B1316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131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064DA88B" w14:textId="77777777" w:rsidR="00602140" w:rsidRPr="008B1316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6C479E95" w14:textId="7349F45C" w:rsidR="00602140" w:rsidRPr="008B1316" w:rsidRDefault="00602140" w:rsidP="0060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131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2A61E4" w:rsidRPr="008B1316" w14:paraId="20187ED4" w14:textId="77777777" w:rsidTr="008D3B94">
        <w:trPr>
          <w:tblHeader/>
        </w:trPr>
        <w:tc>
          <w:tcPr>
            <w:tcW w:w="2081" w:type="pct"/>
          </w:tcPr>
          <w:p w14:paraId="76B91521" w14:textId="77777777" w:rsidR="002A61E4" w:rsidRPr="008B1316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19" w:type="pct"/>
            <w:gridSpan w:val="7"/>
          </w:tcPr>
          <w:p w14:paraId="356C8AE0" w14:textId="77777777" w:rsidR="002A61E4" w:rsidRPr="008B1316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131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A61E4" w:rsidRPr="008B1316" w14:paraId="7379A804" w14:textId="77777777" w:rsidTr="007825A9">
        <w:tc>
          <w:tcPr>
            <w:tcW w:w="2081" w:type="pct"/>
          </w:tcPr>
          <w:p w14:paraId="5133A73D" w14:textId="72E58BA1" w:rsidR="002A61E4" w:rsidRPr="008B1316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131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38" w:type="pct"/>
          </w:tcPr>
          <w:p w14:paraId="45A3AB66" w14:textId="77777777" w:rsidR="002A61E4" w:rsidRPr="008B1316" w:rsidRDefault="002A61E4" w:rsidP="002A61E4">
            <w:pPr>
              <w:tabs>
                <w:tab w:val="clear" w:pos="680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32F33289" w14:textId="77777777" w:rsidR="002A61E4" w:rsidRPr="008B1316" w:rsidRDefault="002A61E4" w:rsidP="002A61E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36E67A60" w14:textId="77777777" w:rsidR="002A61E4" w:rsidRPr="008B1316" w:rsidRDefault="002A61E4" w:rsidP="002A61E4">
            <w:pPr>
              <w:tabs>
                <w:tab w:val="clear" w:pos="680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42F18F17" w14:textId="77777777" w:rsidR="002A61E4" w:rsidRPr="008B1316" w:rsidRDefault="002A61E4" w:rsidP="002A61E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480B3381" w14:textId="77777777" w:rsidR="002A61E4" w:rsidRPr="008B1316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70C3C702" w14:textId="77777777" w:rsidR="002A61E4" w:rsidRPr="008B1316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21B68E31" w14:textId="77777777" w:rsidR="002A61E4" w:rsidRPr="008B1316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6"/>
              </w:tabs>
              <w:spacing w:line="240" w:lineRule="auto"/>
              <w:ind w:left="-121" w:right="-5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B3209" w:rsidRPr="008B1316" w14:paraId="5C4E40AD" w14:textId="77777777" w:rsidTr="00846709">
        <w:tc>
          <w:tcPr>
            <w:tcW w:w="2081" w:type="pct"/>
            <w:vAlign w:val="center"/>
          </w:tcPr>
          <w:p w14:paraId="0B3AE561" w14:textId="4C69ABAD" w:rsidR="007B3209" w:rsidRPr="008B1316" w:rsidRDefault="007B3209" w:rsidP="007B3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131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6D7E8158" w14:textId="2A266828" w:rsidR="007B3209" w:rsidRPr="009C0CEB" w:rsidRDefault="00ED4C07" w:rsidP="007B3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D4C07">
              <w:rPr>
                <w:rFonts w:asciiTheme="majorBidi" w:hAnsiTheme="majorBidi" w:cstheme="majorBidi"/>
                <w:sz w:val="30"/>
                <w:szCs w:val="30"/>
              </w:rPr>
              <w:t>5,558</w:t>
            </w:r>
          </w:p>
        </w:tc>
        <w:tc>
          <w:tcPr>
            <w:tcW w:w="147" w:type="pct"/>
          </w:tcPr>
          <w:p w14:paraId="2934F545" w14:textId="77777777" w:rsidR="007B3209" w:rsidRPr="008B1316" w:rsidRDefault="007B3209" w:rsidP="007B3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6FB22BE9" w14:textId="311E3D05" w:rsidR="007B3209" w:rsidRPr="008B1316" w:rsidRDefault="007B3209" w:rsidP="007B3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40"/>
              <w:rPr>
                <w:rFonts w:asciiTheme="majorBidi" w:hAnsiTheme="majorBidi" w:cstheme="majorBidi"/>
                <w:sz w:val="30"/>
                <w:szCs w:val="30"/>
              </w:rPr>
            </w:pPr>
            <w:r w:rsidRPr="0041195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46</w:t>
            </w:r>
            <w:r w:rsidRPr="0041195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</w:p>
        </w:tc>
        <w:tc>
          <w:tcPr>
            <w:tcW w:w="145" w:type="pct"/>
          </w:tcPr>
          <w:p w14:paraId="214B6D4D" w14:textId="77777777" w:rsidR="007B3209" w:rsidRPr="008B1316" w:rsidRDefault="007B3209" w:rsidP="007B3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vAlign w:val="center"/>
          </w:tcPr>
          <w:p w14:paraId="65ACECED" w14:textId="1F57F55D" w:rsidR="007B3209" w:rsidRPr="008B1316" w:rsidRDefault="007B3209" w:rsidP="007B3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360A24A7" w14:textId="77777777" w:rsidR="007B3209" w:rsidRPr="008B1316" w:rsidRDefault="007B3209" w:rsidP="007B3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vAlign w:val="center"/>
          </w:tcPr>
          <w:p w14:paraId="3E2CEB5E" w14:textId="4C3ACDED" w:rsidR="007B3209" w:rsidRPr="008B1316" w:rsidRDefault="007B3209" w:rsidP="007B3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21" w:right="-5" w:firstLine="13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7B3209" w:rsidRPr="008B1316" w14:paraId="02704496" w14:textId="77777777" w:rsidTr="00846709">
        <w:tc>
          <w:tcPr>
            <w:tcW w:w="2081" w:type="pct"/>
          </w:tcPr>
          <w:p w14:paraId="41A863C7" w14:textId="0CEBF7D3" w:rsidR="007B3209" w:rsidRPr="008B1316" w:rsidRDefault="007B3209" w:rsidP="007B3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13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7408AD78" w14:textId="76C68890" w:rsidR="007B3209" w:rsidRPr="009C0CEB" w:rsidRDefault="00ED4C07" w:rsidP="007B3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ED4C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5,558</w:t>
            </w:r>
          </w:p>
        </w:tc>
        <w:tc>
          <w:tcPr>
            <w:tcW w:w="147" w:type="pct"/>
          </w:tcPr>
          <w:p w14:paraId="0BF3CF2E" w14:textId="77777777" w:rsidR="007B3209" w:rsidRPr="008B1316" w:rsidRDefault="007B3209" w:rsidP="007B3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235FD17C" w14:textId="591AE9A5" w:rsidR="007B3209" w:rsidRPr="008B1316" w:rsidRDefault="007B3209" w:rsidP="007B3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7FD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2,461</w:t>
            </w:r>
          </w:p>
        </w:tc>
        <w:tc>
          <w:tcPr>
            <w:tcW w:w="145" w:type="pct"/>
          </w:tcPr>
          <w:p w14:paraId="2DF4373F" w14:textId="77777777" w:rsidR="007B3209" w:rsidRPr="008B1316" w:rsidRDefault="007B3209" w:rsidP="007B3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CF84461" w14:textId="0C6CBF17" w:rsidR="007B3209" w:rsidRPr="008B1316" w:rsidRDefault="007B3209" w:rsidP="007B3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2B640492" w14:textId="77777777" w:rsidR="007B3209" w:rsidRPr="008B1316" w:rsidRDefault="007B3209" w:rsidP="007B3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7102BE2" w14:textId="5F14B25E" w:rsidR="007B3209" w:rsidRPr="008B1316" w:rsidRDefault="007B3209" w:rsidP="007B3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21" w:right="-5" w:firstLine="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4E126E" w:rsidRPr="008B1316" w14:paraId="13529A75" w14:textId="77777777" w:rsidTr="002C7D5C">
        <w:tc>
          <w:tcPr>
            <w:tcW w:w="2081" w:type="pct"/>
          </w:tcPr>
          <w:p w14:paraId="43D03098" w14:textId="77777777" w:rsidR="004E126E" w:rsidRPr="008B1316" w:rsidRDefault="004E126E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8" w:type="pct"/>
          </w:tcPr>
          <w:p w14:paraId="24E51A47" w14:textId="77777777" w:rsidR="004E126E" w:rsidRPr="008B1316" w:rsidRDefault="004E126E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47" w:type="pct"/>
          </w:tcPr>
          <w:p w14:paraId="042DCE38" w14:textId="77777777" w:rsidR="004E126E" w:rsidRPr="008B1316" w:rsidRDefault="004E126E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</w:tcPr>
          <w:p w14:paraId="6C4CE533" w14:textId="77777777" w:rsidR="004E126E" w:rsidRPr="008B1316" w:rsidRDefault="004E126E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4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5D01D1D5" w14:textId="77777777" w:rsidR="004E126E" w:rsidRPr="008B1316" w:rsidRDefault="004E126E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</w:tcPr>
          <w:p w14:paraId="29DBBF68" w14:textId="77777777" w:rsidR="004E126E" w:rsidRPr="008B1316" w:rsidRDefault="004E126E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6E4AC940" w14:textId="77777777" w:rsidR="004E126E" w:rsidRPr="008B1316" w:rsidRDefault="004E126E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46179F99" w14:textId="77777777" w:rsidR="004E126E" w:rsidRPr="008B1316" w:rsidRDefault="004E126E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21" w:right="-5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61E4" w:rsidRPr="008B1316" w14:paraId="7DE73389" w14:textId="77777777" w:rsidTr="002C7D5C">
        <w:tc>
          <w:tcPr>
            <w:tcW w:w="2081" w:type="pct"/>
          </w:tcPr>
          <w:p w14:paraId="6EDF147B" w14:textId="520197D0" w:rsidR="002A61E4" w:rsidRPr="008B1316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B131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ภาระผูกพันอื่น ๆ</w:t>
            </w:r>
          </w:p>
        </w:tc>
        <w:tc>
          <w:tcPr>
            <w:tcW w:w="638" w:type="pct"/>
          </w:tcPr>
          <w:p w14:paraId="7F219570" w14:textId="77777777" w:rsidR="002A61E4" w:rsidRPr="008B1316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47" w:type="pct"/>
          </w:tcPr>
          <w:p w14:paraId="466ED31D" w14:textId="77777777" w:rsidR="002A61E4" w:rsidRPr="008B1316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</w:tcPr>
          <w:p w14:paraId="24A5C8E4" w14:textId="77777777" w:rsidR="002A61E4" w:rsidRPr="008B1316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4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0718A601" w14:textId="77777777" w:rsidR="002A61E4" w:rsidRPr="008B1316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</w:tcPr>
          <w:p w14:paraId="57A5194D" w14:textId="77777777" w:rsidR="002A61E4" w:rsidRPr="008B1316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73C88DDD" w14:textId="77777777" w:rsidR="002A61E4" w:rsidRPr="008B1316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6FF750E4" w14:textId="77777777" w:rsidR="002A61E4" w:rsidRPr="008B1316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21" w:right="-5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31E6B" w:rsidRPr="008B1316" w14:paraId="15D71F22" w14:textId="77777777" w:rsidTr="002C7D5C">
        <w:tc>
          <w:tcPr>
            <w:tcW w:w="2081" w:type="pct"/>
          </w:tcPr>
          <w:p w14:paraId="1D2FA6D4" w14:textId="77777777" w:rsidR="00231E6B" w:rsidRPr="00885177" w:rsidRDefault="00231E6B" w:rsidP="00231E6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8517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638" w:type="pct"/>
          </w:tcPr>
          <w:p w14:paraId="481FD2C8" w14:textId="1D18BE54" w:rsidR="00231E6B" w:rsidRPr="00885177" w:rsidRDefault="00885177" w:rsidP="00231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85177">
              <w:rPr>
                <w:rFonts w:asciiTheme="majorBidi" w:hAnsiTheme="majorBidi" w:cstheme="majorBidi"/>
                <w:sz w:val="30"/>
                <w:szCs w:val="30"/>
              </w:rPr>
              <w:t>23,109</w:t>
            </w:r>
          </w:p>
        </w:tc>
        <w:tc>
          <w:tcPr>
            <w:tcW w:w="147" w:type="pct"/>
          </w:tcPr>
          <w:p w14:paraId="07E60C3D" w14:textId="77777777" w:rsidR="00231E6B" w:rsidRPr="00885177" w:rsidRDefault="00231E6B" w:rsidP="00231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</w:tcPr>
          <w:p w14:paraId="1F7041E0" w14:textId="67366268" w:rsidR="00231E6B" w:rsidRPr="00885177" w:rsidRDefault="00231E6B" w:rsidP="00231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40"/>
              <w:rPr>
                <w:rFonts w:asciiTheme="majorBidi" w:hAnsiTheme="majorBidi" w:cstheme="majorBidi"/>
                <w:sz w:val="30"/>
                <w:szCs w:val="30"/>
              </w:rPr>
            </w:pPr>
            <w:r w:rsidRPr="00885177">
              <w:rPr>
                <w:rFonts w:asciiTheme="majorBidi" w:hAnsiTheme="majorBidi" w:cs="Angsana New"/>
                <w:sz w:val="30"/>
                <w:szCs w:val="30"/>
                <w:cs/>
                <w:lang w:val="en-GB"/>
              </w:rPr>
              <w:t>98</w:t>
            </w:r>
            <w:r w:rsidRPr="0088517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885177">
              <w:rPr>
                <w:rFonts w:asciiTheme="majorBidi" w:hAnsiTheme="majorBidi" w:cs="Angsana New"/>
                <w:sz w:val="30"/>
                <w:szCs w:val="30"/>
                <w:cs/>
                <w:lang w:val="en-GB"/>
              </w:rPr>
              <w:t>76</w:t>
            </w:r>
            <w:r w:rsidRPr="00885177">
              <w:rPr>
                <w:rFonts w:asciiTheme="majorBidi" w:hAnsiTheme="majorBidi" w:cs="Angsana New"/>
                <w:sz w:val="30"/>
                <w:szCs w:val="30"/>
                <w:lang w:val="en-GB"/>
              </w:rPr>
              <w:t>0</w:t>
            </w:r>
          </w:p>
        </w:tc>
        <w:tc>
          <w:tcPr>
            <w:tcW w:w="145" w:type="pct"/>
          </w:tcPr>
          <w:p w14:paraId="309BED51" w14:textId="77777777" w:rsidR="00231E6B" w:rsidRPr="008B1316" w:rsidRDefault="00231E6B" w:rsidP="00231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</w:tcPr>
          <w:p w14:paraId="68EC0614" w14:textId="6AE69A9C" w:rsidR="00231E6B" w:rsidRPr="008B1316" w:rsidRDefault="00231E6B" w:rsidP="00231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B131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41B21C4F" w14:textId="77777777" w:rsidR="00231E6B" w:rsidRPr="008B1316" w:rsidRDefault="00231E6B" w:rsidP="00231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68F4E3E1" w14:textId="77777777" w:rsidR="00231E6B" w:rsidRPr="008B1316" w:rsidRDefault="00231E6B" w:rsidP="00231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B131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231E6B" w:rsidRPr="008B1316" w14:paraId="4E3F999F" w14:textId="77777777" w:rsidTr="002C7D5C">
        <w:tc>
          <w:tcPr>
            <w:tcW w:w="2081" w:type="pct"/>
          </w:tcPr>
          <w:p w14:paraId="78D22082" w14:textId="77777777" w:rsidR="00231E6B" w:rsidRPr="008B1316" w:rsidRDefault="00231E6B" w:rsidP="00231E6B">
            <w:pPr>
              <w:spacing w:line="240" w:lineRule="auto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B131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หนังสือค้ำประกันการใช้ไฟฟ้า</w:t>
            </w:r>
          </w:p>
        </w:tc>
        <w:tc>
          <w:tcPr>
            <w:tcW w:w="638" w:type="pct"/>
          </w:tcPr>
          <w:p w14:paraId="30360E2B" w14:textId="42348547" w:rsidR="00231E6B" w:rsidRPr="008B1316" w:rsidRDefault="00231E6B" w:rsidP="00231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1195D">
              <w:rPr>
                <w:rFonts w:asciiTheme="majorBidi" w:hAnsiTheme="majorBidi" w:cs="Angsana New"/>
                <w:sz w:val="30"/>
                <w:szCs w:val="30"/>
                <w:cs/>
                <w:lang w:val="en-GB"/>
              </w:rPr>
              <w:t>803</w:t>
            </w:r>
          </w:p>
        </w:tc>
        <w:tc>
          <w:tcPr>
            <w:tcW w:w="147" w:type="pct"/>
          </w:tcPr>
          <w:p w14:paraId="24CA53AD" w14:textId="77777777" w:rsidR="00231E6B" w:rsidRPr="008B1316" w:rsidRDefault="00231E6B" w:rsidP="00231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00F8D557" w14:textId="7BA0E330" w:rsidR="00231E6B" w:rsidRPr="008B1316" w:rsidRDefault="00231E6B" w:rsidP="00231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40"/>
              <w:rPr>
                <w:rFonts w:asciiTheme="majorBidi" w:hAnsiTheme="majorBidi" w:cstheme="majorBidi"/>
                <w:sz w:val="30"/>
                <w:szCs w:val="30"/>
              </w:rPr>
            </w:pPr>
            <w:r w:rsidRPr="0041195D">
              <w:rPr>
                <w:rFonts w:asciiTheme="majorBidi" w:hAnsiTheme="majorBidi" w:cs="Angsana New"/>
                <w:sz w:val="30"/>
                <w:szCs w:val="30"/>
                <w:cs/>
                <w:lang w:val="en-GB"/>
              </w:rPr>
              <w:t>803</w:t>
            </w:r>
          </w:p>
        </w:tc>
        <w:tc>
          <w:tcPr>
            <w:tcW w:w="145" w:type="pct"/>
          </w:tcPr>
          <w:p w14:paraId="651D14A3" w14:textId="77777777" w:rsidR="00231E6B" w:rsidRPr="008B1316" w:rsidRDefault="00231E6B" w:rsidP="00231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</w:tcPr>
          <w:p w14:paraId="27ADAD99" w14:textId="2BC640E5" w:rsidR="00231E6B" w:rsidRPr="008B1316" w:rsidRDefault="00231E6B" w:rsidP="00231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B131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4CE9999A" w14:textId="77777777" w:rsidR="00231E6B" w:rsidRPr="008B1316" w:rsidRDefault="00231E6B" w:rsidP="00231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38B68CAD" w14:textId="77777777" w:rsidR="00231E6B" w:rsidRPr="008B1316" w:rsidRDefault="00231E6B" w:rsidP="00231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B131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231E6B" w:rsidRPr="008B1316" w14:paraId="1A63048F" w14:textId="77777777" w:rsidTr="002C7D5C">
        <w:tc>
          <w:tcPr>
            <w:tcW w:w="2081" w:type="pct"/>
          </w:tcPr>
          <w:p w14:paraId="49DD791B" w14:textId="61FA59BD" w:rsidR="00231E6B" w:rsidRPr="008B1316" w:rsidRDefault="00231E6B" w:rsidP="00231E6B">
            <w:pPr>
              <w:spacing w:line="240" w:lineRule="auto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B131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หนังสือค้ำประกันสำหรับการซื้ออะไหล่</w:t>
            </w:r>
          </w:p>
        </w:tc>
        <w:tc>
          <w:tcPr>
            <w:tcW w:w="638" w:type="pct"/>
          </w:tcPr>
          <w:p w14:paraId="507BCF68" w14:textId="73E9BFF1" w:rsidR="00231E6B" w:rsidRPr="008B1316" w:rsidRDefault="00231E6B" w:rsidP="00231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1195D">
              <w:rPr>
                <w:rFonts w:asciiTheme="majorBidi" w:hAnsiTheme="majorBidi" w:cs="Angsana New"/>
                <w:sz w:val="30"/>
                <w:szCs w:val="30"/>
                <w:cs/>
              </w:rPr>
              <w:t>4</w:t>
            </w:r>
            <w:r w:rsidRPr="004119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1195D">
              <w:rPr>
                <w:rFonts w:asciiTheme="majorBidi" w:hAnsiTheme="majorBidi" w:cs="Angsana New"/>
                <w:sz w:val="30"/>
                <w:szCs w:val="30"/>
                <w:cs/>
              </w:rPr>
              <w:t>000</w:t>
            </w:r>
          </w:p>
        </w:tc>
        <w:tc>
          <w:tcPr>
            <w:tcW w:w="147" w:type="pct"/>
          </w:tcPr>
          <w:p w14:paraId="38D0B760" w14:textId="77777777" w:rsidR="00231E6B" w:rsidRPr="008B1316" w:rsidRDefault="00231E6B" w:rsidP="00231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3A17BB9C" w14:textId="26822F23" w:rsidR="00231E6B" w:rsidRPr="008B1316" w:rsidRDefault="00231E6B" w:rsidP="00231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40"/>
              <w:rPr>
                <w:rFonts w:asciiTheme="majorBidi" w:hAnsiTheme="majorBidi" w:cstheme="majorBidi"/>
                <w:sz w:val="30"/>
                <w:szCs w:val="30"/>
              </w:rPr>
            </w:pPr>
            <w:r w:rsidRPr="0041195D">
              <w:rPr>
                <w:rFonts w:asciiTheme="majorBidi" w:hAnsiTheme="majorBidi" w:cs="Angsana New"/>
                <w:sz w:val="30"/>
                <w:szCs w:val="30"/>
                <w:cs/>
              </w:rPr>
              <w:t>4</w:t>
            </w:r>
            <w:r w:rsidRPr="004119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1195D">
              <w:rPr>
                <w:rFonts w:asciiTheme="majorBidi" w:hAnsiTheme="majorBidi" w:cs="Angsana New"/>
                <w:sz w:val="30"/>
                <w:szCs w:val="30"/>
                <w:cs/>
              </w:rPr>
              <w:t>000</w:t>
            </w:r>
          </w:p>
        </w:tc>
        <w:tc>
          <w:tcPr>
            <w:tcW w:w="145" w:type="pct"/>
          </w:tcPr>
          <w:p w14:paraId="3B85326E" w14:textId="77777777" w:rsidR="00231E6B" w:rsidRPr="008B1316" w:rsidRDefault="00231E6B" w:rsidP="00231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</w:tcPr>
          <w:p w14:paraId="7FEC68DE" w14:textId="6FB44C28" w:rsidR="00231E6B" w:rsidRPr="008B1316" w:rsidRDefault="00231E6B" w:rsidP="00231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B131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2B8014B8" w14:textId="77777777" w:rsidR="00231E6B" w:rsidRPr="008B1316" w:rsidRDefault="00231E6B" w:rsidP="00231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6BA7AB49" w14:textId="0A10D576" w:rsidR="00231E6B" w:rsidRPr="008B1316" w:rsidRDefault="00231E6B" w:rsidP="00231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131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231E6B" w:rsidRPr="008B1316" w14:paraId="32DBE212" w14:textId="77777777" w:rsidTr="002C7D5C">
        <w:tc>
          <w:tcPr>
            <w:tcW w:w="2081" w:type="pct"/>
          </w:tcPr>
          <w:p w14:paraId="78F53B41" w14:textId="77777777" w:rsidR="00231E6B" w:rsidRPr="008B1316" w:rsidRDefault="00231E6B" w:rsidP="00231E6B">
            <w:pPr>
              <w:spacing w:line="240" w:lineRule="auto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B131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หนังสือค้ำประกันสำหรับการซื้อรถยนต์ </w:t>
            </w:r>
          </w:p>
        </w:tc>
        <w:tc>
          <w:tcPr>
            <w:tcW w:w="638" w:type="pct"/>
          </w:tcPr>
          <w:p w14:paraId="72EF2C4A" w14:textId="77777777" w:rsidR="00231E6B" w:rsidRPr="008B1316" w:rsidRDefault="00231E6B" w:rsidP="00231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7" w:type="pct"/>
          </w:tcPr>
          <w:p w14:paraId="5C830080" w14:textId="77777777" w:rsidR="00231E6B" w:rsidRPr="008B1316" w:rsidRDefault="00231E6B" w:rsidP="00231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28B724D0" w14:textId="77777777" w:rsidR="00231E6B" w:rsidRPr="008B1316" w:rsidRDefault="00231E6B" w:rsidP="00231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150C1223" w14:textId="77777777" w:rsidR="00231E6B" w:rsidRPr="008B1316" w:rsidRDefault="00231E6B" w:rsidP="00231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80" w:type="pct"/>
          </w:tcPr>
          <w:p w14:paraId="0B2082A3" w14:textId="77777777" w:rsidR="00231E6B" w:rsidRPr="008B1316" w:rsidRDefault="00231E6B" w:rsidP="00231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</w:tcPr>
          <w:p w14:paraId="79406A59" w14:textId="77777777" w:rsidR="00231E6B" w:rsidRPr="008B1316" w:rsidRDefault="00231E6B" w:rsidP="00231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373CCEF2" w14:textId="77777777" w:rsidR="00231E6B" w:rsidRPr="008B1316" w:rsidRDefault="00231E6B" w:rsidP="00231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21" w:right="-5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31E6B" w:rsidRPr="008B1316" w14:paraId="2539CEA2" w14:textId="77777777" w:rsidTr="00D42027">
        <w:tc>
          <w:tcPr>
            <w:tcW w:w="2081" w:type="pct"/>
          </w:tcPr>
          <w:p w14:paraId="6D431F09" w14:textId="66040EEC" w:rsidR="00231E6B" w:rsidRPr="008B1316" w:rsidRDefault="00231E6B" w:rsidP="00231E6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B131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อะไหล่และ อุปกรณ์ตกแต่งภายใต้</w:t>
            </w:r>
          </w:p>
        </w:tc>
        <w:tc>
          <w:tcPr>
            <w:tcW w:w="638" w:type="pct"/>
          </w:tcPr>
          <w:p w14:paraId="430A89AA" w14:textId="77777777" w:rsidR="00231E6B" w:rsidRPr="008B1316" w:rsidRDefault="00231E6B" w:rsidP="00231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06502018" w14:textId="77777777" w:rsidR="00231E6B" w:rsidRPr="008B1316" w:rsidRDefault="00231E6B" w:rsidP="00231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4AEBEA52" w14:textId="77777777" w:rsidR="00231E6B" w:rsidRPr="008B1316" w:rsidRDefault="00231E6B" w:rsidP="00231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57892F11" w14:textId="77777777" w:rsidR="00231E6B" w:rsidRPr="008B1316" w:rsidRDefault="00231E6B" w:rsidP="00231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80" w:type="pct"/>
          </w:tcPr>
          <w:p w14:paraId="44DF92DD" w14:textId="77777777" w:rsidR="00231E6B" w:rsidRPr="008B1316" w:rsidRDefault="00231E6B" w:rsidP="00231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</w:tcPr>
          <w:p w14:paraId="50121382" w14:textId="77777777" w:rsidR="00231E6B" w:rsidRPr="008B1316" w:rsidRDefault="00231E6B" w:rsidP="00231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6083394B" w14:textId="77777777" w:rsidR="00231E6B" w:rsidRPr="008B1316" w:rsidRDefault="00231E6B" w:rsidP="00231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21" w:right="-5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31E6B" w:rsidRPr="008B1316" w14:paraId="0D7F2D8A" w14:textId="77777777" w:rsidTr="00D42027">
        <w:tc>
          <w:tcPr>
            <w:tcW w:w="2081" w:type="pct"/>
          </w:tcPr>
          <w:p w14:paraId="2091CE37" w14:textId="77777777" w:rsidR="00231E6B" w:rsidRPr="008B1316" w:rsidRDefault="00231E6B" w:rsidP="00231E6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131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เครื่องหมายการค้า “ฮอนด้า”</w:t>
            </w:r>
          </w:p>
        </w:tc>
        <w:tc>
          <w:tcPr>
            <w:tcW w:w="638" w:type="pct"/>
          </w:tcPr>
          <w:p w14:paraId="79526B2E" w14:textId="697587DE" w:rsidR="00231E6B" w:rsidRPr="008B1316" w:rsidRDefault="00231E6B" w:rsidP="00231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41195D">
              <w:rPr>
                <w:rFonts w:asciiTheme="majorBidi" w:hAnsiTheme="majorBidi" w:cs="Angsana New"/>
                <w:sz w:val="30"/>
                <w:szCs w:val="30"/>
                <w:cs/>
                <w:lang w:val="en-GB"/>
              </w:rPr>
              <w:t>72</w:t>
            </w:r>
            <w:r w:rsidRPr="0041195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41195D">
              <w:rPr>
                <w:rFonts w:asciiTheme="majorBidi" w:hAnsiTheme="majorBidi" w:cs="Angsana New"/>
                <w:sz w:val="30"/>
                <w:szCs w:val="30"/>
                <w:cs/>
                <w:lang w:val="en-GB"/>
              </w:rPr>
              <w:t>000</w:t>
            </w:r>
          </w:p>
        </w:tc>
        <w:tc>
          <w:tcPr>
            <w:tcW w:w="147" w:type="pct"/>
          </w:tcPr>
          <w:p w14:paraId="69E6ACC2" w14:textId="77777777" w:rsidR="00231E6B" w:rsidRPr="008B1316" w:rsidRDefault="00231E6B" w:rsidP="00231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7D461120" w14:textId="77C1B548" w:rsidR="00231E6B" w:rsidRPr="008B1316" w:rsidRDefault="00231E6B" w:rsidP="00231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40"/>
              <w:rPr>
                <w:rFonts w:asciiTheme="majorBidi" w:hAnsiTheme="majorBidi" w:cstheme="majorBidi"/>
                <w:sz w:val="30"/>
                <w:szCs w:val="30"/>
              </w:rPr>
            </w:pPr>
            <w:r w:rsidRPr="0041195D">
              <w:rPr>
                <w:rFonts w:asciiTheme="majorBidi" w:hAnsiTheme="majorBidi" w:cs="Angsana New"/>
                <w:sz w:val="30"/>
                <w:szCs w:val="30"/>
                <w:cs/>
                <w:lang w:val="en-GB"/>
              </w:rPr>
              <w:t>72</w:t>
            </w:r>
            <w:r w:rsidRPr="0041195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41195D">
              <w:rPr>
                <w:rFonts w:asciiTheme="majorBidi" w:hAnsiTheme="majorBidi" w:cs="Angsana New"/>
                <w:sz w:val="30"/>
                <w:szCs w:val="30"/>
                <w:cs/>
                <w:lang w:val="en-GB"/>
              </w:rPr>
              <w:t>000</w:t>
            </w:r>
          </w:p>
        </w:tc>
        <w:tc>
          <w:tcPr>
            <w:tcW w:w="145" w:type="pct"/>
          </w:tcPr>
          <w:p w14:paraId="040BE44D" w14:textId="77777777" w:rsidR="00231E6B" w:rsidRPr="008B1316" w:rsidRDefault="00231E6B" w:rsidP="00231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80" w:type="pct"/>
          </w:tcPr>
          <w:p w14:paraId="1CC0F929" w14:textId="72DA98DC" w:rsidR="00231E6B" w:rsidRPr="008B1316" w:rsidRDefault="00231E6B" w:rsidP="00231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131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32234A13" w14:textId="77777777" w:rsidR="00231E6B" w:rsidRPr="008B1316" w:rsidRDefault="00231E6B" w:rsidP="00231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64723C46" w14:textId="77777777" w:rsidR="00231E6B" w:rsidRPr="008B1316" w:rsidRDefault="00231E6B" w:rsidP="00231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B131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231E6B" w:rsidRPr="008B1316" w14:paraId="6E8439BE" w14:textId="77777777" w:rsidTr="00D42027">
        <w:tc>
          <w:tcPr>
            <w:tcW w:w="2081" w:type="pct"/>
          </w:tcPr>
          <w:p w14:paraId="139A5472" w14:textId="411586ED" w:rsidR="00231E6B" w:rsidRPr="008B1316" w:rsidRDefault="00231E6B" w:rsidP="00231E6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หนังสือค้ำประกันอื่นๆ</w:t>
            </w: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22A64DA4" w14:textId="5CEA51A6" w:rsidR="00231E6B" w:rsidRPr="008B1316" w:rsidRDefault="00231E6B" w:rsidP="00231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F2926">
              <w:rPr>
                <w:rFonts w:asciiTheme="majorBidi" w:hAnsiTheme="majorBidi" w:cs="Angsana New"/>
                <w:sz w:val="30"/>
                <w:szCs w:val="30"/>
                <w:cs/>
                <w:lang w:val="en-GB"/>
              </w:rPr>
              <w:t>200</w:t>
            </w:r>
          </w:p>
        </w:tc>
        <w:tc>
          <w:tcPr>
            <w:tcW w:w="147" w:type="pct"/>
          </w:tcPr>
          <w:p w14:paraId="60FD5734" w14:textId="77777777" w:rsidR="00231E6B" w:rsidRPr="008B1316" w:rsidRDefault="00231E6B" w:rsidP="00231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720762CB" w14:textId="0BFAE235" w:rsidR="00231E6B" w:rsidRPr="008B1316" w:rsidRDefault="00231E6B" w:rsidP="00231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40"/>
              <w:rPr>
                <w:rFonts w:asciiTheme="majorBidi" w:hAnsiTheme="majorBidi" w:cstheme="majorBidi"/>
                <w:sz w:val="30"/>
                <w:szCs w:val="30"/>
              </w:rPr>
            </w:pPr>
            <w:r w:rsidRPr="009F2926">
              <w:rPr>
                <w:rFonts w:asciiTheme="majorBidi" w:hAnsiTheme="majorBidi" w:cs="Angsana New"/>
                <w:sz w:val="30"/>
                <w:szCs w:val="30"/>
                <w:cs/>
                <w:lang w:val="en-GB"/>
              </w:rPr>
              <w:t>200</w:t>
            </w:r>
          </w:p>
        </w:tc>
        <w:tc>
          <w:tcPr>
            <w:tcW w:w="145" w:type="pct"/>
          </w:tcPr>
          <w:p w14:paraId="2065FE15" w14:textId="77777777" w:rsidR="00231E6B" w:rsidRPr="008B1316" w:rsidRDefault="00231E6B" w:rsidP="00231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03D13AAF" w14:textId="4727135A" w:rsidR="00231E6B" w:rsidRDefault="00231E6B" w:rsidP="00231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CC4F0E4" w14:textId="77777777" w:rsidR="00231E6B" w:rsidRPr="008B1316" w:rsidRDefault="00231E6B" w:rsidP="00231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7A5A1FD5" w14:textId="32E288F3" w:rsidR="00231E6B" w:rsidRPr="008B1316" w:rsidRDefault="00231E6B" w:rsidP="00231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31E6B" w:rsidRPr="008B1316" w14:paraId="16820CED" w14:textId="77777777" w:rsidTr="002C7D5C">
        <w:tc>
          <w:tcPr>
            <w:tcW w:w="2081" w:type="pct"/>
          </w:tcPr>
          <w:p w14:paraId="6302AE05" w14:textId="77777777" w:rsidR="00231E6B" w:rsidRPr="00EB7931" w:rsidRDefault="00231E6B" w:rsidP="00231E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8851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8" w:type="pct"/>
            <w:tcBorders>
              <w:bottom w:val="double" w:sz="4" w:space="0" w:color="auto"/>
            </w:tcBorders>
          </w:tcPr>
          <w:p w14:paraId="78DADA11" w14:textId="1C379A1E" w:rsidR="00231E6B" w:rsidRPr="00EB7931" w:rsidRDefault="00885177" w:rsidP="00231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  <w:lang w:val="en-GB"/>
              </w:rPr>
            </w:pPr>
            <w:r w:rsidRPr="008851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100,112</w:t>
            </w:r>
          </w:p>
        </w:tc>
        <w:tc>
          <w:tcPr>
            <w:tcW w:w="147" w:type="pct"/>
          </w:tcPr>
          <w:p w14:paraId="7EECBFB9" w14:textId="77777777" w:rsidR="00231E6B" w:rsidRPr="008B1316" w:rsidRDefault="00231E6B" w:rsidP="00231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double" w:sz="4" w:space="0" w:color="auto"/>
            </w:tcBorders>
          </w:tcPr>
          <w:p w14:paraId="5B841EA8" w14:textId="3AC6039A" w:rsidR="00231E6B" w:rsidRPr="008B1316" w:rsidRDefault="00231E6B" w:rsidP="00231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2926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GB"/>
              </w:rPr>
              <w:t>175</w:t>
            </w:r>
            <w:r w:rsidRPr="009F29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9F2926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GB"/>
              </w:rPr>
              <w:t>76</w:t>
            </w:r>
            <w:r>
              <w:rPr>
                <w:rFonts w:asciiTheme="majorBidi" w:hAnsiTheme="majorBidi" w:cs="Angsana New"/>
                <w:b/>
                <w:bCs/>
                <w:sz w:val="30"/>
                <w:szCs w:val="30"/>
                <w:lang w:val="en-GB"/>
              </w:rPr>
              <w:t>3</w:t>
            </w:r>
          </w:p>
        </w:tc>
        <w:tc>
          <w:tcPr>
            <w:tcW w:w="145" w:type="pct"/>
          </w:tcPr>
          <w:p w14:paraId="7698F602" w14:textId="77777777" w:rsidR="00231E6B" w:rsidRPr="008B1316" w:rsidRDefault="00231E6B" w:rsidP="00231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double" w:sz="4" w:space="0" w:color="auto"/>
            </w:tcBorders>
          </w:tcPr>
          <w:p w14:paraId="6522A8E7" w14:textId="411E3F08" w:rsidR="00231E6B" w:rsidRPr="008B1316" w:rsidRDefault="00231E6B" w:rsidP="00231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B13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7DB6A19F" w14:textId="77777777" w:rsidR="00231E6B" w:rsidRPr="008B1316" w:rsidRDefault="00231E6B" w:rsidP="00231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left w:val="nil"/>
              <w:bottom w:val="double" w:sz="4" w:space="0" w:color="auto"/>
            </w:tcBorders>
          </w:tcPr>
          <w:p w14:paraId="62634CB1" w14:textId="77777777" w:rsidR="00231E6B" w:rsidRPr="008B1316" w:rsidRDefault="00231E6B" w:rsidP="00231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13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29F8A733" w14:textId="77777777" w:rsidR="0089048A" w:rsidRPr="008B1316" w:rsidRDefault="0089048A" w:rsidP="008E57A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5847927" w14:textId="6136F309" w:rsidR="008E57A8" w:rsidRPr="008B1316" w:rsidRDefault="00882924" w:rsidP="008E57A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B131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</w:t>
      </w:r>
      <w:r w:rsidR="008E57A8" w:rsidRPr="008B131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ค้ำประกัน</w:t>
      </w:r>
    </w:p>
    <w:p w14:paraId="13802962" w14:textId="75A745C6" w:rsidR="008E57A8" w:rsidRPr="008B1316" w:rsidRDefault="008E57A8" w:rsidP="00412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7D6994F" w14:textId="7AD37866" w:rsidR="008E57A8" w:rsidRDefault="008E57A8" w:rsidP="008E5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C811AB">
        <w:rPr>
          <w:rFonts w:ascii="Angsana New" w:hAnsi="Angsana New" w:cs="Angsana New" w:hint="cs"/>
          <w:sz w:val="30"/>
          <w:szCs w:val="30"/>
          <w:cs/>
        </w:rPr>
        <w:t>หนี้สิน</w:t>
      </w:r>
      <w:r w:rsidRPr="00C811AB">
        <w:rPr>
          <w:rFonts w:ascii="Angsana New" w:eastAsia="Calibri" w:hAnsi="Angsana New" w:cs="Angsana New" w:hint="cs"/>
          <w:sz w:val="30"/>
          <w:szCs w:val="30"/>
          <w:cs/>
        </w:rPr>
        <w:t xml:space="preserve">ที่มีภาระดอกเบี้ยส่วนที่มีหลักประกัน </w:t>
      </w:r>
      <w:r w:rsidRPr="00C811AB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8B1316" w:rsidRPr="00C811AB">
        <w:rPr>
          <w:rFonts w:ascii="Angsana New" w:hAnsi="Angsana New" w:cs="Angsana New"/>
          <w:sz w:val="30"/>
          <w:szCs w:val="30"/>
        </w:rPr>
        <w:t>3</w:t>
      </w:r>
      <w:r w:rsidR="00C13139" w:rsidRPr="00C811AB">
        <w:rPr>
          <w:rFonts w:ascii="Angsana New" w:hAnsi="Angsana New" w:cs="Angsana New"/>
          <w:sz w:val="30"/>
          <w:szCs w:val="30"/>
        </w:rPr>
        <w:t>1</w:t>
      </w:r>
      <w:r w:rsidR="001F7D56" w:rsidRPr="00C811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13139" w:rsidRPr="00C811AB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1F7D56" w:rsidRPr="00C811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B2E9F" w:rsidRPr="00C811AB">
        <w:rPr>
          <w:rFonts w:ascii="Angsana New" w:hAnsi="Angsana New" w:cs="Angsana New"/>
          <w:sz w:val="30"/>
          <w:szCs w:val="30"/>
        </w:rPr>
        <w:t>256</w:t>
      </w:r>
      <w:r w:rsidR="00C13139" w:rsidRPr="00C811AB">
        <w:rPr>
          <w:rFonts w:ascii="Angsana New" w:hAnsi="Angsana New" w:cs="Angsana New"/>
          <w:sz w:val="30"/>
          <w:szCs w:val="30"/>
        </w:rPr>
        <w:t>6</w:t>
      </w:r>
      <w:r w:rsidRPr="00C811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811AB">
        <w:rPr>
          <w:rFonts w:ascii="Angsana New" w:eastAsia="Calibri" w:hAnsi="Angsana New" w:cs="Angsana New" w:hint="cs"/>
          <w:sz w:val="30"/>
          <w:szCs w:val="30"/>
          <w:cs/>
        </w:rPr>
        <w:t>ถูกค้ำประกันโดยการจดจำนองที่ดิน สิ่งปลูกสร้างของกลุ่มบริษัท</w:t>
      </w:r>
      <w:r w:rsidRPr="008B1316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8B1316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(</w:t>
      </w:r>
      <w:r w:rsidRPr="008B1316">
        <w:rPr>
          <w:rFonts w:ascii="Angsana New" w:eastAsia="Calibri" w:hAnsi="Angsana New" w:cs="Angsana New" w:hint="cs"/>
          <w:i/>
          <w:iCs/>
          <w:sz w:val="30"/>
          <w:szCs w:val="30"/>
        </w:rPr>
        <w:t>31</w:t>
      </w:r>
      <w:r w:rsidRPr="008B1316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 xml:space="preserve"> ธันวาคม </w:t>
      </w:r>
      <w:r w:rsidRPr="008B1316">
        <w:rPr>
          <w:rFonts w:ascii="Angsana New" w:eastAsia="Calibri" w:hAnsi="Angsana New" w:cs="Angsana New" w:hint="cs"/>
          <w:i/>
          <w:iCs/>
          <w:sz w:val="30"/>
          <w:szCs w:val="30"/>
        </w:rPr>
        <w:t>25</w:t>
      </w:r>
      <w:r w:rsidR="00C13139">
        <w:rPr>
          <w:rFonts w:ascii="Angsana New" w:eastAsia="Calibri" w:hAnsi="Angsana New" w:cs="Angsana New"/>
          <w:i/>
          <w:iCs/>
          <w:sz w:val="30"/>
          <w:szCs w:val="30"/>
        </w:rPr>
        <w:t>65</w:t>
      </w:r>
      <w:r w:rsidRPr="008B1316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: ถูกค้ำประกันโดยการจดจำนองที่ดิน สิ่งปลูกสร้าง</w:t>
      </w:r>
      <w:r w:rsidR="00AF2F6C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ของกลุ่มบริษัท</w:t>
      </w:r>
      <w:r w:rsidRPr="008B1316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 xml:space="preserve">) </w:t>
      </w:r>
      <w:r w:rsidRPr="008B1316">
        <w:rPr>
          <w:rFonts w:ascii="Angsana New" w:hAnsi="Angsana New" w:cs="Angsana New" w:hint="cs"/>
          <w:sz w:val="30"/>
          <w:szCs w:val="30"/>
          <w:cs/>
        </w:rPr>
        <w:t>โดยมีรายละเอียดของหลักประกันซึ่งเป็นสินทรัพย์ของบริษัทดังนี้</w:t>
      </w:r>
    </w:p>
    <w:p w14:paraId="0548445B" w14:textId="77777777" w:rsidR="008B1316" w:rsidRPr="008B1316" w:rsidRDefault="008B1316" w:rsidP="008E5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378" w:type="dxa"/>
        <w:tblInd w:w="450" w:type="dxa"/>
        <w:tblLook w:val="01E0" w:firstRow="1" w:lastRow="1" w:firstColumn="1" w:lastColumn="1" w:noHBand="0" w:noVBand="0"/>
      </w:tblPr>
      <w:tblGrid>
        <w:gridCol w:w="3060"/>
        <w:gridCol w:w="720"/>
        <w:gridCol w:w="1368"/>
        <w:gridCol w:w="269"/>
        <w:gridCol w:w="1171"/>
        <w:gridCol w:w="270"/>
        <w:gridCol w:w="1076"/>
        <w:gridCol w:w="270"/>
        <w:gridCol w:w="1174"/>
      </w:tblGrid>
      <w:tr w:rsidR="008E57A8" w:rsidRPr="00047164" w14:paraId="07696768" w14:textId="77777777" w:rsidTr="008C51B7">
        <w:trPr>
          <w:tblHeader/>
        </w:trPr>
        <w:tc>
          <w:tcPr>
            <w:tcW w:w="3060" w:type="dxa"/>
            <w:vMerge w:val="restart"/>
            <w:shd w:val="clear" w:color="auto" w:fill="auto"/>
          </w:tcPr>
          <w:p w14:paraId="76CCDD6B" w14:textId="77777777" w:rsidR="008E57A8" w:rsidRPr="00047164" w:rsidRDefault="008E57A8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14:paraId="2C575406" w14:textId="77777777" w:rsidR="008E57A8" w:rsidRPr="00047164" w:rsidRDefault="008E57A8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spacing w:line="380" w:lineRule="exact"/>
              <w:ind w:left="163" w:right="-108" w:hanging="163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047164">
              <w:rPr>
                <w:rFonts w:ascii="Angsana New" w:hAnsi="Angsana New" w:cs="Angsana New" w:hint="cs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720" w:type="dxa"/>
          </w:tcPr>
          <w:p w14:paraId="2D3F314A" w14:textId="77777777" w:rsidR="008E57A8" w:rsidRPr="00047164" w:rsidRDefault="008E57A8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08" w:type="dxa"/>
            <w:gridSpan w:val="3"/>
          </w:tcPr>
          <w:p w14:paraId="6C52A5D1" w14:textId="77777777" w:rsidR="008E57A8" w:rsidRPr="00047164" w:rsidRDefault="008E57A8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047164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9B03D22" w14:textId="77777777" w:rsidR="008E57A8" w:rsidRPr="00047164" w:rsidRDefault="008E57A8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39262515" w14:textId="77777777" w:rsidR="008E57A8" w:rsidRPr="00047164" w:rsidRDefault="008E57A8" w:rsidP="00890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047164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13139" w:rsidRPr="00047164" w14:paraId="55B32436" w14:textId="77777777" w:rsidTr="008C51B7">
        <w:trPr>
          <w:tblHeader/>
        </w:trPr>
        <w:tc>
          <w:tcPr>
            <w:tcW w:w="3060" w:type="dxa"/>
            <w:vMerge/>
          </w:tcPr>
          <w:p w14:paraId="71B0ACE9" w14:textId="77777777" w:rsidR="00C13139" w:rsidRPr="00047164" w:rsidRDefault="00C13139" w:rsidP="00C13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20" w:type="dxa"/>
          </w:tcPr>
          <w:p w14:paraId="21E66653" w14:textId="77777777" w:rsidR="00C13139" w:rsidRPr="00047164" w:rsidRDefault="00C13139" w:rsidP="00C13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1EF04569" w14:textId="4C875DC9" w:rsidR="00C13139" w:rsidRPr="00047164" w:rsidRDefault="00C13139" w:rsidP="00C13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0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69" w:type="dxa"/>
            <w:shd w:val="clear" w:color="auto" w:fill="auto"/>
          </w:tcPr>
          <w:p w14:paraId="02A39D06" w14:textId="77777777" w:rsidR="00C13139" w:rsidRPr="00047164" w:rsidRDefault="00C13139" w:rsidP="00C13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59CB946B" w14:textId="4C9FED91" w:rsidR="00C13139" w:rsidRPr="00047164" w:rsidRDefault="00C13139" w:rsidP="00C13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47164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Pr="0004716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</w:tcPr>
          <w:p w14:paraId="7209B146" w14:textId="77777777" w:rsidR="00C13139" w:rsidRPr="00047164" w:rsidRDefault="00C13139" w:rsidP="00C13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</w:tcPr>
          <w:p w14:paraId="78E2CA8E" w14:textId="375808B9" w:rsidR="00C13139" w:rsidRPr="00047164" w:rsidRDefault="00C13139" w:rsidP="00C13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0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2F819ACE" w14:textId="77777777" w:rsidR="00C13139" w:rsidRPr="00047164" w:rsidRDefault="00C13139" w:rsidP="00C13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1A1C95FF" w14:textId="67487CAD" w:rsidR="00C13139" w:rsidRPr="00047164" w:rsidRDefault="00C13139" w:rsidP="00C13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47164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Pr="0004716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13139" w:rsidRPr="00047164" w14:paraId="1F5F48AF" w14:textId="77777777" w:rsidTr="008C51B7">
        <w:trPr>
          <w:tblHeader/>
        </w:trPr>
        <w:tc>
          <w:tcPr>
            <w:tcW w:w="3060" w:type="dxa"/>
            <w:vMerge/>
          </w:tcPr>
          <w:p w14:paraId="54811DE2" w14:textId="77777777" w:rsidR="00C13139" w:rsidRPr="00047164" w:rsidRDefault="00C13139" w:rsidP="00C13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20" w:type="dxa"/>
          </w:tcPr>
          <w:p w14:paraId="78644103" w14:textId="15359A06" w:rsidR="00C13139" w:rsidRPr="00047164" w:rsidRDefault="00C13139" w:rsidP="00C13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68" w:type="dxa"/>
            <w:shd w:val="clear" w:color="auto" w:fill="auto"/>
          </w:tcPr>
          <w:p w14:paraId="391F0F18" w14:textId="0EEEF774" w:rsidR="00C13139" w:rsidRPr="00047164" w:rsidRDefault="00C13139" w:rsidP="00C13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047164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69" w:type="dxa"/>
            <w:shd w:val="clear" w:color="auto" w:fill="auto"/>
          </w:tcPr>
          <w:p w14:paraId="7792E10F" w14:textId="77777777" w:rsidR="00C13139" w:rsidRPr="00047164" w:rsidRDefault="00C13139" w:rsidP="00C13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58D0F861" w14:textId="7C583356" w:rsidR="00C13139" w:rsidRPr="00047164" w:rsidRDefault="00C13139" w:rsidP="00C13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047164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63D58BDC" w14:textId="77777777" w:rsidR="00C13139" w:rsidRPr="00047164" w:rsidRDefault="00C13139" w:rsidP="00C13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</w:tcPr>
          <w:p w14:paraId="126362F9" w14:textId="5EC21A4C" w:rsidR="00C13139" w:rsidRPr="00047164" w:rsidRDefault="00C13139" w:rsidP="00C13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047164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09D89B17" w14:textId="77777777" w:rsidR="00C13139" w:rsidRPr="00047164" w:rsidRDefault="00C13139" w:rsidP="00C13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55C27069" w14:textId="29D40F70" w:rsidR="00C13139" w:rsidRPr="00047164" w:rsidRDefault="00C13139" w:rsidP="00C13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047164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2A61E4" w:rsidRPr="00047164" w14:paraId="5E631EB7" w14:textId="77777777" w:rsidTr="008C51B7">
        <w:trPr>
          <w:tblHeader/>
        </w:trPr>
        <w:tc>
          <w:tcPr>
            <w:tcW w:w="3060" w:type="dxa"/>
          </w:tcPr>
          <w:p w14:paraId="25742191" w14:textId="77777777" w:rsidR="002A61E4" w:rsidRPr="00047164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20" w:type="dxa"/>
          </w:tcPr>
          <w:p w14:paraId="73386FCB" w14:textId="77777777" w:rsidR="002A61E4" w:rsidRPr="00047164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98" w:type="dxa"/>
            <w:gridSpan w:val="7"/>
          </w:tcPr>
          <w:p w14:paraId="5725C0D2" w14:textId="77777777" w:rsidR="002A61E4" w:rsidRPr="00047164" w:rsidRDefault="002A61E4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047164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B7931" w:rsidRPr="00047164" w14:paraId="31C57668" w14:textId="77777777" w:rsidTr="008C51B7">
        <w:tc>
          <w:tcPr>
            <w:tcW w:w="3060" w:type="dxa"/>
          </w:tcPr>
          <w:p w14:paraId="1B9E37F0" w14:textId="77777777" w:rsidR="00EB7931" w:rsidRPr="00047164" w:rsidRDefault="00EB7931" w:rsidP="00EB7931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047164">
              <w:rPr>
                <w:rFonts w:ascii="Angsana New" w:hAnsi="Angsana New" w:cs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720" w:type="dxa"/>
          </w:tcPr>
          <w:p w14:paraId="1FD4A36B" w14:textId="77777777" w:rsidR="00EB7931" w:rsidRPr="00047164" w:rsidRDefault="00EB7931" w:rsidP="00EB7931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68" w:type="dxa"/>
          </w:tcPr>
          <w:p w14:paraId="3B8E004F" w14:textId="54AFE34E" w:rsidR="00EB7931" w:rsidRPr="00AE7D4D" w:rsidRDefault="009E4DF6" w:rsidP="00EB7931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  <w:r w:rsidRPr="009E4DF6">
              <w:rPr>
                <w:rFonts w:ascii="Angsana New" w:hAnsi="Angsana New" w:cs="Angsana New"/>
                <w:sz w:val="30"/>
                <w:szCs w:val="30"/>
                <w:lang w:val="en-US"/>
              </w:rPr>
              <w:t>58,702</w:t>
            </w:r>
          </w:p>
        </w:tc>
        <w:tc>
          <w:tcPr>
            <w:tcW w:w="269" w:type="dxa"/>
          </w:tcPr>
          <w:p w14:paraId="51AEB8A1" w14:textId="77777777" w:rsidR="00EB7931" w:rsidRPr="00047164" w:rsidRDefault="00EB7931" w:rsidP="00EB7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1" w:type="dxa"/>
          </w:tcPr>
          <w:p w14:paraId="36EDE1D7" w14:textId="7CADEB5A" w:rsidR="00EB7931" w:rsidRPr="00047164" w:rsidRDefault="00EB7931" w:rsidP="00EB7931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138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58,967</w:t>
            </w:r>
          </w:p>
        </w:tc>
        <w:tc>
          <w:tcPr>
            <w:tcW w:w="270" w:type="dxa"/>
          </w:tcPr>
          <w:p w14:paraId="5EFDB76A" w14:textId="77777777" w:rsidR="00EB7931" w:rsidRPr="00047164" w:rsidRDefault="00EB7931" w:rsidP="00EB7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6" w:type="dxa"/>
          </w:tcPr>
          <w:p w14:paraId="46725432" w14:textId="431D9AB1" w:rsidR="00EB7931" w:rsidRPr="00047164" w:rsidRDefault="00EB7931" w:rsidP="00EB7931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79" w:right="-183"/>
              <w:rPr>
                <w:rFonts w:ascii="Angsana New" w:hAnsi="Angsana New" w:cs="Angsana New"/>
                <w:sz w:val="30"/>
                <w:szCs w:val="30"/>
              </w:rPr>
            </w:pPr>
            <w:r w:rsidRPr="00047164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B14D137" w14:textId="77777777" w:rsidR="00EB7931" w:rsidRPr="00047164" w:rsidRDefault="00EB7931" w:rsidP="00EB7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4" w:type="dxa"/>
          </w:tcPr>
          <w:p w14:paraId="58AAF6A8" w14:textId="077B30DC" w:rsidR="00EB7931" w:rsidRPr="00047164" w:rsidRDefault="00EB7931" w:rsidP="00EB7931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47164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EB7931" w:rsidRPr="00047164" w14:paraId="12C05FAA" w14:textId="77777777" w:rsidTr="008C51B7">
        <w:tc>
          <w:tcPr>
            <w:tcW w:w="3060" w:type="dxa"/>
          </w:tcPr>
          <w:p w14:paraId="7F5C326B" w14:textId="77777777" w:rsidR="00EB7931" w:rsidRPr="00047164" w:rsidRDefault="00EB7931" w:rsidP="00EB7931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047164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 อาคารและส่วนปรับปรุง</w:t>
            </w:r>
          </w:p>
        </w:tc>
        <w:tc>
          <w:tcPr>
            <w:tcW w:w="720" w:type="dxa"/>
          </w:tcPr>
          <w:p w14:paraId="0F072D62" w14:textId="44628F8D" w:rsidR="00EB7931" w:rsidRPr="00047164" w:rsidRDefault="00EB7931" w:rsidP="00EB7931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68" w:type="dxa"/>
          </w:tcPr>
          <w:p w14:paraId="2164BB7B" w14:textId="5AE31374" w:rsidR="00EB7931" w:rsidRPr="00AE7D4D" w:rsidRDefault="00D37D5F" w:rsidP="00EB7931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  <w:r w:rsidRPr="00D37D5F">
              <w:rPr>
                <w:rFonts w:ascii="Angsana New" w:hAnsi="Angsana New" w:cs="Angsana New"/>
                <w:sz w:val="30"/>
                <w:szCs w:val="30"/>
                <w:lang w:val="en-US"/>
              </w:rPr>
              <w:t>286,355</w:t>
            </w:r>
          </w:p>
        </w:tc>
        <w:tc>
          <w:tcPr>
            <w:tcW w:w="269" w:type="dxa"/>
          </w:tcPr>
          <w:p w14:paraId="30791DF9" w14:textId="77777777" w:rsidR="00EB7931" w:rsidRPr="00047164" w:rsidRDefault="00EB7931" w:rsidP="00EB7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1" w:type="dxa"/>
          </w:tcPr>
          <w:p w14:paraId="317FAD74" w14:textId="016B41EE" w:rsidR="00EB7931" w:rsidRPr="00047164" w:rsidRDefault="00EB7931" w:rsidP="00EB7931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17BAF">
              <w:rPr>
                <w:rFonts w:asciiTheme="majorBidi" w:hAnsiTheme="majorBidi" w:cstheme="majorBidi"/>
                <w:sz w:val="30"/>
                <w:szCs w:val="30"/>
              </w:rPr>
              <w:t>288,151</w:t>
            </w:r>
          </w:p>
        </w:tc>
        <w:tc>
          <w:tcPr>
            <w:tcW w:w="270" w:type="dxa"/>
          </w:tcPr>
          <w:p w14:paraId="0A2E065F" w14:textId="77777777" w:rsidR="00EB7931" w:rsidRPr="00047164" w:rsidRDefault="00EB7931" w:rsidP="00EB7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6" w:type="dxa"/>
          </w:tcPr>
          <w:p w14:paraId="22B72C13" w14:textId="61C457AF" w:rsidR="00EB7931" w:rsidRPr="00047164" w:rsidRDefault="00EB7931" w:rsidP="00EB7931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79" w:right="-183"/>
              <w:rPr>
                <w:rFonts w:ascii="Angsana New" w:hAnsi="Angsana New" w:cs="Angsana New"/>
                <w:sz w:val="30"/>
                <w:szCs w:val="30"/>
              </w:rPr>
            </w:pPr>
            <w:r w:rsidRPr="00575A21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822AC44" w14:textId="77777777" w:rsidR="00EB7931" w:rsidRPr="00047164" w:rsidRDefault="00EB7931" w:rsidP="00EB7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4" w:type="dxa"/>
          </w:tcPr>
          <w:p w14:paraId="1537A4F7" w14:textId="1C0E25BE" w:rsidR="00EB7931" w:rsidRPr="00575A21" w:rsidRDefault="00EB7931" w:rsidP="00EB7931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5A21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EB7931" w:rsidRPr="00047164" w14:paraId="140B3CEA" w14:textId="77777777" w:rsidTr="008C51B7">
        <w:tc>
          <w:tcPr>
            <w:tcW w:w="3060" w:type="dxa"/>
          </w:tcPr>
          <w:p w14:paraId="7922BE9E" w14:textId="77777777" w:rsidR="00EB7931" w:rsidRPr="00047164" w:rsidRDefault="00EB7931" w:rsidP="00EB7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4716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20" w:type="dxa"/>
          </w:tcPr>
          <w:p w14:paraId="44F7A6A3" w14:textId="77777777" w:rsidR="00EB7931" w:rsidRPr="00047164" w:rsidRDefault="00EB7931" w:rsidP="00EB7931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6BC0A323" w14:textId="7F90892B" w:rsidR="00EB7931" w:rsidRPr="00AE7D4D" w:rsidRDefault="00D37D5F" w:rsidP="00EB7931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 w:rsidRPr="00D37D5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345,057</w:t>
            </w:r>
          </w:p>
        </w:tc>
        <w:tc>
          <w:tcPr>
            <w:tcW w:w="269" w:type="dxa"/>
          </w:tcPr>
          <w:p w14:paraId="583F7372" w14:textId="77777777" w:rsidR="00EB7931" w:rsidRPr="00047164" w:rsidRDefault="00EB7931" w:rsidP="00EB7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153CAE77" w14:textId="7505B7E2" w:rsidR="00EB7931" w:rsidRPr="00047164" w:rsidRDefault="00EB7931" w:rsidP="00EB7931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138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347,118</w:t>
            </w:r>
          </w:p>
        </w:tc>
        <w:tc>
          <w:tcPr>
            <w:tcW w:w="270" w:type="dxa"/>
          </w:tcPr>
          <w:p w14:paraId="53FDBABC" w14:textId="77777777" w:rsidR="00EB7931" w:rsidRPr="00047164" w:rsidRDefault="00EB7931" w:rsidP="00EB7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47F19E48" w14:textId="4464B72E" w:rsidR="00EB7931" w:rsidRPr="00047164" w:rsidRDefault="00EB7931" w:rsidP="00EB7931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79" w:right="-18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5A2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B51FDC9" w14:textId="77777777" w:rsidR="00EB7931" w:rsidRPr="00047164" w:rsidRDefault="00EB7931" w:rsidP="00EB7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3381C264" w14:textId="65CA97E1" w:rsidR="00EB7931" w:rsidRPr="00575A21" w:rsidRDefault="00EB7931" w:rsidP="00EB7931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5A2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0259119A" w14:textId="77777777" w:rsidR="001B2E9F" w:rsidRPr="00883772" w:rsidRDefault="001B2E9F" w:rsidP="008E5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/>
        <w:jc w:val="thaiDistribute"/>
        <w:rPr>
          <w:rFonts w:ascii="Angsana New" w:hAnsi="Angsana New" w:cs="Angsana New"/>
          <w:sz w:val="30"/>
          <w:szCs w:val="30"/>
        </w:rPr>
      </w:pPr>
    </w:p>
    <w:p w14:paraId="481E8BD1" w14:textId="087F4011" w:rsidR="00947572" w:rsidRDefault="008E57A8" w:rsidP="000D34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/>
        <w:jc w:val="thaiDistribute"/>
        <w:rPr>
          <w:rFonts w:ascii="Angsana New" w:hAnsi="Angsana New" w:cs="Angsana New"/>
          <w:i/>
          <w:iCs/>
          <w:spacing w:val="-16"/>
          <w:sz w:val="30"/>
          <w:szCs w:val="30"/>
        </w:rPr>
      </w:pPr>
      <w:r w:rsidRPr="00704674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8B1316">
        <w:rPr>
          <w:rFonts w:ascii="Angsana New" w:hAnsi="Angsana New" w:cs="Angsana New"/>
          <w:sz w:val="30"/>
          <w:szCs w:val="30"/>
        </w:rPr>
        <w:t>3</w:t>
      </w:r>
      <w:r w:rsidR="00C13139">
        <w:rPr>
          <w:rFonts w:ascii="Angsana New" w:hAnsi="Angsana New" w:cs="Angsana New"/>
          <w:sz w:val="30"/>
          <w:szCs w:val="30"/>
        </w:rPr>
        <w:t>1</w:t>
      </w:r>
      <w:r w:rsidR="001B2E9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13139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1B2E9F">
        <w:rPr>
          <w:rFonts w:ascii="Angsana New" w:hAnsi="Angsana New" w:cs="Angsana New"/>
          <w:sz w:val="30"/>
          <w:szCs w:val="30"/>
        </w:rPr>
        <w:t>256</w:t>
      </w:r>
      <w:r w:rsidR="00C13139">
        <w:rPr>
          <w:rFonts w:ascii="Angsana New" w:hAnsi="Angsana New" w:cs="Angsana New"/>
          <w:sz w:val="30"/>
          <w:szCs w:val="30"/>
        </w:rPr>
        <w:t>6</w:t>
      </w:r>
      <w:r w:rsidR="001B2E9F">
        <w:rPr>
          <w:rFonts w:ascii="Angsana New" w:hAnsi="Angsana New" w:cs="Angsana New"/>
          <w:sz w:val="30"/>
          <w:szCs w:val="30"/>
        </w:rPr>
        <w:t xml:space="preserve"> </w:t>
      </w:r>
      <w:r w:rsidRPr="00704674">
        <w:rPr>
          <w:rFonts w:ascii="Angsana New" w:hAnsi="Angsana New" w:cs="Angsana New"/>
          <w:sz w:val="30"/>
          <w:szCs w:val="30"/>
          <w:cs/>
        </w:rPr>
        <w:t xml:space="preserve">กลุ่มบริษัทมีวงเงินสินเชื่อซึ่งยังมิได้เบิกใช้เป็นจำนวนเงินรวม </w:t>
      </w:r>
      <w:r w:rsidR="00EB7931">
        <w:rPr>
          <w:rFonts w:ascii="Angsana New" w:hAnsi="Angsana New" w:cs="Angsana New"/>
          <w:sz w:val="30"/>
          <w:szCs w:val="30"/>
        </w:rPr>
        <w:t>481</w:t>
      </w:r>
      <w:r w:rsidR="005F3EF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04674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Pr="0070467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(</w:t>
      </w:r>
      <w:r w:rsidRPr="00704674">
        <w:rPr>
          <w:rFonts w:ascii="Angsana New" w:hAnsi="Angsana New" w:cs="Angsana New"/>
          <w:i/>
          <w:iCs/>
          <w:sz w:val="30"/>
          <w:szCs w:val="30"/>
        </w:rPr>
        <w:t>31</w:t>
      </w:r>
      <w:r w:rsidRPr="0070467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 ธันวาคม </w:t>
      </w:r>
      <w:r w:rsidRPr="00704674">
        <w:rPr>
          <w:rFonts w:ascii="Angsana New" w:hAnsi="Angsana New" w:cs="Angsana New"/>
          <w:i/>
          <w:iCs/>
          <w:sz w:val="30"/>
          <w:szCs w:val="30"/>
        </w:rPr>
        <w:t>256</w:t>
      </w:r>
      <w:r w:rsidR="00C13139">
        <w:rPr>
          <w:rFonts w:ascii="Angsana New" w:hAnsi="Angsana New" w:cs="Angsana New"/>
          <w:i/>
          <w:iCs/>
          <w:sz w:val="30"/>
          <w:szCs w:val="30"/>
        </w:rPr>
        <w:t>5</w:t>
      </w:r>
      <w:r w:rsidRPr="00704674">
        <w:rPr>
          <w:rFonts w:ascii="Angsana New" w:hAnsi="Angsana New" w:cs="Angsana New"/>
          <w:i/>
          <w:iCs/>
          <w:sz w:val="30"/>
          <w:szCs w:val="30"/>
          <w:cs/>
        </w:rPr>
        <w:t>:</w:t>
      </w:r>
      <w:r w:rsidRPr="00704674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C13139">
        <w:rPr>
          <w:rFonts w:ascii="Angsana New" w:hAnsi="Angsana New" w:cs="Angsana New"/>
          <w:i/>
          <w:iCs/>
          <w:sz w:val="30"/>
          <w:szCs w:val="30"/>
        </w:rPr>
        <w:t xml:space="preserve">461 </w:t>
      </w:r>
      <w:r w:rsidRPr="00704674">
        <w:rPr>
          <w:rFonts w:ascii="Angsana New" w:hAnsi="Angsana New" w:cs="Angsana New"/>
          <w:i/>
          <w:iCs/>
          <w:sz w:val="30"/>
          <w:szCs w:val="30"/>
          <w:cs/>
        </w:rPr>
        <w:t>ล้านบาท</w:t>
      </w:r>
      <w:r w:rsidRPr="00704674">
        <w:rPr>
          <w:rFonts w:ascii="Angsana New" w:hAnsi="Angsana New" w:cs="Angsana New"/>
          <w:i/>
          <w:iCs/>
          <w:spacing w:val="-16"/>
          <w:sz w:val="30"/>
          <w:szCs w:val="30"/>
          <w:cs/>
        </w:rPr>
        <w:t>)</w:t>
      </w:r>
      <w:bookmarkStart w:id="1" w:name="_Hlk70006244"/>
    </w:p>
    <w:p w14:paraId="4808305B" w14:textId="77777777" w:rsidR="00EE4E5B" w:rsidRDefault="00EE4E5B" w:rsidP="000D34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/>
        <w:jc w:val="thaiDistribute"/>
        <w:rPr>
          <w:rFonts w:ascii="Angsana New" w:hAnsi="Angsana New" w:cs="Angsana New"/>
          <w:i/>
          <w:iCs/>
          <w:spacing w:val="-16"/>
          <w:sz w:val="30"/>
          <w:szCs w:val="30"/>
        </w:rPr>
      </w:pPr>
    </w:p>
    <w:p w14:paraId="6D93D0D9" w14:textId="77777777" w:rsidR="00EE4E5B" w:rsidRPr="000D3467" w:rsidRDefault="00EE4E5B" w:rsidP="000D34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/>
        <w:jc w:val="thaiDistribute"/>
        <w:rPr>
          <w:rFonts w:ascii="Angsana New" w:hAnsi="Angsana New" w:cs="Angsana New"/>
          <w:i/>
          <w:iCs/>
          <w:spacing w:val="-16"/>
          <w:sz w:val="30"/>
          <w:szCs w:val="30"/>
          <w:cs/>
        </w:rPr>
      </w:pPr>
    </w:p>
    <w:bookmarkEnd w:id="1"/>
    <w:p w14:paraId="08ABF97E" w14:textId="77777777" w:rsidR="008D3B94" w:rsidRDefault="008D3B94" w:rsidP="008D3B94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="Angsana New" w:hAnsi="Angsana New"/>
          <w:b/>
          <w:bCs/>
          <w:spacing w:val="-2"/>
          <w:sz w:val="30"/>
          <w:szCs w:val="30"/>
        </w:rPr>
      </w:pPr>
      <w:r w:rsidRPr="00A01A68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เหตุการณ์</w:t>
      </w:r>
      <w:r w:rsidRPr="00C42DD2">
        <w:rPr>
          <w:rFonts w:ascii="Angsana New" w:hAnsi="Angsana New"/>
          <w:b/>
          <w:bCs/>
          <w:sz w:val="30"/>
          <w:szCs w:val="30"/>
          <w:cs/>
        </w:rPr>
        <w:t>ภายหลัง</w:t>
      </w:r>
      <w:r w:rsidRPr="00C86BBB">
        <w:rPr>
          <w:rFonts w:ascii="Angsana New" w:hAnsi="Angsana New"/>
          <w:b/>
          <w:bCs/>
          <w:spacing w:val="-2"/>
          <w:sz w:val="30"/>
          <w:szCs w:val="30"/>
          <w:cs/>
        </w:rPr>
        <w:t>รอบระยะเวลารายงาน</w:t>
      </w:r>
    </w:p>
    <w:p w14:paraId="488EFC50" w14:textId="77777777" w:rsidR="008D3B94" w:rsidRPr="0092016A" w:rsidRDefault="008D3B94" w:rsidP="008D3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24776796" w14:textId="79C05010" w:rsidR="007D5293" w:rsidRDefault="007D5293" w:rsidP="007D529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 w:right="-25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7D5293">
        <w:rPr>
          <w:rFonts w:asciiTheme="majorBidi" w:hAnsiTheme="majorBidi" w:cs="Angsana New" w:hint="cs"/>
          <w:sz w:val="30"/>
          <w:szCs w:val="30"/>
          <w:cs/>
        </w:rPr>
        <w:t>ในการประชุมสามัญประจำปีผู้ถือหุ้นของบริษัท</w:t>
      </w:r>
      <w:r w:rsidRPr="007D529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D5293">
        <w:rPr>
          <w:rFonts w:asciiTheme="majorBidi" w:hAnsiTheme="majorBidi" w:cs="Angsana New" w:hint="cs"/>
          <w:sz w:val="30"/>
          <w:szCs w:val="30"/>
          <w:cs/>
        </w:rPr>
        <w:t>เมื่อวันที่</w:t>
      </w:r>
      <w:r w:rsidRPr="007D5293">
        <w:rPr>
          <w:rFonts w:asciiTheme="majorBidi" w:hAnsiTheme="majorBidi" w:cstheme="majorBidi" w:hint="eastAsia"/>
          <w:sz w:val="30"/>
          <w:szCs w:val="30"/>
        </w:rPr>
        <w:t> </w:t>
      </w:r>
      <w:r w:rsidRPr="007D5293">
        <w:rPr>
          <w:rFonts w:asciiTheme="majorBidi" w:hAnsiTheme="majorBidi" w:cstheme="majorBidi"/>
          <w:sz w:val="30"/>
          <w:szCs w:val="30"/>
        </w:rPr>
        <w:t>26</w:t>
      </w:r>
      <w:r w:rsidRPr="007D529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D5293">
        <w:rPr>
          <w:rFonts w:asciiTheme="majorBidi" w:hAnsiTheme="majorBidi" w:cs="Angsana New" w:hint="cs"/>
          <w:sz w:val="30"/>
          <w:szCs w:val="30"/>
          <w:cs/>
        </w:rPr>
        <w:t>เมษายน</w:t>
      </w:r>
      <w:r w:rsidRPr="007D5293">
        <w:rPr>
          <w:rFonts w:asciiTheme="majorBidi" w:hAnsiTheme="majorBidi" w:cstheme="majorBidi" w:hint="eastAsia"/>
          <w:sz w:val="30"/>
          <w:szCs w:val="30"/>
        </w:rPr>
        <w:t> </w:t>
      </w:r>
      <w:r w:rsidRPr="007D5293">
        <w:rPr>
          <w:rFonts w:asciiTheme="majorBidi" w:hAnsiTheme="majorBidi" w:cstheme="majorBidi"/>
          <w:sz w:val="30"/>
          <w:szCs w:val="30"/>
        </w:rPr>
        <w:t>2566</w:t>
      </w:r>
      <w:r w:rsidRPr="007D529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D5293">
        <w:rPr>
          <w:rFonts w:asciiTheme="majorBidi" w:hAnsiTheme="majorBidi" w:cs="Angsana New" w:hint="cs"/>
          <w:sz w:val="30"/>
          <w:szCs w:val="30"/>
          <w:cs/>
        </w:rPr>
        <w:t>ผู้ถือหุ้นมีมติรายการดังต่อไปนี้</w:t>
      </w:r>
    </w:p>
    <w:p w14:paraId="13CDADA7" w14:textId="77777777" w:rsidR="007D5293" w:rsidRDefault="007D5293" w:rsidP="007D529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 w:right="-25" w:hanging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1BD366F3" w14:textId="4AB3B1F0" w:rsidR="007D5293" w:rsidRPr="007D5293" w:rsidRDefault="007D5293" w:rsidP="007D5293">
      <w:pPr>
        <w:pStyle w:val="ListParagraph"/>
        <w:numPr>
          <w:ilvl w:val="0"/>
          <w:numId w:val="33"/>
        </w:numPr>
        <w:tabs>
          <w:tab w:val="left" w:pos="540"/>
        </w:tabs>
        <w:ind w:left="990" w:hanging="45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D5293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จ่ายเงินปันผลสำหรับผลการดำเนินงานประจำปี</w:t>
      </w:r>
      <w:r w:rsidRPr="007D5293">
        <w:rPr>
          <w:rFonts w:asciiTheme="majorBidi" w:hAnsiTheme="majorBidi" w:cstheme="majorBidi"/>
          <w:spacing w:val="-4"/>
          <w:sz w:val="30"/>
          <w:szCs w:val="30"/>
        </w:rPr>
        <w:t xml:space="preserve"> 2565 </w:t>
      </w:r>
      <w:r w:rsidRPr="007D5293">
        <w:rPr>
          <w:rFonts w:asciiTheme="majorBidi" w:hAnsiTheme="majorBidi" w:cstheme="majorBidi" w:hint="cs"/>
          <w:spacing w:val="-4"/>
          <w:sz w:val="30"/>
          <w:szCs w:val="30"/>
          <w:cs/>
        </w:rPr>
        <w:t>ในอัตราหุ้นละ</w:t>
      </w:r>
      <w:r w:rsidRPr="007D5293">
        <w:rPr>
          <w:rFonts w:asciiTheme="majorBidi" w:hAnsiTheme="majorBidi" w:cstheme="majorBidi"/>
          <w:spacing w:val="-4"/>
          <w:sz w:val="30"/>
          <w:szCs w:val="30"/>
        </w:rPr>
        <w:t xml:space="preserve"> 0.0133 </w:t>
      </w:r>
      <w:r w:rsidRPr="007D5293">
        <w:rPr>
          <w:rFonts w:asciiTheme="majorBidi" w:hAnsiTheme="majorBidi" w:cstheme="majorBidi" w:hint="cs"/>
          <w:spacing w:val="-4"/>
          <w:sz w:val="30"/>
          <w:szCs w:val="30"/>
          <w:cs/>
        </w:rPr>
        <w:t>บาท เป็นจำนวนเงินรวม</w:t>
      </w:r>
      <w:r w:rsidRPr="007D5293">
        <w:rPr>
          <w:rFonts w:asciiTheme="majorBidi" w:hAnsiTheme="majorBidi" w:cstheme="majorBidi"/>
          <w:spacing w:val="-4"/>
          <w:sz w:val="30"/>
          <w:szCs w:val="30"/>
        </w:rPr>
        <w:t xml:space="preserve"> 8 </w:t>
      </w:r>
      <w:r w:rsidRPr="007D5293">
        <w:rPr>
          <w:rFonts w:asciiTheme="majorBidi" w:hAnsiTheme="majorBidi" w:cstheme="majorBidi" w:hint="cs"/>
          <w:spacing w:val="-4"/>
          <w:sz w:val="30"/>
          <w:szCs w:val="30"/>
          <w:cs/>
        </w:rPr>
        <w:t>ล้านบาท</w:t>
      </w:r>
      <w:r w:rsidRPr="007D5293">
        <w:rPr>
          <w:rFonts w:asciiTheme="majorBidi" w:hAnsiTheme="majorBidi" w:cstheme="majorBidi" w:hint="cs"/>
          <w:sz w:val="30"/>
          <w:szCs w:val="30"/>
          <w:cs/>
        </w:rPr>
        <w:t xml:space="preserve"> เงินปันผลดังกล่าวมีกำหนดจ่ายแก่ผู้ถือหุ้นในเดือนพฤษภาคม</w:t>
      </w:r>
      <w:r w:rsidRPr="007D5293">
        <w:rPr>
          <w:rFonts w:asciiTheme="majorBidi" w:hAnsiTheme="majorBidi" w:cstheme="majorBidi"/>
          <w:sz w:val="30"/>
          <w:szCs w:val="30"/>
        </w:rPr>
        <w:t> 2566</w:t>
      </w:r>
    </w:p>
    <w:p w14:paraId="0922E96B" w14:textId="77777777" w:rsidR="007D5293" w:rsidRDefault="007D5293" w:rsidP="007D5293">
      <w:pPr>
        <w:pStyle w:val="ListParagraph"/>
        <w:tabs>
          <w:tab w:val="left" w:pos="54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1B617069" w14:textId="2C601F85" w:rsidR="007D5293" w:rsidRPr="007D5293" w:rsidRDefault="007D5293" w:rsidP="007D5293">
      <w:pPr>
        <w:pStyle w:val="ListParagraph"/>
        <w:numPr>
          <w:ilvl w:val="0"/>
          <w:numId w:val="33"/>
        </w:numPr>
        <w:tabs>
          <w:tab w:val="left" w:pos="540"/>
        </w:tabs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  </w:t>
      </w:r>
      <w:r w:rsidRPr="007D5293">
        <w:rPr>
          <w:rFonts w:asciiTheme="majorBidi" w:hAnsiTheme="majorBidi" w:cstheme="majorBidi"/>
          <w:sz w:val="30"/>
          <w:szCs w:val="30"/>
          <w:cs/>
        </w:rPr>
        <w:t>พิจารณารับทราบการลงทุนเพิ่มในบริษัท ออโตคลิกบายเอซีจี จำกัด</w:t>
      </w:r>
      <w:r w:rsidRPr="007D5293">
        <w:rPr>
          <w:rFonts w:asciiTheme="majorBidi" w:hAnsiTheme="majorBidi" w:cstheme="majorBidi"/>
          <w:sz w:val="30"/>
          <w:szCs w:val="30"/>
        </w:rPr>
        <w:t> (</w:t>
      </w:r>
      <w:r w:rsidRPr="007D5293">
        <w:rPr>
          <w:rFonts w:asciiTheme="majorBidi" w:hAnsiTheme="majorBidi" w:cstheme="majorBidi"/>
          <w:sz w:val="30"/>
          <w:szCs w:val="30"/>
          <w:cs/>
        </w:rPr>
        <w:t>บริษัทย่อย) อีกจำนวน</w:t>
      </w:r>
      <w:r w:rsidRPr="007D5293">
        <w:rPr>
          <w:rFonts w:asciiTheme="majorBidi" w:hAnsiTheme="majorBidi" w:cstheme="majorBidi"/>
          <w:sz w:val="30"/>
          <w:szCs w:val="30"/>
        </w:rPr>
        <w:t> 49</w:t>
      </w:r>
      <w:r w:rsidRPr="007D5293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="00791821">
        <w:rPr>
          <w:rFonts w:asciiTheme="majorBidi" w:hAnsiTheme="majorBidi" w:cstheme="majorBidi" w:hint="cs"/>
          <w:sz w:val="30"/>
          <w:szCs w:val="30"/>
          <w:cs/>
        </w:rPr>
        <w:t xml:space="preserve">   </w:t>
      </w:r>
      <w:r w:rsidRPr="00390014">
        <w:rPr>
          <w:rFonts w:asciiTheme="majorBidi" w:hAnsiTheme="majorBidi" w:cstheme="majorBidi"/>
          <w:spacing w:val="-2"/>
          <w:sz w:val="30"/>
          <w:szCs w:val="30"/>
          <w:cs/>
        </w:rPr>
        <w:t>จากเดิม</w:t>
      </w:r>
      <w:r w:rsidRPr="00390014">
        <w:rPr>
          <w:rFonts w:asciiTheme="majorBidi" w:hAnsiTheme="majorBidi" w:cstheme="majorBidi"/>
          <w:spacing w:val="-2"/>
          <w:sz w:val="30"/>
          <w:szCs w:val="30"/>
        </w:rPr>
        <w:t> 1</w:t>
      </w:r>
      <w:r w:rsidRPr="00390014">
        <w:rPr>
          <w:rFonts w:asciiTheme="majorBidi" w:hAnsiTheme="majorBidi" w:cstheme="majorBidi"/>
          <w:spacing w:val="-2"/>
          <w:sz w:val="30"/>
          <w:szCs w:val="30"/>
          <w:cs/>
        </w:rPr>
        <w:t xml:space="preserve"> ล้านบาท เป็นจำนวน</w:t>
      </w:r>
      <w:r w:rsidRPr="00390014">
        <w:rPr>
          <w:rFonts w:asciiTheme="majorBidi" w:hAnsiTheme="majorBidi" w:cstheme="majorBidi"/>
          <w:spacing w:val="-2"/>
          <w:sz w:val="30"/>
          <w:szCs w:val="30"/>
        </w:rPr>
        <w:t> 50</w:t>
      </w:r>
      <w:r w:rsidRPr="00390014">
        <w:rPr>
          <w:rFonts w:asciiTheme="majorBidi" w:hAnsiTheme="majorBidi" w:cstheme="majorBidi"/>
          <w:spacing w:val="-2"/>
          <w:sz w:val="30"/>
          <w:szCs w:val="30"/>
          <w:cs/>
        </w:rPr>
        <w:t xml:space="preserve"> ล้านบาท ต่อมาเมื่อวันที่</w:t>
      </w:r>
      <w:r w:rsidRPr="00390014">
        <w:rPr>
          <w:rFonts w:asciiTheme="majorBidi" w:hAnsiTheme="majorBidi" w:cstheme="majorBidi"/>
          <w:spacing w:val="-2"/>
          <w:sz w:val="30"/>
          <w:szCs w:val="30"/>
        </w:rPr>
        <w:t> 9</w:t>
      </w:r>
      <w:r w:rsidRPr="00390014">
        <w:rPr>
          <w:rFonts w:asciiTheme="majorBidi" w:hAnsiTheme="majorBidi" w:cstheme="majorBidi"/>
          <w:spacing w:val="-2"/>
          <w:sz w:val="30"/>
          <w:szCs w:val="30"/>
          <w:cs/>
        </w:rPr>
        <w:t xml:space="preserve"> พฤษภาคม</w:t>
      </w:r>
      <w:r w:rsidRPr="00390014">
        <w:rPr>
          <w:rFonts w:asciiTheme="majorBidi" w:hAnsiTheme="majorBidi" w:cstheme="majorBidi"/>
          <w:spacing w:val="-2"/>
          <w:sz w:val="30"/>
          <w:szCs w:val="30"/>
        </w:rPr>
        <w:t> 2566</w:t>
      </w:r>
      <w:r w:rsidRPr="00390014">
        <w:rPr>
          <w:rFonts w:asciiTheme="majorBidi" w:hAnsiTheme="majorBidi" w:cstheme="majorBidi"/>
          <w:spacing w:val="-2"/>
          <w:sz w:val="30"/>
          <w:szCs w:val="30"/>
          <w:cs/>
        </w:rPr>
        <w:t xml:space="preserve"> บริษัทออโตคลิกบายเอซีจี จำกัด</w:t>
      </w:r>
      <w:r w:rsidRPr="007D5293">
        <w:rPr>
          <w:rFonts w:asciiTheme="majorBidi" w:hAnsiTheme="majorBidi" w:cstheme="majorBidi"/>
          <w:sz w:val="30"/>
          <w:szCs w:val="30"/>
          <w:cs/>
        </w:rPr>
        <w:t xml:space="preserve"> ได้จดทะเบียนเพิ่มทุนกับกระทรวงพาณิชย์เป็นที่เรียบร้อยแล้ว</w:t>
      </w:r>
    </w:p>
    <w:p w14:paraId="1108BBF2" w14:textId="0F68043E" w:rsidR="00634CEC" w:rsidRPr="00EB6252" w:rsidRDefault="00634CEC" w:rsidP="007D52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sectPr w:rsidR="00634CEC" w:rsidRPr="00EB6252" w:rsidSect="00F108E2">
      <w:headerReference w:type="default" r:id="rId10"/>
      <w:footerReference w:type="default" r:id="rId11"/>
      <w:pgSz w:w="11909" w:h="16834" w:code="9"/>
      <w:pgMar w:top="691" w:right="1152" w:bottom="576" w:left="1152" w:header="720" w:footer="720" w:gutter="0"/>
      <w:pgNumType w:start="14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897529" w14:textId="77777777" w:rsidR="00233960" w:rsidRDefault="00233960">
      <w:r>
        <w:separator/>
      </w:r>
    </w:p>
  </w:endnote>
  <w:endnote w:type="continuationSeparator" w:id="0">
    <w:p w14:paraId="001FD759" w14:textId="77777777" w:rsidR="00233960" w:rsidRDefault="002339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84398" w14:textId="77777777" w:rsidR="00AB1BBB" w:rsidRPr="00853DEB" w:rsidRDefault="00AB1BBB" w:rsidP="00853DEB">
    <w:pPr>
      <w:pStyle w:val="Footer"/>
      <w:framePr w:w="307" w:h="485" w:hRule="exact" w:wrap="around" w:vAnchor="text" w:hAnchor="margin" w:xAlign="center" w:y="9"/>
      <w:rPr>
        <w:rStyle w:val="PageNumber"/>
        <w:rFonts w:ascii="Angsana New" w:hAnsi="Angsana New" w:cs="Angsana New"/>
        <w:sz w:val="30"/>
        <w:szCs w:val="30"/>
      </w:rPr>
    </w:pP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853DEB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28</w:t>
    </w: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07C5CF60" w14:textId="77777777" w:rsidR="00AB1BBB" w:rsidRPr="006105F4" w:rsidRDefault="00AB1BBB" w:rsidP="003E287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ind w:right="360"/>
      <w:rPr>
        <w:rFonts w:ascii="Angsana New" w:hAnsi="Angsana New" w:cs="Angsana New"/>
        <w:b/>
        <w:bCs/>
        <w:sz w:val="30"/>
        <w:szCs w:val="30"/>
      </w:rPr>
    </w:pPr>
    <w:r w:rsidRPr="00D218EE">
      <w:rPr>
        <w:rStyle w:val="PageNumber"/>
        <w:rFonts w:ascii="Angsana New" w:hAnsi="Angsana New" w:cs="Angsana New"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D1A59A" w14:textId="77777777" w:rsidR="00233960" w:rsidRDefault="00233960">
      <w:r>
        <w:separator/>
      </w:r>
    </w:p>
  </w:footnote>
  <w:footnote w:type="continuationSeparator" w:id="0">
    <w:p w14:paraId="6EE53341" w14:textId="77777777" w:rsidR="00233960" w:rsidRDefault="002339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17364" w14:textId="77777777" w:rsidR="00AB1BBB" w:rsidRDefault="00AB1BBB" w:rsidP="0046261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9475D2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9475D2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ออโต</w:t>
    </w:r>
    <w:r w:rsidRPr="009475D2">
      <w:rPr>
        <w:rFonts w:ascii="Angsana New" w:hAnsi="Angsana New" w:cs="Angsana New" w:hint="cs"/>
        <w:b/>
        <w:bCs/>
        <w:sz w:val="32"/>
        <w:szCs w:val="32"/>
        <w:cs/>
      </w:rPr>
      <w:t>คอร์ป</w:t>
    </w:r>
    <w:r w:rsidRPr="009475D2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475D2">
      <w:rPr>
        <w:rFonts w:ascii="Angsana New" w:hAnsi="Angsana New" w:cs="Angsana New" w:hint="cs"/>
        <w:b/>
        <w:bCs/>
        <w:sz w:val="32"/>
        <w:szCs w:val="32"/>
        <w:cs/>
      </w:rPr>
      <w:t>โฮลดิ้ง</w:t>
    </w:r>
    <w:r w:rsidRPr="009475D2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475D2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76948B1B" w14:textId="77777777" w:rsidR="00AB1BBB" w:rsidRDefault="00AB1BBB" w:rsidP="0046261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527F49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  <w:r w:rsidRPr="00527F49">
      <w:rPr>
        <w:rFonts w:ascii="Angsana New" w:hAnsi="Angsana New" w:cs="Angsana New"/>
        <w:b/>
        <w:bCs/>
        <w:sz w:val="32"/>
        <w:szCs w:val="32"/>
        <w:cs/>
      </w:rPr>
      <w:t xml:space="preserve"> </w:t>
    </w:r>
  </w:p>
  <w:p w14:paraId="1A668D63" w14:textId="31B89733" w:rsidR="00EE3EF9" w:rsidRPr="0034106F" w:rsidRDefault="00EE3EF9" w:rsidP="00EE3EF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 w:cs="Angsana New"/>
        <w:b/>
        <w:bCs/>
        <w:sz w:val="32"/>
        <w:szCs w:val="32"/>
      </w:rPr>
      <w:t>3</w:t>
    </w:r>
    <w:r w:rsidR="00A72DF8">
      <w:rPr>
        <w:rFonts w:ascii="Angsana New" w:hAnsi="Angsana New" w:cs="Angsana New"/>
        <w:b/>
        <w:bCs/>
        <w:sz w:val="32"/>
        <w:szCs w:val="32"/>
      </w:rPr>
      <w:t>1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="00A72DF8">
      <w:rPr>
        <w:rFonts w:ascii="Angsana New" w:hAnsi="Angsana New" w:cs="Angsana New" w:hint="cs"/>
        <w:b/>
        <w:bCs/>
        <w:sz w:val="32"/>
        <w:szCs w:val="32"/>
        <w:cs/>
      </w:rPr>
      <w:t>มีนาคม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cs="Angsana New"/>
        <w:b/>
        <w:bCs/>
        <w:sz w:val="32"/>
        <w:szCs w:val="32"/>
      </w:rPr>
      <w:t>256</w:t>
    </w:r>
    <w:r w:rsidR="00A72DF8">
      <w:rPr>
        <w:rFonts w:ascii="Angsana New" w:hAnsi="Angsana New" w:cs="Angsana New"/>
        <w:b/>
        <w:bCs/>
        <w:sz w:val="32"/>
        <w:szCs w:val="32"/>
      </w:rPr>
      <w:t>6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(ไม่ได้ตรวจสอบ)</w:t>
    </w:r>
  </w:p>
  <w:p w14:paraId="7258030F" w14:textId="77777777" w:rsidR="00AB1BBB" w:rsidRPr="00B239E0" w:rsidRDefault="00AB1BBB" w:rsidP="00FE3960">
    <w:pPr>
      <w:jc w:val="center"/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A95834EC"/>
    <w:lvl w:ilvl="0" w:tplc="B5F4F75A">
      <w:start w:val="1"/>
      <w:numFmt w:val="thaiLetters"/>
      <w:lvlText w:val="(%1)"/>
      <w:lvlJc w:val="left"/>
      <w:pPr>
        <w:ind w:left="63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4B0A90"/>
    <w:multiLevelType w:val="hybridMultilevel"/>
    <w:tmpl w:val="4D063024"/>
    <w:lvl w:ilvl="0" w:tplc="0930E61C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1E3F7B18"/>
    <w:multiLevelType w:val="hybridMultilevel"/>
    <w:tmpl w:val="B00C4DC6"/>
    <w:lvl w:ilvl="0" w:tplc="9F9002FA">
      <w:start w:val="12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F80292"/>
    <w:multiLevelType w:val="singleLevel"/>
    <w:tmpl w:val="04090001"/>
    <w:lvl w:ilvl="0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color w:val="auto"/>
        <w:sz w:val="24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3ED459E"/>
    <w:multiLevelType w:val="hybridMultilevel"/>
    <w:tmpl w:val="D338C03A"/>
    <w:lvl w:ilvl="0" w:tplc="996EAB44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7" w15:restartNumberingAfterBreak="0">
    <w:nsid w:val="39052953"/>
    <w:multiLevelType w:val="multilevel"/>
    <w:tmpl w:val="12742B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415521C7"/>
    <w:multiLevelType w:val="multilevel"/>
    <w:tmpl w:val="BFB0442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4F8336F"/>
    <w:multiLevelType w:val="multilevel"/>
    <w:tmpl w:val="12742B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4F274F66"/>
    <w:multiLevelType w:val="hybridMultilevel"/>
    <w:tmpl w:val="2634DED8"/>
    <w:lvl w:ilvl="0" w:tplc="F8BCDA02">
      <w:start w:val="31"/>
      <w:numFmt w:val="bullet"/>
      <w:lvlText w:val="-"/>
      <w:lvlJc w:val="left"/>
      <w:pPr>
        <w:ind w:left="25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1" w:hanging="360"/>
      </w:pPr>
      <w:rPr>
        <w:rFonts w:ascii="Wingdings" w:hAnsi="Wingdings" w:hint="default"/>
      </w:rPr>
    </w:lvl>
  </w:abstractNum>
  <w:abstractNum w:abstractNumId="23" w15:restartNumberingAfterBreak="0">
    <w:nsid w:val="55904B5D"/>
    <w:multiLevelType w:val="hybridMultilevel"/>
    <w:tmpl w:val="CE74DFF2"/>
    <w:lvl w:ilvl="0" w:tplc="0930E61C">
      <w:start w:val="2"/>
      <w:numFmt w:val="bullet"/>
      <w:lvlText w:val="-"/>
      <w:lvlJc w:val="left"/>
      <w:pPr>
        <w:ind w:left="12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56180F1E"/>
    <w:multiLevelType w:val="hybridMultilevel"/>
    <w:tmpl w:val="AE2073BC"/>
    <w:lvl w:ilvl="0" w:tplc="65C48098">
      <w:start w:val="1"/>
      <w:numFmt w:val="decimal"/>
      <w:lvlText w:val="(%1)"/>
      <w:lvlJc w:val="left"/>
      <w:pPr>
        <w:ind w:left="1140" w:hanging="360"/>
      </w:pPr>
      <w:rPr>
        <w:rFonts w:asciiTheme="majorBidi" w:eastAsia="Times New Roman" w:hAnsiTheme="majorBidi" w:cstheme="majorBidi"/>
      </w:rPr>
    </w:lvl>
    <w:lvl w:ilvl="1" w:tplc="04090019">
      <w:start w:val="1"/>
      <w:numFmt w:val="lowerLetter"/>
      <w:lvlText w:val="%2."/>
      <w:lvlJc w:val="left"/>
      <w:pPr>
        <w:ind w:left="1860" w:hanging="360"/>
      </w:pPr>
    </w:lvl>
    <w:lvl w:ilvl="2" w:tplc="0409001B">
      <w:start w:val="1"/>
      <w:numFmt w:val="lowerRoman"/>
      <w:lvlText w:val="%3."/>
      <w:lvlJc w:val="right"/>
      <w:pPr>
        <w:ind w:left="2580" w:hanging="180"/>
      </w:pPr>
    </w:lvl>
    <w:lvl w:ilvl="3" w:tplc="0409000F">
      <w:start w:val="1"/>
      <w:numFmt w:val="decimal"/>
      <w:lvlText w:val="%4."/>
      <w:lvlJc w:val="left"/>
      <w:pPr>
        <w:ind w:left="3300" w:hanging="360"/>
      </w:pPr>
    </w:lvl>
    <w:lvl w:ilvl="4" w:tplc="04090019">
      <w:start w:val="1"/>
      <w:numFmt w:val="lowerLetter"/>
      <w:lvlText w:val="%5."/>
      <w:lvlJc w:val="left"/>
      <w:pPr>
        <w:ind w:left="4020" w:hanging="360"/>
      </w:pPr>
    </w:lvl>
    <w:lvl w:ilvl="5" w:tplc="0409001B">
      <w:start w:val="1"/>
      <w:numFmt w:val="lowerRoman"/>
      <w:lvlText w:val="%6."/>
      <w:lvlJc w:val="right"/>
      <w:pPr>
        <w:ind w:left="4740" w:hanging="180"/>
      </w:pPr>
    </w:lvl>
    <w:lvl w:ilvl="6" w:tplc="0409000F">
      <w:start w:val="1"/>
      <w:numFmt w:val="decimal"/>
      <w:lvlText w:val="%7."/>
      <w:lvlJc w:val="left"/>
      <w:pPr>
        <w:ind w:left="5460" w:hanging="360"/>
      </w:pPr>
    </w:lvl>
    <w:lvl w:ilvl="7" w:tplc="04090019">
      <w:start w:val="1"/>
      <w:numFmt w:val="lowerLetter"/>
      <w:lvlText w:val="%8."/>
      <w:lvlJc w:val="left"/>
      <w:pPr>
        <w:ind w:left="6180" w:hanging="360"/>
      </w:pPr>
    </w:lvl>
    <w:lvl w:ilvl="8" w:tplc="0409001B">
      <w:start w:val="1"/>
      <w:numFmt w:val="lowerRoman"/>
      <w:lvlText w:val="%9."/>
      <w:lvlJc w:val="right"/>
      <w:pPr>
        <w:ind w:left="6900" w:hanging="180"/>
      </w:pPr>
    </w:lvl>
  </w:abstractNum>
  <w:abstractNum w:abstractNumId="25" w15:restartNumberingAfterBreak="0">
    <w:nsid w:val="5A2F7FA8"/>
    <w:multiLevelType w:val="hybridMultilevel"/>
    <w:tmpl w:val="9FE0BCB8"/>
    <w:lvl w:ilvl="0" w:tplc="5C6E4B34">
      <w:start w:val="9"/>
      <w:numFmt w:val="bullet"/>
      <w:lvlText w:val="﷐"/>
      <w:lvlJc w:val="left"/>
      <w:pPr>
        <w:ind w:left="1065" w:hanging="70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6A953703"/>
    <w:multiLevelType w:val="hybridMultilevel"/>
    <w:tmpl w:val="6450DC40"/>
    <w:lvl w:ilvl="0" w:tplc="2474C074">
      <w:start w:val="1"/>
      <w:numFmt w:val="thaiLetters"/>
      <w:lvlText w:val="(%1)"/>
      <w:lvlJc w:val="left"/>
      <w:pPr>
        <w:ind w:left="1260" w:hanging="360"/>
      </w:pPr>
      <w:rPr>
        <w:rFonts w:hint="default"/>
        <w:b/>
        <w:bCs/>
        <w:i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1" w15:restartNumberingAfterBreak="0">
    <w:nsid w:val="7EE84CBA"/>
    <w:multiLevelType w:val="multilevel"/>
    <w:tmpl w:val="12742B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220950209">
    <w:abstractNumId w:val="6"/>
  </w:num>
  <w:num w:numId="2" w16cid:durableId="941768182">
    <w:abstractNumId w:val="5"/>
  </w:num>
  <w:num w:numId="3" w16cid:durableId="1314793111">
    <w:abstractNumId w:val="9"/>
  </w:num>
  <w:num w:numId="4" w16cid:durableId="579677574">
    <w:abstractNumId w:val="7"/>
  </w:num>
  <w:num w:numId="5" w16cid:durableId="1264262937">
    <w:abstractNumId w:val="8"/>
  </w:num>
  <w:num w:numId="6" w16cid:durableId="28535759">
    <w:abstractNumId w:val="3"/>
  </w:num>
  <w:num w:numId="7" w16cid:durableId="1805348168">
    <w:abstractNumId w:val="2"/>
  </w:num>
  <w:num w:numId="8" w16cid:durableId="348988106">
    <w:abstractNumId w:val="0"/>
  </w:num>
  <w:num w:numId="9" w16cid:durableId="28115659">
    <w:abstractNumId w:val="1"/>
  </w:num>
  <w:num w:numId="10" w16cid:durableId="1954171780">
    <w:abstractNumId w:val="4"/>
  </w:num>
  <w:num w:numId="11" w16cid:durableId="54282975">
    <w:abstractNumId w:val="18"/>
  </w:num>
  <w:num w:numId="12" w16cid:durableId="803426969">
    <w:abstractNumId w:val="14"/>
  </w:num>
  <w:num w:numId="13" w16cid:durableId="587036957">
    <w:abstractNumId w:val="27"/>
  </w:num>
  <w:num w:numId="14" w16cid:durableId="473790720">
    <w:abstractNumId w:val="15"/>
  </w:num>
  <w:num w:numId="15" w16cid:durableId="355617292">
    <w:abstractNumId w:val="19"/>
  </w:num>
  <w:num w:numId="16" w16cid:durableId="50273729">
    <w:abstractNumId w:val="17"/>
  </w:num>
  <w:num w:numId="17" w16cid:durableId="2111007035">
    <w:abstractNumId w:val="10"/>
  </w:num>
  <w:num w:numId="18" w16cid:durableId="720206596">
    <w:abstractNumId w:val="25"/>
  </w:num>
  <w:num w:numId="19" w16cid:durableId="1430615758">
    <w:abstractNumId w:val="13"/>
  </w:num>
  <w:num w:numId="20" w16cid:durableId="2005817255">
    <w:abstractNumId w:val="26"/>
  </w:num>
  <w:num w:numId="21" w16cid:durableId="1124809450">
    <w:abstractNumId w:val="11"/>
  </w:num>
  <w:num w:numId="22" w16cid:durableId="1841381919">
    <w:abstractNumId w:val="20"/>
  </w:num>
  <w:num w:numId="23" w16cid:durableId="178586374">
    <w:abstractNumId w:val="16"/>
  </w:num>
  <w:num w:numId="24" w16cid:durableId="1786609281">
    <w:abstractNumId w:val="23"/>
  </w:num>
  <w:num w:numId="25" w16cid:durableId="522134156">
    <w:abstractNumId w:val="31"/>
  </w:num>
  <w:num w:numId="26" w16cid:durableId="385186609">
    <w:abstractNumId w:val="30"/>
  </w:num>
  <w:num w:numId="27" w16cid:durableId="1080129861">
    <w:abstractNumId w:val="12"/>
  </w:num>
  <w:num w:numId="28" w16cid:durableId="868571187">
    <w:abstractNumId w:val="28"/>
  </w:num>
  <w:num w:numId="29" w16cid:durableId="229196890">
    <w:abstractNumId w:val="29"/>
  </w:num>
  <w:num w:numId="30" w16cid:durableId="1345863701">
    <w:abstractNumId w:val="22"/>
  </w:num>
  <w:num w:numId="31" w16cid:durableId="398679020">
    <w:abstractNumId w:val="32"/>
  </w:num>
  <w:num w:numId="32" w16cid:durableId="1657957266">
    <w:abstractNumId w:val="21"/>
  </w:num>
  <w:num w:numId="33" w16cid:durableId="3851060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7943"/>
    <w:rsid w:val="00000E44"/>
    <w:rsid w:val="000018A8"/>
    <w:rsid w:val="00001B5F"/>
    <w:rsid w:val="00002013"/>
    <w:rsid w:val="00002A1C"/>
    <w:rsid w:val="00002B6C"/>
    <w:rsid w:val="00002BCB"/>
    <w:rsid w:val="00002E06"/>
    <w:rsid w:val="00002FC2"/>
    <w:rsid w:val="0000436C"/>
    <w:rsid w:val="00005E91"/>
    <w:rsid w:val="00006A85"/>
    <w:rsid w:val="00006BAA"/>
    <w:rsid w:val="0000763E"/>
    <w:rsid w:val="00007C2F"/>
    <w:rsid w:val="00007CD2"/>
    <w:rsid w:val="00010FAB"/>
    <w:rsid w:val="00011505"/>
    <w:rsid w:val="00012EF6"/>
    <w:rsid w:val="00014D70"/>
    <w:rsid w:val="00014F2A"/>
    <w:rsid w:val="00015351"/>
    <w:rsid w:val="0001540F"/>
    <w:rsid w:val="00016396"/>
    <w:rsid w:val="000167C6"/>
    <w:rsid w:val="0001715D"/>
    <w:rsid w:val="00017BB1"/>
    <w:rsid w:val="00017F2E"/>
    <w:rsid w:val="0002015B"/>
    <w:rsid w:val="00020849"/>
    <w:rsid w:val="00022049"/>
    <w:rsid w:val="00022A4D"/>
    <w:rsid w:val="0002302B"/>
    <w:rsid w:val="0002387C"/>
    <w:rsid w:val="0002448E"/>
    <w:rsid w:val="00024CB8"/>
    <w:rsid w:val="00025237"/>
    <w:rsid w:val="00026259"/>
    <w:rsid w:val="000271FD"/>
    <w:rsid w:val="00031EEC"/>
    <w:rsid w:val="00032317"/>
    <w:rsid w:val="00033962"/>
    <w:rsid w:val="00033B43"/>
    <w:rsid w:val="0003439E"/>
    <w:rsid w:val="000345BD"/>
    <w:rsid w:val="000348F3"/>
    <w:rsid w:val="00034A38"/>
    <w:rsid w:val="000351DA"/>
    <w:rsid w:val="000358C3"/>
    <w:rsid w:val="00035B3D"/>
    <w:rsid w:val="00036BEF"/>
    <w:rsid w:val="00036EB8"/>
    <w:rsid w:val="00040025"/>
    <w:rsid w:val="00041020"/>
    <w:rsid w:val="00041934"/>
    <w:rsid w:val="000429FB"/>
    <w:rsid w:val="000434A8"/>
    <w:rsid w:val="000442F9"/>
    <w:rsid w:val="0004492C"/>
    <w:rsid w:val="00044F64"/>
    <w:rsid w:val="00045798"/>
    <w:rsid w:val="00045A7E"/>
    <w:rsid w:val="00045A96"/>
    <w:rsid w:val="00045FB4"/>
    <w:rsid w:val="00046368"/>
    <w:rsid w:val="00046C33"/>
    <w:rsid w:val="00047164"/>
    <w:rsid w:val="0004764E"/>
    <w:rsid w:val="00050189"/>
    <w:rsid w:val="00050499"/>
    <w:rsid w:val="000521F3"/>
    <w:rsid w:val="0005240A"/>
    <w:rsid w:val="00052ACD"/>
    <w:rsid w:val="00052DDE"/>
    <w:rsid w:val="000538DA"/>
    <w:rsid w:val="00055AAD"/>
    <w:rsid w:val="00055EA0"/>
    <w:rsid w:val="0005619C"/>
    <w:rsid w:val="0006078F"/>
    <w:rsid w:val="00060DB9"/>
    <w:rsid w:val="000615EA"/>
    <w:rsid w:val="00061884"/>
    <w:rsid w:val="00061938"/>
    <w:rsid w:val="00061C9E"/>
    <w:rsid w:val="00062E41"/>
    <w:rsid w:val="0006385D"/>
    <w:rsid w:val="0006510C"/>
    <w:rsid w:val="000658FA"/>
    <w:rsid w:val="00067194"/>
    <w:rsid w:val="000673F5"/>
    <w:rsid w:val="00067A1C"/>
    <w:rsid w:val="00070513"/>
    <w:rsid w:val="00070B39"/>
    <w:rsid w:val="00073106"/>
    <w:rsid w:val="000742D5"/>
    <w:rsid w:val="0007538D"/>
    <w:rsid w:val="00076326"/>
    <w:rsid w:val="00076A0F"/>
    <w:rsid w:val="00076BF3"/>
    <w:rsid w:val="00076EB6"/>
    <w:rsid w:val="00076FB0"/>
    <w:rsid w:val="00077C1A"/>
    <w:rsid w:val="000800AA"/>
    <w:rsid w:val="000803C8"/>
    <w:rsid w:val="0008096C"/>
    <w:rsid w:val="000819A4"/>
    <w:rsid w:val="00081A0F"/>
    <w:rsid w:val="00081E79"/>
    <w:rsid w:val="00081F0E"/>
    <w:rsid w:val="00082275"/>
    <w:rsid w:val="00082A22"/>
    <w:rsid w:val="00082D5B"/>
    <w:rsid w:val="0008378D"/>
    <w:rsid w:val="0008414B"/>
    <w:rsid w:val="0008466F"/>
    <w:rsid w:val="00084DE8"/>
    <w:rsid w:val="000851CD"/>
    <w:rsid w:val="00085A1B"/>
    <w:rsid w:val="00085CC7"/>
    <w:rsid w:val="00087CE4"/>
    <w:rsid w:val="00090681"/>
    <w:rsid w:val="000906FC"/>
    <w:rsid w:val="000910EA"/>
    <w:rsid w:val="00091DAF"/>
    <w:rsid w:val="00092063"/>
    <w:rsid w:val="00092337"/>
    <w:rsid w:val="00092E1A"/>
    <w:rsid w:val="00093CD0"/>
    <w:rsid w:val="0009456F"/>
    <w:rsid w:val="00094A9A"/>
    <w:rsid w:val="00094B0C"/>
    <w:rsid w:val="00095BA6"/>
    <w:rsid w:val="00095C58"/>
    <w:rsid w:val="00096537"/>
    <w:rsid w:val="0009720F"/>
    <w:rsid w:val="00097943"/>
    <w:rsid w:val="00097DB9"/>
    <w:rsid w:val="000A0173"/>
    <w:rsid w:val="000A0FE2"/>
    <w:rsid w:val="000A1A61"/>
    <w:rsid w:val="000A1B71"/>
    <w:rsid w:val="000A1DA3"/>
    <w:rsid w:val="000A2B73"/>
    <w:rsid w:val="000A2EBF"/>
    <w:rsid w:val="000A3018"/>
    <w:rsid w:val="000A404F"/>
    <w:rsid w:val="000A40BA"/>
    <w:rsid w:val="000A5444"/>
    <w:rsid w:val="000A56FF"/>
    <w:rsid w:val="000A5F28"/>
    <w:rsid w:val="000A61EB"/>
    <w:rsid w:val="000A61F8"/>
    <w:rsid w:val="000A6928"/>
    <w:rsid w:val="000A697F"/>
    <w:rsid w:val="000B008F"/>
    <w:rsid w:val="000B0ACE"/>
    <w:rsid w:val="000B0B7C"/>
    <w:rsid w:val="000B0DF7"/>
    <w:rsid w:val="000B2897"/>
    <w:rsid w:val="000B3069"/>
    <w:rsid w:val="000B4B60"/>
    <w:rsid w:val="000B4EF0"/>
    <w:rsid w:val="000B56C8"/>
    <w:rsid w:val="000B5E44"/>
    <w:rsid w:val="000B726C"/>
    <w:rsid w:val="000B773D"/>
    <w:rsid w:val="000C0677"/>
    <w:rsid w:val="000C1748"/>
    <w:rsid w:val="000C1E19"/>
    <w:rsid w:val="000C1E38"/>
    <w:rsid w:val="000C2001"/>
    <w:rsid w:val="000C22A4"/>
    <w:rsid w:val="000C293D"/>
    <w:rsid w:val="000C476D"/>
    <w:rsid w:val="000C480F"/>
    <w:rsid w:val="000C4923"/>
    <w:rsid w:val="000C4FB4"/>
    <w:rsid w:val="000C58A4"/>
    <w:rsid w:val="000C5D36"/>
    <w:rsid w:val="000C63D1"/>
    <w:rsid w:val="000C644E"/>
    <w:rsid w:val="000C75F1"/>
    <w:rsid w:val="000C77E4"/>
    <w:rsid w:val="000D0CC6"/>
    <w:rsid w:val="000D141B"/>
    <w:rsid w:val="000D15B0"/>
    <w:rsid w:val="000D1DAE"/>
    <w:rsid w:val="000D202D"/>
    <w:rsid w:val="000D3467"/>
    <w:rsid w:val="000D3484"/>
    <w:rsid w:val="000D374E"/>
    <w:rsid w:val="000D3ADB"/>
    <w:rsid w:val="000D3E8E"/>
    <w:rsid w:val="000D3EF2"/>
    <w:rsid w:val="000D47FC"/>
    <w:rsid w:val="000D4E68"/>
    <w:rsid w:val="000D6312"/>
    <w:rsid w:val="000D6CDD"/>
    <w:rsid w:val="000D6E8D"/>
    <w:rsid w:val="000D776D"/>
    <w:rsid w:val="000D7EE9"/>
    <w:rsid w:val="000E04E2"/>
    <w:rsid w:val="000E16F0"/>
    <w:rsid w:val="000E1B31"/>
    <w:rsid w:val="000E32B2"/>
    <w:rsid w:val="000E3409"/>
    <w:rsid w:val="000E406B"/>
    <w:rsid w:val="000E4BAC"/>
    <w:rsid w:val="000E5277"/>
    <w:rsid w:val="000E5AC0"/>
    <w:rsid w:val="000E7686"/>
    <w:rsid w:val="000E7F6B"/>
    <w:rsid w:val="000F002B"/>
    <w:rsid w:val="000F15CB"/>
    <w:rsid w:val="000F1736"/>
    <w:rsid w:val="000F191E"/>
    <w:rsid w:val="000F43C6"/>
    <w:rsid w:val="000F496A"/>
    <w:rsid w:val="000F4F57"/>
    <w:rsid w:val="000F517B"/>
    <w:rsid w:val="000F5543"/>
    <w:rsid w:val="000F6F4B"/>
    <w:rsid w:val="000F7D69"/>
    <w:rsid w:val="001005D4"/>
    <w:rsid w:val="00100FA4"/>
    <w:rsid w:val="00101522"/>
    <w:rsid w:val="00101922"/>
    <w:rsid w:val="00102E16"/>
    <w:rsid w:val="00103DD1"/>
    <w:rsid w:val="00103DD3"/>
    <w:rsid w:val="0010665A"/>
    <w:rsid w:val="00106EFD"/>
    <w:rsid w:val="00107287"/>
    <w:rsid w:val="00107D42"/>
    <w:rsid w:val="00110240"/>
    <w:rsid w:val="0011027C"/>
    <w:rsid w:val="00111E99"/>
    <w:rsid w:val="001122EA"/>
    <w:rsid w:val="00112BA6"/>
    <w:rsid w:val="001151EA"/>
    <w:rsid w:val="001158F6"/>
    <w:rsid w:val="00115D13"/>
    <w:rsid w:val="00116FE1"/>
    <w:rsid w:val="00117F53"/>
    <w:rsid w:val="001218F7"/>
    <w:rsid w:val="001224FD"/>
    <w:rsid w:val="00123835"/>
    <w:rsid w:val="00126595"/>
    <w:rsid w:val="0012704B"/>
    <w:rsid w:val="001272F9"/>
    <w:rsid w:val="00127B83"/>
    <w:rsid w:val="00132250"/>
    <w:rsid w:val="00132FDC"/>
    <w:rsid w:val="001346A5"/>
    <w:rsid w:val="001346EA"/>
    <w:rsid w:val="00135322"/>
    <w:rsid w:val="00135923"/>
    <w:rsid w:val="00135E95"/>
    <w:rsid w:val="0013630A"/>
    <w:rsid w:val="00136C26"/>
    <w:rsid w:val="001379F1"/>
    <w:rsid w:val="00137CA3"/>
    <w:rsid w:val="00137EF8"/>
    <w:rsid w:val="00137F22"/>
    <w:rsid w:val="00140EB5"/>
    <w:rsid w:val="001413F1"/>
    <w:rsid w:val="00141DCF"/>
    <w:rsid w:val="001436BC"/>
    <w:rsid w:val="001438B9"/>
    <w:rsid w:val="00143E23"/>
    <w:rsid w:val="0014598A"/>
    <w:rsid w:val="00145E66"/>
    <w:rsid w:val="001474BD"/>
    <w:rsid w:val="00147D18"/>
    <w:rsid w:val="00147F37"/>
    <w:rsid w:val="00147FB5"/>
    <w:rsid w:val="00150D6A"/>
    <w:rsid w:val="00150FC1"/>
    <w:rsid w:val="001518EC"/>
    <w:rsid w:val="0015217A"/>
    <w:rsid w:val="00152642"/>
    <w:rsid w:val="00152F09"/>
    <w:rsid w:val="001531C2"/>
    <w:rsid w:val="0015362C"/>
    <w:rsid w:val="00153D11"/>
    <w:rsid w:val="00154B96"/>
    <w:rsid w:val="001553E8"/>
    <w:rsid w:val="00155D73"/>
    <w:rsid w:val="001560F8"/>
    <w:rsid w:val="00156135"/>
    <w:rsid w:val="001562ED"/>
    <w:rsid w:val="00156874"/>
    <w:rsid w:val="00156BCD"/>
    <w:rsid w:val="00156C8F"/>
    <w:rsid w:val="0015717C"/>
    <w:rsid w:val="00157B7E"/>
    <w:rsid w:val="0016095F"/>
    <w:rsid w:val="0016104C"/>
    <w:rsid w:val="001621C1"/>
    <w:rsid w:val="00162C0B"/>
    <w:rsid w:val="00163CBB"/>
    <w:rsid w:val="001641BC"/>
    <w:rsid w:val="00164323"/>
    <w:rsid w:val="001653A5"/>
    <w:rsid w:val="00165BC4"/>
    <w:rsid w:val="001663E3"/>
    <w:rsid w:val="00166747"/>
    <w:rsid w:val="001678F1"/>
    <w:rsid w:val="00172B4E"/>
    <w:rsid w:val="001735B2"/>
    <w:rsid w:val="00173830"/>
    <w:rsid w:val="00173BA5"/>
    <w:rsid w:val="001740FA"/>
    <w:rsid w:val="00174C0F"/>
    <w:rsid w:val="00176887"/>
    <w:rsid w:val="0017794E"/>
    <w:rsid w:val="00177B30"/>
    <w:rsid w:val="0018028B"/>
    <w:rsid w:val="00181EEC"/>
    <w:rsid w:val="001821DC"/>
    <w:rsid w:val="00182F67"/>
    <w:rsid w:val="0018338A"/>
    <w:rsid w:val="0018477D"/>
    <w:rsid w:val="00184A6C"/>
    <w:rsid w:val="001855C5"/>
    <w:rsid w:val="00185A61"/>
    <w:rsid w:val="00185E54"/>
    <w:rsid w:val="00186457"/>
    <w:rsid w:val="00186CE4"/>
    <w:rsid w:val="00186D97"/>
    <w:rsid w:val="001873E7"/>
    <w:rsid w:val="00187CB4"/>
    <w:rsid w:val="001900B1"/>
    <w:rsid w:val="0019063D"/>
    <w:rsid w:val="00191617"/>
    <w:rsid w:val="00191835"/>
    <w:rsid w:val="001925DF"/>
    <w:rsid w:val="0019275E"/>
    <w:rsid w:val="00193B8C"/>
    <w:rsid w:val="00194041"/>
    <w:rsid w:val="00195902"/>
    <w:rsid w:val="00195F8F"/>
    <w:rsid w:val="0019603D"/>
    <w:rsid w:val="00196DC4"/>
    <w:rsid w:val="001978DB"/>
    <w:rsid w:val="001A0E06"/>
    <w:rsid w:val="001A1240"/>
    <w:rsid w:val="001A1311"/>
    <w:rsid w:val="001A155A"/>
    <w:rsid w:val="001A1816"/>
    <w:rsid w:val="001A1A14"/>
    <w:rsid w:val="001A345A"/>
    <w:rsid w:val="001A348D"/>
    <w:rsid w:val="001A4B40"/>
    <w:rsid w:val="001A4D23"/>
    <w:rsid w:val="001A5102"/>
    <w:rsid w:val="001A6023"/>
    <w:rsid w:val="001A6362"/>
    <w:rsid w:val="001A7722"/>
    <w:rsid w:val="001B0253"/>
    <w:rsid w:val="001B1404"/>
    <w:rsid w:val="001B2E9F"/>
    <w:rsid w:val="001B39E2"/>
    <w:rsid w:val="001B4712"/>
    <w:rsid w:val="001B4DD8"/>
    <w:rsid w:val="001B4F7A"/>
    <w:rsid w:val="001B5EB2"/>
    <w:rsid w:val="001B6035"/>
    <w:rsid w:val="001B675A"/>
    <w:rsid w:val="001B6EE3"/>
    <w:rsid w:val="001B70BF"/>
    <w:rsid w:val="001B7B4F"/>
    <w:rsid w:val="001C167F"/>
    <w:rsid w:val="001C1F0F"/>
    <w:rsid w:val="001C2084"/>
    <w:rsid w:val="001C24C6"/>
    <w:rsid w:val="001C5C5A"/>
    <w:rsid w:val="001D1E7D"/>
    <w:rsid w:val="001D1FEB"/>
    <w:rsid w:val="001D2EA1"/>
    <w:rsid w:val="001D2FAD"/>
    <w:rsid w:val="001D345D"/>
    <w:rsid w:val="001D471F"/>
    <w:rsid w:val="001D475A"/>
    <w:rsid w:val="001D4B56"/>
    <w:rsid w:val="001D6024"/>
    <w:rsid w:val="001D6C83"/>
    <w:rsid w:val="001D7BA2"/>
    <w:rsid w:val="001E014B"/>
    <w:rsid w:val="001E26F9"/>
    <w:rsid w:val="001E48E6"/>
    <w:rsid w:val="001E4C42"/>
    <w:rsid w:val="001E57D1"/>
    <w:rsid w:val="001E6FD7"/>
    <w:rsid w:val="001E737A"/>
    <w:rsid w:val="001F09E2"/>
    <w:rsid w:val="001F0DBB"/>
    <w:rsid w:val="001F156A"/>
    <w:rsid w:val="001F179B"/>
    <w:rsid w:val="001F181F"/>
    <w:rsid w:val="001F383F"/>
    <w:rsid w:val="001F3C26"/>
    <w:rsid w:val="001F3DB7"/>
    <w:rsid w:val="001F404A"/>
    <w:rsid w:val="001F4E7A"/>
    <w:rsid w:val="001F5245"/>
    <w:rsid w:val="001F7367"/>
    <w:rsid w:val="001F74D9"/>
    <w:rsid w:val="001F78DB"/>
    <w:rsid w:val="001F7A4D"/>
    <w:rsid w:val="001F7AC6"/>
    <w:rsid w:val="001F7B5C"/>
    <w:rsid w:val="001F7D56"/>
    <w:rsid w:val="00200C6F"/>
    <w:rsid w:val="002021B6"/>
    <w:rsid w:val="0020223C"/>
    <w:rsid w:val="00202B6C"/>
    <w:rsid w:val="00202BA8"/>
    <w:rsid w:val="00203B0B"/>
    <w:rsid w:val="002048B6"/>
    <w:rsid w:val="00204ECC"/>
    <w:rsid w:val="00206DEA"/>
    <w:rsid w:val="002079BF"/>
    <w:rsid w:val="00207CFB"/>
    <w:rsid w:val="0021097B"/>
    <w:rsid w:val="00210B51"/>
    <w:rsid w:val="002112C8"/>
    <w:rsid w:val="00211571"/>
    <w:rsid w:val="00211A30"/>
    <w:rsid w:val="002124DF"/>
    <w:rsid w:val="0021256B"/>
    <w:rsid w:val="0021402C"/>
    <w:rsid w:val="002140A6"/>
    <w:rsid w:val="00214941"/>
    <w:rsid w:val="00215C6E"/>
    <w:rsid w:val="00216018"/>
    <w:rsid w:val="00217648"/>
    <w:rsid w:val="00217923"/>
    <w:rsid w:val="00217E16"/>
    <w:rsid w:val="002203AD"/>
    <w:rsid w:val="00220CA9"/>
    <w:rsid w:val="002218BD"/>
    <w:rsid w:val="0022283E"/>
    <w:rsid w:val="00222C4F"/>
    <w:rsid w:val="00223511"/>
    <w:rsid w:val="00223A2E"/>
    <w:rsid w:val="00224BEA"/>
    <w:rsid w:val="002258C6"/>
    <w:rsid w:val="002258FE"/>
    <w:rsid w:val="00225CD5"/>
    <w:rsid w:val="00226A3E"/>
    <w:rsid w:val="00226D0C"/>
    <w:rsid w:val="00230A1C"/>
    <w:rsid w:val="00230A8D"/>
    <w:rsid w:val="00230AD4"/>
    <w:rsid w:val="00231951"/>
    <w:rsid w:val="00231E6B"/>
    <w:rsid w:val="0023212A"/>
    <w:rsid w:val="002322E0"/>
    <w:rsid w:val="0023331A"/>
    <w:rsid w:val="00233960"/>
    <w:rsid w:val="00233BDF"/>
    <w:rsid w:val="00234DC3"/>
    <w:rsid w:val="00234E04"/>
    <w:rsid w:val="00235199"/>
    <w:rsid w:val="0023690B"/>
    <w:rsid w:val="00236C71"/>
    <w:rsid w:val="0023707F"/>
    <w:rsid w:val="00237895"/>
    <w:rsid w:val="00240D58"/>
    <w:rsid w:val="00245476"/>
    <w:rsid w:val="00245B1A"/>
    <w:rsid w:val="00246062"/>
    <w:rsid w:val="00246063"/>
    <w:rsid w:val="00247131"/>
    <w:rsid w:val="00247805"/>
    <w:rsid w:val="0025000E"/>
    <w:rsid w:val="00250DC6"/>
    <w:rsid w:val="002510F1"/>
    <w:rsid w:val="002522C4"/>
    <w:rsid w:val="002523B1"/>
    <w:rsid w:val="002528CC"/>
    <w:rsid w:val="00252BC9"/>
    <w:rsid w:val="00252CA5"/>
    <w:rsid w:val="00252E87"/>
    <w:rsid w:val="00253302"/>
    <w:rsid w:val="0025369E"/>
    <w:rsid w:val="002537DD"/>
    <w:rsid w:val="00253911"/>
    <w:rsid w:val="002539B5"/>
    <w:rsid w:val="00254DBF"/>
    <w:rsid w:val="002558FC"/>
    <w:rsid w:val="00256D3B"/>
    <w:rsid w:val="0025778A"/>
    <w:rsid w:val="0026031F"/>
    <w:rsid w:val="00260402"/>
    <w:rsid w:val="00260B81"/>
    <w:rsid w:val="00261221"/>
    <w:rsid w:val="00261461"/>
    <w:rsid w:val="00262E27"/>
    <w:rsid w:val="00262EF0"/>
    <w:rsid w:val="00262F12"/>
    <w:rsid w:val="00265722"/>
    <w:rsid w:val="00265B3A"/>
    <w:rsid w:val="002710D0"/>
    <w:rsid w:val="0027229D"/>
    <w:rsid w:val="0027296F"/>
    <w:rsid w:val="00272981"/>
    <w:rsid w:val="002729A5"/>
    <w:rsid w:val="002743EB"/>
    <w:rsid w:val="002745DF"/>
    <w:rsid w:val="00275300"/>
    <w:rsid w:val="002775E4"/>
    <w:rsid w:val="002805F5"/>
    <w:rsid w:val="002807BD"/>
    <w:rsid w:val="002811FC"/>
    <w:rsid w:val="0028276B"/>
    <w:rsid w:val="00282B36"/>
    <w:rsid w:val="00282CB5"/>
    <w:rsid w:val="002830B7"/>
    <w:rsid w:val="002841FD"/>
    <w:rsid w:val="00285239"/>
    <w:rsid w:val="002857E0"/>
    <w:rsid w:val="00285D8D"/>
    <w:rsid w:val="00290017"/>
    <w:rsid w:val="00290B11"/>
    <w:rsid w:val="00290C9E"/>
    <w:rsid w:val="00293036"/>
    <w:rsid w:val="00294110"/>
    <w:rsid w:val="00294966"/>
    <w:rsid w:val="00294B55"/>
    <w:rsid w:val="002957C5"/>
    <w:rsid w:val="00296169"/>
    <w:rsid w:val="00296908"/>
    <w:rsid w:val="00297B01"/>
    <w:rsid w:val="002A0013"/>
    <w:rsid w:val="002A0023"/>
    <w:rsid w:val="002A0C55"/>
    <w:rsid w:val="002A0D80"/>
    <w:rsid w:val="002A15C5"/>
    <w:rsid w:val="002A1F00"/>
    <w:rsid w:val="002A25C4"/>
    <w:rsid w:val="002A2E2B"/>
    <w:rsid w:val="002A2F25"/>
    <w:rsid w:val="002A3E73"/>
    <w:rsid w:val="002A3ED3"/>
    <w:rsid w:val="002A57C4"/>
    <w:rsid w:val="002A61E4"/>
    <w:rsid w:val="002A7019"/>
    <w:rsid w:val="002A7336"/>
    <w:rsid w:val="002A734C"/>
    <w:rsid w:val="002A7AD1"/>
    <w:rsid w:val="002A7B68"/>
    <w:rsid w:val="002A7C97"/>
    <w:rsid w:val="002B0343"/>
    <w:rsid w:val="002B0E9E"/>
    <w:rsid w:val="002B1A81"/>
    <w:rsid w:val="002B1D5A"/>
    <w:rsid w:val="002B1F9F"/>
    <w:rsid w:val="002B3021"/>
    <w:rsid w:val="002B3191"/>
    <w:rsid w:val="002B48A7"/>
    <w:rsid w:val="002B5746"/>
    <w:rsid w:val="002B630E"/>
    <w:rsid w:val="002B645B"/>
    <w:rsid w:val="002B73D0"/>
    <w:rsid w:val="002B79C7"/>
    <w:rsid w:val="002C0570"/>
    <w:rsid w:val="002C14FD"/>
    <w:rsid w:val="002C1532"/>
    <w:rsid w:val="002C1C54"/>
    <w:rsid w:val="002C2B3D"/>
    <w:rsid w:val="002C2C6A"/>
    <w:rsid w:val="002C3026"/>
    <w:rsid w:val="002C328F"/>
    <w:rsid w:val="002C3896"/>
    <w:rsid w:val="002C3CFE"/>
    <w:rsid w:val="002C3F18"/>
    <w:rsid w:val="002C400D"/>
    <w:rsid w:val="002C590F"/>
    <w:rsid w:val="002C5911"/>
    <w:rsid w:val="002C5C1B"/>
    <w:rsid w:val="002C5D2B"/>
    <w:rsid w:val="002C60C0"/>
    <w:rsid w:val="002C61F1"/>
    <w:rsid w:val="002C7157"/>
    <w:rsid w:val="002C72AC"/>
    <w:rsid w:val="002C7D5C"/>
    <w:rsid w:val="002D0053"/>
    <w:rsid w:val="002D04E2"/>
    <w:rsid w:val="002D0A2F"/>
    <w:rsid w:val="002D0C60"/>
    <w:rsid w:val="002D0E34"/>
    <w:rsid w:val="002D16C4"/>
    <w:rsid w:val="002D1E9A"/>
    <w:rsid w:val="002D263E"/>
    <w:rsid w:val="002D27E3"/>
    <w:rsid w:val="002D2DD8"/>
    <w:rsid w:val="002D322D"/>
    <w:rsid w:val="002D337F"/>
    <w:rsid w:val="002D500A"/>
    <w:rsid w:val="002D557E"/>
    <w:rsid w:val="002D5BEE"/>
    <w:rsid w:val="002D5E88"/>
    <w:rsid w:val="002D603A"/>
    <w:rsid w:val="002D6616"/>
    <w:rsid w:val="002D66F0"/>
    <w:rsid w:val="002D67B1"/>
    <w:rsid w:val="002D6C3F"/>
    <w:rsid w:val="002D71F7"/>
    <w:rsid w:val="002D7219"/>
    <w:rsid w:val="002E0063"/>
    <w:rsid w:val="002E0C27"/>
    <w:rsid w:val="002E1924"/>
    <w:rsid w:val="002E1FA2"/>
    <w:rsid w:val="002E32D6"/>
    <w:rsid w:val="002E3747"/>
    <w:rsid w:val="002E377E"/>
    <w:rsid w:val="002E428A"/>
    <w:rsid w:val="002E5037"/>
    <w:rsid w:val="002E57A5"/>
    <w:rsid w:val="002E620D"/>
    <w:rsid w:val="002E6EBC"/>
    <w:rsid w:val="002E78EE"/>
    <w:rsid w:val="002E7CBA"/>
    <w:rsid w:val="002F08F4"/>
    <w:rsid w:val="002F1641"/>
    <w:rsid w:val="002F226F"/>
    <w:rsid w:val="002F26B1"/>
    <w:rsid w:val="002F271E"/>
    <w:rsid w:val="002F346E"/>
    <w:rsid w:val="002F37B2"/>
    <w:rsid w:val="002F3F51"/>
    <w:rsid w:val="002F49F0"/>
    <w:rsid w:val="002F6152"/>
    <w:rsid w:val="002F6976"/>
    <w:rsid w:val="002F6BC4"/>
    <w:rsid w:val="002F6E54"/>
    <w:rsid w:val="002F70EE"/>
    <w:rsid w:val="002F7CF1"/>
    <w:rsid w:val="002F7F3B"/>
    <w:rsid w:val="0030241D"/>
    <w:rsid w:val="00302D16"/>
    <w:rsid w:val="00303494"/>
    <w:rsid w:val="003039E5"/>
    <w:rsid w:val="00304480"/>
    <w:rsid w:val="00304D21"/>
    <w:rsid w:val="00304FED"/>
    <w:rsid w:val="0030551C"/>
    <w:rsid w:val="00305AEF"/>
    <w:rsid w:val="00305B55"/>
    <w:rsid w:val="00305BB0"/>
    <w:rsid w:val="00306006"/>
    <w:rsid w:val="003062C4"/>
    <w:rsid w:val="00306602"/>
    <w:rsid w:val="00307B04"/>
    <w:rsid w:val="00307B83"/>
    <w:rsid w:val="0031014A"/>
    <w:rsid w:val="00310AFA"/>
    <w:rsid w:val="00311144"/>
    <w:rsid w:val="00311BEA"/>
    <w:rsid w:val="003122E3"/>
    <w:rsid w:val="00312B85"/>
    <w:rsid w:val="00313C04"/>
    <w:rsid w:val="0031503D"/>
    <w:rsid w:val="003159AC"/>
    <w:rsid w:val="00316A1D"/>
    <w:rsid w:val="003201B3"/>
    <w:rsid w:val="00322491"/>
    <w:rsid w:val="00322742"/>
    <w:rsid w:val="0032302B"/>
    <w:rsid w:val="00323050"/>
    <w:rsid w:val="003238D1"/>
    <w:rsid w:val="003238E7"/>
    <w:rsid w:val="00323EA7"/>
    <w:rsid w:val="00324AAB"/>
    <w:rsid w:val="003255E1"/>
    <w:rsid w:val="00325CAE"/>
    <w:rsid w:val="003265AE"/>
    <w:rsid w:val="003301CA"/>
    <w:rsid w:val="00330C46"/>
    <w:rsid w:val="003315F0"/>
    <w:rsid w:val="0033265F"/>
    <w:rsid w:val="003339E3"/>
    <w:rsid w:val="00333BCF"/>
    <w:rsid w:val="00334590"/>
    <w:rsid w:val="00334D2F"/>
    <w:rsid w:val="00334E05"/>
    <w:rsid w:val="00334F1B"/>
    <w:rsid w:val="003352EE"/>
    <w:rsid w:val="003356DF"/>
    <w:rsid w:val="003374D4"/>
    <w:rsid w:val="00337849"/>
    <w:rsid w:val="0034106F"/>
    <w:rsid w:val="00341619"/>
    <w:rsid w:val="003428C8"/>
    <w:rsid w:val="00343046"/>
    <w:rsid w:val="00343F6C"/>
    <w:rsid w:val="003444A5"/>
    <w:rsid w:val="003470D2"/>
    <w:rsid w:val="00347229"/>
    <w:rsid w:val="0034756F"/>
    <w:rsid w:val="00347614"/>
    <w:rsid w:val="00347619"/>
    <w:rsid w:val="00347D39"/>
    <w:rsid w:val="00347E8F"/>
    <w:rsid w:val="0035270C"/>
    <w:rsid w:val="00352A6F"/>
    <w:rsid w:val="003533D6"/>
    <w:rsid w:val="00353738"/>
    <w:rsid w:val="00355759"/>
    <w:rsid w:val="00356DF5"/>
    <w:rsid w:val="00357CC8"/>
    <w:rsid w:val="00360B21"/>
    <w:rsid w:val="00361087"/>
    <w:rsid w:val="003622F1"/>
    <w:rsid w:val="003647B1"/>
    <w:rsid w:val="00364D23"/>
    <w:rsid w:val="0036632F"/>
    <w:rsid w:val="003675D2"/>
    <w:rsid w:val="00370285"/>
    <w:rsid w:val="00370B9B"/>
    <w:rsid w:val="0037111F"/>
    <w:rsid w:val="003722E4"/>
    <w:rsid w:val="003734B5"/>
    <w:rsid w:val="0037357F"/>
    <w:rsid w:val="00373E3D"/>
    <w:rsid w:val="00373F4D"/>
    <w:rsid w:val="003752B0"/>
    <w:rsid w:val="00376C56"/>
    <w:rsid w:val="003772C3"/>
    <w:rsid w:val="00377A2E"/>
    <w:rsid w:val="003819BD"/>
    <w:rsid w:val="00382404"/>
    <w:rsid w:val="0038508F"/>
    <w:rsid w:val="00386824"/>
    <w:rsid w:val="00386FA5"/>
    <w:rsid w:val="0038785D"/>
    <w:rsid w:val="0038789A"/>
    <w:rsid w:val="00387BFD"/>
    <w:rsid w:val="00390014"/>
    <w:rsid w:val="0039002A"/>
    <w:rsid w:val="00390030"/>
    <w:rsid w:val="00390D52"/>
    <w:rsid w:val="0039186A"/>
    <w:rsid w:val="0039253A"/>
    <w:rsid w:val="003929CA"/>
    <w:rsid w:val="00393CC0"/>
    <w:rsid w:val="00394738"/>
    <w:rsid w:val="00394B5F"/>
    <w:rsid w:val="00394D34"/>
    <w:rsid w:val="00396096"/>
    <w:rsid w:val="003965D2"/>
    <w:rsid w:val="00396E41"/>
    <w:rsid w:val="00396E71"/>
    <w:rsid w:val="00397A68"/>
    <w:rsid w:val="00397AFB"/>
    <w:rsid w:val="003A0402"/>
    <w:rsid w:val="003A13BC"/>
    <w:rsid w:val="003A1B4C"/>
    <w:rsid w:val="003A1C9A"/>
    <w:rsid w:val="003A28EB"/>
    <w:rsid w:val="003A34F7"/>
    <w:rsid w:val="003A38BE"/>
    <w:rsid w:val="003A63BC"/>
    <w:rsid w:val="003A6A03"/>
    <w:rsid w:val="003A6CED"/>
    <w:rsid w:val="003B0E0E"/>
    <w:rsid w:val="003B1BDB"/>
    <w:rsid w:val="003B2CF1"/>
    <w:rsid w:val="003B45EB"/>
    <w:rsid w:val="003B4A91"/>
    <w:rsid w:val="003B52CC"/>
    <w:rsid w:val="003B52E9"/>
    <w:rsid w:val="003B587F"/>
    <w:rsid w:val="003B6064"/>
    <w:rsid w:val="003B69E1"/>
    <w:rsid w:val="003B7DBF"/>
    <w:rsid w:val="003B7E39"/>
    <w:rsid w:val="003C0667"/>
    <w:rsid w:val="003C0940"/>
    <w:rsid w:val="003C13E3"/>
    <w:rsid w:val="003C27A1"/>
    <w:rsid w:val="003C31B7"/>
    <w:rsid w:val="003C3B06"/>
    <w:rsid w:val="003C6B07"/>
    <w:rsid w:val="003C7386"/>
    <w:rsid w:val="003C771E"/>
    <w:rsid w:val="003D1100"/>
    <w:rsid w:val="003D1EE5"/>
    <w:rsid w:val="003D1F7B"/>
    <w:rsid w:val="003D22CE"/>
    <w:rsid w:val="003D29D2"/>
    <w:rsid w:val="003D3353"/>
    <w:rsid w:val="003D33DD"/>
    <w:rsid w:val="003D5BC6"/>
    <w:rsid w:val="003D6280"/>
    <w:rsid w:val="003D6A77"/>
    <w:rsid w:val="003D6DE9"/>
    <w:rsid w:val="003D7F36"/>
    <w:rsid w:val="003E03B1"/>
    <w:rsid w:val="003E06B6"/>
    <w:rsid w:val="003E0E53"/>
    <w:rsid w:val="003E287C"/>
    <w:rsid w:val="003E370E"/>
    <w:rsid w:val="003E3E37"/>
    <w:rsid w:val="003E55B1"/>
    <w:rsid w:val="003E59FD"/>
    <w:rsid w:val="003E71F3"/>
    <w:rsid w:val="003F124A"/>
    <w:rsid w:val="003F1302"/>
    <w:rsid w:val="003F1A83"/>
    <w:rsid w:val="003F1F56"/>
    <w:rsid w:val="003F2BEC"/>
    <w:rsid w:val="003F2FD4"/>
    <w:rsid w:val="003F3AC6"/>
    <w:rsid w:val="003F5DCE"/>
    <w:rsid w:val="003F6371"/>
    <w:rsid w:val="003F640C"/>
    <w:rsid w:val="003F6AC4"/>
    <w:rsid w:val="003F73D3"/>
    <w:rsid w:val="00401456"/>
    <w:rsid w:val="004016DE"/>
    <w:rsid w:val="00401C7B"/>
    <w:rsid w:val="004042F7"/>
    <w:rsid w:val="004048FE"/>
    <w:rsid w:val="00405CD2"/>
    <w:rsid w:val="004065AD"/>
    <w:rsid w:val="00407B78"/>
    <w:rsid w:val="00410116"/>
    <w:rsid w:val="0041044A"/>
    <w:rsid w:val="00411BC8"/>
    <w:rsid w:val="00412109"/>
    <w:rsid w:val="004121CB"/>
    <w:rsid w:val="004137D6"/>
    <w:rsid w:val="00413AF5"/>
    <w:rsid w:val="004140DE"/>
    <w:rsid w:val="00414A2E"/>
    <w:rsid w:val="00414CF6"/>
    <w:rsid w:val="00414E6C"/>
    <w:rsid w:val="00416797"/>
    <w:rsid w:val="00416DD0"/>
    <w:rsid w:val="00417044"/>
    <w:rsid w:val="004200B6"/>
    <w:rsid w:val="004202AB"/>
    <w:rsid w:val="00421E77"/>
    <w:rsid w:val="00422083"/>
    <w:rsid w:val="00422DE4"/>
    <w:rsid w:val="00422EC2"/>
    <w:rsid w:val="00423496"/>
    <w:rsid w:val="004239FB"/>
    <w:rsid w:val="00423C22"/>
    <w:rsid w:val="00424B34"/>
    <w:rsid w:val="0042593A"/>
    <w:rsid w:val="00425CC2"/>
    <w:rsid w:val="004268CF"/>
    <w:rsid w:val="0042695D"/>
    <w:rsid w:val="004275A0"/>
    <w:rsid w:val="00427C8E"/>
    <w:rsid w:val="00430D23"/>
    <w:rsid w:val="004312C0"/>
    <w:rsid w:val="00431D47"/>
    <w:rsid w:val="00431FA2"/>
    <w:rsid w:val="0043213F"/>
    <w:rsid w:val="0043476E"/>
    <w:rsid w:val="00435527"/>
    <w:rsid w:val="00435AAD"/>
    <w:rsid w:val="00436074"/>
    <w:rsid w:val="00437BAF"/>
    <w:rsid w:val="00437E09"/>
    <w:rsid w:val="004409C8"/>
    <w:rsid w:val="00441B34"/>
    <w:rsid w:val="00441BD2"/>
    <w:rsid w:val="0044203A"/>
    <w:rsid w:val="00443DA7"/>
    <w:rsid w:val="00444487"/>
    <w:rsid w:val="004448E5"/>
    <w:rsid w:val="00444DEA"/>
    <w:rsid w:val="00446A99"/>
    <w:rsid w:val="00447CED"/>
    <w:rsid w:val="004512CE"/>
    <w:rsid w:val="004516AE"/>
    <w:rsid w:val="00451D98"/>
    <w:rsid w:val="004525F7"/>
    <w:rsid w:val="00452EAC"/>
    <w:rsid w:val="00453D65"/>
    <w:rsid w:val="00454C4D"/>
    <w:rsid w:val="004553D2"/>
    <w:rsid w:val="004554A5"/>
    <w:rsid w:val="004555D1"/>
    <w:rsid w:val="0045630F"/>
    <w:rsid w:val="00456C76"/>
    <w:rsid w:val="00456E2D"/>
    <w:rsid w:val="00456ED9"/>
    <w:rsid w:val="004576A4"/>
    <w:rsid w:val="00457A4E"/>
    <w:rsid w:val="004617CA"/>
    <w:rsid w:val="004621D8"/>
    <w:rsid w:val="00462212"/>
    <w:rsid w:val="0046261B"/>
    <w:rsid w:val="004633BF"/>
    <w:rsid w:val="00463EDA"/>
    <w:rsid w:val="0046504F"/>
    <w:rsid w:val="004659DD"/>
    <w:rsid w:val="00465F7E"/>
    <w:rsid w:val="004662E7"/>
    <w:rsid w:val="00466991"/>
    <w:rsid w:val="0046766A"/>
    <w:rsid w:val="00470401"/>
    <w:rsid w:val="00470B91"/>
    <w:rsid w:val="00471D07"/>
    <w:rsid w:val="00471DD3"/>
    <w:rsid w:val="00472633"/>
    <w:rsid w:val="0047351F"/>
    <w:rsid w:val="00474620"/>
    <w:rsid w:val="00474AF9"/>
    <w:rsid w:val="00474B6C"/>
    <w:rsid w:val="00474D1B"/>
    <w:rsid w:val="00475176"/>
    <w:rsid w:val="004751A7"/>
    <w:rsid w:val="004755CC"/>
    <w:rsid w:val="004755F5"/>
    <w:rsid w:val="00475FDD"/>
    <w:rsid w:val="004763F4"/>
    <w:rsid w:val="0047664B"/>
    <w:rsid w:val="00476794"/>
    <w:rsid w:val="00476AE8"/>
    <w:rsid w:val="00476CDB"/>
    <w:rsid w:val="00476E8F"/>
    <w:rsid w:val="00480438"/>
    <w:rsid w:val="00480556"/>
    <w:rsid w:val="0048057E"/>
    <w:rsid w:val="0048166B"/>
    <w:rsid w:val="00482B3A"/>
    <w:rsid w:val="00482B76"/>
    <w:rsid w:val="00482EB7"/>
    <w:rsid w:val="00483087"/>
    <w:rsid w:val="00483A02"/>
    <w:rsid w:val="00484162"/>
    <w:rsid w:val="0048487E"/>
    <w:rsid w:val="00484FDE"/>
    <w:rsid w:val="004850C8"/>
    <w:rsid w:val="004853A0"/>
    <w:rsid w:val="00485C8E"/>
    <w:rsid w:val="00486814"/>
    <w:rsid w:val="00486A4F"/>
    <w:rsid w:val="004874A1"/>
    <w:rsid w:val="004874C3"/>
    <w:rsid w:val="004876E5"/>
    <w:rsid w:val="00487C10"/>
    <w:rsid w:val="004907A0"/>
    <w:rsid w:val="0049115B"/>
    <w:rsid w:val="004912C7"/>
    <w:rsid w:val="0049134E"/>
    <w:rsid w:val="0049161F"/>
    <w:rsid w:val="0049196C"/>
    <w:rsid w:val="00491F63"/>
    <w:rsid w:val="0049249B"/>
    <w:rsid w:val="00492E32"/>
    <w:rsid w:val="00495786"/>
    <w:rsid w:val="0049584C"/>
    <w:rsid w:val="00495B59"/>
    <w:rsid w:val="0049621E"/>
    <w:rsid w:val="00496504"/>
    <w:rsid w:val="00497942"/>
    <w:rsid w:val="004A0256"/>
    <w:rsid w:val="004A2369"/>
    <w:rsid w:val="004A262F"/>
    <w:rsid w:val="004A2DD3"/>
    <w:rsid w:val="004A2EAE"/>
    <w:rsid w:val="004A396C"/>
    <w:rsid w:val="004A3B57"/>
    <w:rsid w:val="004A43FE"/>
    <w:rsid w:val="004A4744"/>
    <w:rsid w:val="004A4D29"/>
    <w:rsid w:val="004A4E44"/>
    <w:rsid w:val="004A7B1A"/>
    <w:rsid w:val="004A7C98"/>
    <w:rsid w:val="004A7CF9"/>
    <w:rsid w:val="004B0E55"/>
    <w:rsid w:val="004B1F5E"/>
    <w:rsid w:val="004B3E21"/>
    <w:rsid w:val="004B43EC"/>
    <w:rsid w:val="004B4516"/>
    <w:rsid w:val="004B56B2"/>
    <w:rsid w:val="004B6237"/>
    <w:rsid w:val="004B6C59"/>
    <w:rsid w:val="004B6EA3"/>
    <w:rsid w:val="004B704A"/>
    <w:rsid w:val="004B70DD"/>
    <w:rsid w:val="004C09CC"/>
    <w:rsid w:val="004C0A04"/>
    <w:rsid w:val="004C0B0A"/>
    <w:rsid w:val="004C1F6F"/>
    <w:rsid w:val="004C20A9"/>
    <w:rsid w:val="004C332B"/>
    <w:rsid w:val="004C36EB"/>
    <w:rsid w:val="004C3C7A"/>
    <w:rsid w:val="004C4BBF"/>
    <w:rsid w:val="004C53A7"/>
    <w:rsid w:val="004C6723"/>
    <w:rsid w:val="004C6AB1"/>
    <w:rsid w:val="004C6C14"/>
    <w:rsid w:val="004C700C"/>
    <w:rsid w:val="004C7065"/>
    <w:rsid w:val="004C7283"/>
    <w:rsid w:val="004C7B0A"/>
    <w:rsid w:val="004D0EE7"/>
    <w:rsid w:val="004D13FC"/>
    <w:rsid w:val="004D1460"/>
    <w:rsid w:val="004D1726"/>
    <w:rsid w:val="004D1EB7"/>
    <w:rsid w:val="004D26FB"/>
    <w:rsid w:val="004D455C"/>
    <w:rsid w:val="004D482F"/>
    <w:rsid w:val="004D5751"/>
    <w:rsid w:val="004D7118"/>
    <w:rsid w:val="004D75C3"/>
    <w:rsid w:val="004E126E"/>
    <w:rsid w:val="004E1281"/>
    <w:rsid w:val="004E18B5"/>
    <w:rsid w:val="004E1AA8"/>
    <w:rsid w:val="004E2E91"/>
    <w:rsid w:val="004E3776"/>
    <w:rsid w:val="004E3AF9"/>
    <w:rsid w:val="004E3C19"/>
    <w:rsid w:val="004E4CA3"/>
    <w:rsid w:val="004E4CE0"/>
    <w:rsid w:val="004E6C4D"/>
    <w:rsid w:val="004E6F7C"/>
    <w:rsid w:val="004E70E8"/>
    <w:rsid w:val="004E75B7"/>
    <w:rsid w:val="004E75EC"/>
    <w:rsid w:val="004E7C47"/>
    <w:rsid w:val="004F08F2"/>
    <w:rsid w:val="004F0D67"/>
    <w:rsid w:val="004F1D0B"/>
    <w:rsid w:val="004F24B4"/>
    <w:rsid w:val="004F29BC"/>
    <w:rsid w:val="004F2C51"/>
    <w:rsid w:val="004F330E"/>
    <w:rsid w:val="004F4091"/>
    <w:rsid w:val="004F4204"/>
    <w:rsid w:val="004F4C47"/>
    <w:rsid w:val="004F50F4"/>
    <w:rsid w:val="004F5E42"/>
    <w:rsid w:val="004F62C1"/>
    <w:rsid w:val="004F7773"/>
    <w:rsid w:val="00500E08"/>
    <w:rsid w:val="005014A2"/>
    <w:rsid w:val="005018F4"/>
    <w:rsid w:val="00501D2B"/>
    <w:rsid w:val="00502120"/>
    <w:rsid w:val="00502762"/>
    <w:rsid w:val="00503364"/>
    <w:rsid w:val="00503A17"/>
    <w:rsid w:val="00504EAF"/>
    <w:rsid w:val="00506893"/>
    <w:rsid w:val="005069B9"/>
    <w:rsid w:val="0050745C"/>
    <w:rsid w:val="00511616"/>
    <w:rsid w:val="0051163E"/>
    <w:rsid w:val="00511666"/>
    <w:rsid w:val="00513894"/>
    <w:rsid w:val="00514622"/>
    <w:rsid w:val="00514913"/>
    <w:rsid w:val="0051569C"/>
    <w:rsid w:val="00515912"/>
    <w:rsid w:val="00515E7B"/>
    <w:rsid w:val="00516DCC"/>
    <w:rsid w:val="00517CA1"/>
    <w:rsid w:val="00520C51"/>
    <w:rsid w:val="00520C7D"/>
    <w:rsid w:val="00521E58"/>
    <w:rsid w:val="00522AA7"/>
    <w:rsid w:val="00522FCD"/>
    <w:rsid w:val="005234B1"/>
    <w:rsid w:val="005236CE"/>
    <w:rsid w:val="005240FA"/>
    <w:rsid w:val="0052428C"/>
    <w:rsid w:val="0052486B"/>
    <w:rsid w:val="00524A4E"/>
    <w:rsid w:val="00525231"/>
    <w:rsid w:val="00526DE2"/>
    <w:rsid w:val="005271C5"/>
    <w:rsid w:val="00527223"/>
    <w:rsid w:val="00527449"/>
    <w:rsid w:val="00527F49"/>
    <w:rsid w:val="005300F3"/>
    <w:rsid w:val="00531D04"/>
    <w:rsid w:val="0053250F"/>
    <w:rsid w:val="00532EC3"/>
    <w:rsid w:val="005333BF"/>
    <w:rsid w:val="00533850"/>
    <w:rsid w:val="00533B45"/>
    <w:rsid w:val="005348BD"/>
    <w:rsid w:val="00535122"/>
    <w:rsid w:val="005357E2"/>
    <w:rsid w:val="00535E98"/>
    <w:rsid w:val="00536177"/>
    <w:rsid w:val="00536844"/>
    <w:rsid w:val="005368D3"/>
    <w:rsid w:val="00536D61"/>
    <w:rsid w:val="00540068"/>
    <w:rsid w:val="00541403"/>
    <w:rsid w:val="005414A8"/>
    <w:rsid w:val="005431E7"/>
    <w:rsid w:val="00543E18"/>
    <w:rsid w:val="00543E9B"/>
    <w:rsid w:val="0054481A"/>
    <w:rsid w:val="00544CFB"/>
    <w:rsid w:val="00544E89"/>
    <w:rsid w:val="00545EE5"/>
    <w:rsid w:val="00547ACA"/>
    <w:rsid w:val="00547AFF"/>
    <w:rsid w:val="005513E6"/>
    <w:rsid w:val="00551BE1"/>
    <w:rsid w:val="0055215A"/>
    <w:rsid w:val="005522B8"/>
    <w:rsid w:val="0055274D"/>
    <w:rsid w:val="00552839"/>
    <w:rsid w:val="00553D7D"/>
    <w:rsid w:val="00555E53"/>
    <w:rsid w:val="0055618A"/>
    <w:rsid w:val="005561EC"/>
    <w:rsid w:val="00556C33"/>
    <w:rsid w:val="00556C38"/>
    <w:rsid w:val="005576E4"/>
    <w:rsid w:val="00557D74"/>
    <w:rsid w:val="00557DE6"/>
    <w:rsid w:val="00560B30"/>
    <w:rsid w:val="0056305D"/>
    <w:rsid w:val="00563BDB"/>
    <w:rsid w:val="00563D06"/>
    <w:rsid w:val="00563D37"/>
    <w:rsid w:val="005648BE"/>
    <w:rsid w:val="00564A53"/>
    <w:rsid w:val="00564B70"/>
    <w:rsid w:val="00564BC8"/>
    <w:rsid w:val="005650D0"/>
    <w:rsid w:val="005651DC"/>
    <w:rsid w:val="005668B3"/>
    <w:rsid w:val="00566C9F"/>
    <w:rsid w:val="005701C5"/>
    <w:rsid w:val="00570213"/>
    <w:rsid w:val="005705E3"/>
    <w:rsid w:val="00570668"/>
    <w:rsid w:val="00573457"/>
    <w:rsid w:val="005735D5"/>
    <w:rsid w:val="00573706"/>
    <w:rsid w:val="00573E78"/>
    <w:rsid w:val="0057458D"/>
    <w:rsid w:val="0057467A"/>
    <w:rsid w:val="00574C3B"/>
    <w:rsid w:val="0057535E"/>
    <w:rsid w:val="00575A21"/>
    <w:rsid w:val="00576259"/>
    <w:rsid w:val="00576388"/>
    <w:rsid w:val="005805AD"/>
    <w:rsid w:val="00580AD1"/>
    <w:rsid w:val="00581E5A"/>
    <w:rsid w:val="005837E7"/>
    <w:rsid w:val="00583F46"/>
    <w:rsid w:val="00584022"/>
    <w:rsid w:val="0058409B"/>
    <w:rsid w:val="005850A4"/>
    <w:rsid w:val="0058548E"/>
    <w:rsid w:val="00585867"/>
    <w:rsid w:val="00585A56"/>
    <w:rsid w:val="005869D5"/>
    <w:rsid w:val="00586D76"/>
    <w:rsid w:val="0058743A"/>
    <w:rsid w:val="0058767A"/>
    <w:rsid w:val="00590ED3"/>
    <w:rsid w:val="00592138"/>
    <w:rsid w:val="00592902"/>
    <w:rsid w:val="00592D68"/>
    <w:rsid w:val="00593607"/>
    <w:rsid w:val="00593CC6"/>
    <w:rsid w:val="00594CA8"/>
    <w:rsid w:val="00595E2F"/>
    <w:rsid w:val="00595E53"/>
    <w:rsid w:val="00596197"/>
    <w:rsid w:val="005961A2"/>
    <w:rsid w:val="00597863"/>
    <w:rsid w:val="005A0EEC"/>
    <w:rsid w:val="005A1FE6"/>
    <w:rsid w:val="005A2C56"/>
    <w:rsid w:val="005A5231"/>
    <w:rsid w:val="005A590C"/>
    <w:rsid w:val="005A7CF9"/>
    <w:rsid w:val="005B03EB"/>
    <w:rsid w:val="005B0CA0"/>
    <w:rsid w:val="005B0F2B"/>
    <w:rsid w:val="005B164B"/>
    <w:rsid w:val="005B1667"/>
    <w:rsid w:val="005B1746"/>
    <w:rsid w:val="005B1E5B"/>
    <w:rsid w:val="005B25FA"/>
    <w:rsid w:val="005B2792"/>
    <w:rsid w:val="005B2B4D"/>
    <w:rsid w:val="005B2CAB"/>
    <w:rsid w:val="005B2FDB"/>
    <w:rsid w:val="005B3E31"/>
    <w:rsid w:val="005B4058"/>
    <w:rsid w:val="005B6125"/>
    <w:rsid w:val="005B6502"/>
    <w:rsid w:val="005B7F0E"/>
    <w:rsid w:val="005C05D5"/>
    <w:rsid w:val="005C07D2"/>
    <w:rsid w:val="005C1CAB"/>
    <w:rsid w:val="005C36EF"/>
    <w:rsid w:val="005C40FB"/>
    <w:rsid w:val="005C424C"/>
    <w:rsid w:val="005C439C"/>
    <w:rsid w:val="005C4626"/>
    <w:rsid w:val="005C47C1"/>
    <w:rsid w:val="005C4A1E"/>
    <w:rsid w:val="005C4B57"/>
    <w:rsid w:val="005C594C"/>
    <w:rsid w:val="005C685F"/>
    <w:rsid w:val="005C78A2"/>
    <w:rsid w:val="005C7E59"/>
    <w:rsid w:val="005D0156"/>
    <w:rsid w:val="005D0500"/>
    <w:rsid w:val="005D08C2"/>
    <w:rsid w:val="005D0E0D"/>
    <w:rsid w:val="005D0E69"/>
    <w:rsid w:val="005D1153"/>
    <w:rsid w:val="005D2812"/>
    <w:rsid w:val="005D2946"/>
    <w:rsid w:val="005D5060"/>
    <w:rsid w:val="005D5B68"/>
    <w:rsid w:val="005D5DCC"/>
    <w:rsid w:val="005D7585"/>
    <w:rsid w:val="005D7F0B"/>
    <w:rsid w:val="005E0025"/>
    <w:rsid w:val="005E0ACA"/>
    <w:rsid w:val="005E122A"/>
    <w:rsid w:val="005E15B1"/>
    <w:rsid w:val="005E27B8"/>
    <w:rsid w:val="005E3D1D"/>
    <w:rsid w:val="005E3D4F"/>
    <w:rsid w:val="005E48C3"/>
    <w:rsid w:val="005E625D"/>
    <w:rsid w:val="005F1F75"/>
    <w:rsid w:val="005F36C9"/>
    <w:rsid w:val="005F3EF9"/>
    <w:rsid w:val="005F537E"/>
    <w:rsid w:val="005F5899"/>
    <w:rsid w:val="005F6639"/>
    <w:rsid w:val="005F69CF"/>
    <w:rsid w:val="005F7159"/>
    <w:rsid w:val="005F72BD"/>
    <w:rsid w:val="005F7DE2"/>
    <w:rsid w:val="006003D1"/>
    <w:rsid w:val="00600514"/>
    <w:rsid w:val="00600A92"/>
    <w:rsid w:val="00600AB3"/>
    <w:rsid w:val="00602140"/>
    <w:rsid w:val="0060272F"/>
    <w:rsid w:val="00602D14"/>
    <w:rsid w:val="00603725"/>
    <w:rsid w:val="00604AA8"/>
    <w:rsid w:val="00605541"/>
    <w:rsid w:val="00605613"/>
    <w:rsid w:val="006056D3"/>
    <w:rsid w:val="0060581E"/>
    <w:rsid w:val="00605A6D"/>
    <w:rsid w:val="00606733"/>
    <w:rsid w:val="0060682E"/>
    <w:rsid w:val="00606D69"/>
    <w:rsid w:val="006105F4"/>
    <w:rsid w:val="00610AD5"/>
    <w:rsid w:val="00610DA1"/>
    <w:rsid w:val="0061330B"/>
    <w:rsid w:val="00613EB7"/>
    <w:rsid w:val="0061478D"/>
    <w:rsid w:val="0061556F"/>
    <w:rsid w:val="00615749"/>
    <w:rsid w:val="00615C2B"/>
    <w:rsid w:val="00616D6C"/>
    <w:rsid w:val="0061798D"/>
    <w:rsid w:val="00617A74"/>
    <w:rsid w:val="00620F7C"/>
    <w:rsid w:val="00621771"/>
    <w:rsid w:val="00621A11"/>
    <w:rsid w:val="00621C4D"/>
    <w:rsid w:val="00621E6E"/>
    <w:rsid w:val="006221D9"/>
    <w:rsid w:val="006234DD"/>
    <w:rsid w:val="006236CA"/>
    <w:rsid w:val="0062375F"/>
    <w:rsid w:val="00623BA3"/>
    <w:rsid w:val="0062432D"/>
    <w:rsid w:val="0062491F"/>
    <w:rsid w:val="006300D0"/>
    <w:rsid w:val="0063012B"/>
    <w:rsid w:val="00630270"/>
    <w:rsid w:val="0063156D"/>
    <w:rsid w:val="00632C80"/>
    <w:rsid w:val="00633CE9"/>
    <w:rsid w:val="00633FF2"/>
    <w:rsid w:val="006340FD"/>
    <w:rsid w:val="00634CEC"/>
    <w:rsid w:val="00634E79"/>
    <w:rsid w:val="0063513D"/>
    <w:rsid w:val="0063540F"/>
    <w:rsid w:val="00635880"/>
    <w:rsid w:val="00635A11"/>
    <w:rsid w:val="00635FFE"/>
    <w:rsid w:val="00636305"/>
    <w:rsid w:val="006418C1"/>
    <w:rsid w:val="00642537"/>
    <w:rsid w:val="0064408C"/>
    <w:rsid w:val="00644731"/>
    <w:rsid w:val="00646440"/>
    <w:rsid w:val="00650B0D"/>
    <w:rsid w:val="00650FAE"/>
    <w:rsid w:val="00651602"/>
    <w:rsid w:val="00651644"/>
    <w:rsid w:val="0065280C"/>
    <w:rsid w:val="00652ABA"/>
    <w:rsid w:val="00652BD1"/>
    <w:rsid w:val="00652E4C"/>
    <w:rsid w:val="006537FC"/>
    <w:rsid w:val="00654BF0"/>
    <w:rsid w:val="00654F19"/>
    <w:rsid w:val="006556FC"/>
    <w:rsid w:val="00655A09"/>
    <w:rsid w:val="00656782"/>
    <w:rsid w:val="00656B8B"/>
    <w:rsid w:val="00656E74"/>
    <w:rsid w:val="006579C2"/>
    <w:rsid w:val="00657C92"/>
    <w:rsid w:val="00661F1E"/>
    <w:rsid w:val="00662A10"/>
    <w:rsid w:val="00662B05"/>
    <w:rsid w:val="00663023"/>
    <w:rsid w:val="00663903"/>
    <w:rsid w:val="00663AE0"/>
    <w:rsid w:val="00663D7A"/>
    <w:rsid w:val="00665D4C"/>
    <w:rsid w:val="00666011"/>
    <w:rsid w:val="006661A8"/>
    <w:rsid w:val="006667F0"/>
    <w:rsid w:val="00666A3F"/>
    <w:rsid w:val="00666BA4"/>
    <w:rsid w:val="00667ADC"/>
    <w:rsid w:val="00667DE2"/>
    <w:rsid w:val="006709B8"/>
    <w:rsid w:val="00671454"/>
    <w:rsid w:val="00671888"/>
    <w:rsid w:val="0067346A"/>
    <w:rsid w:val="006740C8"/>
    <w:rsid w:val="00675253"/>
    <w:rsid w:val="00675434"/>
    <w:rsid w:val="00676F54"/>
    <w:rsid w:val="006804DA"/>
    <w:rsid w:val="00680EF2"/>
    <w:rsid w:val="006818D5"/>
    <w:rsid w:val="0068210A"/>
    <w:rsid w:val="00683D20"/>
    <w:rsid w:val="00684A97"/>
    <w:rsid w:val="00684F0E"/>
    <w:rsid w:val="006853BE"/>
    <w:rsid w:val="00686550"/>
    <w:rsid w:val="0068692E"/>
    <w:rsid w:val="00686B1C"/>
    <w:rsid w:val="0069409F"/>
    <w:rsid w:val="00694366"/>
    <w:rsid w:val="00694D7E"/>
    <w:rsid w:val="00697FE0"/>
    <w:rsid w:val="006A093B"/>
    <w:rsid w:val="006A0F59"/>
    <w:rsid w:val="006A1552"/>
    <w:rsid w:val="006A1BA8"/>
    <w:rsid w:val="006A3432"/>
    <w:rsid w:val="006A378C"/>
    <w:rsid w:val="006A395D"/>
    <w:rsid w:val="006A4336"/>
    <w:rsid w:val="006A433B"/>
    <w:rsid w:val="006A5A7D"/>
    <w:rsid w:val="006A69D2"/>
    <w:rsid w:val="006A71F2"/>
    <w:rsid w:val="006A732E"/>
    <w:rsid w:val="006A73E5"/>
    <w:rsid w:val="006B0165"/>
    <w:rsid w:val="006B07F9"/>
    <w:rsid w:val="006B0F0D"/>
    <w:rsid w:val="006B15AD"/>
    <w:rsid w:val="006B2571"/>
    <w:rsid w:val="006B2BA2"/>
    <w:rsid w:val="006B3B9D"/>
    <w:rsid w:val="006B4419"/>
    <w:rsid w:val="006B49CD"/>
    <w:rsid w:val="006B54EC"/>
    <w:rsid w:val="006B5D0E"/>
    <w:rsid w:val="006B6CF1"/>
    <w:rsid w:val="006C0B4E"/>
    <w:rsid w:val="006C1639"/>
    <w:rsid w:val="006C1DC1"/>
    <w:rsid w:val="006C1EBF"/>
    <w:rsid w:val="006C2B36"/>
    <w:rsid w:val="006C2C0A"/>
    <w:rsid w:val="006C303F"/>
    <w:rsid w:val="006C30F9"/>
    <w:rsid w:val="006C337F"/>
    <w:rsid w:val="006C48FA"/>
    <w:rsid w:val="006C4DA9"/>
    <w:rsid w:val="006C54B6"/>
    <w:rsid w:val="006C7659"/>
    <w:rsid w:val="006C7874"/>
    <w:rsid w:val="006C7F94"/>
    <w:rsid w:val="006D0419"/>
    <w:rsid w:val="006D2A6E"/>
    <w:rsid w:val="006D2CAE"/>
    <w:rsid w:val="006D355D"/>
    <w:rsid w:val="006D39E3"/>
    <w:rsid w:val="006D3A56"/>
    <w:rsid w:val="006D3AA4"/>
    <w:rsid w:val="006D409B"/>
    <w:rsid w:val="006D4B8A"/>
    <w:rsid w:val="006D577A"/>
    <w:rsid w:val="006D6F84"/>
    <w:rsid w:val="006E04A0"/>
    <w:rsid w:val="006E1E36"/>
    <w:rsid w:val="006E2531"/>
    <w:rsid w:val="006E2CE3"/>
    <w:rsid w:val="006E2F00"/>
    <w:rsid w:val="006E3665"/>
    <w:rsid w:val="006E38B2"/>
    <w:rsid w:val="006E5C48"/>
    <w:rsid w:val="006E6513"/>
    <w:rsid w:val="006E754D"/>
    <w:rsid w:val="006F086E"/>
    <w:rsid w:val="006F0CE8"/>
    <w:rsid w:val="006F0D94"/>
    <w:rsid w:val="006F116A"/>
    <w:rsid w:val="006F1BEC"/>
    <w:rsid w:val="006F3A07"/>
    <w:rsid w:val="006F4074"/>
    <w:rsid w:val="006F6BBF"/>
    <w:rsid w:val="006F7B59"/>
    <w:rsid w:val="0070002D"/>
    <w:rsid w:val="0070116A"/>
    <w:rsid w:val="00701CC0"/>
    <w:rsid w:val="00701DD8"/>
    <w:rsid w:val="00702245"/>
    <w:rsid w:val="007023E4"/>
    <w:rsid w:val="00703106"/>
    <w:rsid w:val="00703403"/>
    <w:rsid w:val="00704542"/>
    <w:rsid w:val="00704674"/>
    <w:rsid w:val="00704EBE"/>
    <w:rsid w:val="00705FE8"/>
    <w:rsid w:val="00706C2A"/>
    <w:rsid w:val="00710873"/>
    <w:rsid w:val="00710CCF"/>
    <w:rsid w:val="00713D9F"/>
    <w:rsid w:val="0071640F"/>
    <w:rsid w:val="0071709F"/>
    <w:rsid w:val="007171EB"/>
    <w:rsid w:val="00717267"/>
    <w:rsid w:val="00717D37"/>
    <w:rsid w:val="00717DC6"/>
    <w:rsid w:val="00721A02"/>
    <w:rsid w:val="00723701"/>
    <w:rsid w:val="007238AC"/>
    <w:rsid w:val="00724184"/>
    <w:rsid w:val="0072515E"/>
    <w:rsid w:val="007263CD"/>
    <w:rsid w:val="00726586"/>
    <w:rsid w:val="007271AD"/>
    <w:rsid w:val="00727D7D"/>
    <w:rsid w:val="00727F6F"/>
    <w:rsid w:val="00730369"/>
    <w:rsid w:val="00730C16"/>
    <w:rsid w:val="00732715"/>
    <w:rsid w:val="00732D26"/>
    <w:rsid w:val="007337D0"/>
    <w:rsid w:val="00733B5D"/>
    <w:rsid w:val="007342D7"/>
    <w:rsid w:val="0073455B"/>
    <w:rsid w:val="00735215"/>
    <w:rsid w:val="00735963"/>
    <w:rsid w:val="00735B0D"/>
    <w:rsid w:val="0073656A"/>
    <w:rsid w:val="00736D7E"/>
    <w:rsid w:val="00737123"/>
    <w:rsid w:val="00737D00"/>
    <w:rsid w:val="00741A07"/>
    <w:rsid w:val="00742AC3"/>
    <w:rsid w:val="00743BC0"/>
    <w:rsid w:val="00743C83"/>
    <w:rsid w:val="00743E40"/>
    <w:rsid w:val="00744590"/>
    <w:rsid w:val="00745DF8"/>
    <w:rsid w:val="00746740"/>
    <w:rsid w:val="00747A7D"/>
    <w:rsid w:val="00747C81"/>
    <w:rsid w:val="00750BD6"/>
    <w:rsid w:val="00751472"/>
    <w:rsid w:val="007522EE"/>
    <w:rsid w:val="00752770"/>
    <w:rsid w:val="00754EAC"/>
    <w:rsid w:val="00754EC8"/>
    <w:rsid w:val="00755978"/>
    <w:rsid w:val="0075693E"/>
    <w:rsid w:val="00757ABE"/>
    <w:rsid w:val="00760294"/>
    <w:rsid w:val="007609DB"/>
    <w:rsid w:val="00760D44"/>
    <w:rsid w:val="007620F4"/>
    <w:rsid w:val="00762EF0"/>
    <w:rsid w:val="007662F4"/>
    <w:rsid w:val="007666DC"/>
    <w:rsid w:val="00766A05"/>
    <w:rsid w:val="00766F9C"/>
    <w:rsid w:val="007670E1"/>
    <w:rsid w:val="0076718A"/>
    <w:rsid w:val="007673AC"/>
    <w:rsid w:val="00767411"/>
    <w:rsid w:val="00767F70"/>
    <w:rsid w:val="00771A9A"/>
    <w:rsid w:val="00772365"/>
    <w:rsid w:val="00772FA4"/>
    <w:rsid w:val="00773B97"/>
    <w:rsid w:val="00774B8D"/>
    <w:rsid w:val="00775E28"/>
    <w:rsid w:val="0077641A"/>
    <w:rsid w:val="0077649D"/>
    <w:rsid w:val="007767AF"/>
    <w:rsid w:val="00776AA8"/>
    <w:rsid w:val="00776D36"/>
    <w:rsid w:val="00777C05"/>
    <w:rsid w:val="00780785"/>
    <w:rsid w:val="007825A9"/>
    <w:rsid w:val="00783ABC"/>
    <w:rsid w:val="00784381"/>
    <w:rsid w:val="0078496F"/>
    <w:rsid w:val="00784A2E"/>
    <w:rsid w:val="00784CEF"/>
    <w:rsid w:val="007865E5"/>
    <w:rsid w:val="00786CCE"/>
    <w:rsid w:val="00787623"/>
    <w:rsid w:val="00790048"/>
    <w:rsid w:val="007912FC"/>
    <w:rsid w:val="00791395"/>
    <w:rsid w:val="00791821"/>
    <w:rsid w:val="00791A8D"/>
    <w:rsid w:val="0079209E"/>
    <w:rsid w:val="00792306"/>
    <w:rsid w:val="0079245F"/>
    <w:rsid w:val="00792720"/>
    <w:rsid w:val="00792E53"/>
    <w:rsid w:val="00794102"/>
    <w:rsid w:val="007947CB"/>
    <w:rsid w:val="00794ACF"/>
    <w:rsid w:val="00794B9E"/>
    <w:rsid w:val="00794DC6"/>
    <w:rsid w:val="00795F1C"/>
    <w:rsid w:val="007A018A"/>
    <w:rsid w:val="007A0E63"/>
    <w:rsid w:val="007A1470"/>
    <w:rsid w:val="007A1DD2"/>
    <w:rsid w:val="007A2A69"/>
    <w:rsid w:val="007A2B92"/>
    <w:rsid w:val="007A2D89"/>
    <w:rsid w:val="007A2F41"/>
    <w:rsid w:val="007A3F6B"/>
    <w:rsid w:val="007A6500"/>
    <w:rsid w:val="007A6A78"/>
    <w:rsid w:val="007A7BFE"/>
    <w:rsid w:val="007B043C"/>
    <w:rsid w:val="007B092F"/>
    <w:rsid w:val="007B1F12"/>
    <w:rsid w:val="007B2118"/>
    <w:rsid w:val="007B236F"/>
    <w:rsid w:val="007B2C9C"/>
    <w:rsid w:val="007B31F6"/>
    <w:rsid w:val="007B3209"/>
    <w:rsid w:val="007B3874"/>
    <w:rsid w:val="007B3BBB"/>
    <w:rsid w:val="007B3E7C"/>
    <w:rsid w:val="007B42E3"/>
    <w:rsid w:val="007B43B4"/>
    <w:rsid w:val="007B45AC"/>
    <w:rsid w:val="007B483F"/>
    <w:rsid w:val="007B4B7A"/>
    <w:rsid w:val="007B51FB"/>
    <w:rsid w:val="007B525A"/>
    <w:rsid w:val="007B5AC3"/>
    <w:rsid w:val="007B67B3"/>
    <w:rsid w:val="007B67E5"/>
    <w:rsid w:val="007B7781"/>
    <w:rsid w:val="007B7BC9"/>
    <w:rsid w:val="007C0080"/>
    <w:rsid w:val="007C1B04"/>
    <w:rsid w:val="007C1D29"/>
    <w:rsid w:val="007C25B9"/>
    <w:rsid w:val="007C314D"/>
    <w:rsid w:val="007C3B0C"/>
    <w:rsid w:val="007C52B8"/>
    <w:rsid w:val="007C5F0A"/>
    <w:rsid w:val="007C6FD0"/>
    <w:rsid w:val="007D0297"/>
    <w:rsid w:val="007D0447"/>
    <w:rsid w:val="007D04DF"/>
    <w:rsid w:val="007D083C"/>
    <w:rsid w:val="007D0876"/>
    <w:rsid w:val="007D1852"/>
    <w:rsid w:val="007D20C7"/>
    <w:rsid w:val="007D2188"/>
    <w:rsid w:val="007D32EE"/>
    <w:rsid w:val="007D3EC7"/>
    <w:rsid w:val="007D3F6B"/>
    <w:rsid w:val="007D455C"/>
    <w:rsid w:val="007D5293"/>
    <w:rsid w:val="007D6422"/>
    <w:rsid w:val="007D6BD8"/>
    <w:rsid w:val="007D6BF1"/>
    <w:rsid w:val="007D7970"/>
    <w:rsid w:val="007E04D5"/>
    <w:rsid w:val="007E060E"/>
    <w:rsid w:val="007E0EE4"/>
    <w:rsid w:val="007E1E70"/>
    <w:rsid w:val="007E22A9"/>
    <w:rsid w:val="007E2C19"/>
    <w:rsid w:val="007E2D73"/>
    <w:rsid w:val="007E3F98"/>
    <w:rsid w:val="007E4093"/>
    <w:rsid w:val="007E4A67"/>
    <w:rsid w:val="007E54F9"/>
    <w:rsid w:val="007E5C7D"/>
    <w:rsid w:val="007E6C06"/>
    <w:rsid w:val="007E7CBD"/>
    <w:rsid w:val="007F1322"/>
    <w:rsid w:val="007F1CEB"/>
    <w:rsid w:val="007F1E28"/>
    <w:rsid w:val="007F253E"/>
    <w:rsid w:val="007F382B"/>
    <w:rsid w:val="007F46F2"/>
    <w:rsid w:val="007F4772"/>
    <w:rsid w:val="007F48CA"/>
    <w:rsid w:val="007F4EE1"/>
    <w:rsid w:val="007F5E02"/>
    <w:rsid w:val="007F6AE3"/>
    <w:rsid w:val="007F70A1"/>
    <w:rsid w:val="007F7998"/>
    <w:rsid w:val="007F7AAD"/>
    <w:rsid w:val="008003D2"/>
    <w:rsid w:val="00800D1F"/>
    <w:rsid w:val="00801B0F"/>
    <w:rsid w:val="00802770"/>
    <w:rsid w:val="00802B3E"/>
    <w:rsid w:val="00802DDC"/>
    <w:rsid w:val="00803543"/>
    <w:rsid w:val="00805636"/>
    <w:rsid w:val="00805775"/>
    <w:rsid w:val="00805B33"/>
    <w:rsid w:val="00805B9C"/>
    <w:rsid w:val="00807AF6"/>
    <w:rsid w:val="00810032"/>
    <w:rsid w:val="008102BF"/>
    <w:rsid w:val="00810614"/>
    <w:rsid w:val="00810CAD"/>
    <w:rsid w:val="008118AA"/>
    <w:rsid w:val="0081207F"/>
    <w:rsid w:val="008125C9"/>
    <w:rsid w:val="00813A7B"/>
    <w:rsid w:val="00814189"/>
    <w:rsid w:val="00814626"/>
    <w:rsid w:val="00814989"/>
    <w:rsid w:val="0081570E"/>
    <w:rsid w:val="0081626B"/>
    <w:rsid w:val="00816C45"/>
    <w:rsid w:val="00816FF2"/>
    <w:rsid w:val="00817701"/>
    <w:rsid w:val="00820973"/>
    <w:rsid w:val="00820DA6"/>
    <w:rsid w:val="00820E70"/>
    <w:rsid w:val="00821544"/>
    <w:rsid w:val="00822123"/>
    <w:rsid w:val="00822296"/>
    <w:rsid w:val="00822F9A"/>
    <w:rsid w:val="008234EE"/>
    <w:rsid w:val="008235D3"/>
    <w:rsid w:val="00823753"/>
    <w:rsid w:val="00824250"/>
    <w:rsid w:val="008258FB"/>
    <w:rsid w:val="00825DC8"/>
    <w:rsid w:val="00826AE9"/>
    <w:rsid w:val="00827542"/>
    <w:rsid w:val="008275BD"/>
    <w:rsid w:val="00827968"/>
    <w:rsid w:val="008305CE"/>
    <w:rsid w:val="00830600"/>
    <w:rsid w:val="00831108"/>
    <w:rsid w:val="008311A7"/>
    <w:rsid w:val="00831E25"/>
    <w:rsid w:val="00833EEF"/>
    <w:rsid w:val="00834133"/>
    <w:rsid w:val="00834201"/>
    <w:rsid w:val="00834D37"/>
    <w:rsid w:val="00835609"/>
    <w:rsid w:val="00835A76"/>
    <w:rsid w:val="00840B47"/>
    <w:rsid w:val="008414A7"/>
    <w:rsid w:val="008414D4"/>
    <w:rsid w:val="00842E8E"/>
    <w:rsid w:val="00843054"/>
    <w:rsid w:val="00844A1D"/>
    <w:rsid w:val="00844BA3"/>
    <w:rsid w:val="00845104"/>
    <w:rsid w:val="00845386"/>
    <w:rsid w:val="00846084"/>
    <w:rsid w:val="0084744C"/>
    <w:rsid w:val="00847AA7"/>
    <w:rsid w:val="00847F11"/>
    <w:rsid w:val="008504FB"/>
    <w:rsid w:val="00850840"/>
    <w:rsid w:val="00851A13"/>
    <w:rsid w:val="0085202C"/>
    <w:rsid w:val="00852138"/>
    <w:rsid w:val="0085238D"/>
    <w:rsid w:val="00852CAD"/>
    <w:rsid w:val="00853DEB"/>
    <w:rsid w:val="008555E2"/>
    <w:rsid w:val="0085642F"/>
    <w:rsid w:val="00856FAA"/>
    <w:rsid w:val="00857A9D"/>
    <w:rsid w:val="008600F6"/>
    <w:rsid w:val="00860955"/>
    <w:rsid w:val="00861259"/>
    <w:rsid w:val="0086183C"/>
    <w:rsid w:val="00861A24"/>
    <w:rsid w:val="00861B7C"/>
    <w:rsid w:val="00861B91"/>
    <w:rsid w:val="00861F0E"/>
    <w:rsid w:val="00865668"/>
    <w:rsid w:val="00865E28"/>
    <w:rsid w:val="00866323"/>
    <w:rsid w:val="0086769A"/>
    <w:rsid w:val="00867C67"/>
    <w:rsid w:val="00867DED"/>
    <w:rsid w:val="00871897"/>
    <w:rsid w:val="00871DAE"/>
    <w:rsid w:val="00872980"/>
    <w:rsid w:val="008736DD"/>
    <w:rsid w:val="00873961"/>
    <w:rsid w:val="00873C8E"/>
    <w:rsid w:val="008747E2"/>
    <w:rsid w:val="00875605"/>
    <w:rsid w:val="008773D5"/>
    <w:rsid w:val="00877D7B"/>
    <w:rsid w:val="0088071A"/>
    <w:rsid w:val="00880729"/>
    <w:rsid w:val="00880A4B"/>
    <w:rsid w:val="00881760"/>
    <w:rsid w:val="00881940"/>
    <w:rsid w:val="00881A46"/>
    <w:rsid w:val="00881DCE"/>
    <w:rsid w:val="008823A5"/>
    <w:rsid w:val="0088264E"/>
    <w:rsid w:val="00882924"/>
    <w:rsid w:val="00883526"/>
    <w:rsid w:val="00883772"/>
    <w:rsid w:val="0088379A"/>
    <w:rsid w:val="008838C9"/>
    <w:rsid w:val="00884369"/>
    <w:rsid w:val="00884878"/>
    <w:rsid w:val="00885177"/>
    <w:rsid w:val="008857A3"/>
    <w:rsid w:val="0088621F"/>
    <w:rsid w:val="00886268"/>
    <w:rsid w:val="008878CB"/>
    <w:rsid w:val="00890219"/>
    <w:rsid w:val="0089048A"/>
    <w:rsid w:val="00890B66"/>
    <w:rsid w:val="00892671"/>
    <w:rsid w:val="0089362F"/>
    <w:rsid w:val="008939C8"/>
    <w:rsid w:val="00893B12"/>
    <w:rsid w:val="008949AA"/>
    <w:rsid w:val="0089511D"/>
    <w:rsid w:val="00895314"/>
    <w:rsid w:val="008957D4"/>
    <w:rsid w:val="008966BD"/>
    <w:rsid w:val="00896F97"/>
    <w:rsid w:val="00897D82"/>
    <w:rsid w:val="008A053B"/>
    <w:rsid w:val="008A13CC"/>
    <w:rsid w:val="008A1DA9"/>
    <w:rsid w:val="008A2CFE"/>
    <w:rsid w:val="008A30C2"/>
    <w:rsid w:val="008A375E"/>
    <w:rsid w:val="008A3B52"/>
    <w:rsid w:val="008A3F26"/>
    <w:rsid w:val="008A560A"/>
    <w:rsid w:val="008B016A"/>
    <w:rsid w:val="008B105B"/>
    <w:rsid w:val="008B1316"/>
    <w:rsid w:val="008B2437"/>
    <w:rsid w:val="008B3F31"/>
    <w:rsid w:val="008B4126"/>
    <w:rsid w:val="008B4D7D"/>
    <w:rsid w:val="008B7BED"/>
    <w:rsid w:val="008C0E18"/>
    <w:rsid w:val="008C1467"/>
    <w:rsid w:val="008C1E27"/>
    <w:rsid w:val="008C1E3D"/>
    <w:rsid w:val="008C20D1"/>
    <w:rsid w:val="008C26AC"/>
    <w:rsid w:val="008C393D"/>
    <w:rsid w:val="008C3DF7"/>
    <w:rsid w:val="008C3EAD"/>
    <w:rsid w:val="008C410D"/>
    <w:rsid w:val="008C4473"/>
    <w:rsid w:val="008C51B7"/>
    <w:rsid w:val="008C60A7"/>
    <w:rsid w:val="008C6A2F"/>
    <w:rsid w:val="008C6BD3"/>
    <w:rsid w:val="008C7207"/>
    <w:rsid w:val="008C7250"/>
    <w:rsid w:val="008C73C2"/>
    <w:rsid w:val="008C7EBB"/>
    <w:rsid w:val="008D085E"/>
    <w:rsid w:val="008D0ECB"/>
    <w:rsid w:val="008D16F6"/>
    <w:rsid w:val="008D1A9C"/>
    <w:rsid w:val="008D1AC4"/>
    <w:rsid w:val="008D22E4"/>
    <w:rsid w:val="008D3B94"/>
    <w:rsid w:val="008D491F"/>
    <w:rsid w:val="008D4CEE"/>
    <w:rsid w:val="008D4ECA"/>
    <w:rsid w:val="008D5529"/>
    <w:rsid w:val="008D56A8"/>
    <w:rsid w:val="008D5D55"/>
    <w:rsid w:val="008D6195"/>
    <w:rsid w:val="008D72C3"/>
    <w:rsid w:val="008D7748"/>
    <w:rsid w:val="008E087A"/>
    <w:rsid w:val="008E117A"/>
    <w:rsid w:val="008E1DE6"/>
    <w:rsid w:val="008E22EB"/>
    <w:rsid w:val="008E57A8"/>
    <w:rsid w:val="008E634A"/>
    <w:rsid w:val="008E6F0E"/>
    <w:rsid w:val="008E7023"/>
    <w:rsid w:val="008E714D"/>
    <w:rsid w:val="008F23CD"/>
    <w:rsid w:val="008F2B58"/>
    <w:rsid w:val="008F31DF"/>
    <w:rsid w:val="008F479D"/>
    <w:rsid w:val="008F48E8"/>
    <w:rsid w:val="008F53CF"/>
    <w:rsid w:val="008F56C4"/>
    <w:rsid w:val="008F607C"/>
    <w:rsid w:val="008F6E4F"/>
    <w:rsid w:val="008F719B"/>
    <w:rsid w:val="008F7458"/>
    <w:rsid w:val="008F74F7"/>
    <w:rsid w:val="008F76DA"/>
    <w:rsid w:val="0090065F"/>
    <w:rsid w:val="00900A8E"/>
    <w:rsid w:val="00900FE8"/>
    <w:rsid w:val="009018F5"/>
    <w:rsid w:val="0090217D"/>
    <w:rsid w:val="009022D4"/>
    <w:rsid w:val="0090305E"/>
    <w:rsid w:val="00903C69"/>
    <w:rsid w:val="00903E5D"/>
    <w:rsid w:val="00904F5F"/>
    <w:rsid w:val="00905359"/>
    <w:rsid w:val="00906CF6"/>
    <w:rsid w:val="009076E4"/>
    <w:rsid w:val="009111A4"/>
    <w:rsid w:val="009139F8"/>
    <w:rsid w:val="00913CBD"/>
    <w:rsid w:val="00914593"/>
    <w:rsid w:val="00914A41"/>
    <w:rsid w:val="00914D2D"/>
    <w:rsid w:val="009150AB"/>
    <w:rsid w:val="00917ACD"/>
    <w:rsid w:val="0092016A"/>
    <w:rsid w:val="0092033E"/>
    <w:rsid w:val="00920A2E"/>
    <w:rsid w:val="00920AC1"/>
    <w:rsid w:val="0092158D"/>
    <w:rsid w:val="00921776"/>
    <w:rsid w:val="00922894"/>
    <w:rsid w:val="009228D9"/>
    <w:rsid w:val="00922CBA"/>
    <w:rsid w:val="00922D1B"/>
    <w:rsid w:val="00924076"/>
    <w:rsid w:val="009253B1"/>
    <w:rsid w:val="009258EA"/>
    <w:rsid w:val="00925A68"/>
    <w:rsid w:val="00925E10"/>
    <w:rsid w:val="009260A7"/>
    <w:rsid w:val="0092787D"/>
    <w:rsid w:val="00930CA5"/>
    <w:rsid w:val="00930CB5"/>
    <w:rsid w:val="00930E61"/>
    <w:rsid w:val="00931CAC"/>
    <w:rsid w:val="009323B7"/>
    <w:rsid w:val="00932A68"/>
    <w:rsid w:val="009348B1"/>
    <w:rsid w:val="00934D12"/>
    <w:rsid w:val="00935EF6"/>
    <w:rsid w:val="00936E92"/>
    <w:rsid w:val="00937DB4"/>
    <w:rsid w:val="00941B9E"/>
    <w:rsid w:val="00941C18"/>
    <w:rsid w:val="00942DF9"/>
    <w:rsid w:val="00942F82"/>
    <w:rsid w:val="009432C4"/>
    <w:rsid w:val="00943656"/>
    <w:rsid w:val="00944038"/>
    <w:rsid w:val="0094438F"/>
    <w:rsid w:val="00944779"/>
    <w:rsid w:val="009454A1"/>
    <w:rsid w:val="009454F2"/>
    <w:rsid w:val="00945667"/>
    <w:rsid w:val="00945BB2"/>
    <w:rsid w:val="00945E4A"/>
    <w:rsid w:val="00946F28"/>
    <w:rsid w:val="00947572"/>
    <w:rsid w:val="009475D2"/>
    <w:rsid w:val="009476B4"/>
    <w:rsid w:val="00950040"/>
    <w:rsid w:val="0095052A"/>
    <w:rsid w:val="009507B1"/>
    <w:rsid w:val="009513E6"/>
    <w:rsid w:val="0095325F"/>
    <w:rsid w:val="009574AD"/>
    <w:rsid w:val="0095761F"/>
    <w:rsid w:val="00957AB8"/>
    <w:rsid w:val="00961DE6"/>
    <w:rsid w:val="00963018"/>
    <w:rsid w:val="0096336E"/>
    <w:rsid w:val="00964237"/>
    <w:rsid w:val="009646A5"/>
    <w:rsid w:val="00964A83"/>
    <w:rsid w:val="009652A7"/>
    <w:rsid w:val="00965903"/>
    <w:rsid w:val="00965AD8"/>
    <w:rsid w:val="00965D23"/>
    <w:rsid w:val="00965DC3"/>
    <w:rsid w:val="00966257"/>
    <w:rsid w:val="00966966"/>
    <w:rsid w:val="0097030F"/>
    <w:rsid w:val="00970A3E"/>
    <w:rsid w:val="00971848"/>
    <w:rsid w:val="0097363A"/>
    <w:rsid w:val="0097580C"/>
    <w:rsid w:val="00975F6A"/>
    <w:rsid w:val="0097629B"/>
    <w:rsid w:val="00976D96"/>
    <w:rsid w:val="009806E9"/>
    <w:rsid w:val="00980976"/>
    <w:rsid w:val="00980FD0"/>
    <w:rsid w:val="009813E8"/>
    <w:rsid w:val="00981845"/>
    <w:rsid w:val="00981A7D"/>
    <w:rsid w:val="00981F46"/>
    <w:rsid w:val="009829CE"/>
    <w:rsid w:val="00982AAC"/>
    <w:rsid w:val="00982E6F"/>
    <w:rsid w:val="00983A04"/>
    <w:rsid w:val="00983F25"/>
    <w:rsid w:val="0098414D"/>
    <w:rsid w:val="00986B84"/>
    <w:rsid w:val="0098762E"/>
    <w:rsid w:val="00987BDA"/>
    <w:rsid w:val="00987E63"/>
    <w:rsid w:val="00987F17"/>
    <w:rsid w:val="00990968"/>
    <w:rsid w:val="00990AEE"/>
    <w:rsid w:val="00990C65"/>
    <w:rsid w:val="00991587"/>
    <w:rsid w:val="00992328"/>
    <w:rsid w:val="009928ED"/>
    <w:rsid w:val="00992D48"/>
    <w:rsid w:val="00993F70"/>
    <w:rsid w:val="00994CA5"/>
    <w:rsid w:val="00995A83"/>
    <w:rsid w:val="00996A83"/>
    <w:rsid w:val="00996E65"/>
    <w:rsid w:val="00996E6B"/>
    <w:rsid w:val="00997822"/>
    <w:rsid w:val="009A014A"/>
    <w:rsid w:val="009A06FE"/>
    <w:rsid w:val="009A0CB4"/>
    <w:rsid w:val="009A1292"/>
    <w:rsid w:val="009A171A"/>
    <w:rsid w:val="009A26D4"/>
    <w:rsid w:val="009A2BE3"/>
    <w:rsid w:val="009A43DA"/>
    <w:rsid w:val="009A4FA6"/>
    <w:rsid w:val="009A505D"/>
    <w:rsid w:val="009A5C85"/>
    <w:rsid w:val="009A689C"/>
    <w:rsid w:val="009B1F57"/>
    <w:rsid w:val="009B2C26"/>
    <w:rsid w:val="009B4148"/>
    <w:rsid w:val="009B5FF3"/>
    <w:rsid w:val="009B6592"/>
    <w:rsid w:val="009B6C0F"/>
    <w:rsid w:val="009C0340"/>
    <w:rsid w:val="009C0CEB"/>
    <w:rsid w:val="009C0F12"/>
    <w:rsid w:val="009C0F1D"/>
    <w:rsid w:val="009C24B3"/>
    <w:rsid w:val="009C2C17"/>
    <w:rsid w:val="009C3554"/>
    <w:rsid w:val="009C39A2"/>
    <w:rsid w:val="009C4879"/>
    <w:rsid w:val="009C5DAA"/>
    <w:rsid w:val="009C6113"/>
    <w:rsid w:val="009C6C47"/>
    <w:rsid w:val="009C6F19"/>
    <w:rsid w:val="009C7490"/>
    <w:rsid w:val="009D00D1"/>
    <w:rsid w:val="009D0419"/>
    <w:rsid w:val="009D09A8"/>
    <w:rsid w:val="009D0FE0"/>
    <w:rsid w:val="009D38B0"/>
    <w:rsid w:val="009D3D1F"/>
    <w:rsid w:val="009D488B"/>
    <w:rsid w:val="009D4A91"/>
    <w:rsid w:val="009D4E0D"/>
    <w:rsid w:val="009D548A"/>
    <w:rsid w:val="009D6317"/>
    <w:rsid w:val="009D63BC"/>
    <w:rsid w:val="009D71C5"/>
    <w:rsid w:val="009D7657"/>
    <w:rsid w:val="009D785F"/>
    <w:rsid w:val="009E13C8"/>
    <w:rsid w:val="009E181B"/>
    <w:rsid w:val="009E2A74"/>
    <w:rsid w:val="009E379A"/>
    <w:rsid w:val="009E3A13"/>
    <w:rsid w:val="009E458D"/>
    <w:rsid w:val="009E4DF6"/>
    <w:rsid w:val="009F02CD"/>
    <w:rsid w:val="009F0E00"/>
    <w:rsid w:val="009F14D3"/>
    <w:rsid w:val="009F18F6"/>
    <w:rsid w:val="009F21B1"/>
    <w:rsid w:val="009F2749"/>
    <w:rsid w:val="009F358A"/>
    <w:rsid w:val="009F3BA4"/>
    <w:rsid w:val="009F4D92"/>
    <w:rsid w:val="009F516E"/>
    <w:rsid w:val="009F523C"/>
    <w:rsid w:val="009F6A5E"/>
    <w:rsid w:val="009F7E19"/>
    <w:rsid w:val="00A00A84"/>
    <w:rsid w:val="00A01196"/>
    <w:rsid w:val="00A0148A"/>
    <w:rsid w:val="00A015AF"/>
    <w:rsid w:val="00A01A68"/>
    <w:rsid w:val="00A026AA"/>
    <w:rsid w:val="00A03BAC"/>
    <w:rsid w:val="00A03D6C"/>
    <w:rsid w:val="00A0417F"/>
    <w:rsid w:val="00A04AD2"/>
    <w:rsid w:val="00A04D44"/>
    <w:rsid w:val="00A05E8B"/>
    <w:rsid w:val="00A1298F"/>
    <w:rsid w:val="00A13448"/>
    <w:rsid w:val="00A134F2"/>
    <w:rsid w:val="00A13F91"/>
    <w:rsid w:val="00A14BCE"/>
    <w:rsid w:val="00A15102"/>
    <w:rsid w:val="00A157E2"/>
    <w:rsid w:val="00A16479"/>
    <w:rsid w:val="00A16653"/>
    <w:rsid w:val="00A166EC"/>
    <w:rsid w:val="00A204D3"/>
    <w:rsid w:val="00A20643"/>
    <w:rsid w:val="00A2087B"/>
    <w:rsid w:val="00A217B5"/>
    <w:rsid w:val="00A233D6"/>
    <w:rsid w:val="00A23A33"/>
    <w:rsid w:val="00A23AFE"/>
    <w:rsid w:val="00A2408D"/>
    <w:rsid w:val="00A264AF"/>
    <w:rsid w:val="00A27281"/>
    <w:rsid w:val="00A27342"/>
    <w:rsid w:val="00A274D6"/>
    <w:rsid w:val="00A278A1"/>
    <w:rsid w:val="00A27F69"/>
    <w:rsid w:val="00A30F31"/>
    <w:rsid w:val="00A3137D"/>
    <w:rsid w:val="00A31504"/>
    <w:rsid w:val="00A31BAA"/>
    <w:rsid w:val="00A31FE8"/>
    <w:rsid w:val="00A32377"/>
    <w:rsid w:val="00A324A9"/>
    <w:rsid w:val="00A3310B"/>
    <w:rsid w:val="00A3360F"/>
    <w:rsid w:val="00A355B7"/>
    <w:rsid w:val="00A3571E"/>
    <w:rsid w:val="00A362D6"/>
    <w:rsid w:val="00A3669A"/>
    <w:rsid w:val="00A36A94"/>
    <w:rsid w:val="00A40314"/>
    <w:rsid w:val="00A40507"/>
    <w:rsid w:val="00A405E0"/>
    <w:rsid w:val="00A40B7A"/>
    <w:rsid w:val="00A410E4"/>
    <w:rsid w:val="00A4168A"/>
    <w:rsid w:val="00A41DD8"/>
    <w:rsid w:val="00A4200C"/>
    <w:rsid w:val="00A4216E"/>
    <w:rsid w:val="00A42B06"/>
    <w:rsid w:val="00A42C33"/>
    <w:rsid w:val="00A42E7A"/>
    <w:rsid w:val="00A435DC"/>
    <w:rsid w:val="00A44D4F"/>
    <w:rsid w:val="00A44D80"/>
    <w:rsid w:val="00A45F89"/>
    <w:rsid w:val="00A469F4"/>
    <w:rsid w:val="00A47491"/>
    <w:rsid w:val="00A474E2"/>
    <w:rsid w:val="00A4772B"/>
    <w:rsid w:val="00A50A89"/>
    <w:rsid w:val="00A50F51"/>
    <w:rsid w:val="00A512CB"/>
    <w:rsid w:val="00A51BC0"/>
    <w:rsid w:val="00A54E27"/>
    <w:rsid w:val="00A54E52"/>
    <w:rsid w:val="00A56107"/>
    <w:rsid w:val="00A56ACE"/>
    <w:rsid w:val="00A56CC0"/>
    <w:rsid w:val="00A56D1D"/>
    <w:rsid w:val="00A5715A"/>
    <w:rsid w:val="00A57C3C"/>
    <w:rsid w:val="00A60EEF"/>
    <w:rsid w:val="00A6194C"/>
    <w:rsid w:val="00A62A38"/>
    <w:rsid w:val="00A62B72"/>
    <w:rsid w:val="00A6361A"/>
    <w:rsid w:val="00A63EEB"/>
    <w:rsid w:val="00A6406F"/>
    <w:rsid w:val="00A6460C"/>
    <w:rsid w:val="00A64950"/>
    <w:rsid w:val="00A66376"/>
    <w:rsid w:val="00A67471"/>
    <w:rsid w:val="00A6752F"/>
    <w:rsid w:val="00A71348"/>
    <w:rsid w:val="00A71A38"/>
    <w:rsid w:val="00A72B9C"/>
    <w:rsid w:val="00A72DF8"/>
    <w:rsid w:val="00A7359A"/>
    <w:rsid w:val="00A73A20"/>
    <w:rsid w:val="00A74127"/>
    <w:rsid w:val="00A76731"/>
    <w:rsid w:val="00A771D5"/>
    <w:rsid w:val="00A77B46"/>
    <w:rsid w:val="00A81D0C"/>
    <w:rsid w:val="00A82817"/>
    <w:rsid w:val="00A8355B"/>
    <w:rsid w:val="00A83D1D"/>
    <w:rsid w:val="00A842FB"/>
    <w:rsid w:val="00A85131"/>
    <w:rsid w:val="00A85A2A"/>
    <w:rsid w:val="00A85CD0"/>
    <w:rsid w:val="00A86C9F"/>
    <w:rsid w:val="00A870FB"/>
    <w:rsid w:val="00A87A78"/>
    <w:rsid w:val="00A9141A"/>
    <w:rsid w:val="00A91511"/>
    <w:rsid w:val="00A925E2"/>
    <w:rsid w:val="00A93206"/>
    <w:rsid w:val="00A94232"/>
    <w:rsid w:val="00A94C9A"/>
    <w:rsid w:val="00A94DC8"/>
    <w:rsid w:val="00A95BA4"/>
    <w:rsid w:val="00A9651D"/>
    <w:rsid w:val="00A96CCD"/>
    <w:rsid w:val="00AA2635"/>
    <w:rsid w:val="00AA2922"/>
    <w:rsid w:val="00AA2BFD"/>
    <w:rsid w:val="00AA31BB"/>
    <w:rsid w:val="00AA3B60"/>
    <w:rsid w:val="00AA3BAA"/>
    <w:rsid w:val="00AA470C"/>
    <w:rsid w:val="00AA4AA1"/>
    <w:rsid w:val="00AA4E81"/>
    <w:rsid w:val="00AA5028"/>
    <w:rsid w:val="00AA6664"/>
    <w:rsid w:val="00AA6C74"/>
    <w:rsid w:val="00AA6E54"/>
    <w:rsid w:val="00AA7184"/>
    <w:rsid w:val="00AB05CE"/>
    <w:rsid w:val="00AB0749"/>
    <w:rsid w:val="00AB119E"/>
    <w:rsid w:val="00AB1782"/>
    <w:rsid w:val="00AB186E"/>
    <w:rsid w:val="00AB193D"/>
    <w:rsid w:val="00AB1BBB"/>
    <w:rsid w:val="00AB1D46"/>
    <w:rsid w:val="00AB24EC"/>
    <w:rsid w:val="00AB256E"/>
    <w:rsid w:val="00AB28FC"/>
    <w:rsid w:val="00AB2B48"/>
    <w:rsid w:val="00AB3B6E"/>
    <w:rsid w:val="00AB3E38"/>
    <w:rsid w:val="00AB493D"/>
    <w:rsid w:val="00AB54AA"/>
    <w:rsid w:val="00AB5BA1"/>
    <w:rsid w:val="00AB5EBA"/>
    <w:rsid w:val="00AB63B4"/>
    <w:rsid w:val="00AB64CB"/>
    <w:rsid w:val="00AB67A9"/>
    <w:rsid w:val="00AC04CB"/>
    <w:rsid w:val="00AC21B1"/>
    <w:rsid w:val="00AC2CCC"/>
    <w:rsid w:val="00AC338B"/>
    <w:rsid w:val="00AC37F3"/>
    <w:rsid w:val="00AC3D47"/>
    <w:rsid w:val="00AC4E76"/>
    <w:rsid w:val="00AC5800"/>
    <w:rsid w:val="00AC59FA"/>
    <w:rsid w:val="00AC66D6"/>
    <w:rsid w:val="00AC74E8"/>
    <w:rsid w:val="00AC767A"/>
    <w:rsid w:val="00AD0442"/>
    <w:rsid w:val="00AD0762"/>
    <w:rsid w:val="00AD0D48"/>
    <w:rsid w:val="00AD1D2E"/>
    <w:rsid w:val="00AD1D9C"/>
    <w:rsid w:val="00AD32F0"/>
    <w:rsid w:val="00AD4786"/>
    <w:rsid w:val="00AD5658"/>
    <w:rsid w:val="00AD589F"/>
    <w:rsid w:val="00AD5C1C"/>
    <w:rsid w:val="00AD60B5"/>
    <w:rsid w:val="00AD680A"/>
    <w:rsid w:val="00AD72B6"/>
    <w:rsid w:val="00AD7399"/>
    <w:rsid w:val="00AD7A68"/>
    <w:rsid w:val="00AE12C3"/>
    <w:rsid w:val="00AE1A47"/>
    <w:rsid w:val="00AE3259"/>
    <w:rsid w:val="00AE3317"/>
    <w:rsid w:val="00AE5670"/>
    <w:rsid w:val="00AE7199"/>
    <w:rsid w:val="00AE73AC"/>
    <w:rsid w:val="00AE7C27"/>
    <w:rsid w:val="00AE7D4D"/>
    <w:rsid w:val="00AF0330"/>
    <w:rsid w:val="00AF1A2F"/>
    <w:rsid w:val="00AF20B5"/>
    <w:rsid w:val="00AF24D8"/>
    <w:rsid w:val="00AF2F6C"/>
    <w:rsid w:val="00AF3451"/>
    <w:rsid w:val="00AF3734"/>
    <w:rsid w:val="00AF4542"/>
    <w:rsid w:val="00AF59CD"/>
    <w:rsid w:val="00AF6C48"/>
    <w:rsid w:val="00AF7CB6"/>
    <w:rsid w:val="00B00D1E"/>
    <w:rsid w:val="00B00E46"/>
    <w:rsid w:val="00B0148D"/>
    <w:rsid w:val="00B01F38"/>
    <w:rsid w:val="00B0209E"/>
    <w:rsid w:val="00B026DB"/>
    <w:rsid w:val="00B027E8"/>
    <w:rsid w:val="00B02CA6"/>
    <w:rsid w:val="00B03407"/>
    <w:rsid w:val="00B03ECE"/>
    <w:rsid w:val="00B044CE"/>
    <w:rsid w:val="00B05900"/>
    <w:rsid w:val="00B05AD0"/>
    <w:rsid w:val="00B06B8C"/>
    <w:rsid w:val="00B06EA3"/>
    <w:rsid w:val="00B0706A"/>
    <w:rsid w:val="00B07358"/>
    <w:rsid w:val="00B07545"/>
    <w:rsid w:val="00B07CAD"/>
    <w:rsid w:val="00B10C66"/>
    <w:rsid w:val="00B11076"/>
    <w:rsid w:val="00B11220"/>
    <w:rsid w:val="00B11A70"/>
    <w:rsid w:val="00B1250A"/>
    <w:rsid w:val="00B133A6"/>
    <w:rsid w:val="00B13777"/>
    <w:rsid w:val="00B13AFE"/>
    <w:rsid w:val="00B1658C"/>
    <w:rsid w:val="00B20F46"/>
    <w:rsid w:val="00B20FE2"/>
    <w:rsid w:val="00B213CE"/>
    <w:rsid w:val="00B21B62"/>
    <w:rsid w:val="00B239E0"/>
    <w:rsid w:val="00B23AE5"/>
    <w:rsid w:val="00B242D9"/>
    <w:rsid w:val="00B2436B"/>
    <w:rsid w:val="00B2500D"/>
    <w:rsid w:val="00B254F5"/>
    <w:rsid w:val="00B2600E"/>
    <w:rsid w:val="00B26C7F"/>
    <w:rsid w:val="00B2708F"/>
    <w:rsid w:val="00B277D1"/>
    <w:rsid w:val="00B27A50"/>
    <w:rsid w:val="00B27B60"/>
    <w:rsid w:val="00B30679"/>
    <w:rsid w:val="00B31703"/>
    <w:rsid w:val="00B321F5"/>
    <w:rsid w:val="00B32230"/>
    <w:rsid w:val="00B33D85"/>
    <w:rsid w:val="00B34344"/>
    <w:rsid w:val="00B34350"/>
    <w:rsid w:val="00B347D3"/>
    <w:rsid w:val="00B35112"/>
    <w:rsid w:val="00B3598C"/>
    <w:rsid w:val="00B35B17"/>
    <w:rsid w:val="00B35BAE"/>
    <w:rsid w:val="00B36D41"/>
    <w:rsid w:val="00B36FD6"/>
    <w:rsid w:val="00B37242"/>
    <w:rsid w:val="00B37287"/>
    <w:rsid w:val="00B41A58"/>
    <w:rsid w:val="00B46BAF"/>
    <w:rsid w:val="00B46FA0"/>
    <w:rsid w:val="00B47452"/>
    <w:rsid w:val="00B47C47"/>
    <w:rsid w:val="00B5009A"/>
    <w:rsid w:val="00B50138"/>
    <w:rsid w:val="00B5078C"/>
    <w:rsid w:val="00B5126C"/>
    <w:rsid w:val="00B514F0"/>
    <w:rsid w:val="00B51FC7"/>
    <w:rsid w:val="00B52280"/>
    <w:rsid w:val="00B52C7E"/>
    <w:rsid w:val="00B52C9B"/>
    <w:rsid w:val="00B52E38"/>
    <w:rsid w:val="00B53C69"/>
    <w:rsid w:val="00B54C5A"/>
    <w:rsid w:val="00B55F66"/>
    <w:rsid w:val="00B5631A"/>
    <w:rsid w:val="00B56ABA"/>
    <w:rsid w:val="00B5790E"/>
    <w:rsid w:val="00B57AD1"/>
    <w:rsid w:val="00B60FF3"/>
    <w:rsid w:val="00B61217"/>
    <w:rsid w:val="00B61347"/>
    <w:rsid w:val="00B61B01"/>
    <w:rsid w:val="00B62610"/>
    <w:rsid w:val="00B62FFF"/>
    <w:rsid w:val="00B63FAA"/>
    <w:rsid w:val="00B644AE"/>
    <w:rsid w:val="00B644B1"/>
    <w:rsid w:val="00B64929"/>
    <w:rsid w:val="00B66729"/>
    <w:rsid w:val="00B668FE"/>
    <w:rsid w:val="00B670C3"/>
    <w:rsid w:val="00B67453"/>
    <w:rsid w:val="00B67749"/>
    <w:rsid w:val="00B678F9"/>
    <w:rsid w:val="00B67FDB"/>
    <w:rsid w:val="00B71E83"/>
    <w:rsid w:val="00B72457"/>
    <w:rsid w:val="00B7339C"/>
    <w:rsid w:val="00B74989"/>
    <w:rsid w:val="00B74EF3"/>
    <w:rsid w:val="00B75AEB"/>
    <w:rsid w:val="00B76346"/>
    <w:rsid w:val="00B80093"/>
    <w:rsid w:val="00B81719"/>
    <w:rsid w:val="00B81891"/>
    <w:rsid w:val="00B81AAC"/>
    <w:rsid w:val="00B82095"/>
    <w:rsid w:val="00B824B1"/>
    <w:rsid w:val="00B8414B"/>
    <w:rsid w:val="00B84734"/>
    <w:rsid w:val="00B8493F"/>
    <w:rsid w:val="00B85983"/>
    <w:rsid w:val="00B85B7D"/>
    <w:rsid w:val="00B85D4C"/>
    <w:rsid w:val="00B85DF9"/>
    <w:rsid w:val="00B8748B"/>
    <w:rsid w:val="00B878AB"/>
    <w:rsid w:val="00B900CE"/>
    <w:rsid w:val="00B9047A"/>
    <w:rsid w:val="00B9057F"/>
    <w:rsid w:val="00B90C8B"/>
    <w:rsid w:val="00B90CCE"/>
    <w:rsid w:val="00B90DAB"/>
    <w:rsid w:val="00B90F57"/>
    <w:rsid w:val="00B91219"/>
    <w:rsid w:val="00B9135F"/>
    <w:rsid w:val="00B91F3B"/>
    <w:rsid w:val="00B93246"/>
    <w:rsid w:val="00B953C7"/>
    <w:rsid w:val="00B960E3"/>
    <w:rsid w:val="00B961FD"/>
    <w:rsid w:val="00BA047F"/>
    <w:rsid w:val="00BA08FF"/>
    <w:rsid w:val="00BA0BBB"/>
    <w:rsid w:val="00BA0EDD"/>
    <w:rsid w:val="00BA1396"/>
    <w:rsid w:val="00BA1737"/>
    <w:rsid w:val="00BA1788"/>
    <w:rsid w:val="00BA4209"/>
    <w:rsid w:val="00BA436A"/>
    <w:rsid w:val="00BA4E25"/>
    <w:rsid w:val="00BA6BB7"/>
    <w:rsid w:val="00BA7054"/>
    <w:rsid w:val="00BA7250"/>
    <w:rsid w:val="00BA76D0"/>
    <w:rsid w:val="00BA79B9"/>
    <w:rsid w:val="00BA7D67"/>
    <w:rsid w:val="00BB0A27"/>
    <w:rsid w:val="00BB0A46"/>
    <w:rsid w:val="00BB18F9"/>
    <w:rsid w:val="00BB20B1"/>
    <w:rsid w:val="00BB31C9"/>
    <w:rsid w:val="00BB33E9"/>
    <w:rsid w:val="00BB3CC2"/>
    <w:rsid w:val="00BB43D1"/>
    <w:rsid w:val="00BB4F15"/>
    <w:rsid w:val="00BB5286"/>
    <w:rsid w:val="00BB5D46"/>
    <w:rsid w:val="00BB73C2"/>
    <w:rsid w:val="00BC150B"/>
    <w:rsid w:val="00BC55B8"/>
    <w:rsid w:val="00BC66FD"/>
    <w:rsid w:val="00BC6A64"/>
    <w:rsid w:val="00BC73AE"/>
    <w:rsid w:val="00BC76D9"/>
    <w:rsid w:val="00BC7711"/>
    <w:rsid w:val="00BC7E20"/>
    <w:rsid w:val="00BD0FCD"/>
    <w:rsid w:val="00BD1754"/>
    <w:rsid w:val="00BD1E8B"/>
    <w:rsid w:val="00BD38F9"/>
    <w:rsid w:val="00BD48A3"/>
    <w:rsid w:val="00BD4D70"/>
    <w:rsid w:val="00BD51C9"/>
    <w:rsid w:val="00BD563B"/>
    <w:rsid w:val="00BD6205"/>
    <w:rsid w:val="00BD6BA1"/>
    <w:rsid w:val="00BE035B"/>
    <w:rsid w:val="00BE0987"/>
    <w:rsid w:val="00BE0C4C"/>
    <w:rsid w:val="00BE0C59"/>
    <w:rsid w:val="00BE1174"/>
    <w:rsid w:val="00BE1775"/>
    <w:rsid w:val="00BE1910"/>
    <w:rsid w:val="00BE22F0"/>
    <w:rsid w:val="00BE2DA2"/>
    <w:rsid w:val="00BE4507"/>
    <w:rsid w:val="00BE596D"/>
    <w:rsid w:val="00BE5D08"/>
    <w:rsid w:val="00BF0CED"/>
    <w:rsid w:val="00BF1BD5"/>
    <w:rsid w:val="00BF279B"/>
    <w:rsid w:val="00BF2813"/>
    <w:rsid w:val="00BF4A65"/>
    <w:rsid w:val="00BF7283"/>
    <w:rsid w:val="00BF7B7C"/>
    <w:rsid w:val="00C0063E"/>
    <w:rsid w:val="00C00888"/>
    <w:rsid w:val="00C00C92"/>
    <w:rsid w:val="00C01EAC"/>
    <w:rsid w:val="00C0297F"/>
    <w:rsid w:val="00C03017"/>
    <w:rsid w:val="00C03250"/>
    <w:rsid w:val="00C03342"/>
    <w:rsid w:val="00C03799"/>
    <w:rsid w:val="00C03DBC"/>
    <w:rsid w:val="00C03FCF"/>
    <w:rsid w:val="00C045CD"/>
    <w:rsid w:val="00C049D3"/>
    <w:rsid w:val="00C04F23"/>
    <w:rsid w:val="00C10116"/>
    <w:rsid w:val="00C1038E"/>
    <w:rsid w:val="00C10B3A"/>
    <w:rsid w:val="00C11618"/>
    <w:rsid w:val="00C11957"/>
    <w:rsid w:val="00C11E2D"/>
    <w:rsid w:val="00C121CC"/>
    <w:rsid w:val="00C1268F"/>
    <w:rsid w:val="00C12B94"/>
    <w:rsid w:val="00C13139"/>
    <w:rsid w:val="00C148E2"/>
    <w:rsid w:val="00C14DF3"/>
    <w:rsid w:val="00C15F81"/>
    <w:rsid w:val="00C15FAA"/>
    <w:rsid w:val="00C15FCE"/>
    <w:rsid w:val="00C17316"/>
    <w:rsid w:val="00C1754A"/>
    <w:rsid w:val="00C17E0A"/>
    <w:rsid w:val="00C20881"/>
    <w:rsid w:val="00C20903"/>
    <w:rsid w:val="00C21621"/>
    <w:rsid w:val="00C225E3"/>
    <w:rsid w:val="00C228C6"/>
    <w:rsid w:val="00C22917"/>
    <w:rsid w:val="00C22F4B"/>
    <w:rsid w:val="00C2350F"/>
    <w:rsid w:val="00C2416B"/>
    <w:rsid w:val="00C24172"/>
    <w:rsid w:val="00C24B41"/>
    <w:rsid w:val="00C252E9"/>
    <w:rsid w:val="00C25D46"/>
    <w:rsid w:val="00C25E61"/>
    <w:rsid w:val="00C25F73"/>
    <w:rsid w:val="00C269A3"/>
    <w:rsid w:val="00C26C55"/>
    <w:rsid w:val="00C30C35"/>
    <w:rsid w:val="00C31314"/>
    <w:rsid w:val="00C323EB"/>
    <w:rsid w:val="00C32B08"/>
    <w:rsid w:val="00C3306F"/>
    <w:rsid w:val="00C334C1"/>
    <w:rsid w:val="00C35277"/>
    <w:rsid w:val="00C36306"/>
    <w:rsid w:val="00C377B9"/>
    <w:rsid w:val="00C40AE0"/>
    <w:rsid w:val="00C40AF3"/>
    <w:rsid w:val="00C4140F"/>
    <w:rsid w:val="00C41FD1"/>
    <w:rsid w:val="00C42D62"/>
    <w:rsid w:val="00C42DD2"/>
    <w:rsid w:val="00C4354B"/>
    <w:rsid w:val="00C4457B"/>
    <w:rsid w:val="00C45D8C"/>
    <w:rsid w:val="00C46C1F"/>
    <w:rsid w:val="00C47434"/>
    <w:rsid w:val="00C47869"/>
    <w:rsid w:val="00C47E8F"/>
    <w:rsid w:val="00C502EF"/>
    <w:rsid w:val="00C50FFF"/>
    <w:rsid w:val="00C51974"/>
    <w:rsid w:val="00C5220A"/>
    <w:rsid w:val="00C523CB"/>
    <w:rsid w:val="00C537EC"/>
    <w:rsid w:val="00C54BC1"/>
    <w:rsid w:val="00C54F5D"/>
    <w:rsid w:val="00C55754"/>
    <w:rsid w:val="00C55E63"/>
    <w:rsid w:val="00C55F2D"/>
    <w:rsid w:val="00C5620E"/>
    <w:rsid w:val="00C56DC5"/>
    <w:rsid w:val="00C5732D"/>
    <w:rsid w:val="00C57E5B"/>
    <w:rsid w:val="00C6098C"/>
    <w:rsid w:val="00C61121"/>
    <w:rsid w:val="00C6177B"/>
    <w:rsid w:val="00C622B3"/>
    <w:rsid w:val="00C6279F"/>
    <w:rsid w:val="00C62F41"/>
    <w:rsid w:val="00C636C2"/>
    <w:rsid w:val="00C63B04"/>
    <w:rsid w:val="00C63CCD"/>
    <w:rsid w:val="00C64033"/>
    <w:rsid w:val="00C6541B"/>
    <w:rsid w:val="00C66064"/>
    <w:rsid w:val="00C66243"/>
    <w:rsid w:val="00C66D97"/>
    <w:rsid w:val="00C6795A"/>
    <w:rsid w:val="00C70B9D"/>
    <w:rsid w:val="00C71827"/>
    <w:rsid w:val="00C72BFF"/>
    <w:rsid w:val="00C7344C"/>
    <w:rsid w:val="00C73B29"/>
    <w:rsid w:val="00C77A9D"/>
    <w:rsid w:val="00C77C56"/>
    <w:rsid w:val="00C800AA"/>
    <w:rsid w:val="00C80A6A"/>
    <w:rsid w:val="00C811AB"/>
    <w:rsid w:val="00C81584"/>
    <w:rsid w:val="00C82FF2"/>
    <w:rsid w:val="00C8355E"/>
    <w:rsid w:val="00C83A8A"/>
    <w:rsid w:val="00C8436B"/>
    <w:rsid w:val="00C8448C"/>
    <w:rsid w:val="00C848A3"/>
    <w:rsid w:val="00C84E66"/>
    <w:rsid w:val="00C85293"/>
    <w:rsid w:val="00C85ADC"/>
    <w:rsid w:val="00C85BA1"/>
    <w:rsid w:val="00C85CB8"/>
    <w:rsid w:val="00C869A6"/>
    <w:rsid w:val="00C86BBB"/>
    <w:rsid w:val="00C86D9A"/>
    <w:rsid w:val="00C87996"/>
    <w:rsid w:val="00C903FA"/>
    <w:rsid w:val="00C90BA6"/>
    <w:rsid w:val="00C90E26"/>
    <w:rsid w:val="00C91D58"/>
    <w:rsid w:val="00C93A28"/>
    <w:rsid w:val="00C93E56"/>
    <w:rsid w:val="00C94094"/>
    <w:rsid w:val="00C94675"/>
    <w:rsid w:val="00C94870"/>
    <w:rsid w:val="00C94AD6"/>
    <w:rsid w:val="00C94C15"/>
    <w:rsid w:val="00C958EC"/>
    <w:rsid w:val="00C96485"/>
    <w:rsid w:val="00C970F2"/>
    <w:rsid w:val="00C97477"/>
    <w:rsid w:val="00C97665"/>
    <w:rsid w:val="00C97ED1"/>
    <w:rsid w:val="00CA0003"/>
    <w:rsid w:val="00CA0104"/>
    <w:rsid w:val="00CA0FE4"/>
    <w:rsid w:val="00CA1597"/>
    <w:rsid w:val="00CA21AD"/>
    <w:rsid w:val="00CA30EE"/>
    <w:rsid w:val="00CA4754"/>
    <w:rsid w:val="00CA4C8D"/>
    <w:rsid w:val="00CA6942"/>
    <w:rsid w:val="00CB0107"/>
    <w:rsid w:val="00CB1A50"/>
    <w:rsid w:val="00CB1A5A"/>
    <w:rsid w:val="00CB1DCE"/>
    <w:rsid w:val="00CB1E34"/>
    <w:rsid w:val="00CB474F"/>
    <w:rsid w:val="00CB527A"/>
    <w:rsid w:val="00CB587A"/>
    <w:rsid w:val="00CB66AF"/>
    <w:rsid w:val="00CB727F"/>
    <w:rsid w:val="00CC057B"/>
    <w:rsid w:val="00CC1C80"/>
    <w:rsid w:val="00CC215D"/>
    <w:rsid w:val="00CC296E"/>
    <w:rsid w:val="00CC2CB5"/>
    <w:rsid w:val="00CC4685"/>
    <w:rsid w:val="00CC4F2B"/>
    <w:rsid w:val="00CC60BF"/>
    <w:rsid w:val="00CC67A4"/>
    <w:rsid w:val="00CC6D5A"/>
    <w:rsid w:val="00CC6DCF"/>
    <w:rsid w:val="00CD0666"/>
    <w:rsid w:val="00CD0F01"/>
    <w:rsid w:val="00CD0F58"/>
    <w:rsid w:val="00CD13A8"/>
    <w:rsid w:val="00CD295C"/>
    <w:rsid w:val="00CD4149"/>
    <w:rsid w:val="00CD423C"/>
    <w:rsid w:val="00CD4492"/>
    <w:rsid w:val="00CD4BE8"/>
    <w:rsid w:val="00CD5BE4"/>
    <w:rsid w:val="00CD6DD6"/>
    <w:rsid w:val="00CD767F"/>
    <w:rsid w:val="00CD7715"/>
    <w:rsid w:val="00CE003D"/>
    <w:rsid w:val="00CE0549"/>
    <w:rsid w:val="00CE0A74"/>
    <w:rsid w:val="00CE0BAC"/>
    <w:rsid w:val="00CE0BED"/>
    <w:rsid w:val="00CE0D71"/>
    <w:rsid w:val="00CE1ACC"/>
    <w:rsid w:val="00CE1C3E"/>
    <w:rsid w:val="00CE3D3D"/>
    <w:rsid w:val="00CE3F5B"/>
    <w:rsid w:val="00CE42BC"/>
    <w:rsid w:val="00CE5031"/>
    <w:rsid w:val="00CE573C"/>
    <w:rsid w:val="00CE604D"/>
    <w:rsid w:val="00CE6157"/>
    <w:rsid w:val="00CE63AB"/>
    <w:rsid w:val="00CE714B"/>
    <w:rsid w:val="00CF12B9"/>
    <w:rsid w:val="00CF1BBA"/>
    <w:rsid w:val="00CF2147"/>
    <w:rsid w:val="00CF2551"/>
    <w:rsid w:val="00CF278E"/>
    <w:rsid w:val="00CF3C0D"/>
    <w:rsid w:val="00CF436A"/>
    <w:rsid w:val="00CF506C"/>
    <w:rsid w:val="00CF528D"/>
    <w:rsid w:val="00CF6058"/>
    <w:rsid w:val="00CF6B60"/>
    <w:rsid w:val="00CF6F23"/>
    <w:rsid w:val="00CF7140"/>
    <w:rsid w:val="00D00319"/>
    <w:rsid w:val="00D016E6"/>
    <w:rsid w:val="00D021DA"/>
    <w:rsid w:val="00D03884"/>
    <w:rsid w:val="00D0474B"/>
    <w:rsid w:val="00D11AC7"/>
    <w:rsid w:val="00D12748"/>
    <w:rsid w:val="00D1278F"/>
    <w:rsid w:val="00D12A96"/>
    <w:rsid w:val="00D131D1"/>
    <w:rsid w:val="00D137A3"/>
    <w:rsid w:val="00D145EE"/>
    <w:rsid w:val="00D146D9"/>
    <w:rsid w:val="00D147CD"/>
    <w:rsid w:val="00D14996"/>
    <w:rsid w:val="00D15296"/>
    <w:rsid w:val="00D15774"/>
    <w:rsid w:val="00D1705A"/>
    <w:rsid w:val="00D17D30"/>
    <w:rsid w:val="00D2061A"/>
    <w:rsid w:val="00D218EE"/>
    <w:rsid w:val="00D21C2A"/>
    <w:rsid w:val="00D22AE6"/>
    <w:rsid w:val="00D22B79"/>
    <w:rsid w:val="00D238B2"/>
    <w:rsid w:val="00D241EE"/>
    <w:rsid w:val="00D2458C"/>
    <w:rsid w:val="00D25969"/>
    <w:rsid w:val="00D26604"/>
    <w:rsid w:val="00D2687C"/>
    <w:rsid w:val="00D27705"/>
    <w:rsid w:val="00D27819"/>
    <w:rsid w:val="00D27B0A"/>
    <w:rsid w:val="00D30816"/>
    <w:rsid w:val="00D30D37"/>
    <w:rsid w:val="00D321E8"/>
    <w:rsid w:val="00D32CAE"/>
    <w:rsid w:val="00D33EC8"/>
    <w:rsid w:val="00D36285"/>
    <w:rsid w:val="00D37309"/>
    <w:rsid w:val="00D37D5F"/>
    <w:rsid w:val="00D418B2"/>
    <w:rsid w:val="00D41C4A"/>
    <w:rsid w:val="00D42027"/>
    <w:rsid w:val="00D423BC"/>
    <w:rsid w:val="00D43A26"/>
    <w:rsid w:val="00D44EE4"/>
    <w:rsid w:val="00D46329"/>
    <w:rsid w:val="00D47834"/>
    <w:rsid w:val="00D47845"/>
    <w:rsid w:val="00D50685"/>
    <w:rsid w:val="00D50A7F"/>
    <w:rsid w:val="00D5132A"/>
    <w:rsid w:val="00D518C7"/>
    <w:rsid w:val="00D524C8"/>
    <w:rsid w:val="00D52559"/>
    <w:rsid w:val="00D53EE6"/>
    <w:rsid w:val="00D55147"/>
    <w:rsid w:val="00D56557"/>
    <w:rsid w:val="00D56967"/>
    <w:rsid w:val="00D57A4F"/>
    <w:rsid w:val="00D61183"/>
    <w:rsid w:val="00D617C9"/>
    <w:rsid w:val="00D62A96"/>
    <w:rsid w:val="00D62F5B"/>
    <w:rsid w:val="00D63D92"/>
    <w:rsid w:val="00D64262"/>
    <w:rsid w:val="00D64CC3"/>
    <w:rsid w:val="00D652D9"/>
    <w:rsid w:val="00D65499"/>
    <w:rsid w:val="00D65BBE"/>
    <w:rsid w:val="00D65E19"/>
    <w:rsid w:val="00D661A3"/>
    <w:rsid w:val="00D67484"/>
    <w:rsid w:val="00D706AB"/>
    <w:rsid w:val="00D7077B"/>
    <w:rsid w:val="00D723BB"/>
    <w:rsid w:val="00D732ED"/>
    <w:rsid w:val="00D749F4"/>
    <w:rsid w:val="00D74C65"/>
    <w:rsid w:val="00D75AEA"/>
    <w:rsid w:val="00D75B17"/>
    <w:rsid w:val="00D75D53"/>
    <w:rsid w:val="00D76ADF"/>
    <w:rsid w:val="00D76C5F"/>
    <w:rsid w:val="00D80978"/>
    <w:rsid w:val="00D826B4"/>
    <w:rsid w:val="00D82733"/>
    <w:rsid w:val="00D82A8C"/>
    <w:rsid w:val="00D82E09"/>
    <w:rsid w:val="00D834E3"/>
    <w:rsid w:val="00D835E1"/>
    <w:rsid w:val="00D84521"/>
    <w:rsid w:val="00D84554"/>
    <w:rsid w:val="00D84F50"/>
    <w:rsid w:val="00D85724"/>
    <w:rsid w:val="00D86167"/>
    <w:rsid w:val="00D872B0"/>
    <w:rsid w:val="00D87E08"/>
    <w:rsid w:val="00D917F1"/>
    <w:rsid w:val="00D91B94"/>
    <w:rsid w:val="00D92312"/>
    <w:rsid w:val="00D92818"/>
    <w:rsid w:val="00D92B7F"/>
    <w:rsid w:val="00D94679"/>
    <w:rsid w:val="00D94A52"/>
    <w:rsid w:val="00D95B42"/>
    <w:rsid w:val="00D96611"/>
    <w:rsid w:val="00D969D7"/>
    <w:rsid w:val="00D96B6E"/>
    <w:rsid w:val="00D97310"/>
    <w:rsid w:val="00DA045F"/>
    <w:rsid w:val="00DA31F2"/>
    <w:rsid w:val="00DA381B"/>
    <w:rsid w:val="00DA3CC6"/>
    <w:rsid w:val="00DA40F2"/>
    <w:rsid w:val="00DA585A"/>
    <w:rsid w:val="00DA5908"/>
    <w:rsid w:val="00DA5D8D"/>
    <w:rsid w:val="00DA5EBF"/>
    <w:rsid w:val="00DA61FB"/>
    <w:rsid w:val="00DA6A25"/>
    <w:rsid w:val="00DA6BD9"/>
    <w:rsid w:val="00DB07B4"/>
    <w:rsid w:val="00DB09F8"/>
    <w:rsid w:val="00DB13B0"/>
    <w:rsid w:val="00DB16BF"/>
    <w:rsid w:val="00DB16D5"/>
    <w:rsid w:val="00DB1D41"/>
    <w:rsid w:val="00DB2D68"/>
    <w:rsid w:val="00DB332A"/>
    <w:rsid w:val="00DB4BC3"/>
    <w:rsid w:val="00DB4BED"/>
    <w:rsid w:val="00DB59EA"/>
    <w:rsid w:val="00DB5B9B"/>
    <w:rsid w:val="00DB5BAC"/>
    <w:rsid w:val="00DB7195"/>
    <w:rsid w:val="00DC003C"/>
    <w:rsid w:val="00DC018E"/>
    <w:rsid w:val="00DC03F8"/>
    <w:rsid w:val="00DC157C"/>
    <w:rsid w:val="00DC19C7"/>
    <w:rsid w:val="00DC2DA7"/>
    <w:rsid w:val="00DC40E8"/>
    <w:rsid w:val="00DC4418"/>
    <w:rsid w:val="00DC5271"/>
    <w:rsid w:val="00DC56B6"/>
    <w:rsid w:val="00DC5EB2"/>
    <w:rsid w:val="00DC600B"/>
    <w:rsid w:val="00DC624B"/>
    <w:rsid w:val="00DC7BDC"/>
    <w:rsid w:val="00DD000A"/>
    <w:rsid w:val="00DD0B0A"/>
    <w:rsid w:val="00DD125E"/>
    <w:rsid w:val="00DD15B9"/>
    <w:rsid w:val="00DD3ABF"/>
    <w:rsid w:val="00DD4865"/>
    <w:rsid w:val="00DD4E8C"/>
    <w:rsid w:val="00DD52E0"/>
    <w:rsid w:val="00DD682D"/>
    <w:rsid w:val="00DE0B75"/>
    <w:rsid w:val="00DE2E30"/>
    <w:rsid w:val="00DE3048"/>
    <w:rsid w:val="00DE388C"/>
    <w:rsid w:val="00DE4575"/>
    <w:rsid w:val="00DE48EA"/>
    <w:rsid w:val="00DE5230"/>
    <w:rsid w:val="00DE5914"/>
    <w:rsid w:val="00DE679A"/>
    <w:rsid w:val="00DE69A0"/>
    <w:rsid w:val="00DE7252"/>
    <w:rsid w:val="00DE7D71"/>
    <w:rsid w:val="00DF01E7"/>
    <w:rsid w:val="00DF032F"/>
    <w:rsid w:val="00DF07A8"/>
    <w:rsid w:val="00DF1BD9"/>
    <w:rsid w:val="00DF398A"/>
    <w:rsid w:val="00DF4C20"/>
    <w:rsid w:val="00DF4D6D"/>
    <w:rsid w:val="00DF68E2"/>
    <w:rsid w:val="00DF7EC5"/>
    <w:rsid w:val="00DF7EE0"/>
    <w:rsid w:val="00DF7F7E"/>
    <w:rsid w:val="00E00084"/>
    <w:rsid w:val="00E0139F"/>
    <w:rsid w:val="00E015A6"/>
    <w:rsid w:val="00E04466"/>
    <w:rsid w:val="00E048A5"/>
    <w:rsid w:val="00E04B5B"/>
    <w:rsid w:val="00E04F93"/>
    <w:rsid w:val="00E07716"/>
    <w:rsid w:val="00E07B73"/>
    <w:rsid w:val="00E104B5"/>
    <w:rsid w:val="00E10932"/>
    <w:rsid w:val="00E11D35"/>
    <w:rsid w:val="00E12A61"/>
    <w:rsid w:val="00E12D0D"/>
    <w:rsid w:val="00E12F26"/>
    <w:rsid w:val="00E13D16"/>
    <w:rsid w:val="00E14320"/>
    <w:rsid w:val="00E14EB7"/>
    <w:rsid w:val="00E1637A"/>
    <w:rsid w:val="00E1736C"/>
    <w:rsid w:val="00E1746A"/>
    <w:rsid w:val="00E175A5"/>
    <w:rsid w:val="00E209FC"/>
    <w:rsid w:val="00E2148A"/>
    <w:rsid w:val="00E21A87"/>
    <w:rsid w:val="00E23A36"/>
    <w:rsid w:val="00E2452F"/>
    <w:rsid w:val="00E24B5D"/>
    <w:rsid w:val="00E25724"/>
    <w:rsid w:val="00E25C23"/>
    <w:rsid w:val="00E2708F"/>
    <w:rsid w:val="00E27A65"/>
    <w:rsid w:val="00E27D3B"/>
    <w:rsid w:val="00E27DCD"/>
    <w:rsid w:val="00E30708"/>
    <w:rsid w:val="00E30DB1"/>
    <w:rsid w:val="00E3153A"/>
    <w:rsid w:val="00E31ABF"/>
    <w:rsid w:val="00E328CA"/>
    <w:rsid w:val="00E33EBE"/>
    <w:rsid w:val="00E374B4"/>
    <w:rsid w:val="00E37BD7"/>
    <w:rsid w:val="00E406C3"/>
    <w:rsid w:val="00E40A25"/>
    <w:rsid w:val="00E41033"/>
    <w:rsid w:val="00E41321"/>
    <w:rsid w:val="00E413D1"/>
    <w:rsid w:val="00E4172B"/>
    <w:rsid w:val="00E42294"/>
    <w:rsid w:val="00E42385"/>
    <w:rsid w:val="00E423F1"/>
    <w:rsid w:val="00E42628"/>
    <w:rsid w:val="00E43344"/>
    <w:rsid w:val="00E43752"/>
    <w:rsid w:val="00E43A49"/>
    <w:rsid w:val="00E43A56"/>
    <w:rsid w:val="00E44178"/>
    <w:rsid w:val="00E44660"/>
    <w:rsid w:val="00E45105"/>
    <w:rsid w:val="00E454FE"/>
    <w:rsid w:val="00E45FD0"/>
    <w:rsid w:val="00E4699B"/>
    <w:rsid w:val="00E47866"/>
    <w:rsid w:val="00E50C66"/>
    <w:rsid w:val="00E5161B"/>
    <w:rsid w:val="00E51842"/>
    <w:rsid w:val="00E51A16"/>
    <w:rsid w:val="00E53006"/>
    <w:rsid w:val="00E534A8"/>
    <w:rsid w:val="00E535E1"/>
    <w:rsid w:val="00E54421"/>
    <w:rsid w:val="00E5552B"/>
    <w:rsid w:val="00E56B88"/>
    <w:rsid w:val="00E56DEE"/>
    <w:rsid w:val="00E571B6"/>
    <w:rsid w:val="00E576C8"/>
    <w:rsid w:val="00E57CF8"/>
    <w:rsid w:val="00E61C7D"/>
    <w:rsid w:val="00E6232B"/>
    <w:rsid w:val="00E62885"/>
    <w:rsid w:val="00E62C6D"/>
    <w:rsid w:val="00E630FA"/>
    <w:rsid w:val="00E645F6"/>
    <w:rsid w:val="00E65598"/>
    <w:rsid w:val="00E65BB9"/>
    <w:rsid w:val="00E66333"/>
    <w:rsid w:val="00E66912"/>
    <w:rsid w:val="00E676AA"/>
    <w:rsid w:val="00E7003A"/>
    <w:rsid w:val="00E7085D"/>
    <w:rsid w:val="00E70EE5"/>
    <w:rsid w:val="00E71516"/>
    <w:rsid w:val="00E7224C"/>
    <w:rsid w:val="00E728C2"/>
    <w:rsid w:val="00E72997"/>
    <w:rsid w:val="00E7347F"/>
    <w:rsid w:val="00E736AB"/>
    <w:rsid w:val="00E73B78"/>
    <w:rsid w:val="00E74427"/>
    <w:rsid w:val="00E7558E"/>
    <w:rsid w:val="00E75D7C"/>
    <w:rsid w:val="00E7667D"/>
    <w:rsid w:val="00E76E46"/>
    <w:rsid w:val="00E77802"/>
    <w:rsid w:val="00E77B9D"/>
    <w:rsid w:val="00E80D84"/>
    <w:rsid w:val="00E80DF5"/>
    <w:rsid w:val="00E811D0"/>
    <w:rsid w:val="00E8157C"/>
    <w:rsid w:val="00E81602"/>
    <w:rsid w:val="00E81D4E"/>
    <w:rsid w:val="00E8330F"/>
    <w:rsid w:val="00E8340F"/>
    <w:rsid w:val="00E83D27"/>
    <w:rsid w:val="00E841B1"/>
    <w:rsid w:val="00E8425B"/>
    <w:rsid w:val="00E84B23"/>
    <w:rsid w:val="00E860BE"/>
    <w:rsid w:val="00E869D9"/>
    <w:rsid w:val="00E86FDD"/>
    <w:rsid w:val="00E87A8D"/>
    <w:rsid w:val="00E90895"/>
    <w:rsid w:val="00E92574"/>
    <w:rsid w:val="00E960F9"/>
    <w:rsid w:val="00E96CB9"/>
    <w:rsid w:val="00E97CE4"/>
    <w:rsid w:val="00EA2271"/>
    <w:rsid w:val="00EA2C5F"/>
    <w:rsid w:val="00EA3B1D"/>
    <w:rsid w:val="00EA4F6E"/>
    <w:rsid w:val="00EA576A"/>
    <w:rsid w:val="00EA57E9"/>
    <w:rsid w:val="00EA5889"/>
    <w:rsid w:val="00EA5C17"/>
    <w:rsid w:val="00EA640C"/>
    <w:rsid w:val="00EB00C3"/>
    <w:rsid w:val="00EB00CF"/>
    <w:rsid w:val="00EB1436"/>
    <w:rsid w:val="00EB156D"/>
    <w:rsid w:val="00EB271D"/>
    <w:rsid w:val="00EB3E77"/>
    <w:rsid w:val="00EB464F"/>
    <w:rsid w:val="00EB52CE"/>
    <w:rsid w:val="00EB5C40"/>
    <w:rsid w:val="00EB6252"/>
    <w:rsid w:val="00EB7931"/>
    <w:rsid w:val="00EB7D37"/>
    <w:rsid w:val="00EC09B1"/>
    <w:rsid w:val="00EC1140"/>
    <w:rsid w:val="00EC27DA"/>
    <w:rsid w:val="00EC2BC6"/>
    <w:rsid w:val="00EC2F5F"/>
    <w:rsid w:val="00EC403D"/>
    <w:rsid w:val="00EC4352"/>
    <w:rsid w:val="00EC55D7"/>
    <w:rsid w:val="00EC6033"/>
    <w:rsid w:val="00EC60A9"/>
    <w:rsid w:val="00EC7058"/>
    <w:rsid w:val="00EC776F"/>
    <w:rsid w:val="00EC7F2C"/>
    <w:rsid w:val="00ED030F"/>
    <w:rsid w:val="00ED064D"/>
    <w:rsid w:val="00ED0E77"/>
    <w:rsid w:val="00ED29FE"/>
    <w:rsid w:val="00ED2A5D"/>
    <w:rsid w:val="00ED2AC5"/>
    <w:rsid w:val="00ED3AD8"/>
    <w:rsid w:val="00ED43D7"/>
    <w:rsid w:val="00ED43F2"/>
    <w:rsid w:val="00ED4C07"/>
    <w:rsid w:val="00ED5087"/>
    <w:rsid w:val="00ED5B91"/>
    <w:rsid w:val="00ED5C21"/>
    <w:rsid w:val="00ED5E61"/>
    <w:rsid w:val="00ED7EA2"/>
    <w:rsid w:val="00EE049C"/>
    <w:rsid w:val="00EE0A1E"/>
    <w:rsid w:val="00EE0EBA"/>
    <w:rsid w:val="00EE17EF"/>
    <w:rsid w:val="00EE1DDE"/>
    <w:rsid w:val="00EE38AE"/>
    <w:rsid w:val="00EE3AD3"/>
    <w:rsid w:val="00EE3EF9"/>
    <w:rsid w:val="00EE4E5B"/>
    <w:rsid w:val="00EE58EF"/>
    <w:rsid w:val="00EE5E3C"/>
    <w:rsid w:val="00EE6126"/>
    <w:rsid w:val="00EE69B2"/>
    <w:rsid w:val="00EE6A90"/>
    <w:rsid w:val="00EE6E21"/>
    <w:rsid w:val="00EE7623"/>
    <w:rsid w:val="00EE76D4"/>
    <w:rsid w:val="00EE7846"/>
    <w:rsid w:val="00EF0997"/>
    <w:rsid w:val="00EF0B5A"/>
    <w:rsid w:val="00EF2547"/>
    <w:rsid w:val="00EF2B2F"/>
    <w:rsid w:val="00EF4751"/>
    <w:rsid w:val="00EF5EE0"/>
    <w:rsid w:val="00EF651F"/>
    <w:rsid w:val="00EF77AF"/>
    <w:rsid w:val="00EF77C0"/>
    <w:rsid w:val="00F0087D"/>
    <w:rsid w:val="00F013B5"/>
    <w:rsid w:val="00F013BD"/>
    <w:rsid w:val="00F022F0"/>
    <w:rsid w:val="00F03970"/>
    <w:rsid w:val="00F04A7C"/>
    <w:rsid w:val="00F06392"/>
    <w:rsid w:val="00F06FFC"/>
    <w:rsid w:val="00F07278"/>
    <w:rsid w:val="00F108E2"/>
    <w:rsid w:val="00F11529"/>
    <w:rsid w:val="00F11D46"/>
    <w:rsid w:val="00F1255D"/>
    <w:rsid w:val="00F12C2C"/>
    <w:rsid w:val="00F14DF2"/>
    <w:rsid w:val="00F165C7"/>
    <w:rsid w:val="00F167B2"/>
    <w:rsid w:val="00F171AA"/>
    <w:rsid w:val="00F179A6"/>
    <w:rsid w:val="00F202C8"/>
    <w:rsid w:val="00F20FC2"/>
    <w:rsid w:val="00F21B30"/>
    <w:rsid w:val="00F22661"/>
    <w:rsid w:val="00F22AAA"/>
    <w:rsid w:val="00F22FEE"/>
    <w:rsid w:val="00F2320D"/>
    <w:rsid w:val="00F246C2"/>
    <w:rsid w:val="00F255D1"/>
    <w:rsid w:val="00F258B8"/>
    <w:rsid w:val="00F2689A"/>
    <w:rsid w:val="00F26935"/>
    <w:rsid w:val="00F26A61"/>
    <w:rsid w:val="00F27CC3"/>
    <w:rsid w:val="00F31139"/>
    <w:rsid w:val="00F32C46"/>
    <w:rsid w:val="00F33369"/>
    <w:rsid w:val="00F334BD"/>
    <w:rsid w:val="00F336E4"/>
    <w:rsid w:val="00F35396"/>
    <w:rsid w:val="00F36033"/>
    <w:rsid w:val="00F363C1"/>
    <w:rsid w:val="00F364B9"/>
    <w:rsid w:val="00F3730C"/>
    <w:rsid w:val="00F37882"/>
    <w:rsid w:val="00F3795A"/>
    <w:rsid w:val="00F37AAF"/>
    <w:rsid w:val="00F408BC"/>
    <w:rsid w:val="00F425BA"/>
    <w:rsid w:val="00F42D38"/>
    <w:rsid w:val="00F43081"/>
    <w:rsid w:val="00F4418A"/>
    <w:rsid w:val="00F44D5B"/>
    <w:rsid w:val="00F453B5"/>
    <w:rsid w:val="00F46302"/>
    <w:rsid w:val="00F46B04"/>
    <w:rsid w:val="00F4719D"/>
    <w:rsid w:val="00F50AB9"/>
    <w:rsid w:val="00F50CF0"/>
    <w:rsid w:val="00F51B6C"/>
    <w:rsid w:val="00F52042"/>
    <w:rsid w:val="00F521D1"/>
    <w:rsid w:val="00F524C0"/>
    <w:rsid w:val="00F52F98"/>
    <w:rsid w:val="00F5324D"/>
    <w:rsid w:val="00F53AAB"/>
    <w:rsid w:val="00F544A3"/>
    <w:rsid w:val="00F5454A"/>
    <w:rsid w:val="00F551EB"/>
    <w:rsid w:val="00F55769"/>
    <w:rsid w:val="00F55F41"/>
    <w:rsid w:val="00F562BD"/>
    <w:rsid w:val="00F56B19"/>
    <w:rsid w:val="00F57785"/>
    <w:rsid w:val="00F60595"/>
    <w:rsid w:val="00F609BB"/>
    <w:rsid w:val="00F6143F"/>
    <w:rsid w:val="00F616B5"/>
    <w:rsid w:val="00F61762"/>
    <w:rsid w:val="00F61E0D"/>
    <w:rsid w:val="00F6274C"/>
    <w:rsid w:val="00F62AAA"/>
    <w:rsid w:val="00F62D69"/>
    <w:rsid w:val="00F631F5"/>
    <w:rsid w:val="00F6337D"/>
    <w:rsid w:val="00F64BC0"/>
    <w:rsid w:val="00F64D5E"/>
    <w:rsid w:val="00F65BAC"/>
    <w:rsid w:val="00F67E9F"/>
    <w:rsid w:val="00F70506"/>
    <w:rsid w:val="00F7064A"/>
    <w:rsid w:val="00F70C8B"/>
    <w:rsid w:val="00F7135B"/>
    <w:rsid w:val="00F717B4"/>
    <w:rsid w:val="00F71B39"/>
    <w:rsid w:val="00F72F65"/>
    <w:rsid w:val="00F72FBB"/>
    <w:rsid w:val="00F73071"/>
    <w:rsid w:val="00F73976"/>
    <w:rsid w:val="00F739A0"/>
    <w:rsid w:val="00F749DD"/>
    <w:rsid w:val="00F74C46"/>
    <w:rsid w:val="00F7587B"/>
    <w:rsid w:val="00F75DFF"/>
    <w:rsid w:val="00F75F59"/>
    <w:rsid w:val="00F76A32"/>
    <w:rsid w:val="00F77903"/>
    <w:rsid w:val="00F77C95"/>
    <w:rsid w:val="00F77D82"/>
    <w:rsid w:val="00F80283"/>
    <w:rsid w:val="00F805EB"/>
    <w:rsid w:val="00F807E9"/>
    <w:rsid w:val="00F80A67"/>
    <w:rsid w:val="00F8110A"/>
    <w:rsid w:val="00F816E1"/>
    <w:rsid w:val="00F8327A"/>
    <w:rsid w:val="00F8332B"/>
    <w:rsid w:val="00F83A75"/>
    <w:rsid w:val="00F83C05"/>
    <w:rsid w:val="00F855FF"/>
    <w:rsid w:val="00F85C25"/>
    <w:rsid w:val="00F86010"/>
    <w:rsid w:val="00F86A84"/>
    <w:rsid w:val="00F86B5B"/>
    <w:rsid w:val="00F91E7C"/>
    <w:rsid w:val="00F930F6"/>
    <w:rsid w:val="00F93D47"/>
    <w:rsid w:val="00F93F0B"/>
    <w:rsid w:val="00F93FD3"/>
    <w:rsid w:val="00F950B8"/>
    <w:rsid w:val="00F9633E"/>
    <w:rsid w:val="00F96F8E"/>
    <w:rsid w:val="00F971E4"/>
    <w:rsid w:val="00F97595"/>
    <w:rsid w:val="00F97739"/>
    <w:rsid w:val="00FA064F"/>
    <w:rsid w:val="00FA0977"/>
    <w:rsid w:val="00FA1251"/>
    <w:rsid w:val="00FA1A85"/>
    <w:rsid w:val="00FA59D7"/>
    <w:rsid w:val="00FA5A7B"/>
    <w:rsid w:val="00FA601E"/>
    <w:rsid w:val="00FA68AA"/>
    <w:rsid w:val="00FA6AF2"/>
    <w:rsid w:val="00FB026B"/>
    <w:rsid w:val="00FB1462"/>
    <w:rsid w:val="00FB2306"/>
    <w:rsid w:val="00FB3492"/>
    <w:rsid w:val="00FB3C66"/>
    <w:rsid w:val="00FB488D"/>
    <w:rsid w:val="00FB501D"/>
    <w:rsid w:val="00FC03AD"/>
    <w:rsid w:val="00FC1639"/>
    <w:rsid w:val="00FC19A4"/>
    <w:rsid w:val="00FC2A8B"/>
    <w:rsid w:val="00FC2A97"/>
    <w:rsid w:val="00FC4F58"/>
    <w:rsid w:val="00FC59B8"/>
    <w:rsid w:val="00FC5F1B"/>
    <w:rsid w:val="00FC72F7"/>
    <w:rsid w:val="00FC7632"/>
    <w:rsid w:val="00FC7D7F"/>
    <w:rsid w:val="00FD0D7B"/>
    <w:rsid w:val="00FD2168"/>
    <w:rsid w:val="00FD2526"/>
    <w:rsid w:val="00FD3FDF"/>
    <w:rsid w:val="00FD40F1"/>
    <w:rsid w:val="00FD41EE"/>
    <w:rsid w:val="00FD4674"/>
    <w:rsid w:val="00FD521E"/>
    <w:rsid w:val="00FD5371"/>
    <w:rsid w:val="00FD5968"/>
    <w:rsid w:val="00FD639F"/>
    <w:rsid w:val="00FD6FBC"/>
    <w:rsid w:val="00FD7A55"/>
    <w:rsid w:val="00FE0191"/>
    <w:rsid w:val="00FE07CD"/>
    <w:rsid w:val="00FE1D8C"/>
    <w:rsid w:val="00FE3840"/>
    <w:rsid w:val="00FE3960"/>
    <w:rsid w:val="00FE51A8"/>
    <w:rsid w:val="00FE52EA"/>
    <w:rsid w:val="00FE5449"/>
    <w:rsid w:val="00FE5716"/>
    <w:rsid w:val="00FE6CA6"/>
    <w:rsid w:val="00FF03ED"/>
    <w:rsid w:val="00FF2A51"/>
    <w:rsid w:val="00FF32D3"/>
    <w:rsid w:val="00FF34E4"/>
    <w:rsid w:val="00FF3B3F"/>
    <w:rsid w:val="00FF4627"/>
    <w:rsid w:val="00FF4BA4"/>
    <w:rsid w:val="00FF53F2"/>
    <w:rsid w:val="00FF6B6C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B7E2F29"/>
  <w15:chartTrackingRefBased/>
  <w15:docId w15:val="{BF6596B7-5760-4745-BE6D-7794DE7C6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F281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BF2813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BF281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F2813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BF2813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BF2813"/>
    <w:rPr>
      <w:b/>
      <w:bCs/>
    </w:rPr>
  </w:style>
  <w:style w:type="paragraph" w:styleId="ListBullet">
    <w:name w:val="List Bullet"/>
    <w:basedOn w:val="Normal"/>
    <w:rsid w:val="00BF2813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BF2813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BF2813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F2813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F2813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F2813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F2813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BF2813"/>
    <w:pPr>
      <w:ind w:left="284"/>
    </w:pPr>
  </w:style>
  <w:style w:type="paragraph" w:customStyle="1" w:styleId="AAFrameAddress">
    <w:name w:val="AA Frame Address"/>
    <w:basedOn w:val="Heading1"/>
    <w:rsid w:val="00BF2813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BF2813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BF2813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BF2813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BF2813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BF2813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BF2813"/>
    <w:pPr>
      <w:ind w:left="851" w:hanging="284"/>
    </w:pPr>
  </w:style>
  <w:style w:type="paragraph" w:styleId="Index4">
    <w:name w:val="index 4"/>
    <w:basedOn w:val="Normal"/>
    <w:next w:val="Normal"/>
    <w:semiHidden/>
    <w:rsid w:val="00BF2813"/>
    <w:pPr>
      <w:ind w:left="1135" w:hanging="284"/>
    </w:pPr>
  </w:style>
  <w:style w:type="paragraph" w:styleId="Index6">
    <w:name w:val="index 6"/>
    <w:basedOn w:val="Normal"/>
    <w:next w:val="Normal"/>
    <w:semiHidden/>
    <w:rsid w:val="00BF2813"/>
    <w:pPr>
      <w:ind w:left="1702" w:hanging="284"/>
    </w:pPr>
  </w:style>
  <w:style w:type="paragraph" w:styleId="Index5">
    <w:name w:val="index 5"/>
    <w:basedOn w:val="Normal"/>
    <w:next w:val="Normal"/>
    <w:semiHidden/>
    <w:rsid w:val="00BF2813"/>
    <w:pPr>
      <w:ind w:left="1418" w:hanging="284"/>
    </w:pPr>
  </w:style>
  <w:style w:type="paragraph" w:styleId="Index7">
    <w:name w:val="index 7"/>
    <w:basedOn w:val="Normal"/>
    <w:next w:val="Normal"/>
    <w:semiHidden/>
    <w:rsid w:val="00BF2813"/>
    <w:pPr>
      <w:ind w:left="1985" w:hanging="284"/>
    </w:pPr>
  </w:style>
  <w:style w:type="paragraph" w:styleId="Index8">
    <w:name w:val="index 8"/>
    <w:basedOn w:val="Normal"/>
    <w:next w:val="Normal"/>
    <w:semiHidden/>
    <w:rsid w:val="00BF2813"/>
    <w:pPr>
      <w:ind w:left="2269" w:hanging="284"/>
    </w:pPr>
  </w:style>
  <w:style w:type="paragraph" w:styleId="Index9">
    <w:name w:val="index 9"/>
    <w:basedOn w:val="Normal"/>
    <w:next w:val="Normal"/>
    <w:semiHidden/>
    <w:rsid w:val="00BF2813"/>
    <w:pPr>
      <w:ind w:left="2552" w:hanging="284"/>
    </w:pPr>
  </w:style>
  <w:style w:type="paragraph" w:styleId="TOC2">
    <w:name w:val="toc 2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F2813"/>
    <w:pPr>
      <w:ind w:left="851"/>
    </w:pPr>
  </w:style>
  <w:style w:type="paragraph" w:styleId="TOC5">
    <w:name w:val="toc 5"/>
    <w:basedOn w:val="Normal"/>
    <w:next w:val="Normal"/>
    <w:semiHidden/>
    <w:rsid w:val="00BF2813"/>
    <w:pPr>
      <w:ind w:left="1134"/>
    </w:pPr>
  </w:style>
  <w:style w:type="paragraph" w:styleId="TOC6">
    <w:name w:val="toc 6"/>
    <w:basedOn w:val="Normal"/>
    <w:next w:val="Normal"/>
    <w:semiHidden/>
    <w:rsid w:val="00BF2813"/>
    <w:pPr>
      <w:ind w:left="1418"/>
    </w:pPr>
  </w:style>
  <w:style w:type="paragraph" w:styleId="TOC7">
    <w:name w:val="toc 7"/>
    <w:basedOn w:val="Normal"/>
    <w:next w:val="Normal"/>
    <w:semiHidden/>
    <w:rsid w:val="00BF2813"/>
    <w:pPr>
      <w:ind w:left="1701"/>
    </w:pPr>
  </w:style>
  <w:style w:type="paragraph" w:styleId="TOC8">
    <w:name w:val="toc 8"/>
    <w:basedOn w:val="Normal"/>
    <w:next w:val="Normal"/>
    <w:semiHidden/>
    <w:rsid w:val="00BF2813"/>
    <w:pPr>
      <w:ind w:left="1985"/>
    </w:pPr>
  </w:style>
  <w:style w:type="paragraph" w:styleId="TOC9">
    <w:name w:val="toc 9"/>
    <w:basedOn w:val="Normal"/>
    <w:next w:val="Normal"/>
    <w:semiHidden/>
    <w:rsid w:val="00BF2813"/>
    <w:pPr>
      <w:ind w:left="2268"/>
    </w:pPr>
  </w:style>
  <w:style w:type="paragraph" w:styleId="TableofFigures">
    <w:name w:val="table of figures"/>
    <w:basedOn w:val="Normal"/>
    <w:next w:val="Normal"/>
    <w:semiHidden/>
    <w:rsid w:val="00BF2813"/>
    <w:pPr>
      <w:ind w:left="567" w:hanging="567"/>
    </w:pPr>
  </w:style>
  <w:style w:type="paragraph" w:styleId="ListBullet5">
    <w:name w:val="List Bullet 5"/>
    <w:basedOn w:val="Normal"/>
    <w:rsid w:val="00BF2813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BF2813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BF2813"/>
    <w:pPr>
      <w:ind w:firstLine="284"/>
    </w:pPr>
  </w:style>
  <w:style w:type="paragraph" w:styleId="BodyTextIndent">
    <w:name w:val="Body Text Indent"/>
    <w:basedOn w:val="Normal"/>
    <w:rsid w:val="00BF2813"/>
    <w:pPr>
      <w:spacing w:after="120"/>
      <w:ind w:left="283"/>
    </w:pPr>
  </w:style>
  <w:style w:type="paragraph" w:styleId="BodyTextFirstIndent2">
    <w:name w:val="Body Text First Indent 2"/>
    <w:basedOn w:val="BodyTextIndent"/>
    <w:rsid w:val="00BF2813"/>
    <w:pPr>
      <w:ind w:left="284" w:firstLine="284"/>
    </w:pPr>
  </w:style>
  <w:style w:type="character" w:styleId="Strong">
    <w:name w:val="Strong"/>
    <w:qFormat/>
    <w:rsid w:val="00BF281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BF2813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BF281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BF281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BF2813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F2813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F281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BF2813"/>
    <w:pPr>
      <w:framePr w:h="1054" w:wrap="around" w:y="5920"/>
    </w:pPr>
  </w:style>
  <w:style w:type="paragraph" w:customStyle="1" w:styleId="ReportHeading3">
    <w:name w:val="ReportHeading3"/>
    <w:basedOn w:val="ReportHeading2"/>
    <w:rsid w:val="00BF2813"/>
    <w:pPr>
      <w:framePr w:h="443" w:wrap="around" w:y="8223"/>
    </w:pPr>
  </w:style>
  <w:style w:type="paragraph" w:customStyle="1" w:styleId="a">
    <w:name w:val="¢éÍ¤ÇÒ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BF2813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BF281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BF281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BF281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BF281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BF281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styleId="PageNumber">
    <w:name w:val="page number"/>
    <w:basedOn w:val="DefaultParagraphFont"/>
    <w:rsid w:val="00BF2813"/>
  </w:style>
  <w:style w:type="paragraph" w:customStyle="1" w:styleId="a2">
    <w:name w:val="???????"/>
    <w:basedOn w:val="Normal"/>
    <w:uiPriority w:val="99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0">
    <w:name w:val="?????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30">
    <w:name w:val="?????3?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?????????? E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styleId="BalloonText">
    <w:name w:val="Balloon Text"/>
    <w:basedOn w:val="Normal"/>
    <w:semiHidden/>
    <w:rsid w:val="00D218EE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491F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491F63"/>
    <w:rPr>
      <w:rFonts w:ascii="Angsana New" w:hAnsi="Angsana New" w:cs="Angsana New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BA4E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C00C92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C00C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097D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Angsana New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834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ing2Char">
    <w:name w:val="Heading 2 Char"/>
    <w:link w:val="Heading2"/>
    <w:rsid w:val="007E060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SSETS">
    <w:name w:val="ASSETS"/>
    <w:basedOn w:val="Normal"/>
    <w:rsid w:val="003F3A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character" w:customStyle="1" w:styleId="BodyText2Char">
    <w:name w:val="Body Text 2 Char"/>
    <w:link w:val="BodyText2"/>
    <w:rsid w:val="00FC2A97"/>
    <w:rPr>
      <w:rFonts w:ascii="Book Antiqua" w:hAnsi="Book Antiqua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652E4C"/>
    <w:pPr>
      <w:ind w:left="720"/>
      <w:contextualSpacing/>
    </w:pPr>
    <w:rPr>
      <w:rFonts w:cs="Angsana New"/>
      <w:szCs w:val="22"/>
    </w:rPr>
  </w:style>
  <w:style w:type="paragraph" w:customStyle="1" w:styleId="Default">
    <w:name w:val="Default"/>
    <w:rsid w:val="00F11529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60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389"/>
      <w:jc w:val="thaiDistribute"/>
    </w:pPr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60272F"/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FooterChar">
    <w:name w:val="Footer Char"/>
    <w:link w:val="Footer"/>
    <w:uiPriority w:val="99"/>
    <w:rsid w:val="00C6795A"/>
    <w:rPr>
      <w:rFonts w:ascii="Arial" w:hAnsi="Arial"/>
      <w:sz w:val="18"/>
      <w:szCs w:val="18"/>
    </w:rPr>
  </w:style>
  <w:style w:type="paragraph" w:customStyle="1" w:styleId="acctstatementheading">
    <w:name w:val="acct statement heading"/>
    <w:aliases w:val="as"/>
    <w:basedOn w:val="Heading2"/>
    <w:next w:val="Normal"/>
    <w:rsid w:val="007B525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character" w:customStyle="1" w:styleId="BodyTextFirstIndentChar">
    <w:name w:val="Body Text First Indent Char"/>
    <w:link w:val="BodyTextFirstIndent"/>
    <w:uiPriority w:val="99"/>
    <w:rsid w:val="00076EB6"/>
    <w:rPr>
      <w:rFonts w:ascii="Arial" w:hAnsi="Arial"/>
      <w:sz w:val="18"/>
      <w:szCs w:val="18"/>
    </w:rPr>
  </w:style>
  <w:style w:type="character" w:styleId="CommentReference">
    <w:name w:val="annotation reference"/>
    <w:semiHidden/>
    <w:unhideWhenUsed/>
    <w:rsid w:val="00154B9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54B9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semiHidden/>
    <w:rsid w:val="00154B96"/>
    <w:rPr>
      <w:rFonts w:ascii="Arial" w:hAnsi="Arial" w:cs="Angsana New"/>
      <w:szCs w:val="25"/>
    </w:rPr>
  </w:style>
  <w:style w:type="character" w:customStyle="1" w:styleId="HeaderChar">
    <w:name w:val="Header Char"/>
    <w:link w:val="Header"/>
    <w:uiPriority w:val="99"/>
    <w:locked/>
    <w:rsid w:val="00D25969"/>
    <w:rPr>
      <w:rFonts w:ascii="Arial" w:hAnsi="Arial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C86D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C86D9A"/>
    <w:rPr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C86D9A"/>
    <w:rPr>
      <w:vertAlign w:val="superscript"/>
    </w:rPr>
  </w:style>
  <w:style w:type="character" w:customStyle="1" w:styleId="BodyText2Char1">
    <w:name w:val="Body Text 2 Char1"/>
    <w:rsid w:val="008C1E27"/>
    <w:rPr>
      <w:rFonts w:ascii="Book Antiqua" w:eastAsia="Times New Roman" w:hAnsi="Book Antiqua" w:cs="Times New Roman"/>
      <w:szCs w:val="22"/>
    </w:rPr>
  </w:style>
  <w:style w:type="paragraph" w:customStyle="1" w:styleId="acctmergecolhdg">
    <w:name w:val="acct merge col hdg"/>
    <w:aliases w:val="mh"/>
    <w:basedOn w:val="Normal"/>
    <w:rsid w:val="006C0B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cent">
    <w:name w:val="&amp;cent"/>
    <w:basedOn w:val="Normal"/>
    <w:uiPriority w:val="99"/>
    <w:rsid w:val="001C1F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/>
      <w:sz w:val="30"/>
      <w:szCs w:val="30"/>
      <w:lang w:eastAsia="ja-JP"/>
    </w:rPr>
  </w:style>
  <w:style w:type="character" w:customStyle="1" w:styleId="ListParagraphChar">
    <w:name w:val="List Paragraph Char"/>
    <w:link w:val="ListParagraph"/>
    <w:uiPriority w:val="34"/>
    <w:rsid w:val="00427C8E"/>
    <w:rPr>
      <w:rFonts w:ascii="Arial" w:hAnsi="Arial" w:cs="Angsana New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540068"/>
    <w:rPr>
      <w:rFonts w:ascii="Arial" w:hAnsi="Arial" w:cs="Angsana New"/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E63AB"/>
    <w:rPr>
      <w:b/>
      <w:bCs/>
    </w:rPr>
  </w:style>
  <w:style w:type="character" w:customStyle="1" w:styleId="CommentSubjectChar">
    <w:name w:val="Comment Subject Char"/>
    <w:link w:val="CommentSubject"/>
    <w:semiHidden/>
    <w:rsid w:val="00CE63AB"/>
    <w:rPr>
      <w:rFonts w:ascii="Arial" w:hAnsi="Arial" w:cs="Angsana New"/>
      <w:b/>
      <w:bCs/>
      <w:szCs w:val="25"/>
    </w:rPr>
  </w:style>
  <w:style w:type="paragraph" w:styleId="Revision">
    <w:name w:val="Revision"/>
    <w:hidden/>
    <w:uiPriority w:val="99"/>
    <w:semiHidden/>
    <w:rsid w:val="00E97CE4"/>
    <w:rPr>
      <w:rFonts w:ascii="Arial" w:hAnsi="Arial" w:cs="Angsana New"/>
      <w:sz w:val="18"/>
      <w:szCs w:val="22"/>
    </w:rPr>
  </w:style>
  <w:style w:type="character" w:customStyle="1" w:styleId="ui-provider">
    <w:name w:val="ui-provider"/>
    <w:basedOn w:val="DefaultParagraphFont"/>
    <w:rsid w:val="007D52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0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215DE1-05A9-4570-86C5-DC7C0DDBDA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E94387-7365-4E10-B60D-EBE151D43B5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5A1D118-0D81-41DF-99EC-4EC5AB4595D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464</TotalTime>
  <Pages>11</Pages>
  <Words>2352</Words>
  <Characters>9689</Characters>
  <Application>Microsoft Office Word</Application>
  <DocSecurity>0</DocSecurity>
  <Lines>80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Anongnuch, Tangthanawatskul</dc:creator>
  <cp:keywords/>
  <cp:lastModifiedBy>Nungrutai, Prasittithum</cp:lastModifiedBy>
  <cp:revision>53</cp:revision>
  <cp:lastPrinted>2023-05-10T07:18:00Z</cp:lastPrinted>
  <dcterms:created xsi:type="dcterms:W3CDTF">2022-11-08T08:25:00Z</dcterms:created>
  <dcterms:modified xsi:type="dcterms:W3CDTF">2023-05-10T07:19:00Z</dcterms:modified>
</cp:coreProperties>
</file>