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0B124" w14:textId="2EA935DC" w:rsidR="00AC3006" w:rsidRPr="00106313" w:rsidRDefault="003C70FA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0CD879CA" w14:textId="77777777" w:rsidR="00D16F9C" w:rsidRPr="00106313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67C4E756" w14:textId="77777777" w:rsidR="00AC3006" w:rsidRPr="00106313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07EBCDD9" w14:textId="77777777" w:rsidR="00E16512" w:rsidRPr="00106313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7C44BE1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06313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106313">
        <w:rPr>
          <w:rFonts w:asciiTheme="majorBidi" w:hAnsiTheme="majorBidi" w:cstheme="majorBidi"/>
          <w:sz w:val="52"/>
          <w:szCs w:val="52"/>
        </w:rPr>
        <w:t xml:space="preserve"> </w:t>
      </w:r>
      <w:r w:rsidR="00497CB2" w:rsidRPr="00106313">
        <w:rPr>
          <w:rFonts w:asciiTheme="majorBidi" w:hAnsiTheme="majorBidi" w:cstheme="majorBidi"/>
          <w:sz w:val="52"/>
          <w:szCs w:val="52"/>
          <w:cs/>
        </w:rPr>
        <w:br/>
      </w:r>
      <w:r w:rsidR="00A96457" w:rsidRPr="00106313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43E7F4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1CA4D248" w14:textId="77777777" w:rsidR="00C73C94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4B7B916E" w:rsidR="00CD6A5C" w:rsidRPr="00106313" w:rsidRDefault="00232F53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843F8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843F80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4CD8FF0E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04551A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การ</w:t>
      </w:r>
      <w:r w:rsidR="00C73C94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สอบทาน</w:t>
      </w:r>
      <w:r w:rsidR="00900D41"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106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106313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F49B602" w14:textId="77777777" w:rsidR="00DA7DD7" w:rsidRPr="00106313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871AC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DB292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851C5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35DE64" w14:textId="77777777" w:rsidR="00335756" w:rsidRPr="00106313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106313" w:rsidSect="000E7DFA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556D46F" w14:textId="7554CCD3" w:rsidR="00946922" w:rsidRDefault="0094692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42A905" w14:textId="77777777" w:rsidR="00946922" w:rsidRDefault="0094692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78F12A" w14:textId="11C8BD6A" w:rsidR="00946922" w:rsidRDefault="0094692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D174739" w14:textId="77777777" w:rsidR="00946922" w:rsidRPr="00106313" w:rsidRDefault="0094692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96184A" w14:textId="77777777" w:rsidR="000F4973" w:rsidRPr="00106313" w:rsidRDefault="000F4973" w:rsidP="000F497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10631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2EAA5E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254AD009" w14:textId="77777777" w:rsidR="00AB1D4A" w:rsidRPr="00106313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0F4973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คณะกรรมการ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10631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106313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106313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3268B902" w14:textId="320731FC" w:rsidR="00BB003E" w:rsidRPr="00106313" w:rsidRDefault="00BB003E" w:rsidP="00BB003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106313">
        <w:rPr>
          <w:rFonts w:asciiTheme="majorBidi" w:hAnsiTheme="majorBidi" w:cstheme="majorBidi"/>
          <w:sz w:val="30"/>
          <w:szCs w:val="30"/>
        </w:rPr>
        <w:t xml:space="preserve"> 31 </w:t>
      </w:r>
      <w:r w:rsidRPr="0010631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06313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</w:rPr>
        <w:br/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106313">
        <w:rPr>
          <w:rFonts w:asciiTheme="majorBidi" w:hAnsiTheme="majorBidi" w:cstheme="majorBidi"/>
          <w:sz w:val="30"/>
          <w:szCs w:val="30"/>
        </w:rPr>
        <w:t xml:space="preserve">31 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10631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</w:t>
      </w:r>
      <w:r w:rsidRPr="00106313">
        <w:rPr>
          <w:rFonts w:asciiTheme="majorBidi" w:hAnsiTheme="majorBidi" w:cstheme="majorBidi"/>
          <w:sz w:val="30"/>
          <w:szCs w:val="30"/>
          <w:cs/>
        </w:rPr>
        <w:br/>
        <w:t>ระหว่างกาล”) ของบริษัท เซ็น คอร์ปอเรชั่น กรุ๊ป จำกัด (มหาชน) และบริษัทย่อย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(“กลุ่มบริษัท”) และของเฉพาะบริษัท เซ็น คอร์ปอเรชั่น กรุ๊ป จำกัด (มหาชน)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>(“บริษัท”) ตามลำดับ</w:t>
      </w:r>
      <w:r w:rsidRPr="00106313">
        <w:rPr>
          <w:rFonts w:asciiTheme="majorBidi" w:hAnsiTheme="majorBidi" w:cstheme="majorBidi"/>
          <w:sz w:val="30"/>
          <w:szCs w:val="30"/>
        </w:rPr>
        <w:t xml:space="preserve"> 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06313">
        <w:rPr>
          <w:rFonts w:asciiTheme="majorBidi" w:hAnsiTheme="majorBidi" w:cstheme="majorBidi"/>
          <w:sz w:val="30"/>
          <w:szCs w:val="30"/>
        </w:rPr>
        <w:t>34</w:t>
      </w:r>
      <w:r w:rsidRPr="0010631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64CB5C5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E6304B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4D76C09" w14:textId="77777777" w:rsidR="00227456" w:rsidRPr="0076015C" w:rsidRDefault="00227456" w:rsidP="00227456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1758775A" w:rsidR="00F02BE3" w:rsidRPr="00106313" w:rsidRDefault="00227456" w:rsidP="0022745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</w:t>
      </w:r>
      <w:r>
        <w:rPr>
          <w:rFonts w:ascii="Angsana New" w:hAnsi="Angsana New"/>
          <w:sz w:val="30"/>
          <w:szCs w:val="30"/>
        </w:rPr>
        <w:t>1</w:t>
      </w:r>
      <w:r w:rsidRPr="0076015C">
        <w:rPr>
          <w:rFonts w:ascii="Angsana New" w:hAnsi="Angsana New"/>
          <w:sz w:val="30"/>
          <w:szCs w:val="30"/>
        </w:rPr>
        <w:t>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D71F9E7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EFA056" w14:textId="77777777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029D0F" w14:textId="488D11C5" w:rsidR="00A6244C" w:rsidRDefault="00A6244C" w:rsidP="00F02B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A6244C" w:rsidSect="00A6244C">
          <w:head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C33946C" w14:textId="391ECD90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1D1BF83" w14:textId="77777777" w:rsidR="00DB7422" w:rsidRPr="0076015C" w:rsidRDefault="00DB7422" w:rsidP="00DB742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ACDAFC" w14:textId="77777777" w:rsidR="00DB7422" w:rsidRPr="0076015C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3059B995" w14:textId="77777777" w:rsidR="00DB7422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316044" w14:textId="77777777" w:rsidR="00DB7422" w:rsidRPr="00F62B8A" w:rsidRDefault="00DB7422" w:rsidP="00DB742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71A6B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44CD75AE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192862E3" w14:textId="77777777" w:rsidR="00DB7422" w:rsidRPr="0076015C" w:rsidRDefault="00DB7422" w:rsidP="00DB7422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D666DAA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1D89EC6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F3DDBA4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76015C">
        <w:rPr>
          <w:rFonts w:ascii="Angsana New" w:hAnsi="Angsana New"/>
          <w:sz w:val="30"/>
          <w:szCs w:val="30"/>
        </w:rPr>
        <w:t>5155</w:t>
      </w:r>
    </w:p>
    <w:p w14:paraId="13200855" w14:textId="77777777" w:rsidR="00DB7422" w:rsidRPr="0076015C" w:rsidRDefault="00DB7422" w:rsidP="00DB7422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EEC71FB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FDD8080" w14:textId="77777777" w:rsidR="00DB7422" w:rsidRPr="0076015C" w:rsidRDefault="00DB7422" w:rsidP="00DB7422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Pr="0076015C">
        <w:rPr>
          <w:rFonts w:ascii="Angsana New" w:hAnsi="Angsana New"/>
          <w:sz w:val="30"/>
          <w:szCs w:val="30"/>
        </w:rPr>
        <w:t xml:space="preserve"> </w:t>
      </w:r>
    </w:p>
    <w:p w14:paraId="5449145D" w14:textId="043E18E5" w:rsidR="00984DD9" w:rsidRDefault="00151112" w:rsidP="00DB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12</w:t>
      </w:r>
      <w:r w:rsidR="00DB7422" w:rsidRPr="0076015C">
        <w:rPr>
          <w:rFonts w:ascii="Angsana New" w:hAnsi="Angsana New"/>
          <w:sz w:val="30"/>
          <w:szCs w:val="30"/>
        </w:rPr>
        <w:t xml:space="preserve"> </w:t>
      </w:r>
      <w:r w:rsidR="00843F80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พฤษภาคม </w:t>
      </w:r>
      <w:r w:rsidR="00843F80">
        <w:rPr>
          <w:rFonts w:ascii="Angsana New" w:hAnsi="Angsana New"/>
          <w:color w:val="000000" w:themeColor="text1"/>
          <w:sz w:val="30"/>
          <w:szCs w:val="30"/>
        </w:rPr>
        <w:t>2566</w:t>
      </w:r>
    </w:p>
    <w:p w14:paraId="13449E7C" w14:textId="77777777" w:rsidR="00984DD9" w:rsidRDefault="008E5157" w:rsidP="00984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sectPr w:rsidR="00984DD9" w:rsidSect="00946922">
      <w:head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6A67" w14:textId="77777777" w:rsidR="00246287" w:rsidRDefault="00246287" w:rsidP="004956B4">
      <w:r>
        <w:separator/>
      </w:r>
    </w:p>
  </w:endnote>
  <w:endnote w:type="continuationSeparator" w:id="0">
    <w:p w14:paraId="0DCB6C52" w14:textId="77777777" w:rsidR="00246287" w:rsidRDefault="0024628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40313" w14:textId="77777777" w:rsidR="00533095" w:rsidRDefault="00533095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533095" w:rsidRDefault="00533095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533095" w:rsidRPr="005A0BA5" w:rsidRDefault="00533095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A31FB" w14:textId="1C9DAB4B" w:rsidR="00946922" w:rsidRPr="00946922" w:rsidRDefault="00946922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47625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276118" w14:textId="77777777" w:rsidR="00946922" w:rsidRPr="00946922" w:rsidRDefault="0094692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692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692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692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692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692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B44C6" w14:textId="77777777" w:rsidR="00246287" w:rsidRDefault="00246287" w:rsidP="004956B4">
      <w:r>
        <w:separator/>
      </w:r>
    </w:p>
  </w:footnote>
  <w:footnote w:type="continuationSeparator" w:id="0">
    <w:p w14:paraId="4D07AFE0" w14:textId="77777777" w:rsidR="00246287" w:rsidRDefault="0024628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04478" w14:textId="77777777" w:rsidR="00533095" w:rsidRPr="001E2301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533095" w:rsidRDefault="00533095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533095" w:rsidRPr="00133A03" w:rsidRDefault="00533095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8C22A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533095" w:rsidRPr="00AC3006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58934" w14:textId="77777777" w:rsidR="00533095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533095" w:rsidRPr="00401060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58D34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533095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533095" w:rsidRPr="001F375E" w:rsidRDefault="00533095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3DC3F29E" w:rsidR="00533095" w:rsidRPr="00FE5A92" w:rsidRDefault="00227456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843F80" w:rsidRPr="00843F80">
      <w:rPr>
        <w:rFonts w:ascii="Angsana New" w:hAnsi="Angsana New"/>
        <w:bCs/>
        <w:iCs/>
        <w:sz w:val="32"/>
        <w:szCs w:val="32"/>
        <w:lang w:bidi="th-TH"/>
      </w:rPr>
      <w:t xml:space="preserve">31 </w:t>
    </w:r>
    <w:r w:rsidR="00843F80" w:rsidRPr="00843F80">
      <w:rPr>
        <w:rFonts w:ascii="Angsana New" w:hAnsi="Angsana New" w:hint="cs"/>
        <w:bCs/>
        <w:i/>
        <w:sz w:val="32"/>
        <w:szCs w:val="32"/>
        <w:cs/>
        <w:lang w:bidi="th-TH"/>
      </w:rPr>
      <w:t>มีนาคม</w:t>
    </w:r>
    <w:r w:rsidR="00843F80" w:rsidRPr="00843F80">
      <w:rPr>
        <w:rFonts w:ascii="Angsana New" w:hAnsi="Angsana New" w:hint="cs"/>
        <w:bCs/>
        <w:iCs/>
        <w:sz w:val="32"/>
        <w:szCs w:val="32"/>
        <w:cs/>
        <w:lang w:bidi="th-TH"/>
      </w:rPr>
      <w:t xml:space="preserve">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2566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D2C6" w14:textId="77777777" w:rsidR="00946922" w:rsidRPr="001F375E" w:rsidRDefault="0094692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63DD1B" w14:textId="77777777" w:rsidR="00946922" w:rsidRDefault="0094692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D263337" w14:textId="77777777" w:rsidR="00946922" w:rsidRDefault="0094692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D87C017" w14:textId="77777777" w:rsidR="00946922" w:rsidRPr="001F375E" w:rsidRDefault="00946922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4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1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0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2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5"/>
  </w:num>
  <w:num w:numId="29" w16cid:durableId="319774421">
    <w:abstractNumId w:val="8"/>
  </w:num>
  <w:num w:numId="30" w16cid:durableId="1791512612">
    <w:abstractNumId w:val="43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6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39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564"/>
    <w:rsid w:val="00037B04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64D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A98"/>
    <w:rsid w:val="004F3F02"/>
    <w:rsid w:val="004F43D0"/>
    <w:rsid w:val="004F4656"/>
    <w:rsid w:val="004F4708"/>
    <w:rsid w:val="004F4AD0"/>
    <w:rsid w:val="004F4DBF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270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90E"/>
    <w:rsid w:val="00923A28"/>
    <w:rsid w:val="00923A8A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922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F48"/>
    <w:rsid w:val="00B17F72"/>
    <w:rsid w:val="00B20163"/>
    <w:rsid w:val="00B202B9"/>
    <w:rsid w:val="00B2052D"/>
    <w:rsid w:val="00B205B2"/>
    <w:rsid w:val="00B20658"/>
    <w:rsid w:val="00B20676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6E32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3984"/>
    <w:rsid w:val="00EA4161"/>
    <w:rsid w:val="00EA436A"/>
    <w:rsid w:val="00EA4438"/>
    <w:rsid w:val="00EA46E3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7A096-2B01-49A9-BC36-752E9A3619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402</Words>
  <Characters>1604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Orathai, Nuchprasert</cp:lastModifiedBy>
  <cp:revision>4</cp:revision>
  <cp:lastPrinted>2023-05-11T06:40:00Z</cp:lastPrinted>
  <dcterms:created xsi:type="dcterms:W3CDTF">2023-05-11T07:15:00Z</dcterms:created>
  <dcterms:modified xsi:type="dcterms:W3CDTF">2023-05-11T09:28:00Z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