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106313" w14:paraId="5D9D80FB" w14:textId="77777777" w:rsidTr="005A623B">
        <w:trPr>
          <w:tblHeader/>
        </w:trPr>
        <w:tc>
          <w:tcPr>
            <w:tcW w:w="1458" w:type="dxa"/>
          </w:tcPr>
          <w:p w14:paraId="12ECA8B8" w14:textId="77777777" w:rsidR="00685193" w:rsidRPr="00106313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1C114555" w14:textId="77777777" w:rsidR="00685193" w:rsidRPr="00106313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106313" w14:paraId="08D3495E" w14:textId="77777777" w:rsidTr="005A623B">
        <w:trPr>
          <w:tblHeader/>
        </w:trPr>
        <w:tc>
          <w:tcPr>
            <w:tcW w:w="1458" w:type="dxa"/>
          </w:tcPr>
          <w:p w14:paraId="7E69F260" w14:textId="77777777" w:rsidR="00CD2B8D" w:rsidRPr="00106313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14:paraId="41843ADF" w14:textId="77777777" w:rsidR="00CD2B8D" w:rsidRPr="00106313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A3EE6" w:rsidRPr="00106313" w14:paraId="1A2DD95D" w14:textId="77777777" w:rsidTr="005A623B">
        <w:tc>
          <w:tcPr>
            <w:tcW w:w="1458" w:type="dxa"/>
          </w:tcPr>
          <w:p w14:paraId="2CB25226" w14:textId="3A05132C" w:rsidR="009A3EE6" w:rsidRPr="00106313" w:rsidRDefault="009A3EE6" w:rsidP="009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165" w:type="dxa"/>
          </w:tcPr>
          <w:p w14:paraId="50063BB8" w14:textId="4EF3FD97" w:rsidR="009A3EE6" w:rsidRPr="00106313" w:rsidRDefault="009A3EE6" w:rsidP="009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A6859" w:rsidRPr="00106313" w14:paraId="27F66084" w14:textId="77777777" w:rsidTr="005A623B">
        <w:tc>
          <w:tcPr>
            <w:tcW w:w="1458" w:type="dxa"/>
          </w:tcPr>
          <w:p w14:paraId="00CED504" w14:textId="4E006D2D" w:rsidR="00EA6859" w:rsidRPr="00106313" w:rsidRDefault="00EA6859" w:rsidP="00EA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19CEA756" w14:textId="67C812D5" w:rsidR="00EA6859" w:rsidRPr="00106313" w:rsidRDefault="00EA6859" w:rsidP="00EA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A6859" w:rsidRPr="00106313" w14:paraId="707D20E6" w14:textId="77777777" w:rsidTr="005A623B">
        <w:tc>
          <w:tcPr>
            <w:tcW w:w="1458" w:type="dxa"/>
          </w:tcPr>
          <w:p w14:paraId="064CD9B4" w14:textId="3D8219BD" w:rsidR="00EA6859" w:rsidRPr="00106313" w:rsidRDefault="00EA6859" w:rsidP="00EA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4D487A00" w14:textId="418C0B45" w:rsidR="00EA6859" w:rsidRPr="00106313" w:rsidRDefault="00EA6859" w:rsidP="00EA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ย่อยและบริษัทร่วม</w:t>
            </w:r>
          </w:p>
        </w:tc>
      </w:tr>
      <w:tr w:rsidR="006F5B68" w:rsidRPr="00106313" w14:paraId="278E5133" w14:textId="77777777" w:rsidTr="005A623B">
        <w:tc>
          <w:tcPr>
            <w:tcW w:w="1458" w:type="dxa"/>
          </w:tcPr>
          <w:p w14:paraId="0B63FBAA" w14:textId="642B3FE4" w:rsidR="006F5B68" w:rsidRPr="005343B2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15BA4FA6" w14:textId="756DA1CB" w:rsidR="006F5B68" w:rsidRPr="005343B2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6F5B68" w:rsidRPr="00106313" w14:paraId="448869B1" w14:textId="77777777" w:rsidTr="005A623B">
        <w:tc>
          <w:tcPr>
            <w:tcW w:w="1458" w:type="dxa"/>
          </w:tcPr>
          <w:p w14:paraId="19CDC65B" w14:textId="423AD400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063F46B6" w14:textId="29D2D1C1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6F5B68" w:rsidRPr="00106313" w14:paraId="1C66C740" w14:textId="77777777" w:rsidTr="005A623B">
        <w:tc>
          <w:tcPr>
            <w:tcW w:w="1458" w:type="dxa"/>
          </w:tcPr>
          <w:p w14:paraId="404B8045" w14:textId="707201E8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2B84B028" w14:textId="123EDC8E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F5B68" w:rsidRPr="00106313" w14:paraId="198DAA6B" w14:textId="77777777" w:rsidTr="005A623B">
        <w:tc>
          <w:tcPr>
            <w:tcW w:w="1458" w:type="dxa"/>
          </w:tcPr>
          <w:p w14:paraId="2DF69820" w14:textId="4344E113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6836CE1A" w14:textId="61C37EBB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F5B68" w:rsidRPr="00106313" w14:paraId="0BCD8749" w14:textId="77777777" w:rsidTr="005A623B">
        <w:tc>
          <w:tcPr>
            <w:tcW w:w="1458" w:type="dxa"/>
          </w:tcPr>
          <w:p w14:paraId="6ACF7EB8" w14:textId="509FA4FE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353D4D5C" w14:textId="7C385B62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18C">
              <w:rPr>
                <w:rFonts w:asciiTheme="majorBidi" w:hAnsi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6F5B68" w:rsidRPr="00106313" w14:paraId="55FA8F8A" w14:textId="77777777" w:rsidTr="005A623B">
        <w:tc>
          <w:tcPr>
            <w:tcW w:w="1458" w:type="dxa"/>
          </w:tcPr>
          <w:p w14:paraId="2F044714" w14:textId="2554ED18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5227A53A" w14:textId="2B34D826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5B68" w:rsidRPr="00106313" w14:paraId="2204C447" w14:textId="77777777" w:rsidTr="005A623B">
        <w:tc>
          <w:tcPr>
            <w:tcW w:w="1458" w:type="dxa"/>
          </w:tcPr>
          <w:p w14:paraId="08618970" w14:textId="3195B956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20E23B2C" w14:textId="4618698A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5B68" w:rsidRPr="00106313" w14:paraId="19401A78" w14:textId="77777777" w:rsidTr="005A623B">
        <w:tc>
          <w:tcPr>
            <w:tcW w:w="1458" w:type="dxa"/>
          </w:tcPr>
          <w:p w14:paraId="2BEAA199" w14:textId="43367156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63464133" w14:textId="57F3E8CA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5B68" w:rsidRPr="00106313" w14:paraId="142F1293" w14:textId="77777777" w:rsidTr="005A623B">
        <w:tc>
          <w:tcPr>
            <w:tcW w:w="1458" w:type="dxa"/>
          </w:tcPr>
          <w:p w14:paraId="23E36004" w14:textId="0D6984DF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64E73026" w14:textId="1AA6D5EC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5B68" w:rsidRPr="00106313" w14:paraId="4148D45C" w14:textId="77777777" w:rsidTr="005A623B">
        <w:tc>
          <w:tcPr>
            <w:tcW w:w="1458" w:type="dxa"/>
          </w:tcPr>
          <w:p w14:paraId="6AE65C4E" w14:textId="20BC810E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227017AC" w14:textId="020AC2E5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5B68" w:rsidRPr="00106313" w14:paraId="43B6D84B" w14:textId="77777777" w:rsidTr="005A623B">
        <w:tc>
          <w:tcPr>
            <w:tcW w:w="1458" w:type="dxa"/>
          </w:tcPr>
          <w:p w14:paraId="72206E23" w14:textId="5436A816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612E2E66" w14:textId="41ACAADC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2D537231" w14:textId="6D8BC506" w:rsidR="003C6FF5" w:rsidRPr="00106313" w:rsidRDefault="00685193" w:rsidP="00145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</w:rPr>
        <w:br w:type="page"/>
      </w:r>
      <w:r w:rsidR="003C6FF5" w:rsidRPr="0010631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9108E" w:rsidRPr="00106313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3C6FF5" w:rsidRPr="00106313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5507C04" w14:textId="77777777" w:rsidR="005417F0" w:rsidRPr="00106313" w:rsidRDefault="005417F0" w:rsidP="001D711F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2BB2AAD4" w14:textId="368B020B" w:rsidR="00F82FDA" w:rsidRPr="00106313" w:rsidRDefault="00F82FDA" w:rsidP="00F8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1D711F" w:rsidRPr="00106313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106313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</w:t>
      </w:r>
      <w:r w:rsidR="00BA44A6" w:rsidRPr="00106313">
        <w:rPr>
          <w:rFonts w:asciiTheme="majorBidi" w:hAnsiTheme="majorBidi" w:cstheme="majorBidi"/>
          <w:sz w:val="30"/>
          <w:szCs w:val="30"/>
          <w:cs/>
        </w:rPr>
        <w:t>คณะ</w:t>
      </w:r>
      <w:r w:rsidRPr="00106313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Pr="007E04DE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BA7F8B" w:rsidRPr="007E04DE">
        <w:rPr>
          <w:rFonts w:asciiTheme="majorBidi" w:hAnsiTheme="majorBidi" w:cstheme="majorBidi"/>
          <w:sz w:val="30"/>
          <w:szCs w:val="30"/>
        </w:rPr>
        <w:t xml:space="preserve"> </w:t>
      </w:r>
      <w:r w:rsidR="00151112">
        <w:rPr>
          <w:rFonts w:asciiTheme="majorBidi" w:hAnsiTheme="majorBidi" w:cstheme="majorBidi"/>
          <w:sz w:val="30"/>
          <w:szCs w:val="30"/>
        </w:rPr>
        <w:t>12</w:t>
      </w:r>
      <w:r w:rsidR="00843F80" w:rsidRPr="00843F80">
        <w:rPr>
          <w:rFonts w:asciiTheme="majorBidi" w:hAnsiTheme="majorBidi" w:cstheme="majorBidi"/>
          <w:sz w:val="30"/>
          <w:szCs w:val="30"/>
        </w:rPr>
        <w:t xml:space="preserve"> </w:t>
      </w:r>
      <w:r w:rsidR="00843F80" w:rsidRPr="00843F80">
        <w:rPr>
          <w:rFonts w:asciiTheme="majorBidi" w:hAnsiTheme="majorBidi"/>
          <w:sz w:val="30"/>
          <w:szCs w:val="30"/>
          <w:cs/>
        </w:rPr>
        <w:t xml:space="preserve">พฤษภาคม </w:t>
      </w:r>
      <w:r w:rsidR="00843F80" w:rsidRPr="00843F80">
        <w:rPr>
          <w:rFonts w:asciiTheme="majorBidi" w:hAnsiTheme="majorBidi" w:cstheme="majorBidi"/>
          <w:sz w:val="30"/>
          <w:szCs w:val="30"/>
        </w:rPr>
        <w:t>2566</w:t>
      </w:r>
    </w:p>
    <w:p w14:paraId="012C5ED1" w14:textId="77777777" w:rsidR="00A44F0B" w:rsidRPr="00106313" w:rsidRDefault="00A44F0B" w:rsidP="00A44F0B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1E3E29FB" w14:textId="77777777" w:rsidR="003057D6" w:rsidRPr="00106313" w:rsidRDefault="003057D6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</w:t>
      </w:r>
      <w:r w:rsidR="009B7FC7" w:rsidRPr="00106313">
        <w:rPr>
          <w:rFonts w:asciiTheme="majorBidi" w:hAnsiTheme="majorBidi" w:cstheme="majorBidi"/>
          <w:b/>
          <w:bCs/>
          <w:sz w:val="30"/>
          <w:szCs w:val="30"/>
          <w:cs/>
        </w:rPr>
        <w:t>จัดทำงบการเงิน</w:t>
      </w:r>
      <w:r w:rsidR="004B3674" w:rsidRPr="00106313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51DD428C" w14:textId="77777777" w:rsidR="004E5E3C" w:rsidRPr="00106313" w:rsidRDefault="004E5E3C" w:rsidP="004E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E33410F" w14:textId="08D2FE1E" w:rsidR="005E25B8" w:rsidRPr="00106313" w:rsidRDefault="00E3260D" w:rsidP="005E25B8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  <w:r w:rsidRPr="00E3260D">
        <w:rPr>
          <w:rFonts w:asciiTheme="majorBidi" w:hAnsi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7E04DE" w:rsidRPr="007E04DE">
        <w:rPr>
          <w:sz w:val="30"/>
          <w:szCs w:val="30"/>
        </w:rPr>
        <w:t>3</w:t>
      </w:r>
      <w:r w:rsidR="007E04DE">
        <w:rPr>
          <w:sz w:val="30"/>
          <w:szCs w:val="30"/>
        </w:rPr>
        <w:t>4</w:t>
      </w:r>
      <w:r w:rsidRPr="007E04DE">
        <w:rPr>
          <w:sz w:val="30"/>
          <w:szCs w:val="30"/>
          <w:cs/>
        </w:rPr>
        <w:t xml:space="preserve"> </w:t>
      </w:r>
      <w:r w:rsidRPr="00E3260D">
        <w:rPr>
          <w:rFonts w:asciiTheme="majorBidi" w:hAnsiTheme="majorBidi"/>
          <w:sz w:val="30"/>
          <w:szCs w:val="30"/>
          <w:cs/>
        </w:rPr>
        <w:t xml:space="preserve">เรื่อง </w:t>
      </w:r>
      <w:r w:rsidRPr="00E3260D">
        <w:rPr>
          <w:rFonts w:asciiTheme="majorBidi" w:hAnsi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3260D">
        <w:rPr>
          <w:rFonts w:asciiTheme="majorBidi" w:hAnsi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7E04DE">
        <w:rPr>
          <w:rFonts w:asciiTheme="majorBidi" w:hAnsiTheme="majorBidi"/>
          <w:sz w:val="30"/>
          <w:szCs w:val="30"/>
        </w:rPr>
        <w:t xml:space="preserve"> </w:t>
      </w:r>
      <w:r w:rsidRPr="00E3260D">
        <w:rPr>
          <w:rFonts w:asciiTheme="majorBidi" w:hAnsiTheme="majorBidi"/>
          <w:sz w:val="30"/>
          <w:szCs w:val="30"/>
          <w:cs/>
        </w:rPr>
        <w:t>ๆ เพื่อไม่ให้ซ้ำซ้อนกับข้อมูลที่ได้นำเสนอ</w:t>
      </w:r>
      <w:r>
        <w:rPr>
          <w:rFonts w:asciiTheme="majorBidi" w:hAnsiTheme="majorBidi"/>
          <w:sz w:val="30"/>
          <w:szCs w:val="30"/>
        </w:rPr>
        <w:br/>
      </w:r>
      <w:r w:rsidRPr="00E3260D">
        <w:rPr>
          <w:rFonts w:asciiTheme="majorBidi" w:hAnsiTheme="majorBidi"/>
          <w:sz w:val="30"/>
          <w:szCs w:val="30"/>
          <w:cs/>
        </w:rPr>
        <w:t>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>
        <w:rPr>
          <w:rFonts w:asciiTheme="majorBidi" w:hAnsiTheme="majorBidi"/>
          <w:sz w:val="30"/>
          <w:szCs w:val="30"/>
        </w:rPr>
        <w:br/>
      </w:r>
      <w:r w:rsidRPr="00E3260D">
        <w:rPr>
          <w:rFonts w:asciiTheme="majorBidi" w:hAnsiTheme="majorBidi"/>
          <w:sz w:val="30"/>
          <w:szCs w:val="30"/>
          <w:cs/>
        </w:rPr>
        <w:t xml:space="preserve">และบริษัทย่อยสำหรับปีสิ้นสุดวันที่ </w:t>
      </w:r>
      <w:r w:rsidR="007E04DE" w:rsidRPr="007E04DE">
        <w:rPr>
          <w:sz w:val="30"/>
          <w:szCs w:val="30"/>
        </w:rPr>
        <w:t>3</w:t>
      </w:r>
      <w:r w:rsidR="007E04DE">
        <w:rPr>
          <w:sz w:val="30"/>
          <w:szCs w:val="30"/>
        </w:rPr>
        <w:t>1</w:t>
      </w:r>
      <w:r w:rsidRPr="00E3260D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7E04DE">
        <w:rPr>
          <w:sz w:val="30"/>
          <w:szCs w:val="30"/>
        </w:rPr>
        <w:t>256</w:t>
      </w:r>
      <w:r w:rsidR="00843F80">
        <w:rPr>
          <w:sz w:val="30"/>
          <w:szCs w:val="30"/>
        </w:rPr>
        <w:t>5</w:t>
      </w:r>
    </w:p>
    <w:p w14:paraId="4F53B251" w14:textId="77777777" w:rsidR="005E25B8" w:rsidRPr="00106313" w:rsidRDefault="005E25B8" w:rsidP="005E25B8">
      <w:pPr>
        <w:pStyle w:val="FSBlank"/>
        <w:ind w:left="540"/>
        <w:rPr>
          <w:rFonts w:asciiTheme="majorBidi" w:hAnsiTheme="majorBidi" w:cstheme="majorBidi"/>
          <w:sz w:val="30"/>
          <w:szCs w:val="30"/>
        </w:rPr>
      </w:pPr>
    </w:p>
    <w:p w14:paraId="2B44E609" w14:textId="34C497BA" w:rsidR="00FD60FF" w:rsidRDefault="00E3260D" w:rsidP="005E25B8">
      <w:pPr>
        <w:pStyle w:val="FSBlank"/>
        <w:tabs>
          <w:tab w:val="clear" w:pos="540"/>
        </w:tabs>
        <w:ind w:left="540" w:firstLine="0"/>
        <w:rPr>
          <w:rFonts w:asciiTheme="majorBidi" w:hAnsiTheme="majorBidi"/>
          <w:sz w:val="30"/>
          <w:szCs w:val="30"/>
        </w:rPr>
      </w:pPr>
      <w:r w:rsidRPr="00E3260D">
        <w:rPr>
          <w:rFonts w:asciiTheme="majorBidi" w:hAnsi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>
        <w:rPr>
          <w:rFonts w:asciiTheme="majorBidi" w:hAnsiTheme="majorBidi"/>
          <w:sz w:val="30"/>
          <w:szCs w:val="30"/>
        </w:rPr>
        <w:t xml:space="preserve"> </w:t>
      </w:r>
      <w:r w:rsidRPr="00E3260D">
        <w:rPr>
          <w:rFonts w:asciiTheme="majorBidi" w:hAnsi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7E04DE" w:rsidRPr="007E04DE">
        <w:rPr>
          <w:sz w:val="30"/>
          <w:szCs w:val="30"/>
        </w:rPr>
        <w:t>3</w:t>
      </w:r>
      <w:r w:rsidR="007E04DE">
        <w:rPr>
          <w:sz w:val="30"/>
          <w:szCs w:val="30"/>
        </w:rPr>
        <w:t>1</w:t>
      </w:r>
      <w:r w:rsidR="007E04DE" w:rsidRPr="00E3260D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7E04DE">
        <w:rPr>
          <w:sz w:val="30"/>
          <w:szCs w:val="30"/>
        </w:rPr>
        <w:t>256</w:t>
      </w:r>
      <w:r w:rsidR="00843F80">
        <w:rPr>
          <w:sz w:val="30"/>
          <w:szCs w:val="30"/>
        </w:rPr>
        <w:t>5</w:t>
      </w:r>
    </w:p>
    <w:p w14:paraId="42776AD2" w14:textId="77777777" w:rsidR="00E3260D" w:rsidRPr="00106313" w:rsidRDefault="00E3260D" w:rsidP="005E25B8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615023A0" w14:textId="03E6E9BE" w:rsidR="00D01D44" w:rsidRPr="00106313" w:rsidRDefault="00605C5A" w:rsidP="00722B01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บุคคล</w:t>
      </w:r>
      <w:r w:rsidR="008321B1" w:rsidRPr="00106313">
        <w:rPr>
          <w:rFonts w:asciiTheme="majorBidi" w:hAnsiTheme="majorBidi" w:cstheme="majorBidi"/>
          <w:b/>
          <w:bCs/>
          <w:sz w:val="30"/>
          <w:szCs w:val="30"/>
          <w:cs/>
        </w:rPr>
        <w:t>หรือ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กิจการที่เกี่ยวข้องกัน</w:t>
      </w:r>
    </w:p>
    <w:p w14:paraId="5A7399CC" w14:textId="78A1BD80" w:rsidR="00605C5A" w:rsidRPr="0077192F" w:rsidRDefault="00605C5A" w:rsidP="00771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908DA9" w14:textId="3F238A81" w:rsidR="00D44A53" w:rsidRPr="00003688" w:rsidRDefault="00D44A53" w:rsidP="00D44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FA778D">
        <w:rPr>
          <w:rFonts w:asciiTheme="majorBidi" w:hAnsiTheme="majorBidi"/>
          <w:sz w:val="30"/>
          <w:szCs w:val="30"/>
          <w:cs/>
        </w:rPr>
        <w:t>ความสัมพันธ์ที่มีกับบริษัทร่วมและบริษัทย่อย</w:t>
      </w:r>
      <w:r>
        <w:rPr>
          <w:rFonts w:asciiTheme="majorBidi" w:hAnsiTheme="majorBidi" w:hint="cs"/>
          <w:sz w:val="30"/>
          <w:szCs w:val="30"/>
          <w:cs/>
        </w:rPr>
        <w:t>ที่มีการเปลี่ยนแปลงอย่างมีสาระสำคัญ</w:t>
      </w:r>
      <w:r w:rsidRPr="00FA778D">
        <w:rPr>
          <w:rFonts w:asciiTheme="majorBidi" w:hAnsiTheme="majorBidi"/>
          <w:sz w:val="30"/>
          <w:szCs w:val="30"/>
          <w:cs/>
        </w:rPr>
        <w:t xml:space="preserve">ได้เปิดเผยในหมายเหตุข้อ </w:t>
      </w:r>
      <w:r w:rsidR="00EB6338">
        <w:rPr>
          <w:rFonts w:asciiTheme="majorBidi" w:hAnsiTheme="majorBidi"/>
          <w:sz w:val="30"/>
          <w:szCs w:val="30"/>
        </w:rPr>
        <w:t>3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 และนโยบายการกำหนดราคาสำหรับรายการกับบุคคลหรือกิจการที่เกี่ยวข้องกันแต่ละประเภท ไม่มีการเปลี่ยนแปลงอย่างมีสาระสำคัญในระหว่างงวดสามเดือน</w:t>
      </w:r>
      <w:r w:rsidR="006F2F4C">
        <w:rPr>
          <w:rFonts w:asciiTheme="majorBidi" w:hAnsiTheme="majorBidi" w:hint="cs"/>
          <w:sz w:val="30"/>
          <w:szCs w:val="30"/>
          <w:cs/>
        </w:rPr>
        <w:t xml:space="preserve">สิ้นสุดวันที่ </w:t>
      </w:r>
      <w:r w:rsidR="00C45A57">
        <w:rPr>
          <w:rFonts w:ascii="Angsana New" w:hAnsi="Angsana New"/>
          <w:sz w:val="30"/>
          <w:szCs w:val="30"/>
        </w:rPr>
        <w:t xml:space="preserve">31 </w:t>
      </w:r>
      <w:r w:rsidR="00C45A5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45A57">
        <w:rPr>
          <w:rFonts w:ascii="Angsana New" w:hAnsi="Angsana New"/>
          <w:sz w:val="30"/>
          <w:szCs w:val="30"/>
        </w:rPr>
        <w:t>2566</w:t>
      </w:r>
    </w:p>
    <w:p w14:paraId="5DCEE893" w14:textId="6671A134" w:rsidR="00A45D43" w:rsidRDefault="00A45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57"/>
        <w:gridCol w:w="1083"/>
        <w:gridCol w:w="269"/>
        <w:gridCol w:w="1076"/>
        <w:gridCol w:w="269"/>
        <w:gridCol w:w="1082"/>
      </w:tblGrid>
      <w:tr w:rsidR="006F2F4C" w:rsidRPr="0076015C" w14:paraId="3AB65450" w14:textId="77777777" w:rsidTr="00397141">
        <w:trPr>
          <w:tblHeader/>
        </w:trPr>
        <w:tc>
          <w:tcPr>
            <w:tcW w:w="2258" w:type="pct"/>
          </w:tcPr>
          <w:p w14:paraId="1A6A0187" w14:textId="77777777" w:rsidR="006F2F4C" w:rsidRPr="0076015C" w:rsidRDefault="006F2F4C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4B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1" w:type="pct"/>
            <w:gridSpan w:val="3"/>
          </w:tcPr>
          <w:p w14:paraId="6FC9540F" w14:textId="77777777" w:rsidR="006F2F4C" w:rsidRPr="0076015C" w:rsidRDefault="006F2F4C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19AAB03F" w14:textId="77777777" w:rsidR="006F2F4C" w:rsidRPr="0076015C" w:rsidRDefault="006F2F4C" w:rsidP="0039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443830D6" w14:textId="77777777" w:rsidR="006F2F4C" w:rsidRPr="0076015C" w:rsidRDefault="006F2F4C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4F14" w:rsidRPr="0076015C" w14:paraId="55680A50" w14:textId="77777777" w:rsidTr="00397141">
        <w:trPr>
          <w:tblHeader/>
        </w:trPr>
        <w:tc>
          <w:tcPr>
            <w:tcW w:w="2258" w:type="pct"/>
          </w:tcPr>
          <w:p w14:paraId="7FCD6157" w14:textId="78BA2952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C35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C35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DC35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pct"/>
          </w:tcPr>
          <w:p w14:paraId="051C5679" w14:textId="01E4A346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C358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2B2E09D8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03C6B8D" w14:textId="4971A2A3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C358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48F6D005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3F973AD0" w14:textId="6CDEE8CA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C358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27B82617" w14:textId="77777777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E9A02BE" w14:textId="09854F54" w:rsidR="00994F14" w:rsidRPr="0076015C" w:rsidRDefault="00994F14" w:rsidP="00994F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C358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F2F4C" w:rsidRPr="0076015C" w14:paraId="51467D06" w14:textId="77777777" w:rsidTr="00397141">
        <w:trPr>
          <w:tblHeader/>
        </w:trPr>
        <w:tc>
          <w:tcPr>
            <w:tcW w:w="2258" w:type="pct"/>
          </w:tcPr>
          <w:p w14:paraId="1360905B" w14:textId="77777777" w:rsidR="006F2F4C" w:rsidRPr="0076015C" w:rsidRDefault="006F2F4C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2" w:type="pct"/>
            <w:gridSpan w:val="7"/>
          </w:tcPr>
          <w:p w14:paraId="7A8EBF1C" w14:textId="77777777" w:rsidR="006F2F4C" w:rsidRPr="0076015C" w:rsidRDefault="006F2F4C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2F4C" w:rsidRPr="0076015C" w14:paraId="20A24D6C" w14:textId="77777777" w:rsidTr="00397141">
        <w:tc>
          <w:tcPr>
            <w:tcW w:w="2258" w:type="pct"/>
            <w:vAlign w:val="center"/>
          </w:tcPr>
          <w:p w14:paraId="18371FBB" w14:textId="77777777" w:rsidR="006F2F4C" w:rsidRPr="0076015C" w:rsidRDefault="006F2F4C" w:rsidP="0039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pct"/>
          </w:tcPr>
          <w:p w14:paraId="15C90687" w14:textId="77777777" w:rsidR="006F2F4C" w:rsidRPr="00DC3584" w:rsidRDefault="006F2F4C" w:rsidP="00DC3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5C0C285B" w14:textId="77777777" w:rsidR="006F2F4C" w:rsidRPr="00DC3584" w:rsidRDefault="006F2F4C" w:rsidP="00DC3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975178E" w14:textId="77777777" w:rsidR="006F2F4C" w:rsidRPr="00DC3584" w:rsidRDefault="006F2F4C" w:rsidP="00DC3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157D05" w14:textId="77777777" w:rsidR="006F2F4C" w:rsidRPr="00DC3584" w:rsidRDefault="006F2F4C" w:rsidP="00DC3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F6A323C" w14:textId="77777777" w:rsidR="006F2F4C" w:rsidRPr="00DC3584" w:rsidRDefault="006F2F4C" w:rsidP="00DC3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81606BC" w14:textId="77777777" w:rsidR="006F2F4C" w:rsidRPr="00DC3584" w:rsidRDefault="006F2F4C" w:rsidP="00DC3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00D1318" w14:textId="77777777" w:rsidR="006F2F4C" w:rsidRPr="00DC3584" w:rsidRDefault="006F2F4C" w:rsidP="00DC3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6BA3" w:rsidRPr="0076015C" w14:paraId="35ED66EA" w14:textId="77777777" w:rsidTr="00286BA3">
        <w:tc>
          <w:tcPr>
            <w:tcW w:w="2258" w:type="pct"/>
          </w:tcPr>
          <w:p w14:paraId="55E01606" w14:textId="6656E51D" w:rsidR="00286BA3" w:rsidRPr="0076015C" w:rsidRDefault="00286BA3" w:rsidP="0028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0" w:type="pct"/>
          </w:tcPr>
          <w:p w14:paraId="10B9D420" w14:textId="048B7B93" w:rsidR="00286BA3" w:rsidRPr="00DC3584" w:rsidRDefault="00286BA3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40B9156" w14:textId="77777777" w:rsidR="00286BA3" w:rsidRPr="00DC3584" w:rsidRDefault="00286BA3" w:rsidP="0028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AD3758C" w14:textId="76107005" w:rsidR="00286BA3" w:rsidRPr="00DC3584" w:rsidRDefault="00286BA3" w:rsidP="00DB3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D514583" w14:textId="77777777" w:rsidR="00286BA3" w:rsidRPr="00DC3584" w:rsidRDefault="00286BA3" w:rsidP="00286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4A1A2" w14:textId="6E3972B2" w:rsidR="00286BA3" w:rsidRPr="00286BA3" w:rsidRDefault="00286BA3" w:rsidP="00286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86BA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771 </w:t>
            </w:r>
          </w:p>
        </w:tc>
        <w:tc>
          <w:tcPr>
            <w:tcW w:w="147" w:type="pct"/>
          </w:tcPr>
          <w:p w14:paraId="1B19A530" w14:textId="77777777" w:rsidR="00286BA3" w:rsidRPr="00286BA3" w:rsidRDefault="00286BA3" w:rsidP="00286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2D40A" w14:textId="00E54320" w:rsidR="00286BA3" w:rsidRPr="00286BA3" w:rsidRDefault="00286BA3" w:rsidP="0028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86BA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2,950 </w:t>
            </w:r>
          </w:p>
        </w:tc>
      </w:tr>
      <w:tr w:rsidR="00286BA3" w:rsidRPr="0076015C" w14:paraId="5FBEC8BD" w14:textId="77777777" w:rsidTr="00286BA3">
        <w:tc>
          <w:tcPr>
            <w:tcW w:w="2258" w:type="pct"/>
          </w:tcPr>
          <w:p w14:paraId="46319FA7" w14:textId="2A7493D1" w:rsidR="00286BA3" w:rsidRPr="0076015C" w:rsidRDefault="00286BA3" w:rsidP="0028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รายได้ค่าบริหารจัดการและอื่น ๆ</w:t>
            </w:r>
          </w:p>
        </w:tc>
        <w:tc>
          <w:tcPr>
            <w:tcW w:w="540" w:type="pct"/>
          </w:tcPr>
          <w:p w14:paraId="78C691AC" w14:textId="6F450E86" w:rsidR="00286BA3" w:rsidRPr="00DC3584" w:rsidRDefault="00286BA3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4CF62AD" w14:textId="77777777" w:rsidR="00286BA3" w:rsidRPr="00DC3584" w:rsidRDefault="00286BA3" w:rsidP="0028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30975F7" w14:textId="474B0C17" w:rsidR="00286BA3" w:rsidRPr="00DC3584" w:rsidRDefault="00286BA3" w:rsidP="00DB3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CFF6CF5" w14:textId="77777777" w:rsidR="00286BA3" w:rsidRPr="00DC3584" w:rsidRDefault="00286BA3" w:rsidP="00286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3BFE1" w14:textId="2EF6CB07" w:rsidR="00286BA3" w:rsidRPr="00286BA3" w:rsidRDefault="00286BA3" w:rsidP="00286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86BA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99,540 </w:t>
            </w:r>
          </w:p>
        </w:tc>
        <w:tc>
          <w:tcPr>
            <w:tcW w:w="147" w:type="pct"/>
          </w:tcPr>
          <w:p w14:paraId="50E50283" w14:textId="77777777" w:rsidR="00286BA3" w:rsidRPr="00286BA3" w:rsidRDefault="00286BA3" w:rsidP="00286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E4B61" w14:textId="72D19112" w:rsidR="00286BA3" w:rsidRPr="00286BA3" w:rsidRDefault="00286BA3" w:rsidP="0028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86BA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75,640 </w:t>
            </w:r>
          </w:p>
        </w:tc>
      </w:tr>
      <w:tr w:rsidR="00286BA3" w:rsidRPr="0076015C" w14:paraId="578697F9" w14:textId="77777777" w:rsidTr="00397141">
        <w:tc>
          <w:tcPr>
            <w:tcW w:w="2258" w:type="pct"/>
          </w:tcPr>
          <w:p w14:paraId="473A5A72" w14:textId="77777777" w:rsidR="00286BA3" w:rsidRPr="00070610" w:rsidRDefault="00286BA3" w:rsidP="0028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24ACADB1" w14:textId="77777777" w:rsidR="00286BA3" w:rsidRPr="00DC3584" w:rsidRDefault="00286BA3" w:rsidP="0028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0F9036D2" w14:textId="77777777" w:rsidR="00286BA3" w:rsidRPr="00DC3584" w:rsidRDefault="00286BA3" w:rsidP="0028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2A93CFC3" w14:textId="77777777" w:rsidR="00286BA3" w:rsidRPr="00DC3584" w:rsidRDefault="00286BA3" w:rsidP="0028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3962B88" w14:textId="77777777" w:rsidR="00286BA3" w:rsidRPr="00DC3584" w:rsidRDefault="00286BA3" w:rsidP="00286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310C305" w14:textId="77777777" w:rsidR="00286BA3" w:rsidRPr="00DC3584" w:rsidRDefault="00286BA3" w:rsidP="00286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5165CA7" w14:textId="77777777" w:rsidR="00286BA3" w:rsidRPr="00DC3584" w:rsidRDefault="00286BA3" w:rsidP="00286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5ED313B" w14:textId="77777777" w:rsidR="00286BA3" w:rsidRPr="00DC3584" w:rsidRDefault="00286BA3" w:rsidP="0028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6BA3" w:rsidRPr="0076015C" w14:paraId="1C5170E9" w14:textId="77777777" w:rsidTr="00397141">
        <w:tc>
          <w:tcPr>
            <w:tcW w:w="2258" w:type="pct"/>
            <w:vAlign w:val="center"/>
          </w:tcPr>
          <w:p w14:paraId="6295E367" w14:textId="77777777" w:rsidR="00286BA3" w:rsidRPr="0076015C" w:rsidRDefault="00286BA3" w:rsidP="0028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0" w:type="pct"/>
          </w:tcPr>
          <w:p w14:paraId="2B41E353" w14:textId="77777777" w:rsidR="00286BA3" w:rsidRPr="00DC3584" w:rsidRDefault="00286BA3" w:rsidP="0028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9BAB920" w14:textId="77777777" w:rsidR="00286BA3" w:rsidRPr="00DC3584" w:rsidRDefault="00286BA3" w:rsidP="0028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2B5CCF87" w14:textId="77777777" w:rsidR="00286BA3" w:rsidRPr="00DC3584" w:rsidRDefault="00286BA3" w:rsidP="0028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2922BC9" w14:textId="77777777" w:rsidR="00286BA3" w:rsidRPr="00DC3584" w:rsidRDefault="00286BA3" w:rsidP="00286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CA68B45" w14:textId="77777777" w:rsidR="00286BA3" w:rsidRPr="00DC3584" w:rsidRDefault="00286BA3" w:rsidP="00286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39BA51" w14:textId="77777777" w:rsidR="00286BA3" w:rsidRPr="00DC3584" w:rsidRDefault="00286BA3" w:rsidP="00286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DADB6FA" w14:textId="77777777" w:rsidR="00286BA3" w:rsidRPr="00DC3584" w:rsidRDefault="00286BA3" w:rsidP="00286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38CA" w:rsidRPr="0076015C" w14:paraId="6802DB97" w14:textId="77777777" w:rsidTr="009D4E4E">
        <w:tc>
          <w:tcPr>
            <w:tcW w:w="2258" w:type="pct"/>
          </w:tcPr>
          <w:p w14:paraId="33E514C9" w14:textId="18F947A7" w:rsidR="00DB38CA" w:rsidRPr="0076015C" w:rsidRDefault="00DB38CA" w:rsidP="00DB3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B3E94" w14:textId="04C47170" w:rsidR="00DB38CA" w:rsidRPr="00A90FA5" w:rsidRDefault="00DB38CA" w:rsidP="00DB3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0F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347 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CB29F" w14:textId="77777777" w:rsidR="00DB38CA" w:rsidRPr="00A90FA5" w:rsidRDefault="00DB38CA" w:rsidP="00DB3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D452B" w14:textId="7F409260" w:rsidR="00DB38CA" w:rsidRPr="00A90FA5" w:rsidRDefault="00DB38CA" w:rsidP="00DB3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0F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707 </w:t>
            </w:r>
          </w:p>
        </w:tc>
        <w:tc>
          <w:tcPr>
            <w:tcW w:w="147" w:type="pct"/>
            <w:shd w:val="clear" w:color="auto" w:fill="auto"/>
          </w:tcPr>
          <w:p w14:paraId="32B3606F" w14:textId="77777777" w:rsidR="00DB38CA" w:rsidRPr="00A90FA5" w:rsidRDefault="00DB38CA" w:rsidP="00DB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745B0" w14:textId="324878A6" w:rsidR="00DB38CA" w:rsidRPr="00A90FA5" w:rsidRDefault="00DB38CA" w:rsidP="00DB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"/>
              </w:tabs>
              <w:spacing w:after="0" w:line="240" w:lineRule="auto"/>
              <w:ind w:left="-128" w:right="-4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6BA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-   </w:t>
            </w:r>
          </w:p>
        </w:tc>
        <w:tc>
          <w:tcPr>
            <w:tcW w:w="147" w:type="pct"/>
            <w:shd w:val="clear" w:color="auto" w:fill="auto"/>
          </w:tcPr>
          <w:p w14:paraId="2E892FBB" w14:textId="77777777" w:rsidR="00DB38CA" w:rsidRPr="00A90FA5" w:rsidRDefault="00DB38CA" w:rsidP="00DB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FF8D4A6" w14:textId="05774C53" w:rsidR="00DB38CA" w:rsidRPr="00A90FA5" w:rsidRDefault="00DB38CA" w:rsidP="00DB3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7"/>
              </w:tabs>
              <w:spacing w:line="240" w:lineRule="auto"/>
              <w:ind w:left="-128" w:right="-4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0F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0FA5" w:rsidRPr="0076015C" w14:paraId="60579A74" w14:textId="77777777" w:rsidTr="00397141">
        <w:tc>
          <w:tcPr>
            <w:tcW w:w="2258" w:type="pct"/>
          </w:tcPr>
          <w:p w14:paraId="4A649400" w14:textId="77777777" w:rsidR="00A90FA5" w:rsidRPr="0076015C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0F8E924E" w14:textId="77777777" w:rsidR="00A90FA5" w:rsidRPr="00DC3584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6B8F66B1" w14:textId="77777777" w:rsidR="00A90FA5" w:rsidRPr="00DC3584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7638284" w14:textId="77777777" w:rsidR="00A90FA5" w:rsidRPr="00DC3584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F9309A6" w14:textId="77777777" w:rsidR="00A90FA5" w:rsidRPr="00DC3584" w:rsidRDefault="00A90FA5" w:rsidP="00A90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6E5FD59" w14:textId="77777777" w:rsidR="00A90FA5" w:rsidRPr="00DC3584" w:rsidRDefault="00A90FA5" w:rsidP="00A90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0350338" w14:textId="77777777" w:rsidR="00A90FA5" w:rsidRPr="00DC3584" w:rsidRDefault="00A90FA5" w:rsidP="00A90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CC9448C" w14:textId="77777777" w:rsidR="00A90FA5" w:rsidRPr="00DC3584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0FA5" w:rsidRPr="0076015C" w14:paraId="486AFBA2" w14:textId="77777777" w:rsidTr="00397141">
        <w:tc>
          <w:tcPr>
            <w:tcW w:w="2258" w:type="pct"/>
          </w:tcPr>
          <w:p w14:paraId="5B5BE62A" w14:textId="77777777" w:rsidR="00A90FA5" w:rsidRPr="00555E68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55E6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40" w:type="pct"/>
          </w:tcPr>
          <w:p w14:paraId="6F99C3F4" w14:textId="77777777" w:rsidR="00A90FA5" w:rsidRPr="00DC3584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8FF5AA7" w14:textId="77777777" w:rsidR="00A90FA5" w:rsidRPr="00DC3584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745B1F9" w14:textId="77777777" w:rsidR="00A90FA5" w:rsidRPr="00DC3584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C9A0A8" w14:textId="77777777" w:rsidR="00A90FA5" w:rsidRPr="00DC3584" w:rsidRDefault="00A90FA5" w:rsidP="00A90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1D2528F9" w14:textId="77777777" w:rsidR="00A90FA5" w:rsidRPr="00DC3584" w:rsidRDefault="00A90FA5" w:rsidP="00A90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5A18710" w14:textId="77777777" w:rsidR="00A90FA5" w:rsidRPr="00DC3584" w:rsidRDefault="00A90FA5" w:rsidP="00A90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0C749E8" w14:textId="77777777" w:rsidR="00A90FA5" w:rsidRPr="00DC3584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0FA5" w:rsidRPr="0076015C" w14:paraId="1663F446" w14:textId="77777777" w:rsidTr="00397141">
        <w:tc>
          <w:tcPr>
            <w:tcW w:w="2258" w:type="pct"/>
          </w:tcPr>
          <w:p w14:paraId="4B445217" w14:textId="79F889A0" w:rsidR="00A90FA5" w:rsidRPr="0076015C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540" w:type="pct"/>
          </w:tcPr>
          <w:p w14:paraId="170E06D6" w14:textId="64DC4222" w:rsidR="00A90FA5" w:rsidRPr="00DC3584" w:rsidRDefault="00DB38CA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140" w:type="pct"/>
          </w:tcPr>
          <w:p w14:paraId="1029085A" w14:textId="77777777" w:rsidR="00A90FA5" w:rsidRPr="00DC3584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132188D" w14:textId="36DF868B" w:rsidR="00A90FA5" w:rsidRPr="00DC3584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584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147" w:type="pct"/>
          </w:tcPr>
          <w:p w14:paraId="49E48102" w14:textId="77777777" w:rsidR="00A90FA5" w:rsidRPr="00DC3584" w:rsidRDefault="00A90FA5" w:rsidP="00A90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E3614DF" w14:textId="24792314" w:rsidR="00A90FA5" w:rsidRPr="00DC3584" w:rsidRDefault="00DB38CA" w:rsidP="00DB3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BCBA579" w14:textId="77777777" w:rsidR="00A90FA5" w:rsidRPr="00DC3584" w:rsidRDefault="00A90FA5" w:rsidP="00A90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E97F377" w14:textId="00F428A8" w:rsidR="00A90FA5" w:rsidRPr="00DC3584" w:rsidRDefault="00A90FA5" w:rsidP="00DB3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5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0FA5" w:rsidRPr="0076015C" w14:paraId="434BA076" w14:textId="77777777" w:rsidTr="00397141">
        <w:tc>
          <w:tcPr>
            <w:tcW w:w="2258" w:type="pct"/>
          </w:tcPr>
          <w:p w14:paraId="139EE551" w14:textId="77777777" w:rsidR="00A90FA5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51D01DA1" w14:textId="77777777" w:rsidR="00A90FA5" w:rsidRPr="00DC3584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380D9516" w14:textId="77777777" w:rsidR="00A90FA5" w:rsidRPr="00DC3584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C1D4089" w14:textId="77777777" w:rsidR="00A90FA5" w:rsidRPr="00DC3584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941B5EB" w14:textId="77777777" w:rsidR="00A90FA5" w:rsidRPr="00DC3584" w:rsidRDefault="00A90FA5" w:rsidP="00A90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8ECAC72" w14:textId="77777777" w:rsidR="00A90FA5" w:rsidRPr="00DC3584" w:rsidRDefault="00A90FA5" w:rsidP="00A90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AA07478" w14:textId="77777777" w:rsidR="00A90FA5" w:rsidRPr="00DC3584" w:rsidRDefault="00A90FA5" w:rsidP="00A90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8A0FE61" w14:textId="77777777" w:rsidR="00A90FA5" w:rsidRPr="00DC3584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0FA5" w:rsidRPr="0076015C" w14:paraId="6192E8C4" w14:textId="77777777" w:rsidTr="00397141">
        <w:tc>
          <w:tcPr>
            <w:tcW w:w="2258" w:type="pct"/>
          </w:tcPr>
          <w:p w14:paraId="4757A4CF" w14:textId="77777777" w:rsidR="00A90FA5" w:rsidRPr="0076015C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40" w:type="pct"/>
          </w:tcPr>
          <w:p w14:paraId="085A8028" w14:textId="77777777" w:rsidR="00A90FA5" w:rsidRPr="00DC3584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2F321AD" w14:textId="77777777" w:rsidR="00A90FA5" w:rsidRPr="00DC3584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45FA498" w14:textId="77777777" w:rsidR="00A90FA5" w:rsidRPr="00DC3584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43A1E48" w14:textId="77777777" w:rsidR="00A90FA5" w:rsidRPr="00DC3584" w:rsidRDefault="00A90FA5" w:rsidP="00A90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4A87970" w14:textId="77777777" w:rsidR="00A90FA5" w:rsidRPr="00DC3584" w:rsidRDefault="00A90FA5" w:rsidP="00A90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4789E4" w14:textId="77777777" w:rsidR="00A90FA5" w:rsidRPr="00DC3584" w:rsidRDefault="00A90FA5" w:rsidP="00A90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5981BF40" w14:textId="77777777" w:rsidR="00A90FA5" w:rsidRPr="00DC3584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0FA5" w:rsidRPr="0076015C" w14:paraId="76F2FF1E" w14:textId="77777777" w:rsidTr="006A4498">
        <w:tc>
          <w:tcPr>
            <w:tcW w:w="2258" w:type="pct"/>
          </w:tcPr>
          <w:p w14:paraId="5BF8A455" w14:textId="77777777" w:rsidR="00A90FA5" w:rsidRPr="0076015C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40" w:type="pct"/>
          </w:tcPr>
          <w:p w14:paraId="6CC537C1" w14:textId="77777777" w:rsidR="00A90FA5" w:rsidRPr="00DC3584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64F8D003" w14:textId="77777777" w:rsidR="00A90FA5" w:rsidRPr="00DC3584" w:rsidRDefault="00A90FA5" w:rsidP="00A90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850E852" w14:textId="77777777" w:rsidR="00A90FA5" w:rsidRPr="00DC3584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ED547A" w14:textId="77777777" w:rsidR="00A90FA5" w:rsidRPr="00DC3584" w:rsidRDefault="00A90FA5" w:rsidP="00A90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5CE991F" w14:textId="77777777" w:rsidR="00A90FA5" w:rsidRPr="00DC3584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1D51B11" w14:textId="77777777" w:rsidR="00A90FA5" w:rsidRPr="00DC3584" w:rsidRDefault="00A90FA5" w:rsidP="00A90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77C4F16" w14:textId="77777777" w:rsidR="00A90FA5" w:rsidRPr="00DC3584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0FA5" w:rsidRPr="0076015C" w14:paraId="60DE4C22" w14:textId="77777777" w:rsidTr="00070610">
        <w:tc>
          <w:tcPr>
            <w:tcW w:w="2258" w:type="pct"/>
          </w:tcPr>
          <w:p w14:paraId="6332131D" w14:textId="77777777" w:rsidR="00A90FA5" w:rsidRPr="0076015C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40" w:type="pct"/>
            <w:shd w:val="clear" w:color="auto" w:fill="FFFFFF" w:themeFill="background1"/>
          </w:tcPr>
          <w:p w14:paraId="13142B0F" w14:textId="08949B6D" w:rsidR="00A90FA5" w:rsidRPr="00070610" w:rsidRDefault="00070610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610">
              <w:rPr>
                <w:rFonts w:asciiTheme="majorBidi" w:hAnsiTheme="majorBidi" w:cstheme="majorBidi"/>
                <w:sz w:val="30"/>
                <w:szCs w:val="30"/>
              </w:rPr>
              <w:t>16,591</w:t>
            </w:r>
          </w:p>
        </w:tc>
        <w:tc>
          <w:tcPr>
            <w:tcW w:w="140" w:type="pct"/>
            <w:shd w:val="clear" w:color="auto" w:fill="FFFFFF" w:themeFill="background1"/>
          </w:tcPr>
          <w:p w14:paraId="07C4AB08" w14:textId="77777777" w:rsidR="00A90FA5" w:rsidRPr="00070610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FFFFFF" w:themeFill="background1"/>
          </w:tcPr>
          <w:p w14:paraId="1EE1F773" w14:textId="7BD354A2" w:rsidR="00A90FA5" w:rsidRPr="00070610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610">
              <w:rPr>
                <w:rFonts w:asciiTheme="majorBidi" w:hAnsiTheme="majorBidi" w:cstheme="majorBidi"/>
                <w:sz w:val="30"/>
                <w:szCs w:val="30"/>
              </w:rPr>
              <w:t>7,867</w:t>
            </w:r>
          </w:p>
        </w:tc>
        <w:tc>
          <w:tcPr>
            <w:tcW w:w="147" w:type="pct"/>
            <w:shd w:val="clear" w:color="auto" w:fill="FFFFFF" w:themeFill="background1"/>
          </w:tcPr>
          <w:p w14:paraId="5DDEAA54" w14:textId="77777777" w:rsidR="00A90FA5" w:rsidRPr="00070610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FFFFFF" w:themeFill="background1"/>
          </w:tcPr>
          <w:p w14:paraId="42393128" w14:textId="33E15737" w:rsidR="00A90FA5" w:rsidRPr="00070610" w:rsidRDefault="00070610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610">
              <w:rPr>
                <w:rFonts w:asciiTheme="majorBidi" w:hAnsiTheme="majorBidi" w:cstheme="majorBidi"/>
                <w:sz w:val="30"/>
                <w:szCs w:val="30"/>
              </w:rPr>
              <w:t>15,495</w:t>
            </w:r>
          </w:p>
        </w:tc>
        <w:tc>
          <w:tcPr>
            <w:tcW w:w="147" w:type="pct"/>
          </w:tcPr>
          <w:p w14:paraId="271FA0CD" w14:textId="77777777" w:rsidR="00A90FA5" w:rsidRPr="00070610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368A714" w14:textId="62673771" w:rsidR="00A90FA5" w:rsidRPr="00DC3584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584">
              <w:rPr>
                <w:rFonts w:asciiTheme="majorBidi" w:hAnsiTheme="majorBidi" w:cstheme="majorBidi"/>
                <w:sz w:val="30"/>
                <w:szCs w:val="30"/>
              </w:rPr>
              <w:t>7,172</w:t>
            </w:r>
          </w:p>
        </w:tc>
      </w:tr>
      <w:tr w:rsidR="00A90FA5" w:rsidRPr="0076015C" w14:paraId="03A679A3" w14:textId="77777777" w:rsidTr="00070610">
        <w:tc>
          <w:tcPr>
            <w:tcW w:w="2258" w:type="pct"/>
          </w:tcPr>
          <w:p w14:paraId="4B1B9216" w14:textId="77777777" w:rsidR="00A90FA5" w:rsidRPr="0076015C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BC038BF" w14:textId="271E3F6A" w:rsidR="00A90FA5" w:rsidRPr="00070610" w:rsidRDefault="00070610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610">
              <w:rPr>
                <w:rFonts w:asciiTheme="majorBidi" w:hAnsiTheme="majorBidi" w:cstheme="majorBidi"/>
                <w:sz w:val="30"/>
                <w:szCs w:val="30"/>
              </w:rPr>
              <w:t>1,278</w:t>
            </w:r>
          </w:p>
        </w:tc>
        <w:tc>
          <w:tcPr>
            <w:tcW w:w="140" w:type="pct"/>
            <w:shd w:val="clear" w:color="auto" w:fill="FFFFFF" w:themeFill="background1"/>
          </w:tcPr>
          <w:p w14:paraId="184DE0AA" w14:textId="77777777" w:rsidR="00A90FA5" w:rsidRPr="00070610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EB0952C" w14:textId="7562BD7D" w:rsidR="00A90FA5" w:rsidRPr="00070610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610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147" w:type="pct"/>
            <w:shd w:val="clear" w:color="auto" w:fill="FFFFFF" w:themeFill="background1"/>
          </w:tcPr>
          <w:p w14:paraId="5757BAC2" w14:textId="77777777" w:rsidR="00A90FA5" w:rsidRPr="00070610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BA49564" w14:textId="20F3D789" w:rsidR="00A90FA5" w:rsidRPr="00070610" w:rsidRDefault="00070610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610">
              <w:rPr>
                <w:rFonts w:asciiTheme="majorBidi" w:hAnsiTheme="majorBidi" w:cstheme="majorBidi"/>
                <w:sz w:val="30"/>
                <w:szCs w:val="30"/>
              </w:rPr>
              <w:t>1,269</w:t>
            </w:r>
          </w:p>
        </w:tc>
        <w:tc>
          <w:tcPr>
            <w:tcW w:w="147" w:type="pct"/>
          </w:tcPr>
          <w:p w14:paraId="54041344" w14:textId="77777777" w:rsidR="00A90FA5" w:rsidRPr="00070610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B63EDCC" w14:textId="2CC6D460" w:rsidR="00A90FA5" w:rsidRPr="00DC3584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584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</w:tr>
      <w:tr w:rsidR="00A90FA5" w:rsidRPr="0076015C" w14:paraId="366BCB6A" w14:textId="77777777" w:rsidTr="00070610">
        <w:tc>
          <w:tcPr>
            <w:tcW w:w="2258" w:type="pct"/>
          </w:tcPr>
          <w:p w14:paraId="2495237B" w14:textId="77777777" w:rsidR="00A90FA5" w:rsidRPr="0076015C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87EE12E" w14:textId="635D47AD" w:rsidR="00A90FA5" w:rsidRPr="00070610" w:rsidRDefault="00070610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6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17,869</w:t>
            </w:r>
          </w:p>
        </w:tc>
        <w:tc>
          <w:tcPr>
            <w:tcW w:w="140" w:type="pct"/>
            <w:shd w:val="clear" w:color="auto" w:fill="FFFFFF" w:themeFill="background1"/>
          </w:tcPr>
          <w:p w14:paraId="06915DBB" w14:textId="77777777" w:rsidR="00A90FA5" w:rsidRPr="00070610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1C5955F" w14:textId="680C6150" w:rsidR="00A90FA5" w:rsidRPr="00070610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6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8,311</w:t>
            </w:r>
          </w:p>
        </w:tc>
        <w:tc>
          <w:tcPr>
            <w:tcW w:w="147" w:type="pct"/>
            <w:shd w:val="clear" w:color="auto" w:fill="FFFFFF" w:themeFill="background1"/>
          </w:tcPr>
          <w:p w14:paraId="64000718" w14:textId="77777777" w:rsidR="00A90FA5" w:rsidRPr="00070610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01D1CA7" w14:textId="1C87232F" w:rsidR="00A90FA5" w:rsidRPr="00070610" w:rsidRDefault="00070610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6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16,764</w:t>
            </w:r>
          </w:p>
        </w:tc>
        <w:tc>
          <w:tcPr>
            <w:tcW w:w="147" w:type="pct"/>
          </w:tcPr>
          <w:p w14:paraId="27E112F4" w14:textId="77777777" w:rsidR="00A90FA5" w:rsidRPr="00070610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0A0DDDB" w14:textId="62CE370C" w:rsidR="00A90FA5" w:rsidRPr="00EF2CC4" w:rsidRDefault="00A90FA5" w:rsidP="00A90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2C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7,616</w:t>
            </w:r>
          </w:p>
        </w:tc>
      </w:tr>
    </w:tbl>
    <w:p w14:paraId="01139766" w14:textId="7C2F2341" w:rsidR="00A45D43" w:rsidRPr="00070610" w:rsidRDefault="00A45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24"/>
          <w:szCs w:val="24"/>
        </w:rPr>
      </w:pPr>
    </w:p>
    <w:tbl>
      <w:tblPr>
        <w:tblW w:w="9182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5"/>
        <w:gridCol w:w="1171"/>
        <w:gridCol w:w="272"/>
        <w:gridCol w:w="1170"/>
        <w:gridCol w:w="272"/>
        <w:gridCol w:w="1142"/>
        <w:gridCol w:w="241"/>
        <w:gridCol w:w="1139"/>
      </w:tblGrid>
      <w:tr w:rsidR="00BA7F72" w:rsidRPr="000C3304" w14:paraId="037EBE86" w14:textId="77777777" w:rsidTr="006528DA">
        <w:trPr>
          <w:tblHeader/>
        </w:trPr>
        <w:tc>
          <w:tcPr>
            <w:tcW w:w="2056" w:type="pct"/>
          </w:tcPr>
          <w:p w14:paraId="72B8A5EA" w14:textId="77777777" w:rsidR="001F569D" w:rsidRPr="000C3304" w:rsidRDefault="001F569D" w:rsidP="0054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3" w:type="pct"/>
            <w:gridSpan w:val="3"/>
          </w:tcPr>
          <w:p w14:paraId="30C20176" w14:textId="77777777" w:rsidR="001F569D" w:rsidRPr="000C3304" w:rsidRDefault="001F569D" w:rsidP="0054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33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1DBEE4A9" w14:textId="77777777" w:rsidR="001F569D" w:rsidRPr="000C3304" w:rsidRDefault="001F569D" w:rsidP="0054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73" w:type="pct"/>
            <w:gridSpan w:val="3"/>
            <w:vAlign w:val="bottom"/>
          </w:tcPr>
          <w:p w14:paraId="3F56E43D" w14:textId="77777777" w:rsidR="001F569D" w:rsidRPr="000C3304" w:rsidRDefault="001F569D" w:rsidP="0054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33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5AB8" w:rsidRPr="000C3304" w14:paraId="6896F07E" w14:textId="77777777" w:rsidTr="006528DA">
        <w:trPr>
          <w:tblHeader/>
        </w:trPr>
        <w:tc>
          <w:tcPr>
            <w:tcW w:w="2056" w:type="pct"/>
          </w:tcPr>
          <w:p w14:paraId="0E4C3FA0" w14:textId="4141B2BE" w:rsidR="00815AB8" w:rsidRPr="000C3304" w:rsidRDefault="00D84151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33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638" w:type="pct"/>
          </w:tcPr>
          <w:p w14:paraId="1E319792" w14:textId="5549C9B9" w:rsidR="00815AB8" w:rsidRPr="000C3304" w:rsidRDefault="006F2F4C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  <w:r w:rsidR="00DC358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DC358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6F908996" w14:textId="77777777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6FB3F9F" w14:textId="44BA5107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C330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3FC4819E" w14:textId="77777777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70AD4F7B" w14:textId="629F5C49" w:rsidR="00815AB8" w:rsidRPr="000C3304" w:rsidRDefault="00DC3584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" w:type="pct"/>
          </w:tcPr>
          <w:p w14:paraId="43CF0DA8" w14:textId="77777777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94BB620" w14:textId="1076BC0D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C330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15AB8" w:rsidRPr="000C3304" w14:paraId="38C59CF6" w14:textId="77777777" w:rsidTr="006528DA">
        <w:trPr>
          <w:tblHeader/>
        </w:trPr>
        <w:tc>
          <w:tcPr>
            <w:tcW w:w="2056" w:type="pct"/>
          </w:tcPr>
          <w:p w14:paraId="305FBD4C" w14:textId="404394B3" w:rsidR="00815AB8" w:rsidRPr="000C3304" w:rsidRDefault="00D84151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33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C33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ณ วันที่</w:t>
            </w:r>
          </w:p>
        </w:tc>
        <w:tc>
          <w:tcPr>
            <w:tcW w:w="638" w:type="pct"/>
          </w:tcPr>
          <w:p w14:paraId="63EDE34D" w14:textId="66B26D5D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358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3835E0E2" w14:textId="77777777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60104C3" w14:textId="21D2916C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358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70206B54" w14:textId="77777777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26C26217" w14:textId="38B72BB3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358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1" w:type="pct"/>
          </w:tcPr>
          <w:p w14:paraId="0A39C77A" w14:textId="77777777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5A652DC" w14:textId="35502292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358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15AB8" w:rsidRPr="000C3304" w14:paraId="0E37A1A8" w14:textId="77777777" w:rsidTr="006528DA">
        <w:trPr>
          <w:tblHeader/>
        </w:trPr>
        <w:tc>
          <w:tcPr>
            <w:tcW w:w="2056" w:type="pct"/>
          </w:tcPr>
          <w:p w14:paraId="10235772" w14:textId="77777777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44" w:type="pct"/>
            <w:gridSpan w:val="7"/>
          </w:tcPr>
          <w:p w14:paraId="36DE6E3B" w14:textId="77777777" w:rsidR="00815AB8" w:rsidRPr="000C3304" w:rsidRDefault="00815AB8" w:rsidP="00815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5AB8" w:rsidRPr="00106313" w14:paraId="54BFAC78" w14:textId="77777777" w:rsidTr="006528DA">
        <w:tc>
          <w:tcPr>
            <w:tcW w:w="2056" w:type="pct"/>
          </w:tcPr>
          <w:p w14:paraId="25724B64" w14:textId="28B20C1F" w:rsidR="00815AB8" w:rsidRPr="00106313" w:rsidRDefault="00815AB8" w:rsidP="00815AB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638" w:type="pct"/>
          </w:tcPr>
          <w:p w14:paraId="2CC313AC" w14:textId="77777777" w:rsidR="00815AB8" w:rsidRPr="00106313" w:rsidRDefault="00815AB8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2D666E1" w14:textId="77777777" w:rsidR="00815AB8" w:rsidRPr="00106313" w:rsidRDefault="00815AB8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0635A4D3" w14:textId="77777777" w:rsidR="00815AB8" w:rsidRPr="00106313" w:rsidRDefault="00815AB8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300F962" w14:textId="77777777" w:rsidR="00815AB8" w:rsidRPr="00106313" w:rsidRDefault="00815AB8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676C106C" w14:textId="77777777" w:rsidR="00815AB8" w:rsidRPr="00106313" w:rsidRDefault="00815AB8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7BEE7AF" w14:textId="77777777" w:rsidR="00815AB8" w:rsidRPr="00106313" w:rsidRDefault="00815AB8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31CB065B" w14:textId="77777777" w:rsidR="00815AB8" w:rsidRPr="00106313" w:rsidRDefault="00815AB8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3584" w:rsidRPr="00106313" w14:paraId="317A7197" w14:textId="77777777" w:rsidTr="00155B74">
        <w:tc>
          <w:tcPr>
            <w:tcW w:w="2056" w:type="pct"/>
          </w:tcPr>
          <w:p w14:paraId="4AB1F03F" w14:textId="77777777" w:rsidR="00DC3584" w:rsidRPr="00106313" w:rsidRDefault="00DC3584" w:rsidP="00DC358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tcBorders>
              <w:bottom w:val="nil"/>
            </w:tcBorders>
          </w:tcPr>
          <w:p w14:paraId="275A7EB3" w14:textId="7B587C3C" w:rsidR="00DC3584" w:rsidRPr="00106313" w:rsidRDefault="00DB38CA" w:rsidP="00EB6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left" w:pos="629"/>
              </w:tabs>
              <w:spacing w:line="240" w:lineRule="auto"/>
              <w:ind w:left="-128" w:right="-4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5BB5C63" w14:textId="77777777" w:rsidR="00DC3584" w:rsidRPr="00106313" w:rsidRDefault="00DC3584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</w:tcPr>
          <w:p w14:paraId="0FD4271F" w14:textId="1E1608F9" w:rsidR="00DC3584" w:rsidRPr="00106313" w:rsidRDefault="00DC3584" w:rsidP="00E9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886"/>
              </w:tabs>
              <w:spacing w:line="240" w:lineRule="auto"/>
              <w:ind w:left="-128" w:right="-3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8ED8BFA" w14:textId="77777777" w:rsidR="00DC3584" w:rsidRPr="00106313" w:rsidRDefault="00DC3584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nil"/>
            </w:tcBorders>
          </w:tcPr>
          <w:p w14:paraId="2C1FED1C" w14:textId="253A9DA9" w:rsidR="00DC3584" w:rsidRPr="00106313" w:rsidRDefault="00DB38CA" w:rsidP="00DB3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810"/>
              </w:tabs>
              <w:spacing w:line="240" w:lineRule="auto"/>
              <w:ind w:left="-128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33,040</w:t>
            </w:r>
          </w:p>
        </w:tc>
        <w:tc>
          <w:tcPr>
            <w:tcW w:w="131" w:type="pct"/>
          </w:tcPr>
          <w:p w14:paraId="5FD8053D" w14:textId="77777777" w:rsidR="00DC3584" w:rsidRPr="00106313" w:rsidRDefault="00DC3584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nil"/>
            </w:tcBorders>
          </w:tcPr>
          <w:p w14:paraId="7D4DEC98" w14:textId="627FBF99" w:rsidR="00DC3584" w:rsidRPr="00106313" w:rsidRDefault="00DC3584" w:rsidP="0015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34,593</w:t>
            </w:r>
          </w:p>
        </w:tc>
      </w:tr>
      <w:tr w:rsidR="00DC3584" w:rsidRPr="00106313" w14:paraId="30BD93AC" w14:textId="77777777" w:rsidTr="00155B74">
        <w:tc>
          <w:tcPr>
            <w:tcW w:w="2056" w:type="pct"/>
          </w:tcPr>
          <w:p w14:paraId="1DE25C86" w14:textId="2A7AD174" w:rsidR="00DC3584" w:rsidRPr="00106313" w:rsidRDefault="00DC3584" w:rsidP="00DC358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บริษัทร่วม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004519B" w14:textId="01136739" w:rsidR="00DC3584" w:rsidRDefault="00DB38CA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48" w:type="pct"/>
          </w:tcPr>
          <w:p w14:paraId="10BB6162" w14:textId="77777777" w:rsidR="00DC3584" w:rsidRPr="00106313" w:rsidRDefault="00DC3584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7F93974F" w14:textId="4E63021C" w:rsidR="00DC3584" w:rsidRPr="00106313" w:rsidRDefault="00DC3584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148" w:type="pct"/>
          </w:tcPr>
          <w:p w14:paraId="5C20A011" w14:textId="77777777" w:rsidR="00DC3584" w:rsidRPr="00106313" w:rsidRDefault="00DC3584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6AA99B71" w14:textId="012E089E" w:rsidR="00DC3584" w:rsidRDefault="00DB38CA" w:rsidP="009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7BD3424" w14:textId="77777777" w:rsidR="00DC3584" w:rsidRPr="00F36255" w:rsidRDefault="00DC3584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008606C0" w14:textId="59E63FD9" w:rsidR="00DC3584" w:rsidRPr="00106313" w:rsidRDefault="00DC3584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  <w:tab w:val="left" w:pos="692"/>
              </w:tabs>
              <w:spacing w:line="240" w:lineRule="auto"/>
              <w:ind w:left="-128" w:right="-4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3584" w:rsidRPr="00106313" w14:paraId="69B5F2D7" w14:textId="77777777" w:rsidTr="00155B74">
        <w:tc>
          <w:tcPr>
            <w:tcW w:w="2056" w:type="pct"/>
          </w:tcPr>
          <w:p w14:paraId="67857A62" w14:textId="77777777" w:rsidR="00DC3584" w:rsidRPr="00106313" w:rsidRDefault="00DC3584" w:rsidP="00DC358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6B50242" w14:textId="606BA296" w:rsidR="00DC3584" w:rsidRPr="00155B74" w:rsidRDefault="00DB38CA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148" w:type="pct"/>
          </w:tcPr>
          <w:p w14:paraId="69244CBB" w14:textId="77777777" w:rsidR="00DC3584" w:rsidRPr="006528DA" w:rsidRDefault="00DC3584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0A088F6" w14:textId="4754DB37" w:rsidR="00DC3584" w:rsidRPr="00155B74" w:rsidRDefault="00DC3584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</w:t>
            </w:r>
          </w:p>
        </w:tc>
        <w:tc>
          <w:tcPr>
            <w:tcW w:w="148" w:type="pct"/>
          </w:tcPr>
          <w:p w14:paraId="19B315D8" w14:textId="77777777" w:rsidR="00DC3584" w:rsidRPr="006528DA" w:rsidRDefault="00DC3584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0659B618" w14:textId="03F5A0FF" w:rsidR="00DC3584" w:rsidRPr="00155B74" w:rsidRDefault="00DB38CA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33,040</w:t>
            </w:r>
          </w:p>
        </w:tc>
        <w:tc>
          <w:tcPr>
            <w:tcW w:w="131" w:type="pct"/>
          </w:tcPr>
          <w:p w14:paraId="3AAB7A28" w14:textId="77777777" w:rsidR="00DC3584" w:rsidRPr="006528DA" w:rsidRDefault="00DC3584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F7A164A" w14:textId="712C5DEB" w:rsidR="00DC3584" w:rsidRPr="00155B74" w:rsidRDefault="00DC3584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34,593</w:t>
            </w:r>
          </w:p>
        </w:tc>
      </w:tr>
      <w:tr w:rsidR="00DC3584" w:rsidRPr="00106313" w14:paraId="11C3B439" w14:textId="77777777" w:rsidTr="00070610">
        <w:tc>
          <w:tcPr>
            <w:tcW w:w="2056" w:type="pct"/>
          </w:tcPr>
          <w:p w14:paraId="36FAF0A7" w14:textId="35AAB1D2" w:rsidR="00DC3584" w:rsidRPr="00106313" w:rsidRDefault="00DC3584" w:rsidP="00DC358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nil"/>
            </w:tcBorders>
          </w:tcPr>
          <w:p w14:paraId="53EF05A4" w14:textId="77777777" w:rsidR="00DC3584" w:rsidRPr="00106313" w:rsidRDefault="00DC3584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</w:tcPr>
          <w:p w14:paraId="13B84FA7" w14:textId="77777777" w:rsidR="00DC3584" w:rsidRPr="00106313" w:rsidRDefault="00DC3584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  <w:bottom w:val="nil"/>
            </w:tcBorders>
          </w:tcPr>
          <w:p w14:paraId="20D482CD" w14:textId="77777777" w:rsidR="00DC3584" w:rsidRPr="00106313" w:rsidRDefault="00DC3584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</w:tcPr>
          <w:p w14:paraId="13AAB0BE" w14:textId="77777777" w:rsidR="00DC3584" w:rsidRPr="00106313" w:rsidRDefault="00DC3584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  <w:bottom w:val="nil"/>
            </w:tcBorders>
          </w:tcPr>
          <w:p w14:paraId="164B1A54" w14:textId="77777777" w:rsidR="00DC3584" w:rsidRPr="00106313" w:rsidRDefault="00DC3584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5A3DCFEC" w14:textId="77777777" w:rsidR="00DC3584" w:rsidRPr="00106313" w:rsidRDefault="00DC3584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  <w:bottom w:val="nil"/>
            </w:tcBorders>
          </w:tcPr>
          <w:p w14:paraId="105E6E8C" w14:textId="77777777" w:rsidR="00DC3584" w:rsidRPr="00106313" w:rsidRDefault="00DC3584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0610" w:rsidRPr="00106313" w14:paraId="2AB7A51C" w14:textId="77777777" w:rsidTr="00070610">
        <w:tc>
          <w:tcPr>
            <w:tcW w:w="2056" w:type="pct"/>
          </w:tcPr>
          <w:p w14:paraId="0DED5367" w14:textId="77777777" w:rsidR="00070610" w:rsidRPr="00106313" w:rsidRDefault="00070610" w:rsidP="00DC358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64A53C54" w14:textId="77777777" w:rsidR="00070610" w:rsidRPr="00106313" w:rsidRDefault="00070610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32085F46" w14:textId="77777777" w:rsidR="00070610" w:rsidRPr="00106313" w:rsidRDefault="00070610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063BC478" w14:textId="77777777" w:rsidR="00070610" w:rsidRPr="00106313" w:rsidRDefault="00070610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3DECE05F" w14:textId="77777777" w:rsidR="00070610" w:rsidRPr="00106313" w:rsidRDefault="00070610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43687FDE" w14:textId="77777777" w:rsidR="00070610" w:rsidRPr="00106313" w:rsidRDefault="00070610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1AFE3BF2" w14:textId="77777777" w:rsidR="00070610" w:rsidRPr="00106313" w:rsidRDefault="00070610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264E73A7" w14:textId="77777777" w:rsidR="00070610" w:rsidRPr="00106313" w:rsidRDefault="00070610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0610" w:rsidRPr="00106313" w14:paraId="62F0E8B3" w14:textId="77777777" w:rsidTr="00070610">
        <w:tc>
          <w:tcPr>
            <w:tcW w:w="2056" w:type="pct"/>
          </w:tcPr>
          <w:p w14:paraId="2C55580D" w14:textId="77777777" w:rsidR="00070610" w:rsidRPr="00106313" w:rsidRDefault="00070610" w:rsidP="00DC358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611FC383" w14:textId="77777777" w:rsidR="00070610" w:rsidRPr="00106313" w:rsidRDefault="00070610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1A9C5BCC" w14:textId="77777777" w:rsidR="00070610" w:rsidRPr="00106313" w:rsidRDefault="00070610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7B7A6777" w14:textId="77777777" w:rsidR="00070610" w:rsidRPr="00106313" w:rsidRDefault="00070610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21E02F93" w14:textId="77777777" w:rsidR="00070610" w:rsidRPr="00106313" w:rsidRDefault="00070610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308DF13F" w14:textId="77777777" w:rsidR="00070610" w:rsidRPr="00106313" w:rsidRDefault="00070610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506CC55E" w14:textId="77777777" w:rsidR="00070610" w:rsidRPr="00106313" w:rsidRDefault="00070610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77DC8BED" w14:textId="77777777" w:rsidR="00070610" w:rsidRPr="00106313" w:rsidRDefault="00070610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0610" w:rsidRPr="00106313" w14:paraId="1A43AE03" w14:textId="77777777" w:rsidTr="00070610">
        <w:tc>
          <w:tcPr>
            <w:tcW w:w="2056" w:type="pct"/>
            <w:tcBorders>
              <w:bottom w:val="nil"/>
            </w:tcBorders>
          </w:tcPr>
          <w:p w14:paraId="14CFFF5B" w14:textId="77777777" w:rsidR="00070610" w:rsidRPr="00106313" w:rsidRDefault="00070610" w:rsidP="00DC358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0A8413EA" w14:textId="77777777" w:rsidR="00070610" w:rsidRPr="00106313" w:rsidRDefault="00070610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07FCA0EC" w14:textId="77777777" w:rsidR="00070610" w:rsidRPr="00106313" w:rsidRDefault="00070610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01B637F5" w14:textId="77777777" w:rsidR="00070610" w:rsidRPr="00106313" w:rsidRDefault="00070610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468D6AA6" w14:textId="77777777" w:rsidR="00070610" w:rsidRPr="00106313" w:rsidRDefault="00070610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3A41486F" w14:textId="77777777" w:rsidR="00070610" w:rsidRPr="00106313" w:rsidRDefault="00070610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7584AAE7" w14:textId="77777777" w:rsidR="00070610" w:rsidRPr="00106313" w:rsidRDefault="00070610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7D9D6549" w14:textId="77777777" w:rsidR="00070610" w:rsidRPr="00106313" w:rsidRDefault="00070610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0610" w:rsidRPr="00106313" w14:paraId="32825742" w14:textId="77777777" w:rsidTr="00070610">
        <w:tc>
          <w:tcPr>
            <w:tcW w:w="2056" w:type="pct"/>
            <w:tcBorders>
              <w:bottom w:val="nil"/>
            </w:tcBorders>
          </w:tcPr>
          <w:p w14:paraId="7C4186BC" w14:textId="77777777" w:rsidR="00070610" w:rsidRPr="00106313" w:rsidRDefault="00070610" w:rsidP="00DC358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78DAD494" w14:textId="77777777" w:rsidR="00070610" w:rsidRPr="00106313" w:rsidRDefault="00070610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7E1A1C63" w14:textId="77777777" w:rsidR="00070610" w:rsidRPr="00106313" w:rsidRDefault="00070610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4ABFEE16" w14:textId="77777777" w:rsidR="00070610" w:rsidRPr="00106313" w:rsidRDefault="00070610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401DA007" w14:textId="77777777" w:rsidR="00070610" w:rsidRPr="00106313" w:rsidRDefault="00070610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4B9104CF" w14:textId="77777777" w:rsidR="00070610" w:rsidRPr="00106313" w:rsidRDefault="00070610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157251FE" w14:textId="77777777" w:rsidR="00070610" w:rsidRPr="00106313" w:rsidRDefault="00070610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5DC03A1D" w14:textId="77777777" w:rsidR="00070610" w:rsidRPr="00106313" w:rsidRDefault="00070610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3584" w:rsidRPr="00106313" w14:paraId="24CA6611" w14:textId="77777777" w:rsidTr="00070610">
        <w:tc>
          <w:tcPr>
            <w:tcW w:w="2056" w:type="pct"/>
            <w:tcBorders>
              <w:top w:val="nil"/>
            </w:tcBorders>
          </w:tcPr>
          <w:p w14:paraId="195B2902" w14:textId="757A1EE6" w:rsidR="00DC3584" w:rsidRPr="00106313" w:rsidRDefault="00DC3584" w:rsidP="00DC358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176CB">
              <w:rPr>
                <w:rFonts w:asciiTheme="majorBidi" w:hAnsiTheme="majorBidi" w:cs="Angsana New"/>
                <w:b/>
                <w:bCs/>
                <w:i/>
                <w:iCs/>
                <w:cs/>
                <w:lang w:val="en-US"/>
              </w:rPr>
              <w:lastRenderedPageBreak/>
              <w:t>ลูกหนี้หมุนเวียนอื่น</w:t>
            </w: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5940FC34" w14:textId="77777777" w:rsidR="00DC3584" w:rsidRPr="00106313" w:rsidRDefault="00DC3584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14:paraId="2D1845DC" w14:textId="77777777" w:rsidR="00DC3584" w:rsidRPr="00106313" w:rsidRDefault="00DC3584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173CE323" w14:textId="77777777" w:rsidR="00DC3584" w:rsidRPr="00106313" w:rsidRDefault="00DC3584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14:paraId="15E283DE" w14:textId="77777777" w:rsidR="00DC3584" w:rsidRPr="00106313" w:rsidRDefault="00DC3584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2DE9A06F" w14:textId="77777777" w:rsidR="00DC3584" w:rsidRPr="00106313" w:rsidRDefault="00DC3584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76BC926B" w14:textId="77777777" w:rsidR="00DC3584" w:rsidRPr="00106313" w:rsidRDefault="00DC3584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3B4A19BE" w14:textId="77777777" w:rsidR="00DC3584" w:rsidRPr="00106313" w:rsidRDefault="00DC3584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3584" w:rsidRPr="00106313" w14:paraId="75373B9B" w14:textId="77777777" w:rsidTr="00070610">
        <w:tc>
          <w:tcPr>
            <w:tcW w:w="2056" w:type="pct"/>
            <w:tcBorders>
              <w:bottom w:val="nil"/>
            </w:tcBorders>
          </w:tcPr>
          <w:p w14:paraId="365181F3" w14:textId="77777777" w:rsidR="00DC3584" w:rsidRPr="00106313" w:rsidRDefault="00DC3584" w:rsidP="00DC358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6FF31A4C" w14:textId="3A4891C3" w:rsidR="00DC3584" w:rsidRPr="00106313" w:rsidRDefault="00DB38CA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left" w:pos="629"/>
              </w:tabs>
              <w:spacing w:line="240" w:lineRule="auto"/>
              <w:ind w:left="-128" w:right="-4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5C44B956" w14:textId="77777777" w:rsidR="00DC3584" w:rsidRPr="00106313" w:rsidRDefault="00DC3584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53870F74" w14:textId="3D6EEAD8" w:rsidR="00DC3584" w:rsidRPr="00106313" w:rsidRDefault="00DC3584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886"/>
              </w:tabs>
              <w:spacing w:line="240" w:lineRule="auto"/>
              <w:ind w:left="-128" w:right="-3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7F68AE9A" w14:textId="77777777" w:rsidR="00DC3584" w:rsidRPr="00106313" w:rsidRDefault="00DC3584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6DFF4580" w14:textId="5DF4BCC5" w:rsidR="00DC3584" w:rsidRPr="00106313" w:rsidRDefault="00DB38CA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6"/>
              </w:tabs>
              <w:spacing w:line="240" w:lineRule="auto"/>
              <w:ind w:left="-128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1,340</w:t>
            </w:r>
          </w:p>
        </w:tc>
        <w:tc>
          <w:tcPr>
            <w:tcW w:w="131" w:type="pct"/>
            <w:tcBorders>
              <w:bottom w:val="nil"/>
            </w:tcBorders>
          </w:tcPr>
          <w:p w14:paraId="751A2D91" w14:textId="77777777" w:rsidR="00DC3584" w:rsidRPr="00106313" w:rsidRDefault="00DC3584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08530D70" w14:textId="21A3D6DF" w:rsidR="00DC3584" w:rsidRPr="00106313" w:rsidRDefault="00DC3584" w:rsidP="0015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1,164</w:t>
            </w:r>
          </w:p>
        </w:tc>
      </w:tr>
      <w:tr w:rsidR="00DC3584" w:rsidRPr="00106313" w14:paraId="2D40BC9C" w14:textId="77777777" w:rsidTr="00070610">
        <w:tc>
          <w:tcPr>
            <w:tcW w:w="2056" w:type="pct"/>
            <w:tcBorders>
              <w:top w:val="nil"/>
              <w:bottom w:val="nil"/>
              <w:right w:val="nil"/>
            </w:tcBorders>
          </w:tcPr>
          <w:p w14:paraId="19EEDD98" w14:textId="77777777" w:rsidR="00DC3584" w:rsidRPr="00106313" w:rsidRDefault="00DC3584" w:rsidP="00DC358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B7D1B4" w14:textId="0D0CBF15" w:rsidR="00DC3584" w:rsidRPr="00155B74" w:rsidRDefault="00DB38CA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</w:tcBorders>
          </w:tcPr>
          <w:p w14:paraId="55F4DD27" w14:textId="77777777" w:rsidR="00DC3584" w:rsidRPr="006528DA" w:rsidRDefault="00DC3584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DD4F743" w14:textId="63343210" w:rsidR="00DC3584" w:rsidRPr="00155B74" w:rsidRDefault="00DC3584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92"/>
              </w:tabs>
              <w:spacing w:line="240" w:lineRule="auto"/>
              <w:ind w:left="-128" w:right="-3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5E1E93DD" w14:textId="77777777" w:rsidR="00DC3584" w:rsidRPr="006528DA" w:rsidRDefault="00DC3584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561B6CE9" w14:textId="62CE9305" w:rsidR="00DC3584" w:rsidRPr="00155B74" w:rsidRDefault="00DB38CA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6"/>
              </w:tabs>
              <w:spacing w:line="240" w:lineRule="auto"/>
              <w:ind w:left="-128" w:right="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1,340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752E087F" w14:textId="77777777" w:rsidR="00DC3584" w:rsidRPr="006528DA" w:rsidRDefault="00DC3584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208F8E3" w14:textId="2576F60A" w:rsidR="00DC3584" w:rsidRPr="00155B74" w:rsidRDefault="00DC3584" w:rsidP="0015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1,164</w:t>
            </w:r>
          </w:p>
        </w:tc>
      </w:tr>
      <w:tr w:rsidR="00070610" w:rsidRPr="00106313" w14:paraId="64B9DDDE" w14:textId="77777777" w:rsidTr="00070610">
        <w:tc>
          <w:tcPr>
            <w:tcW w:w="2056" w:type="pct"/>
            <w:tcBorders>
              <w:top w:val="nil"/>
              <w:bottom w:val="nil"/>
              <w:right w:val="nil"/>
            </w:tcBorders>
          </w:tcPr>
          <w:p w14:paraId="6BBB4D35" w14:textId="77777777" w:rsidR="00070610" w:rsidRPr="00106313" w:rsidRDefault="00070610" w:rsidP="00DC358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3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8DD721" w14:textId="77777777" w:rsidR="00070610" w:rsidRDefault="00070610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</w:tcBorders>
          </w:tcPr>
          <w:p w14:paraId="5B82BD9E" w14:textId="77777777" w:rsidR="00070610" w:rsidRPr="006528DA" w:rsidRDefault="00070610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  <w:bottom w:val="nil"/>
            </w:tcBorders>
          </w:tcPr>
          <w:p w14:paraId="41B12BD1" w14:textId="77777777" w:rsidR="00070610" w:rsidRPr="00155B74" w:rsidRDefault="00070610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92"/>
              </w:tabs>
              <w:spacing w:line="240" w:lineRule="auto"/>
              <w:ind w:left="-128" w:right="-3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44EACD76" w14:textId="77777777" w:rsidR="00070610" w:rsidRPr="006528DA" w:rsidRDefault="00070610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  <w:bottom w:val="nil"/>
            </w:tcBorders>
          </w:tcPr>
          <w:p w14:paraId="7ED90E37" w14:textId="77777777" w:rsidR="00070610" w:rsidRDefault="00070610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6"/>
              </w:tabs>
              <w:spacing w:line="240" w:lineRule="auto"/>
              <w:ind w:left="-128" w:right="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680358D4" w14:textId="77777777" w:rsidR="00070610" w:rsidRPr="006528DA" w:rsidRDefault="00070610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  <w:bottom w:val="nil"/>
            </w:tcBorders>
          </w:tcPr>
          <w:p w14:paraId="637398CD" w14:textId="77777777" w:rsidR="00070610" w:rsidRPr="00155B74" w:rsidRDefault="00070610" w:rsidP="0015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C3584" w:rsidRPr="00106313" w14:paraId="4399FB3B" w14:textId="77777777" w:rsidTr="00070610">
        <w:tc>
          <w:tcPr>
            <w:tcW w:w="2056" w:type="pct"/>
            <w:tcBorders>
              <w:top w:val="nil"/>
            </w:tcBorders>
          </w:tcPr>
          <w:p w14:paraId="606EF830" w14:textId="77777777" w:rsidR="00DC3584" w:rsidRPr="00106313" w:rsidRDefault="00DC3584" w:rsidP="00DC358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เงินให้กู้ยืม</w:t>
            </w: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1C342347" w14:textId="77777777" w:rsidR="00DC3584" w:rsidRPr="006528DA" w:rsidRDefault="00DC3584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14:paraId="173A2C78" w14:textId="77777777" w:rsidR="00DC3584" w:rsidRPr="006528DA" w:rsidRDefault="00DC3584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2DC8AA9F" w14:textId="77777777" w:rsidR="00DC3584" w:rsidRPr="006528DA" w:rsidRDefault="00DC3584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14:paraId="064663FE" w14:textId="77777777" w:rsidR="00DC3584" w:rsidRPr="006528DA" w:rsidRDefault="00DC3584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5576ACA9" w14:textId="77777777" w:rsidR="00DC3584" w:rsidRPr="006528DA" w:rsidRDefault="00DC3584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44CAC1BC" w14:textId="77777777" w:rsidR="00DC3584" w:rsidRPr="006528DA" w:rsidRDefault="00DC3584" w:rsidP="006528D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31772A2E" w14:textId="77777777" w:rsidR="00DC3584" w:rsidRPr="006528DA" w:rsidRDefault="00DC3584" w:rsidP="006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0042" w:rsidRPr="00106313" w14:paraId="22B789EC" w14:textId="77777777" w:rsidTr="00155B74">
        <w:tc>
          <w:tcPr>
            <w:tcW w:w="2056" w:type="pct"/>
          </w:tcPr>
          <w:p w14:paraId="0547DC15" w14:textId="77777777" w:rsidR="00740042" w:rsidRPr="00106313" w:rsidRDefault="00740042" w:rsidP="0074004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30D2B658" w14:textId="54554C2B" w:rsidR="00740042" w:rsidRPr="00106313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EAA27F6" w14:textId="77777777" w:rsidR="00740042" w:rsidRPr="00106313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0CBC19E" w14:textId="51AC70F5" w:rsidR="00740042" w:rsidRPr="005343B2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28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3CF752F" w14:textId="77777777" w:rsidR="00740042" w:rsidRPr="005343B2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68CF5B0C" w14:textId="2D7B917E" w:rsidR="00740042" w:rsidRPr="005343B2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340,838</w:t>
            </w:r>
          </w:p>
        </w:tc>
        <w:tc>
          <w:tcPr>
            <w:tcW w:w="131" w:type="pct"/>
          </w:tcPr>
          <w:p w14:paraId="75E4D1EE" w14:textId="77777777" w:rsidR="00740042" w:rsidRPr="005343B2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65695A3" w14:textId="3410A43F" w:rsidR="00740042" w:rsidRPr="005343B2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272,819</w:t>
            </w:r>
          </w:p>
        </w:tc>
      </w:tr>
      <w:tr w:rsidR="00740042" w:rsidRPr="00106313" w14:paraId="73B83A8D" w14:textId="77777777" w:rsidTr="001678F0">
        <w:tc>
          <w:tcPr>
            <w:tcW w:w="2056" w:type="pct"/>
            <w:tcBorders>
              <w:bottom w:val="nil"/>
            </w:tcBorders>
          </w:tcPr>
          <w:p w14:paraId="7632F84D" w14:textId="77777777" w:rsidR="00740042" w:rsidRPr="00106313" w:rsidRDefault="00740042" w:rsidP="0074004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C6C8C73" w14:textId="6757F193" w:rsidR="00740042" w:rsidRPr="00155B74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0B54CF9A" w14:textId="77777777" w:rsidR="00740042" w:rsidRPr="006528DA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FAD06C9" w14:textId="5F764842" w:rsidR="00740042" w:rsidRPr="00155B74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28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3BEA1D91" w14:textId="77777777" w:rsidR="00740042" w:rsidRPr="006528DA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1F7D27A2" w14:textId="169A4AAF" w:rsidR="00740042" w:rsidRPr="00155B74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340,838</w:t>
            </w:r>
          </w:p>
        </w:tc>
        <w:tc>
          <w:tcPr>
            <w:tcW w:w="131" w:type="pct"/>
            <w:tcBorders>
              <w:bottom w:val="nil"/>
            </w:tcBorders>
          </w:tcPr>
          <w:p w14:paraId="1F66312B" w14:textId="77777777" w:rsidR="00740042" w:rsidRPr="006528DA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2E7904C1" w14:textId="7D79E0AC" w:rsidR="00740042" w:rsidRPr="00155B74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272,819</w:t>
            </w:r>
          </w:p>
        </w:tc>
      </w:tr>
      <w:tr w:rsidR="00740042" w:rsidRPr="00106313" w14:paraId="7F178BEE" w14:textId="77777777" w:rsidTr="001678F0">
        <w:tc>
          <w:tcPr>
            <w:tcW w:w="2056" w:type="pct"/>
            <w:tcBorders>
              <w:bottom w:val="nil"/>
            </w:tcBorders>
          </w:tcPr>
          <w:p w14:paraId="07AA9615" w14:textId="142122D2" w:rsidR="001678F0" w:rsidRPr="00106313" w:rsidRDefault="001678F0" w:rsidP="0074004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nil"/>
            </w:tcBorders>
          </w:tcPr>
          <w:p w14:paraId="364C6185" w14:textId="77777777" w:rsidR="00740042" w:rsidRPr="001678F0" w:rsidRDefault="00740042" w:rsidP="001678F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2B460681" w14:textId="77777777" w:rsidR="00740042" w:rsidRPr="001678F0" w:rsidRDefault="00740042" w:rsidP="001678F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37" w:type="pct"/>
            <w:tcBorders>
              <w:top w:val="double" w:sz="4" w:space="0" w:color="auto"/>
              <w:bottom w:val="nil"/>
            </w:tcBorders>
          </w:tcPr>
          <w:p w14:paraId="38745EE0" w14:textId="77777777" w:rsidR="00740042" w:rsidRPr="001678F0" w:rsidRDefault="00740042" w:rsidP="001678F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6368934F" w14:textId="77777777" w:rsidR="00740042" w:rsidRPr="001678F0" w:rsidRDefault="00740042" w:rsidP="001678F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22" w:type="pct"/>
            <w:tcBorders>
              <w:top w:val="double" w:sz="4" w:space="0" w:color="auto"/>
              <w:bottom w:val="nil"/>
            </w:tcBorders>
          </w:tcPr>
          <w:p w14:paraId="3DE83908" w14:textId="77777777" w:rsidR="00740042" w:rsidRPr="001678F0" w:rsidRDefault="00740042" w:rsidP="001678F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10E0C100" w14:textId="77777777" w:rsidR="00740042" w:rsidRPr="001678F0" w:rsidRDefault="00740042" w:rsidP="001678F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20" w:type="pct"/>
            <w:tcBorders>
              <w:top w:val="double" w:sz="4" w:space="0" w:color="auto"/>
              <w:bottom w:val="nil"/>
            </w:tcBorders>
          </w:tcPr>
          <w:p w14:paraId="1958CF5B" w14:textId="77777777" w:rsidR="00740042" w:rsidRPr="001678F0" w:rsidRDefault="00740042" w:rsidP="001678F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740042" w:rsidRPr="00106313" w14:paraId="3032372D" w14:textId="77777777" w:rsidTr="001678F0">
        <w:tc>
          <w:tcPr>
            <w:tcW w:w="2056" w:type="pct"/>
            <w:tcBorders>
              <w:top w:val="nil"/>
            </w:tcBorders>
          </w:tcPr>
          <w:p w14:paraId="63233981" w14:textId="77777777" w:rsidR="00740042" w:rsidRPr="00106313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5961ED71" w14:textId="77777777" w:rsidR="00740042" w:rsidRPr="00106313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14:paraId="1CDEF141" w14:textId="77777777" w:rsidR="00740042" w:rsidRPr="00106313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2FD9FEFD" w14:textId="77777777" w:rsidR="00740042" w:rsidRPr="00106313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14:paraId="59180879" w14:textId="77777777" w:rsidR="00740042" w:rsidRPr="00106313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0A09FEA0" w14:textId="77777777" w:rsidR="00740042" w:rsidRPr="00106313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3C79EC7C" w14:textId="77777777" w:rsidR="00740042" w:rsidRPr="00106313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2C7218E8" w14:textId="77777777" w:rsidR="00740042" w:rsidRPr="00106313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0042" w:rsidRPr="00106313" w14:paraId="71D0E977" w14:textId="77777777" w:rsidTr="009C775D">
        <w:tc>
          <w:tcPr>
            <w:tcW w:w="2056" w:type="pct"/>
          </w:tcPr>
          <w:p w14:paraId="117B8A59" w14:textId="77777777" w:rsidR="00740042" w:rsidRPr="00106313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vAlign w:val="bottom"/>
          </w:tcPr>
          <w:p w14:paraId="4B77395F" w14:textId="6F9F6C07" w:rsidR="00740042" w:rsidRPr="00106313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2,667</w:t>
            </w:r>
          </w:p>
        </w:tc>
        <w:tc>
          <w:tcPr>
            <w:tcW w:w="148" w:type="pct"/>
          </w:tcPr>
          <w:p w14:paraId="37E0BE77" w14:textId="77777777" w:rsidR="00740042" w:rsidRPr="00106313" w:rsidRDefault="00740042" w:rsidP="00740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43F7A39C" w14:textId="69F79E9A" w:rsidR="00740042" w:rsidRPr="00106313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2,667</w:t>
            </w:r>
          </w:p>
        </w:tc>
        <w:tc>
          <w:tcPr>
            <w:tcW w:w="148" w:type="pct"/>
          </w:tcPr>
          <w:p w14:paraId="0E4C8359" w14:textId="77777777" w:rsidR="00740042" w:rsidRPr="00106313" w:rsidRDefault="00740042" w:rsidP="00740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2857A17C" w14:textId="6B4493DE" w:rsidR="00740042" w:rsidRPr="00106313" w:rsidRDefault="00740042" w:rsidP="0011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44DAD5B5" w14:textId="77777777" w:rsidR="00740042" w:rsidRPr="00106313" w:rsidRDefault="00740042" w:rsidP="00740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1A455B6B" w14:textId="559701FB" w:rsidR="00740042" w:rsidRPr="00106313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0042" w:rsidRPr="00106313" w14:paraId="4B49FB33" w14:textId="77777777" w:rsidTr="00226229">
        <w:tc>
          <w:tcPr>
            <w:tcW w:w="2056" w:type="pct"/>
            <w:tcBorders>
              <w:bottom w:val="nil"/>
            </w:tcBorders>
          </w:tcPr>
          <w:p w14:paraId="76997303" w14:textId="77777777" w:rsidR="00740042" w:rsidRPr="00106313" w:rsidRDefault="00740042" w:rsidP="0074004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E32CC" w14:textId="520049A5" w:rsidR="00740042" w:rsidRPr="00155B74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2,667</w:t>
            </w:r>
          </w:p>
        </w:tc>
        <w:tc>
          <w:tcPr>
            <w:tcW w:w="148" w:type="pct"/>
            <w:tcBorders>
              <w:bottom w:val="nil"/>
            </w:tcBorders>
          </w:tcPr>
          <w:p w14:paraId="224FADED" w14:textId="77777777" w:rsidR="00740042" w:rsidRPr="006528DA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033A3" w14:textId="5B8C66D1" w:rsidR="00740042" w:rsidRPr="00155B74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2,667</w:t>
            </w:r>
          </w:p>
        </w:tc>
        <w:tc>
          <w:tcPr>
            <w:tcW w:w="148" w:type="pct"/>
            <w:tcBorders>
              <w:bottom w:val="nil"/>
            </w:tcBorders>
          </w:tcPr>
          <w:p w14:paraId="7F59EC8C" w14:textId="77777777" w:rsidR="00740042" w:rsidRPr="006528DA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7D4AC1F" w14:textId="40E9899C" w:rsidR="00740042" w:rsidRPr="00155B74" w:rsidRDefault="00740042" w:rsidP="0011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tcBorders>
              <w:bottom w:val="nil"/>
            </w:tcBorders>
          </w:tcPr>
          <w:p w14:paraId="74DC0570" w14:textId="77777777" w:rsidR="00740042" w:rsidRPr="006528DA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7C99445" w14:textId="1D33D154" w:rsidR="00740042" w:rsidRPr="00EB6338" w:rsidRDefault="00740042" w:rsidP="00EB6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63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40042" w:rsidRPr="00106313" w14:paraId="67BC15C7" w14:textId="77777777" w:rsidTr="00226229">
        <w:tc>
          <w:tcPr>
            <w:tcW w:w="2056" w:type="pct"/>
            <w:tcBorders>
              <w:bottom w:val="nil"/>
            </w:tcBorders>
          </w:tcPr>
          <w:p w14:paraId="2A49EA08" w14:textId="2A4CA12B" w:rsidR="00740042" w:rsidRPr="00106313" w:rsidRDefault="00740042" w:rsidP="0074004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0A3FC03" w14:textId="77777777" w:rsidR="00740042" w:rsidRPr="00106313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5E07E763" w14:textId="77777777" w:rsidR="00740042" w:rsidRPr="00106313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044BB2C" w14:textId="26034F18" w:rsidR="00740042" w:rsidRPr="00106313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17CD6AA4" w14:textId="77777777" w:rsidR="00740042" w:rsidRPr="00106313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E80DF88" w14:textId="77777777" w:rsidR="00740042" w:rsidRPr="00106313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710C48F5" w14:textId="77777777" w:rsidR="00740042" w:rsidRPr="00106313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  <w:bottom w:val="nil"/>
            </w:tcBorders>
          </w:tcPr>
          <w:p w14:paraId="7F57D610" w14:textId="541E35D0" w:rsidR="00740042" w:rsidRPr="00106313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21CD" w:rsidRPr="00106313" w14:paraId="05A17F28" w14:textId="77777777" w:rsidTr="006B21CD">
        <w:tc>
          <w:tcPr>
            <w:tcW w:w="2056" w:type="pct"/>
            <w:tcBorders>
              <w:top w:val="nil"/>
              <w:bottom w:val="nil"/>
            </w:tcBorders>
          </w:tcPr>
          <w:p w14:paraId="4713350E" w14:textId="58CFCA68" w:rsidR="006B21CD" w:rsidRPr="00106313" w:rsidRDefault="006B21CD" w:rsidP="0074004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ดอกเบี้ยค้างรับ</w:t>
            </w:r>
          </w:p>
        </w:tc>
        <w:tc>
          <w:tcPr>
            <w:tcW w:w="638" w:type="pct"/>
            <w:tcBorders>
              <w:top w:val="nil"/>
              <w:bottom w:val="nil"/>
            </w:tcBorders>
            <w:shd w:val="clear" w:color="auto" w:fill="auto"/>
          </w:tcPr>
          <w:p w14:paraId="46E727F0" w14:textId="77777777" w:rsidR="006B21CD" w:rsidRPr="00106313" w:rsidRDefault="006B21CD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2CF3F177" w14:textId="77777777" w:rsidR="006B21CD" w:rsidRPr="00106313" w:rsidRDefault="006B21CD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shd w:val="clear" w:color="auto" w:fill="auto"/>
          </w:tcPr>
          <w:p w14:paraId="25831C74" w14:textId="77777777" w:rsidR="006B21CD" w:rsidRPr="00106313" w:rsidRDefault="006B21CD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31E746CA" w14:textId="77777777" w:rsidR="006B21CD" w:rsidRPr="00106313" w:rsidRDefault="006B21CD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</w:tcPr>
          <w:p w14:paraId="10937326" w14:textId="77777777" w:rsidR="006B21CD" w:rsidRPr="00106313" w:rsidRDefault="006B21CD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03B54263" w14:textId="77777777" w:rsidR="006B21CD" w:rsidRPr="00106313" w:rsidRDefault="006B21CD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5BC091AD" w14:textId="77777777" w:rsidR="006B21CD" w:rsidRPr="00106313" w:rsidRDefault="006B21CD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0042" w:rsidRPr="00106313" w14:paraId="563AFA03" w14:textId="77777777" w:rsidTr="00226229">
        <w:tc>
          <w:tcPr>
            <w:tcW w:w="2056" w:type="pct"/>
            <w:tcBorders>
              <w:top w:val="nil"/>
              <w:bottom w:val="nil"/>
            </w:tcBorders>
          </w:tcPr>
          <w:p w14:paraId="0CA5C197" w14:textId="764A8A36" w:rsidR="00740042" w:rsidRPr="00106313" w:rsidRDefault="00740042" w:rsidP="0074004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63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0077C6" w14:textId="03559035" w:rsidR="00740042" w:rsidRPr="00106313" w:rsidRDefault="00740042" w:rsidP="00EB6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</w:tabs>
              <w:spacing w:line="240" w:lineRule="auto"/>
              <w:ind w:left="-128" w:right="-4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02FFD06F" w14:textId="77777777" w:rsidR="00740042" w:rsidRPr="00106313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EBDC36" w14:textId="5E2AD00C" w:rsidR="00740042" w:rsidRPr="00106313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  <w:tab w:val="decimal" w:pos="810"/>
                <w:tab w:val="decimal" w:pos="889"/>
              </w:tabs>
              <w:spacing w:line="240" w:lineRule="auto"/>
              <w:ind w:left="-128" w:right="-3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356BCBB4" w14:textId="77777777" w:rsidR="00740042" w:rsidRPr="00106313" w:rsidRDefault="00740042" w:rsidP="00740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7278D5" w14:textId="3EC3E0D8" w:rsidR="00740042" w:rsidRPr="00106313" w:rsidRDefault="00740042" w:rsidP="00740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59923EF2" w14:textId="77777777" w:rsidR="00740042" w:rsidRPr="00106313" w:rsidRDefault="00740042" w:rsidP="00740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single" w:sz="4" w:space="0" w:color="auto"/>
            </w:tcBorders>
          </w:tcPr>
          <w:p w14:paraId="5A85B343" w14:textId="47C47D87" w:rsidR="00740042" w:rsidRPr="00106313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  <w:tr w:rsidR="00740042" w:rsidRPr="00106313" w14:paraId="164AFE17" w14:textId="77777777" w:rsidTr="00316137">
        <w:tc>
          <w:tcPr>
            <w:tcW w:w="2056" w:type="pct"/>
            <w:tcBorders>
              <w:bottom w:val="nil"/>
            </w:tcBorders>
          </w:tcPr>
          <w:p w14:paraId="7C11BE4C" w14:textId="2092858D" w:rsidR="00740042" w:rsidRPr="00106313" w:rsidRDefault="00740042" w:rsidP="0074004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BE7127" w14:textId="0489ED8A" w:rsidR="00740042" w:rsidRPr="00316137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5807D5A2" w14:textId="77777777" w:rsidR="00740042" w:rsidRPr="00316137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B9A58" w14:textId="2B7C464F" w:rsidR="00740042" w:rsidRPr="00316137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  <w:tab w:val="decimal" w:pos="810"/>
                <w:tab w:val="decimal" w:pos="889"/>
              </w:tabs>
              <w:spacing w:line="240" w:lineRule="auto"/>
              <w:ind w:left="-128" w:right="-3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1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4F7CEA6C" w14:textId="77777777" w:rsidR="00740042" w:rsidRPr="00316137" w:rsidRDefault="00740042" w:rsidP="00740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A23E1" w14:textId="4AE30C24" w:rsidR="00740042" w:rsidRPr="00316137" w:rsidRDefault="00740042" w:rsidP="00740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</w:t>
            </w:r>
          </w:p>
        </w:tc>
        <w:tc>
          <w:tcPr>
            <w:tcW w:w="131" w:type="pct"/>
            <w:tcBorders>
              <w:bottom w:val="nil"/>
            </w:tcBorders>
          </w:tcPr>
          <w:p w14:paraId="7F7F1EC4" w14:textId="77777777" w:rsidR="00740042" w:rsidRPr="00316137" w:rsidRDefault="00740042" w:rsidP="00740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ACC2F9A" w14:textId="581090EA" w:rsidR="00740042" w:rsidRPr="00316137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1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</w:t>
            </w:r>
          </w:p>
        </w:tc>
      </w:tr>
      <w:tr w:rsidR="00564A4C" w:rsidRPr="00106313" w14:paraId="639D6746" w14:textId="77777777" w:rsidTr="00564A4C">
        <w:tc>
          <w:tcPr>
            <w:tcW w:w="2056" w:type="pct"/>
            <w:tcBorders>
              <w:bottom w:val="nil"/>
            </w:tcBorders>
          </w:tcPr>
          <w:p w14:paraId="2DE8E90C" w14:textId="77777777" w:rsidR="00564A4C" w:rsidRPr="00106313" w:rsidRDefault="00564A4C" w:rsidP="0074004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41492D" w14:textId="77777777" w:rsidR="00564A4C" w:rsidRDefault="00564A4C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72A118B0" w14:textId="77777777" w:rsidR="00564A4C" w:rsidRPr="00316137" w:rsidRDefault="00564A4C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3D13DF" w14:textId="77777777" w:rsidR="00564A4C" w:rsidRPr="00316137" w:rsidRDefault="00564A4C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  <w:tab w:val="decimal" w:pos="810"/>
                <w:tab w:val="decimal" w:pos="889"/>
              </w:tabs>
              <w:spacing w:line="240" w:lineRule="auto"/>
              <w:ind w:left="-128" w:right="-3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27301646" w14:textId="77777777" w:rsidR="00564A4C" w:rsidRPr="00316137" w:rsidRDefault="00564A4C" w:rsidP="00740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D3411C" w14:textId="77777777" w:rsidR="00564A4C" w:rsidRDefault="00564A4C" w:rsidP="00740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1575CC88" w14:textId="77777777" w:rsidR="00564A4C" w:rsidRPr="00316137" w:rsidRDefault="00564A4C" w:rsidP="00740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nil"/>
            </w:tcBorders>
          </w:tcPr>
          <w:p w14:paraId="63342C89" w14:textId="77777777" w:rsidR="00564A4C" w:rsidRPr="00316137" w:rsidRDefault="00564A4C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40042" w:rsidRPr="00106313" w14:paraId="38B7535C" w14:textId="77777777" w:rsidTr="00155B74">
        <w:tc>
          <w:tcPr>
            <w:tcW w:w="2056" w:type="pct"/>
          </w:tcPr>
          <w:p w14:paraId="0B2DB59E" w14:textId="71459FB7" w:rsidR="00740042" w:rsidRPr="00106313" w:rsidRDefault="00740042" w:rsidP="0074004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638" w:type="pct"/>
            <w:tcBorders>
              <w:top w:val="nil"/>
            </w:tcBorders>
            <w:shd w:val="clear" w:color="auto" w:fill="auto"/>
          </w:tcPr>
          <w:p w14:paraId="739D14E9" w14:textId="77777777" w:rsidR="00740042" w:rsidRPr="00106313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C38166B" w14:textId="77777777" w:rsidR="00740042" w:rsidRPr="00106313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</w:tcBorders>
            <w:shd w:val="clear" w:color="auto" w:fill="auto"/>
          </w:tcPr>
          <w:p w14:paraId="3EC0F6BD" w14:textId="77777777" w:rsidR="00740042" w:rsidRPr="00106313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0BC691D8" w14:textId="77777777" w:rsidR="00740042" w:rsidRPr="00106313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</w:tcBorders>
            <w:shd w:val="clear" w:color="auto" w:fill="auto"/>
          </w:tcPr>
          <w:p w14:paraId="5BD5D57F" w14:textId="77777777" w:rsidR="00740042" w:rsidRPr="00106313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56C54A9" w14:textId="77777777" w:rsidR="00740042" w:rsidRPr="00106313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</w:tcBorders>
          </w:tcPr>
          <w:p w14:paraId="17F8A3F9" w14:textId="77777777" w:rsidR="00740042" w:rsidRPr="00106313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0042" w:rsidRPr="00106313" w14:paraId="0362CB3D" w14:textId="77777777" w:rsidTr="00977C8A">
        <w:tc>
          <w:tcPr>
            <w:tcW w:w="2056" w:type="pct"/>
          </w:tcPr>
          <w:p w14:paraId="2D8E38C3" w14:textId="77777777" w:rsidR="00740042" w:rsidRPr="00106313" w:rsidRDefault="00740042" w:rsidP="0074004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tcBorders>
              <w:bottom w:val="nil"/>
            </w:tcBorders>
            <w:shd w:val="clear" w:color="auto" w:fill="auto"/>
          </w:tcPr>
          <w:p w14:paraId="44245686" w14:textId="629A402E" w:rsidR="00740042" w:rsidRPr="00106313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11829AC" w14:textId="77777777" w:rsidR="00740042" w:rsidRPr="00106313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shd w:val="clear" w:color="auto" w:fill="auto"/>
          </w:tcPr>
          <w:p w14:paraId="570380E7" w14:textId="28A23373" w:rsidR="00740042" w:rsidRPr="00106313" w:rsidRDefault="00740042" w:rsidP="0011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  <w:tab w:val="decimal" w:pos="810"/>
                <w:tab w:val="decimal" w:pos="889"/>
              </w:tabs>
              <w:spacing w:line="240" w:lineRule="auto"/>
              <w:ind w:left="-128" w:right="-3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C74FA74" w14:textId="77777777" w:rsidR="00740042" w:rsidRPr="00106313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nil"/>
            </w:tcBorders>
            <w:shd w:val="clear" w:color="auto" w:fill="auto"/>
          </w:tcPr>
          <w:p w14:paraId="6EB91A7D" w14:textId="2150F3C2" w:rsidR="00740042" w:rsidRPr="00106313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7,341</w:t>
            </w:r>
          </w:p>
        </w:tc>
        <w:tc>
          <w:tcPr>
            <w:tcW w:w="131" w:type="pct"/>
          </w:tcPr>
          <w:p w14:paraId="4E3A3242" w14:textId="77777777" w:rsidR="00740042" w:rsidRPr="00106313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nil"/>
            </w:tcBorders>
          </w:tcPr>
          <w:p w14:paraId="29A6E9C4" w14:textId="7999FF44" w:rsidR="00740042" w:rsidRPr="00106313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4,775</w:t>
            </w:r>
          </w:p>
        </w:tc>
      </w:tr>
      <w:tr w:rsidR="00740042" w:rsidRPr="00106313" w14:paraId="690E392F" w14:textId="77777777" w:rsidTr="00977C8A">
        <w:tc>
          <w:tcPr>
            <w:tcW w:w="2056" w:type="pct"/>
          </w:tcPr>
          <w:p w14:paraId="131524E4" w14:textId="6E04E067" w:rsidR="00740042" w:rsidRPr="00106313" w:rsidRDefault="00740042" w:rsidP="0074004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740042">
              <w:rPr>
                <w:rFonts w:asciiTheme="majorBidi" w:hAnsiTheme="majorBidi" w:cs="Angsana New"/>
                <w:cs/>
                <w:lang w:val="en-US"/>
              </w:rPr>
              <w:t>บริษัทร่วม</w:t>
            </w:r>
          </w:p>
        </w:tc>
        <w:tc>
          <w:tcPr>
            <w:tcW w:w="638" w:type="pct"/>
            <w:tcBorders>
              <w:bottom w:val="nil"/>
            </w:tcBorders>
            <w:shd w:val="clear" w:color="auto" w:fill="auto"/>
          </w:tcPr>
          <w:p w14:paraId="2D34F5FA" w14:textId="254FE31B" w:rsidR="00740042" w:rsidRPr="00106313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148" w:type="pct"/>
            <w:shd w:val="clear" w:color="auto" w:fill="auto"/>
          </w:tcPr>
          <w:p w14:paraId="63CD45AB" w14:textId="77777777" w:rsidR="00740042" w:rsidRPr="00106313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shd w:val="clear" w:color="auto" w:fill="auto"/>
          </w:tcPr>
          <w:p w14:paraId="54F6A6C2" w14:textId="2D2AEB86" w:rsidR="00740042" w:rsidRPr="006528DA" w:rsidRDefault="00740042" w:rsidP="0011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  <w:tab w:val="decimal" w:pos="810"/>
                <w:tab w:val="decimal" w:pos="889"/>
              </w:tabs>
              <w:spacing w:line="240" w:lineRule="auto"/>
              <w:ind w:left="-128" w:right="-3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5684110" w14:textId="77777777" w:rsidR="00740042" w:rsidRPr="00106313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nil"/>
            </w:tcBorders>
            <w:shd w:val="clear" w:color="auto" w:fill="auto"/>
          </w:tcPr>
          <w:p w14:paraId="5B94BB75" w14:textId="6E81482D" w:rsidR="00740042" w:rsidRPr="00106313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73E85DA1" w14:textId="77777777" w:rsidR="00740042" w:rsidRPr="00106313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nil"/>
            </w:tcBorders>
          </w:tcPr>
          <w:p w14:paraId="345CD96F" w14:textId="4E0AD720" w:rsidR="00740042" w:rsidRPr="006528DA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0042" w:rsidRPr="00106313" w14:paraId="3BDAE103" w14:textId="77777777" w:rsidTr="00977C8A">
        <w:tc>
          <w:tcPr>
            <w:tcW w:w="2056" w:type="pct"/>
          </w:tcPr>
          <w:p w14:paraId="60F810F8" w14:textId="2A1AC8DD" w:rsidR="00740042" w:rsidRPr="00106313" w:rsidRDefault="00740042" w:rsidP="0074004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27AFD5E2" w14:textId="3618E286" w:rsidR="00740042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148" w:type="pct"/>
            <w:shd w:val="clear" w:color="auto" w:fill="auto"/>
          </w:tcPr>
          <w:p w14:paraId="1FAD0623" w14:textId="77777777" w:rsidR="00740042" w:rsidRPr="00106313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4BD127AF" w14:textId="719C7DF8" w:rsidR="00740042" w:rsidRPr="00106313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148" w:type="pct"/>
            <w:shd w:val="clear" w:color="auto" w:fill="auto"/>
          </w:tcPr>
          <w:p w14:paraId="31EC3C8B" w14:textId="77777777" w:rsidR="00740042" w:rsidRPr="00106313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DB5D6A" w14:textId="7DED0633" w:rsidR="00740042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09B78D5" w14:textId="77777777" w:rsidR="00740042" w:rsidRPr="00106313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77776E99" w14:textId="23E2BC28" w:rsidR="00740042" w:rsidRDefault="00740042" w:rsidP="0097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0042" w:rsidRPr="00106313" w14:paraId="54D9E11F" w14:textId="77777777" w:rsidTr="00A45D43">
        <w:tc>
          <w:tcPr>
            <w:tcW w:w="2056" w:type="pct"/>
            <w:tcBorders>
              <w:bottom w:val="nil"/>
            </w:tcBorders>
          </w:tcPr>
          <w:p w14:paraId="0FE2529E" w14:textId="77777777" w:rsidR="00740042" w:rsidRPr="00106313" w:rsidRDefault="00740042" w:rsidP="0074004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88825DA" w14:textId="28EC7FE2" w:rsidR="00740042" w:rsidRPr="006528DA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464</w:t>
            </w:r>
          </w:p>
        </w:tc>
        <w:tc>
          <w:tcPr>
            <w:tcW w:w="148" w:type="pct"/>
            <w:tcBorders>
              <w:bottom w:val="nil"/>
            </w:tcBorders>
          </w:tcPr>
          <w:p w14:paraId="1A210DB7" w14:textId="77777777" w:rsidR="00740042" w:rsidRPr="006528DA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117E027" w14:textId="1B997FF8" w:rsidR="00740042" w:rsidRPr="00155B74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148" w:type="pct"/>
            <w:tcBorders>
              <w:bottom w:val="nil"/>
            </w:tcBorders>
          </w:tcPr>
          <w:p w14:paraId="0BFEF444" w14:textId="77777777" w:rsidR="00740042" w:rsidRPr="00155B74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EED7BBE" w14:textId="6198FD5B" w:rsidR="00740042" w:rsidRPr="00155B74" w:rsidRDefault="00977C8A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7400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,341</w:t>
            </w:r>
          </w:p>
        </w:tc>
        <w:tc>
          <w:tcPr>
            <w:tcW w:w="131" w:type="pct"/>
            <w:tcBorders>
              <w:bottom w:val="nil"/>
            </w:tcBorders>
          </w:tcPr>
          <w:p w14:paraId="07B0FF5B" w14:textId="77777777" w:rsidR="00740042" w:rsidRPr="00155B74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2C410141" w14:textId="4C590619" w:rsidR="00740042" w:rsidRPr="00155B74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4,775</w:t>
            </w:r>
          </w:p>
        </w:tc>
      </w:tr>
      <w:tr w:rsidR="00740042" w:rsidRPr="00106313" w14:paraId="726A72E2" w14:textId="77777777" w:rsidTr="00A45D43">
        <w:tc>
          <w:tcPr>
            <w:tcW w:w="2056" w:type="pct"/>
            <w:tcBorders>
              <w:top w:val="nil"/>
              <w:bottom w:val="nil"/>
            </w:tcBorders>
          </w:tcPr>
          <w:p w14:paraId="42668E4B" w14:textId="05F56A25" w:rsidR="00740042" w:rsidRPr="00106313" w:rsidRDefault="00740042" w:rsidP="0074004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36DA2E4" w14:textId="77777777" w:rsidR="00740042" w:rsidRPr="006528DA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500F0840" w14:textId="77777777" w:rsidR="00740042" w:rsidRPr="006528DA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BBC702A" w14:textId="77777777" w:rsidR="00740042" w:rsidRPr="006528DA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3727F132" w14:textId="77777777" w:rsidR="00740042" w:rsidRPr="006528DA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25CE169" w14:textId="77777777" w:rsidR="00740042" w:rsidRPr="006528DA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10402F3F" w14:textId="77777777" w:rsidR="00740042" w:rsidRPr="006528DA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  <w:bottom w:val="nil"/>
            </w:tcBorders>
          </w:tcPr>
          <w:p w14:paraId="09613CE9" w14:textId="77777777" w:rsidR="00740042" w:rsidRPr="006528DA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0042" w:rsidRPr="00106313" w14:paraId="518468CC" w14:textId="77777777" w:rsidTr="00155B74">
        <w:tc>
          <w:tcPr>
            <w:tcW w:w="2056" w:type="pct"/>
          </w:tcPr>
          <w:p w14:paraId="7900BA04" w14:textId="1FA7E33D" w:rsidR="00740042" w:rsidRPr="00155B74" w:rsidRDefault="00740042" w:rsidP="0074004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inorBidi"/>
                <w:b/>
                <w:bCs/>
                <w:i/>
                <w:iCs/>
                <w:cs/>
                <w:lang w:val="en-US"/>
              </w:rPr>
            </w:pPr>
            <w:r w:rsidRPr="00155B7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เงินประกันวัตถุดิบ</w:t>
            </w:r>
          </w:p>
        </w:tc>
        <w:tc>
          <w:tcPr>
            <w:tcW w:w="638" w:type="pct"/>
            <w:tcBorders>
              <w:bottom w:val="nil"/>
            </w:tcBorders>
            <w:shd w:val="clear" w:color="auto" w:fill="auto"/>
          </w:tcPr>
          <w:p w14:paraId="2BED2896" w14:textId="77777777" w:rsidR="00740042" w:rsidRPr="006528DA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43AC328" w14:textId="77777777" w:rsidR="00740042" w:rsidRPr="006528DA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shd w:val="clear" w:color="auto" w:fill="auto"/>
          </w:tcPr>
          <w:p w14:paraId="1D5DA602" w14:textId="77777777" w:rsidR="00740042" w:rsidRPr="006528DA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CB6515A" w14:textId="77777777" w:rsidR="00740042" w:rsidRPr="006528DA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bottom w:val="nil"/>
            </w:tcBorders>
            <w:shd w:val="clear" w:color="auto" w:fill="auto"/>
          </w:tcPr>
          <w:p w14:paraId="695BAD21" w14:textId="77777777" w:rsidR="00740042" w:rsidRPr="006528DA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7D0DB71B" w14:textId="77777777" w:rsidR="00740042" w:rsidRPr="006528DA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nil"/>
            </w:tcBorders>
          </w:tcPr>
          <w:p w14:paraId="12368B23" w14:textId="77777777" w:rsidR="00740042" w:rsidRPr="006528DA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0042" w:rsidRPr="00106313" w14:paraId="4FC147B0" w14:textId="77777777" w:rsidTr="00155B74">
        <w:tc>
          <w:tcPr>
            <w:tcW w:w="2056" w:type="pct"/>
          </w:tcPr>
          <w:p w14:paraId="718C4335" w14:textId="5E26A9B1" w:rsidR="00740042" w:rsidRPr="00155B74" w:rsidRDefault="00740042" w:rsidP="0074004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155B74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2CFB3188" w14:textId="5E3DA57F" w:rsidR="00740042" w:rsidRPr="006528DA" w:rsidRDefault="00977C8A" w:rsidP="0097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BA7E9D3" w14:textId="77777777" w:rsidR="00740042" w:rsidRPr="006528DA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33C21F11" w14:textId="7269E67B" w:rsidR="00740042" w:rsidRPr="006528DA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48" w:type="pct"/>
            <w:shd w:val="clear" w:color="auto" w:fill="auto"/>
          </w:tcPr>
          <w:p w14:paraId="392E99BB" w14:textId="77777777" w:rsidR="00740042" w:rsidRPr="006528DA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4BCC6A82" w14:textId="4F69FB37" w:rsidR="00740042" w:rsidRPr="006528DA" w:rsidRDefault="00977C8A" w:rsidP="0097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7C1ED351" w14:textId="77777777" w:rsidR="00740042" w:rsidRPr="006528DA" w:rsidRDefault="00740042" w:rsidP="00977C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459DBF50" w14:textId="63BBEC53" w:rsidR="00740042" w:rsidRPr="006528DA" w:rsidRDefault="00740042" w:rsidP="0097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0042" w:rsidRPr="00106313" w14:paraId="7ADD9D65" w14:textId="77777777" w:rsidTr="00155B74">
        <w:tc>
          <w:tcPr>
            <w:tcW w:w="2056" w:type="pct"/>
          </w:tcPr>
          <w:p w14:paraId="569059F5" w14:textId="5F60C082" w:rsidR="00740042" w:rsidRPr="00155B74" w:rsidRDefault="00740042" w:rsidP="0074004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155B7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D7E670" w14:textId="7E02E076" w:rsidR="00740042" w:rsidRPr="006528DA" w:rsidRDefault="00977C8A" w:rsidP="0097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7B0601B" w14:textId="77777777" w:rsidR="00740042" w:rsidRPr="006528DA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3CABE" w14:textId="57BB0802" w:rsidR="00740042" w:rsidRPr="006528DA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</w:t>
            </w:r>
          </w:p>
        </w:tc>
        <w:tc>
          <w:tcPr>
            <w:tcW w:w="148" w:type="pct"/>
            <w:shd w:val="clear" w:color="auto" w:fill="auto"/>
          </w:tcPr>
          <w:p w14:paraId="1365BA2F" w14:textId="77777777" w:rsidR="00740042" w:rsidRPr="006528DA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A46AC6" w14:textId="2FD739A2" w:rsidR="00740042" w:rsidRPr="000A448F" w:rsidRDefault="00977C8A" w:rsidP="0097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44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7EA115A0" w14:textId="77777777" w:rsidR="00740042" w:rsidRPr="000A448F" w:rsidRDefault="00740042" w:rsidP="00977C8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4C7AA51" w14:textId="3D2F1B01" w:rsidR="00740042" w:rsidRPr="000A448F" w:rsidRDefault="00740042" w:rsidP="0097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44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40042" w:rsidRPr="00106313" w14:paraId="3EAC50C0" w14:textId="77777777" w:rsidTr="00F57CD7">
        <w:tc>
          <w:tcPr>
            <w:tcW w:w="2056" w:type="pct"/>
            <w:tcBorders>
              <w:bottom w:val="nil"/>
            </w:tcBorders>
          </w:tcPr>
          <w:p w14:paraId="699E0E67" w14:textId="77777777" w:rsidR="00740042" w:rsidRPr="00155B74" w:rsidRDefault="00740042" w:rsidP="0074004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F9B6FE3" w14:textId="77777777" w:rsidR="00740042" w:rsidRPr="006528DA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39205BF0" w14:textId="77777777" w:rsidR="00740042" w:rsidRPr="006528DA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973E56C" w14:textId="77777777" w:rsidR="00740042" w:rsidRPr="006528DA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5E3534E7" w14:textId="77777777" w:rsidR="00740042" w:rsidRPr="006528DA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A3B6580" w14:textId="77777777" w:rsidR="00740042" w:rsidRPr="006528DA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13B1A257" w14:textId="77777777" w:rsidR="00740042" w:rsidRPr="006528DA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  <w:bottom w:val="nil"/>
            </w:tcBorders>
          </w:tcPr>
          <w:p w14:paraId="20AD97FC" w14:textId="77777777" w:rsidR="00740042" w:rsidRPr="006528DA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7CD7" w:rsidRPr="00106313" w14:paraId="1F0E7E6A" w14:textId="77777777" w:rsidTr="00F57CD7">
        <w:tc>
          <w:tcPr>
            <w:tcW w:w="2056" w:type="pct"/>
            <w:tcBorders>
              <w:top w:val="nil"/>
              <w:bottom w:val="nil"/>
            </w:tcBorders>
          </w:tcPr>
          <w:p w14:paraId="64E04C88" w14:textId="77777777" w:rsidR="00F57CD7" w:rsidRPr="00155B74" w:rsidRDefault="00F57CD7" w:rsidP="0074004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638" w:type="pct"/>
            <w:tcBorders>
              <w:top w:val="nil"/>
              <w:bottom w:val="nil"/>
            </w:tcBorders>
            <w:shd w:val="clear" w:color="auto" w:fill="auto"/>
          </w:tcPr>
          <w:p w14:paraId="0BE4DB98" w14:textId="77777777" w:rsidR="00F57CD7" w:rsidRPr="006528DA" w:rsidRDefault="00F57CD7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65C9160E" w14:textId="77777777" w:rsidR="00F57CD7" w:rsidRPr="006528DA" w:rsidRDefault="00F57CD7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shd w:val="clear" w:color="auto" w:fill="auto"/>
          </w:tcPr>
          <w:p w14:paraId="6E600DFF" w14:textId="77777777" w:rsidR="00F57CD7" w:rsidRPr="006528DA" w:rsidRDefault="00F57CD7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7605D397" w14:textId="77777777" w:rsidR="00F57CD7" w:rsidRPr="006528DA" w:rsidRDefault="00F57CD7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</w:tcPr>
          <w:p w14:paraId="58932DAF" w14:textId="77777777" w:rsidR="00F57CD7" w:rsidRPr="006528DA" w:rsidRDefault="00F57CD7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214C66B9" w14:textId="77777777" w:rsidR="00F57CD7" w:rsidRPr="006528DA" w:rsidRDefault="00F57CD7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0B0D7A03" w14:textId="77777777" w:rsidR="00F57CD7" w:rsidRPr="006528DA" w:rsidRDefault="00F57CD7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0042" w:rsidRPr="00106313" w14:paraId="1138B38F" w14:textId="77777777" w:rsidTr="001678F0">
        <w:tc>
          <w:tcPr>
            <w:tcW w:w="2056" w:type="pct"/>
            <w:tcBorders>
              <w:top w:val="nil"/>
            </w:tcBorders>
          </w:tcPr>
          <w:p w14:paraId="427B7978" w14:textId="77777777" w:rsidR="00740042" w:rsidRPr="00106313" w:rsidRDefault="00740042" w:rsidP="0074004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lastRenderedPageBreak/>
              <w:t>เงินกู้ยืม</w:t>
            </w:r>
          </w:p>
        </w:tc>
        <w:tc>
          <w:tcPr>
            <w:tcW w:w="638" w:type="pct"/>
            <w:tcBorders>
              <w:top w:val="nil"/>
            </w:tcBorders>
            <w:shd w:val="clear" w:color="auto" w:fill="auto"/>
          </w:tcPr>
          <w:p w14:paraId="15EFD23A" w14:textId="77777777" w:rsidR="00740042" w:rsidRPr="006528DA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  <w:shd w:val="clear" w:color="auto" w:fill="auto"/>
          </w:tcPr>
          <w:p w14:paraId="2C60C88C" w14:textId="77777777" w:rsidR="00740042" w:rsidRPr="006528DA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</w:tcBorders>
            <w:shd w:val="clear" w:color="auto" w:fill="auto"/>
          </w:tcPr>
          <w:p w14:paraId="17FA75A8" w14:textId="77777777" w:rsidR="00740042" w:rsidRPr="006528DA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  <w:shd w:val="clear" w:color="auto" w:fill="auto"/>
          </w:tcPr>
          <w:p w14:paraId="7E807CDA" w14:textId="77777777" w:rsidR="00740042" w:rsidRPr="006528DA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nil"/>
            </w:tcBorders>
            <w:shd w:val="clear" w:color="auto" w:fill="auto"/>
          </w:tcPr>
          <w:p w14:paraId="2242BAB2" w14:textId="77777777" w:rsidR="00740042" w:rsidRPr="006528DA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7501101C" w14:textId="77777777" w:rsidR="00740042" w:rsidRPr="006528DA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</w:tcBorders>
          </w:tcPr>
          <w:p w14:paraId="44D3ED05" w14:textId="77777777" w:rsidR="00740042" w:rsidRPr="006528DA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0042" w:rsidRPr="00106313" w14:paraId="183C4626" w14:textId="77777777" w:rsidTr="00761919">
        <w:tc>
          <w:tcPr>
            <w:tcW w:w="2056" w:type="pct"/>
            <w:tcBorders>
              <w:bottom w:val="nil"/>
            </w:tcBorders>
          </w:tcPr>
          <w:p w14:paraId="68649D7A" w14:textId="0A3343C9" w:rsidR="00740042" w:rsidRPr="00106313" w:rsidRDefault="00740042" w:rsidP="0074004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76FA3CB1" w14:textId="445A9C5A" w:rsidR="00740042" w:rsidRDefault="00977C8A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4,900</w:t>
            </w: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78F7374D" w14:textId="77777777" w:rsidR="00740042" w:rsidRPr="00106313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3F117F7B" w14:textId="02805265" w:rsidR="00740042" w:rsidRPr="00106313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4,900</w:t>
            </w: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1D546AED" w14:textId="77777777" w:rsidR="00740042" w:rsidRPr="00106313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4A96C663" w14:textId="7582AA35" w:rsidR="00740042" w:rsidRDefault="00977C8A" w:rsidP="0097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tcBorders>
              <w:bottom w:val="nil"/>
            </w:tcBorders>
          </w:tcPr>
          <w:p w14:paraId="154597F6" w14:textId="77777777" w:rsidR="00740042" w:rsidRPr="00106313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29E38399" w14:textId="0FE590A9" w:rsidR="00740042" w:rsidRDefault="00740042" w:rsidP="0097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0042" w:rsidRPr="00106313" w14:paraId="025694F6" w14:textId="77777777" w:rsidTr="00761919">
        <w:tc>
          <w:tcPr>
            <w:tcW w:w="2056" w:type="pct"/>
            <w:tcBorders>
              <w:bottom w:val="nil"/>
            </w:tcBorders>
          </w:tcPr>
          <w:p w14:paraId="43EE8605" w14:textId="77777777" w:rsidR="00740042" w:rsidRPr="006528DA" w:rsidRDefault="00740042" w:rsidP="0074004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528D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309844F6" w14:textId="3A9CA46F" w:rsidR="00740042" w:rsidRPr="006528DA" w:rsidRDefault="00977C8A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4,900</w:t>
            </w:r>
          </w:p>
        </w:tc>
        <w:tc>
          <w:tcPr>
            <w:tcW w:w="148" w:type="pct"/>
            <w:tcBorders>
              <w:bottom w:val="nil"/>
            </w:tcBorders>
          </w:tcPr>
          <w:p w14:paraId="5C9A4E5B" w14:textId="77777777" w:rsidR="00740042" w:rsidRPr="006528DA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6BCF3B8" w14:textId="74EB5E10" w:rsidR="00740042" w:rsidRPr="006528DA" w:rsidRDefault="00740042" w:rsidP="0074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4,900</w:t>
            </w:r>
          </w:p>
        </w:tc>
        <w:tc>
          <w:tcPr>
            <w:tcW w:w="148" w:type="pct"/>
            <w:tcBorders>
              <w:bottom w:val="nil"/>
            </w:tcBorders>
          </w:tcPr>
          <w:p w14:paraId="39DE9A95" w14:textId="77777777" w:rsidR="00740042" w:rsidRPr="006528DA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2BDD1D92" w14:textId="30C89C14" w:rsidR="00740042" w:rsidRPr="00977C8A" w:rsidRDefault="00977C8A" w:rsidP="0097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7C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tcBorders>
              <w:bottom w:val="nil"/>
            </w:tcBorders>
          </w:tcPr>
          <w:p w14:paraId="5CC442E7" w14:textId="77777777" w:rsidR="00740042" w:rsidRPr="006528DA" w:rsidRDefault="00740042" w:rsidP="0074004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0478217" w14:textId="04848546" w:rsidR="00740042" w:rsidRPr="00977C8A" w:rsidRDefault="00740042" w:rsidP="0097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7C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CD38611" w14:textId="77777777" w:rsidR="003A2B70" w:rsidRPr="00106313" w:rsidRDefault="003A2B70" w:rsidP="000D6E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B6C2632" w14:textId="1E73E9DC" w:rsidR="007A1960" w:rsidRDefault="0083358C" w:rsidP="00FA4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0"/>
        </w:tabs>
        <w:spacing w:line="240" w:lineRule="auto"/>
        <w:ind w:left="540" w:right="-105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เงินให้กู้ยืมและเงินกู้ยืมระยะสั้นกับกิจการที่เกี่ยวข้องกันทั้งหมดไม่มีหลักประกันและ</w:t>
      </w:r>
      <w:r w:rsidR="00EA436A" w:rsidRPr="00106313">
        <w:rPr>
          <w:rFonts w:asciiTheme="majorBidi" w:hAnsiTheme="majorBidi" w:cstheme="majorBidi"/>
          <w:sz w:val="30"/>
          <w:szCs w:val="30"/>
          <w:cs/>
        </w:rPr>
        <w:t>เป็น</w:t>
      </w:r>
      <w:r w:rsidRPr="00106313">
        <w:rPr>
          <w:rFonts w:asciiTheme="majorBidi" w:hAnsiTheme="majorBidi" w:cstheme="majorBidi"/>
          <w:sz w:val="30"/>
          <w:szCs w:val="30"/>
          <w:cs/>
        </w:rPr>
        <w:t>เงินกู้ยืมประเภทชำระคืนเมื่อทวงถาม</w:t>
      </w:r>
    </w:p>
    <w:p w14:paraId="4BAF9F97" w14:textId="77777777" w:rsidR="00977C8A" w:rsidRDefault="00977C8A" w:rsidP="003D3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7E9EC33" w14:textId="331F1D31" w:rsidR="003D3C31" w:rsidRDefault="003D3C31" w:rsidP="003D3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eastAsia="MS Mincho" w:hAnsi="Angsana New"/>
          <w:i/>
          <w:iCs/>
          <w:color w:val="000000"/>
          <w:spacing w:val="-2"/>
          <w:sz w:val="30"/>
          <w:szCs w:val="30"/>
          <w:lang w:val="en-GB"/>
        </w:rPr>
      </w:pPr>
      <w:r w:rsidRPr="007B08F1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เงินกู้ยืมระยะสั้นของ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KMF</w:t>
      </w:r>
    </w:p>
    <w:p w14:paraId="34170F35" w14:textId="77777777" w:rsidR="003D3C31" w:rsidRDefault="003D3C31" w:rsidP="003D3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3AF444F" w14:textId="17B2C841" w:rsidR="003D3C31" w:rsidRPr="007B08F1" w:rsidRDefault="003D3C31" w:rsidP="003D3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B08F1">
        <w:rPr>
          <w:rFonts w:asciiTheme="majorBidi" w:hAnsiTheme="majorBidi" w:cstheme="majorBidi"/>
          <w:sz w:val="30"/>
          <w:szCs w:val="30"/>
          <w:cs/>
        </w:rPr>
        <w:t>ณ 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33CED">
        <w:rPr>
          <w:rFonts w:asciiTheme="majorBidi" w:hAnsiTheme="majorBidi" w:cstheme="majorBidi"/>
          <w:sz w:val="30"/>
          <w:szCs w:val="30"/>
        </w:rPr>
        <w:t xml:space="preserve">31 </w:t>
      </w:r>
      <w:r w:rsidR="00633CED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633CED">
        <w:rPr>
          <w:rFonts w:asciiTheme="majorBidi" w:hAnsiTheme="majorBidi" w:cstheme="majorBidi"/>
          <w:sz w:val="30"/>
          <w:szCs w:val="30"/>
        </w:rPr>
        <w:t>2566</w:t>
      </w:r>
      <w:r w:rsidRPr="007B08F1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</w:rPr>
        <w:t>KMF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7B08F1">
        <w:rPr>
          <w:rFonts w:asciiTheme="majorBidi" w:hAnsiTheme="majorBidi" w:cstheme="majorBidi"/>
          <w:sz w:val="30"/>
          <w:szCs w:val="30"/>
          <w:cs/>
        </w:rPr>
        <w:t>มีเงินกู้ยืมระยะสั้นจากกิจการที่เกี่ยวข้องกันตามสัดส่วนการถือหุ้นในรูปแบบของ</w:t>
      </w:r>
      <w:r w:rsidR="00D3247E">
        <w:rPr>
          <w:rFonts w:asciiTheme="majorBidi" w:hAnsiTheme="majorBidi" w:cstheme="majorBidi"/>
          <w:sz w:val="30"/>
          <w:szCs w:val="30"/>
        </w:rPr>
        <w:br/>
      </w:r>
      <w:r w:rsidRPr="007B08F1">
        <w:rPr>
          <w:rFonts w:asciiTheme="majorBidi" w:hAnsiTheme="majorBidi" w:cstheme="majorBidi"/>
          <w:sz w:val="30"/>
          <w:szCs w:val="30"/>
          <w:cs/>
        </w:rPr>
        <w:t xml:space="preserve">ตั๋วสัญญาใช้เงิน จำนวนทั้งสิ้น </w:t>
      </w:r>
      <w:r w:rsidR="0023404B">
        <w:rPr>
          <w:rFonts w:asciiTheme="majorBidi" w:hAnsiTheme="majorBidi" w:cstheme="majorBidi"/>
          <w:sz w:val="30"/>
          <w:szCs w:val="30"/>
        </w:rPr>
        <w:t xml:space="preserve">10.0 </w:t>
      </w:r>
      <w:r w:rsidRPr="007B08F1">
        <w:rPr>
          <w:rFonts w:asciiTheme="majorBidi" w:hAnsiTheme="majorBidi" w:cstheme="majorBidi"/>
          <w:sz w:val="30"/>
          <w:szCs w:val="30"/>
          <w:cs/>
        </w:rPr>
        <w:t xml:space="preserve">ล้านบาท มีอัตราดอกเบี้ยร้อยละ </w:t>
      </w:r>
      <w:r w:rsidR="0023404B">
        <w:rPr>
          <w:rFonts w:asciiTheme="majorBidi" w:hAnsiTheme="majorBidi" w:cstheme="majorBidi"/>
          <w:sz w:val="30"/>
          <w:szCs w:val="30"/>
        </w:rPr>
        <w:t>1.</w:t>
      </w:r>
      <w:r w:rsidR="00F5323D">
        <w:rPr>
          <w:rFonts w:asciiTheme="majorBidi" w:hAnsiTheme="majorBidi" w:cstheme="majorBidi"/>
          <w:sz w:val="30"/>
          <w:szCs w:val="30"/>
        </w:rPr>
        <w:t>05</w:t>
      </w:r>
      <w:r w:rsidRPr="007B08F1">
        <w:rPr>
          <w:rFonts w:asciiTheme="majorBidi" w:hAnsiTheme="majorBidi" w:cstheme="majorBidi"/>
          <w:sz w:val="30"/>
          <w:szCs w:val="30"/>
        </w:rPr>
        <w:t xml:space="preserve"> </w:t>
      </w:r>
      <w:r w:rsidRPr="007B08F1">
        <w:rPr>
          <w:rFonts w:asciiTheme="majorBidi" w:hAnsiTheme="majorBidi" w:cstheme="majorBidi"/>
          <w:sz w:val="30"/>
          <w:szCs w:val="30"/>
          <w:cs/>
        </w:rPr>
        <w:t>ต่อปี โดยมีกำห</w:t>
      </w:r>
      <w:r>
        <w:rPr>
          <w:rFonts w:asciiTheme="majorBidi" w:hAnsiTheme="majorBidi" w:cstheme="majorBidi" w:hint="cs"/>
          <w:sz w:val="30"/>
          <w:szCs w:val="30"/>
          <w:cs/>
        </w:rPr>
        <w:t>นด</w:t>
      </w:r>
      <w:r w:rsidRPr="007B08F1">
        <w:rPr>
          <w:rFonts w:asciiTheme="majorBidi" w:hAnsiTheme="majorBidi" w:cstheme="majorBidi"/>
          <w:sz w:val="30"/>
          <w:szCs w:val="30"/>
          <w:cs/>
        </w:rPr>
        <w:t xml:space="preserve">ชำระคืนภายใน </w:t>
      </w:r>
      <w:r>
        <w:rPr>
          <w:rFonts w:asciiTheme="majorBidi" w:hAnsiTheme="majorBidi" w:cstheme="majorBidi"/>
          <w:sz w:val="30"/>
          <w:szCs w:val="30"/>
        </w:rPr>
        <w:t>3</w:t>
      </w:r>
      <w:r w:rsidRPr="007B08F1">
        <w:rPr>
          <w:rFonts w:asciiTheme="majorBidi" w:hAnsiTheme="majorBidi" w:cstheme="majorBidi"/>
          <w:sz w:val="30"/>
          <w:szCs w:val="30"/>
        </w:rPr>
        <w:t xml:space="preserve">0 </w:t>
      </w:r>
      <w:r w:rsidRPr="007B08F1">
        <w:rPr>
          <w:rFonts w:asciiTheme="majorBidi" w:hAnsiTheme="majorBidi" w:cstheme="majorBidi"/>
          <w:sz w:val="30"/>
          <w:szCs w:val="30"/>
          <w:cs/>
        </w:rPr>
        <w:t>วัน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7B08F1">
        <w:rPr>
          <w:rFonts w:asciiTheme="majorBidi" w:hAnsiTheme="majorBidi" w:cstheme="majorBidi"/>
          <w:sz w:val="30"/>
          <w:szCs w:val="30"/>
          <w:cs/>
        </w:rPr>
        <w:t>เพื่อใช้ขยายธุรกิจให้เป็นไปตามแผนที่บริษัทกำหนดไว้</w:t>
      </w:r>
    </w:p>
    <w:p w14:paraId="59C57A19" w14:textId="77777777" w:rsidR="003D3C31" w:rsidRDefault="003D3C31" w:rsidP="00FA4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0"/>
        </w:tabs>
        <w:spacing w:line="240" w:lineRule="auto"/>
        <w:ind w:left="540" w:right="-105"/>
        <w:rPr>
          <w:rFonts w:asciiTheme="majorBidi" w:hAnsiTheme="majorBidi" w:cstheme="majorBidi"/>
          <w:sz w:val="30"/>
          <w:szCs w:val="30"/>
        </w:rPr>
      </w:pPr>
    </w:p>
    <w:p w14:paraId="6B1DC31D" w14:textId="77777777" w:rsidR="00A45D43" w:rsidRDefault="00A45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78A095E" w14:textId="378A9100" w:rsidR="00835A05" w:rsidRDefault="00835A05" w:rsidP="00B642C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45D43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เงินลงทุนในบริษัทย่อยและบริษัทร่วม</w:t>
      </w:r>
    </w:p>
    <w:p w14:paraId="1306AFD1" w14:textId="59E98DF5" w:rsidR="00295C9C" w:rsidRPr="00295C9C" w:rsidRDefault="00295C9C" w:rsidP="00295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" w:right="-43"/>
        <w:contextualSpacing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  <w:r w:rsidRPr="00295C9C">
        <w:rPr>
          <w:rFonts w:ascii="Angsana New" w:hAnsi="Angsana New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5EAE8978" wp14:editId="6B6128B5">
            <wp:simplePos x="0" y="0"/>
            <wp:positionH relativeFrom="column">
              <wp:posOffset>176530</wp:posOffset>
            </wp:positionH>
            <wp:positionV relativeFrom="paragraph">
              <wp:posOffset>217170</wp:posOffset>
            </wp:positionV>
            <wp:extent cx="6099175" cy="2996565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2996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146384" w14:textId="367ACEED" w:rsidR="00746430" w:rsidRPr="00D3247E" w:rsidRDefault="00746430" w:rsidP="00295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E009060" w14:textId="4D0A6F1C" w:rsidR="006B21CD" w:rsidRDefault="006B21CD" w:rsidP="006B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377B0">
        <w:rPr>
          <w:rFonts w:ascii="Angsana New" w:hAnsi="Angsana New"/>
          <w:i/>
          <w:iCs/>
          <w:sz w:val="30"/>
          <w:szCs w:val="30"/>
          <w:cs/>
        </w:rPr>
        <w:t>การเลิกกิจการ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ของบริษัทร่วม</w:t>
      </w:r>
    </w:p>
    <w:p w14:paraId="26AFABD0" w14:textId="77777777" w:rsidR="006B21CD" w:rsidRPr="000405AA" w:rsidRDefault="006B21CD" w:rsidP="006B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C5F04A2" w14:textId="4D72991C" w:rsidR="006B21CD" w:rsidRPr="008D01D2" w:rsidRDefault="006B21CD" w:rsidP="006B2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0A0FB1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0A0FB1">
        <w:rPr>
          <w:rFonts w:ascii="Angsana New" w:hAnsi="Angsana New" w:hint="cs"/>
          <w:sz w:val="30"/>
          <w:szCs w:val="30"/>
          <w:cs/>
        </w:rPr>
        <w:t xml:space="preserve">ประชุมคณะกรรมการของบริษัท เมื่อวันที่ </w:t>
      </w:r>
      <w:r w:rsidRPr="000A0FB1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7</w:t>
      </w:r>
      <w:r w:rsidRPr="000A0FB1">
        <w:rPr>
          <w:rFonts w:ascii="Angsana New" w:hAnsi="Angsana New"/>
          <w:sz w:val="30"/>
          <w:szCs w:val="30"/>
        </w:rPr>
        <w:t xml:space="preserve"> </w:t>
      </w:r>
      <w:r w:rsidRPr="000A0FB1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0A0FB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0A0FB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คณะกรรมการ</w:t>
      </w:r>
      <w:r w:rsidRPr="00B377B0">
        <w:rPr>
          <w:rFonts w:ascii="Angsana New" w:hAnsi="Angsana New"/>
          <w:sz w:val="30"/>
          <w:szCs w:val="30"/>
          <w:cs/>
        </w:rPr>
        <w:t>มีมติอนุมัติการเลิกกิจการ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B377B0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B377B0">
        <w:rPr>
          <w:rFonts w:ascii="Angsana New" w:hAnsi="Angsana New"/>
          <w:sz w:val="30"/>
          <w:szCs w:val="30"/>
          <w:cs/>
        </w:rPr>
        <w:t xml:space="preserve">กินดีอยู่ดี </w:t>
      </w:r>
      <w:r w:rsidRPr="00B377B0">
        <w:rPr>
          <w:rFonts w:ascii="Angsana New" w:hAnsi="Angsana New"/>
          <w:sz w:val="30"/>
          <w:szCs w:val="30"/>
        </w:rPr>
        <w:t xml:space="preserve">2020 </w:t>
      </w:r>
      <w:r w:rsidRPr="00B377B0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377B0">
        <w:rPr>
          <w:rFonts w:ascii="Angsana New" w:hAnsi="Angsana New"/>
          <w:sz w:val="30"/>
          <w:szCs w:val="30"/>
          <w:cs/>
        </w:rPr>
        <w:t>ซึ่งเป็นบริษัท</w:t>
      </w:r>
      <w:r>
        <w:rPr>
          <w:rFonts w:ascii="Angsana New" w:hAnsi="Angsana New" w:hint="cs"/>
          <w:sz w:val="30"/>
          <w:szCs w:val="30"/>
          <w:cs/>
        </w:rPr>
        <w:t>ร่วม</w:t>
      </w:r>
      <w:r w:rsidRPr="00B377B0">
        <w:rPr>
          <w:rFonts w:ascii="Angsana New" w:hAnsi="Angsana New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377B0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>ถือหุ้นโดย</w:t>
      </w:r>
      <w:r w:rsidRPr="00B377B0">
        <w:rPr>
          <w:rFonts w:ascii="Angsana New" w:hAnsi="Angsana New"/>
          <w:sz w:val="30"/>
          <w:szCs w:val="30"/>
          <w:cs/>
        </w:rPr>
        <w:t xml:space="preserve">บริษัท เซ็น แอนด์ สไปซี่ จำกัด </w:t>
      </w:r>
      <w:r>
        <w:rPr>
          <w:rFonts w:ascii="Angsana New" w:hAnsi="Angsana New" w:hint="cs"/>
          <w:sz w:val="30"/>
          <w:szCs w:val="30"/>
          <w:cs/>
        </w:rPr>
        <w:t>(</w:t>
      </w:r>
      <w:r w:rsidRPr="00B377B0">
        <w:rPr>
          <w:rFonts w:ascii="Angsana New" w:hAnsi="Angsana New"/>
          <w:sz w:val="30"/>
          <w:szCs w:val="30"/>
          <w:cs/>
        </w:rPr>
        <w:t>ถือหุ้น</w:t>
      </w:r>
      <w:r>
        <w:rPr>
          <w:rFonts w:ascii="Angsana New" w:hAnsi="Angsana New"/>
          <w:sz w:val="30"/>
          <w:szCs w:val="30"/>
          <w:cs/>
        </w:rPr>
        <w:br/>
      </w:r>
      <w:r w:rsidRPr="00B377B0">
        <w:rPr>
          <w:rFonts w:ascii="Angsana New" w:hAnsi="Angsana New"/>
          <w:sz w:val="30"/>
          <w:szCs w:val="30"/>
          <w:cs/>
        </w:rPr>
        <w:t xml:space="preserve">ร้อยละ </w:t>
      </w:r>
      <w:r w:rsidRPr="00B377B0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)</w:t>
      </w:r>
      <w:r w:rsidRPr="00B377B0">
        <w:rPr>
          <w:rFonts w:ascii="Angsana New" w:hAnsi="Angsana New"/>
          <w:sz w:val="30"/>
          <w:szCs w:val="30"/>
        </w:rPr>
        <w:t xml:space="preserve"> </w:t>
      </w:r>
      <w:r w:rsidRPr="00B377B0">
        <w:rPr>
          <w:rFonts w:ascii="Angsana New" w:hAnsi="Angsana New"/>
          <w:sz w:val="30"/>
          <w:szCs w:val="30"/>
          <w:cs/>
        </w:rPr>
        <w:t>ทั้งนี้การเลิกกิจการของบริษัทร่วมดังกล่าวไม่มีผลกระทบต่อการดำเนินงานหรือฐานะการเงินของ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377B0">
        <w:rPr>
          <w:rFonts w:ascii="Angsana New" w:hAnsi="Angsana New"/>
          <w:sz w:val="30"/>
          <w:szCs w:val="30"/>
          <w:cs/>
        </w:rPr>
        <w:t>บริษัท</w:t>
      </w:r>
      <w:r w:rsidR="00F5323D">
        <w:rPr>
          <w:rFonts w:ascii="Angsana New" w:hAnsi="Angsana New"/>
          <w:sz w:val="30"/>
          <w:szCs w:val="30"/>
        </w:rPr>
        <w:t xml:space="preserve"> </w:t>
      </w:r>
      <w:r w:rsidR="00D3247E">
        <w:rPr>
          <w:rFonts w:ascii="Angsana New" w:hAnsi="Angsana New" w:hint="cs"/>
          <w:sz w:val="30"/>
          <w:szCs w:val="30"/>
          <w:cs/>
        </w:rPr>
        <w:t>จาก</w:t>
      </w:r>
      <w:r w:rsidR="006B3368">
        <w:rPr>
          <w:rFonts w:ascii="Angsana New" w:hAnsi="Angsana New" w:hint="cs"/>
          <w:sz w:val="30"/>
          <w:szCs w:val="30"/>
          <w:cs/>
        </w:rPr>
        <w:t>ผล</w:t>
      </w:r>
      <w:r w:rsidR="00D3247E">
        <w:rPr>
          <w:rFonts w:ascii="Angsana New" w:hAnsi="Angsana New" w:hint="cs"/>
          <w:sz w:val="30"/>
          <w:szCs w:val="30"/>
          <w:cs/>
        </w:rPr>
        <w:t xml:space="preserve">การดำเนินงานและแผนการเลิกกิจการดังกล่าวส่งผลให้กลุ่มบริษัทพิจารณาตั้งด้อยค่าเงินลงทุนในบริษัทร่วมแล้วทั้งจำนวนในปี </w:t>
      </w:r>
      <w:r w:rsidR="00D3247E">
        <w:rPr>
          <w:rFonts w:ascii="Angsana New" w:hAnsi="Angsana New"/>
          <w:sz w:val="30"/>
          <w:szCs w:val="30"/>
        </w:rPr>
        <w:t>2565</w:t>
      </w:r>
      <w:r w:rsidRPr="00B377B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อย่างไรก็ตามบริษัทร่วมอยู่ในระหว่างดำเนินการเลิกกิจการ</w:t>
      </w:r>
    </w:p>
    <w:p w14:paraId="2575FCA9" w14:textId="77777777" w:rsidR="000477C3" w:rsidRDefault="00047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03662423" w14:textId="77777777" w:rsidR="00C72697" w:rsidRPr="000477C3" w:rsidRDefault="00C72697" w:rsidP="00C726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การเข้าลงทุนและ</w:t>
      </w:r>
      <w:r w:rsidRPr="000477C3">
        <w:rPr>
          <w:rFonts w:ascii="Angsana New" w:hAnsi="Angsana New" w:hint="cs"/>
          <w:i/>
          <w:iCs/>
          <w:sz w:val="30"/>
          <w:szCs w:val="30"/>
          <w:cs/>
        </w:rPr>
        <w:t>ชำระค่าหุ้น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ของ </w:t>
      </w:r>
      <w:r>
        <w:rPr>
          <w:rFonts w:ascii="Angsana New" w:hAnsi="Angsana New"/>
          <w:i/>
          <w:iCs/>
          <w:sz w:val="30"/>
          <w:szCs w:val="30"/>
        </w:rPr>
        <w:t>KMF</w:t>
      </w:r>
    </w:p>
    <w:p w14:paraId="0084F795" w14:textId="77777777" w:rsidR="00C72697" w:rsidRDefault="00C72697" w:rsidP="00C726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81AD0B2" w14:textId="77777777" w:rsidR="00C72697" w:rsidRDefault="00C72697" w:rsidP="00C726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ในปี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บริษัท สไปซ์ ซินเนอร์จี้ จำกัด </w:t>
      </w:r>
      <w:r>
        <w:rPr>
          <w:rFonts w:ascii="Angsana New" w:hAnsi="Angsana New"/>
          <w:sz w:val="30"/>
          <w:szCs w:val="30"/>
        </w:rPr>
        <w:t xml:space="preserve">(“SYN”) </w:t>
      </w:r>
      <w:r>
        <w:rPr>
          <w:rFonts w:ascii="Angsana New" w:hAnsi="Angsana New" w:hint="cs"/>
          <w:sz w:val="30"/>
          <w:szCs w:val="30"/>
          <w:cs/>
        </w:rPr>
        <w:t xml:space="preserve">เข้าลงทุนในบริษัท คิง มารีน ฟู้ดส์ จำกัด </w:t>
      </w:r>
      <w:r>
        <w:rPr>
          <w:rFonts w:ascii="Angsana New" w:hAnsi="Angsana New"/>
          <w:sz w:val="30"/>
          <w:szCs w:val="30"/>
        </w:rPr>
        <w:t xml:space="preserve">(“KMF”) </w:t>
      </w:r>
      <w:r w:rsidRPr="008E7E22">
        <w:rPr>
          <w:rFonts w:ascii="Angsana New" w:hAnsi="Angsana New"/>
          <w:sz w:val="30"/>
          <w:szCs w:val="30"/>
          <w:cs/>
        </w:rPr>
        <w:t>โดยแบ่งชำระเป็น</w:t>
      </w:r>
      <w:r w:rsidRPr="008E7E22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2</w:t>
      </w:r>
      <w:r w:rsidRPr="008E7E22">
        <w:rPr>
          <w:rFonts w:ascii="Angsana New" w:hAnsi="Angsana New"/>
          <w:sz w:val="30"/>
          <w:szCs w:val="30"/>
          <w:cs/>
        </w:rPr>
        <w:t xml:space="preserve"> งวด คืองวดที่</w:t>
      </w:r>
      <w:r w:rsidRPr="008E7E22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 xml:space="preserve">1 </w:t>
      </w:r>
      <w:r w:rsidRPr="008E7E22">
        <w:rPr>
          <w:rFonts w:ascii="Angsana New" w:hAnsi="Angsana New"/>
          <w:sz w:val="30"/>
          <w:szCs w:val="30"/>
          <w:cs/>
        </w:rPr>
        <w:t xml:space="preserve">จำนวน </w:t>
      </w:r>
      <w:r w:rsidRPr="008E7E22">
        <w:rPr>
          <w:rFonts w:ascii="Angsana New" w:hAnsi="Angsana New"/>
          <w:sz w:val="30"/>
          <w:szCs w:val="30"/>
        </w:rPr>
        <w:t>60.</w:t>
      </w:r>
      <w:r>
        <w:rPr>
          <w:rFonts w:ascii="Angsana New" w:hAnsi="Angsana New"/>
          <w:sz w:val="30"/>
          <w:szCs w:val="30"/>
        </w:rPr>
        <w:t>1</w:t>
      </w:r>
      <w:r w:rsidRPr="008E7E22">
        <w:rPr>
          <w:rFonts w:ascii="Angsana New" w:hAnsi="Angsana New"/>
          <w:sz w:val="30"/>
          <w:szCs w:val="30"/>
          <w:cs/>
        </w:rPr>
        <w:t xml:space="preserve"> ล้านบาท ชำระ ณ วันที่โอนกิจการเสร็จสมบูรณ์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2565)</w:t>
      </w:r>
      <w:r w:rsidRPr="008E7E22">
        <w:rPr>
          <w:rFonts w:ascii="Angsana New" w:hAnsi="Angsana New"/>
          <w:sz w:val="30"/>
          <w:szCs w:val="30"/>
          <w:cs/>
        </w:rPr>
        <w:t xml:space="preserve"> และงวดที่</w:t>
      </w:r>
      <w:r w:rsidRPr="008E7E22">
        <w:rPr>
          <w:rFonts w:ascii="Angsana New" w:hAnsi="Angsana New"/>
          <w:sz w:val="30"/>
          <w:szCs w:val="30"/>
        </w:rPr>
        <w:t> 2</w:t>
      </w:r>
      <w:r w:rsidRPr="008E7E22">
        <w:rPr>
          <w:rFonts w:ascii="Angsana New" w:hAnsi="Angsana New"/>
          <w:sz w:val="30"/>
          <w:szCs w:val="30"/>
          <w:cs/>
        </w:rPr>
        <w:t xml:space="preserve"> จำนวน</w:t>
      </w:r>
      <w:r w:rsidRPr="008E7E22">
        <w:rPr>
          <w:rFonts w:ascii="Angsana New" w:hAnsi="Angsana New"/>
          <w:sz w:val="30"/>
          <w:szCs w:val="30"/>
        </w:rPr>
        <w:t> 12.0</w:t>
      </w:r>
      <w:r w:rsidRPr="008E7E22">
        <w:rPr>
          <w:rFonts w:ascii="Angsana New" w:hAnsi="Angsana New"/>
          <w:sz w:val="30"/>
          <w:szCs w:val="30"/>
          <w:cs/>
        </w:rPr>
        <w:t xml:space="preserve"> ล้านบาท เมื่อ</w:t>
      </w:r>
      <w:r w:rsidRPr="008E7E22">
        <w:rPr>
          <w:rFonts w:ascii="Angsana New" w:hAnsi="Angsana New"/>
          <w:sz w:val="30"/>
          <w:szCs w:val="30"/>
        </w:rPr>
        <w:t xml:space="preserve"> KMF </w:t>
      </w:r>
      <w:r w:rsidRPr="008E7E22">
        <w:rPr>
          <w:rFonts w:ascii="Angsana New" w:hAnsi="Angsana New"/>
          <w:sz w:val="30"/>
          <w:szCs w:val="30"/>
          <w:cs/>
        </w:rPr>
        <w:t xml:space="preserve">สามารถทำตามเงื่อนไขที่ระบุในสัญญา </w:t>
      </w:r>
      <w:r w:rsidRPr="00D01C17">
        <w:rPr>
          <w:rFonts w:ascii="Angsana New" w:hAnsi="Angsana New"/>
          <w:sz w:val="30"/>
          <w:szCs w:val="30"/>
          <w:cs/>
        </w:rPr>
        <w:t>ในที่ประชุมคณะกรรมการของบริษัท เมื่อวันที่</w:t>
      </w:r>
      <w:r>
        <w:rPr>
          <w:rFonts w:ascii="Angsana New" w:hAnsi="Angsana New"/>
          <w:sz w:val="30"/>
          <w:szCs w:val="30"/>
        </w:rPr>
        <w:t xml:space="preserve"> 27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>2566</w:t>
      </w:r>
      <w:r w:rsidRPr="00D01C17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D01C17">
        <w:rPr>
          <w:rFonts w:ascii="Angsana New" w:hAnsi="Angsana New"/>
          <w:sz w:val="30"/>
          <w:szCs w:val="30"/>
          <w:cs/>
        </w:rPr>
        <w:t xml:space="preserve">จ่ายชำระค่าหุ้นงวดที่ </w:t>
      </w:r>
      <w:r>
        <w:rPr>
          <w:rFonts w:ascii="Angsana New" w:hAnsi="Angsana New"/>
          <w:sz w:val="30"/>
          <w:szCs w:val="30"/>
        </w:rPr>
        <w:t>2</w:t>
      </w:r>
      <w:r w:rsidRPr="00D01C17">
        <w:rPr>
          <w:rFonts w:ascii="Angsana New" w:hAnsi="Angsana New"/>
          <w:sz w:val="30"/>
          <w:szCs w:val="30"/>
          <w:cs/>
        </w:rPr>
        <w:t xml:space="preserve"> จำนวน</w:t>
      </w:r>
      <w:r>
        <w:rPr>
          <w:rFonts w:ascii="Angsana New" w:hAnsi="Angsana New"/>
          <w:sz w:val="30"/>
          <w:szCs w:val="30"/>
        </w:rPr>
        <w:t xml:space="preserve"> 12</w:t>
      </w:r>
      <w:r w:rsidRPr="00D01C17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0</w:t>
      </w:r>
      <w:r w:rsidRPr="00D01C17">
        <w:rPr>
          <w:rFonts w:ascii="Angsana New" w:hAnsi="Angsana New"/>
          <w:sz w:val="30"/>
          <w:szCs w:val="30"/>
          <w:cs/>
        </w:rPr>
        <w:t xml:space="preserve"> ล้านบาท เนื่องจาก</w:t>
      </w:r>
      <w:r>
        <w:rPr>
          <w:rFonts w:ascii="Angsana New" w:hAnsi="Angsana New"/>
          <w:sz w:val="30"/>
          <w:szCs w:val="30"/>
        </w:rPr>
        <w:t xml:space="preserve"> </w:t>
      </w:r>
      <w:r w:rsidRPr="00D01C17">
        <w:rPr>
          <w:rFonts w:ascii="Angsana New" w:hAnsi="Angsana New"/>
          <w:sz w:val="30"/>
          <w:szCs w:val="30"/>
        </w:rPr>
        <w:t xml:space="preserve">KMF </w:t>
      </w:r>
      <w:r w:rsidRPr="00D01C17">
        <w:rPr>
          <w:rFonts w:ascii="Angsana New" w:hAnsi="Angsana New"/>
          <w:sz w:val="30"/>
          <w:szCs w:val="30"/>
          <w:cs/>
        </w:rPr>
        <w:t>สามารถทำตามเงื่อนไขที่ระบุในสัญญาได้ โดย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SYN </w:t>
      </w:r>
      <w:r w:rsidRPr="00D01C17">
        <w:rPr>
          <w:rFonts w:ascii="Angsana New" w:hAnsi="Angsana New"/>
          <w:sz w:val="30"/>
          <w:szCs w:val="30"/>
          <w:cs/>
        </w:rPr>
        <w:t xml:space="preserve">ชำระค่าหุ้นดังกล่าวแล้วในเดือนมีนาคม </w:t>
      </w:r>
      <w:r>
        <w:rPr>
          <w:rFonts w:ascii="Angsana New" w:hAnsi="Angsana New"/>
          <w:sz w:val="30"/>
          <w:szCs w:val="30"/>
        </w:rPr>
        <w:t>2566</w:t>
      </w:r>
    </w:p>
    <w:p w14:paraId="13EC76A2" w14:textId="1C49CAC5" w:rsidR="00A45D43" w:rsidRDefault="00A45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44BD7CD" w14:textId="637E666D" w:rsidR="008E3B76" w:rsidRPr="00106313" w:rsidRDefault="00B7441E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0CA2A2D3" w14:textId="2AFC12AC" w:rsidR="008E3B76" w:rsidRPr="00106313" w:rsidRDefault="008E3B76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7"/>
        <w:gridCol w:w="993"/>
        <w:gridCol w:w="1529"/>
        <w:gridCol w:w="272"/>
        <w:gridCol w:w="2159"/>
      </w:tblGrid>
      <w:tr w:rsidR="00CD4D1B" w:rsidRPr="0076015C" w14:paraId="18B368A4" w14:textId="77777777" w:rsidTr="00CD4D1B">
        <w:trPr>
          <w:trHeight w:val="461"/>
          <w:tblHeader/>
        </w:trPr>
        <w:tc>
          <w:tcPr>
            <w:tcW w:w="2302" w:type="pct"/>
          </w:tcPr>
          <w:p w14:paraId="5C4B4644" w14:textId="0E262C72" w:rsidR="00CD4D1B" w:rsidRPr="008A7132" w:rsidRDefault="00CD4D1B" w:rsidP="00CD4D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33CE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EB7C96"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EB7C96"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33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633CE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="00633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41" w:type="pct"/>
          </w:tcPr>
          <w:p w14:paraId="744FD4F7" w14:textId="6F1542A6" w:rsidR="00CD4D1B" w:rsidRPr="00CD4D1B" w:rsidRDefault="00CD4D1B" w:rsidP="00CD4D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3" w:type="pct"/>
            <w:hideMark/>
          </w:tcPr>
          <w:p w14:paraId="4ED37672" w14:textId="0661E30B" w:rsidR="00CD4D1B" w:rsidRPr="008A7132" w:rsidRDefault="00CD4D1B" w:rsidP="00CD4D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173C1CB" w14:textId="77777777" w:rsidR="00CD4D1B" w:rsidRPr="008A7132" w:rsidRDefault="00CD4D1B" w:rsidP="00CD4D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pct"/>
          </w:tcPr>
          <w:p w14:paraId="70DE3C12" w14:textId="27DB0D6E" w:rsidR="00CD4D1B" w:rsidRPr="00CD4D1B" w:rsidRDefault="00CD4D1B" w:rsidP="00CD4D1B"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4D1B" w:rsidRPr="0076015C" w14:paraId="1E5CB97F" w14:textId="77777777" w:rsidTr="00CD4D1B">
        <w:trPr>
          <w:tblHeader/>
        </w:trPr>
        <w:tc>
          <w:tcPr>
            <w:tcW w:w="2302" w:type="pct"/>
          </w:tcPr>
          <w:p w14:paraId="35C216D9" w14:textId="102FF601" w:rsidR="00CD4D1B" w:rsidRPr="008A7132" w:rsidRDefault="00CD4D1B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55306277" w14:textId="77777777" w:rsidR="00CD4D1B" w:rsidRPr="008A7132" w:rsidRDefault="00CD4D1B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57" w:type="pct"/>
            <w:gridSpan w:val="3"/>
            <w:hideMark/>
          </w:tcPr>
          <w:p w14:paraId="71F3504E" w14:textId="35A9FBDF" w:rsidR="00CD4D1B" w:rsidRPr="008A7132" w:rsidRDefault="00CD4D1B" w:rsidP="00CD4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3742"/>
                <w:tab w:val="left" w:pos="720"/>
                <w:tab w:val="left" w:pos="1516"/>
                <w:tab w:val="left" w:pos="3406"/>
              </w:tabs>
              <w:spacing w:after="0" w:line="240" w:lineRule="auto"/>
              <w:ind w:left="-734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4D1B" w:rsidRPr="0076015C" w14:paraId="6F7FE9ED" w14:textId="77777777" w:rsidTr="00CD4D1B">
        <w:trPr>
          <w:tblHeader/>
        </w:trPr>
        <w:tc>
          <w:tcPr>
            <w:tcW w:w="2302" w:type="pct"/>
            <w:hideMark/>
          </w:tcPr>
          <w:p w14:paraId="66450C09" w14:textId="379E87D0" w:rsidR="00CD4D1B" w:rsidRPr="008A7132" w:rsidRDefault="00CD4D1B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713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541" w:type="pct"/>
          </w:tcPr>
          <w:p w14:paraId="403D7E68" w14:textId="77777777" w:rsidR="00CD4D1B" w:rsidRDefault="00CD4D1B" w:rsidP="00E3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</w:tcPr>
          <w:p w14:paraId="01EB9961" w14:textId="6BA37B38" w:rsidR="00CD4D1B" w:rsidRPr="008A7132" w:rsidRDefault="004F2A0D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33,0</w:t>
            </w:r>
            <w:r w:rsidR="00315CD6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48" w:type="pct"/>
          </w:tcPr>
          <w:p w14:paraId="4667C520" w14:textId="77777777" w:rsidR="00CD4D1B" w:rsidRPr="008A7132" w:rsidRDefault="00CD4D1B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160240E2" w14:textId="6A58D6DE" w:rsidR="00CD4D1B" w:rsidRPr="008A7132" w:rsidRDefault="004F2A0D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2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</w:t>
            </w:r>
            <w:r w:rsidR="00FB7D7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CD4D1B" w:rsidRPr="0076015C" w14:paraId="6856AB8E" w14:textId="77777777" w:rsidTr="00CD4D1B">
        <w:trPr>
          <w:tblHeader/>
        </w:trPr>
        <w:tc>
          <w:tcPr>
            <w:tcW w:w="2302" w:type="pct"/>
          </w:tcPr>
          <w:p w14:paraId="193E2269" w14:textId="5D97728A" w:rsidR="00CD4D1B" w:rsidRPr="008A7132" w:rsidRDefault="00CD4D1B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541" w:type="pct"/>
          </w:tcPr>
          <w:p w14:paraId="01FC6C12" w14:textId="77777777" w:rsidR="00CD4D1B" w:rsidRDefault="00CD4D1B" w:rsidP="00E3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3" w:type="pct"/>
          </w:tcPr>
          <w:p w14:paraId="7FBACC9D" w14:textId="4708890A" w:rsidR="00CD4D1B" w:rsidRPr="008A7132" w:rsidRDefault="007908E8" w:rsidP="004F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(803)</w:t>
            </w:r>
          </w:p>
        </w:tc>
        <w:tc>
          <w:tcPr>
            <w:tcW w:w="148" w:type="pct"/>
          </w:tcPr>
          <w:p w14:paraId="3C48A543" w14:textId="77777777" w:rsidR="00CD4D1B" w:rsidRPr="008A7132" w:rsidRDefault="00CD4D1B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49F8C97D" w14:textId="1186FAF8" w:rsidR="00CD4D1B" w:rsidRPr="008A7132" w:rsidRDefault="007908E8" w:rsidP="00F53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</w:tr>
      <w:tr w:rsidR="000D788F" w:rsidRPr="0076015C" w14:paraId="47587E1B" w14:textId="77777777" w:rsidTr="00CD4D1B">
        <w:trPr>
          <w:tblHeader/>
        </w:trPr>
        <w:tc>
          <w:tcPr>
            <w:tcW w:w="2302" w:type="pct"/>
          </w:tcPr>
          <w:p w14:paraId="3AC1F05B" w14:textId="695D227B" w:rsidR="000D788F" w:rsidRDefault="000D788F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541" w:type="pct"/>
          </w:tcPr>
          <w:p w14:paraId="3D2EA687" w14:textId="77777777" w:rsidR="000D788F" w:rsidRPr="00CD4D1B" w:rsidRDefault="000D788F" w:rsidP="00CD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33" w:type="pct"/>
          </w:tcPr>
          <w:p w14:paraId="41B77038" w14:textId="0286A2A1" w:rsidR="000D788F" w:rsidRDefault="00D3247E" w:rsidP="004F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B5B1D">
              <w:rPr>
                <w:rFonts w:asciiTheme="majorBidi" w:hAnsiTheme="majorBidi" w:cstheme="majorBidi"/>
                <w:sz w:val="30"/>
                <w:szCs w:val="30"/>
              </w:rPr>
              <w:t>666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3558F2C1" w14:textId="77777777" w:rsidR="000D788F" w:rsidRPr="008A7132" w:rsidRDefault="000D788F" w:rsidP="004F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3065AADC" w14:textId="0821750D" w:rsidR="000D788F" w:rsidRDefault="00FA54DF" w:rsidP="00FA5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5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02C24F9" w14:textId="77777777" w:rsidR="00A45D43" w:rsidRDefault="00A45D43" w:rsidP="00E71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1515F8B" w14:textId="32D06D13" w:rsidR="00835A05" w:rsidRDefault="00835A05" w:rsidP="00A45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 w:rsidRPr="0076015C">
        <w:rPr>
          <w:rFonts w:ascii="Angsana New" w:hAnsi="Angsana New" w:hint="cs"/>
          <w:i/>
          <w:iCs/>
          <w:sz w:val="30"/>
          <w:szCs w:val="30"/>
          <w:cs/>
        </w:rPr>
        <w:t>สินทรัพย์สิทธิการใช้</w:t>
      </w:r>
    </w:p>
    <w:p w14:paraId="40014987" w14:textId="77777777" w:rsidR="00762410" w:rsidRPr="00E71716" w:rsidRDefault="00762410" w:rsidP="00E71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529"/>
        <w:gridCol w:w="272"/>
        <w:gridCol w:w="2159"/>
      </w:tblGrid>
      <w:tr w:rsidR="00835A05" w:rsidRPr="008A7132" w14:paraId="0AE76F34" w14:textId="77777777" w:rsidTr="004022AB">
        <w:trPr>
          <w:trHeight w:val="461"/>
          <w:tblHeader/>
        </w:trPr>
        <w:tc>
          <w:tcPr>
            <w:tcW w:w="2843" w:type="pct"/>
          </w:tcPr>
          <w:p w14:paraId="59CB5E11" w14:textId="5B0946DD" w:rsidR="00633CED" w:rsidRPr="00633CED" w:rsidRDefault="00835A05" w:rsidP="00E326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33CE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EB7C96"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33CED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633CED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633CED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833" w:type="pct"/>
            <w:hideMark/>
          </w:tcPr>
          <w:p w14:paraId="69E494B4" w14:textId="77777777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129B821" w14:textId="77777777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pct"/>
          </w:tcPr>
          <w:p w14:paraId="38896B55" w14:textId="77777777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5A05" w:rsidRPr="008A7132" w14:paraId="50784FE6" w14:textId="77777777" w:rsidTr="004022AB">
        <w:trPr>
          <w:tblHeader/>
        </w:trPr>
        <w:tc>
          <w:tcPr>
            <w:tcW w:w="2843" w:type="pct"/>
          </w:tcPr>
          <w:p w14:paraId="6BA1DC3B" w14:textId="4ECF7DE5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7" w:type="pct"/>
            <w:gridSpan w:val="3"/>
            <w:hideMark/>
          </w:tcPr>
          <w:p w14:paraId="3B8AA212" w14:textId="77777777" w:rsidR="00835A05" w:rsidRPr="008A7132" w:rsidRDefault="00835A05" w:rsidP="00402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3742"/>
                <w:tab w:val="left" w:pos="720"/>
                <w:tab w:val="left" w:pos="1516"/>
                <w:tab w:val="left" w:pos="3406"/>
              </w:tabs>
              <w:spacing w:after="0" w:line="240" w:lineRule="auto"/>
              <w:ind w:left="-734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5A05" w:rsidRPr="008A7132" w14:paraId="271990E0" w14:textId="77777777" w:rsidTr="004022AB">
        <w:trPr>
          <w:tblHeader/>
        </w:trPr>
        <w:tc>
          <w:tcPr>
            <w:tcW w:w="2843" w:type="pct"/>
          </w:tcPr>
          <w:p w14:paraId="329E0FB6" w14:textId="709D7679" w:rsidR="00835A05" w:rsidRPr="008A7132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33" w:type="pct"/>
          </w:tcPr>
          <w:p w14:paraId="74CD74D5" w14:textId="797AEC3E" w:rsidR="00835A05" w:rsidRPr="00DD06BF" w:rsidRDefault="00FB7D71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D06BF">
              <w:rPr>
                <w:rFonts w:asciiTheme="majorBidi" w:hAnsiTheme="majorBidi" w:cstheme="majorBidi"/>
                <w:sz w:val="30"/>
                <w:szCs w:val="30"/>
              </w:rPr>
              <w:t>100,</w:t>
            </w:r>
            <w:r w:rsidR="007908E8">
              <w:rPr>
                <w:rFonts w:asciiTheme="majorBidi" w:hAnsiTheme="majorBidi" w:cstheme="majorBidi"/>
                <w:sz w:val="30"/>
                <w:szCs w:val="30"/>
              </w:rPr>
              <w:t>727</w:t>
            </w:r>
          </w:p>
        </w:tc>
        <w:tc>
          <w:tcPr>
            <w:tcW w:w="148" w:type="pct"/>
          </w:tcPr>
          <w:p w14:paraId="090806AB" w14:textId="77777777" w:rsidR="00835A05" w:rsidRPr="00DD06BF" w:rsidRDefault="00835A05" w:rsidP="00E3260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13F48832" w14:textId="26E39500" w:rsidR="00835A05" w:rsidRPr="00DD06BF" w:rsidRDefault="00FB7D71" w:rsidP="00A90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5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06B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1FF0" w:rsidRPr="008A7132" w14:paraId="579F0DC7" w14:textId="77777777" w:rsidTr="004022AB">
        <w:trPr>
          <w:tblHeader/>
        </w:trPr>
        <w:tc>
          <w:tcPr>
            <w:tcW w:w="2843" w:type="pct"/>
          </w:tcPr>
          <w:p w14:paraId="1AD7A962" w14:textId="0328EE07" w:rsidR="00DA1FF0" w:rsidRPr="008A7132" w:rsidRDefault="00DA1FF0" w:rsidP="00DA1F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833" w:type="pct"/>
          </w:tcPr>
          <w:p w14:paraId="5E89DD6E" w14:textId="05BA9D14" w:rsidR="00DA1FF0" w:rsidRPr="00DD06BF" w:rsidRDefault="007908E8" w:rsidP="00E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19,064</w:t>
            </w:r>
          </w:p>
        </w:tc>
        <w:tc>
          <w:tcPr>
            <w:tcW w:w="148" w:type="pct"/>
          </w:tcPr>
          <w:p w14:paraId="6A00B414" w14:textId="77777777" w:rsidR="00DA1FF0" w:rsidRPr="00DD06BF" w:rsidRDefault="00DA1FF0" w:rsidP="00DA1FF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38094B6B" w14:textId="03D7D8AD" w:rsidR="00DA1FF0" w:rsidRPr="00DD06BF" w:rsidRDefault="00FB7D71" w:rsidP="00A90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5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06B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DBF89EF" w14:textId="77777777" w:rsidR="00835A05" w:rsidRPr="00A45D43" w:rsidRDefault="00835A05" w:rsidP="00835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281B6DCB" w14:textId="718FEC8E" w:rsidR="00835A05" w:rsidRDefault="00835A05" w:rsidP="00835A0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2410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กลุ่มบริษัทเช่าพื้นที่เป็นระยะเวลา </w:t>
      </w:r>
      <w:r w:rsidRPr="00762410">
        <w:rPr>
          <w:rFonts w:asciiTheme="majorBidi" w:hAnsiTheme="majorBidi" w:cstheme="majorBidi"/>
          <w:sz w:val="30"/>
          <w:szCs w:val="30"/>
        </w:rPr>
        <w:t xml:space="preserve">3 </w:t>
      </w:r>
      <w:r w:rsidRPr="00762410">
        <w:rPr>
          <w:rFonts w:asciiTheme="majorBidi" w:hAnsiTheme="majorBidi" w:cstheme="majorBidi" w:hint="cs"/>
          <w:sz w:val="30"/>
          <w:szCs w:val="30"/>
          <w:cs/>
        </w:rPr>
        <w:t>ปี โดยมีสิทธิต่ออายุสัญญาเช่าเมื่อสิ้นสุดอายุสัญญา และค่าเช่าผันแปรตามอายุสัญญา ค่าเช่ากำหนดชำระเป็นรายเดือนตามอัตราที่ระบุไว้ในสัญญา</w:t>
      </w:r>
    </w:p>
    <w:p w14:paraId="2CA1F8D9" w14:textId="77777777" w:rsidR="00C52D04" w:rsidRPr="00A45D43" w:rsidRDefault="00C52D04" w:rsidP="001F64FC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24"/>
          <w:szCs w:val="24"/>
          <w:highlight w:val="yellow"/>
          <w:cs/>
        </w:rPr>
      </w:pPr>
    </w:p>
    <w:p w14:paraId="44E20F4B" w14:textId="0E69A4D7" w:rsidR="005534D1" w:rsidRPr="00106313" w:rsidRDefault="00316966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</w:t>
      </w:r>
      <w:r w:rsidR="005E6FE0" w:rsidRPr="00106313">
        <w:rPr>
          <w:rFonts w:asciiTheme="majorBidi" w:hAnsiTheme="majorBidi" w:cstheme="majorBidi"/>
          <w:b/>
          <w:bCs/>
          <w:sz w:val="30"/>
          <w:szCs w:val="30"/>
          <w:cs/>
        </w:rPr>
        <w:t>การจำแนกรายได้</w:t>
      </w:r>
    </w:p>
    <w:p w14:paraId="2F7195DA" w14:textId="77777777" w:rsidR="00316966" w:rsidRPr="00106313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45AD9F7" w14:textId="04FB1731" w:rsidR="000A0823" w:rsidRPr="00106313" w:rsidRDefault="000A0823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06313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ส่วนงานธุรกิจ</w:t>
      </w:r>
    </w:p>
    <w:p w14:paraId="52CED3CE" w14:textId="77777777" w:rsidR="000A0823" w:rsidRPr="00106313" w:rsidRDefault="000A0823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38E8B5C" w14:textId="398223BA" w:rsidR="00316966" w:rsidRPr="00106313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ผู้บริหาร</w:t>
      </w:r>
      <w:r w:rsidR="009935AF" w:rsidRPr="00106313">
        <w:rPr>
          <w:rFonts w:asciiTheme="majorBidi" w:hAnsiTheme="majorBidi" w:cstheme="majorBidi"/>
          <w:sz w:val="30"/>
          <w:szCs w:val="30"/>
          <w:cs/>
        </w:rPr>
        <w:t>พิจารณา</w:t>
      </w:r>
      <w:r w:rsidRPr="00106313">
        <w:rPr>
          <w:rFonts w:asciiTheme="majorBidi" w:hAnsiTheme="majorBidi" w:cstheme="majorBidi"/>
          <w:sz w:val="30"/>
          <w:szCs w:val="30"/>
          <w:cs/>
        </w:rPr>
        <w:t>ว่ากลุ่มบริษัทดำเนินกิจการในส่วนงานธุรกิจเดียวคือธุรกิจร้านอาหาร ดังนั้น</w:t>
      </w:r>
      <w:r w:rsidR="009935AF" w:rsidRPr="00106313">
        <w:rPr>
          <w:rFonts w:asciiTheme="majorBidi" w:hAnsiTheme="majorBidi" w:cstheme="majorBidi"/>
          <w:sz w:val="30"/>
          <w:szCs w:val="30"/>
          <w:cs/>
        </w:rPr>
        <w:t>จ</w:t>
      </w:r>
      <w:r w:rsidR="003A785C" w:rsidRPr="00106313">
        <w:rPr>
          <w:rFonts w:asciiTheme="majorBidi" w:hAnsiTheme="majorBidi" w:cstheme="majorBidi"/>
          <w:sz w:val="30"/>
          <w:szCs w:val="30"/>
          <w:cs/>
        </w:rPr>
        <w:t>ึ</w:t>
      </w:r>
      <w:r w:rsidR="009935AF" w:rsidRPr="00106313">
        <w:rPr>
          <w:rFonts w:asciiTheme="majorBidi" w:hAnsiTheme="majorBidi" w:cstheme="majorBidi"/>
          <w:sz w:val="30"/>
          <w:szCs w:val="30"/>
          <w:cs/>
        </w:rPr>
        <w:t>งมีส่วนงานที่รายงาน</w:t>
      </w:r>
      <w:r w:rsidRPr="00106313">
        <w:rPr>
          <w:rFonts w:asciiTheme="majorBidi" w:hAnsiTheme="majorBidi" w:cstheme="majorBidi"/>
          <w:sz w:val="30"/>
          <w:szCs w:val="30"/>
          <w:cs/>
        </w:rPr>
        <w:t>เพียงส่วนงานเดียว</w:t>
      </w:r>
    </w:p>
    <w:p w14:paraId="7E8526FA" w14:textId="77777777" w:rsidR="00316966" w:rsidRPr="00106313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5354DDD" w14:textId="77777777" w:rsidR="00316966" w:rsidRPr="00106313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ส่วนงานภูมิศาสตร์</w:t>
      </w:r>
    </w:p>
    <w:p w14:paraId="78F8F9AA" w14:textId="77777777" w:rsidR="00316966" w:rsidRPr="00106313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28EDB8F" w14:textId="77777777" w:rsidR="00316966" w:rsidRPr="00106313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14:paraId="3D89A689" w14:textId="06855D73" w:rsidR="00AA588E" w:rsidRDefault="00AA5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16FEA92" w14:textId="77777777" w:rsidR="00D3247E" w:rsidRDefault="00D32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4C6A857" w14:textId="2657CD69" w:rsidR="00316966" w:rsidRPr="00106313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lastRenderedPageBreak/>
        <w:t>ตารางต่อไปนี้แสดงข้อมูลรายได้ที่ถูกจำแนกตามประเภทของผลิตภัณฑ์หลักและจังหวะเวลาในการรับรู้รายได้</w:t>
      </w:r>
    </w:p>
    <w:p w14:paraId="6919481C" w14:textId="77777777" w:rsidR="00EB7C96" w:rsidRPr="0076015C" w:rsidRDefault="00EB7C96" w:rsidP="00EB7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36"/>
        <w:gridCol w:w="1118"/>
        <w:gridCol w:w="269"/>
        <w:gridCol w:w="1076"/>
        <w:gridCol w:w="238"/>
        <w:gridCol w:w="1113"/>
      </w:tblGrid>
      <w:tr w:rsidR="00EB7C96" w:rsidRPr="0076015C" w14:paraId="108A2F7D" w14:textId="77777777" w:rsidTr="00397141">
        <w:tc>
          <w:tcPr>
            <w:tcW w:w="2199" w:type="pct"/>
          </w:tcPr>
          <w:p w14:paraId="09F03DD5" w14:textId="77777777" w:rsidR="00EB7C96" w:rsidRPr="0076015C" w:rsidRDefault="00EB7C96" w:rsidP="0039714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  <w:shd w:val="clear" w:color="auto" w:fill="auto"/>
          </w:tcPr>
          <w:p w14:paraId="6080B7D1" w14:textId="77777777" w:rsidR="00EB7C96" w:rsidRPr="0076015C" w:rsidRDefault="00EB7C96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518C9E8" w14:textId="77777777" w:rsidR="00EB7C96" w:rsidRPr="0076015C" w:rsidRDefault="00EB7C96" w:rsidP="0039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shd w:val="clear" w:color="auto" w:fill="auto"/>
            <w:vAlign w:val="bottom"/>
          </w:tcPr>
          <w:p w14:paraId="6306A238" w14:textId="77777777" w:rsidR="00EB7C96" w:rsidRPr="0076015C" w:rsidRDefault="00EB7C96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7C96" w:rsidRPr="0076015C" w14:paraId="7432737A" w14:textId="77777777" w:rsidTr="00397141">
        <w:tc>
          <w:tcPr>
            <w:tcW w:w="2199" w:type="pct"/>
          </w:tcPr>
          <w:p w14:paraId="204C8C87" w14:textId="3C751BEF" w:rsidR="00EB7C96" w:rsidRPr="0076015C" w:rsidRDefault="00EB7C96" w:rsidP="0039714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สาม</w:t>
            </w: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เดือนสิ้นสุดวันที่ </w:t>
            </w:r>
            <w:r w:rsidR="00702289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31</w:t>
            </w:r>
            <w:r w:rsidR="00702289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มีนาคม</w:t>
            </w: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</w:t>
            </w:r>
          </w:p>
        </w:tc>
        <w:tc>
          <w:tcPr>
            <w:tcW w:w="591" w:type="pct"/>
            <w:shd w:val="clear" w:color="auto" w:fill="auto"/>
          </w:tcPr>
          <w:p w14:paraId="33B7E0C6" w14:textId="466746A3" w:rsidR="00EB7C96" w:rsidRPr="0076015C" w:rsidRDefault="00EB7C96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0228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" w:type="pct"/>
            <w:shd w:val="clear" w:color="auto" w:fill="auto"/>
          </w:tcPr>
          <w:p w14:paraId="3036DB94" w14:textId="77777777" w:rsidR="00EB7C96" w:rsidRPr="0076015C" w:rsidRDefault="00EB7C96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39299D4" w14:textId="40C221EE" w:rsidR="00EB7C96" w:rsidRPr="0076015C" w:rsidRDefault="00EB7C96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0228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14:paraId="6A24246B" w14:textId="77777777" w:rsidR="00EB7C96" w:rsidRPr="0076015C" w:rsidRDefault="00EB7C96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079604E0" w14:textId="36473CF7" w:rsidR="00EB7C96" w:rsidRPr="0076015C" w:rsidRDefault="00EB7C96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0228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2145BD59" w14:textId="77777777" w:rsidR="00EB7C96" w:rsidRPr="0076015C" w:rsidRDefault="00EB7C96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B7DCD1C" w14:textId="5A0651B4" w:rsidR="00EB7C96" w:rsidRPr="0076015C" w:rsidRDefault="00EB7C96" w:rsidP="0039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0228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B7C96" w:rsidRPr="0076015C" w14:paraId="54CBDD36" w14:textId="77777777" w:rsidTr="00397141">
        <w:tc>
          <w:tcPr>
            <w:tcW w:w="2199" w:type="pct"/>
          </w:tcPr>
          <w:p w14:paraId="4E84F406" w14:textId="77777777" w:rsidR="00EB7C96" w:rsidRPr="0076015C" w:rsidRDefault="00EB7C96" w:rsidP="0039714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01" w:type="pct"/>
            <w:gridSpan w:val="7"/>
            <w:shd w:val="clear" w:color="auto" w:fill="auto"/>
          </w:tcPr>
          <w:p w14:paraId="5D9268D0" w14:textId="77777777" w:rsidR="00EB7C96" w:rsidRPr="0076015C" w:rsidRDefault="00EB7C96" w:rsidP="0039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7C96" w:rsidRPr="0076015C" w14:paraId="756D5047" w14:textId="77777777" w:rsidTr="00397141">
        <w:tc>
          <w:tcPr>
            <w:tcW w:w="2199" w:type="pct"/>
          </w:tcPr>
          <w:p w14:paraId="2BF23ECE" w14:textId="77777777" w:rsidR="00EB7C96" w:rsidRPr="0076015C" w:rsidRDefault="00EB7C96" w:rsidP="0039714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91" w:type="pct"/>
            <w:shd w:val="clear" w:color="auto" w:fill="auto"/>
          </w:tcPr>
          <w:p w14:paraId="076024AE" w14:textId="77777777" w:rsidR="00EB7C96" w:rsidRPr="00702289" w:rsidRDefault="00EB7C96" w:rsidP="0070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E6BD166" w14:textId="77777777" w:rsidR="00EB7C96" w:rsidRPr="00702289" w:rsidRDefault="00EB7C96" w:rsidP="007022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94CF3A5" w14:textId="77777777" w:rsidR="00EB7C96" w:rsidRPr="00702289" w:rsidRDefault="00EB7C96" w:rsidP="0070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82BE69E" w14:textId="77777777" w:rsidR="00EB7C96" w:rsidRPr="00702289" w:rsidRDefault="00EB7C96" w:rsidP="007022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87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73B27E5" w14:textId="77777777" w:rsidR="00EB7C96" w:rsidRPr="00702289" w:rsidRDefault="00EB7C96" w:rsidP="0070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37656A1" w14:textId="77777777" w:rsidR="00EB7C96" w:rsidRPr="00702289" w:rsidRDefault="00EB7C96" w:rsidP="007022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2DE6418B" w14:textId="77777777" w:rsidR="00EB7C96" w:rsidRPr="00702289" w:rsidRDefault="00EB7C96" w:rsidP="0070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2289" w:rsidRPr="0076015C" w14:paraId="6FF727B7" w14:textId="77777777" w:rsidTr="00397141">
        <w:tc>
          <w:tcPr>
            <w:tcW w:w="2199" w:type="pct"/>
          </w:tcPr>
          <w:p w14:paraId="7DADAB60" w14:textId="77777777" w:rsidR="00702289" w:rsidRPr="0076015C" w:rsidRDefault="00702289" w:rsidP="0070228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591" w:type="pct"/>
            <w:shd w:val="clear" w:color="auto" w:fill="auto"/>
          </w:tcPr>
          <w:p w14:paraId="0A947E2F" w14:textId="13C6B8E2" w:rsidR="00702289" w:rsidRPr="0076015C" w:rsidRDefault="00615CDB" w:rsidP="0070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886,770</w:t>
            </w:r>
          </w:p>
        </w:tc>
        <w:tc>
          <w:tcPr>
            <w:tcW w:w="129" w:type="pct"/>
            <w:shd w:val="clear" w:color="auto" w:fill="auto"/>
          </w:tcPr>
          <w:p w14:paraId="7DB991BC" w14:textId="77777777" w:rsidR="00702289" w:rsidRPr="00702289" w:rsidRDefault="00702289" w:rsidP="007022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318D022" w14:textId="18A35876" w:rsidR="00702289" w:rsidRPr="00702289" w:rsidRDefault="00702289" w:rsidP="0092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02289">
              <w:rPr>
                <w:rFonts w:asciiTheme="majorBidi" w:hAnsiTheme="majorBidi" w:cstheme="majorBidi"/>
                <w:sz w:val="30"/>
                <w:szCs w:val="30"/>
              </w:rPr>
              <w:t>670,374</w:t>
            </w:r>
          </w:p>
        </w:tc>
        <w:tc>
          <w:tcPr>
            <w:tcW w:w="147" w:type="pct"/>
            <w:shd w:val="clear" w:color="auto" w:fill="auto"/>
          </w:tcPr>
          <w:p w14:paraId="79F5857C" w14:textId="77777777" w:rsidR="00702289" w:rsidRPr="00702289" w:rsidRDefault="00702289" w:rsidP="007022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B0EDDC8" w14:textId="3FEB7EE9" w:rsidR="00702289" w:rsidRPr="0076015C" w:rsidRDefault="00615CDB" w:rsidP="00615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45F25AF" w14:textId="77777777" w:rsidR="00702289" w:rsidRPr="00702289" w:rsidRDefault="00702289" w:rsidP="007022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31359739" w14:textId="29ABA5D4" w:rsidR="00702289" w:rsidRPr="0076015C" w:rsidRDefault="00702289" w:rsidP="000A4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02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2289" w:rsidRPr="0076015C" w14:paraId="700A7FEA" w14:textId="77777777" w:rsidTr="00397141">
        <w:tc>
          <w:tcPr>
            <w:tcW w:w="2199" w:type="pct"/>
          </w:tcPr>
          <w:p w14:paraId="77BB98A7" w14:textId="77777777" w:rsidR="00702289" w:rsidRPr="0076015C" w:rsidRDefault="00702289" w:rsidP="0070228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91" w:type="pct"/>
            <w:shd w:val="clear" w:color="auto" w:fill="auto"/>
          </w:tcPr>
          <w:p w14:paraId="72DC4490" w14:textId="32C0CE09" w:rsidR="00702289" w:rsidRPr="0076015C" w:rsidRDefault="00615CDB" w:rsidP="0070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19,895</w:t>
            </w:r>
          </w:p>
        </w:tc>
        <w:tc>
          <w:tcPr>
            <w:tcW w:w="129" w:type="pct"/>
            <w:shd w:val="clear" w:color="auto" w:fill="auto"/>
          </w:tcPr>
          <w:p w14:paraId="073F38EF" w14:textId="77777777" w:rsidR="00702289" w:rsidRPr="00702289" w:rsidRDefault="00702289" w:rsidP="007022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F77DC9A" w14:textId="4D855ED7" w:rsidR="00702289" w:rsidRPr="00702289" w:rsidRDefault="00702289" w:rsidP="0092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289">
              <w:rPr>
                <w:rFonts w:asciiTheme="majorBidi" w:hAnsiTheme="majorBidi" w:cstheme="majorBidi"/>
                <w:sz w:val="30"/>
                <w:szCs w:val="30"/>
              </w:rPr>
              <w:t>16,018</w:t>
            </w:r>
          </w:p>
        </w:tc>
        <w:tc>
          <w:tcPr>
            <w:tcW w:w="147" w:type="pct"/>
            <w:shd w:val="clear" w:color="auto" w:fill="auto"/>
          </w:tcPr>
          <w:p w14:paraId="5456C720" w14:textId="77777777" w:rsidR="00702289" w:rsidRPr="00702289" w:rsidRDefault="00702289" w:rsidP="007022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02205E5" w14:textId="487098DF" w:rsidR="00702289" w:rsidRPr="0076015C" w:rsidRDefault="00615CDB" w:rsidP="000A4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448F1EA" w14:textId="77777777" w:rsidR="00702289" w:rsidRPr="00702289" w:rsidRDefault="00702289" w:rsidP="007022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0D75820A" w14:textId="39057136" w:rsidR="00702289" w:rsidRPr="0076015C" w:rsidRDefault="00702289" w:rsidP="000A4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02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2289" w:rsidRPr="0076015C" w14:paraId="48C36399" w14:textId="77777777" w:rsidTr="00397141">
        <w:tc>
          <w:tcPr>
            <w:tcW w:w="2199" w:type="pct"/>
          </w:tcPr>
          <w:p w14:paraId="5DDA1C62" w14:textId="756FDFE1" w:rsidR="00702289" w:rsidRPr="0076015C" w:rsidRDefault="00702289" w:rsidP="0070228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รายได้ค่าบริหารจัดการและอื่น</w:t>
            </w:r>
            <w:r w:rsidR="003F5EEA">
              <w:rPr>
                <w:rFonts w:ascii="Angsana New" w:hAnsi="Angsana New" w:cs="Angsana New"/>
                <w:lang w:val="en-US"/>
              </w:rPr>
              <w:t xml:space="preserve"> 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ๆ</w:t>
            </w:r>
          </w:p>
        </w:tc>
        <w:tc>
          <w:tcPr>
            <w:tcW w:w="591" w:type="pct"/>
            <w:shd w:val="clear" w:color="auto" w:fill="auto"/>
          </w:tcPr>
          <w:p w14:paraId="137FB67E" w14:textId="29ACFBFF" w:rsidR="00702289" w:rsidRPr="0076015C" w:rsidRDefault="00615CDB" w:rsidP="00615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2588BFEA" w14:textId="77777777" w:rsidR="00702289" w:rsidRPr="00702289" w:rsidRDefault="00702289" w:rsidP="007022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A373A12" w14:textId="10942BE2" w:rsidR="00702289" w:rsidRPr="0076015C" w:rsidRDefault="00702289" w:rsidP="000A4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02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3BB71A6" w14:textId="77777777" w:rsidR="00702289" w:rsidRPr="00702289" w:rsidRDefault="00702289" w:rsidP="007022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903AE1E" w14:textId="6075B576" w:rsidR="00702289" w:rsidRPr="0076015C" w:rsidRDefault="00615CDB" w:rsidP="0070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99,540</w:t>
            </w:r>
          </w:p>
        </w:tc>
        <w:tc>
          <w:tcPr>
            <w:tcW w:w="130" w:type="pct"/>
          </w:tcPr>
          <w:p w14:paraId="2D3B934F" w14:textId="77777777" w:rsidR="00702289" w:rsidRPr="00702289" w:rsidRDefault="00702289" w:rsidP="007022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618F1271" w14:textId="20D4EB20" w:rsidR="00702289" w:rsidRPr="0076015C" w:rsidRDefault="00702289" w:rsidP="0070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02289">
              <w:rPr>
                <w:rFonts w:asciiTheme="majorBidi" w:hAnsiTheme="majorBidi" w:cstheme="majorBidi"/>
                <w:sz w:val="30"/>
                <w:szCs w:val="30"/>
              </w:rPr>
              <w:t>75,640</w:t>
            </w:r>
          </w:p>
        </w:tc>
      </w:tr>
      <w:tr w:rsidR="00702289" w:rsidRPr="0076015C" w14:paraId="69FB2BF7" w14:textId="77777777" w:rsidTr="00397141">
        <w:tc>
          <w:tcPr>
            <w:tcW w:w="2199" w:type="pct"/>
          </w:tcPr>
          <w:p w14:paraId="0AD0C9AA" w14:textId="77777777" w:rsidR="00702289" w:rsidRPr="0076015C" w:rsidRDefault="00702289" w:rsidP="0070228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6D53383" w14:textId="727C09E5" w:rsidR="00702289" w:rsidRPr="00702289" w:rsidRDefault="00615CDB" w:rsidP="0070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906,665</w:t>
            </w:r>
          </w:p>
        </w:tc>
        <w:tc>
          <w:tcPr>
            <w:tcW w:w="129" w:type="pct"/>
          </w:tcPr>
          <w:p w14:paraId="3C25D745" w14:textId="77777777" w:rsidR="00702289" w:rsidRPr="00702289" w:rsidRDefault="00702289" w:rsidP="007022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2C05221" w14:textId="1F644569" w:rsidR="00702289" w:rsidRPr="00702289" w:rsidRDefault="00702289" w:rsidP="0070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686,392</w:t>
            </w:r>
          </w:p>
        </w:tc>
        <w:tc>
          <w:tcPr>
            <w:tcW w:w="147" w:type="pct"/>
          </w:tcPr>
          <w:p w14:paraId="771B6A37" w14:textId="77777777" w:rsidR="00702289" w:rsidRPr="00702289" w:rsidRDefault="00702289" w:rsidP="007022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1C6C2F4" w14:textId="4AE5573C" w:rsidR="00702289" w:rsidRPr="00702289" w:rsidRDefault="00615CDB" w:rsidP="0070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99,540</w:t>
            </w:r>
          </w:p>
        </w:tc>
        <w:tc>
          <w:tcPr>
            <w:tcW w:w="130" w:type="pct"/>
          </w:tcPr>
          <w:p w14:paraId="7131F7F5" w14:textId="77777777" w:rsidR="00702289" w:rsidRPr="00702289" w:rsidRDefault="00702289" w:rsidP="007022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250272CF" w14:textId="234D018B" w:rsidR="00702289" w:rsidRPr="00702289" w:rsidRDefault="00702289" w:rsidP="0070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75,640</w:t>
            </w:r>
          </w:p>
        </w:tc>
      </w:tr>
      <w:tr w:rsidR="00EB7C96" w:rsidRPr="0076015C" w14:paraId="5B416FFD" w14:textId="77777777" w:rsidTr="00397141">
        <w:tc>
          <w:tcPr>
            <w:tcW w:w="2199" w:type="pct"/>
          </w:tcPr>
          <w:p w14:paraId="63D2887B" w14:textId="77777777" w:rsidR="00EB7C96" w:rsidRPr="0076015C" w:rsidRDefault="00EB7C96" w:rsidP="00EB7C9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1" w:type="pct"/>
            <w:shd w:val="clear" w:color="auto" w:fill="auto"/>
          </w:tcPr>
          <w:p w14:paraId="1ECACA27" w14:textId="77777777" w:rsidR="00EB7C96" w:rsidRPr="00702289" w:rsidRDefault="00EB7C96" w:rsidP="0070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64B9EA1F" w14:textId="77777777" w:rsidR="00EB7C96" w:rsidRPr="00702289" w:rsidRDefault="00EB7C96" w:rsidP="007022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B578AB1" w14:textId="77777777" w:rsidR="00EB7C96" w:rsidRPr="00702289" w:rsidRDefault="00EB7C96" w:rsidP="0070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870838F" w14:textId="77777777" w:rsidR="00EB7C96" w:rsidRPr="00702289" w:rsidRDefault="00EB7C96" w:rsidP="007022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87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F740E4C" w14:textId="77777777" w:rsidR="00EB7C96" w:rsidRPr="00702289" w:rsidRDefault="00EB7C96" w:rsidP="0070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2552B22" w14:textId="77777777" w:rsidR="00EB7C96" w:rsidRPr="00702289" w:rsidRDefault="00EB7C96" w:rsidP="007022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4864BA07" w14:textId="77777777" w:rsidR="00EB7C96" w:rsidRPr="00702289" w:rsidRDefault="00EB7C96" w:rsidP="0070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7C96" w:rsidRPr="0076015C" w14:paraId="327DE7A4" w14:textId="77777777" w:rsidTr="00397141">
        <w:tc>
          <w:tcPr>
            <w:tcW w:w="2199" w:type="pct"/>
          </w:tcPr>
          <w:p w14:paraId="787227C1" w14:textId="77777777" w:rsidR="00EB7C96" w:rsidRPr="0076015C" w:rsidRDefault="00EB7C96" w:rsidP="00EB7C9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91" w:type="pct"/>
            <w:shd w:val="clear" w:color="auto" w:fill="auto"/>
          </w:tcPr>
          <w:p w14:paraId="4E6C1810" w14:textId="77777777" w:rsidR="00EB7C96" w:rsidRPr="00702289" w:rsidRDefault="00EB7C96" w:rsidP="0070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23E40EE2" w14:textId="77777777" w:rsidR="00EB7C96" w:rsidRPr="00702289" w:rsidRDefault="00EB7C96" w:rsidP="007022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F1BAB3F" w14:textId="77777777" w:rsidR="00EB7C96" w:rsidRPr="00702289" w:rsidRDefault="00EB7C96" w:rsidP="0070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3858419" w14:textId="77777777" w:rsidR="00EB7C96" w:rsidRPr="00702289" w:rsidRDefault="00EB7C96" w:rsidP="007022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87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429A8CC" w14:textId="77777777" w:rsidR="00EB7C96" w:rsidRPr="00702289" w:rsidRDefault="00EB7C96" w:rsidP="0070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D3D5B4D" w14:textId="77777777" w:rsidR="00EB7C96" w:rsidRPr="00702289" w:rsidRDefault="00EB7C96" w:rsidP="007022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5E44D7F" w14:textId="77777777" w:rsidR="00EB7C96" w:rsidRPr="00702289" w:rsidRDefault="00EB7C96" w:rsidP="0070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2289" w:rsidRPr="0076015C" w14:paraId="5254F012" w14:textId="77777777" w:rsidTr="00397141">
        <w:tc>
          <w:tcPr>
            <w:tcW w:w="2199" w:type="pct"/>
          </w:tcPr>
          <w:p w14:paraId="232C44A3" w14:textId="77777777" w:rsidR="00702289" w:rsidRPr="0076015C" w:rsidRDefault="00702289" w:rsidP="0070228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ณ เวลาใดเวลาหนึ่ง</w:t>
            </w:r>
          </w:p>
        </w:tc>
        <w:tc>
          <w:tcPr>
            <w:tcW w:w="591" w:type="pct"/>
            <w:shd w:val="clear" w:color="auto" w:fill="auto"/>
          </w:tcPr>
          <w:p w14:paraId="7451F4AF" w14:textId="6FDB1856" w:rsidR="00702289" w:rsidRPr="0076015C" w:rsidRDefault="00615CDB" w:rsidP="0070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903,1</w:t>
            </w:r>
            <w:r w:rsidR="006030D4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129" w:type="pct"/>
            <w:shd w:val="clear" w:color="auto" w:fill="auto"/>
          </w:tcPr>
          <w:p w14:paraId="0724C4C1" w14:textId="77777777" w:rsidR="00702289" w:rsidRPr="00702289" w:rsidRDefault="00702289" w:rsidP="007022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89CD83D" w14:textId="16554545" w:rsidR="00702289" w:rsidRPr="0076015C" w:rsidRDefault="00702289" w:rsidP="0070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02289">
              <w:rPr>
                <w:rFonts w:asciiTheme="majorBidi" w:hAnsiTheme="majorBidi" w:cstheme="majorBidi"/>
                <w:sz w:val="30"/>
                <w:szCs w:val="30"/>
              </w:rPr>
              <w:t>684,124</w:t>
            </w:r>
          </w:p>
        </w:tc>
        <w:tc>
          <w:tcPr>
            <w:tcW w:w="147" w:type="pct"/>
            <w:shd w:val="clear" w:color="auto" w:fill="auto"/>
          </w:tcPr>
          <w:p w14:paraId="24205183" w14:textId="77777777" w:rsidR="00702289" w:rsidRPr="00702289" w:rsidRDefault="00702289" w:rsidP="007022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6E3CEA8" w14:textId="2A4296A3" w:rsidR="00702289" w:rsidRPr="0076015C" w:rsidRDefault="00615CDB" w:rsidP="008A7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C7BC21E" w14:textId="77777777" w:rsidR="00702289" w:rsidRPr="00702289" w:rsidRDefault="00702289" w:rsidP="007022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62D2F6DA" w14:textId="19322B45" w:rsidR="00702289" w:rsidRPr="0076015C" w:rsidRDefault="00702289" w:rsidP="000A4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02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2289" w:rsidRPr="0076015C" w14:paraId="30EC4289" w14:textId="77777777" w:rsidTr="00EB7C96">
        <w:trPr>
          <w:trHeight w:val="290"/>
        </w:trPr>
        <w:tc>
          <w:tcPr>
            <w:tcW w:w="2199" w:type="pct"/>
          </w:tcPr>
          <w:p w14:paraId="1F8ACB71" w14:textId="77777777" w:rsidR="00702289" w:rsidRPr="0076015C" w:rsidRDefault="00702289" w:rsidP="0070228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ตลอดช่วงเวลาหนึ่ง</w:t>
            </w:r>
          </w:p>
        </w:tc>
        <w:tc>
          <w:tcPr>
            <w:tcW w:w="591" w:type="pct"/>
            <w:shd w:val="clear" w:color="auto" w:fill="auto"/>
          </w:tcPr>
          <w:p w14:paraId="2AAB6CEB" w14:textId="32BBD260" w:rsidR="00702289" w:rsidRPr="0076015C" w:rsidRDefault="00615CDB" w:rsidP="0070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</w:t>
            </w:r>
            <w:r w:rsidR="006030D4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29" w:type="pct"/>
            <w:shd w:val="clear" w:color="auto" w:fill="auto"/>
          </w:tcPr>
          <w:p w14:paraId="0D7E3610" w14:textId="77777777" w:rsidR="00702289" w:rsidRPr="00702289" w:rsidRDefault="00702289" w:rsidP="007022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DECAA40" w14:textId="604F2FC5" w:rsidR="00702289" w:rsidRPr="0076015C" w:rsidRDefault="00702289" w:rsidP="0070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02289">
              <w:rPr>
                <w:rFonts w:asciiTheme="majorBidi" w:hAnsiTheme="majorBidi" w:cstheme="majorBidi"/>
                <w:sz w:val="30"/>
                <w:szCs w:val="30"/>
              </w:rPr>
              <w:t>2,268</w:t>
            </w:r>
          </w:p>
        </w:tc>
        <w:tc>
          <w:tcPr>
            <w:tcW w:w="147" w:type="pct"/>
            <w:shd w:val="clear" w:color="auto" w:fill="auto"/>
          </w:tcPr>
          <w:p w14:paraId="3B4C3A0F" w14:textId="77777777" w:rsidR="00702289" w:rsidRPr="00702289" w:rsidRDefault="00702289" w:rsidP="007022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65C1EFF" w14:textId="29844BD0" w:rsidR="00702289" w:rsidRPr="0076015C" w:rsidRDefault="00615CDB" w:rsidP="0070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99,540</w:t>
            </w:r>
          </w:p>
        </w:tc>
        <w:tc>
          <w:tcPr>
            <w:tcW w:w="130" w:type="pct"/>
          </w:tcPr>
          <w:p w14:paraId="471E1CC4" w14:textId="77777777" w:rsidR="00702289" w:rsidRPr="00702289" w:rsidRDefault="00702289" w:rsidP="007022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6942560E" w14:textId="34B2AFC3" w:rsidR="00702289" w:rsidRPr="0076015C" w:rsidRDefault="00702289" w:rsidP="0070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02289">
              <w:rPr>
                <w:rFonts w:asciiTheme="majorBidi" w:hAnsiTheme="majorBidi" w:cstheme="majorBidi"/>
                <w:sz w:val="30"/>
                <w:szCs w:val="30"/>
              </w:rPr>
              <w:t>75,640</w:t>
            </w:r>
          </w:p>
        </w:tc>
      </w:tr>
      <w:tr w:rsidR="00702289" w:rsidRPr="0076015C" w14:paraId="0777F154" w14:textId="77777777" w:rsidTr="00397141">
        <w:tc>
          <w:tcPr>
            <w:tcW w:w="2199" w:type="pct"/>
          </w:tcPr>
          <w:p w14:paraId="72C14760" w14:textId="77777777" w:rsidR="00702289" w:rsidRPr="0076015C" w:rsidRDefault="00702289" w:rsidP="0070228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BDC2442" w14:textId="2D4E2733" w:rsidR="00702289" w:rsidRPr="00702289" w:rsidRDefault="00615CDB" w:rsidP="0070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906,665</w:t>
            </w:r>
          </w:p>
        </w:tc>
        <w:tc>
          <w:tcPr>
            <w:tcW w:w="129" w:type="pct"/>
          </w:tcPr>
          <w:p w14:paraId="4767F7E1" w14:textId="77777777" w:rsidR="00702289" w:rsidRPr="00702289" w:rsidRDefault="00702289" w:rsidP="007022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7A9D4EF9" w14:textId="58E89240" w:rsidR="00702289" w:rsidRPr="00702289" w:rsidRDefault="00702289" w:rsidP="0070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686,392</w:t>
            </w:r>
          </w:p>
        </w:tc>
        <w:tc>
          <w:tcPr>
            <w:tcW w:w="147" w:type="pct"/>
          </w:tcPr>
          <w:p w14:paraId="7FEB974C" w14:textId="77777777" w:rsidR="00702289" w:rsidRPr="00702289" w:rsidRDefault="00702289" w:rsidP="007022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C182DBB" w14:textId="55A76450" w:rsidR="00702289" w:rsidRPr="00702289" w:rsidRDefault="00615CDB" w:rsidP="0070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99,540</w:t>
            </w:r>
          </w:p>
        </w:tc>
        <w:tc>
          <w:tcPr>
            <w:tcW w:w="130" w:type="pct"/>
          </w:tcPr>
          <w:p w14:paraId="169F20CC" w14:textId="77777777" w:rsidR="00702289" w:rsidRPr="00702289" w:rsidRDefault="00702289" w:rsidP="0070228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1B9FEFC" w14:textId="460DA06F" w:rsidR="00702289" w:rsidRPr="00702289" w:rsidRDefault="00702289" w:rsidP="0070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75,640</w:t>
            </w:r>
          </w:p>
        </w:tc>
      </w:tr>
    </w:tbl>
    <w:p w14:paraId="007A4772" w14:textId="0F1BA2F8" w:rsidR="000C3304" w:rsidRDefault="000C3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314AF1E" w14:textId="147CC1C5" w:rsidR="00D26529" w:rsidRPr="00106313" w:rsidRDefault="004775ED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7B8F09C8" w14:textId="77777777" w:rsidR="00D26529" w:rsidRPr="00106313" w:rsidRDefault="00D26529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E710C8" w14:textId="77777777" w:rsidR="00E43404" w:rsidRPr="009154DB" w:rsidRDefault="00E43404" w:rsidP="00E43404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9154DB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67B8D83" w14:textId="77777777" w:rsidR="00E43404" w:rsidRPr="00106313" w:rsidRDefault="00E43404" w:rsidP="00E434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2CF0D805" w14:textId="4EEF57DE" w:rsidR="00E43404" w:rsidRDefault="00E43404" w:rsidP="00E4340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06313">
        <w:rPr>
          <w:rFonts w:asciiTheme="majorBidi" w:hAnsiTheme="majorBidi" w:cstheme="majorBidi"/>
          <w:sz w:val="30"/>
          <w:szCs w:val="30"/>
          <w:cs/>
          <w:lang w:val="en-US"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4F0AB345" w14:textId="70B11361" w:rsidR="00F47C85" w:rsidRDefault="00F47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2F52538" w14:textId="77777777" w:rsidR="00813404" w:rsidRPr="00106313" w:rsidRDefault="00813404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01A191D1" w14:textId="77777777" w:rsidR="004775ED" w:rsidRPr="00106313" w:rsidRDefault="004775ED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99"/>
        <w:gridCol w:w="274"/>
        <w:gridCol w:w="1798"/>
      </w:tblGrid>
      <w:tr w:rsidR="00B62F9A" w:rsidRPr="00106313" w14:paraId="10A16AB1" w14:textId="77777777" w:rsidTr="000C3304">
        <w:trPr>
          <w:tblHeader/>
        </w:trPr>
        <w:tc>
          <w:tcPr>
            <w:tcW w:w="2892" w:type="pct"/>
            <w:shd w:val="clear" w:color="auto" w:fill="auto"/>
          </w:tcPr>
          <w:p w14:paraId="2E63A271" w14:textId="77777777" w:rsidR="0035147A" w:rsidRPr="00106313" w:rsidRDefault="0035147A" w:rsidP="00B6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F5BA6A3" w14:textId="75A2FD3A" w:rsidR="00B62F9A" w:rsidRPr="00106313" w:rsidRDefault="00B62F9A" w:rsidP="00B6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0228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702289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="0070228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980" w:type="pct"/>
            <w:shd w:val="clear" w:color="auto" w:fill="auto"/>
          </w:tcPr>
          <w:p w14:paraId="3A149B89" w14:textId="77777777" w:rsidR="0035147A" w:rsidRPr="00106313" w:rsidRDefault="0035147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39FB089" w14:textId="77777777" w:rsidR="00B62F9A" w:rsidRPr="00106313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60444279" w14:textId="77777777" w:rsidR="00B62F9A" w:rsidRPr="00106313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shd w:val="clear" w:color="auto" w:fill="auto"/>
          </w:tcPr>
          <w:p w14:paraId="35B6F978" w14:textId="77777777" w:rsidR="0035147A" w:rsidRPr="00106313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78D3E72" w14:textId="77777777" w:rsidR="00B62F9A" w:rsidRPr="00106313" w:rsidRDefault="00B62F9A" w:rsidP="00072C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3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62F9A" w:rsidRPr="00106313" w14:paraId="2C7A2148" w14:textId="77777777" w:rsidTr="000C3304">
        <w:trPr>
          <w:tblHeader/>
        </w:trPr>
        <w:tc>
          <w:tcPr>
            <w:tcW w:w="2892" w:type="pct"/>
          </w:tcPr>
          <w:p w14:paraId="1B86C286" w14:textId="77777777" w:rsidR="00B62F9A" w:rsidRPr="00106313" w:rsidRDefault="00B62F9A" w:rsidP="00EE3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8" w:type="pct"/>
            <w:gridSpan w:val="3"/>
          </w:tcPr>
          <w:p w14:paraId="1BE14754" w14:textId="77777777" w:rsidR="00B62F9A" w:rsidRPr="00106313" w:rsidRDefault="00B62F9A" w:rsidP="00EE37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06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40E07" w:rsidRPr="00106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106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174B8A" w:rsidRPr="00106313" w14:paraId="55F2C8CF" w14:textId="77777777" w:rsidTr="000C3304">
        <w:tc>
          <w:tcPr>
            <w:tcW w:w="2892" w:type="pct"/>
          </w:tcPr>
          <w:p w14:paraId="645B90BC" w14:textId="1DBF3A72" w:rsidR="00174B8A" w:rsidRPr="00106313" w:rsidRDefault="0041108A" w:rsidP="00174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80" w:type="pct"/>
          </w:tcPr>
          <w:p w14:paraId="27CC6460" w14:textId="77777777" w:rsidR="00174B8A" w:rsidRPr="00106313" w:rsidRDefault="00174B8A" w:rsidP="00174B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73375D0" w14:textId="77777777" w:rsidR="00174B8A" w:rsidRPr="00106313" w:rsidRDefault="00174B8A" w:rsidP="00174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</w:tcPr>
          <w:p w14:paraId="3C3B9C95" w14:textId="77777777" w:rsidR="00174B8A" w:rsidRPr="00106313" w:rsidRDefault="00174B8A" w:rsidP="00174B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5F0" w:rsidRPr="00106313" w14:paraId="34B5926C" w14:textId="77777777" w:rsidTr="00E46A38">
        <w:tc>
          <w:tcPr>
            <w:tcW w:w="2892" w:type="pct"/>
          </w:tcPr>
          <w:p w14:paraId="2B742623" w14:textId="70CFBD58" w:rsidR="000505F0" w:rsidRPr="00106313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ส่วนปรับปรุงสิทธิการเช่า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7DCF7" w14:textId="3EEEC533" w:rsidR="000505F0" w:rsidRPr="000505F0" w:rsidRDefault="001C67EE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13,266</w:t>
            </w:r>
          </w:p>
        </w:tc>
        <w:tc>
          <w:tcPr>
            <w:tcW w:w="149" w:type="pct"/>
          </w:tcPr>
          <w:p w14:paraId="5714B7CF" w14:textId="77777777" w:rsidR="000505F0" w:rsidRPr="00106313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C765C" w14:textId="21C28DCD" w:rsidR="000505F0" w:rsidRPr="001C67EE" w:rsidRDefault="001C67EE" w:rsidP="001C67EE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505F0" w:rsidRPr="00106313" w14:paraId="3D8CEF46" w14:textId="77777777" w:rsidTr="00E46A38">
        <w:tc>
          <w:tcPr>
            <w:tcW w:w="2892" w:type="pct"/>
          </w:tcPr>
          <w:p w14:paraId="443A1244" w14:textId="6C9FC6D0" w:rsidR="000505F0" w:rsidRPr="00106313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DB8DE1" w14:textId="34498F13" w:rsidR="000505F0" w:rsidRPr="000505F0" w:rsidRDefault="001C67EE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3,052</w:t>
            </w:r>
          </w:p>
        </w:tc>
        <w:tc>
          <w:tcPr>
            <w:tcW w:w="149" w:type="pct"/>
          </w:tcPr>
          <w:p w14:paraId="3BDE95AE" w14:textId="77777777" w:rsidR="000505F0" w:rsidRPr="00106313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0FCBE" w14:textId="5B6A3441" w:rsidR="000505F0" w:rsidRPr="000505F0" w:rsidRDefault="001C67EE" w:rsidP="001C67EE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05F0" w:rsidRPr="00106313" w14:paraId="54C73DA6" w14:textId="77777777" w:rsidTr="00E46A38">
        <w:tc>
          <w:tcPr>
            <w:tcW w:w="2892" w:type="pct"/>
          </w:tcPr>
          <w:p w14:paraId="7F0B867E" w14:textId="489AFE7E" w:rsidR="000505F0" w:rsidRPr="00106313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398F7" w14:textId="2F39E746" w:rsidR="000505F0" w:rsidRPr="000505F0" w:rsidRDefault="001C67EE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617</w:t>
            </w:r>
          </w:p>
        </w:tc>
        <w:tc>
          <w:tcPr>
            <w:tcW w:w="149" w:type="pct"/>
          </w:tcPr>
          <w:p w14:paraId="6E802C0C" w14:textId="77777777" w:rsidR="000505F0" w:rsidRPr="00106313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6ACFD" w14:textId="1526D909" w:rsidR="000505F0" w:rsidRPr="000505F0" w:rsidRDefault="001C67EE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</w:tr>
      <w:tr w:rsidR="000505F0" w:rsidRPr="00106313" w14:paraId="76D0EF0C" w14:textId="77777777" w:rsidTr="00E46A38">
        <w:tc>
          <w:tcPr>
            <w:tcW w:w="2892" w:type="pct"/>
          </w:tcPr>
          <w:p w14:paraId="2E400322" w14:textId="7D21F505" w:rsidR="000505F0" w:rsidRPr="00106313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0" w:type="pct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8C4F09D" w14:textId="23B6B928" w:rsidR="000505F0" w:rsidRPr="000505F0" w:rsidRDefault="001C67EE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16,935</w:t>
            </w:r>
          </w:p>
        </w:tc>
        <w:tc>
          <w:tcPr>
            <w:tcW w:w="149" w:type="pct"/>
          </w:tcPr>
          <w:p w14:paraId="664F98E4" w14:textId="77777777" w:rsidR="000505F0" w:rsidRPr="00106313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6A94536" w14:textId="5ED25CDA" w:rsidR="000505F0" w:rsidRPr="000505F0" w:rsidRDefault="001C67EE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</w:p>
        </w:tc>
      </w:tr>
      <w:tr w:rsidR="000505F0" w:rsidRPr="00106313" w14:paraId="37CF079B" w14:textId="77777777" w:rsidTr="000C3304">
        <w:tc>
          <w:tcPr>
            <w:tcW w:w="2892" w:type="pct"/>
          </w:tcPr>
          <w:p w14:paraId="186E0131" w14:textId="77777777" w:rsidR="000505F0" w:rsidRPr="00106313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0" w:type="pct"/>
          </w:tcPr>
          <w:p w14:paraId="4F3083D9" w14:textId="77777777" w:rsidR="000505F0" w:rsidRPr="00106313" w:rsidRDefault="000505F0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33F0DE0" w14:textId="77777777" w:rsidR="000505F0" w:rsidRPr="00106313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</w:tcPr>
          <w:p w14:paraId="75040F62" w14:textId="77777777" w:rsidR="000505F0" w:rsidRPr="00106313" w:rsidRDefault="000505F0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5F0" w:rsidRPr="00106313" w14:paraId="333BAD0F" w14:textId="77777777" w:rsidTr="000C3304">
        <w:tc>
          <w:tcPr>
            <w:tcW w:w="2892" w:type="pct"/>
          </w:tcPr>
          <w:p w14:paraId="4982FD75" w14:textId="6A044EF8" w:rsidR="000505F0" w:rsidRPr="009154DB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154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1176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154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80" w:type="pct"/>
          </w:tcPr>
          <w:p w14:paraId="4142547C" w14:textId="77777777" w:rsidR="000505F0" w:rsidRPr="00106313" w:rsidRDefault="000505F0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8AFF0DD" w14:textId="77777777" w:rsidR="000505F0" w:rsidRPr="00106313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</w:tcPr>
          <w:p w14:paraId="00B823A2" w14:textId="77777777" w:rsidR="000505F0" w:rsidRPr="00106313" w:rsidRDefault="000505F0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5F0" w:rsidRPr="00106313" w14:paraId="23813D33" w14:textId="77777777" w:rsidTr="00B60CB9">
        <w:tc>
          <w:tcPr>
            <w:tcW w:w="2892" w:type="pct"/>
          </w:tcPr>
          <w:p w14:paraId="7487A307" w14:textId="166D9C7C" w:rsidR="000505F0" w:rsidRPr="00106313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86488B" w14:textId="434C8170" w:rsidR="000505F0" w:rsidRPr="004F2A0D" w:rsidRDefault="001C67EE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F2A0D">
              <w:rPr>
                <w:rFonts w:asciiTheme="majorBidi" w:hAnsiTheme="majorBidi" w:cstheme="majorBidi"/>
                <w:sz w:val="30"/>
                <w:szCs w:val="30"/>
              </w:rPr>
              <w:t>17,646</w:t>
            </w:r>
          </w:p>
        </w:tc>
        <w:tc>
          <w:tcPr>
            <w:tcW w:w="149" w:type="pct"/>
          </w:tcPr>
          <w:p w14:paraId="4499BFDB" w14:textId="77777777" w:rsidR="000505F0" w:rsidRPr="004F2A0D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219B6" w14:textId="25B0463F" w:rsidR="000505F0" w:rsidRPr="004F2A0D" w:rsidRDefault="001C67EE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F2A0D"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</w:tr>
      <w:tr w:rsidR="000505F0" w:rsidRPr="00106313" w14:paraId="225AE5E5" w14:textId="77777777" w:rsidTr="00B60CB9">
        <w:tc>
          <w:tcPr>
            <w:tcW w:w="2892" w:type="pct"/>
          </w:tcPr>
          <w:p w14:paraId="5E0E8E61" w14:textId="77777777" w:rsidR="000505F0" w:rsidRPr="00106313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90FA1" w14:textId="7BD36E1E" w:rsidR="000505F0" w:rsidRPr="004F2A0D" w:rsidRDefault="001C67EE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2A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41,038</w:t>
            </w:r>
          </w:p>
        </w:tc>
        <w:tc>
          <w:tcPr>
            <w:tcW w:w="149" w:type="pct"/>
          </w:tcPr>
          <w:p w14:paraId="12597F03" w14:textId="77777777" w:rsidR="000505F0" w:rsidRPr="004F2A0D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6A62BF" w14:textId="2A56EAF6" w:rsidR="000505F0" w:rsidRPr="004F2A0D" w:rsidRDefault="001C67EE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F2A0D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</w:tr>
      <w:tr w:rsidR="000505F0" w:rsidRPr="00106313" w14:paraId="3F8B3B74" w14:textId="77777777" w:rsidTr="00B60CB9">
        <w:tc>
          <w:tcPr>
            <w:tcW w:w="2892" w:type="pct"/>
          </w:tcPr>
          <w:p w14:paraId="143257FD" w14:textId="77777777" w:rsidR="000505F0" w:rsidRPr="00106313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6378F" w14:textId="71E852C1" w:rsidR="000505F0" w:rsidRPr="004F2A0D" w:rsidRDefault="001C67EE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2A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149" w:type="pct"/>
          </w:tcPr>
          <w:p w14:paraId="6E6E610F" w14:textId="77777777" w:rsidR="000505F0" w:rsidRPr="004F2A0D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8E5CCF" w14:textId="5D10A3A4" w:rsidR="000505F0" w:rsidRPr="004F2A0D" w:rsidRDefault="001C67EE" w:rsidP="001C67EE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2A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505F0" w:rsidRPr="00106313" w14:paraId="243BA209" w14:textId="77777777" w:rsidTr="00B60CB9">
        <w:tc>
          <w:tcPr>
            <w:tcW w:w="2892" w:type="pct"/>
          </w:tcPr>
          <w:p w14:paraId="5DBF5573" w14:textId="100F3281" w:rsidR="000505F0" w:rsidRPr="00106313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E103F" w14:textId="58580BF5" w:rsidR="000505F0" w:rsidRPr="004F2A0D" w:rsidRDefault="001C67EE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2A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320,</w:t>
            </w:r>
            <w:r w:rsidR="004F2A0D" w:rsidRPr="004F2A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735</w:t>
            </w:r>
          </w:p>
        </w:tc>
        <w:tc>
          <w:tcPr>
            <w:tcW w:w="149" w:type="pct"/>
          </w:tcPr>
          <w:p w14:paraId="3801F0D7" w14:textId="77777777" w:rsidR="000505F0" w:rsidRPr="004F2A0D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14B89" w14:textId="6262A41E" w:rsidR="000505F0" w:rsidRPr="004F2A0D" w:rsidRDefault="001C67EE" w:rsidP="001C67EE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2A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505F0" w:rsidRPr="00106313" w14:paraId="342168B9" w14:textId="77777777" w:rsidTr="00B60CB9">
        <w:tc>
          <w:tcPr>
            <w:tcW w:w="2892" w:type="pct"/>
          </w:tcPr>
          <w:p w14:paraId="5B74AB34" w14:textId="0300ADDF" w:rsidR="000505F0" w:rsidRPr="00106313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5D8D078" w14:textId="1BD6FE34" w:rsidR="000505F0" w:rsidRPr="000505F0" w:rsidRDefault="001C67EE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1,858</w:t>
            </w:r>
          </w:p>
        </w:tc>
        <w:tc>
          <w:tcPr>
            <w:tcW w:w="149" w:type="pct"/>
          </w:tcPr>
          <w:p w14:paraId="09C258A0" w14:textId="77777777" w:rsidR="000505F0" w:rsidRPr="000505F0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E9B1B" w14:textId="1F0954C7" w:rsidR="000505F0" w:rsidRPr="000505F0" w:rsidRDefault="001C67EE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1,036</w:t>
            </w:r>
          </w:p>
        </w:tc>
      </w:tr>
      <w:tr w:rsidR="000505F0" w:rsidRPr="00106313" w14:paraId="0E322983" w14:textId="77777777" w:rsidTr="00B60CB9">
        <w:tc>
          <w:tcPr>
            <w:tcW w:w="2892" w:type="pct"/>
          </w:tcPr>
          <w:p w14:paraId="00BB5C40" w14:textId="77777777" w:rsidR="000505F0" w:rsidRPr="00106313" w:rsidRDefault="000505F0" w:rsidP="0005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0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ECEAAF7" w14:textId="5F74BD3F" w:rsidR="000505F0" w:rsidRPr="000505F0" w:rsidRDefault="001C67EE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381,</w:t>
            </w:r>
            <w:r w:rsidR="008A7B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777</w:t>
            </w:r>
          </w:p>
        </w:tc>
        <w:tc>
          <w:tcPr>
            <w:tcW w:w="149" w:type="pct"/>
            <w:vAlign w:val="bottom"/>
          </w:tcPr>
          <w:p w14:paraId="4981838C" w14:textId="77777777" w:rsidR="000505F0" w:rsidRPr="000505F0" w:rsidRDefault="000505F0" w:rsidP="0005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8A07195" w14:textId="4C0CA50C" w:rsidR="000505F0" w:rsidRPr="000505F0" w:rsidRDefault="001C67EE" w:rsidP="000505F0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1,767</w:t>
            </w:r>
          </w:p>
        </w:tc>
      </w:tr>
    </w:tbl>
    <w:p w14:paraId="07EC7844" w14:textId="77777777" w:rsidR="001176CB" w:rsidRDefault="001176CB" w:rsidP="00117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7B32302" w14:textId="55C39500" w:rsidR="0032318C" w:rsidRPr="00413D88" w:rsidRDefault="0032318C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13D88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CCF75FF" w14:textId="4431AB7F" w:rsidR="0061341D" w:rsidRDefault="0061341D" w:rsidP="00613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3352B73" w14:textId="77777777" w:rsidR="002A2E52" w:rsidRPr="00B377B0" w:rsidRDefault="002A2E52" w:rsidP="002A2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B377B0">
        <w:rPr>
          <w:rFonts w:ascii="Angsana New" w:hAnsi="Angsana New" w:hint="cs"/>
          <w:i/>
          <w:iCs/>
          <w:sz w:val="30"/>
          <w:szCs w:val="30"/>
          <w:cs/>
        </w:rPr>
        <w:t xml:space="preserve">การอนุมัติจ่ายเงินปันผลประจำปี </w:t>
      </w:r>
      <w:r w:rsidRPr="00B377B0">
        <w:rPr>
          <w:rFonts w:ascii="Angsana New" w:hAnsi="Angsana New"/>
          <w:i/>
          <w:iCs/>
          <w:sz w:val="30"/>
          <w:szCs w:val="30"/>
        </w:rPr>
        <w:t>2565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ของบริษัท</w:t>
      </w:r>
    </w:p>
    <w:p w14:paraId="19D0B49E" w14:textId="77777777" w:rsidR="002A2E52" w:rsidRPr="00A06237" w:rsidRDefault="002A2E52" w:rsidP="002A2E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5"/>
        <w:jc w:val="thaiDistribute"/>
        <w:rPr>
          <w:rFonts w:ascii="Angsana New" w:hAnsi="Angsana New"/>
          <w:sz w:val="24"/>
          <w:szCs w:val="24"/>
        </w:rPr>
      </w:pPr>
    </w:p>
    <w:p w14:paraId="76ADE311" w14:textId="3EB7F021" w:rsidR="002A2E52" w:rsidRPr="00B377B0" w:rsidRDefault="002A2E52" w:rsidP="002A2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377B0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B377B0">
        <w:rPr>
          <w:rFonts w:ascii="Angsana New" w:hAnsi="Angsana New" w:hint="cs"/>
          <w:sz w:val="30"/>
          <w:szCs w:val="30"/>
          <w:cs/>
        </w:rPr>
        <w:t>ประชุม</w:t>
      </w:r>
      <w:r w:rsidR="005B40AE">
        <w:rPr>
          <w:rFonts w:ascii="Angsana New" w:hAnsi="Angsana New" w:hint="cs"/>
          <w:sz w:val="30"/>
          <w:szCs w:val="30"/>
          <w:cs/>
        </w:rPr>
        <w:t>ผู้ถือหุ้นสามัญ</w:t>
      </w:r>
      <w:r w:rsidR="00E00B8D">
        <w:rPr>
          <w:rFonts w:ascii="Angsana New" w:hAnsi="Angsana New" w:hint="cs"/>
          <w:sz w:val="30"/>
          <w:szCs w:val="30"/>
          <w:cs/>
        </w:rPr>
        <w:t>ประจำปี</w:t>
      </w:r>
      <w:r w:rsidRPr="00B377B0">
        <w:rPr>
          <w:rFonts w:ascii="Angsana New" w:hAnsi="Angsana New" w:hint="cs"/>
          <w:sz w:val="30"/>
          <w:szCs w:val="30"/>
          <w:cs/>
        </w:rPr>
        <w:t xml:space="preserve">ของบริษัท เมื่อวันที่ </w:t>
      </w:r>
      <w:r w:rsidRPr="00B377B0">
        <w:rPr>
          <w:rFonts w:ascii="Angsana New" w:hAnsi="Angsana New"/>
          <w:sz w:val="30"/>
          <w:szCs w:val="30"/>
        </w:rPr>
        <w:t xml:space="preserve">27 </w:t>
      </w:r>
      <w:r w:rsidR="00941A27">
        <w:rPr>
          <w:rFonts w:ascii="Angsana New" w:hAnsi="Angsana New" w:hint="cs"/>
          <w:sz w:val="30"/>
          <w:szCs w:val="30"/>
          <w:cs/>
        </w:rPr>
        <w:t>เมษายน</w:t>
      </w:r>
      <w:r w:rsidRPr="00B377B0">
        <w:rPr>
          <w:rFonts w:ascii="Angsana New" w:hAnsi="Angsana New" w:hint="cs"/>
          <w:sz w:val="30"/>
          <w:szCs w:val="30"/>
          <w:cs/>
        </w:rPr>
        <w:t xml:space="preserve"> </w:t>
      </w:r>
      <w:r w:rsidRPr="00B377B0">
        <w:rPr>
          <w:rFonts w:ascii="Angsana New" w:hAnsi="Angsana New"/>
          <w:sz w:val="30"/>
          <w:szCs w:val="30"/>
        </w:rPr>
        <w:t xml:space="preserve">2566 </w:t>
      </w:r>
      <w:r w:rsidR="00941A27">
        <w:rPr>
          <w:rFonts w:ascii="Angsana New" w:hAnsi="Angsana New" w:hint="cs"/>
          <w:sz w:val="30"/>
          <w:szCs w:val="30"/>
          <w:cs/>
        </w:rPr>
        <w:t>ผู้ถือหุ้น</w:t>
      </w:r>
      <w:r w:rsidRPr="00B377B0">
        <w:rPr>
          <w:rFonts w:ascii="Angsana New" w:hAnsi="Angsana New" w:hint="cs"/>
          <w:sz w:val="30"/>
          <w:szCs w:val="30"/>
          <w:cs/>
        </w:rPr>
        <w:t>มีมติอนุมัติจ่ายเงินปันผลให้</w:t>
      </w:r>
      <w:r>
        <w:rPr>
          <w:rFonts w:ascii="Angsana New" w:hAnsi="Angsana New"/>
          <w:sz w:val="30"/>
          <w:szCs w:val="30"/>
          <w:cs/>
        </w:rPr>
        <w:br/>
      </w:r>
      <w:r w:rsidRPr="00B377B0">
        <w:rPr>
          <w:rFonts w:ascii="Angsana New" w:hAnsi="Angsana New" w:hint="cs"/>
          <w:sz w:val="30"/>
          <w:szCs w:val="30"/>
          <w:cs/>
        </w:rPr>
        <w:t>ผู้ถือหุ้น ดังนี้</w:t>
      </w:r>
    </w:p>
    <w:p w14:paraId="07ED02EF" w14:textId="77777777" w:rsidR="002A2E52" w:rsidRPr="00A06237" w:rsidRDefault="002A2E52" w:rsidP="002A2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070"/>
        <w:gridCol w:w="1800"/>
        <w:gridCol w:w="270"/>
        <w:gridCol w:w="1350"/>
      </w:tblGrid>
      <w:tr w:rsidR="002A2E52" w:rsidRPr="00865A82" w14:paraId="7805EEB2" w14:textId="77777777" w:rsidTr="008C398F">
        <w:trPr>
          <w:tblHeader/>
        </w:trPr>
        <w:tc>
          <w:tcPr>
            <w:tcW w:w="3510" w:type="dxa"/>
            <w:vAlign w:val="bottom"/>
          </w:tcPr>
          <w:p w14:paraId="2A9632C3" w14:textId="77777777" w:rsidR="002A2E52" w:rsidRPr="00865A82" w:rsidRDefault="002A2E52" w:rsidP="008C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5F26358F" w14:textId="77777777" w:rsidR="002A2E52" w:rsidRPr="00865A82" w:rsidRDefault="002A2E52" w:rsidP="008C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1800" w:type="dxa"/>
            <w:vAlign w:val="bottom"/>
          </w:tcPr>
          <w:p w14:paraId="57E19D2B" w14:textId="77777777" w:rsidR="002A2E52" w:rsidRPr="00865A82" w:rsidRDefault="002A2E52" w:rsidP="008C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05575BE2" w14:textId="77777777" w:rsidR="002A2E52" w:rsidRPr="00865A82" w:rsidRDefault="002A2E52" w:rsidP="008C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36C97BD" w14:textId="77777777" w:rsidR="002A2E52" w:rsidRPr="00865A82" w:rsidDel="00D43E7A" w:rsidRDefault="002A2E52" w:rsidP="008C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A2E52" w:rsidRPr="00865A82" w14:paraId="12CE27FE" w14:textId="77777777" w:rsidTr="008C398F">
        <w:trPr>
          <w:tblHeader/>
        </w:trPr>
        <w:tc>
          <w:tcPr>
            <w:tcW w:w="3510" w:type="dxa"/>
          </w:tcPr>
          <w:p w14:paraId="16A315FB" w14:textId="77777777" w:rsidR="002A2E52" w:rsidRPr="00865A82" w:rsidRDefault="002A2E52" w:rsidP="008C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98F06A5" w14:textId="77777777" w:rsidR="002A2E52" w:rsidRPr="00865A82" w:rsidRDefault="002A2E52" w:rsidP="008C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EFE8DDB" w14:textId="77777777" w:rsidR="002A2E52" w:rsidRPr="00865A82" w:rsidRDefault="002A2E52" w:rsidP="008C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694E0F4" w14:textId="77777777" w:rsidR="002A2E52" w:rsidRPr="00865A82" w:rsidRDefault="002A2E52" w:rsidP="008C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886B4AC" w14:textId="77777777" w:rsidR="002A2E52" w:rsidRPr="00865A82" w:rsidRDefault="002A2E52" w:rsidP="008C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2A2E52" w:rsidRPr="00865A82" w14:paraId="23292DE0" w14:textId="77777777" w:rsidTr="008C398F">
        <w:tc>
          <w:tcPr>
            <w:tcW w:w="3510" w:type="dxa"/>
          </w:tcPr>
          <w:p w14:paraId="09E0F845" w14:textId="77777777" w:rsidR="002A2E52" w:rsidRPr="00865A82" w:rsidRDefault="002A2E52" w:rsidP="008C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070" w:type="dxa"/>
            <w:shd w:val="clear" w:color="auto" w:fill="auto"/>
          </w:tcPr>
          <w:p w14:paraId="16A11D00" w14:textId="77777777" w:rsidR="002A2E52" w:rsidRPr="00865A82" w:rsidRDefault="002A2E52" w:rsidP="008C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DE249BD" w14:textId="77777777" w:rsidR="002A2E52" w:rsidRPr="00865A82" w:rsidRDefault="002A2E52" w:rsidP="008C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33AF1A" w14:textId="77777777" w:rsidR="002A2E52" w:rsidRPr="00865A82" w:rsidRDefault="002A2E52" w:rsidP="008C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D15150" w14:textId="77777777" w:rsidR="002A2E52" w:rsidRPr="00865A82" w:rsidRDefault="002A2E52" w:rsidP="008C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2E52" w:rsidRPr="00865A82" w14:paraId="14C766A4" w14:textId="77777777" w:rsidTr="008C398F">
        <w:tc>
          <w:tcPr>
            <w:tcW w:w="3510" w:type="dxa"/>
          </w:tcPr>
          <w:p w14:paraId="7DD1AC9C" w14:textId="77777777" w:rsidR="002A2E52" w:rsidRPr="00865A82" w:rsidRDefault="002A2E52" w:rsidP="008C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2070" w:type="dxa"/>
            <w:shd w:val="clear" w:color="auto" w:fill="auto"/>
          </w:tcPr>
          <w:p w14:paraId="6FD7CC63" w14:textId="77777777" w:rsidR="002A2E52" w:rsidRPr="00865A82" w:rsidRDefault="002A2E52" w:rsidP="008C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44C8EB93" w14:textId="77777777" w:rsidR="002A2E52" w:rsidRPr="00865A82" w:rsidRDefault="002A2E52" w:rsidP="008C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6B0238BF" w14:textId="77777777" w:rsidR="002A2E52" w:rsidRPr="00865A82" w:rsidRDefault="002A2E52" w:rsidP="008C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47E921" w14:textId="77777777" w:rsidR="002A2E52" w:rsidRPr="00865A82" w:rsidRDefault="002A2E52" w:rsidP="008C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</w:tbl>
    <w:p w14:paraId="408D0AB7" w14:textId="0802725D" w:rsidR="00F5323D" w:rsidRDefault="00F5323D" w:rsidP="00613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5AA6358" w14:textId="77777777" w:rsidR="004D4096" w:rsidRDefault="004D4096" w:rsidP="00613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A73CA14" w14:textId="5ECF375E" w:rsidR="00AF4288" w:rsidRDefault="00AF4288" w:rsidP="00AF4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4D4096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การค้ำประกันวงเงินกู้ยืมจากธนาคารของบริษัทย่อย</w:t>
      </w:r>
    </w:p>
    <w:p w14:paraId="571C48BE" w14:textId="77777777" w:rsidR="00AF4288" w:rsidRDefault="00AF4288" w:rsidP="00AF4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31F74F1" w14:textId="4330269A" w:rsidR="00AF4288" w:rsidRDefault="00AF4288" w:rsidP="00AF4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  <w:r w:rsidRPr="001D32EA">
        <w:rPr>
          <w:rFonts w:ascii="Angsana New" w:hAnsi="Angsana New" w:hint="cs"/>
          <w:spacing w:val="-4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Pr="001D32EA">
        <w:rPr>
          <w:rFonts w:ascii="Angsana New" w:hAnsi="Angsana New"/>
          <w:spacing w:val="-4"/>
          <w:sz w:val="30"/>
          <w:szCs w:val="30"/>
        </w:rPr>
        <w:t xml:space="preserve">12 </w:t>
      </w:r>
      <w:r w:rsidRPr="001D32EA">
        <w:rPr>
          <w:rFonts w:ascii="Angsana New" w:hAnsi="Angsana New" w:hint="cs"/>
          <w:spacing w:val="-4"/>
          <w:sz w:val="30"/>
          <w:szCs w:val="30"/>
          <w:cs/>
        </w:rPr>
        <w:t xml:space="preserve">พฤษภาคม </w:t>
      </w:r>
      <w:r w:rsidRPr="001D32EA">
        <w:rPr>
          <w:rFonts w:ascii="Angsana New" w:hAnsi="Angsana New"/>
          <w:spacing w:val="-4"/>
          <w:sz w:val="30"/>
          <w:szCs w:val="30"/>
        </w:rPr>
        <w:t xml:space="preserve">2566 </w:t>
      </w:r>
      <w:r w:rsidRPr="001D32EA">
        <w:rPr>
          <w:rFonts w:ascii="Angsana New" w:hAnsi="Angsana New" w:hint="cs"/>
          <w:spacing w:val="-4"/>
          <w:sz w:val="30"/>
          <w:szCs w:val="30"/>
          <w:cs/>
        </w:rPr>
        <w:t>คณะกรรมมีมติอนุมัติให้บริษัทเข้าค้ำประกันวงเงินกู้ยืมใหม่ของบริษัทย่อยแห่งหนึ่ง ทำให้บริษัทมีภาระผูกพันในการค้ำประกัน</w:t>
      </w:r>
      <w:r w:rsidR="008331A1" w:rsidRPr="001D32EA">
        <w:rPr>
          <w:rFonts w:ascii="Angsana New" w:hAnsi="Angsana New" w:hint="cs"/>
          <w:spacing w:val="-4"/>
          <w:sz w:val="30"/>
          <w:szCs w:val="30"/>
          <w:cs/>
        </w:rPr>
        <w:t>วงเงินดังกล่าวแก่</w:t>
      </w:r>
      <w:r w:rsidRPr="001D32EA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บริษัทย่อยจำนวน </w:t>
      </w:r>
      <w:r w:rsidRPr="001D32EA">
        <w:rPr>
          <w:rFonts w:ascii="Angsana New" w:hAnsi="Angsana New"/>
          <w:spacing w:val="-4"/>
          <w:sz w:val="30"/>
          <w:szCs w:val="30"/>
        </w:rPr>
        <w:t xml:space="preserve">100.0 </w:t>
      </w:r>
      <w:r w:rsidRPr="001D32EA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และ </w:t>
      </w:r>
      <w:r w:rsidRPr="001D32EA">
        <w:rPr>
          <w:rFonts w:ascii="Angsana New" w:hAnsi="Angsana New"/>
          <w:spacing w:val="-4"/>
          <w:sz w:val="30"/>
          <w:szCs w:val="30"/>
        </w:rPr>
        <w:t xml:space="preserve">2.8 </w:t>
      </w:r>
      <w:r w:rsidRPr="001D32EA">
        <w:rPr>
          <w:rFonts w:ascii="Angsana New" w:hAnsi="Angsana New" w:hint="cs"/>
          <w:spacing w:val="-4"/>
          <w:sz w:val="30"/>
          <w:szCs w:val="30"/>
          <w:cs/>
        </w:rPr>
        <w:t>ล้านดอลลาร์สหรัฐ ตามสัดส่วนการถือหุ้น อย่างไรก็ตาม บริษัทย่อยอยู่ระหว่างดำเนินการขอวงเงินกู้ยืมดังกล่าวจากธนาคาร</w:t>
      </w:r>
    </w:p>
    <w:p w14:paraId="20595727" w14:textId="1E71436B" w:rsidR="00AF4288" w:rsidRDefault="00AF4288" w:rsidP="00AF4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A3427F3" w14:textId="3DED8B71" w:rsidR="00AF4288" w:rsidRDefault="00AF4288" w:rsidP="00AF4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D0B32C2" w14:textId="77777777" w:rsidR="00AF4288" w:rsidRPr="004D4096" w:rsidRDefault="00AF4288" w:rsidP="00AF4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7D088218" w14:textId="77777777" w:rsidR="00AF4288" w:rsidRPr="004D4096" w:rsidRDefault="00AF4288" w:rsidP="00613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sectPr w:rsidR="00AF4288" w:rsidRPr="004D4096" w:rsidSect="000F1640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96A67" w14:textId="77777777" w:rsidR="00246287" w:rsidRDefault="00246287" w:rsidP="004956B4">
      <w:r>
        <w:separator/>
      </w:r>
    </w:p>
  </w:endnote>
  <w:endnote w:type="continuationSeparator" w:id="0">
    <w:p w14:paraId="0DCB6C52" w14:textId="77777777" w:rsidR="00246287" w:rsidRDefault="0024628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MS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80119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AFEE219" w14:textId="5693A3D6" w:rsidR="000F1640" w:rsidRPr="000F1640" w:rsidRDefault="000F164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F164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F164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F164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F164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F164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B44C6" w14:textId="77777777" w:rsidR="00246287" w:rsidRDefault="00246287" w:rsidP="004956B4">
      <w:r>
        <w:separator/>
      </w:r>
    </w:p>
  </w:footnote>
  <w:footnote w:type="continuationSeparator" w:id="0">
    <w:p w14:paraId="4D07AFE0" w14:textId="77777777" w:rsidR="00246287" w:rsidRDefault="0024628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9F384" w14:textId="77777777" w:rsidR="00533095" w:rsidRDefault="00533095" w:rsidP="005C4C77">
    <w:pPr>
      <w:pStyle w:val="acctmainheading"/>
      <w:tabs>
        <w:tab w:val="left" w:pos="90"/>
      </w:tabs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4A4FF142" w14:textId="77777777" w:rsidR="00533095" w:rsidRPr="00401060" w:rsidRDefault="00533095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หมายเหตุประกอบงบการเงินระหว่างกาลแบบย่อ</w:t>
    </w:r>
  </w:p>
  <w:p w14:paraId="77E756CD" w14:textId="3DC3F29E" w:rsidR="00533095" w:rsidRPr="00FE5A92" w:rsidRDefault="00227456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843F80" w:rsidRPr="00843F80">
      <w:rPr>
        <w:rFonts w:ascii="Angsana New" w:hAnsi="Angsana New"/>
        <w:bCs/>
        <w:iCs/>
        <w:sz w:val="32"/>
        <w:szCs w:val="32"/>
        <w:lang w:bidi="th-TH"/>
      </w:rPr>
      <w:t xml:space="preserve">31 </w:t>
    </w:r>
    <w:r w:rsidR="00843F80" w:rsidRPr="00843F80">
      <w:rPr>
        <w:rFonts w:ascii="Angsana New" w:hAnsi="Angsana New" w:hint="cs"/>
        <w:bCs/>
        <w:i/>
        <w:sz w:val="32"/>
        <w:szCs w:val="32"/>
        <w:cs/>
        <w:lang w:bidi="th-TH"/>
      </w:rPr>
      <w:t>มีนาคม</w:t>
    </w:r>
    <w:r w:rsidR="00843F80" w:rsidRPr="00843F80">
      <w:rPr>
        <w:rFonts w:ascii="Angsana New" w:hAnsi="Angsana New" w:hint="cs"/>
        <w:bCs/>
        <w:iCs/>
        <w:sz w:val="32"/>
        <w:szCs w:val="32"/>
        <w:cs/>
        <w:lang w:bidi="th-TH"/>
      </w:rPr>
      <w:t xml:space="preserve"> </w:t>
    </w:r>
    <w:r w:rsidR="00843F80" w:rsidRPr="00843F80">
      <w:rPr>
        <w:rFonts w:ascii="Angsana New" w:hAnsi="Angsana New"/>
        <w:bCs/>
        <w:iCs/>
        <w:sz w:val="32"/>
        <w:szCs w:val="32"/>
        <w:lang w:val="en-US" w:bidi="th-TH"/>
      </w:rPr>
      <w:t>2566</w:t>
    </w:r>
    <w:r w:rsidR="00533095" w:rsidRPr="00843F80">
      <w:rPr>
        <w:rFonts w:ascii="Angsana New" w:hAnsi="Angsana New" w:hint="cs"/>
        <w:bCs/>
        <w:i/>
        <w:sz w:val="32"/>
        <w:szCs w:val="32"/>
        <w:cs/>
        <w:lang w:bidi="th-TH"/>
      </w:rPr>
      <w:t xml:space="preserve"> </w:t>
    </w:r>
    <w:r w:rsidR="00533095">
      <w:rPr>
        <w:rFonts w:ascii="Angsana New" w:hAnsi="Angsana New" w:hint="cs"/>
        <w:bCs/>
        <w:i/>
        <w:sz w:val="32"/>
        <w:szCs w:val="32"/>
        <w:cs/>
        <w:lang w:bidi="th-TH"/>
      </w:rPr>
      <w:t>(ไม่ได้ตรวจสอบ)</w:t>
    </w:r>
  </w:p>
  <w:p w14:paraId="00F9F0E9" w14:textId="77777777" w:rsidR="00533095" w:rsidRPr="00F611ED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B4A3F34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22966A3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63179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6D1551"/>
    <w:multiLevelType w:val="hybridMultilevel"/>
    <w:tmpl w:val="C34A6A52"/>
    <w:lvl w:ilvl="0" w:tplc="11FEA2E6">
      <w:start w:val="27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D6E4686"/>
    <w:multiLevelType w:val="hybridMultilevel"/>
    <w:tmpl w:val="E44CB2FC"/>
    <w:lvl w:ilvl="0" w:tplc="7E1EA44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D4D299E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E024A5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7665C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621A62"/>
    <w:multiLevelType w:val="hybridMultilevel"/>
    <w:tmpl w:val="3DF89C9C"/>
    <w:lvl w:ilvl="0" w:tplc="1E782C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DF62AE8"/>
    <w:multiLevelType w:val="hybridMultilevel"/>
    <w:tmpl w:val="A112D05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C930BF3E"/>
    <w:lvl w:ilvl="0" w:tplc="64B605B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EAF357F"/>
    <w:multiLevelType w:val="hybridMultilevel"/>
    <w:tmpl w:val="80E4509C"/>
    <w:lvl w:ilvl="0" w:tplc="82706CE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5EE41BE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567742B"/>
    <w:multiLevelType w:val="multilevel"/>
    <w:tmpl w:val="C28C185E"/>
    <w:lvl w:ilvl="0">
      <w:start w:val="2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7D2338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6EAE604F"/>
    <w:multiLevelType w:val="hybridMultilevel"/>
    <w:tmpl w:val="04E656D2"/>
    <w:lvl w:ilvl="0" w:tplc="FF6C63C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7654290"/>
    <w:multiLevelType w:val="hybridMultilevel"/>
    <w:tmpl w:val="FC3C4B76"/>
    <w:lvl w:ilvl="0" w:tplc="9C142B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542404655">
    <w:abstractNumId w:val="6"/>
  </w:num>
  <w:num w:numId="2" w16cid:durableId="1047489262">
    <w:abstractNumId w:val="5"/>
  </w:num>
  <w:num w:numId="3" w16cid:durableId="165101723">
    <w:abstractNumId w:val="7"/>
  </w:num>
  <w:num w:numId="4" w16cid:durableId="243078576">
    <w:abstractNumId w:val="3"/>
  </w:num>
  <w:num w:numId="5" w16cid:durableId="695039733">
    <w:abstractNumId w:val="2"/>
  </w:num>
  <w:num w:numId="6" w16cid:durableId="1924488021">
    <w:abstractNumId w:val="0"/>
  </w:num>
  <w:num w:numId="7" w16cid:durableId="828330766">
    <w:abstractNumId w:val="1"/>
  </w:num>
  <w:num w:numId="8" w16cid:durableId="454787055">
    <w:abstractNumId w:val="4"/>
  </w:num>
  <w:num w:numId="9" w16cid:durableId="362707474">
    <w:abstractNumId w:val="21"/>
  </w:num>
  <w:num w:numId="10" w16cid:durableId="1154105001">
    <w:abstractNumId w:val="17"/>
  </w:num>
  <w:num w:numId="11" w16cid:durableId="958337222">
    <w:abstractNumId w:val="38"/>
  </w:num>
  <w:num w:numId="12" w16cid:durableId="1031221270">
    <w:abstractNumId w:val="22"/>
  </w:num>
  <w:num w:numId="13" w16cid:durableId="457185919">
    <w:abstractNumId w:val="44"/>
  </w:num>
  <w:num w:numId="14" w16cid:durableId="1725522033">
    <w:abstractNumId w:val="9"/>
  </w:num>
  <w:num w:numId="15" w16cid:durableId="801578294">
    <w:abstractNumId w:val="24"/>
  </w:num>
  <w:num w:numId="16" w16cid:durableId="380983741">
    <w:abstractNumId w:val="41"/>
  </w:num>
  <w:num w:numId="17" w16cid:durableId="2072804859">
    <w:abstractNumId w:val="26"/>
  </w:num>
  <w:num w:numId="18" w16cid:durableId="1844512333">
    <w:abstractNumId w:val="31"/>
  </w:num>
  <w:num w:numId="19" w16cid:durableId="1485270003">
    <w:abstractNumId w:val="36"/>
  </w:num>
  <w:num w:numId="20" w16cid:durableId="1037050325">
    <w:abstractNumId w:val="40"/>
  </w:num>
  <w:num w:numId="21" w16cid:durableId="1524661005">
    <w:abstractNumId w:val="28"/>
  </w:num>
  <w:num w:numId="22" w16cid:durableId="1567063222">
    <w:abstractNumId w:val="19"/>
  </w:num>
  <w:num w:numId="23" w16cid:durableId="990520970">
    <w:abstractNumId w:val="14"/>
  </w:num>
  <w:num w:numId="24" w16cid:durableId="2139176525">
    <w:abstractNumId w:val="37"/>
  </w:num>
  <w:num w:numId="25" w16cid:durableId="1132216">
    <w:abstractNumId w:val="42"/>
  </w:num>
  <w:num w:numId="26" w16cid:durableId="1802726395">
    <w:abstractNumId w:val="30"/>
  </w:num>
  <w:num w:numId="27" w16cid:durableId="1473407652">
    <w:abstractNumId w:val="29"/>
  </w:num>
  <w:num w:numId="28" w16cid:durableId="1102846236">
    <w:abstractNumId w:val="45"/>
  </w:num>
  <w:num w:numId="29" w16cid:durableId="319774421">
    <w:abstractNumId w:val="8"/>
  </w:num>
  <w:num w:numId="30" w16cid:durableId="1791512612">
    <w:abstractNumId w:val="43"/>
  </w:num>
  <w:num w:numId="31" w16cid:durableId="1761096684">
    <w:abstractNumId w:val="18"/>
  </w:num>
  <w:num w:numId="32" w16cid:durableId="1907375133">
    <w:abstractNumId w:val="32"/>
  </w:num>
  <w:num w:numId="33" w16cid:durableId="1156725480">
    <w:abstractNumId w:val="35"/>
  </w:num>
  <w:num w:numId="34" w16cid:durableId="1057775138">
    <w:abstractNumId w:val="27"/>
  </w:num>
  <w:num w:numId="35" w16cid:durableId="310062256">
    <w:abstractNumId w:val="34"/>
  </w:num>
  <w:num w:numId="36" w16cid:durableId="1507868037">
    <w:abstractNumId w:val="10"/>
  </w:num>
  <w:num w:numId="37" w16cid:durableId="872616695">
    <w:abstractNumId w:val="46"/>
  </w:num>
  <w:num w:numId="38" w16cid:durableId="580022414">
    <w:abstractNumId w:val="23"/>
  </w:num>
  <w:num w:numId="39" w16cid:durableId="1583099343">
    <w:abstractNumId w:val="16"/>
  </w:num>
  <w:num w:numId="40" w16cid:durableId="1781337618">
    <w:abstractNumId w:val="33"/>
  </w:num>
  <w:num w:numId="41" w16cid:durableId="1923949458">
    <w:abstractNumId w:val="13"/>
  </w:num>
  <w:num w:numId="42" w16cid:durableId="1637760634">
    <w:abstractNumId w:val="15"/>
  </w:num>
  <w:num w:numId="43" w16cid:durableId="983969728">
    <w:abstractNumId w:val="11"/>
  </w:num>
  <w:num w:numId="44" w16cid:durableId="1166748548">
    <w:abstractNumId w:val="39"/>
  </w:num>
  <w:num w:numId="45" w16cid:durableId="1906716068">
    <w:abstractNumId w:val="20"/>
  </w:num>
  <w:num w:numId="46" w16cid:durableId="1255549513">
    <w:abstractNumId w:val="12"/>
  </w:num>
  <w:num w:numId="47" w16cid:durableId="506289646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24"/>
    <w:rsid w:val="0000074E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BE"/>
    <w:rsid w:val="00003415"/>
    <w:rsid w:val="00003688"/>
    <w:rsid w:val="000036A4"/>
    <w:rsid w:val="00003DB1"/>
    <w:rsid w:val="00004288"/>
    <w:rsid w:val="00004513"/>
    <w:rsid w:val="00004E9C"/>
    <w:rsid w:val="000051B6"/>
    <w:rsid w:val="00005541"/>
    <w:rsid w:val="00005A60"/>
    <w:rsid w:val="00005AAF"/>
    <w:rsid w:val="00005B2E"/>
    <w:rsid w:val="00006302"/>
    <w:rsid w:val="00006328"/>
    <w:rsid w:val="00006761"/>
    <w:rsid w:val="00006BA5"/>
    <w:rsid w:val="00006BC9"/>
    <w:rsid w:val="00006C50"/>
    <w:rsid w:val="00006D92"/>
    <w:rsid w:val="00006FA5"/>
    <w:rsid w:val="00007272"/>
    <w:rsid w:val="00007C22"/>
    <w:rsid w:val="00007CC1"/>
    <w:rsid w:val="00007CC8"/>
    <w:rsid w:val="00010129"/>
    <w:rsid w:val="00010447"/>
    <w:rsid w:val="000105D0"/>
    <w:rsid w:val="000106EF"/>
    <w:rsid w:val="000108E2"/>
    <w:rsid w:val="00010EB4"/>
    <w:rsid w:val="0001130D"/>
    <w:rsid w:val="0001195F"/>
    <w:rsid w:val="000122EE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7B2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8E"/>
    <w:rsid w:val="00016AF6"/>
    <w:rsid w:val="00016B4C"/>
    <w:rsid w:val="00016CAD"/>
    <w:rsid w:val="00016CE3"/>
    <w:rsid w:val="0001776E"/>
    <w:rsid w:val="00017B6E"/>
    <w:rsid w:val="00017E99"/>
    <w:rsid w:val="00017FF8"/>
    <w:rsid w:val="00020479"/>
    <w:rsid w:val="00020D82"/>
    <w:rsid w:val="00020EFA"/>
    <w:rsid w:val="00020FC5"/>
    <w:rsid w:val="0002164E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E11"/>
    <w:rsid w:val="00024246"/>
    <w:rsid w:val="0002445A"/>
    <w:rsid w:val="0002466E"/>
    <w:rsid w:val="00024846"/>
    <w:rsid w:val="0002486C"/>
    <w:rsid w:val="000248DE"/>
    <w:rsid w:val="00024CCA"/>
    <w:rsid w:val="00024FA6"/>
    <w:rsid w:val="000250A9"/>
    <w:rsid w:val="000256D4"/>
    <w:rsid w:val="00025798"/>
    <w:rsid w:val="0002589B"/>
    <w:rsid w:val="00025A7D"/>
    <w:rsid w:val="00025C45"/>
    <w:rsid w:val="00025CDE"/>
    <w:rsid w:val="00025EF4"/>
    <w:rsid w:val="0002671B"/>
    <w:rsid w:val="000275FA"/>
    <w:rsid w:val="0002788C"/>
    <w:rsid w:val="00027F26"/>
    <w:rsid w:val="00027FA7"/>
    <w:rsid w:val="0003064B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4A8"/>
    <w:rsid w:val="000335E0"/>
    <w:rsid w:val="00033753"/>
    <w:rsid w:val="00033863"/>
    <w:rsid w:val="000339B8"/>
    <w:rsid w:val="00033A26"/>
    <w:rsid w:val="00033DE5"/>
    <w:rsid w:val="00034174"/>
    <w:rsid w:val="0003434C"/>
    <w:rsid w:val="0003482C"/>
    <w:rsid w:val="000348FE"/>
    <w:rsid w:val="00034BAD"/>
    <w:rsid w:val="00034C75"/>
    <w:rsid w:val="00034DB0"/>
    <w:rsid w:val="00034F49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6C"/>
    <w:rsid w:val="00037047"/>
    <w:rsid w:val="00037564"/>
    <w:rsid w:val="00037B04"/>
    <w:rsid w:val="00037BD9"/>
    <w:rsid w:val="00040571"/>
    <w:rsid w:val="00040649"/>
    <w:rsid w:val="000406ED"/>
    <w:rsid w:val="00040C36"/>
    <w:rsid w:val="00040C3B"/>
    <w:rsid w:val="00040CD7"/>
    <w:rsid w:val="00041055"/>
    <w:rsid w:val="000410F1"/>
    <w:rsid w:val="00041371"/>
    <w:rsid w:val="000417A1"/>
    <w:rsid w:val="000419C0"/>
    <w:rsid w:val="00041AE0"/>
    <w:rsid w:val="00041B2B"/>
    <w:rsid w:val="000422B0"/>
    <w:rsid w:val="0004266D"/>
    <w:rsid w:val="00042B76"/>
    <w:rsid w:val="00042CEB"/>
    <w:rsid w:val="000433D2"/>
    <w:rsid w:val="00043578"/>
    <w:rsid w:val="00043728"/>
    <w:rsid w:val="00043984"/>
    <w:rsid w:val="00043D4A"/>
    <w:rsid w:val="000440CF"/>
    <w:rsid w:val="0004420A"/>
    <w:rsid w:val="00044405"/>
    <w:rsid w:val="00044B66"/>
    <w:rsid w:val="00044C2B"/>
    <w:rsid w:val="00044CFE"/>
    <w:rsid w:val="00044DCE"/>
    <w:rsid w:val="00044E11"/>
    <w:rsid w:val="00045003"/>
    <w:rsid w:val="0004551A"/>
    <w:rsid w:val="00045621"/>
    <w:rsid w:val="000456B5"/>
    <w:rsid w:val="000458F3"/>
    <w:rsid w:val="00045BF4"/>
    <w:rsid w:val="00045E2D"/>
    <w:rsid w:val="0004654E"/>
    <w:rsid w:val="0004685C"/>
    <w:rsid w:val="00046BE4"/>
    <w:rsid w:val="00046C6B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477C3"/>
    <w:rsid w:val="00050156"/>
    <w:rsid w:val="000502A1"/>
    <w:rsid w:val="000502EB"/>
    <w:rsid w:val="000505F0"/>
    <w:rsid w:val="00050965"/>
    <w:rsid w:val="0005098D"/>
    <w:rsid w:val="00050C8A"/>
    <w:rsid w:val="00050EE5"/>
    <w:rsid w:val="000512D8"/>
    <w:rsid w:val="00051636"/>
    <w:rsid w:val="00051B10"/>
    <w:rsid w:val="00051C05"/>
    <w:rsid w:val="0005210B"/>
    <w:rsid w:val="00052656"/>
    <w:rsid w:val="000527A7"/>
    <w:rsid w:val="000527C7"/>
    <w:rsid w:val="00052B57"/>
    <w:rsid w:val="00052DEF"/>
    <w:rsid w:val="00052E8F"/>
    <w:rsid w:val="000530ED"/>
    <w:rsid w:val="00053435"/>
    <w:rsid w:val="000535E3"/>
    <w:rsid w:val="0005360A"/>
    <w:rsid w:val="00053B2B"/>
    <w:rsid w:val="00053DBC"/>
    <w:rsid w:val="000544D1"/>
    <w:rsid w:val="0005462F"/>
    <w:rsid w:val="0005469B"/>
    <w:rsid w:val="00055231"/>
    <w:rsid w:val="000554B7"/>
    <w:rsid w:val="0005580F"/>
    <w:rsid w:val="0005591B"/>
    <w:rsid w:val="00055960"/>
    <w:rsid w:val="000559FD"/>
    <w:rsid w:val="00055D1B"/>
    <w:rsid w:val="00055D63"/>
    <w:rsid w:val="000563C8"/>
    <w:rsid w:val="0005649A"/>
    <w:rsid w:val="00056791"/>
    <w:rsid w:val="0005696D"/>
    <w:rsid w:val="00056E0A"/>
    <w:rsid w:val="0005704C"/>
    <w:rsid w:val="000571A7"/>
    <w:rsid w:val="0005738A"/>
    <w:rsid w:val="000574DA"/>
    <w:rsid w:val="0005772F"/>
    <w:rsid w:val="00057763"/>
    <w:rsid w:val="000578B0"/>
    <w:rsid w:val="00057DA1"/>
    <w:rsid w:val="00060646"/>
    <w:rsid w:val="00060795"/>
    <w:rsid w:val="000609F7"/>
    <w:rsid w:val="00060C2A"/>
    <w:rsid w:val="00060C8F"/>
    <w:rsid w:val="00060D24"/>
    <w:rsid w:val="00061278"/>
    <w:rsid w:val="00061340"/>
    <w:rsid w:val="00061461"/>
    <w:rsid w:val="0006147E"/>
    <w:rsid w:val="00061891"/>
    <w:rsid w:val="00061ACD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9EF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610"/>
    <w:rsid w:val="00070708"/>
    <w:rsid w:val="00070BA4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2C4C"/>
    <w:rsid w:val="000730CF"/>
    <w:rsid w:val="000730D4"/>
    <w:rsid w:val="000731EF"/>
    <w:rsid w:val="0007345D"/>
    <w:rsid w:val="0007386D"/>
    <w:rsid w:val="0007390B"/>
    <w:rsid w:val="00073A03"/>
    <w:rsid w:val="00073DB7"/>
    <w:rsid w:val="00073F45"/>
    <w:rsid w:val="000744FA"/>
    <w:rsid w:val="00074605"/>
    <w:rsid w:val="00074C63"/>
    <w:rsid w:val="0007509B"/>
    <w:rsid w:val="000750F5"/>
    <w:rsid w:val="000751B4"/>
    <w:rsid w:val="000754D3"/>
    <w:rsid w:val="00075699"/>
    <w:rsid w:val="000756DF"/>
    <w:rsid w:val="000758F0"/>
    <w:rsid w:val="000759E5"/>
    <w:rsid w:val="00075A10"/>
    <w:rsid w:val="00075ACD"/>
    <w:rsid w:val="00075C7C"/>
    <w:rsid w:val="00075D0D"/>
    <w:rsid w:val="00076119"/>
    <w:rsid w:val="0007623F"/>
    <w:rsid w:val="00076434"/>
    <w:rsid w:val="00077AA7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320"/>
    <w:rsid w:val="00081C88"/>
    <w:rsid w:val="00081E56"/>
    <w:rsid w:val="00082414"/>
    <w:rsid w:val="00082626"/>
    <w:rsid w:val="000828C3"/>
    <w:rsid w:val="000829DF"/>
    <w:rsid w:val="00082DD5"/>
    <w:rsid w:val="00082F02"/>
    <w:rsid w:val="0008356D"/>
    <w:rsid w:val="0008364F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EE5"/>
    <w:rsid w:val="000862E7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99C"/>
    <w:rsid w:val="00090C2A"/>
    <w:rsid w:val="00090CF7"/>
    <w:rsid w:val="00090D2D"/>
    <w:rsid w:val="00090FC8"/>
    <w:rsid w:val="0009187F"/>
    <w:rsid w:val="00091882"/>
    <w:rsid w:val="00091991"/>
    <w:rsid w:val="00091A56"/>
    <w:rsid w:val="00091B12"/>
    <w:rsid w:val="00091B76"/>
    <w:rsid w:val="00091C53"/>
    <w:rsid w:val="000920CE"/>
    <w:rsid w:val="00092337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A95"/>
    <w:rsid w:val="00094B4C"/>
    <w:rsid w:val="00094C94"/>
    <w:rsid w:val="00094D6E"/>
    <w:rsid w:val="00095878"/>
    <w:rsid w:val="00095E0D"/>
    <w:rsid w:val="00096008"/>
    <w:rsid w:val="0009618A"/>
    <w:rsid w:val="00096353"/>
    <w:rsid w:val="00096788"/>
    <w:rsid w:val="00096AD8"/>
    <w:rsid w:val="00096B30"/>
    <w:rsid w:val="00096B4A"/>
    <w:rsid w:val="00096EE2"/>
    <w:rsid w:val="00096EF9"/>
    <w:rsid w:val="00097098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1016"/>
    <w:rsid w:val="000A1017"/>
    <w:rsid w:val="000A10B0"/>
    <w:rsid w:val="000A149B"/>
    <w:rsid w:val="000A1725"/>
    <w:rsid w:val="000A1762"/>
    <w:rsid w:val="000A17D2"/>
    <w:rsid w:val="000A1813"/>
    <w:rsid w:val="000A1D5D"/>
    <w:rsid w:val="000A23C1"/>
    <w:rsid w:val="000A2877"/>
    <w:rsid w:val="000A29B0"/>
    <w:rsid w:val="000A2DD1"/>
    <w:rsid w:val="000A2F63"/>
    <w:rsid w:val="000A30B4"/>
    <w:rsid w:val="000A310B"/>
    <w:rsid w:val="000A333C"/>
    <w:rsid w:val="000A343F"/>
    <w:rsid w:val="000A3536"/>
    <w:rsid w:val="000A3543"/>
    <w:rsid w:val="000A3557"/>
    <w:rsid w:val="000A38D8"/>
    <w:rsid w:val="000A3AC0"/>
    <w:rsid w:val="000A3C1A"/>
    <w:rsid w:val="000A3EE9"/>
    <w:rsid w:val="000A4212"/>
    <w:rsid w:val="000A448F"/>
    <w:rsid w:val="000A490D"/>
    <w:rsid w:val="000A4B14"/>
    <w:rsid w:val="000A4C09"/>
    <w:rsid w:val="000A50DB"/>
    <w:rsid w:val="000A58A5"/>
    <w:rsid w:val="000A5FCC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BF7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5467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90E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C73"/>
    <w:rsid w:val="000C0D65"/>
    <w:rsid w:val="000C0E05"/>
    <w:rsid w:val="000C0F6A"/>
    <w:rsid w:val="000C102F"/>
    <w:rsid w:val="000C197C"/>
    <w:rsid w:val="000C1A58"/>
    <w:rsid w:val="000C1CA6"/>
    <w:rsid w:val="000C1F03"/>
    <w:rsid w:val="000C24A6"/>
    <w:rsid w:val="000C3304"/>
    <w:rsid w:val="000C37F2"/>
    <w:rsid w:val="000C3E39"/>
    <w:rsid w:val="000C3F67"/>
    <w:rsid w:val="000C3FBC"/>
    <w:rsid w:val="000C3FEC"/>
    <w:rsid w:val="000C4567"/>
    <w:rsid w:val="000C4BB4"/>
    <w:rsid w:val="000C5102"/>
    <w:rsid w:val="000C5951"/>
    <w:rsid w:val="000C5E7F"/>
    <w:rsid w:val="000C5EC2"/>
    <w:rsid w:val="000C5EC4"/>
    <w:rsid w:val="000C62AE"/>
    <w:rsid w:val="000C63D1"/>
    <w:rsid w:val="000C6493"/>
    <w:rsid w:val="000C66B1"/>
    <w:rsid w:val="000C6709"/>
    <w:rsid w:val="000C6B0B"/>
    <w:rsid w:val="000C6D34"/>
    <w:rsid w:val="000C7037"/>
    <w:rsid w:val="000C7213"/>
    <w:rsid w:val="000C779B"/>
    <w:rsid w:val="000C7B4E"/>
    <w:rsid w:val="000C7C84"/>
    <w:rsid w:val="000C7F39"/>
    <w:rsid w:val="000D0005"/>
    <w:rsid w:val="000D00F0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0FC7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76B"/>
    <w:rsid w:val="000D3A0F"/>
    <w:rsid w:val="000D3AC7"/>
    <w:rsid w:val="000D3D45"/>
    <w:rsid w:val="000D3E68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B9E"/>
    <w:rsid w:val="000D5F44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88F"/>
    <w:rsid w:val="000D79DC"/>
    <w:rsid w:val="000E04A6"/>
    <w:rsid w:val="000E07CD"/>
    <w:rsid w:val="000E085C"/>
    <w:rsid w:val="000E0949"/>
    <w:rsid w:val="000E0BFC"/>
    <w:rsid w:val="000E0C09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21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5C9"/>
    <w:rsid w:val="000F1640"/>
    <w:rsid w:val="000F1BE3"/>
    <w:rsid w:val="000F21C0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52F6"/>
    <w:rsid w:val="000F5306"/>
    <w:rsid w:val="000F5406"/>
    <w:rsid w:val="000F556F"/>
    <w:rsid w:val="000F574E"/>
    <w:rsid w:val="000F584B"/>
    <w:rsid w:val="000F5B54"/>
    <w:rsid w:val="000F5C4C"/>
    <w:rsid w:val="000F6007"/>
    <w:rsid w:val="000F6236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255"/>
    <w:rsid w:val="0010143A"/>
    <w:rsid w:val="00101714"/>
    <w:rsid w:val="00101B2D"/>
    <w:rsid w:val="00101D07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313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ACA"/>
    <w:rsid w:val="00111C17"/>
    <w:rsid w:val="00112639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C18"/>
    <w:rsid w:val="00113EB1"/>
    <w:rsid w:val="00113FBA"/>
    <w:rsid w:val="001142BD"/>
    <w:rsid w:val="0011485F"/>
    <w:rsid w:val="00114985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6CB"/>
    <w:rsid w:val="00117776"/>
    <w:rsid w:val="001179CF"/>
    <w:rsid w:val="00117FA8"/>
    <w:rsid w:val="00120126"/>
    <w:rsid w:val="0012012C"/>
    <w:rsid w:val="00120302"/>
    <w:rsid w:val="001203E0"/>
    <w:rsid w:val="00120735"/>
    <w:rsid w:val="00120E1B"/>
    <w:rsid w:val="00121271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17"/>
    <w:rsid w:val="001238B6"/>
    <w:rsid w:val="001238EB"/>
    <w:rsid w:val="00123BEB"/>
    <w:rsid w:val="00124623"/>
    <w:rsid w:val="001249EF"/>
    <w:rsid w:val="00124B04"/>
    <w:rsid w:val="00124B84"/>
    <w:rsid w:val="00125041"/>
    <w:rsid w:val="00125080"/>
    <w:rsid w:val="00125750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30215"/>
    <w:rsid w:val="00130948"/>
    <w:rsid w:val="00130E32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A55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31FF"/>
    <w:rsid w:val="00133809"/>
    <w:rsid w:val="00133C9C"/>
    <w:rsid w:val="00133DDC"/>
    <w:rsid w:val="0013404E"/>
    <w:rsid w:val="00134368"/>
    <w:rsid w:val="00134735"/>
    <w:rsid w:val="001348F6"/>
    <w:rsid w:val="00134BB8"/>
    <w:rsid w:val="00134BF4"/>
    <w:rsid w:val="00134C2A"/>
    <w:rsid w:val="00134CDB"/>
    <w:rsid w:val="00134F40"/>
    <w:rsid w:val="00135313"/>
    <w:rsid w:val="0013533C"/>
    <w:rsid w:val="00135860"/>
    <w:rsid w:val="00135ECD"/>
    <w:rsid w:val="00136467"/>
    <w:rsid w:val="0013678D"/>
    <w:rsid w:val="00136B53"/>
    <w:rsid w:val="00136C1E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18E"/>
    <w:rsid w:val="00141419"/>
    <w:rsid w:val="001418DF"/>
    <w:rsid w:val="00141929"/>
    <w:rsid w:val="00142008"/>
    <w:rsid w:val="00142021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649"/>
    <w:rsid w:val="00145916"/>
    <w:rsid w:val="00145918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71F"/>
    <w:rsid w:val="001478FF"/>
    <w:rsid w:val="00147CAF"/>
    <w:rsid w:val="00147D7C"/>
    <w:rsid w:val="00147E55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112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3516"/>
    <w:rsid w:val="001535E8"/>
    <w:rsid w:val="00153A35"/>
    <w:rsid w:val="00153D72"/>
    <w:rsid w:val="0015435C"/>
    <w:rsid w:val="001543A8"/>
    <w:rsid w:val="001549A4"/>
    <w:rsid w:val="00154CB0"/>
    <w:rsid w:val="00154CC4"/>
    <w:rsid w:val="00154ECD"/>
    <w:rsid w:val="00154EDF"/>
    <w:rsid w:val="0015520F"/>
    <w:rsid w:val="001552F7"/>
    <w:rsid w:val="00155B74"/>
    <w:rsid w:val="00156022"/>
    <w:rsid w:val="001564DB"/>
    <w:rsid w:val="00156735"/>
    <w:rsid w:val="001567FB"/>
    <w:rsid w:val="0015696E"/>
    <w:rsid w:val="00156CA4"/>
    <w:rsid w:val="00156E7B"/>
    <w:rsid w:val="00157052"/>
    <w:rsid w:val="00157117"/>
    <w:rsid w:val="0015712D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44E"/>
    <w:rsid w:val="001616CA"/>
    <w:rsid w:val="00161825"/>
    <w:rsid w:val="00161D65"/>
    <w:rsid w:val="0016208F"/>
    <w:rsid w:val="001620C9"/>
    <w:rsid w:val="00162181"/>
    <w:rsid w:val="00162A36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AB9"/>
    <w:rsid w:val="00165AEB"/>
    <w:rsid w:val="00165B75"/>
    <w:rsid w:val="00165F49"/>
    <w:rsid w:val="001662BE"/>
    <w:rsid w:val="0016633B"/>
    <w:rsid w:val="00166676"/>
    <w:rsid w:val="001666EA"/>
    <w:rsid w:val="0016677E"/>
    <w:rsid w:val="0016696C"/>
    <w:rsid w:val="001669CD"/>
    <w:rsid w:val="00166C2A"/>
    <w:rsid w:val="00166C44"/>
    <w:rsid w:val="00166F19"/>
    <w:rsid w:val="00167029"/>
    <w:rsid w:val="0016711F"/>
    <w:rsid w:val="001678F0"/>
    <w:rsid w:val="00170686"/>
    <w:rsid w:val="001707BE"/>
    <w:rsid w:val="001707C5"/>
    <w:rsid w:val="001707E4"/>
    <w:rsid w:val="00170879"/>
    <w:rsid w:val="001709AB"/>
    <w:rsid w:val="00170EBE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52C"/>
    <w:rsid w:val="0017257A"/>
    <w:rsid w:val="0017258D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B6E"/>
    <w:rsid w:val="00174B8A"/>
    <w:rsid w:val="00175025"/>
    <w:rsid w:val="001753CD"/>
    <w:rsid w:val="00175405"/>
    <w:rsid w:val="001759E4"/>
    <w:rsid w:val="00175ED3"/>
    <w:rsid w:val="00175FDB"/>
    <w:rsid w:val="0017611B"/>
    <w:rsid w:val="001762F1"/>
    <w:rsid w:val="00176384"/>
    <w:rsid w:val="00176551"/>
    <w:rsid w:val="0017684A"/>
    <w:rsid w:val="00176A0D"/>
    <w:rsid w:val="001770C5"/>
    <w:rsid w:val="0017718F"/>
    <w:rsid w:val="0018010C"/>
    <w:rsid w:val="00180433"/>
    <w:rsid w:val="001804CD"/>
    <w:rsid w:val="001808C6"/>
    <w:rsid w:val="00180F55"/>
    <w:rsid w:val="00181431"/>
    <w:rsid w:val="001814B2"/>
    <w:rsid w:val="0018159A"/>
    <w:rsid w:val="00181957"/>
    <w:rsid w:val="00181C73"/>
    <w:rsid w:val="0018232A"/>
    <w:rsid w:val="001825B6"/>
    <w:rsid w:val="001826C1"/>
    <w:rsid w:val="001829C5"/>
    <w:rsid w:val="00182A0E"/>
    <w:rsid w:val="00182CC3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3F2"/>
    <w:rsid w:val="00186439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8DF"/>
    <w:rsid w:val="00193AFC"/>
    <w:rsid w:val="00194308"/>
    <w:rsid w:val="00194350"/>
    <w:rsid w:val="0019458C"/>
    <w:rsid w:val="00194750"/>
    <w:rsid w:val="0019481E"/>
    <w:rsid w:val="00194947"/>
    <w:rsid w:val="00194BD3"/>
    <w:rsid w:val="00194BEA"/>
    <w:rsid w:val="0019502B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2A9"/>
    <w:rsid w:val="00197450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808"/>
    <w:rsid w:val="001A39BA"/>
    <w:rsid w:val="001A40B4"/>
    <w:rsid w:val="001A480E"/>
    <w:rsid w:val="001A4A85"/>
    <w:rsid w:val="001A4F02"/>
    <w:rsid w:val="001A54B4"/>
    <w:rsid w:val="001A5590"/>
    <w:rsid w:val="001A598A"/>
    <w:rsid w:val="001A5AD7"/>
    <w:rsid w:val="001A5AF5"/>
    <w:rsid w:val="001A5D50"/>
    <w:rsid w:val="001A61F9"/>
    <w:rsid w:val="001A62F2"/>
    <w:rsid w:val="001A6542"/>
    <w:rsid w:val="001A6560"/>
    <w:rsid w:val="001A6786"/>
    <w:rsid w:val="001A6DEB"/>
    <w:rsid w:val="001A6DEF"/>
    <w:rsid w:val="001A721C"/>
    <w:rsid w:val="001A739C"/>
    <w:rsid w:val="001A73C5"/>
    <w:rsid w:val="001A7A14"/>
    <w:rsid w:val="001A7B2F"/>
    <w:rsid w:val="001A7BF3"/>
    <w:rsid w:val="001A7F6F"/>
    <w:rsid w:val="001B00E3"/>
    <w:rsid w:val="001B0207"/>
    <w:rsid w:val="001B03F3"/>
    <w:rsid w:val="001B0501"/>
    <w:rsid w:val="001B0DFB"/>
    <w:rsid w:val="001B0F39"/>
    <w:rsid w:val="001B14B7"/>
    <w:rsid w:val="001B1997"/>
    <w:rsid w:val="001B1A6E"/>
    <w:rsid w:val="001B1C98"/>
    <w:rsid w:val="001B1DB0"/>
    <w:rsid w:val="001B25A3"/>
    <w:rsid w:val="001B28B7"/>
    <w:rsid w:val="001B2A22"/>
    <w:rsid w:val="001B2A5E"/>
    <w:rsid w:val="001B2FA7"/>
    <w:rsid w:val="001B2FFF"/>
    <w:rsid w:val="001B301B"/>
    <w:rsid w:val="001B3183"/>
    <w:rsid w:val="001B3ADC"/>
    <w:rsid w:val="001B3B3A"/>
    <w:rsid w:val="001B3F49"/>
    <w:rsid w:val="001B41B5"/>
    <w:rsid w:val="001B4217"/>
    <w:rsid w:val="001B4A59"/>
    <w:rsid w:val="001B4ADD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C006E"/>
    <w:rsid w:val="001C00F1"/>
    <w:rsid w:val="001C0319"/>
    <w:rsid w:val="001C0700"/>
    <w:rsid w:val="001C085F"/>
    <w:rsid w:val="001C093C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F2"/>
    <w:rsid w:val="001C4BCD"/>
    <w:rsid w:val="001C4C86"/>
    <w:rsid w:val="001C4E44"/>
    <w:rsid w:val="001C53F4"/>
    <w:rsid w:val="001C56F6"/>
    <w:rsid w:val="001C57C5"/>
    <w:rsid w:val="001C59EE"/>
    <w:rsid w:val="001C5A39"/>
    <w:rsid w:val="001C5D85"/>
    <w:rsid w:val="001C5F16"/>
    <w:rsid w:val="001C605D"/>
    <w:rsid w:val="001C628B"/>
    <w:rsid w:val="001C674F"/>
    <w:rsid w:val="001C67EE"/>
    <w:rsid w:val="001C6992"/>
    <w:rsid w:val="001C76D7"/>
    <w:rsid w:val="001C7826"/>
    <w:rsid w:val="001C78C4"/>
    <w:rsid w:val="001D0408"/>
    <w:rsid w:val="001D0585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2EA"/>
    <w:rsid w:val="001D32FA"/>
    <w:rsid w:val="001D3370"/>
    <w:rsid w:val="001D354C"/>
    <w:rsid w:val="001D365F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5FE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11F"/>
    <w:rsid w:val="001D7310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C12"/>
    <w:rsid w:val="001E0FB8"/>
    <w:rsid w:val="001E1415"/>
    <w:rsid w:val="001E14F5"/>
    <w:rsid w:val="001E14F8"/>
    <w:rsid w:val="001E15FB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D8B"/>
    <w:rsid w:val="001E3E79"/>
    <w:rsid w:val="001E4178"/>
    <w:rsid w:val="001E454D"/>
    <w:rsid w:val="001E491B"/>
    <w:rsid w:val="001E49D0"/>
    <w:rsid w:val="001E4A3B"/>
    <w:rsid w:val="001E4B11"/>
    <w:rsid w:val="001E4CEC"/>
    <w:rsid w:val="001E4E7A"/>
    <w:rsid w:val="001E4EDE"/>
    <w:rsid w:val="001E52AD"/>
    <w:rsid w:val="001E57CE"/>
    <w:rsid w:val="001E59BD"/>
    <w:rsid w:val="001E59FB"/>
    <w:rsid w:val="001E5DCE"/>
    <w:rsid w:val="001E5ECE"/>
    <w:rsid w:val="001E5FA6"/>
    <w:rsid w:val="001E60F6"/>
    <w:rsid w:val="001E6666"/>
    <w:rsid w:val="001E6A0C"/>
    <w:rsid w:val="001E6E3E"/>
    <w:rsid w:val="001E7065"/>
    <w:rsid w:val="001E789C"/>
    <w:rsid w:val="001F0048"/>
    <w:rsid w:val="001F03D0"/>
    <w:rsid w:val="001F0960"/>
    <w:rsid w:val="001F0BDF"/>
    <w:rsid w:val="001F0C08"/>
    <w:rsid w:val="001F0C8B"/>
    <w:rsid w:val="001F0CAB"/>
    <w:rsid w:val="001F0DE1"/>
    <w:rsid w:val="001F1E33"/>
    <w:rsid w:val="001F1FB6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C37"/>
    <w:rsid w:val="001F3EDB"/>
    <w:rsid w:val="001F3F15"/>
    <w:rsid w:val="001F4140"/>
    <w:rsid w:val="001F46B6"/>
    <w:rsid w:val="001F4D37"/>
    <w:rsid w:val="001F4EC3"/>
    <w:rsid w:val="001F5127"/>
    <w:rsid w:val="001F524E"/>
    <w:rsid w:val="001F5625"/>
    <w:rsid w:val="001F569D"/>
    <w:rsid w:val="001F5862"/>
    <w:rsid w:val="001F589B"/>
    <w:rsid w:val="001F59E6"/>
    <w:rsid w:val="001F5C1C"/>
    <w:rsid w:val="001F5C62"/>
    <w:rsid w:val="001F5FF5"/>
    <w:rsid w:val="001F637B"/>
    <w:rsid w:val="001F64ED"/>
    <w:rsid w:val="001F64FC"/>
    <w:rsid w:val="001F6761"/>
    <w:rsid w:val="001F68D6"/>
    <w:rsid w:val="001F69DF"/>
    <w:rsid w:val="001F6B27"/>
    <w:rsid w:val="001F6DB0"/>
    <w:rsid w:val="001F6DFD"/>
    <w:rsid w:val="001F7016"/>
    <w:rsid w:val="001F70AC"/>
    <w:rsid w:val="001F724C"/>
    <w:rsid w:val="001F74F5"/>
    <w:rsid w:val="001F758F"/>
    <w:rsid w:val="001F7C4D"/>
    <w:rsid w:val="001F7CC4"/>
    <w:rsid w:val="001F7DED"/>
    <w:rsid w:val="0020001F"/>
    <w:rsid w:val="00200649"/>
    <w:rsid w:val="002006A9"/>
    <w:rsid w:val="002006EC"/>
    <w:rsid w:val="002015B1"/>
    <w:rsid w:val="00201769"/>
    <w:rsid w:val="0020178D"/>
    <w:rsid w:val="00201857"/>
    <w:rsid w:val="0020257E"/>
    <w:rsid w:val="00202694"/>
    <w:rsid w:val="0020294A"/>
    <w:rsid w:val="00202DDC"/>
    <w:rsid w:val="00202F0B"/>
    <w:rsid w:val="00203018"/>
    <w:rsid w:val="00203038"/>
    <w:rsid w:val="002032A6"/>
    <w:rsid w:val="002032E0"/>
    <w:rsid w:val="00203512"/>
    <w:rsid w:val="002037DD"/>
    <w:rsid w:val="00203898"/>
    <w:rsid w:val="00203B06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6B9"/>
    <w:rsid w:val="002056E9"/>
    <w:rsid w:val="00205AB9"/>
    <w:rsid w:val="00205B18"/>
    <w:rsid w:val="00205B1D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261"/>
    <w:rsid w:val="002072F0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F9"/>
    <w:rsid w:val="00211822"/>
    <w:rsid w:val="00211981"/>
    <w:rsid w:val="00211C9D"/>
    <w:rsid w:val="00211DF4"/>
    <w:rsid w:val="00212136"/>
    <w:rsid w:val="0021227E"/>
    <w:rsid w:val="00212584"/>
    <w:rsid w:val="0021281D"/>
    <w:rsid w:val="00212F87"/>
    <w:rsid w:val="0021303F"/>
    <w:rsid w:val="00213201"/>
    <w:rsid w:val="00213581"/>
    <w:rsid w:val="0021363E"/>
    <w:rsid w:val="0021377A"/>
    <w:rsid w:val="00213BB0"/>
    <w:rsid w:val="00213CCA"/>
    <w:rsid w:val="00213D3C"/>
    <w:rsid w:val="00213FCE"/>
    <w:rsid w:val="00214186"/>
    <w:rsid w:val="002143C3"/>
    <w:rsid w:val="00214401"/>
    <w:rsid w:val="002146DC"/>
    <w:rsid w:val="00214702"/>
    <w:rsid w:val="0021488E"/>
    <w:rsid w:val="00214AA8"/>
    <w:rsid w:val="00214BD1"/>
    <w:rsid w:val="00214C34"/>
    <w:rsid w:val="00214CC2"/>
    <w:rsid w:val="00214CC5"/>
    <w:rsid w:val="00214D56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718"/>
    <w:rsid w:val="00220CF7"/>
    <w:rsid w:val="00220E0A"/>
    <w:rsid w:val="00220E9B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2B1A"/>
    <w:rsid w:val="0022312B"/>
    <w:rsid w:val="0022329B"/>
    <w:rsid w:val="0022381A"/>
    <w:rsid w:val="00224264"/>
    <w:rsid w:val="0022474A"/>
    <w:rsid w:val="0022474E"/>
    <w:rsid w:val="00224799"/>
    <w:rsid w:val="00224CD0"/>
    <w:rsid w:val="002254D3"/>
    <w:rsid w:val="002255A5"/>
    <w:rsid w:val="002255E6"/>
    <w:rsid w:val="00225CB2"/>
    <w:rsid w:val="00225FD6"/>
    <w:rsid w:val="00226229"/>
    <w:rsid w:val="002263C1"/>
    <w:rsid w:val="002269C7"/>
    <w:rsid w:val="00226E2F"/>
    <w:rsid w:val="00226E70"/>
    <w:rsid w:val="00226FB3"/>
    <w:rsid w:val="00227456"/>
    <w:rsid w:val="002276FE"/>
    <w:rsid w:val="002277A7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9D6"/>
    <w:rsid w:val="00230D0A"/>
    <w:rsid w:val="00230D38"/>
    <w:rsid w:val="00231142"/>
    <w:rsid w:val="00231242"/>
    <w:rsid w:val="00231367"/>
    <w:rsid w:val="002313A5"/>
    <w:rsid w:val="0023180A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F1D"/>
    <w:rsid w:val="00232F53"/>
    <w:rsid w:val="00233095"/>
    <w:rsid w:val="00233213"/>
    <w:rsid w:val="002333EA"/>
    <w:rsid w:val="00233725"/>
    <w:rsid w:val="00233947"/>
    <w:rsid w:val="00233C2A"/>
    <w:rsid w:val="0023404B"/>
    <w:rsid w:val="0023430B"/>
    <w:rsid w:val="002346F6"/>
    <w:rsid w:val="00234707"/>
    <w:rsid w:val="002349B5"/>
    <w:rsid w:val="00234BD8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8E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CDA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287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BF"/>
    <w:rsid w:val="00251717"/>
    <w:rsid w:val="00251A7F"/>
    <w:rsid w:val="00251AC6"/>
    <w:rsid w:val="00251CA3"/>
    <w:rsid w:val="00251CC3"/>
    <w:rsid w:val="00252079"/>
    <w:rsid w:val="00252245"/>
    <w:rsid w:val="0025228A"/>
    <w:rsid w:val="002525DB"/>
    <w:rsid w:val="002525EC"/>
    <w:rsid w:val="0025263A"/>
    <w:rsid w:val="002527C9"/>
    <w:rsid w:val="002528B0"/>
    <w:rsid w:val="0025290F"/>
    <w:rsid w:val="00252931"/>
    <w:rsid w:val="00252A8F"/>
    <w:rsid w:val="00252BAA"/>
    <w:rsid w:val="002534A0"/>
    <w:rsid w:val="0025388D"/>
    <w:rsid w:val="002538F6"/>
    <w:rsid w:val="002539E1"/>
    <w:rsid w:val="00253B54"/>
    <w:rsid w:val="00254341"/>
    <w:rsid w:val="0025446E"/>
    <w:rsid w:val="0025447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5C"/>
    <w:rsid w:val="00256069"/>
    <w:rsid w:val="0025629B"/>
    <w:rsid w:val="00256333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77F"/>
    <w:rsid w:val="00257793"/>
    <w:rsid w:val="00257804"/>
    <w:rsid w:val="00257C61"/>
    <w:rsid w:val="00257DA8"/>
    <w:rsid w:val="00257E26"/>
    <w:rsid w:val="00257E2F"/>
    <w:rsid w:val="00260536"/>
    <w:rsid w:val="00260555"/>
    <w:rsid w:val="00260B87"/>
    <w:rsid w:val="00260CAC"/>
    <w:rsid w:val="002610D2"/>
    <w:rsid w:val="00261372"/>
    <w:rsid w:val="002613E8"/>
    <w:rsid w:val="00261408"/>
    <w:rsid w:val="00261A8D"/>
    <w:rsid w:val="00261D7C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34D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70074"/>
    <w:rsid w:val="002700BF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327"/>
    <w:rsid w:val="0027241A"/>
    <w:rsid w:val="00272901"/>
    <w:rsid w:val="00272C6B"/>
    <w:rsid w:val="00272D83"/>
    <w:rsid w:val="00273548"/>
    <w:rsid w:val="0027356E"/>
    <w:rsid w:val="00273795"/>
    <w:rsid w:val="00273E34"/>
    <w:rsid w:val="0027428D"/>
    <w:rsid w:val="002744D2"/>
    <w:rsid w:val="002747DC"/>
    <w:rsid w:val="00274989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6F00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1FF2"/>
    <w:rsid w:val="00282860"/>
    <w:rsid w:val="00282E7A"/>
    <w:rsid w:val="002831F6"/>
    <w:rsid w:val="00283B19"/>
    <w:rsid w:val="00283BEB"/>
    <w:rsid w:val="00283C98"/>
    <w:rsid w:val="00283CBC"/>
    <w:rsid w:val="00283D52"/>
    <w:rsid w:val="002840C0"/>
    <w:rsid w:val="0028452C"/>
    <w:rsid w:val="002845EE"/>
    <w:rsid w:val="0028605C"/>
    <w:rsid w:val="002864D7"/>
    <w:rsid w:val="002865E9"/>
    <w:rsid w:val="00286939"/>
    <w:rsid w:val="002869B5"/>
    <w:rsid w:val="00286B83"/>
    <w:rsid w:val="00286BA3"/>
    <w:rsid w:val="00286DD0"/>
    <w:rsid w:val="002870B9"/>
    <w:rsid w:val="00287254"/>
    <w:rsid w:val="0028733C"/>
    <w:rsid w:val="00287462"/>
    <w:rsid w:val="002877A0"/>
    <w:rsid w:val="00287AF2"/>
    <w:rsid w:val="00287EAD"/>
    <w:rsid w:val="00287EB1"/>
    <w:rsid w:val="00287EC9"/>
    <w:rsid w:val="0029022E"/>
    <w:rsid w:val="002903C0"/>
    <w:rsid w:val="00290407"/>
    <w:rsid w:val="002904A5"/>
    <w:rsid w:val="00290688"/>
    <w:rsid w:val="0029093E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D54"/>
    <w:rsid w:val="00292F00"/>
    <w:rsid w:val="002930D8"/>
    <w:rsid w:val="00293223"/>
    <w:rsid w:val="00293580"/>
    <w:rsid w:val="00293592"/>
    <w:rsid w:val="00293878"/>
    <w:rsid w:val="00293952"/>
    <w:rsid w:val="00293E20"/>
    <w:rsid w:val="00293EF8"/>
    <w:rsid w:val="0029400B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5C9C"/>
    <w:rsid w:val="00295DCC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A009F"/>
    <w:rsid w:val="002A01E0"/>
    <w:rsid w:val="002A02DC"/>
    <w:rsid w:val="002A0341"/>
    <w:rsid w:val="002A0E2D"/>
    <w:rsid w:val="002A0E48"/>
    <w:rsid w:val="002A12B7"/>
    <w:rsid w:val="002A13F6"/>
    <w:rsid w:val="002A155F"/>
    <w:rsid w:val="002A1EB7"/>
    <w:rsid w:val="002A1FFF"/>
    <w:rsid w:val="002A240F"/>
    <w:rsid w:val="002A2D6E"/>
    <w:rsid w:val="002A2DB6"/>
    <w:rsid w:val="002A2E52"/>
    <w:rsid w:val="002A3008"/>
    <w:rsid w:val="002A3206"/>
    <w:rsid w:val="002A35DC"/>
    <w:rsid w:val="002A39BD"/>
    <w:rsid w:val="002A39DE"/>
    <w:rsid w:val="002A39EB"/>
    <w:rsid w:val="002A3CED"/>
    <w:rsid w:val="002A41BD"/>
    <w:rsid w:val="002A47E9"/>
    <w:rsid w:val="002A487A"/>
    <w:rsid w:val="002A4A2F"/>
    <w:rsid w:val="002A4D18"/>
    <w:rsid w:val="002A4D7A"/>
    <w:rsid w:val="002A4E29"/>
    <w:rsid w:val="002A511E"/>
    <w:rsid w:val="002A5165"/>
    <w:rsid w:val="002A55AE"/>
    <w:rsid w:val="002A6381"/>
    <w:rsid w:val="002A644F"/>
    <w:rsid w:val="002A64CB"/>
    <w:rsid w:val="002A6DF0"/>
    <w:rsid w:val="002A7097"/>
    <w:rsid w:val="002A7219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81E"/>
    <w:rsid w:val="002B0902"/>
    <w:rsid w:val="002B0C58"/>
    <w:rsid w:val="002B0E1A"/>
    <w:rsid w:val="002B126C"/>
    <w:rsid w:val="002B16A7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BDD"/>
    <w:rsid w:val="002B4C61"/>
    <w:rsid w:val="002B4CF1"/>
    <w:rsid w:val="002B4E2C"/>
    <w:rsid w:val="002B5185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ACD"/>
    <w:rsid w:val="002B6D67"/>
    <w:rsid w:val="002B6E19"/>
    <w:rsid w:val="002B701F"/>
    <w:rsid w:val="002B70E6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168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D6C"/>
    <w:rsid w:val="002C40ED"/>
    <w:rsid w:val="002C41C9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89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5AA"/>
    <w:rsid w:val="002D3817"/>
    <w:rsid w:val="002D3F1A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797"/>
    <w:rsid w:val="002E0B55"/>
    <w:rsid w:val="002E0C93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99"/>
    <w:rsid w:val="002E3CF2"/>
    <w:rsid w:val="002E3D95"/>
    <w:rsid w:val="002E3F20"/>
    <w:rsid w:val="002E4150"/>
    <w:rsid w:val="002E41A6"/>
    <w:rsid w:val="002E41C9"/>
    <w:rsid w:val="002E4364"/>
    <w:rsid w:val="002E4586"/>
    <w:rsid w:val="002E4745"/>
    <w:rsid w:val="002E496F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42B"/>
    <w:rsid w:val="002E65C0"/>
    <w:rsid w:val="002E67CF"/>
    <w:rsid w:val="002E6AD4"/>
    <w:rsid w:val="002E729A"/>
    <w:rsid w:val="002E765B"/>
    <w:rsid w:val="002E7A1D"/>
    <w:rsid w:val="002E7A5F"/>
    <w:rsid w:val="002E7A78"/>
    <w:rsid w:val="002E7A84"/>
    <w:rsid w:val="002F00F0"/>
    <w:rsid w:val="002F0643"/>
    <w:rsid w:val="002F07CF"/>
    <w:rsid w:val="002F0836"/>
    <w:rsid w:val="002F0CFE"/>
    <w:rsid w:val="002F10A3"/>
    <w:rsid w:val="002F11FB"/>
    <w:rsid w:val="002F132F"/>
    <w:rsid w:val="002F1CD1"/>
    <w:rsid w:val="002F1F25"/>
    <w:rsid w:val="002F1F5C"/>
    <w:rsid w:val="002F2013"/>
    <w:rsid w:val="002F2076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55"/>
    <w:rsid w:val="002F64F8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B51"/>
    <w:rsid w:val="002F7C0F"/>
    <w:rsid w:val="002F7EFE"/>
    <w:rsid w:val="00300121"/>
    <w:rsid w:val="003008F2"/>
    <w:rsid w:val="00300BCD"/>
    <w:rsid w:val="00300CBA"/>
    <w:rsid w:val="00300F1B"/>
    <w:rsid w:val="0030115A"/>
    <w:rsid w:val="00301214"/>
    <w:rsid w:val="00301C8C"/>
    <w:rsid w:val="00301D00"/>
    <w:rsid w:val="00302038"/>
    <w:rsid w:val="00302060"/>
    <w:rsid w:val="0030208F"/>
    <w:rsid w:val="00302106"/>
    <w:rsid w:val="00302387"/>
    <w:rsid w:val="00302480"/>
    <w:rsid w:val="003024D4"/>
    <w:rsid w:val="003025EF"/>
    <w:rsid w:val="0030266F"/>
    <w:rsid w:val="003026A4"/>
    <w:rsid w:val="00302741"/>
    <w:rsid w:val="0030277A"/>
    <w:rsid w:val="00302A30"/>
    <w:rsid w:val="00302B84"/>
    <w:rsid w:val="00302E09"/>
    <w:rsid w:val="00303247"/>
    <w:rsid w:val="00303F20"/>
    <w:rsid w:val="003040F0"/>
    <w:rsid w:val="00304119"/>
    <w:rsid w:val="00304511"/>
    <w:rsid w:val="00304677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788"/>
    <w:rsid w:val="003078BD"/>
    <w:rsid w:val="00307C6D"/>
    <w:rsid w:val="00307E2A"/>
    <w:rsid w:val="00310368"/>
    <w:rsid w:val="0031062C"/>
    <w:rsid w:val="00310C96"/>
    <w:rsid w:val="00310F35"/>
    <w:rsid w:val="003112E2"/>
    <w:rsid w:val="003113C2"/>
    <w:rsid w:val="0031184B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40CE"/>
    <w:rsid w:val="003143F1"/>
    <w:rsid w:val="00315998"/>
    <w:rsid w:val="00315CD6"/>
    <w:rsid w:val="00315DB8"/>
    <w:rsid w:val="00316137"/>
    <w:rsid w:val="00316146"/>
    <w:rsid w:val="0031614D"/>
    <w:rsid w:val="0031664C"/>
    <w:rsid w:val="003166C5"/>
    <w:rsid w:val="00316966"/>
    <w:rsid w:val="00316E96"/>
    <w:rsid w:val="00317552"/>
    <w:rsid w:val="00317668"/>
    <w:rsid w:val="00317B13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7F6"/>
    <w:rsid w:val="003218CC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318C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3D"/>
    <w:rsid w:val="003271F2"/>
    <w:rsid w:val="003274B0"/>
    <w:rsid w:val="0032782B"/>
    <w:rsid w:val="003278F3"/>
    <w:rsid w:val="003278F8"/>
    <w:rsid w:val="00327A0C"/>
    <w:rsid w:val="00327D78"/>
    <w:rsid w:val="0033007D"/>
    <w:rsid w:val="00330584"/>
    <w:rsid w:val="00330605"/>
    <w:rsid w:val="00330693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756"/>
    <w:rsid w:val="00335E1E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860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2D5"/>
    <w:rsid w:val="003434E2"/>
    <w:rsid w:val="00343F9F"/>
    <w:rsid w:val="003442BB"/>
    <w:rsid w:val="0034431D"/>
    <w:rsid w:val="003443FC"/>
    <w:rsid w:val="00344735"/>
    <w:rsid w:val="00344A2A"/>
    <w:rsid w:val="00344D07"/>
    <w:rsid w:val="003454B6"/>
    <w:rsid w:val="0034574A"/>
    <w:rsid w:val="00345FCF"/>
    <w:rsid w:val="003461CE"/>
    <w:rsid w:val="003469DF"/>
    <w:rsid w:val="00346DB0"/>
    <w:rsid w:val="00346FC1"/>
    <w:rsid w:val="0034740D"/>
    <w:rsid w:val="00347ADA"/>
    <w:rsid w:val="00347B05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47A"/>
    <w:rsid w:val="003515F6"/>
    <w:rsid w:val="003515F8"/>
    <w:rsid w:val="00351997"/>
    <w:rsid w:val="003519D6"/>
    <w:rsid w:val="00351A50"/>
    <w:rsid w:val="00351C09"/>
    <w:rsid w:val="00351EE7"/>
    <w:rsid w:val="00351FD7"/>
    <w:rsid w:val="003522C5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41"/>
    <w:rsid w:val="00357F80"/>
    <w:rsid w:val="00360191"/>
    <w:rsid w:val="003603DD"/>
    <w:rsid w:val="0036049D"/>
    <w:rsid w:val="003606A6"/>
    <w:rsid w:val="0036072B"/>
    <w:rsid w:val="00360C3B"/>
    <w:rsid w:val="00360D81"/>
    <w:rsid w:val="003613F2"/>
    <w:rsid w:val="00361C6D"/>
    <w:rsid w:val="0036210D"/>
    <w:rsid w:val="00362765"/>
    <w:rsid w:val="00362996"/>
    <w:rsid w:val="00362F0C"/>
    <w:rsid w:val="0036322F"/>
    <w:rsid w:val="00363559"/>
    <w:rsid w:val="0036361C"/>
    <w:rsid w:val="00363DD8"/>
    <w:rsid w:val="00363F87"/>
    <w:rsid w:val="00364127"/>
    <w:rsid w:val="0036479C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CFA"/>
    <w:rsid w:val="00372151"/>
    <w:rsid w:val="00372C27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4F99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77B59"/>
    <w:rsid w:val="0038020B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399"/>
    <w:rsid w:val="0038272D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982"/>
    <w:rsid w:val="00384C76"/>
    <w:rsid w:val="00385050"/>
    <w:rsid w:val="00385A99"/>
    <w:rsid w:val="00385F92"/>
    <w:rsid w:val="00385FA0"/>
    <w:rsid w:val="00386065"/>
    <w:rsid w:val="003868EA"/>
    <w:rsid w:val="003869BF"/>
    <w:rsid w:val="00386BAF"/>
    <w:rsid w:val="00386CC9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A45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454"/>
    <w:rsid w:val="00392636"/>
    <w:rsid w:val="00392822"/>
    <w:rsid w:val="003928A4"/>
    <w:rsid w:val="00392938"/>
    <w:rsid w:val="00392A22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827"/>
    <w:rsid w:val="00393916"/>
    <w:rsid w:val="00393976"/>
    <w:rsid w:val="00393F38"/>
    <w:rsid w:val="00393FCC"/>
    <w:rsid w:val="0039407B"/>
    <w:rsid w:val="003945B3"/>
    <w:rsid w:val="00394726"/>
    <w:rsid w:val="00394958"/>
    <w:rsid w:val="00394E7B"/>
    <w:rsid w:val="00394EEE"/>
    <w:rsid w:val="00394F53"/>
    <w:rsid w:val="003950D2"/>
    <w:rsid w:val="0039521A"/>
    <w:rsid w:val="00395A0B"/>
    <w:rsid w:val="00395A76"/>
    <w:rsid w:val="00395B0A"/>
    <w:rsid w:val="00395E0C"/>
    <w:rsid w:val="00395EC6"/>
    <w:rsid w:val="00396384"/>
    <w:rsid w:val="00396505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418"/>
    <w:rsid w:val="003A2115"/>
    <w:rsid w:val="003A2433"/>
    <w:rsid w:val="003A24B2"/>
    <w:rsid w:val="003A25BE"/>
    <w:rsid w:val="003A27C0"/>
    <w:rsid w:val="003A2B70"/>
    <w:rsid w:val="003A2BF0"/>
    <w:rsid w:val="003A2D02"/>
    <w:rsid w:val="003A3009"/>
    <w:rsid w:val="003A308F"/>
    <w:rsid w:val="003A371A"/>
    <w:rsid w:val="003A3766"/>
    <w:rsid w:val="003A39B1"/>
    <w:rsid w:val="003A3EA9"/>
    <w:rsid w:val="003A4080"/>
    <w:rsid w:val="003A4232"/>
    <w:rsid w:val="003A4249"/>
    <w:rsid w:val="003A442E"/>
    <w:rsid w:val="003A4B2B"/>
    <w:rsid w:val="003A4E8D"/>
    <w:rsid w:val="003A4E9B"/>
    <w:rsid w:val="003A4EAA"/>
    <w:rsid w:val="003A4FB2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5C"/>
    <w:rsid w:val="003A78B6"/>
    <w:rsid w:val="003A7E7C"/>
    <w:rsid w:val="003B037A"/>
    <w:rsid w:val="003B08B9"/>
    <w:rsid w:val="003B0A7F"/>
    <w:rsid w:val="003B0D7B"/>
    <w:rsid w:val="003B0E6C"/>
    <w:rsid w:val="003B0EBA"/>
    <w:rsid w:val="003B0F6D"/>
    <w:rsid w:val="003B11CB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8C"/>
    <w:rsid w:val="003B2EB6"/>
    <w:rsid w:val="003B2F0E"/>
    <w:rsid w:val="003B2F69"/>
    <w:rsid w:val="003B34E7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FA6"/>
    <w:rsid w:val="003B712A"/>
    <w:rsid w:val="003B72D0"/>
    <w:rsid w:val="003B72F8"/>
    <w:rsid w:val="003B7520"/>
    <w:rsid w:val="003B7860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58"/>
    <w:rsid w:val="003C1B71"/>
    <w:rsid w:val="003C1EF5"/>
    <w:rsid w:val="003C1EFF"/>
    <w:rsid w:val="003C20AF"/>
    <w:rsid w:val="003C2161"/>
    <w:rsid w:val="003C2570"/>
    <w:rsid w:val="003C275F"/>
    <w:rsid w:val="003C411D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2E2"/>
    <w:rsid w:val="003C63D9"/>
    <w:rsid w:val="003C6533"/>
    <w:rsid w:val="003C6965"/>
    <w:rsid w:val="003C69D3"/>
    <w:rsid w:val="003C6C39"/>
    <w:rsid w:val="003C6E67"/>
    <w:rsid w:val="003C6FF5"/>
    <w:rsid w:val="003C70FA"/>
    <w:rsid w:val="003C724A"/>
    <w:rsid w:val="003C7388"/>
    <w:rsid w:val="003C75AF"/>
    <w:rsid w:val="003C77E8"/>
    <w:rsid w:val="003C782E"/>
    <w:rsid w:val="003C7835"/>
    <w:rsid w:val="003C78DC"/>
    <w:rsid w:val="003C7B44"/>
    <w:rsid w:val="003C7F03"/>
    <w:rsid w:val="003D01BA"/>
    <w:rsid w:val="003D04A5"/>
    <w:rsid w:val="003D0652"/>
    <w:rsid w:val="003D0660"/>
    <w:rsid w:val="003D0783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465"/>
    <w:rsid w:val="003D1570"/>
    <w:rsid w:val="003D192D"/>
    <w:rsid w:val="003D1BFC"/>
    <w:rsid w:val="003D1C64"/>
    <w:rsid w:val="003D1E21"/>
    <w:rsid w:val="003D20EB"/>
    <w:rsid w:val="003D219B"/>
    <w:rsid w:val="003D24B7"/>
    <w:rsid w:val="003D254E"/>
    <w:rsid w:val="003D285C"/>
    <w:rsid w:val="003D28C5"/>
    <w:rsid w:val="003D2FCE"/>
    <w:rsid w:val="003D311F"/>
    <w:rsid w:val="003D318C"/>
    <w:rsid w:val="003D3476"/>
    <w:rsid w:val="003D3680"/>
    <w:rsid w:val="003D3764"/>
    <w:rsid w:val="003D38A5"/>
    <w:rsid w:val="003D39F1"/>
    <w:rsid w:val="003D3C3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94B"/>
    <w:rsid w:val="003E19BF"/>
    <w:rsid w:val="003E1CD6"/>
    <w:rsid w:val="003E228F"/>
    <w:rsid w:val="003E2365"/>
    <w:rsid w:val="003E2473"/>
    <w:rsid w:val="003E31E3"/>
    <w:rsid w:val="003E3210"/>
    <w:rsid w:val="003E3345"/>
    <w:rsid w:val="003E3550"/>
    <w:rsid w:val="003E3672"/>
    <w:rsid w:val="003E375E"/>
    <w:rsid w:val="003E3C95"/>
    <w:rsid w:val="003E3D41"/>
    <w:rsid w:val="003E4046"/>
    <w:rsid w:val="003E4201"/>
    <w:rsid w:val="003E4258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5E99"/>
    <w:rsid w:val="003E65A6"/>
    <w:rsid w:val="003E684F"/>
    <w:rsid w:val="003E69CE"/>
    <w:rsid w:val="003E6A4D"/>
    <w:rsid w:val="003E6D17"/>
    <w:rsid w:val="003E7144"/>
    <w:rsid w:val="003E71EF"/>
    <w:rsid w:val="003E7438"/>
    <w:rsid w:val="003E760A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727"/>
    <w:rsid w:val="003F3F12"/>
    <w:rsid w:val="003F3F41"/>
    <w:rsid w:val="003F4191"/>
    <w:rsid w:val="003F41A1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5EEA"/>
    <w:rsid w:val="003F60FE"/>
    <w:rsid w:val="003F6189"/>
    <w:rsid w:val="003F6738"/>
    <w:rsid w:val="003F68E0"/>
    <w:rsid w:val="003F69F1"/>
    <w:rsid w:val="003F6BE8"/>
    <w:rsid w:val="003F6C4E"/>
    <w:rsid w:val="003F6CA9"/>
    <w:rsid w:val="003F7284"/>
    <w:rsid w:val="003F7707"/>
    <w:rsid w:val="003F7EA2"/>
    <w:rsid w:val="00400321"/>
    <w:rsid w:val="00400377"/>
    <w:rsid w:val="004003FC"/>
    <w:rsid w:val="0040068B"/>
    <w:rsid w:val="0040069E"/>
    <w:rsid w:val="00400A12"/>
    <w:rsid w:val="00401060"/>
    <w:rsid w:val="004010DB"/>
    <w:rsid w:val="0040114F"/>
    <w:rsid w:val="00401543"/>
    <w:rsid w:val="00401741"/>
    <w:rsid w:val="00401AD5"/>
    <w:rsid w:val="00401BD4"/>
    <w:rsid w:val="00401EE8"/>
    <w:rsid w:val="00401F22"/>
    <w:rsid w:val="0040219F"/>
    <w:rsid w:val="004021B9"/>
    <w:rsid w:val="004022AB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3FD7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211"/>
    <w:rsid w:val="004076E7"/>
    <w:rsid w:val="0040779B"/>
    <w:rsid w:val="004078BA"/>
    <w:rsid w:val="0041095A"/>
    <w:rsid w:val="00410A1B"/>
    <w:rsid w:val="00410B67"/>
    <w:rsid w:val="00410ED5"/>
    <w:rsid w:val="00410F44"/>
    <w:rsid w:val="00410FC8"/>
    <w:rsid w:val="0041108A"/>
    <w:rsid w:val="0041109C"/>
    <w:rsid w:val="0041140B"/>
    <w:rsid w:val="00411860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C42"/>
    <w:rsid w:val="00413D88"/>
    <w:rsid w:val="00413FAE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17E58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87A"/>
    <w:rsid w:val="00423905"/>
    <w:rsid w:val="00423A99"/>
    <w:rsid w:val="00423BF6"/>
    <w:rsid w:val="00423FDD"/>
    <w:rsid w:val="00424254"/>
    <w:rsid w:val="0042434E"/>
    <w:rsid w:val="00424AED"/>
    <w:rsid w:val="00425537"/>
    <w:rsid w:val="004255CC"/>
    <w:rsid w:val="004258B6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095"/>
    <w:rsid w:val="004273A8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187"/>
    <w:rsid w:val="00433282"/>
    <w:rsid w:val="00433450"/>
    <w:rsid w:val="00433574"/>
    <w:rsid w:val="00433A9E"/>
    <w:rsid w:val="00433D49"/>
    <w:rsid w:val="00433DB4"/>
    <w:rsid w:val="00434079"/>
    <w:rsid w:val="00434096"/>
    <w:rsid w:val="0043411F"/>
    <w:rsid w:val="004350CA"/>
    <w:rsid w:val="00435159"/>
    <w:rsid w:val="00435539"/>
    <w:rsid w:val="00435B2F"/>
    <w:rsid w:val="00435BF3"/>
    <w:rsid w:val="00435F35"/>
    <w:rsid w:val="00435FC2"/>
    <w:rsid w:val="004361DE"/>
    <w:rsid w:val="004364C2"/>
    <w:rsid w:val="00436C0E"/>
    <w:rsid w:val="00436E57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B75"/>
    <w:rsid w:val="00440CCF"/>
    <w:rsid w:val="00440D2F"/>
    <w:rsid w:val="004410A7"/>
    <w:rsid w:val="0044125E"/>
    <w:rsid w:val="00441CDD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090"/>
    <w:rsid w:val="00444318"/>
    <w:rsid w:val="0044437A"/>
    <w:rsid w:val="0044442D"/>
    <w:rsid w:val="00444463"/>
    <w:rsid w:val="00444620"/>
    <w:rsid w:val="00444950"/>
    <w:rsid w:val="0044496D"/>
    <w:rsid w:val="00444C3C"/>
    <w:rsid w:val="00444D29"/>
    <w:rsid w:val="00444EE8"/>
    <w:rsid w:val="00445299"/>
    <w:rsid w:val="00445B3D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200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57F"/>
    <w:rsid w:val="00450AA0"/>
    <w:rsid w:val="00450B61"/>
    <w:rsid w:val="00450CA5"/>
    <w:rsid w:val="0045155B"/>
    <w:rsid w:val="004515DE"/>
    <w:rsid w:val="004517E1"/>
    <w:rsid w:val="0045194B"/>
    <w:rsid w:val="00451990"/>
    <w:rsid w:val="004519DF"/>
    <w:rsid w:val="00451C32"/>
    <w:rsid w:val="00451E73"/>
    <w:rsid w:val="00452011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16B"/>
    <w:rsid w:val="0045536C"/>
    <w:rsid w:val="00455509"/>
    <w:rsid w:val="0045553A"/>
    <w:rsid w:val="004557F3"/>
    <w:rsid w:val="00455ACB"/>
    <w:rsid w:val="00455B6A"/>
    <w:rsid w:val="00455B7E"/>
    <w:rsid w:val="00455BF8"/>
    <w:rsid w:val="00455DAD"/>
    <w:rsid w:val="00455E53"/>
    <w:rsid w:val="00455E65"/>
    <w:rsid w:val="0045652D"/>
    <w:rsid w:val="004566B7"/>
    <w:rsid w:val="004569BA"/>
    <w:rsid w:val="00456A2B"/>
    <w:rsid w:val="00456B3E"/>
    <w:rsid w:val="00456BBD"/>
    <w:rsid w:val="00456E09"/>
    <w:rsid w:val="00456E7A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917"/>
    <w:rsid w:val="00460A1F"/>
    <w:rsid w:val="00460E67"/>
    <w:rsid w:val="004610F0"/>
    <w:rsid w:val="004612F7"/>
    <w:rsid w:val="00461985"/>
    <w:rsid w:val="004619E5"/>
    <w:rsid w:val="004619F4"/>
    <w:rsid w:val="00461A3D"/>
    <w:rsid w:val="00461C98"/>
    <w:rsid w:val="00462282"/>
    <w:rsid w:val="00462514"/>
    <w:rsid w:val="004629D2"/>
    <w:rsid w:val="00462B35"/>
    <w:rsid w:val="00462E9C"/>
    <w:rsid w:val="00462FEC"/>
    <w:rsid w:val="004630B6"/>
    <w:rsid w:val="0046330E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05"/>
    <w:rsid w:val="004654D2"/>
    <w:rsid w:val="0046560F"/>
    <w:rsid w:val="00465637"/>
    <w:rsid w:val="00465CBB"/>
    <w:rsid w:val="00465F06"/>
    <w:rsid w:val="004660E9"/>
    <w:rsid w:val="00466200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67F3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4F"/>
    <w:rsid w:val="004718D0"/>
    <w:rsid w:val="00471979"/>
    <w:rsid w:val="00471B64"/>
    <w:rsid w:val="00471C74"/>
    <w:rsid w:val="00471F4B"/>
    <w:rsid w:val="00471FF1"/>
    <w:rsid w:val="004721B4"/>
    <w:rsid w:val="00472524"/>
    <w:rsid w:val="00472596"/>
    <w:rsid w:val="00472B80"/>
    <w:rsid w:val="00472BFE"/>
    <w:rsid w:val="00472FC1"/>
    <w:rsid w:val="0047328A"/>
    <w:rsid w:val="00473339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936"/>
    <w:rsid w:val="00475BD5"/>
    <w:rsid w:val="00475CBB"/>
    <w:rsid w:val="00475E65"/>
    <w:rsid w:val="00476009"/>
    <w:rsid w:val="00476035"/>
    <w:rsid w:val="00476176"/>
    <w:rsid w:val="0047619F"/>
    <w:rsid w:val="004763CA"/>
    <w:rsid w:val="00476889"/>
    <w:rsid w:val="00476899"/>
    <w:rsid w:val="00476E2C"/>
    <w:rsid w:val="00476E34"/>
    <w:rsid w:val="004773A2"/>
    <w:rsid w:val="004775ED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2F8B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311"/>
    <w:rsid w:val="004843F7"/>
    <w:rsid w:val="00484598"/>
    <w:rsid w:val="00484D04"/>
    <w:rsid w:val="00484F97"/>
    <w:rsid w:val="004852D4"/>
    <w:rsid w:val="00485811"/>
    <w:rsid w:val="00485BD8"/>
    <w:rsid w:val="00485C0E"/>
    <w:rsid w:val="00485F88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64D"/>
    <w:rsid w:val="00487A00"/>
    <w:rsid w:val="00487C06"/>
    <w:rsid w:val="00487DCB"/>
    <w:rsid w:val="00487FBE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7A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A05DB"/>
    <w:rsid w:val="004A0719"/>
    <w:rsid w:val="004A0AE0"/>
    <w:rsid w:val="004A114A"/>
    <w:rsid w:val="004A1469"/>
    <w:rsid w:val="004A163D"/>
    <w:rsid w:val="004A17BC"/>
    <w:rsid w:val="004A17EE"/>
    <w:rsid w:val="004A1C26"/>
    <w:rsid w:val="004A1E45"/>
    <w:rsid w:val="004A1E64"/>
    <w:rsid w:val="004A2099"/>
    <w:rsid w:val="004A22F8"/>
    <w:rsid w:val="004A26F3"/>
    <w:rsid w:val="004A297D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510E"/>
    <w:rsid w:val="004A5162"/>
    <w:rsid w:val="004A5216"/>
    <w:rsid w:val="004A55BC"/>
    <w:rsid w:val="004A5841"/>
    <w:rsid w:val="004A589A"/>
    <w:rsid w:val="004A58DB"/>
    <w:rsid w:val="004A5947"/>
    <w:rsid w:val="004A5C54"/>
    <w:rsid w:val="004A5D18"/>
    <w:rsid w:val="004A5D81"/>
    <w:rsid w:val="004A5DEC"/>
    <w:rsid w:val="004A6106"/>
    <w:rsid w:val="004A67AD"/>
    <w:rsid w:val="004A693B"/>
    <w:rsid w:val="004A6A7D"/>
    <w:rsid w:val="004A6B04"/>
    <w:rsid w:val="004A6F37"/>
    <w:rsid w:val="004A6F59"/>
    <w:rsid w:val="004A7086"/>
    <w:rsid w:val="004A7653"/>
    <w:rsid w:val="004A7691"/>
    <w:rsid w:val="004A7B56"/>
    <w:rsid w:val="004A7E30"/>
    <w:rsid w:val="004B00F2"/>
    <w:rsid w:val="004B0599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552"/>
    <w:rsid w:val="004B3674"/>
    <w:rsid w:val="004B3798"/>
    <w:rsid w:val="004B3943"/>
    <w:rsid w:val="004B397F"/>
    <w:rsid w:val="004B3E1A"/>
    <w:rsid w:val="004B3E87"/>
    <w:rsid w:val="004B3EFB"/>
    <w:rsid w:val="004B439F"/>
    <w:rsid w:val="004B4669"/>
    <w:rsid w:val="004B47DC"/>
    <w:rsid w:val="004B4901"/>
    <w:rsid w:val="004B4A76"/>
    <w:rsid w:val="004B4AFD"/>
    <w:rsid w:val="004B4EC7"/>
    <w:rsid w:val="004B4FE5"/>
    <w:rsid w:val="004B5537"/>
    <w:rsid w:val="004B56C6"/>
    <w:rsid w:val="004B591B"/>
    <w:rsid w:val="004B5AD3"/>
    <w:rsid w:val="004B5D31"/>
    <w:rsid w:val="004B5FCA"/>
    <w:rsid w:val="004B64CF"/>
    <w:rsid w:val="004B6965"/>
    <w:rsid w:val="004B6A45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B5E"/>
    <w:rsid w:val="004C5E6F"/>
    <w:rsid w:val="004C6003"/>
    <w:rsid w:val="004C67F9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8BE"/>
    <w:rsid w:val="004D0E3F"/>
    <w:rsid w:val="004D0F77"/>
    <w:rsid w:val="004D195B"/>
    <w:rsid w:val="004D203F"/>
    <w:rsid w:val="004D2514"/>
    <w:rsid w:val="004D28C0"/>
    <w:rsid w:val="004D2FAD"/>
    <w:rsid w:val="004D33DB"/>
    <w:rsid w:val="004D3442"/>
    <w:rsid w:val="004D351E"/>
    <w:rsid w:val="004D3604"/>
    <w:rsid w:val="004D370C"/>
    <w:rsid w:val="004D371F"/>
    <w:rsid w:val="004D3A09"/>
    <w:rsid w:val="004D3B30"/>
    <w:rsid w:val="004D3E9E"/>
    <w:rsid w:val="004D4096"/>
    <w:rsid w:val="004D40C1"/>
    <w:rsid w:val="004D41C7"/>
    <w:rsid w:val="004D4425"/>
    <w:rsid w:val="004D44D0"/>
    <w:rsid w:val="004D465A"/>
    <w:rsid w:val="004D4818"/>
    <w:rsid w:val="004D4B37"/>
    <w:rsid w:val="004D4C55"/>
    <w:rsid w:val="004D4CAB"/>
    <w:rsid w:val="004D4D6F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2E3"/>
    <w:rsid w:val="004D77EE"/>
    <w:rsid w:val="004D7FDE"/>
    <w:rsid w:val="004E0078"/>
    <w:rsid w:val="004E0168"/>
    <w:rsid w:val="004E03B2"/>
    <w:rsid w:val="004E03DC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C51"/>
    <w:rsid w:val="004E2E8B"/>
    <w:rsid w:val="004E2EA5"/>
    <w:rsid w:val="004E2F00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4006"/>
    <w:rsid w:val="004E41DA"/>
    <w:rsid w:val="004E435D"/>
    <w:rsid w:val="004E43B2"/>
    <w:rsid w:val="004E456C"/>
    <w:rsid w:val="004E4AE8"/>
    <w:rsid w:val="004E57CE"/>
    <w:rsid w:val="004E5950"/>
    <w:rsid w:val="004E59EA"/>
    <w:rsid w:val="004E5A03"/>
    <w:rsid w:val="004E5BF5"/>
    <w:rsid w:val="004E5E3C"/>
    <w:rsid w:val="004E5F79"/>
    <w:rsid w:val="004E5FB2"/>
    <w:rsid w:val="004E63CD"/>
    <w:rsid w:val="004E66D1"/>
    <w:rsid w:val="004E6E8D"/>
    <w:rsid w:val="004E732F"/>
    <w:rsid w:val="004E78B5"/>
    <w:rsid w:val="004E79B2"/>
    <w:rsid w:val="004E7BDC"/>
    <w:rsid w:val="004E7E67"/>
    <w:rsid w:val="004F015D"/>
    <w:rsid w:val="004F04E2"/>
    <w:rsid w:val="004F0C9D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C3"/>
    <w:rsid w:val="004F232E"/>
    <w:rsid w:val="004F26F9"/>
    <w:rsid w:val="004F2A0D"/>
    <w:rsid w:val="004F2DD7"/>
    <w:rsid w:val="004F3A98"/>
    <w:rsid w:val="004F3F02"/>
    <w:rsid w:val="004F43D0"/>
    <w:rsid w:val="004F4656"/>
    <w:rsid w:val="004F4708"/>
    <w:rsid w:val="004F4AD0"/>
    <w:rsid w:val="004F4DBF"/>
    <w:rsid w:val="004F4F14"/>
    <w:rsid w:val="004F549C"/>
    <w:rsid w:val="004F55B3"/>
    <w:rsid w:val="004F5618"/>
    <w:rsid w:val="004F5700"/>
    <w:rsid w:val="004F57C7"/>
    <w:rsid w:val="004F587F"/>
    <w:rsid w:val="004F5893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4F79AD"/>
    <w:rsid w:val="0050007C"/>
    <w:rsid w:val="0050019D"/>
    <w:rsid w:val="00501105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4CC"/>
    <w:rsid w:val="00504827"/>
    <w:rsid w:val="005048C1"/>
    <w:rsid w:val="005049B9"/>
    <w:rsid w:val="00504BF4"/>
    <w:rsid w:val="00504C7C"/>
    <w:rsid w:val="00504CA2"/>
    <w:rsid w:val="00504FB1"/>
    <w:rsid w:val="0050525E"/>
    <w:rsid w:val="005055E2"/>
    <w:rsid w:val="0050568B"/>
    <w:rsid w:val="00505A97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2"/>
    <w:rsid w:val="005077D6"/>
    <w:rsid w:val="00507D92"/>
    <w:rsid w:val="00510B7A"/>
    <w:rsid w:val="00510DC3"/>
    <w:rsid w:val="00510E4E"/>
    <w:rsid w:val="005110C0"/>
    <w:rsid w:val="00511270"/>
    <w:rsid w:val="00511663"/>
    <w:rsid w:val="005116F8"/>
    <w:rsid w:val="005117FE"/>
    <w:rsid w:val="00511ABA"/>
    <w:rsid w:val="005121C5"/>
    <w:rsid w:val="0051279F"/>
    <w:rsid w:val="0051280B"/>
    <w:rsid w:val="005128B2"/>
    <w:rsid w:val="00512D2C"/>
    <w:rsid w:val="00512D36"/>
    <w:rsid w:val="005134DC"/>
    <w:rsid w:val="005135AF"/>
    <w:rsid w:val="00513C31"/>
    <w:rsid w:val="00513D2C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B8"/>
    <w:rsid w:val="00515F68"/>
    <w:rsid w:val="0051612E"/>
    <w:rsid w:val="0051637C"/>
    <w:rsid w:val="00516679"/>
    <w:rsid w:val="00516A53"/>
    <w:rsid w:val="00516BBB"/>
    <w:rsid w:val="00516CBB"/>
    <w:rsid w:val="00517046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4BAB"/>
    <w:rsid w:val="005251F7"/>
    <w:rsid w:val="00525605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8F1"/>
    <w:rsid w:val="00526986"/>
    <w:rsid w:val="00526A99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9C5"/>
    <w:rsid w:val="00532CEE"/>
    <w:rsid w:val="00532E85"/>
    <w:rsid w:val="00533095"/>
    <w:rsid w:val="005330A8"/>
    <w:rsid w:val="0053347D"/>
    <w:rsid w:val="0053357C"/>
    <w:rsid w:val="00533A13"/>
    <w:rsid w:val="00533A66"/>
    <w:rsid w:val="00533DDA"/>
    <w:rsid w:val="005342D3"/>
    <w:rsid w:val="00534320"/>
    <w:rsid w:val="005343B2"/>
    <w:rsid w:val="0053450F"/>
    <w:rsid w:val="005348D5"/>
    <w:rsid w:val="00535426"/>
    <w:rsid w:val="0053550F"/>
    <w:rsid w:val="00535931"/>
    <w:rsid w:val="00535A83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4EB"/>
    <w:rsid w:val="0054472D"/>
    <w:rsid w:val="00544795"/>
    <w:rsid w:val="0054480D"/>
    <w:rsid w:val="00544CF7"/>
    <w:rsid w:val="005452BC"/>
    <w:rsid w:val="00545393"/>
    <w:rsid w:val="0054561A"/>
    <w:rsid w:val="00545B90"/>
    <w:rsid w:val="00545C84"/>
    <w:rsid w:val="00545CB1"/>
    <w:rsid w:val="00545DC8"/>
    <w:rsid w:val="00545E00"/>
    <w:rsid w:val="00545F0D"/>
    <w:rsid w:val="005460F6"/>
    <w:rsid w:val="005461E4"/>
    <w:rsid w:val="00546273"/>
    <w:rsid w:val="005463B6"/>
    <w:rsid w:val="0054673F"/>
    <w:rsid w:val="00546A28"/>
    <w:rsid w:val="00546F31"/>
    <w:rsid w:val="0054714D"/>
    <w:rsid w:val="0054726C"/>
    <w:rsid w:val="005473B3"/>
    <w:rsid w:val="00547F6D"/>
    <w:rsid w:val="00550460"/>
    <w:rsid w:val="0055047A"/>
    <w:rsid w:val="0055051E"/>
    <w:rsid w:val="005509C8"/>
    <w:rsid w:val="005509F9"/>
    <w:rsid w:val="00550B09"/>
    <w:rsid w:val="00550C86"/>
    <w:rsid w:val="00550D74"/>
    <w:rsid w:val="00550E6E"/>
    <w:rsid w:val="00550EC3"/>
    <w:rsid w:val="00550F08"/>
    <w:rsid w:val="00551441"/>
    <w:rsid w:val="005514AB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74D"/>
    <w:rsid w:val="005538D4"/>
    <w:rsid w:val="00553A4B"/>
    <w:rsid w:val="00553AA5"/>
    <w:rsid w:val="00553AC9"/>
    <w:rsid w:val="00553D54"/>
    <w:rsid w:val="00553F01"/>
    <w:rsid w:val="00554393"/>
    <w:rsid w:val="005543E7"/>
    <w:rsid w:val="0055448C"/>
    <w:rsid w:val="00554F63"/>
    <w:rsid w:val="0055514E"/>
    <w:rsid w:val="00555353"/>
    <w:rsid w:val="00555529"/>
    <w:rsid w:val="00555A33"/>
    <w:rsid w:val="00555B6A"/>
    <w:rsid w:val="00555C4B"/>
    <w:rsid w:val="00555DEA"/>
    <w:rsid w:val="00555FA3"/>
    <w:rsid w:val="005568E0"/>
    <w:rsid w:val="0055690A"/>
    <w:rsid w:val="00556B00"/>
    <w:rsid w:val="00556B3F"/>
    <w:rsid w:val="00556D3D"/>
    <w:rsid w:val="00556DAC"/>
    <w:rsid w:val="00556DE6"/>
    <w:rsid w:val="00557F04"/>
    <w:rsid w:val="00557F7E"/>
    <w:rsid w:val="005602CD"/>
    <w:rsid w:val="00560767"/>
    <w:rsid w:val="0056133E"/>
    <w:rsid w:val="00561702"/>
    <w:rsid w:val="00561704"/>
    <w:rsid w:val="0056195C"/>
    <w:rsid w:val="00561EFA"/>
    <w:rsid w:val="0056209B"/>
    <w:rsid w:val="0056275E"/>
    <w:rsid w:val="005630F1"/>
    <w:rsid w:val="0056392D"/>
    <w:rsid w:val="00563FFB"/>
    <w:rsid w:val="00564062"/>
    <w:rsid w:val="0056406E"/>
    <w:rsid w:val="00564291"/>
    <w:rsid w:val="0056443C"/>
    <w:rsid w:val="0056490C"/>
    <w:rsid w:val="00564A4C"/>
    <w:rsid w:val="005654EA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A04"/>
    <w:rsid w:val="00566BB1"/>
    <w:rsid w:val="00566C19"/>
    <w:rsid w:val="005670B7"/>
    <w:rsid w:val="0056721E"/>
    <w:rsid w:val="00567615"/>
    <w:rsid w:val="005678FC"/>
    <w:rsid w:val="00567DC4"/>
    <w:rsid w:val="00570B5A"/>
    <w:rsid w:val="005710F5"/>
    <w:rsid w:val="005712AE"/>
    <w:rsid w:val="00571B4A"/>
    <w:rsid w:val="00571CFF"/>
    <w:rsid w:val="00571FD2"/>
    <w:rsid w:val="0057208C"/>
    <w:rsid w:val="00572109"/>
    <w:rsid w:val="005722D7"/>
    <w:rsid w:val="005727B3"/>
    <w:rsid w:val="0057281E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2F7"/>
    <w:rsid w:val="00575375"/>
    <w:rsid w:val="0057544F"/>
    <w:rsid w:val="00575470"/>
    <w:rsid w:val="005754C0"/>
    <w:rsid w:val="005757D9"/>
    <w:rsid w:val="00575C9E"/>
    <w:rsid w:val="00575FCA"/>
    <w:rsid w:val="00575FCB"/>
    <w:rsid w:val="005763F3"/>
    <w:rsid w:val="00576827"/>
    <w:rsid w:val="00577134"/>
    <w:rsid w:val="00577387"/>
    <w:rsid w:val="0057760E"/>
    <w:rsid w:val="00577BA4"/>
    <w:rsid w:val="00577D8E"/>
    <w:rsid w:val="00577E34"/>
    <w:rsid w:val="0058000D"/>
    <w:rsid w:val="00580094"/>
    <w:rsid w:val="0058023C"/>
    <w:rsid w:val="00580561"/>
    <w:rsid w:val="005806AA"/>
    <w:rsid w:val="005808A1"/>
    <w:rsid w:val="005809D5"/>
    <w:rsid w:val="00580CD5"/>
    <w:rsid w:val="00580F65"/>
    <w:rsid w:val="00580FD2"/>
    <w:rsid w:val="005814B0"/>
    <w:rsid w:val="00581557"/>
    <w:rsid w:val="00581968"/>
    <w:rsid w:val="005819E6"/>
    <w:rsid w:val="00581A2E"/>
    <w:rsid w:val="00581C6D"/>
    <w:rsid w:val="00581CD6"/>
    <w:rsid w:val="00581EBD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4DD"/>
    <w:rsid w:val="00586653"/>
    <w:rsid w:val="00586752"/>
    <w:rsid w:val="005869A5"/>
    <w:rsid w:val="00586A94"/>
    <w:rsid w:val="00586DC8"/>
    <w:rsid w:val="005870FC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6E"/>
    <w:rsid w:val="00590ECA"/>
    <w:rsid w:val="00590EF6"/>
    <w:rsid w:val="00590F17"/>
    <w:rsid w:val="005910EF"/>
    <w:rsid w:val="005910F2"/>
    <w:rsid w:val="00591277"/>
    <w:rsid w:val="00591359"/>
    <w:rsid w:val="005919D8"/>
    <w:rsid w:val="00591A84"/>
    <w:rsid w:val="00591C95"/>
    <w:rsid w:val="00591D27"/>
    <w:rsid w:val="00591D37"/>
    <w:rsid w:val="00591E30"/>
    <w:rsid w:val="005921BF"/>
    <w:rsid w:val="00592529"/>
    <w:rsid w:val="005925D9"/>
    <w:rsid w:val="00592ACB"/>
    <w:rsid w:val="00592BAC"/>
    <w:rsid w:val="00592BFA"/>
    <w:rsid w:val="00592E3E"/>
    <w:rsid w:val="00593035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34E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06A"/>
    <w:rsid w:val="00597486"/>
    <w:rsid w:val="005979EB"/>
    <w:rsid w:val="00597B6B"/>
    <w:rsid w:val="005A02B2"/>
    <w:rsid w:val="005A0673"/>
    <w:rsid w:val="005A06FB"/>
    <w:rsid w:val="005A08D0"/>
    <w:rsid w:val="005A0BA5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50B0"/>
    <w:rsid w:val="005A5119"/>
    <w:rsid w:val="005A5340"/>
    <w:rsid w:val="005A5370"/>
    <w:rsid w:val="005A560E"/>
    <w:rsid w:val="005A5902"/>
    <w:rsid w:val="005A5E5A"/>
    <w:rsid w:val="005A623B"/>
    <w:rsid w:val="005A6269"/>
    <w:rsid w:val="005A6396"/>
    <w:rsid w:val="005A691E"/>
    <w:rsid w:val="005A69E4"/>
    <w:rsid w:val="005A6B28"/>
    <w:rsid w:val="005A6DFD"/>
    <w:rsid w:val="005A708F"/>
    <w:rsid w:val="005A71C2"/>
    <w:rsid w:val="005A769C"/>
    <w:rsid w:val="005A7BC7"/>
    <w:rsid w:val="005B011E"/>
    <w:rsid w:val="005B0399"/>
    <w:rsid w:val="005B0640"/>
    <w:rsid w:val="005B08F4"/>
    <w:rsid w:val="005B0AAA"/>
    <w:rsid w:val="005B0C79"/>
    <w:rsid w:val="005B0D62"/>
    <w:rsid w:val="005B1238"/>
    <w:rsid w:val="005B159A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059"/>
    <w:rsid w:val="005B3279"/>
    <w:rsid w:val="005B33BB"/>
    <w:rsid w:val="005B37B0"/>
    <w:rsid w:val="005B3A58"/>
    <w:rsid w:val="005B3C26"/>
    <w:rsid w:val="005B3E21"/>
    <w:rsid w:val="005B40AE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221"/>
    <w:rsid w:val="005B6419"/>
    <w:rsid w:val="005B658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C77"/>
    <w:rsid w:val="005C4EAC"/>
    <w:rsid w:val="005C4F6C"/>
    <w:rsid w:val="005C5088"/>
    <w:rsid w:val="005C5BF2"/>
    <w:rsid w:val="005C5C93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7DB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AE2"/>
    <w:rsid w:val="005D55EA"/>
    <w:rsid w:val="005D5638"/>
    <w:rsid w:val="005D598D"/>
    <w:rsid w:val="005D5C06"/>
    <w:rsid w:val="005D5C37"/>
    <w:rsid w:val="005D600C"/>
    <w:rsid w:val="005D605F"/>
    <w:rsid w:val="005D6124"/>
    <w:rsid w:val="005D61A8"/>
    <w:rsid w:val="005D6D67"/>
    <w:rsid w:val="005D75DB"/>
    <w:rsid w:val="005D7628"/>
    <w:rsid w:val="005E02F7"/>
    <w:rsid w:val="005E041F"/>
    <w:rsid w:val="005E0554"/>
    <w:rsid w:val="005E066E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5B8"/>
    <w:rsid w:val="005E281D"/>
    <w:rsid w:val="005E2854"/>
    <w:rsid w:val="005E2B64"/>
    <w:rsid w:val="005E2F87"/>
    <w:rsid w:val="005E32FE"/>
    <w:rsid w:val="005E347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C12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52"/>
    <w:rsid w:val="005F1669"/>
    <w:rsid w:val="005F199A"/>
    <w:rsid w:val="005F1C3E"/>
    <w:rsid w:val="005F1D1B"/>
    <w:rsid w:val="005F287D"/>
    <w:rsid w:val="005F2AAE"/>
    <w:rsid w:val="005F3218"/>
    <w:rsid w:val="005F32FA"/>
    <w:rsid w:val="005F34CA"/>
    <w:rsid w:val="005F3924"/>
    <w:rsid w:val="005F3AFE"/>
    <w:rsid w:val="005F4210"/>
    <w:rsid w:val="005F42ED"/>
    <w:rsid w:val="005F433C"/>
    <w:rsid w:val="005F46F8"/>
    <w:rsid w:val="005F4E8D"/>
    <w:rsid w:val="005F4EC7"/>
    <w:rsid w:val="005F4EF5"/>
    <w:rsid w:val="005F51EB"/>
    <w:rsid w:val="005F5906"/>
    <w:rsid w:val="005F5939"/>
    <w:rsid w:val="005F5BC4"/>
    <w:rsid w:val="005F6554"/>
    <w:rsid w:val="005F67D0"/>
    <w:rsid w:val="005F67DC"/>
    <w:rsid w:val="005F6D12"/>
    <w:rsid w:val="005F6DC9"/>
    <w:rsid w:val="005F7015"/>
    <w:rsid w:val="005F731A"/>
    <w:rsid w:val="005F7391"/>
    <w:rsid w:val="005F7836"/>
    <w:rsid w:val="005F7A8D"/>
    <w:rsid w:val="005F7ACF"/>
    <w:rsid w:val="005F7C6A"/>
    <w:rsid w:val="005F7E02"/>
    <w:rsid w:val="005F7EFC"/>
    <w:rsid w:val="00600006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8F5"/>
    <w:rsid w:val="00602F00"/>
    <w:rsid w:val="0060308F"/>
    <w:rsid w:val="006030D0"/>
    <w:rsid w:val="006030D4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B65"/>
    <w:rsid w:val="00605C09"/>
    <w:rsid w:val="00605C5A"/>
    <w:rsid w:val="00606074"/>
    <w:rsid w:val="00606451"/>
    <w:rsid w:val="00606497"/>
    <w:rsid w:val="006067D3"/>
    <w:rsid w:val="00606801"/>
    <w:rsid w:val="00606B86"/>
    <w:rsid w:val="00606C30"/>
    <w:rsid w:val="00606D77"/>
    <w:rsid w:val="00606F62"/>
    <w:rsid w:val="00607226"/>
    <w:rsid w:val="00607761"/>
    <w:rsid w:val="006078C6"/>
    <w:rsid w:val="006102CE"/>
    <w:rsid w:val="0061056C"/>
    <w:rsid w:val="0061057F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C6E"/>
    <w:rsid w:val="00611DB7"/>
    <w:rsid w:val="00611E00"/>
    <w:rsid w:val="00612065"/>
    <w:rsid w:val="0061208E"/>
    <w:rsid w:val="00612235"/>
    <w:rsid w:val="00612488"/>
    <w:rsid w:val="006124D3"/>
    <w:rsid w:val="00612759"/>
    <w:rsid w:val="0061276A"/>
    <w:rsid w:val="00612B49"/>
    <w:rsid w:val="00612F1C"/>
    <w:rsid w:val="006130B5"/>
    <w:rsid w:val="00613309"/>
    <w:rsid w:val="0061341D"/>
    <w:rsid w:val="006134D9"/>
    <w:rsid w:val="00613699"/>
    <w:rsid w:val="006136E2"/>
    <w:rsid w:val="0061371A"/>
    <w:rsid w:val="00613A2C"/>
    <w:rsid w:val="00613B7E"/>
    <w:rsid w:val="00614022"/>
    <w:rsid w:val="006140A1"/>
    <w:rsid w:val="00614908"/>
    <w:rsid w:val="00614A55"/>
    <w:rsid w:val="00614ABE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CDB"/>
    <w:rsid w:val="00615FB0"/>
    <w:rsid w:val="006160C2"/>
    <w:rsid w:val="006160D0"/>
    <w:rsid w:val="00616183"/>
    <w:rsid w:val="006161D2"/>
    <w:rsid w:val="00616255"/>
    <w:rsid w:val="00616825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1175"/>
    <w:rsid w:val="0062118A"/>
    <w:rsid w:val="006215B4"/>
    <w:rsid w:val="00621763"/>
    <w:rsid w:val="006217B3"/>
    <w:rsid w:val="00621995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782"/>
    <w:rsid w:val="0062294B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465"/>
    <w:rsid w:val="00624A1D"/>
    <w:rsid w:val="00624A66"/>
    <w:rsid w:val="00624EA0"/>
    <w:rsid w:val="0062561E"/>
    <w:rsid w:val="00625AC4"/>
    <w:rsid w:val="00626895"/>
    <w:rsid w:val="0062698E"/>
    <w:rsid w:val="006269C0"/>
    <w:rsid w:val="00626BD8"/>
    <w:rsid w:val="00626EAF"/>
    <w:rsid w:val="00627427"/>
    <w:rsid w:val="006276E3"/>
    <w:rsid w:val="006279D4"/>
    <w:rsid w:val="00627B65"/>
    <w:rsid w:val="00627B73"/>
    <w:rsid w:val="0063017E"/>
    <w:rsid w:val="00630B1B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484"/>
    <w:rsid w:val="0063350E"/>
    <w:rsid w:val="0063369B"/>
    <w:rsid w:val="00633706"/>
    <w:rsid w:val="00633CED"/>
    <w:rsid w:val="00633D03"/>
    <w:rsid w:val="00633E46"/>
    <w:rsid w:val="00634203"/>
    <w:rsid w:val="00634CDB"/>
    <w:rsid w:val="0063521C"/>
    <w:rsid w:val="00635409"/>
    <w:rsid w:val="00635432"/>
    <w:rsid w:val="006357DE"/>
    <w:rsid w:val="00635ACB"/>
    <w:rsid w:val="00635C10"/>
    <w:rsid w:val="00635F23"/>
    <w:rsid w:val="00636064"/>
    <w:rsid w:val="00636476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CB9"/>
    <w:rsid w:val="00642F1F"/>
    <w:rsid w:val="006431B5"/>
    <w:rsid w:val="00643332"/>
    <w:rsid w:val="0064369D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D42"/>
    <w:rsid w:val="006474D9"/>
    <w:rsid w:val="00647650"/>
    <w:rsid w:val="0064776F"/>
    <w:rsid w:val="00647C93"/>
    <w:rsid w:val="00650435"/>
    <w:rsid w:val="00650983"/>
    <w:rsid w:val="00650B47"/>
    <w:rsid w:val="00650CD8"/>
    <w:rsid w:val="00650DD3"/>
    <w:rsid w:val="00650F33"/>
    <w:rsid w:val="006511E3"/>
    <w:rsid w:val="006512BF"/>
    <w:rsid w:val="00651879"/>
    <w:rsid w:val="00651AAC"/>
    <w:rsid w:val="00651E92"/>
    <w:rsid w:val="0065257C"/>
    <w:rsid w:val="006525A7"/>
    <w:rsid w:val="006528DA"/>
    <w:rsid w:val="0065291D"/>
    <w:rsid w:val="00652A80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0"/>
    <w:rsid w:val="0065459B"/>
    <w:rsid w:val="00654652"/>
    <w:rsid w:val="00654C6E"/>
    <w:rsid w:val="00654D3F"/>
    <w:rsid w:val="00654E6D"/>
    <w:rsid w:val="00654E8D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2CA"/>
    <w:rsid w:val="00657982"/>
    <w:rsid w:val="00657C15"/>
    <w:rsid w:val="00657D68"/>
    <w:rsid w:val="00660E23"/>
    <w:rsid w:val="00661544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1"/>
    <w:rsid w:val="006651ED"/>
    <w:rsid w:val="0066531C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9DB"/>
    <w:rsid w:val="00672C1E"/>
    <w:rsid w:val="00672D48"/>
    <w:rsid w:val="006730C2"/>
    <w:rsid w:val="006731D6"/>
    <w:rsid w:val="006736B0"/>
    <w:rsid w:val="006739DE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D"/>
    <w:rsid w:val="006769AE"/>
    <w:rsid w:val="0067732B"/>
    <w:rsid w:val="0067746B"/>
    <w:rsid w:val="006774B5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68D"/>
    <w:rsid w:val="00686A44"/>
    <w:rsid w:val="00686A5E"/>
    <w:rsid w:val="00686B64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C9B"/>
    <w:rsid w:val="00690CA1"/>
    <w:rsid w:val="00690E5B"/>
    <w:rsid w:val="006910A3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71"/>
    <w:rsid w:val="00692F8B"/>
    <w:rsid w:val="006931E4"/>
    <w:rsid w:val="00693254"/>
    <w:rsid w:val="00693274"/>
    <w:rsid w:val="006934CD"/>
    <w:rsid w:val="006937AD"/>
    <w:rsid w:val="00693893"/>
    <w:rsid w:val="00693C64"/>
    <w:rsid w:val="00693DE6"/>
    <w:rsid w:val="00693F16"/>
    <w:rsid w:val="00694559"/>
    <w:rsid w:val="006945EB"/>
    <w:rsid w:val="00694604"/>
    <w:rsid w:val="006946B9"/>
    <w:rsid w:val="00694B6B"/>
    <w:rsid w:val="00694E19"/>
    <w:rsid w:val="006957BC"/>
    <w:rsid w:val="0069584D"/>
    <w:rsid w:val="0069597D"/>
    <w:rsid w:val="00695B8B"/>
    <w:rsid w:val="00696229"/>
    <w:rsid w:val="00696434"/>
    <w:rsid w:val="00696492"/>
    <w:rsid w:val="006969DE"/>
    <w:rsid w:val="00696F64"/>
    <w:rsid w:val="00696FD3"/>
    <w:rsid w:val="006971F5"/>
    <w:rsid w:val="00697306"/>
    <w:rsid w:val="00697540"/>
    <w:rsid w:val="006A02BD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6A6"/>
    <w:rsid w:val="006A2792"/>
    <w:rsid w:val="006A27EE"/>
    <w:rsid w:val="006A2937"/>
    <w:rsid w:val="006A2A8C"/>
    <w:rsid w:val="006A2B0F"/>
    <w:rsid w:val="006A2CA6"/>
    <w:rsid w:val="006A2DFE"/>
    <w:rsid w:val="006A2E0B"/>
    <w:rsid w:val="006A2E16"/>
    <w:rsid w:val="006A2EC4"/>
    <w:rsid w:val="006A3352"/>
    <w:rsid w:val="006A3376"/>
    <w:rsid w:val="006A34AD"/>
    <w:rsid w:val="006A34E7"/>
    <w:rsid w:val="006A3D3C"/>
    <w:rsid w:val="006A3FC0"/>
    <w:rsid w:val="006A406F"/>
    <w:rsid w:val="006A44E3"/>
    <w:rsid w:val="006A4658"/>
    <w:rsid w:val="006A492B"/>
    <w:rsid w:val="006A4C80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0A"/>
    <w:rsid w:val="006A75EA"/>
    <w:rsid w:val="006A7741"/>
    <w:rsid w:val="006A7905"/>
    <w:rsid w:val="006A7D3E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1CD"/>
    <w:rsid w:val="006B24B6"/>
    <w:rsid w:val="006B2775"/>
    <w:rsid w:val="006B2B83"/>
    <w:rsid w:val="006B2BC6"/>
    <w:rsid w:val="006B2C29"/>
    <w:rsid w:val="006B2F77"/>
    <w:rsid w:val="006B3239"/>
    <w:rsid w:val="006B3316"/>
    <w:rsid w:val="006B3368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8DE"/>
    <w:rsid w:val="006B4A02"/>
    <w:rsid w:val="006B4BED"/>
    <w:rsid w:val="006B4EBC"/>
    <w:rsid w:val="006B4EC0"/>
    <w:rsid w:val="006B57E2"/>
    <w:rsid w:val="006B58B5"/>
    <w:rsid w:val="006B59C9"/>
    <w:rsid w:val="006B5AAF"/>
    <w:rsid w:val="006B5B1D"/>
    <w:rsid w:val="006B5BA3"/>
    <w:rsid w:val="006B5BFA"/>
    <w:rsid w:val="006B5CAC"/>
    <w:rsid w:val="006B5F62"/>
    <w:rsid w:val="006B62CA"/>
    <w:rsid w:val="006B6388"/>
    <w:rsid w:val="006B6463"/>
    <w:rsid w:val="006B64C8"/>
    <w:rsid w:val="006B68D8"/>
    <w:rsid w:val="006B690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9AF"/>
    <w:rsid w:val="006C0B36"/>
    <w:rsid w:val="006C0CD4"/>
    <w:rsid w:val="006C0E61"/>
    <w:rsid w:val="006C11F1"/>
    <w:rsid w:val="006C1388"/>
    <w:rsid w:val="006C1600"/>
    <w:rsid w:val="006C169B"/>
    <w:rsid w:val="006C1BC0"/>
    <w:rsid w:val="006C1D6D"/>
    <w:rsid w:val="006C1E90"/>
    <w:rsid w:val="006C1FA5"/>
    <w:rsid w:val="006C2133"/>
    <w:rsid w:val="006C22A1"/>
    <w:rsid w:val="006C22AC"/>
    <w:rsid w:val="006C22DA"/>
    <w:rsid w:val="006C24D9"/>
    <w:rsid w:val="006C256B"/>
    <w:rsid w:val="006C263F"/>
    <w:rsid w:val="006C26C8"/>
    <w:rsid w:val="006C2E72"/>
    <w:rsid w:val="006C30DF"/>
    <w:rsid w:val="006C3212"/>
    <w:rsid w:val="006C33F2"/>
    <w:rsid w:val="006C34D2"/>
    <w:rsid w:val="006C38B0"/>
    <w:rsid w:val="006C39CE"/>
    <w:rsid w:val="006C3D84"/>
    <w:rsid w:val="006C3FD2"/>
    <w:rsid w:val="006C42A7"/>
    <w:rsid w:val="006C43B4"/>
    <w:rsid w:val="006C45DD"/>
    <w:rsid w:val="006C47A7"/>
    <w:rsid w:val="006C481D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55E6"/>
    <w:rsid w:val="006D593E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2A"/>
    <w:rsid w:val="006D7D6D"/>
    <w:rsid w:val="006D7DBF"/>
    <w:rsid w:val="006E0360"/>
    <w:rsid w:val="006E05F3"/>
    <w:rsid w:val="006E0724"/>
    <w:rsid w:val="006E0D9A"/>
    <w:rsid w:val="006E18D9"/>
    <w:rsid w:val="006E18EE"/>
    <w:rsid w:val="006E1C0B"/>
    <w:rsid w:val="006E1D23"/>
    <w:rsid w:val="006E205A"/>
    <w:rsid w:val="006E23DE"/>
    <w:rsid w:val="006E3201"/>
    <w:rsid w:val="006E3367"/>
    <w:rsid w:val="006E3900"/>
    <w:rsid w:val="006E3948"/>
    <w:rsid w:val="006E40B3"/>
    <w:rsid w:val="006E47E2"/>
    <w:rsid w:val="006E4EB1"/>
    <w:rsid w:val="006E5346"/>
    <w:rsid w:val="006E54DE"/>
    <w:rsid w:val="006E56A9"/>
    <w:rsid w:val="006E5B46"/>
    <w:rsid w:val="006E5C1F"/>
    <w:rsid w:val="006E5C6E"/>
    <w:rsid w:val="006E5D84"/>
    <w:rsid w:val="006E5FBD"/>
    <w:rsid w:val="006E615A"/>
    <w:rsid w:val="006E6306"/>
    <w:rsid w:val="006E632B"/>
    <w:rsid w:val="006E6528"/>
    <w:rsid w:val="006E692D"/>
    <w:rsid w:val="006E6B08"/>
    <w:rsid w:val="006E6B52"/>
    <w:rsid w:val="006E6DE2"/>
    <w:rsid w:val="006E6F8A"/>
    <w:rsid w:val="006E7694"/>
    <w:rsid w:val="006E772A"/>
    <w:rsid w:val="006E7ABB"/>
    <w:rsid w:val="006E7C96"/>
    <w:rsid w:val="006E7FB4"/>
    <w:rsid w:val="006F0542"/>
    <w:rsid w:val="006F0595"/>
    <w:rsid w:val="006F0CF4"/>
    <w:rsid w:val="006F1981"/>
    <w:rsid w:val="006F1B20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2F4C"/>
    <w:rsid w:val="006F30B0"/>
    <w:rsid w:val="006F30EA"/>
    <w:rsid w:val="006F33C2"/>
    <w:rsid w:val="006F360E"/>
    <w:rsid w:val="006F389F"/>
    <w:rsid w:val="006F38D3"/>
    <w:rsid w:val="006F3A1E"/>
    <w:rsid w:val="006F3E11"/>
    <w:rsid w:val="006F480F"/>
    <w:rsid w:val="006F4914"/>
    <w:rsid w:val="006F4BFC"/>
    <w:rsid w:val="006F4C90"/>
    <w:rsid w:val="006F4C9C"/>
    <w:rsid w:val="006F4E02"/>
    <w:rsid w:val="006F4F18"/>
    <w:rsid w:val="006F4FA1"/>
    <w:rsid w:val="006F4FC4"/>
    <w:rsid w:val="006F5167"/>
    <w:rsid w:val="006F53D1"/>
    <w:rsid w:val="006F55E9"/>
    <w:rsid w:val="006F57E7"/>
    <w:rsid w:val="006F5A54"/>
    <w:rsid w:val="006F5B3A"/>
    <w:rsid w:val="006F5B68"/>
    <w:rsid w:val="006F5CD8"/>
    <w:rsid w:val="006F5D19"/>
    <w:rsid w:val="006F65EC"/>
    <w:rsid w:val="006F66F2"/>
    <w:rsid w:val="006F67ED"/>
    <w:rsid w:val="006F6885"/>
    <w:rsid w:val="006F6915"/>
    <w:rsid w:val="006F6958"/>
    <w:rsid w:val="006F699D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502"/>
    <w:rsid w:val="00701688"/>
    <w:rsid w:val="007016D9"/>
    <w:rsid w:val="007019D6"/>
    <w:rsid w:val="00701CE9"/>
    <w:rsid w:val="00701EBA"/>
    <w:rsid w:val="00702289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D34"/>
    <w:rsid w:val="00704E7A"/>
    <w:rsid w:val="007050FC"/>
    <w:rsid w:val="00705155"/>
    <w:rsid w:val="007052CB"/>
    <w:rsid w:val="00705386"/>
    <w:rsid w:val="007055DE"/>
    <w:rsid w:val="007059B8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4E3"/>
    <w:rsid w:val="0070774C"/>
    <w:rsid w:val="007079B7"/>
    <w:rsid w:val="00707D66"/>
    <w:rsid w:val="00707D73"/>
    <w:rsid w:val="00710065"/>
    <w:rsid w:val="0071043D"/>
    <w:rsid w:val="00710604"/>
    <w:rsid w:val="00710B0A"/>
    <w:rsid w:val="00710EAC"/>
    <w:rsid w:val="007111C3"/>
    <w:rsid w:val="00711700"/>
    <w:rsid w:val="00711724"/>
    <w:rsid w:val="007118AD"/>
    <w:rsid w:val="00711BB6"/>
    <w:rsid w:val="00711BEA"/>
    <w:rsid w:val="00711D40"/>
    <w:rsid w:val="00711E3B"/>
    <w:rsid w:val="00712015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C7B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90D"/>
    <w:rsid w:val="00721DE5"/>
    <w:rsid w:val="00721EB1"/>
    <w:rsid w:val="00721FAE"/>
    <w:rsid w:val="0072200A"/>
    <w:rsid w:val="00722268"/>
    <w:rsid w:val="007223F0"/>
    <w:rsid w:val="00722547"/>
    <w:rsid w:val="00722B01"/>
    <w:rsid w:val="00722DA1"/>
    <w:rsid w:val="00722DDC"/>
    <w:rsid w:val="00722EE4"/>
    <w:rsid w:val="007233E1"/>
    <w:rsid w:val="007236D3"/>
    <w:rsid w:val="0072494D"/>
    <w:rsid w:val="00724A6B"/>
    <w:rsid w:val="00724B50"/>
    <w:rsid w:val="00724CE0"/>
    <w:rsid w:val="00724E68"/>
    <w:rsid w:val="00724EE0"/>
    <w:rsid w:val="00724FBE"/>
    <w:rsid w:val="00725069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32C"/>
    <w:rsid w:val="0072745D"/>
    <w:rsid w:val="007275F7"/>
    <w:rsid w:val="00727DCB"/>
    <w:rsid w:val="00730194"/>
    <w:rsid w:val="007301F2"/>
    <w:rsid w:val="007303A4"/>
    <w:rsid w:val="007303EB"/>
    <w:rsid w:val="007303F8"/>
    <w:rsid w:val="0073045A"/>
    <w:rsid w:val="007305BB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10B"/>
    <w:rsid w:val="0073229C"/>
    <w:rsid w:val="007324A7"/>
    <w:rsid w:val="007326BF"/>
    <w:rsid w:val="00732742"/>
    <w:rsid w:val="00732A1C"/>
    <w:rsid w:val="0073322B"/>
    <w:rsid w:val="00733326"/>
    <w:rsid w:val="00733594"/>
    <w:rsid w:val="00733A18"/>
    <w:rsid w:val="00733AF1"/>
    <w:rsid w:val="00733B28"/>
    <w:rsid w:val="00733C5E"/>
    <w:rsid w:val="00734A3B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7F"/>
    <w:rsid w:val="007360FD"/>
    <w:rsid w:val="00736501"/>
    <w:rsid w:val="00736571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42"/>
    <w:rsid w:val="007400C5"/>
    <w:rsid w:val="007400D7"/>
    <w:rsid w:val="007400E6"/>
    <w:rsid w:val="00740308"/>
    <w:rsid w:val="0074044F"/>
    <w:rsid w:val="00740477"/>
    <w:rsid w:val="0074050E"/>
    <w:rsid w:val="007406CC"/>
    <w:rsid w:val="007407C2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2E27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A16"/>
    <w:rsid w:val="00744B1D"/>
    <w:rsid w:val="00744B82"/>
    <w:rsid w:val="007450B6"/>
    <w:rsid w:val="007450BB"/>
    <w:rsid w:val="007455FA"/>
    <w:rsid w:val="0074562B"/>
    <w:rsid w:val="00745D39"/>
    <w:rsid w:val="00745E67"/>
    <w:rsid w:val="00745EF4"/>
    <w:rsid w:val="0074602F"/>
    <w:rsid w:val="007463A1"/>
    <w:rsid w:val="00746430"/>
    <w:rsid w:val="00746489"/>
    <w:rsid w:val="007464E0"/>
    <w:rsid w:val="007466E0"/>
    <w:rsid w:val="007467B5"/>
    <w:rsid w:val="0074684B"/>
    <w:rsid w:val="00746A4C"/>
    <w:rsid w:val="00746B38"/>
    <w:rsid w:val="00746FA9"/>
    <w:rsid w:val="00747005"/>
    <w:rsid w:val="0074717E"/>
    <w:rsid w:val="00747298"/>
    <w:rsid w:val="007479F6"/>
    <w:rsid w:val="00747C52"/>
    <w:rsid w:val="00747F84"/>
    <w:rsid w:val="0075042E"/>
    <w:rsid w:val="007508F2"/>
    <w:rsid w:val="00750990"/>
    <w:rsid w:val="00750B89"/>
    <w:rsid w:val="00750E4C"/>
    <w:rsid w:val="00750F5A"/>
    <w:rsid w:val="0075101F"/>
    <w:rsid w:val="00751947"/>
    <w:rsid w:val="00751D27"/>
    <w:rsid w:val="007520A0"/>
    <w:rsid w:val="00752B53"/>
    <w:rsid w:val="00752E4D"/>
    <w:rsid w:val="00752FFB"/>
    <w:rsid w:val="007534F0"/>
    <w:rsid w:val="007538F5"/>
    <w:rsid w:val="00753A7B"/>
    <w:rsid w:val="00753BA2"/>
    <w:rsid w:val="00753F47"/>
    <w:rsid w:val="00754050"/>
    <w:rsid w:val="00754399"/>
    <w:rsid w:val="00754D28"/>
    <w:rsid w:val="00755090"/>
    <w:rsid w:val="00755268"/>
    <w:rsid w:val="00755543"/>
    <w:rsid w:val="0075557E"/>
    <w:rsid w:val="007557A8"/>
    <w:rsid w:val="0075588B"/>
    <w:rsid w:val="00755954"/>
    <w:rsid w:val="00755B49"/>
    <w:rsid w:val="00755D06"/>
    <w:rsid w:val="00756003"/>
    <w:rsid w:val="007564EA"/>
    <w:rsid w:val="007565EE"/>
    <w:rsid w:val="0075662F"/>
    <w:rsid w:val="00756632"/>
    <w:rsid w:val="0075680C"/>
    <w:rsid w:val="00756BB2"/>
    <w:rsid w:val="00756D1E"/>
    <w:rsid w:val="00756DBF"/>
    <w:rsid w:val="007571F9"/>
    <w:rsid w:val="00757431"/>
    <w:rsid w:val="007575C2"/>
    <w:rsid w:val="00757696"/>
    <w:rsid w:val="007578BA"/>
    <w:rsid w:val="00757FF1"/>
    <w:rsid w:val="007600D6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389"/>
    <w:rsid w:val="00761418"/>
    <w:rsid w:val="007616BC"/>
    <w:rsid w:val="00761767"/>
    <w:rsid w:val="00761919"/>
    <w:rsid w:val="00761A34"/>
    <w:rsid w:val="00761C02"/>
    <w:rsid w:val="00761E10"/>
    <w:rsid w:val="007624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892"/>
    <w:rsid w:val="00766F97"/>
    <w:rsid w:val="00766F98"/>
    <w:rsid w:val="007675A5"/>
    <w:rsid w:val="007675BC"/>
    <w:rsid w:val="00767A31"/>
    <w:rsid w:val="00767CA1"/>
    <w:rsid w:val="00767CD9"/>
    <w:rsid w:val="00767D6D"/>
    <w:rsid w:val="00767FEB"/>
    <w:rsid w:val="00770195"/>
    <w:rsid w:val="00770777"/>
    <w:rsid w:val="00771564"/>
    <w:rsid w:val="0077184B"/>
    <w:rsid w:val="0077192F"/>
    <w:rsid w:val="00772357"/>
    <w:rsid w:val="007726DC"/>
    <w:rsid w:val="00772DB1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95A"/>
    <w:rsid w:val="00774CCE"/>
    <w:rsid w:val="007755A5"/>
    <w:rsid w:val="00775A0F"/>
    <w:rsid w:val="00775AE6"/>
    <w:rsid w:val="00775BA3"/>
    <w:rsid w:val="00775D2B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77A7C"/>
    <w:rsid w:val="00777D5E"/>
    <w:rsid w:val="0078015C"/>
    <w:rsid w:val="00780198"/>
    <w:rsid w:val="00780334"/>
    <w:rsid w:val="007804B9"/>
    <w:rsid w:val="0078058C"/>
    <w:rsid w:val="007806D4"/>
    <w:rsid w:val="00780B58"/>
    <w:rsid w:val="00780E33"/>
    <w:rsid w:val="00780FE7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74E"/>
    <w:rsid w:val="00786928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8E8"/>
    <w:rsid w:val="00790D3D"/>
    <w:rsid w:val="00790DBF"/>
    <w:rsid w:val="00790F55"/>
    <w:rsid w:val="0079107F"/>
    <w:rsid w:val="0079137E"/>
    <w:rsid w:val="007913E5"/>
    <w:rsid w:val="007915C9"/>
    <w:rsid w:val="00791751"/>
    <w:rsid w:val="0079183D"/>
    <w:rsid w:val="00791A64"/>
    <w:rsid w:val="00791B11"/>
    <w:rsid w:val="00791BB5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3C23"/>
    <w:rsid w:val="0079415A"/>
    <w:rsid w:val="00794694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5B"/>
    <w:rsid w:val="007A01DA"/>
    <w:rsid w:val="007A0212"/>
    <w:rsid w:val="007A0519"/>
    <w:rsid w:val="007A0663"/>
    <w:rsid w:val="007A0686"/>
    <w:rsid w:val="007A0BEB"/>
    <w:rsid w:val="007A0E0B"/>
    <w:rsid w:val="007A1567"/>
    <w:rsid w:val="007A174E"/>
    <w:rsid w:val="007A1851"/>
    <w:rsid w:val="007A18F2"/>
    <w:rsid w:val="007A1960"/>
    <w:rsid w:val="007A1CC1"/>
    <w:rsid w:val="007A1CCD"/>
    <w:rsid w:val="007A1E49"/>
    <w:rsid w:val="007A1E5C"/>
    <w:rsid w:val="007A1E78"/>
    <w:rsid w:val="007A1EBE"/>
    <w:rsid w:val="007A1FA4"/>
    <w:rsid w:val="007A2070"/>
    <w:rsid w:val="007A21CB"/>
    <w:rsid w:val="007A237A"/>
    <w:rsid w:val="007A2A5F"/>
    <w:rsid w:val="007A2B92"/>
    <w:rsid w:val="007A2B9A"/>
    <w:rsid w:val="007A3001"/>
    <w:rsid w:val="007A30D0"/>
    <w:rsid w:val="007A3300"/>
    <w:rsid w:val="007A33DD"/>
    <w:rsid w:val="007A3757"/>
    <w:rsid w:val="007A39DE"/>
    <w:rsid w:val="007A3BD8"/>
    <w:rsid w:val="007A3BF4"/>
    <w:rsid w:val="007A464A"/>
    <w:rsid w:val="007A4704"/>
    <w:rsid w:val="007A4765"/>
    <w:rsid w:val="007A489A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710A"/>
    <w:rsid w:val="007A7363"/>
    <w:rsid w:val="007A73AC"/>
    <w:rsid w:val="007A7556"/>
    <w:rsid w:val="007A7633"/>
    <w:rsid w:val="007A7AFE"/>
    <w:rsid w:val="007A7B3B"/>
    <w:rsid w:val="007A7B4F"/>
    <w:rsid w:val="007A7D62"/>
    <w:rsid w:val="007B00DA"/>
    <w:rsid w:val="007B06F2"/>
    <w:rsid w:val="007B08F1"/>
    <w:rsid w:val="007B09EE"/>
    <w:rsid w:val="007B0A9E"/>
    <w:rsid w:val="007B0B96"/>
    <w:rsid w:val="007B1693"/>
    <w:rsid w:val="007B198D"/>
    <w:rsid w:val="007B1F22"/>
    <w:rsid w:val="007B1F7C"/>
    <w:rsid w:val="007B212B"/>
    <w:rsid w:val="007B2255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D7B"/>
    <w:rsid w:val="007B3E6D"/>
    <w:rsid w:val="007B41EC"/>
    <w:rsid w:val="007B432B"/>
    <w:rsid w:val="007B44CF"/>
    <w:rsid w:val="007B4600"/>
    <w:rsid w:val="007B4792"/>
    <w:rsid w:val="007B4B0F"/>
    <w:rsid w:val="007B4C41"/>
    <w:rsid w:val="007B4D19"/>
    <w:rsid w:val="007B5133"/>
    <w:rsid w:val="007B5221"/>
    <w:rsid w:val="007B52E1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4C9"/>
    <w:rsid w:val="007C16BF"/>
    <w:rsid w:val="007C1A75"/>
    <w:rsid w:val="007C1FF5"/>
    <w:rsid w:val="007C2635"/>
    <w:rsid w:val="007C26FE"/>
    <w:rsid w:val="007C29FD"/>
    <w:rsid w:val="007C2AB5"/>
    <w:rsid w:val="007C2DA2"/>
    <w:rsid w:val="007C332D"/>
    <w:rsid w:val="007C347B"/>
    <w:rsid w:val="007C37A7"/>
    <w:rsid w:val="007C3A69"/>
    <w:rsid w:val="007C3C33"/>
    <w:rsid w:val="007C3EEB"/>
    <w:rsid w:val="007C44D1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C7B36"/>
    <w:rsid w:val="007D014D"/>
    <w:rsid w:val="007D078F"/>
    <w:rsid w:val="007D15E6"/>
    <w:rsid w:val="007D1726"/>
    <w:rsid w:val="007D1C5B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2ED0"/>
    <w:rsid w:val="007D3BAD"/>
    <w:rsid w:val="007D42DE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677"/>
    <w:rsid w:val="007D7AD5"/>
    <w:rsid w:val="007E0331"/>
    <w:rsid w:val="007E049C"/>
    <w:rsid w:val="007E04DE"/>
    <w:rsid w:val="007E08B4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5BD"/>
    <w:rsid w:val="007E2E62"/>
    <w:rsid w:val="007E2FD1"/>
    <w:rsid w:val="007E307A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03A"/>
    <w:rsid w:val="007E51B4"/>
    <w:rsid w:val="007E51ED"/>
    <w:rsid w:val="007E5226"/>
    <w:rsid w:val="007E537A"/>
    <w:rsid w:val="007E55FE"/>
    <w:rsid w:val="007E59F0"/>
    <w:rsid w:val="007E5AB3"/>
    <w:rsid w:val="007E5F4B"/>
    <w:rsid w:val="007E62AF"/>
    <w:rsid w:val="007E648A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CE"/>
    <w:rsid w:val="007F219E"/>
    <w:rsid w:val="007F24B9"/>
    <w:rsid w:val="007F2D8E"/>
    <w:rsid w:val="007F31CF"/>
    <w:rsid w:val="007F3615"/>
    <w:rsid w:val="007F366C"/>
    <w:rsid w:val="007F391C"/>
    <w:rsid w:val="007F39C1"/>
    <w:rsid w:val="007F3B82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91"/>
    <w:rsid w:val="007F4FCC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7F78C7"/>
    <w:rsid w:val="008001AF"/>
    <w:rsid w:val="00800416"/>
    <w:rsid w:val="008009CB"/>
    <w:rsid w:val="00800F99"/>
    <w:rsid w:val="00801209"/>
    <w:rsid w:val="00801C34"/>
    <w:rsid w:val="00801E90"/>
    <w:rsid w:val="00801F6A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467"/>
    <w:rsid w:val="008069FB"/>
    <w:rsid w:val="008070CC"/>
    <w:rsid w:val="0080739F"/>
    <w:rsid w:val="008075DC"/>
    <w:rsid w:val="00807982"/>
    <w:rsid w:val="00807A9A"/>
    <w:rsid w:val="00807B73"/>
    <w:rsid w:val="00807C38"/>
    <w:rsid w:val="00807D0C"/>
    <w:rsid w:val="00807D59"/>
    <w:rsid w:val="00807DB0"/>
    <w:rsid w:val="00807DB1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7DE"/>
    <w:rsid w:val="0081197D"/>
    <w:rsid w:val="00811B8E"/>
    <w:rsid w:val="0081234F"/>
    <w:rsid w:val="008123C8"/>
    <w:rsid w:val="008124C5"/>
    <w:rsid w:val="00812582"/>
    <w:rsid w:val="00812702"/>
    <w:rsid w:val="00812951"/>
    <w:rsid w:val="00812E6B"/>
    <w:rsid w:val="00812ECD"/>
    <w:rsid w:val="00812F57"/>
    <w:rsid w:val="00813030"/>
    <w:rsid w:val="00813404"/>
    <w:rsid w:val="00813D25"/>
    <w:rsid w:val="008142DD"/>
    <w:rsid w:val="008142E1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AB8"/>
    <w:rsid w:val="00815FF4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446"/>
    <w:rsid w:val="00817531"/>
    <w:rsid w:val="008176AD"/>
    <w:rsid w:val="00817885"/>
    <w:rsid w:val="00820005"/>
    <w:rsid w:val="00820344"/>
    <w:rsid w:val="00820410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2E"/>
    <w:rsid w:val="00822A78"/>
    <w:rsid w:val="00822B8C"/>
    <w:rsid w:val="00822C61"/>
    <w:rsid w:val="00822CEB"/>
    <w:rsid w:val="00822DB9"/>
    <w:rsid w:val="00822DF5"/>
    <w:rsid w:val="00822F22"/>
    <w:rsid w:val="00823BA1"/>
    <w:rsid w:val="008240CB"/>
    <w:rsid w:val="008242EF"/>
    <w:rsid w:val="00824E70"/>
    <w:rsid w:val="00825056"/>
    <w:rsid w:val="00825638"/>
    <w:rsid w:val="00825C08"/>
    <w:rsid w:val="00825CD2"/>
    <w:rsid w:val="00826244"/>
    <w:rsid w:val="00826428"/>
    <w:rsid w:val="00826459"/>
    <w:rsid w:val="00826A16"/>
    <w:rsid w:val="00826B90"/>
    <w:rsid w:val="008270F3"/>
    <w:rsid w:val="008277D3"/>
    <w:rsid w:val="00827B1D"/>
    <w:rsid w:val="00827C70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1B1"/>
    <w:rsid w:val="00832E62"/>
    <w:rsid w:val="00833114"/>
    <w:rsid w:val="0083311C"/>
    <w:rsid w:val="008331A1"/>
    <w:rsid w:val="00833424"/>
    <w:rsid w:val="00833454"/>
    <w:rsid w:val="0083358C"/>
    <w:rsid w:val="00833598"/>
    <w:rsid w:val="00833600"/>
    <w:rsid w:val="0083383E"/>
    <w:rsid w:val="00833E7B"/>
    <w:rsid w:val="00833EFB"/>
    <w:rsid w:val="0083419D"/>
    <w:rsid w:val="00834205"/>
    <w:rsid w:val="008344E3"/>
    <w:rsid w:val="0083454D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324"/>
    <w:rsid w:val="0083561C"/>
    <w:rsid w:val="0083583B"/>
    <w:rsid w:val="00835A05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4000C"/>
    <w:rsid w:val="008400DF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ADB"/>
    <w:rsid w:val="00841CD6"/>
    <w:rsid w:val="00841F16"/>
    <w:rsid w:val="00842167"/>
    <w:rsid w:val="0084224E"/>
    <w:rsid w:val="00842CE4"/>
    <w:rsid w:val="00842D32"/>
    <w:rsid w:val="00842FE6"/>
    <w:rsid w:val="00843333"/>
    <w:rsid w:val="008433D3"/>
    <w:rsid w:val="008434CA"/>
    <w:rsid w:val="00843724"/>
    <w:rsid w:val="00843DE6"/>
    <w:rsid w:val="00843F80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E71"/>
    <w:rsid w:val="00844FE0"/>
    <w:rsid w:val="008454C9"/>
    <w:rsid w:val="008456FA"/>
    <w:rsid w:val="00846112"/>
    <w:rsid w:val="008465FD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5051B"/>
    <w:rsid w:val="00850565"/>
    <w:rsid w:val="00850648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17"/>
    <w:rsid w:val="00851E75"/>
    <w:rsid w:val="00851F4B"/>
    <w:rsid w:val="00852118"/>
    <w:rsid w:val="00852237"/>
    <w:rsid w:val="0085223A"/>
    <w:rsid w:val="008522ED"/>
    <w:rsid w:val="00852586"/>
    <w:rsid w:val="008527EA"/>
    <w:rsid w:val="00852837"/>
    <w:rsid w:val="00852B5D"/>
    <w:rsid w:val="00852CD5"/>
    <w:rsid w:val="00852F10"/>
    <w:rsid w:val="008532CC"/>
    <w:rsid w:val="0085366C"/>
    <w:rsid w:val="008536B1"/>
    <w:rsid w:val="0085377C"/>
    <w:rsid w:val="00853D5F"/>
    <w:rsid w:val="00854133"/>
    <w:rsid w:val="00854543"/>
    <w:rsid w:val="0085460D"/>
    <w:rsid w:val="00854925"/>
    <w:rsid w:val="008549DB"/>
    <w:rsid w:val="0085533C"/>
    <w:rsid w:val="0085543D"/>
    <w:rsid w:val="00855662"/>
    <w:rsid w:val="008558FD"/>
    <w:rsid w:val="00855B1E"/>
    <w:rsid w:val="00855BA8"/>
    <w:rsid w:val="00856097"/>
    <w:rsid w:val="00856099"/>
    <w:rsid w:val="0085644A"/>
    <w:rsid w:val="008568B7"/>
    <w:rsid w:val="008569A9"/>
    <w:rsid w:val="008569D7"/>
    <w:rsid w:val="00856B36"/>
    <w:rsid w:val="00856E3E"/>
    <w:rsid w:val="00856E75"/>
    <w:rsid w:val="00857179"/>
    <w:rsid w:val="008574BA"/>
    <w:rsid w:val="008575A1"/>
    <w:rsid w:val="00857767"/>
    <w:rsid w:val="00857B7A"/>
    <w:rsid w:val="00857CDD"/>
    <w:rsid w:val="00857DFB"/>
    <w:rsid w:val="0086092C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FDA"/>
    <w:rsid w:val="00867FF5"/>
    <w:rsid w:val="00870041"/>
    <w:rsid w:val="008703A0"/>
    <w:rsid w:val="008704F3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A28"/>
    <w:rsid w:val="00871BF3"/>
    <w:rsid w:val="00872180"/>
    <w:rsid w:val="008721B0"/>
    <w:rsid w:val="0087228B"/>
    <w:rsid w:val="00872313"/>
    <w:rsid w:val="008723B0"/>
    <w:rsid w:val="0087281F"/>
    <w:rsid w:val="008729BF"/>
    <w:rsid w:val="00872C88"/>
    <w:rsid w:val="0087315C"/>
    <w:rsid w:val="0087321C"/>
    <w:rsid w:val="0087378F"/>
    <w:rsid w:val="00873DAA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E3B"/>
    <w:rsid w:val="00874EE3"/>
    <w:rsid w:val="00874F7E"/>
    <w:rsid w:val="00875122"/>
    <w:rsid w:val="008751E2"/>
    <w:rsid w:val="00875229"/>
    <w:rsid w:val="00875258"/>
    <w:rsid w:val="00875894"/>
    <w:rsid w:val="00875B8F"/>
    <w:rsid w:val="00875C45"/>
    <w:rsid w:val="008760E6"/>
    <w:rsid w:val="00876318"/>
    <w:rsid w:val="008766FC"/>
    <w:rsid w:val="00877164"/>
    <w:rsid w:val="0087751C"/>
    <w:rsid w:val="00877646"/>
    <w:rsid w:val="00877819"/>
    <w:rsid w:val="008778BA"/>
    <w:rsid w:val="00877A49"/>
    <w:rsid w:val="00877A6F"/>
    <w:rsid w:val="00877B80"/>
    <w:rsid w:val="00877F8C"/>
    <w:rsid w:val="00880014"/>
    <w:rsid w:val="0088001D"/>
    <w:rsid w:val="00880089"/>
    <w:rsid w:val="00880665"/>
    <w:rsid w:val="00880779"/>
    <w:rsid w:val="008807D4"/>
    <w:rsid w:val="008807D8"/>
    <w:rsid w:val="00880B59"/>
    <w:rsid w:val="00880BAA"/>
    <w:rsid w:val="00880DB1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1FD7"/>
    <w:rsid w:val="008827AA"/>
    <w:rsid w:val="0088291E"/>
    <w:rsid w:val="00882A70"/>
    <w:rsid w:val="00882B7E"/>
    <w:rsid w:val="00882BEE"/>
    <w:rsid w:val="00882DA9"/>
    <w:rsid w:val="00882FC4"/>
    <w:rsid w:val="0088306D"/>
    <w:rsid w:val="008831AE"/>
    <w:rsid w:val="00883433"/>
    <w:rsid w:val="00883782"/>
    <w:rsid w:val="00883860"/>
    <w:rsid w:val="00883A62"/>
    <w:rsid w:val="00883D0E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5E8F"/>
    <w:rsid w:val="008860A7"/>
    <w:rsid w:val="008861A5"/>
    <w:rsid w:val="008861A7"/>
    <w:rsid w:val="008863E6"/>
    <w:rsid w:val="008864E1"/>
    <w:rsid w:val="008867FC"/>
    <w:rsid w:val="00887345"/>
    <w:rsid w:val="008875D3"/>
    <w:rsid w:val="00887B1A"/>
    <w:rsid w:val="00887C0F"/>
    <w:rsid w:val="00887CEE"/>
    <w:rsid w:val="008900C6"/>
    <w:rsid w:val="00890AA1"/>
    <w:rsid w:val="00890F20"/>
    <w:rsid w:val="00890FB7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63A"/>
    <w:rsid w:val="008926CF"/>
    <w:rsid w:val="00892775"/>
    <w:rsid w:val="00893059"/>
    <w:rsid w:val="0089322C"/>
    <w:rsid w:val="00893300"/>
    <w:rsid w:val="0089355C"/>
    <w:rsid w:val="00893751"/>
    <w:rsid w:val="00893D6A"/>
    <w:rsid w:val="008942E7"/>
    <w:rsid w:val="00894485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6541"/>
    <w:rsid w:val="00896FAF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580"/>
    <w:rsid w:val="008A1822"/>
    <w:rsid w:val="008A2313"/>
    <w:rsid w:val="008A291D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16"/>
    <w:rsid w:val="008A43FB"/>
    <w:rsid w:val="008A4624"/>
    <w:rsid w:val="008A51AB"/>
    <w:rsid w:val="008A52B2"/>
    <w:rsid w:val="008A54B6"/>
    <w:rsid w:val="008A54D5"/>
    <w:rsid w:val="008A55D9"/>
    <w:rsid w:val="008A5796"/>
    <w:rsid w:val="008A58B9"/>
    <w:rsid w:val="008A59FD"/>
    <w:rsid w:val="008A5A6C"/>
    <w:rsid w:val="008A602A"/>
    <w:rsid w:val="008A67A3"/>
    <w:rsid w:val="008A6D26"/>
    <w:rsid w:val="008A7121"/>
    <w:rsid w:val="008A72AA"/>
    <w:rsid w:val="008A735D"/>
    <w:rsid w:val="008A73FD"/>
    <w:rsid w:val="008A758A"/>
    <w:rsid w:val="008A78B6"/>
    <w:rsid w:val="008A7B92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1A61"/>
    <w:rsid w:val="008B2010"/>
    <w:rsid w:val="008B20E3"/>
    <w:rsid w:val="008B2134"/>
    <w:rsid w:val="008B292E"/>
    <w:rsid w:val="008B2971"/>
    <w:rsid w:val="008B2D2B"/>
    <w:rsid w:val="008B3083"/>
    <w:rsid w:val="008B3110"/>
    <w:rsid w:val="008B370C"/>
    <w:rsid w:val="008B3A91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7E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F6"/>
    <w:rsid w:val="008C1643"/>
    <w:rsid w:val="008C1956"/>
    <w:rsid w:val="008C1AEF"/>
    <w:rsid w:val="008C1BDD"/>
    <w:rsid w:val="008C1CCC"/>
    <w:rsid w:val="008C1F0A"/>
    <w:rsid w:val="008C223C"/>
    <w:rsid w:val="008C2350"/>
    <w:rsid w:val="008C290C"/>
    <w:rsid w:val="008C2F02"/>
    <w:rsid w:val="008C3456"/>
    <w:rsid w:val="008C35A6"/>
    <w:rsid w:val="008C3ACE"/>
    <w:rsid w:val="008C4BC9"/>
    <w:rsid w:val="008C4D78"/>
    <w:rsid w:val="008C52A8"/>
    <w:rsid w:val="008C53D8"/>
    <w:rsid w:val="008C545D"/>
    <w:rsid w:val="008C5598"/>
    <w:rsid w:val="008C5A16"/>
    <w:rsid w:val="008C6234"/>
    <w:rsid w:val="008C67D5"/>
    <w:rsid w:val="008C6880"/>
    <w:rsid w:val="008C69C0"/>
    <w:rsid w:val="008C6BAC"/>
    <w:rsid w:val="008C6CB1"/>
    <w:rsid w:val="008C6E4E"/>
    <w:rsid w:val="008C6F49"/>
    <w:rsid w:val="008C700D"/>
    <w:rsid w:val="008C7135"/>
    <w:rsid w:val="008C76B2"/>
    <w:rsid w:val="008C7ACE"/>
    <w:rsid w:val="008C7BE8"/>
    <w:rsid w:val="008D00A7"/>
    <w:rsid w:val="008D00E5"/>
    <w:rsid w:val="008D02B8"/>
    <w:rsid w:val="008D036E"/>
    <w:rsid w:val="008D03A7"/>
    <w:rsid w:val="008D0C2D"/>
    <w:rsid w:val="008D0C83"/>
    <w:rsid w:val="008D0C9C"/>
    <w:rsid w:val="008D102A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E005A"/>
    <w:rsid w:val="008E00B6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325"/>
    <w:rsid w:val="008E1507"/>
    <w:rsid w:val="008E1592"/>
    <w:rsid w:val="008E1C21"/>
    <w:rsid w:val="008E1C48"/>
    <w:rsid w:val="008E1DA6"/>
    <w:rsid w:val="008E1DF8"/>
    <w:rsid w:val="008E1E20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04"/>
    <w:rsid w:val="008E46A7"/>
    <w:rsid w:val="008E4D44"/>
    <w:rsid w:val="008E5053"/>
    <w:rsid w:val="008E5157"/>
    <w:rsid w:val="008E5263"/>
    <w:rsid w:val="008E540B"/>
    <w:rsid w:val="008E5481"/>
    <w:rsid w:val="008E55A4"/>
    <w:rsid w:val="008E56B3"/>
    <w:rsid w:val="008E5730"/>
    <w:rsid w:val="008E5A82"/>
    <w:rsid w:val="008E5CE1"/>
    <w:rsid w:val="008E60AF"/>
    <w:rsid w:val="008E6790"/>
    <w:rsid w:val="008E728A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F29"/>
    <w:rsid w:val="008F0F5E"/>
    <w:rsid w:val="008F0FA5"/>
    <w:rsid w:val="008F1324"/>
    <w:rsid w:val="008F1526"/>
    <w:rsid w:val="008F166A"/>
    <w:rsid w:val="008F2066"/>
    <w:rsid w:val="008F209D"/>
    <w:rsid w:val="008F216E"/>
    <w:rsid w:val="008F227C"/>
    <w:rsid w:val="008F22EA"/>
    <w:rsid w:val="008F22EE"/>
    <w:rsid w:val="008F2511"/>
    <w:rsid w:val="008F2AF7"/>
    <w:rsid w:val="008F2C04"/>
    <w:rsid w:val="008F2C4A"/>
    <w:rsid w:val="008F2DCA"/>
    <w:rsid w:val="008F2EE8"/>
    <w:rsid w:val="008F3335"/>
    <w:rsid w:val="008F3FD9"/>
    <w:rsid w:val="008F401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C6E"/>
    <w:rsid w:val="008F5EAB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17D"/>
    <w:rsid w:val="009004FB"/>
    <w:rsid w:val="00900507"/>
    <w:rsid w:val="00900BFA"/>
    <w:rsid w:val="00900D41"/>
    <w:rsid w:val="00900F86"/>
    <w:rsid w:val="00901424"/>
    <w:rsid w:val="0090144B"/>
    <w:rsid w:val="00901574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0DB"/>
    <w:rsid w:val="00903392"/>
    <w:rsid w:val="009034A5"/>
    <w:rsid w:val="009034B6"/>
    <w:rsid w:val="00903836"/>
    <w:rsid w:val="0090398F"/>
    <w:rsid w:val="00903FAE"/>
    <w:rsid w:val="0090424B"/>
    <w:rsid w:val="0090447F"/>
    <w:rsid w:val="009046AC"/>
    <w:rsid w:val="0090496D"/>
    <w:rsid w:val="00904B36"/>
    <w:rsid w:val="00904D51"/>
    <w:rsid w:val="00905188"/>
    <w:rsid w:val="00905330"/>
    <w:rsid w:val="00905357"/>
    <w:rsid w:val="009054E7"/>
    <w:rsid w:val="009054F4"/>
    <w:rsid w:val="009057B4"/>
    <w:rsid w:val="00905B3F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6F3"/>
    <w:rsid w:val="00910C02"/>
    <w:rsid w:val="00911008"/>
    <w:rsid w:val="00911292"/>
    <w:rsid w:val="00911313"/>
    <w:rsid w:val="009118A2"/>
    <w:rsid w:val="00911950"/>
    <w:rsid w:val="00911FAD"/>
    <w:rsid w:val="00912176"/>
    <w:rsid w:val="009123F4"/>
    <w:rsid w:val="00912447"/>
    <w:rsid w:val="00912870"/>
    <w:rsid w:val="0091296E"/>
    <w:rsid w:val="00912B1C"/>
    <w:rsid w:val="00912D4E"/>
    <w:rsid w:val="00912DFA"/>
    <w:rsid w:val="009130EA"/>
    <w:rsid w:val="0091332B"/>
    <w:rsid w:val="00913342"/>
    <w:rsid w:val="00913512"/>
    <w:rsid w:val="0091367E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4DB"/>
    <w:rsid w:val="0091565F"/>
    <w:rsid w:val="00915770"/>
    <w:rsid w:val="00915D8E"/>
    <w:rsid w:val="00915E07"/>
    <w:rsid w:val="00915F6F"/>
    <w:rsid w:val="0091603A"/>
    <w:rsid w:val="009160DE"/>
    <w:rsid w:val="00916349"/>
    <w:rsid w:val="009163D0"/>
    <w:rsid w:val="009166DB"/>
    <w:rsid w:val="009169C4"/>
    <w:rsid w:val="00916A92"/>
    <w:rsid w:val="00916AD4"/>
    <w:rsid w:val="00916B2E"/>
    <w:rsid w:val="00916EB8"/>
    <w:rsid w:val="00917004"/>
    <w:rsid w:val="00917058"/>
    <w:rsid w:val="00917527"/>
    <w:rsid w:val="0091775B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466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74"/>
    <w:rsid w:val="009236C5"/>
    <w:rsid w:val="0092390E"/>
    <w:rsid w:val="00923A28"/>
    <w:rsid w:val="00923A8A"/>
    <w:rsid w:val="009242EF"/>
    <w:rsid w:val="00924518"/>
    <w:rsid w:val="009249B7"/>
    <w:rsid w:val="00924B33"/>
    <w:rsid w:val="00924B51"/>
    <w:rsid w:val="00924F83"/>
    <w:rsid w:val="00925233"/>
    <w:rsid w:val="0092559F"/>
    <w:rsid w:val="00925747"/>
    <w:rsid w:val="0092588E"/>
    <w:rsid w:val="00925937"/>
    <w:rsid w:val="00925B74"/>
    <w:rsid w:val="00925C29"/>
    <w:rsid w:val="00925C4D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9EA"/>
    <w:rsid w:val="00930AC7"/>
    <w:rsid w:val="00930F07"/>
    <w:rsid w:val="0093128C"/>
    <w:rsid w:val="009312CD"/>
    <w:rsid w:val="009312EE"/>
    <w:rsid w:val="009314D1"/>
    <w:rsid w:val="0093177B"/>
    <w:rsid w:val="00931A15"/>
    <w:rsid w:val="00931A72"/>
    <w:rsid w:val="00931F67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E3"/>
    <w:rsid w:val="00933F1A"/>
    <w:rsid w:val="00933F9C"/>
    <w:rsid w:val="00934201"/>
    <w:rsid w:val="00934355"/>
    <w:rsid w:val="0093436C"/>
    <w:rsid w:val="00934678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068"/>
    <w:rsid w:val="00936ECC"/>
    <w:rsid w:val="0093713F"/>
    <w:rsid w:val="0093745A"/>
    <w:rsid w:val="009400B3"/>
    <w:rsid w:val="0094067B"/>
    <w:rsid w:val="00940750"/>
    <w:rsid w:val="009407AA"/>
    <w:rsid w:val="00940A13"/>
    <w:rsid w:val="00940CC3"/>
    <w:rsid w:val="00941062"/>
    <w:rsid w:val="0094121F"/>
    <w:rsid w:val="00941429"/>
    <w:rsid w:val="00941943"/>
    <w:rsid w:val="00941947"/>
    <w:rsid w:val="00941A27"/>
    <w:rsid w:val="00941D7D"/>
    <w:rsid w:val="00942177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138"/>
    <w:rsid w:val="0094551E"/>
    <w:rsid w:val="00945A77"/>
    <w:rsid w:val="00945AF9"/>
    <w:rsid w:val="00945F44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86E"/>
    <w:rsid w:val="00952933"/>
    <w:rsid w:val="00952F7D"/>
    <w:rsid w:val="009530F4"/>
    <w:rsid w:val="00953146"/>
    <w:rsid w:val="0095343D"/>
    <w:rsid w:val="009535F0"/>
    <w:rsid w:val="00953712"/>
    <w:rsid w:val="009539C8"/>
    <w:rsid w:val="00953C30"/>
    <w:rsid w:val="00953D24"/>
    <w:rsid w:val="00954AB5"/>
    <w:rsid w:val="00954ED6"/>
    <w:rsid w:val="0095549B"/>
    <w:rsid w:val="009554AC"/>
    <w:rsid w:val="009556EC"/>
    <w:rsid w:val="00955E51"/>
    <w:rsid w:val="009560CF"/>
    <w:rsid w:val="0095618E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717"/>
    <w:rsid w:val="009579A2"/>
    <w:rsid w:val="009579DB"/>
    <w:rsid w:val="00957C2A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47A"/>
    <w:rsid w:val="009627AB"/>
    <w:rsid w:val="0096287F"/>
    <w:rsid w:val="00962B01"/>
    <w:rsid w:val="00962DC7"/>
    <w:rsid w:val="0096304D"/>
    <w:rsid w:val="009632A3"/>
    <w:rsid w:val="009632B5"/>
    <w:rsid w:val="009633DB"/>
    <w:rsid w:val="009636B1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A6"/>
    <w:rsid w:val="009709B7"/>
    <w:rsid w:val="00970BAE"/>
    <w:rsid w:val="0097144B"/>
    <w:rsid w:val="00971585"/>
    <w:rsid w:val="00971B6F"/>
    <w:rsid w:val="00971DB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BE6"/>
    <w:rsid w:val="00973CBD"/>
    <w:rsid w:val="00974001"/>
    <w:rsid w:val="00974155"/>
    <w:rsid w:val="0097441E"/>
    <w:rsid w:val="00974696"/>
    <w:rsid w:val="00974DAA"/>
    <w:rsid w:val="00974E6A"/>
    <w:rsid w:val="00974FC5"/>
    <w:rsid w:val="00975481"/>
    <w:rsid w:val="009754AB"/>
    <w:rsid w:val="0097563A"/>
    <w:rsid w:val="009757B2"/>
    <w:rsid w:val="00975F87"/>
    <w:rsid w:val="009764EA"/>
    <w:rsid w:val="0097662E"/>
    <w:rsid w:val="00976A46"/>
    <w:rsid w:val="00976DF0"/>
    <w:rsid w:val="00976E1C"/>
    <w:rsid w:val="009770E0"/>
    <w:rsid w:val="00977446"/>
    <w:rsid w:val="00977718"/>
    <w:rsid w:val="00977A1B"/>
    <w:rsid w:val="00977B2B"/>
    <w:rsid w:val="00977B61"/>
    <w:rsid w:val="00977C8A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2D07"/>
    <w:rsid w:val="009832D7"/>
    <w:rsid w:val="00983434"/>
    <w:rsid w:val="00983445"/>
    <w:rsid w:val="009838B2"/>
    <w:rsid w:val="00983D1E"/>
    <w:rsid w:val="00983ED9"/>
    <w:rsid w:val="0098425A"/>
    <w:rsid w:val="0098434D"/>
    <w:rsid w:val="0098458F"/>
    <w:rsid w:val="009845CA"/>
    <w:rsid w:val="00984B74"/>
    <w:rsid w:val="00984C42"/>
    <w:rsid w:val="00984DD9"/>
    <w:rsid w:val="0098508C"/>
    <w:rsid w:val="0098540E"/>
    <w:rsid w:val="009859F5"/>
    <w:rsid w:val="00985C25"/>
    <w:rsid w:val="00985C9B"/>
    <w:rsid w:val="00985DBA"/>
    <w:rsid w:val="00986A5B"/>
    <w:rsid w:val="00986B26"/>
    <w:rsid w:val="009870F3"/>
    <w:rsid w:val="009872E3"/>
    <w:rsid w:val="0098739F"/>
    <w:rsid w:val="009874C0"/>
    <w:rsid w:val="009876F4"/>
    <w:rsid w:val="00987B5B"/>
    <w:rsid w:val="0099012F"/>
    <w:rsid w:val="009901D9"/>
    <w:rsid w:val="009903A1"/>
    <w:rsid w:val="009904C9"/>
    <w:rsid w:val="00990E8B"/>
    <w:rsid w:val="00990F4B"/>
    <w:rsid w:val="0099108E"/>
    <w:rsid w:val="009910E7"/>
    <w:rsid w:val="009915F2"/>
    <w:rsid w:val="00992AFF"/>
    <w:rsid w:val="00992C67"/>
    <w:rsid w:val="00992DFE"/>
    <w:rsid w:val="009932D5"/>
    <w:rsid w:val="009935AE"/>
    <w:rsid w:val="009935AF"/>
    <w:rsid w:val="009937C9"/>
    <w:rsid w:val="00993854"/>
    <w:rsid w:val="00993A57"/>
    <w:rsid w:val="00993E38"/>
    <w:rsid w:val="0099434A"/>
    <w:rsid w:val="00994662"/>
    <w:rsid w:val="00994724"/>
    <w:rsid w:val="0099494B"/>
    <w:rsid w:val="00994F14"/>
    <w:rsid w:val="00995373"/>
    <w:rsid w:val="009955ED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349"/>
    <w:rsid w:val="009973C3"/>
    <w:rsid w:val="00997859"/>
    <w:rsid w:val="009A00ED"/>
    <w:rsid w:val="009A0145"/>
    <w:rsid w:val="009A0165"/>
    <w:rsid w:val="009A0459"/>
    <w:rsid w:val="009A04F3"/>
    <w:rsid w:val="009A0568"/>
    <w:rsid w:val="009A08C6"/>
    <w:rsid w:val="009A0ACA"/>
    <w:rsid w:val="009A0D64"/>
    <w:rsid w:val="009A11BA"/>
    <w:rsid w:val="009A11E2"/>
    <w:rsid w:val="009A131A"/>
    <w:rsid w:val="009A14B5"/>
    <w:rsid w:val="009A1541"/>
    <w:rsid w:val="009A1AEA"/>
    <w:rsid w:val="009A1D75"/>
    <w:rsid w:val="009A1ED0"/>
    <w:rsid w:val="009A1EF9"/>
    <w:rsid w:val="009A2067"/>
    <w:rsid w:val="009A20A2"/>
    <w:rsid w:val="009A232C"/>
    <w:rsid w:val="009A2622"/>
    <w:rsid w:val="009A2737"/>
    <w:rsid w:val="009A2B8C"/>
    <w:rsid w:val="009A2BE8"/>
    <w:rsid w:val="009A2C89"/>
    <w:rsid w:val="009A3048"/>
    <w:rsid w:val="009A3794"/>
    <w:rsid w:val="009A37EA"/>
    <w:rsid w:val="009A389F"/>
    <w:rsid w:val="009A3A1B"/>
    <w:rsid w:val="009A3C4F"/>
    <w:rsid w:val="009A3EB9"/>
    <w:rsid w:val="009A3EE6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C1"/>
    <w:rsid w:val="009A5CC1"/>
    <w:rsid w:val="009A5EF3"/>
    <w:rsid w:val="009A61F0"/>
    <w:rsid w:val="009A636F"/>
    <w:rsid w:val="009A676F"/>
    <w:rsid w:val="009A6EE4"/>
    <w:rsid w:val="009A6F84"/>
    <w:rsid w:val="009A6FE4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26"/>
    <w:rsid w:val="009B1D6D"/>
    <w:rsid w:val="009B1F0F"/>
    <w:rsid w:val="009B20EB"/>
    <w:rsid w:val="009B2177"/>
    <w:rsid w:val="009B22A7"/>
    <w:rsid w:val="009B235B"/>
    <w:rsid w:val="009B2B90"/>
    <w:rsid w:val="009B34D7"/>
    <w:rsid w:val="009B380A"/>
    <w:rsid w:val="009B3821"/>
    <w:rsid w:val="009B43C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71D"/>
    <w:rsid w:val="009C187E"/>
    <w:rsid w:val="009C192F"/>
    <w:rsid w:val="009C1933"/>
    <w:rsid w:val="009C1B92"/>
    <w:rsid w:val="009C205D"/>
    <w:rsid w:val="009C20AF"/>
    <w:rsid w:val="009C2210"/>
    <w:rsid w:val="009C267A"/>
    <w:rsid w:val="009C273F"/>
    <w:rsid w:val="009C2A84"/>
    <w:rsid w:val="009C2C5A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817"/>
    <w:rsid w:val="009C7ABA"/>
    <w:rsid w:val="009C7B02"/>
    <w:rsid w:val="009C7B82"/>
    <w:rsid w:val="009C7C61"/>
    <w:rsid w:val="009C7C9D"/>
    <w:rsid w:val="009C7D53"/>
    <w:rsid w:val="009D03D8"/>
    <w:rsid w:val="009D08C8"/>
    <w:rsid w:val="009D0911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CE6"/>
    <w:rsid w:val="009D3EF8"/>
    <w:rsid w:val="009D403B"/>
    <w:rsid w:val="009D47F0"/>
    <w:rsid w:val="009D51CC"/>
    <w:rsid w:val="009D5230"/>
    <w:rsid w:val="009D54B8"/>
    <w:rsid w:val="009D57E8"/>
    <w:rsid w:val="009D5989"/>
    <w:rsid w:val="009D5C22"/>
    <w:rsid w:val="009D5C8E"/>
    <w:rsid w:val="009D62CF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6FD9"/>
    <w:rsid w:val="009D75BF"/>
    <w:rsid w:val="009D75C1"/>
    <w:rsid w:val="009D765C"/>
    <w:rsid w:val="009D779C"/>
    <w:rsid w:val="009D7C11"/>
    <w:rsid w:val="009E008F"/>
    <w:rsid w:val="009E06CB"/>
    <w:rsid w:val="009E0780"/>
    <w:rsid w:val="009E08E5"/>
    <w:rsid w:val="009E123E"/>
    <w:rsid w:val="009E15DB"/>
    <w:rsid w:val="009E1BF3"/>
    <w:rsid w:val="009E1CD6"/>
    <w:rsid w:val="009E1E30"/>
    <w:rsid w:val="009E1F07"/>
    <w:rsid w:val="009E239D"/>
    <w:rsid w:val="009E257B"/>
    <w:rsid w:val="009E285A"/>
    <w:rsid w:val="009E29FB"/>
    <w:rsid w:val="009E2AA3"/>
    <w:rsid w:val="009E2C5A"/>
    <w:rsid w:val="009E2D98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72B"/>
    <w:rsid w:val="009E69F4"/>
    <w:rsid w:val="009E6D9D"/>
    <w:rsid w:val="009E704C"/>
    <w:rsid w:val="009E73CD"/>
    <w:rsid w:val="009E7768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539"/>
    <w:rsid w:val="009F1793"/>
    <w:rsid w:val="009F19A7"/>
    <w:rsid w:val="009F1B4C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6A3"/>
    <w:rsid w:val="009F3815"/>
    <w:rsid w:val="009F3DE1"/>
    <w:rsid w:val="009F3F8E"/>
    <w:rsid w:val="009F4524"/>
    <w:rsid w:val="009F45CD"/>
    <w:rsid w:val="009F465E"/>
    <w:rsid w:val="009F4BFF"/>
    <w:rsid w:val="009F4C24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5E"/>
    <w:rsid w:val="009F6CA3"/>
    <w:rsid w:val="009F6D4E"/>
    <w:rsid w:val="009F6EC8"/>
    <w:rsid w:val="009F7BC0"/>
    <w:rsid w:val="009F7D12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8C0"/>
    <w:rsid w:val="00A0197C"/>
    <w:rsid w:val="00A01B81"/>
    <w:rsid w:val="00A01CA8"/>
    <w:rsid w:val="00A01D5E"/>
    <w:rsid w:val="00A0228B"/>
    <w:rsid w:val="00A025E6"/>
    <w:rsid w:val="00A02735"/>
    <w:rsid w:val="00A02A62"/>
    <w:rsid w:val="00A02C97"/>
    <w:rsid w:val="00A02D8C"/>
    <w:rsid w:val="00A03123"/>
    <w:rsid w:val="00A032F8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E2"/>
    <w:rsid w:val="00A06DCE"/>
    <w:rsid w:val="00A0723E"/>
    <w:rsid w:val="00A074BB"/>
    <w:rsid w:val="00A076CD"/>
    <w:rsid w:val="00A0791A"/>
    <w:rsid w:val="00A102E9"/>
    <w:rsid w:val="00A104DA"/>
    <w:rsid w:val="00A10734"/>
    <w:rsid w:val="00A109E6"/>
    <w:rsid w:val="00A10CA5"/>
    <w:rsid w:val="00A10D55"/>
    <w:rsid w:val="00A10F9B"/>
    <w:rsid w:val="00A10FA9"/>
    <w:rsid w:val="00A1114A"/>
    <w:rsid w:val="00A1132F"/>
    <w:rsid w:val="00A113FE"/>
    <w:rsid w:val="00A115F5"/>
    <w:rsid w:val="00A11639"/>
    <w:rsid w:val="00A119B9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CD2"/>
    <w:rsid w:val="00A14D94"/>
    <w:rsid w:val="00A153D1"/>
    <w:rsid w:val="00A15516"/>
    <w:rsid w:val="00A15534"/>
    <w:rsid w:val="00A15961"/>
    <w:rsid w:val="00A15AB2"/>
    <w:rsid w:val="00A15AE4"/>
    <w:rsid w:val="00A15E17"/>
    <w:rsid w:val="00A15EDA"/>
    <w:rsid w:val="00A16118"/>
    <w:rsid w:val="00A162A2"/>
    <w:rsid w:val="00A16D51"/>
    <w:rsid w:val="00A16D89"/>
    <w:rsid w:val="00A16E97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5EE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5F13"/>
    <w:rsid w:val="00A26089"/>
    <w:rsid w:val="00A26197"/>
    <w:rsid w:val="00A26365"/>
    <w:rsid w:val="00A2644D"/>
    <w:rsid w:val="00A26629"/>
    <w:rsid w:val="00A26AF0"/>
    <w:rsid w:val="00A26B59"/>
    <w:rsid w:val="00A26C1F"/>
    <w:rsid w:val="00A26DD5"/>
    <w:rsid w:val="00A26E86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46"/>
    <w:rsid w:val="00A36C55"/>
    <w:rsid w:val="00A36E20"/>
    <w:rsid w:val="00A370BF"/>
    <w:rsid w:val="00A370DE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49A"/>
    <w:rsid w:val="00A41637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C9"/>
    <w:rsid w:val="00A44281"/>
    <w:rsid w:val="00A445B8"/>
    <w:rsid w:val="00A44815"/>
    <w:rsid w:val="00A44A5D"/>
    <w:rsid w:val="00A44CB5"/>
    <w:rsid w:val="00A44F0B"/>
    <w:rsid w:val="00A452EF"/>
    <w:rsid w:val="00A454C9"/>
    <w:rsid w:val="00A45518"/>
    <w:rsid w:val="00A455BA"/>
    <w:rsid w:val="00A459D9"/>
    <w:rsid w:val="00A45A52"/>
    <w:rsid w:val="00A45C6D"/>
    <w:rsid w:val="00A45D43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58"/>
    <w:rsid w:val="00A51B91"/>
    <w:rsid w:val="00A51BB3"/>
    <w:rsid w:val="00A51ECB"/>
    <w:rsid w:val="00A51F54"/>
    <w:rsid w:val="00A5233D"/>
    <w:rsid w:val="00A52633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5374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7CA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200"/>
    <w:rsid w:val="00A623FB"/>
    <w:rsid w:val="00A6244C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5D9B"/>
    <w:rsid w:val="00A6642E"/>
    <w:rsid w:val="00A66552"/>
    <w:rsid w:val="00A666EB"/>
    <w:rsid w:val="00A6676D"/>
    <w:rsid w:val="00A66AEF"/>
    <w:rsid w:val="00A66EE9"/>
    <w:rsid w:val="00A67290"/>
    <w:rsid w:val="00A672A7"/>
    <w:rsid w:val="00A67676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AF6"/>
    <w:rsid w:val="00A70C87"/>
    <w:rsid w:val="00A713DB"/>
    <w:rsid w:val="00A71498"/>
    <w:rsid w:val="00A7170F"/>
    <w:rsid w:val="00A71A4A"/>
    <w:rsid w:val="00A71EBD"/>
    <w:rsid w:val="00A72288"/>
    <w:rsid w:val="00A724FC"/>
    <w:rsid w:val="00A72795"/>
    <w:rsid w:val="00A72821"/>
    <w:rsid w:val="00A72B70"/>
    <w:rsid w:val="00A72F37"/>
    <w:rsid w:val="00A730B2"/>
    <w:rsid w:val="00A73145"/>
    <w:rsid w:val="00A734C7"/>
    <w:rsid w:val="00A73DEF"/>
    <w:rsid w:val="00A73E86"/>
    <w:rsid w:val="00A73ECE"/>
    <w:rsid w:val="00A73F79"/>
    <w:rsid w:val="00A74598"/>
    <w:rsid w:val="00A7465D"/>
    <w:rsid w:val="00A746EC"/>
    <w:rsid w:val="00A74C19"/>
    <w:rsid w:val="00A75239"/>
    <w:rsid w:val="00A7529D"/>
    <w:rsid w:val="00A75445"/>
    <w:rsid w:val="00A755E3"/>
    <w:rsid w:val="00A756BA"/>
    <w:rsid w:val="00A75714"/>
    <w:rsid w:val="00A762CC"/>
    <w:rsid w:val="00A76417"/>
    <w:rsid w:val="00A769D7"/>
    <w:rsid w:val="00A76BE7"/>
    <w:rsid w:val="00A77225"/>
    <w:rsid w:val="00A774CC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66A"/>
    <w:rsid w:val="00A907E6"/>
    <w:rsid w:val="00A90AA5"/>
    <w:rsid w:val="00A90AE0"/>
    <w:rsid w:val="00A90E52"/>
    <w:rsid w:val="00A90EA1"/>
    <w:rsid w:val="00A90FA5"/>
    <w:rsid w:val="00A91049"/>
    <w:rsid w:val="00A9113C"/>
    <w:rsid w:val="00A915C9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2DFD"/>
    <w:rsid w:val="00A933A5"/>
    <w:rsid w:val="00A934C3"/>
    <w:rsid w:val="00A93553"/>
    <w:rsid w:val="00A935DF"/>
    <w:rsid w:val="00A935EB"/>
    <w:rsid w:val="00A93805"/>
    <w:rsid w:val="00A93A8E"/>
    <w:rsid w:val="00A93BC7"/>
    <w:rsid w:val="00A93C5F"/>
    <w:rsid w:val="00A93C78"/>
    <w:rsid w:val="00A93E31"/>
    <w:rsid w:val="00A9407F"/>
    <w:rsid w:val="00A942D5"/>
    <w:rsid w:val="00A943D2"/>
    <w:rsid w:val="00A94765"/>
    <w:rsid w:val="00A94884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E6E"/>
    <w:rsid w:val="00A97F1B"/>
    <w:rsid w:val="00AA04B5"/>
    <w:rsid w:val="00AA0B27"/>
    <w:rsid w:val="00AA0CA5"/>
    <w:rsid w:val="00AA0DAB"/>
    <w:rsid w:val="00AA0DC1"/>
    <w:rsid w:val="00AA148F"/>
    <w:rsid w:val="00AA1AAF"/>
    <w:rsid w:val="00AA1AC1"/>
    <w:rsid w:val="00AA1B1A"/>
    <w:rsid w:val="00AA1B67"/>
    <w:rsid w:val="00AA1B6A"/>
    <w:rsid w:val="00AA1FE9"/>
    <w:rsid w:val="00AA2175"/>
    <w:rsid w:val="00AA2548"/>
    <w:rsid w:val="00AA27C4"/>
    <w:rsid w:val="00AA29B9"/>
    <w:rsid w:val="00AA32BD"/>
    <w:rsid w:val="00AA338B"/>
    <w:rsid w:val="00AA3924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88E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6AA3"/>
    <w:rsid w:val="00AA7069"/>
    <w:rsid w:val="00AA70B2"/>
    <w:rsid w:val="00AA77F4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9A8"/>
    <w:rsid w:val="00AB4A5F"/>
    <w:rsid w:val="00AB4AD1"/>
    <w:rsid w:val="00AB4D32"/>
    <w:rsid w:val="00AB53BD"/>
    <w:rsid w:val="00AB5450"/>
    <w:rsid w:val="00AB5B01"/>
    <w:rsid w:val="00AB5D78"/>
    <w:rsid w:val="00AB6044"/>
    <w:rsid w:val="00AB606C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382"/>
    <w:rsid w:val="00AC1005"/>
    <w:rsid w:val="00AC153F"/>
    <w:rsid w:val="00AC155B"/>
    <w:rsid w:val="00AC1FBE"/>
    <w:rsid w:val="00AC1FDF"/>
    <w:rsid w:val="00AC2B4F"/>
    <w:rsid w:val="00AC3006"/>
    <w:rsid w:val="00AC317E"/>
    <w:rsid w:val="00AC3283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85C"/>
    <w:rsid w:val="00AC49B5"/>
    <w:rsid w:val="00AC4A07"/>
    <w:rsid w:val="00AC4B59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FD1"/>
    <w:rsid w:val="00AC6065"/>
    <w:rsid w:val="00AC623A"/>
    <w:rsid w:val="00AC623C"/>
    <w:rsid w:val="00AC6502"/>
    <w:rsid w:val="00AC6602"/>
    <w:rsid w:val="00AC6660"/>
    <w:rsid w:val="00AC6698"/>
    <w:rsid w:val="00AC688E"/>
    <w:rsid w:val="00AC6ACD"/>
    <w:rsid w:val="00AC6B1A"/>
    <w:rsid w:val="00AC7069"/>
    <w:rsid w:val="00AC71D9"/>
    <w:rsid w:val="00AC7933"/>
    <w:rsid w:val="00AC7A27"/>
    <w:rsid w:val="00AD02E4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208B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6BB"/>
    <w:rsid w:val="00AD46D7"/>
    <w:rsid w:val="00AD48AD"/>
    <w:rsid w:val="00AD4DA0"/>
    <w:rsid w:val="00AD4F65"/>
    <w:rsid w:val="00AD5064"/>
    <w:rsid w:val="00AD51F5"/>
    <w:rsid w:val="00AD5475"/>
    <w:rsid w:val="00AD55D3"/>
    <w:rsid w:val="00AD55F4"/>
    <w:rsid w:val="00AD5C0F"/>
    <w:rsid w:val="00AD5C99"/>
    <w:rsid w:val="00AD5F36"/>
    <w:rsid w:val="00AD634B"/>
    <w:rsid w:val="00AD6732"/>
    <w:rsid w:val="00AD6791"/>
    <w:rsid w:val="00AD6E61"/>
    <w:rsid w:val="00AD73B3"/>
    <w:rsid w:val="00AD753F"/>
    <w:rsid w:val="00AD795B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758"/>
    <w:rsid w:val="00AE1822"/>
    <w:rsid w:val="00AE18D0"/>
    <w:rsid w:val="00AE199A"/>
    <w:rsid w:val="00AE19D4"/>
    <w:rsid w:val="00AE1C91"/>
    <w:rsid w:val="00AE1D55"/>
    <w:rsid w:val="00AE1E5B"/>
    <w:rsid w:val="00AE2133"/>
    <w:rsid w:val="00AE2650"/>
    <w:rsid w:val="00AE2794"/>
    <w:rsid w:val="00AE289D"/>
    <w:rsid w:val="00AE2D37"/>
    <w:rsid w:val="00AE2E18"/>
    <w:rsid w:val="00AE30B4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939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12F7"/>
    <w:rsid w:val="00AF15F7"/>
    <w:rsid w:val="00AF1677"/>
    <w:rsid w:val="00AF1ADF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7BB"/>
    <w:rsid w:val="00AF3937"/>
    <w:rsid w:val="00AF3AB4"/>
    <w:rsid w:val="00AF3B22"/>
    <w:rsid w:val="00AF3E26"/>
    <w:rsid w:val="00AF4190"/>
    <w:rsid w:val="00AF4288"/>
    <w:rsid w:val="00AF4749"/>
    <w:rsid w:val="00AF4832"/>
    <w:rsid w:val="00AF48AF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EE"/>
    <w:rsid w:val="00B00637"/>
    <w:rsid w:val="00B00889"/>
    <w:rsid w:val="00B00969"/>
    <w:rsid w:val="00B00E13"/>
    <w:rsid w:val="00B00F7C"/>
    <w:rsid w:val="00B01B7B"/>
    <w:rsid w:val="00B01D5F"/>
    <w:rsid w:val="00B01D94"/>
    <w:rsid w:val="00B01ED0"/>
    <w:rsid w:val="00B0206B"/>
    <w:rsid w:val="00B021EE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CCF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384"/>
    <w:rsid w:val="00B10391"/>
    <w:rsid w:val="00B103C5"/>
    <w:rsid w:val="00B104F6"/>
    <w:rsid w:val="00B10EDC"/>
    <w:rsid w:val="00B10F73"/>
    <w:rsid w:val="00B113B5"/>
    <w:rsid w:val="00B115A9"/>
    <w:rsid w:val="00B115FB"/>
    <w:rsid w:val="00B11CA8"/>
    <w:rsid w:val="00B1240D"/>
    <w:rsid w:val="00B12EC2"/>
    <w:rsid w:val="00B12FA3"/>
    <w:rsid w:val="00B13200"/>
    <w:rsid w:val="00B139AA"/>
    <w:rsid w:val="00B13ADB"/>
    <w:rsid w:val="00B13D9B"/>
    <w:rsid w:val="00B1443F"/>
    <w:rsid w:val="00B1477A"/>
    <w:rsid w:val="00B14784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827"/>
    <w:rsid w:val="00B15C49"/>
    <w:rsid w:val="00B15E55"/>
    <w:rsid w:val="00B16477"/>
    <w:rsid w:val="00B1700E"/>
    <w:rsid w:val="00B1741D"/>
    <w:rsid w:val="00B17504"/>
    <w:rsid w:val="00B17F48"/>
    <w:rsid w:val="00B17F72"/>
    <w:rsid w:val="00B20163"/>
    <w:rsid w:val="00B202B9"/>
    <w:rsid w:val="00B2052D"/>
    <w:rsid w:val="00B205B2"/>
    <w:rsid w:val="00B20658"/>
    <w:rsid w:val="00B20676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72E"/>
    <w:rsid w:val="00B21BC5"/>
    <w:rsid w:val="00B21D5A"/>
    <w:rsid w:val="00B21D6D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7C3"/>
    <w:rsid w:val="00B24ABC"/>
    <w:rsid w:val="00B24F32"/>
    <w:rsid w:val="00B252CA"/>
    <w:rsid w:val="00B254C7"/>
    <w:rsid w:val="00B2567D"/>
    <w:rsid w:val="00B257CE"/>
    <w:rsid w:val="00B25952"/>
    <w:rsid w:val="00B25B02"/>
    <w:rsid w:val="00B25F18"/>
    <w:rsid w:val="00B26203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1D9"/>
    <w:rsid w:val="00B304E1"/>
    <w:rsid w:val="00B30529"/>
    <w:rsid w:val="00B306C3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2D72"/>
    <w:rsid w:val="00B33B54"/>
    <w:rsid w:val="00B33E9E"/>
    <w:rsid w:val="00B33EA1"/>
    <w:rsid w:val="00B34105"/>
    <w:rsid w:val="00B34128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2BD"/>
    <w:rsid w:val="00B366CA"/>
    <w:rsid w:val="00B36CD6"/>
    <w:rsid w:val="00B36FB8"/>
    <w:rsid w:val="00B3757C"/>
    <w:rsid w:val="00B37A64"/>
    <w:rsid w:val="00B37CA1"/>
    <w:rsid w:val="00B37ECD"/>
    <w:rsid w:val="00B37EF2"/>
    <w:rsid w:val="00B37F48"/>
    <w:rsid w:val="00B4035E"/>
    <w:rsid w:val="00B40450"/>
    <w:rsid w:val="00B40645"/>
    <w:rsid w:val="00B40CF9"/>
    <w:rsid w:val="00B41036"/>
    <w:rsid w:val="00B41095"/>
    <w:rsid w:val="00B41412"/>
    <w:rsid w:val="00B41D40"/>
    <w:rsid w:val="00B42018"/>
    <w:rsid w:val="00B4221B"/>
    <w:rsid w:val="00B422C4"/>
    <w:rsid w:val="00B42523"/>
    <w:rsid w:val="00B42622"/>
    <w:rsid w:val="00B42BC9"/>
    <w:rsid w:val="00B42F20"/>
    <w:rsid w:val="00B4314B"/>
    <w:rsid w:val="00B432E6"/>
    <w:rsid w:val="00B4333A"/>
    <w:rsid w:val="00B437B7"/>
    <w:rsid w:val="00B43AA0"/>
    <w:rsid w:val="00B44220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C90"/>
    <w:rsid w:val="00B46F1C"/>
    <w:rsid w:val="00B46F46"/>
    <w:rsid w:val="00B470FE"/>
    <w:rsid w:val="00B47305"/>
    <w:rsid w:val="00B47BF5"/>
    <w:rsid w:val="00B47C57"/>
    <w:rsid w:val="00B500AB"/>
    <w:rsid w:val="00B50D51"/>
    <w:rsid w:val="00B50DD6"/>
    <w:rsid w:val="00B51041"/>
    <w:rsid w:val="00B51089"/>
    <w:rsid w:val="00B510DF"/>
    <w:rsid w:val="00B51265"/>
    <w:rsid w:val="00B51520"/>
    <w:rsid w:val="00B5155D"/>
    <w:rsid w:val="00B51646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93C"/>
    <w:rsid w:val="00B55CC0"/>
    <w:rsid w:val="00B55D33"/>
    <w:rsid w:val="00B55D48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6A0"/>
    <w:rsid w:val="00B60A56"/>
    <w:rsid w:val="00B60B0E"/>
    <w:rsid w:val="00B60BD8"/>
    <w:rsid w:val="00B60E3B"/>
    <w:rsid w:val="00B6111C"/>
    <w:rsid w:val="00B61260"/>
    <w:rsid w:val="00B616C0"/>
    <w:rsid w:val="00B6183F"/>
    <w:rsid w:val="00B61AB8"/>
    <w:rsid w:val="00B61C94"/>
    <w:rsid w:val="00B61CE0"/>
    <w:rsid w:val="00B61F0E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F60"/>
    <w:rsid w:val="00B641A2"/>
    <w:rsid w:val="00B6420D"/>
    <w:rsid w:val="00B6420F"/>
    <w:rsid w:val="00B642A4"/>
    <w:rsid w:val="00B642C0"/>
    <w:rsid w:val="00B64704"/>
    <w:rsid w:val="00B647B9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51"/>
    <w:rsid w:val="00B666A5"/>
    <w:rsid w:val="00B66702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10B7"/>
    <w:rsid w:val="00B714D1"/>
    <w:rsid w:val="00B716BB"/>
    <w:rsid w:val="00B716E2"/>
    <w:rsid w:val="00B71794"/>
    <w:rsid w:val="00B7194B"/>
    <w:rsid w:val="00B71ABE"/>
    <w:rsid w:val="00B71C29"/>
    <w:rsid w:val="00B71CF5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9C3"/>
    <w:rsid w:val="00B76C3A"/>
    <w:rsid w:val="00B773FE"/>
    <w:rsid w:val="00B7782B"/>
    <w:rsid w:val="00B77943"/>
    <w:rsid w:val="00B77A55"/>
    <w:rsid w:val="00B77A7F"/>
    <w:rsid w:val="00B77CB6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B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54F"/>
    <w:rsid w:val="00B8268D"/>
    <w:rsid w:val="00B82763"/>
    <w:rsid w:val="00B82CC6"/>
    <w:rsid w:val="00B833CE"/>
    <w:rsid w:val="00B83831"/>
    <w:rsid w:val="00B8395F"/>
    <w:rsid w:val="00B83984"/>
    <w:rsid w:val="00B83C6E"/>
    <w:rsid w:val="00B8402C"/>
    <w:rsid w:val="00B84191"/>
    <w:rsid w:val="00B84898"/>
    <w:rsid w:val="00B84ABD"/>
    <w:rsid w:val="00B84B2E"/>
    <w:rsid w:val="00B84CCF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57"/>
    <w:rsid w:val="00B87189"/>
    <w:rsid w:val="00B87B26"/>
    <w:rsid w:val="00B87DCA"/>
    <w:rsid w:val="00B87FB5"/>
    <w:rsid w:val="00B9029E"/>
    <w:rsid w:val="00B904B7"/>
    <w:rsid w:val="00B905CA"/>
    <w:rsid w:val="00B90771"/>
    <w:rsid w:val="00B90E6A"/>
    <w:rsid w:val="00B90FBF"/>
    <w:rsid w:val="00B91851"/>
    <w:rsid w:val="00B9189E"/>
    <w:rsid w:val="00B91B99"/>
    <w:rsid w:val="00B91F87"/>
    <w:rsid w:val="00B92031"/>
    <w:rsid w:val="00B9224B"/>
    <w:rsid w:val="00B92556"/>
    <w:rsid w:val="00B9260E"/>
    <w:rsid w:val="00B9286D"/>
    <w:rsid w:val="00B92BBF"/>
    <w:rsid w:val="00B92EFB"/>
    <w:rsid w:val="00B9304A"/>
    <w:rsid w:val="00B93781"/>
    <w:rsid w:val="00B93D0D"/>
    <w:rsid w:val="00B93D6C"/>
    <w:rsid w:val="00B94816"/>
    <w:rsid w:val="00B94913"/>
    <w:rsid w:val="00B94A08"/>
    <w:rsid w:val="00B94EC0"/>
    <w:rsid w:val="00B94F5E"/>
    <w:rsid w:val="00B94F91"/>
    <w:rsid w:val="00B94FB4"/>
    <w:rsid w:val="00B952BC"/>
    <w:rsid w:val="00B9561A"/>
    <w:rsid w:val="00B95681"/>
    <w:rsid w:val="00B95907"/>
    <w:rsid w:val="00B95BA8"/>
    <w:rsid w:val="00B95C35"/>
    <w:rsid w:val="00B95DBB"/>
    <w:rsid w:val="00B95F40"/>
    <w:rsid w:val="00B95F99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660"/>
    <w:rsid w:val="00B97B44"/>
    <w:rsid w:val="00B97E01"/>
    <w:rsid w:val="00BA0051"/>
    <w:rsid w:val="00BA0964"/>
    <w:rsid w:val="00BA0C24"/>
    <w:rsid w:val="00BA0E61"/>
    <w:rsid w:val="00BA13D9"/>
    <w:rsid w:val="00BA1599"/>
    <w:rsid w:val="00BA1874"/>
    <w:rsid w:val="00BA1AB3"/>
    <w:rsid w:val="00BA1F6D"/>
    <w:rsid w:val="00BA1F95"/>
    <w:rsid w:val="00BA225C"/>
    <w:rsid w:val="00BA2693"/>
    <w:rsid w:val="00BA2719"/>
    <w:rsid w:val="00BA2A42"/>
    <w:rsid w:val="00BA3212"/>
    <w:rsid w:val="00BA322A"/>
    <w:rsid w:val="00BA38C3"/>
    <w:rsid w:val="00BA39F8"/>
    <w:rsid w:val="00BA3A11"/>
    <w:rsid w:val="00BA418B"/>
    <w:rsid w:val="00BA44A6"/>
    <w:rsid w:val="00BA46D0"/>
    <w:rsid w:val="00BA4717"/>
    <w:rsid w:val="00BA480C"/>
    <w:rsid w:val="00BA4C79"/>
    <w:rsid w:val="00BA55E8"/>
    <w:rsid w:val="00BA5A58"/>
    <w:rsid w:val="00BA5B2E"/>
    <w:rsid w:val="00BA5D25"/>
    <w:rsid w:val="00BA5D5B"/>
    <w:rsid w:val="00BA5F73"/>
    <w:rsid w:val="00BA6F6E"/>
    <w:rsid w:val="00BA7813"/>
    <w:rsid w:val="00BA7829"/>
    <w:rsid w:val="00BA7EB8"/>
    <w:rsid w:val="00BA7F72"/>
    <w:rsid w:val="00BA7F8B"/>
    <w:rsid w:val="00BA7F98"/>
    <w:rsid w:val="00BB003E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21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4F0"/>
    <w:rsid w:val="00BB5987"/>
    <w:rsid w:val="00BB5CF0"/>
    <w:rsid w:val="00BB5E0E"/>
    <w:rsid w:val="00BB6058"/>
    <w:rsid w:val="00BB6359"/>
    <w:rsid w:val="00BB64C4"/>
    <w:rsid w:val="00BB65F8"/>
    <w:rsid w:val="00BB691E"/>
    <w:rsid w:val="00BB69BA"/>
    <w:rsid w:val="00BB6CBE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D3"/>
    <w:rsid w:val="00BC1973"/>
    <w:rsid w:val="00BC19AB"/>
    <w:rsid w:val="00BC1E1B"/>
    <w:rsid w:val="00BC2251"/>
    <w:rsid w:val="00BC230B"/>
    <w:rsid w:val="00BC2452"/>
    <w:rsid w:val="00BC2521"/>
    <w:rsid w:val="00BC267E"/>
    <w:rsid w:val="00BC2DCD"/>
    <w:rsid w:val="00BC2DEC"/>
    <w:rsid w:val="00BC2E45"/>
    <w:rsid w:val="00BC2F16"/>
    <w:rsid w:val="00BC2FAB"/>
    <w:rsid w:val="00BC35B1"/>
    <w:rsid w:val="00BC37B7"/>
    <w:rsid w:val="00BC3AE6"/>
    <w:rsid w:val="00BC3B42"/>
    <w:rsid w:val="00BC3D7B"/>
    <w:rsid w:val="00BC4162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F2B"/>
    <w:rsid w:val="00BD1183"/>
    <w:rsid w:val="00BD11D6"/>
    <w:rsid w:val="00BD12A7"/>
    <w:rsid w:val="00BD17AD"/>
    <w:rsid w:val="00BD1990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AFE"/>
    <w:rsid w:val="00BD4EC7"/>
    <w:rsid w:val="00BD52B4"/>
    <w:rsid w:val="00BD5369"/>
    <w:rsid w:val="00BD55E3"/>
    <w:rsid w:val="00BD5764"/>
    <w:rsid w:val="00BD5906"/>
    <w:rsid w:val="00BD5978"/>
    <w:rsid w:val="00BD5A1F"/>
    <w:rsid w:val="00BD5E88"/>
    <w:rsid w:val="00BD5EB7"/>
    <w:rsid w:val="00BD6222"/>
    <w:rsid w:val="00BD623F"/>
    <w:rsid w:val="00BD6C53"/>
    <w:rsid w:val="00BD6E5E"/>
    <w:rsid w:val="00BD71C7"/>
    <w:rsid w:val="00BD746C"/>
    <w:rsid w:val="00BD7563"/>
    <w:rsid w:val="00BD75F9"/>
    <w:rsid w:val="00BD765D"/>
    <w:rsid w:val="00BD7DC1"/>
    <w:rsid w:val="00BE0897"/>
    <w:rsid w:val="00BE10FC"/>
    <w:rsid w:val="00BE11D0"/>
    <w:rsid w:val="00BE12C6"/>
    <w:rsid w:val="00BE13C4"/>
    <w:rsid w:val="00BE147A"/>
    <w:rsid w:val="00BE151C"/>
    <w:rsid w:val="00BE1573"/>
    <w:rsid w:val="00BE175D"/>
    <w:rsid w:val="00BE1E1A"/>
    <w:rsid w:val="00BE1E6B"/>
    <w:rsid w:val="00BE1E74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6BC"/>
    <w:rsid w:val="00BE46CD"/>
    <w:rsid w:val="00BE4C14"/>
    <w:rsid w:val="00BE4DB8"/>
    <w:rsid w:val="00BE4F10"/>
    <w:rsid w:val="00BE5026"/>
    <w:rsid w:val="00BE513E"/>
    <w:rsid w:val="00BE545B"/>
    <w:rsid w:val="00BE6274"/>
    <w:rsid w:val="00BE6314"/>
    <w:rsid w:val="00BE644D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237D"/>
    <w:rsid w:val="00BF253C"/>
    <w:rsid w:val="00BF25A9"/>
    <w:rsid w:val="00BF27B4"/>
    <w:rsid w:val="00BF2A2A"/>
    <w:rsid w:val="00BF2B87"/>
    <w:rsid w:val="00BF2BA7"/>
    <w:rsid w:val="00BF3263"/>
    <w:rsid w:val="00BF3720"/>
    <w:rsid w:val="00BF397C"/>
    <w:rsid w:val="00BF3B16"/>
    <w:rsid w:val="00BF3C30"/>
    <w:rsid w:val="00BF3E2E"/>
    <w:rsid w:val="00BF4075"/>
    <w:rsid w:val="00BF40F2"/>
    <w:rsid w:val="00BF40FC"/>
    <w:rsid w:val="00BF4344"/>
    <w:rsid w:val="00BF4361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66F"/>
    <w:rsid w:val="00BF66CF"/>
    <w:rsid w:val="00BF6997"/>
    <w:rsid w:val="00BF6CB9"/>
    <w:rsid w:val="00BF6D08"/>
    <w:rsid w:val="00BF6F3F"/>
    <w:rsid w:val="00BF6FA9"/>
    <w:rsid w:val="00BF71E9"/>
    <w:rsid w:val="00BF727C"/>
    <w:rsid w:val="00BF72BE"/>
    <w:rsid w:val="00BF75EA"/>
    <w:rsid w:val="00BF7886"/>
    <w:rsid w:val="00BF7B6A"/>
    <w:rsid w:val="00C00829"/>
    <w:rsid w:val="00C00951"/>
    <w:rsid w:val="00C00A45"/>
    <w:rsid w:val="00C00C8C"/>
    <w:rsid w:val="00C00F68"/>
    <w:rsid w:val="00C00F72"/>
    <w:rsid w:val="00C013E5"/>
    <w:rsid w:val="00C014EC"/>
    <w:rsid w:val="00C01D17"/>
    <w:rsid w:val="00C01F73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B99"/>
    <w:rsid w:val="00C03E9D"/>
    <w:rsid w:val="00C03F76"/>
    <w:rsid w:val="00C04168"/>
    <w:rsid w:val="00C04470"/>
    <w:rsid w:val="00C04587"/>
    <w:rsid w:val="00C04701"/>
    <w:rsid w:val="00C047DF"/>
    <w:rsid w:val="00C04916"/>
    <w:rsid w:val="00C04942"/>
    <w:rsid w:val="00C04A66"/>
    <w:rsid w:val="00C05631"/>
    <w:rsid w:val="00C05667"/>
    <w:rsid w:val="00C05B04"/>
    <w:rsid w:val="00C05C7B"/>
    <w:rsid w:val="00C05E95"/>
    <w:rsid w:val="00C05F2A"/>
    <w:rsid w:val="00C062FC"/>
    <w:rsid w:val="00C0678F"/>
    <w:rsid w:val="00C0695A"/>
    <w:rsid w:val="00C06E31"/>
    <w:rsid w:val="00C07332"/>
    <w:rsid w:val="00C07720"/>
    <w:rsid w:val="00C101C6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9EA"/>
    <w:rsid w:val="00C12A2D"/>
    <w:rsid w:val="00C12C8C"/>
    <w:rsid w:val="00C12C9C"/>
    <w:rsid w:val="00C12D03"/>
    <w:rsid w:val="00C12E59"/>
    <w:rsid w:val="00C12FED"/>
    <w:rsid w:val="00C1309A"/>
    <w:rsid w:val="00C13220"/>
    <w:rsid w:val="00C1346D"/>
    <w:rsid w:val="00C138FC"/>
    <w:rsid w:val="00C14065"/>
    <w:rsid w:val="00C14121"/>
    <w:rsid w:val="00C142B3"/>
    <w:rsid w:val="00C142BF"/>
    <w:rsid w:val="00C14303"/>
    <w:rsid w:val="00C1471B"/>
    <w:rsid w:val="00C14B47"/>
    <w:rsid w:val="00C14B61"/>
    <w:rsid w:val="00C14D4A"/>
    <w:rsid w:val="00C14D61"/>
    <w:rsid w:val="00C1507E"/>
    <w:rsid w:val="00C1551B"/>
    <w:rsid w:val="00C15907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79"/>
    <w:rsid w:val="00C20833"/>
    <w:rsid w:val="00C20AF3"/>
    <w:rsid w:val="00C21040"/>
    <w:rsid w:val="00C212C7"/>
    <w:rsid w:val="00C21957"/>
    <w:rsid w:val="00C219E7"/>
    <w:rsid w:val="00C21C60"/>
    <w:rsid w:val="00C21EE4"/>
    <w:rsid w:val="00C221CF"/>
    <w:rsid w:val="00C221E1"/>
    <w:rsid w:val="00C2286C"/>
    <w:rsid w:val="00C229DF"/>
    <w:rsid w:val="00C22B1C"/>
    <w:rsid w:val="00C22DDB"/>
    <w:rsid w:val="00C22EFD"/>
    <w:rsid w:val="00C233E0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36E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F1"/>
    <w:rsid w:val="00C279A1"/>
    <w:rsid w:val="00C27C55"/>
    <w:rsid w:val="00C27E20"/>
    <w:rsid w:val="00C30075"/>
    <w:rsid w:val="00C30227"/>
    <w:rsid w:val="00C30DEF"/>
    <w:rsid w:val="00C310AE"/>
    <w:rsid w:val="00C3119F"/>
    <w:rsid w:val="00C31453"/>
    <w:rsid w:val="00C31745"/>
    <w:rsid w:val="00C31A98"/>
    <w:rsid w:val="00C322D2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A59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C10"/>
    <w:rsid w:val="00C34E85"/>
    <w:rsid w:val="00C34EC6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B09"/>
    <w:rsid w:val="00C36DCD"/>
    <w:rsid w:val="00C370E8"/>
    <w:rsid w:val="00C371B6"/>
    <w:rsid w:val="00C37303"/>
    <w:rsid w:val="00C379A1"/>
    <w:rsid w:val="00C37C05"/>
    <w:rsid w:val="00C37CE7"/>
    <w:rsid w:val="00C40486"/>
    <w:rsid w:val="00C40B4F"/>
    <w:rsid w:val="00C40C3C"/>
    <w:rsid w:val="00C415DD"/>
    <w:rsid w:val="00C41774"/>
    <w:rsid w:val="00C4183C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BA3"/>
    <w:rsid w:val="00C44D9D"/>
    <w:rsid w:val="00C458DE"/>
    <w:rsid w:val="00C45998"/>
    <w:rsid w:val="00C45A57"/>
    <w:rsid w:val="00C45C68"/>
    <w:rsid w:val="00C45DC3"/>
    <w:rsid w:val="00C45ED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06D8"/>
    <w:rsid w:val="00C510F3"/>
    <w:rsid w:val="00C512CD"/>
    <w:rsid w:val="00C514C4"/>
    <w:rsid w:val="00C51670"/>
    <w:rsid w:val="00C51C98"/>
    <w:rsid w:val="00C51C9D"/>
    <w:rsid w:val="00C51FDB"/>
    <w:rsid w:val="00C52329"/>
    <w:rsid w:val="00C5265F"/>
    <w:rsid w:val="00C52713"/>
    <w:rsid w:val="00C5288E"/>
    <w:rsid w:val="00C528E0"/>
    <w:rsid w:val="00C528F4"/>
    <w:rsid w:val="00C52A1D"/>
    <w:rsid w:val="00C52BAB"/>
    <w:rsid w:val="00C52D04"/>
    <w:rsid w:val="00C52F58"/>
    <w:rsid w:val="00C52FE3"/>
    <w:rsid w:val="00C53475"/>
    <w:rsid w:val="00C53567"/>
    <w:rsid w:val="00C535A8"/>
    <w:rsid w:val="00C5392D"/>
    <w:rsid w:val="00C53955"/>
    <w:rsid w:val="00C5398F"/>
    <w:rsid w:val="00C539E7"/>
    <w:rsid w:val="00C53D31"/>
    <w:rsid w:val="00C53DED"/>
    <w:rsid w:val="00C5435D"/>
    <w:rsid w:val="00C54869"/>
    <w:rsid w:val="00C54B12"/>
    <w:rsid w:val="00C54C2E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91"/>
    <w:rsid w:val="00C609FF"/>
    <w:rsid w:val="00C60D9A"/>
    <w:rsid w:val="00C610A0"/>
    <w:rsid w:val="00C61424"/>
    <w:rsid w:val="00C6149D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199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44D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446"/>
    <w:rsid w:val="00C70488"/>
    <w:rsid w:val="00C706AB"/>
    <w:rsid w:val="00C70BBE"/>
    <w:rsid w:val="00C70C14"/>
    <w:rsid w:val="00C714BF"/>
    <w:rsid w:val="00C71659"/>
    <w:rsid w:val="00C71A33"/>
    <w:rsid w:val="00C7245A"/>
    <w:rsid w:val="00C72651"/>
    <w:rsid w:val="00C72697"/>
    <w:rsid w:val="00C727D5"/>
    <w:rsid w:val="00C72EE5"/>
    <w:rsid w:val="00C72EF3"/>
    <w:rsid w:val="00C73058"/>
    <w:rsid w:val="00C7336C"/>
    <w:rsid w:val="00C73C94"/>
    <w:rsid w:val="00C73E75"/>
    <w:rsid w:val="00C74058"/>
    <w:rsid w:val="00C7439D"/>
    <w:rsid w:val="00C74469"/>
    <w:rsid w:val="00C744EE"/>
    <w:rsid w:val="00C746B8"/>
    <w:rsid w:val="00C747A1"/>
    <w:rsid w:val="00C749F5"/>
    <w:rsid w:val="00C74AC8"/>
    <w:rsid w:val="00C752FB"/>
    <w:rsid w:val="00C7549C"/>
    <w:rsid w:val="00C754AF"/>
    <w:rsid w:val="00C75841"/>
    <w:rsid w:val="00C75913"/>
    <w:rsid w:val="00C75B14"/>
    <w:rsid w:val="00C75D3E"/>
    <w:rsid w:val="00C75EE5"/>
    <w:rsid w:val="00C762B7"/>
    <w:rsid w:val="00C767B0"/>
    <w:rsid w:val="00C76872"/>
    <w:rsid w:val="00C76A0E"/>
    <w:rsid w:val="00C76ACA"/>
    <w:rsid w:val="00C76CFA"/>
    <w:rsid w:val="00C76D42"/>
    <w:rsid w:val="00C76E92"/>
    <w:rsid w:val="00C77203"/>
    <w:rsid w:val="00C772B9"/>
    <w:rsid w:val="00C773E1"/>
    <w:rsid w:val="00C775CF"/>
    <w:rsid w:val="00C776F8"/>
    <w:rsid w:val="00C77774"/>
    <w:rsid w:val="00C77A23"/>
    <w:rsid w:val="00C77BC2"/>
    <w:rsid w:val="00C77C8B"/>
    <w:rsid w:val="00C77CAA"/>
    <w:rsid w:val="00C8024D"/>
    <w:rsid w:val="00C806A0"/>
    <w:rsid w:val="00C80729"/>
    <w:rsid w:val="00C80946"/>
    <w:rsid w:val="00C80B0A"/>
    <w:rsid w:val="00C8105C"/>
    <w:rsid w:val="00C81082"/>
    <w:rsid w:val="00C810A9"/>
    <w:rsid w:val="00C817B7"/>
    <w:rsid w:val="00C818DB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5F21"/>
    <w:rsid w:val="00C86356"/>
    <w:rsid w:val="00C869BB"/>
    <w:rsid w:val="00C869F4"/>
    <w:rsid w:val="00C86C23"/>
    <w:rsid w:val="00C86DCF"/>
    <w:rsid w:val="00C86FCE"/>
    <w:rsid w:val="00C870F9"/>
    <w:rsid w:val="00C8756C"/>
    <w:rsid w:val="00C87765"/>
    <w:rsid w:val="00C87A87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1395"/>
    <w:rsid w:val="00C91676"/>
    <w:rsid w:val="00C91D65"/>
    <w:rsid w:val="00C91F15"/>
    <w:rsid w:val="00C91F72"/>
    <w:rsid w:val="00C92088"/>
    <w:rsid w:val="00C92189"/>
    <w:rsid w:val="00C92420"/>
    <w:rsid w:val="00C9260F"/>
    <w:rsid w:val="00C926C4"/>
    <w:rsid w:val="00C926EE"/>
    <w:rsid w:val="00C9277A"/>
    <w:rsid w:val="00C9287F"/>
    <w:rsid w:val="00C92BBF"/>
    <w:rsid w:val="00C92CBD"/>
    <w:rsid w:val="00C92E3B"/>
    <w:rsid w:val="00C92F6C"/>
    <w:rsid w:val="00C92FFD"/>
    <w:rsid w:val="00C93537"/>
    <w:rsid w:val="00C937D7"/>
    <w:rsid w:val="00C93BD8"/>
    <w:rsid w:val="00C93FB5"/>
    <w:rsid w:val="00C93FB6"/>
    <w:rsid w:val="00C9402D"/>
    <w:rsid w:val="00C94587"/>
    <w:rsid w:val="00C94645"/>
    <w:rsid w:val="00C9484D"/>
    <w:rsid w:val="00C94A0C"/>
    <w:rsid w:val="00C94ACE"/>
    <w:rsid w:val="00C94C4C"/>
    <w:rsid w:val="00C94D1A"/>
    <w:rsid w:val="00C95615"/>
    <w:rsid w:val="00C95B33"/>
    <w:rsid w:val="00C95EF9"/>
    <w:rsid w:val="00C95FB2"/>
    <w:rsid w:val="00C95FB3"/>
    <w:rsid w:val="00C961F7"/>
    <w:rsid w:val="00C96431"/>
    <w:rsid w:val="00C9648C"/>
    <w:rsid w:val="00C9690B"/>
    <w:rsid w:val="00C96DFD"/>
    <w:rsid w:val="00C9715C"/>
    <w:rsid w:val="00C9715E"/>
    <w:rsid w:val="00C97259"/>
    <w:rsid w:val="00C97434"/>
    <w:rsid w:val="00C975AA"/>
    <w:rsid w:val="00C977EC"/>
    <w:rsid w:val="00CA01DE"/>
    <w:rsid w:val="00CA020D"/>
    <w:rsid w:val="00CA0299"/>
    <w:rsid w:val="00CA062C"/>
    <w:rsid w:val="00CA06CD"/>
    <w:rsid w:val="00CA07E8"/>
    <w:rsid w:val="00CA0B43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CC"/>
    <w:rsid w:val="00CA23E8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1C3"/>
    <w:rsid w:val="00CA535A"/>
    <w:rsid w:val="00CA537F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A0"/>
    <w:rsid w:val="00CB01C5"/>
    <w:rsid w:val="00CB0783"/>
    <w:rsid w:val="00CB0835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3FE5"/>
    <w:rsid w:val="00CB40D4"/>
    <w:rsid w:val="00CB42CD"/>
    <w:rsid w:val="00CB4618"/>
    <w:rsid w:val="00CB4764"/>
    <w:rsid w:val="00CB490A"/>
    <w:rsid w:val="00CB5040"/>
    <w:rsid w:val="00CB509B"/>
    <w:rsid w:val="00CB51A6"/>
    <w:rsid w:val="00CB524B"/>
    <w:rsid w:val="00CB5340"/>
    <w:rsid w:val="00CB5506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D2F"/>
    <w:rsid w:val="00CB7DA8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B13"/>
    <w:rsid w:val="00CC1E75"/>
    <w:rsid w:val="00CC1F9C"/>
    <w:rsid w:val="00CC1FD8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614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910"/>
    <w:rsid w:val="00CD1D21"/>
    <w:rsid w:val="00CD1F93"/>
    <w:rsid w:val="00CD1FCE"/>
    <w:rsid w:val="00CD2375"/>
    <w:rsid w:val="00CD27ED"/>
    <w:rsid w:val="00CD2819"/>
    <w:rsid w:val="00CD2A07"/>
    <w:rsid w:val="00CD2B8D"/>
    <w:rsid w:val="00CD2C0F"/>
    <w:rsid w:val="00CD2EE4"/>
    <w:rsid w:val="00CD2F53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971"/>
    <w:rsid w:val="00CD4D1B"/>
    <w:rsid w:val="00CD4F08"/>
    <w:rsid w:val="00CD4F17"/>
    <w:rsid w:val="00CD4F3D"/>
    <w:rsid w:val="00CD4FA9"/>
    <w:rsid w:val="00CD5001"/>
    <w:rsid w:val="00CD5177"/>
    <w:rsid w:val="00CD5331"/>
    <w:rsid w:val="00CD589F"/>
    <w:rsid w:val="00CD59C8"/>
    <w:rsid w:val="00CD5A71"/>
    <w:rsid w:val="00CD5BE9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6F2F"/>
    <w:rsid w:val="00CD70EE"/>
    <w:rsid w:val="00CD717A"/>
    <w:rsid w:val="00CD7201"/>
    <w:rsid w:val="00CD7312"/>
    <w:rsid w:val="00CD74F4"/>
    <w:rsid w:val="00CD76C7"/>
    <w:rsid w:val="00CD785D"/>
    <w:rsid w:val="00CD79D2"/>
    <w:rsid w:val="00CD7C32"/>
    <w:rsid w:val="00CE05A5"/>
    <w:rsid w:val="00CE0ABB"/>
    <w:rsid w:val="00CE0BA0"/>
    <w:rsid w:val="00CE0D8A"/>
    <w:rsid w:val="00CE0DB2"/>
    <w:rsid w:val="00CE0F8E"/>
    <w:rsid w:val="00CE107C"/>
    <w:rsid w:val="00CE13FF"/>
    <w:rsid w:val="00CE14AA"/>
    <w:rsid w:val="00CE1607"/>
    <w:rsid w:val="00CE1A6B"/>
    <w:rsid w:val="00CE21F6"/>
    <w:rsid w:val="00CE22AC"/>
    <w:rsid w:val="00CE24C2"/>
    <w:rsid w:val="00CE268B"/>
    <w:rsid w:val="00CE28AC"/>
    <w:rsid w:val="00CE2FF2"/>
    <w:rsid w:val="00CE307B"/>
    <w:rsid w:val="00CE322D"/>
    <w:rsid w:val="00CE330A"/>
    <w:rsid w:val="00CE348F"/>
    <w:rsid w:val="00CE39DB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5C8E"/>
    <w:rsid w:val="00CE6225"/>
    <w:rsid w:val="00CE6A53"/>
    <w:rsid w:val="00CE6C3C"/>
    <w:rsid w:val="00CE705A"/>
    <w:rsid w:val="00CE73EA"/>
    <w:rsid w:val="00CE75A2"/>
    <w:rsid w:val="00CE787C"/>
    <w:rsid w:val="00CE7B1E"/>
    <w:rsid w:val="00CE7C02"/>
    <w:rsid w:val="00CE7C84"/>
    <w:rsid w:val="00CF010D"/>
    <w:rsid w:val="00CF0930"/>
    <w:rsid w:val="00CF0B93"/>
    <w:rsid w:val="00CF0EF0"/>
    <w:rsid w:val="00CF0F3D"/>
    <w:rsid w:val="00CF111F"/>
    <w:rsid w:val="00CF16BC"/>
    <w:rsid w:val="00CF1759"/>
    <w:rsid w:val="00CF1FC4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3D04"/>
    <w:rsid w:val="00CF4291"/>
    <w:rsid w:val="00CF4658"/>
    <w:rsid w:val="00CF4916"/>
    <w:rsid w:val="00CF4E6C"/>
    <w:rsid w:val="00CF4F3E"/>
    <w:rsid w:val="00CF503E"/>
    <w:rsid w:val="00CF55BE"/>
    <w:rsid w:val="00CF59F6"/>
    <w:rsid w:val="00CF5C7F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2048"/>
    <w:rsid w:val="00D02600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826"/>
    <w:rsid w:val="00D05937"/>
    <w:rsid w:val="00D05B49"/>
    <w:rsid w:val="00D05EF8"/>
    <w:rsid w:val="00D063D5"/>
    <w:rsid w:val="00D066F0"/>
    <w:rsid w:val="00D06715"/>
    <w:rsid w:val="00D0671C"/>
    <w:rsid w:val="00D068E0"/>
    <w:rsid w:val="00D06C04"/>
    <w:rsid w:val="00D06C37"/>
    <w:rsid w:val="00D072CB"/>
    <w:rsid w:val="00D07C45"/>
    <w:rsid w:val="00D07FC2"/>
    <w:rsid w:val="00D10088"/>
    <w:rsid w:val="00D10230"/>
    <w:rsid w:val="00D102B1"/>
    <w:rsid w:val="00D10385"/>
    <w:rsid w:val="00D10604"/>
    <w:rsid w:val="00D107CD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8A8"/>
    <w:rsid w:val="00D16EEC"/>
    <w:rsid w:val="00D16F9C"/>
    <w:rsid w:val="00D1713B"/>
    <w:rsid w:val="00D172C8"/>
    <w:rsid w:val="00D1731E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B0F"/>
    <w:rsid w:val="00D20D28"/>
    <w:rsid w:val="00D20D5F"/>
    <w:rsid w:val="00D21F3E"/>
    <w:rsid w:val="00D2208B"/>
    <w:rsid w:val="00D2225B"/>
    <w:rsid w:val="00D2250D"/>
    <w:rsid w:val="00D22746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30"/>
    <w:rsid w:val="00D24969"/>
    <w:rsid w:val="00D24B3D"/>
    <w:rsid w:val="00D24E19"/>
    <w:rsid w:val="00D25613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A77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7"/>
    <w:rsid w:val="00D319FC"/>
    <w:rsid w:val="00D31C91"/>
    <w:rsid w:val="00D3212D"/>
    <w:rsid w:val="00D32187"/>
    <w:rsid w:val="00D32406"/>
    <w:rsid w:val="00D3247E"/>
    <w:rsid w:val="00D32E66"/>
    <w:rsid w:val="00D3302B"/>
    <w:rsid w:val="00D33102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53E5"/>
    <w:rsid w:val="00D359B0"/>
    <w:rsid w:val="00D359FB"/>
    <w:rsid w:val="00D35D76"/>
    <w:rsid w:val="00D35E25"/>
    <w:rsid w:val="00D35FC8"/>
    <w:rsid w:val="00D360DB"/>
    <w:rsid w:val="00D361C3"/>
    <w:rsid w:val="00D36287"/>
    <w:rsid w:val="00D36411"/>
    <w:rsid w:val="00D3665C"/>
    <w:rsid w:val="00D367B8"/>
    <w:rsid w:val="00D36821"/>
    <w:rsid w:val="00D368A1"/>
    <w:rsid w:val="00D36F02"/>
    <w:rsid w:val="00D36F33"/>
    <w:rsid w:val="00D36F93"/>
    <w:rsid w:val="00D37424"/>
    <w:rsid w:val="00D37D0C"/>
    <w:rsid w:val="00D37D97"/>
    <w:rsid w:val="00D400F3"/>
    <w:rsid w:val="00D4082F"/>
    <w:rsid w:val="00D40C31"/>
    <w:rsid w:val="00D40C58"/>
    <w:rsid w:val="00D40CA7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AD"/>
    <w:rsid w:val="00D43861"/>
    <w:rsid w:val="00D43A2F"/>
    <w:rsid w:val="00D43C1E"/>
    <w:rsid w:val="00D440BC"/>
    <w:rsid w:val="00D44363"/>
    <w:rsid w:val="00D443D3"/>
    <w:rsid w:val="00D449B1"/>
    <w:rsid w:val="00D44A53"/>
    <w:rsid w:val="00D44C16"/>
    <w:rsid w:val="00D44C35"/>
    <w:rsid w:val="00D44F36"/>
    <w:rsid w:val="00D4598D"/>
    <w:rsid w:val="00D45ABA"/>
    <w:rsid w:val="00D45C71"/>
    <w:rsid w:val="00D461B4"/>
    <w:rsid w:val="00D462FD"/>
    <w:rsid w:val="00D46360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2EDF"/>
    <w:rsid w:val="00D53186"/>
    <w:rsid w:val="00D53A90"/>
    <w:rsid w:val="00D53D97"/>
    <w:rsid w:val="00D53E57"/>
    <w:rsid w:val="00D5458C"/>
    <w:rsid w:val="00D5463D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9E8"/>
    <w:rsid w:val="00D57A0A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0DD3"/>
    <w:rsid w:val="00D613F1"/>
    <w:rsid w:val="00D6163D"/>
    <w:rsid w:val="00D618F8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E40"/>
    <w:rsid w:val="00D64047"/>
    <w:rsid w:val="00D640C8"/>
    <w:rsid w:val="00D640F2"/>
    <w:rsid w:val="00D642D8"/>
    <w:rsid w:val="00D644BB"/>
    <w:rsid w:val="00D64C31"/>
    <w:rsid w:val="00D64C64"/>
    <w:rsid w:val="00D64D95"/>
    <w:rsid w:val="00D64FA0"/>
    <w:rsid w:val="00D65338"/>
    <w:rsid w:val="00D655D6"/>
    <w:rsid w:val="00D65748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A8C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2177"/>
    <w:rsid w:val="00D72B61"/>
    <w:rsid w:val="00D73066"/>
    <w:rsid w:val="00D730FB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B2A"/>
    <w:rsid w:val="00D74E42"/>
    <w:rsid w:val="00D74FA3"/>
    <w:rsid w:val="00D750F8"/>
    <w:rsid w:val="00D754EA"/>
    <w:rsid w:val="00D757E4"/>
    <w:rsid w:val="00D75BA8"/>
    <w:rsid w:val="00D75EBB"/>
    <w:rsid w:val="00D75FB7"/>
    <w:rsid w:val="00D75FE6"/>
    <w:rsid w:val="00D75FF3"/>
    <w:rsid w:val="00D76130"/>
    <w:rsid w:val="00D76469"/>
    <w:rsid w:val="00D765AB"/>
    <w:rsid w:val="00D76B11"/>
    <w:rsid w:val="00D76C53"/>
    <w:rsid w:val="00D770EA"/>
    <w:rsid w:val="00D77122"/>
    <w:rsid w:val="00D77530"/>
    <w:rsid w:val="00D7761D"/>
    <w:rsid w:val="00D77AB4"/>
    <w:rsid w:val="00D77C35"/>
    <w:rsid w:val="00D77DE8"/>
    <w:rsid w:val="00D77E75"/>
    <w:rsid w:val="00D77F96"/>
    <w:rsid w:val="00D77FBC"/>
    <w:rsid w:val="00D801C0"/>
    <w:rsid w:val="00D8024A"/>
    <w:rsid w:val="00D802CB"/>
    <w:rsid w:val="00D80335"/>
    <w:rsid w:val="00D804FC"/>
    <w:rsid w:val="00D808A9"/>
    <w:rsid w:val="00D808E4"/>
    <w:rsid w:val="00D80C66"/>
    <w:rsid w:val="00D80DF8"/>
    <w:rsid w:val="00D813EC"/>
    <w:rsid w:val="00D81979"/>
    <w:rsid w:val="00D8210E"/>
    <w:rsid w:val="00D8216C"/>
    <w:rsid w:val="00D82273"/>
    <w:rsid w:val="00D8240A"/>
    <w:rsid w:val="00D82554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BF"/>
    <w:rsid w:val="00D83C8D"/>
    <w:rsid w:val="00D83CB2"/>
    <w:rsid w:val="00D83E6F"/>
    <w:rsid w:val="00D83F52"/>
    <w:rsid w:val="00D83FF5"/>
    <w:rsid w:val="00D84151"/>
    <w:rsid w:val="00D843D6"/>
    <w:rsid w:val="00D84533"/>
    <w:rsid w:val="00D8479B"/>
    <w:rsid w:val="00D8494A"/>
    <w:rsid w:val="00D84B84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90055"/>
    <w:rsid w:val="00D90080"/>
    <w:rsid w:val="00D90095"/>
    <w:rsid w:val="00D90446"/>
    <w:rsid w:val="00D90C21"/>
    <w:rsid w:val="00D90C5E"/>
    <w:rsid w:val="00D90E58"/>
    <w:rsid w:val="00D916F7"/>
    <w:rsid w:val="00D91B93"/>
    <w:rsid w:val="00D91E6E"/>
    <w:rsid w:val="00D91EC2"/>
    <w:rsid w:val="00D9204D"/>
    <w:rsid w:val="00D9290C"/>
    <w:rsid w:val="00D93B4A"/>
    <w:rsid w:val="00D93FAB"/>
    <w:rsid w:val="00D942D7"/>
    <w:rsid w:val="00D946E4"/>
    <w:rsid w:val="00D94A96"/>
    <w:rsid w:val="00D94E14"/>
    <w:rsid w:val="00D94F13"/>
    <w:rsid w:val="00D94F66"/>
    <w:rsid w:val="00D94FC6"/>
    <w:rsid w:val="00D95100"/>
    <w:rsid w:val="00D95436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76"/>
    <w:rsid w:val="00D974AB"/>
    <w:rsid w:val="00D97ABD"/>
    <w:rsid w:val="00D97FD9"/>
    <w:rsid w:val="00DA0056"/>
    <w:rsid w:val="00DA007F"/>
    <w:rsid w:val="00DA0090"/>
    <w:rsid w:val="00DA0152"/>
    <w:rsid w:val="00DA019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1FF0"/>
    <w:rsid w:val="00DA20A2"/>
    <w:rsid w:val="00DA23C4"/>
    <w:rsid w:val="00DA2582"/>
    <w:rsid w:val="00DA25AF"/>
    <w:rsid w:val="00DA2628"/>
    <w:rsid w:val="00DA2A90"/>
    <w:rsid w:val="00DA2C59"/>
    <w:rsid w:val="00DA2C65"/>
    <w:rsid w:val="00DA2C74"/>
    <w:rsid w:val="00DA2F4D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882"/>
    <w:rsid w:val="00DA49A9"/>
    <w:rsid w:val="00DA4D56"/>
    <w:rsid w:val="00DA522D"/>
    <w:rsid w:val="00DA5277"/>
    <w:rsid w:val="00DA52AF"/>
    <w:rsid w:val="00DA5688"/>
    <w:rsid w:val="00DA572E"/>
    <w:rsid w:val="00DA5B07"/>
    <w:rsid w:val="00DA5BBF"/>
    <w:rsid w:val="00DA5C29"/>
    <w:rsid w:val="00DA5CC5"/>
    <w:rsid w:val="00DA5DC6"/>
    <w:rsid w:val="00DA5F26"/>
    <w:rsid w:val="00DA6485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2055"/>
    <w:rsid w:val="00DB2593"/>
    <w:rsid w:val="00DB2AB2"/>
    <w:rsid w:val="00DB2DCD"/>
    <w:rsid w:val="00DB312D"/>
    <w:rsid w:val="00DB3609"/>
    <w:rsid w:val="00DB38CA"/>
    <w:rsid w:val="00DB3C2A"/>
    <w:rsid w:val="00DB3D18"/>
    <w:rsid w:val="00DB3DD4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A33"/>
    <w:rsid w:val="00DB7240"/>
    <w:rsid w:val="00DB725A"/>
    <w:rsid w:val="00DB7283"/>
    <w:rsid w:val="00DB7422"/>
    <w:rsid w:val="00DB74D7"/>
    <w:rsid w:val="00DB77F2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61E"/>
    <w:rsid w:val="00DC2B0B"/>
    <w:rsid w:val="00DC2BB3"/>
    <w:rsid w:val="00DC2D33"/>
    <w:rsid w:val="00DC2DAB"/>
    <w:rsid w:val="00DC31D4"/>
    <w:rsid w:val="00DC3484"/>
    <w:rsid w:val="00DC3565"/>
    <w:rsid w:val="00DC3584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36A"/>
    <w:rsid w:val="00DC6A03"/>
    <w:rsid w:val="00DC6D96"/>
    <w:rsid w:val="00DC6F2D"/>
    <w:rsid w:val="00DC70ED"/>
    <w:rsid w:val="00DC74AE"/>
    <w:rsid w:val="00DC75A0"/>
    <w:rsid w:val="00DC7752"/>
    <w:rsid w:val="00DC78C0"/>
    <w:rsid w:val="00DC79C5"/>
    <w:rsid w:val="00DC7BF9"/>
    <w:rsid w:val="00DC7E7E"/>
    <w:rsid w:val="00DD02BE"/>
    <w:rsid w:val="00DD02FC"/>
    <w:rsid w:val="00DD056B"/>
    <w:rsid w:val="00DD063C"/>
    <w:rsid w:val="00DD06BF"/>
    <w:rsid w:val="00DD06D0"/>
    <w:rsid w:val="00DD0835"/>
    <w:rsid w:val="00DD0925"/>
    <w:rsid w:val="00DD0BA3"/>
    <w:rsid w:val="00DD0D0F"/>
    <w:rsid w:val="00DD0D78"/>
    <w:rsid w:val="00DD0E72"/>
    <w:rsid w:val="00DD10E2"/>
    <w:rsid w:val="00DD11DB"/>
    <w:rsid w:val="00DD1541"/>
    <w:rsid w:val="00DD16DB"/>
    <w:rsid w:val="00DD1863"/>
    <w:rsid w:val="00DD186A"/>
    <w:rsid w:val="00DD19DB"/>
    <w:rsid w:val="00DD1B71"/>
    <w:rsid w:val="00DD1FD4"/>
    <w:rsid w:val="00DD26E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944"/>
    <w:rsid w:val="00DD4BA5"/>
    <w:rsid w:val="00DD4CDF"/>
    <w:rsid w:val="00DD5337"/>
    <w:rsid w:val="00DD5369"/>
    <w:rsid w:val="00DD543B"/>
    <w:rsid w:val="00DD54F5"/>
    <w:rsid w:val="00DD590C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7646"/>
    <w:rsid w:val="00DD7CBD"/>
    <w:rsid w:val="00DE05AD"/>
    <w:rsid w:val="00DE0E22"/>
    <w:rsid w:val="00DE1311"/>
    <w:rsid w:val="00DE1920"/>
    <w:rsid w:val="00DE19FE"/>
    <w:rsid w:val="00DE1D23"/>
    <w:rsid w:val="00DE1E42"/>
    <w:rsid w:val="00DE1FDE"/>
    <w:rsid w:val="00DE20D5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45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5DB6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887"/>
    <w:rsid w:val="00DF2A18"/>
    <w:rsid w:val="00DF2C3D"/>
    <w:rsid w:val="00DF2D3E"/>
    <w:rsid w:val="00DF2FB2"/>
    <w:rsid w:val="00DF3202"/>
    <w:rsid w:val="00DF3C6C"/>
    <w:rsid w:val="00DF3DED"/>
    <w:rsid w:val="00DF3FD2"/>
    <w:rsid w:val="00DF4313"/>
    <w:rsid w:val="00DF460E"/>
    <w:rsid w:val="00DF4AD7"/>
    <w:rsid w:val="00DF4E11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19"/>
    <w:rsid w:val="00DF7FC1"/>
    <w:rsid w:val="00E0024D"/>
    <w:rsid w:val="00E0038B"/>
    <w:rsid w:val="00E00400"/>
    <w:rsid w:val="00E008CA"/>
    <w:rsid w:val="00E00B8D"/>
    <w:rsid w:val="00E01472"/>
    <w:rsid w:val="00E01977"/>
    <w:rsid w:val="00E019AC"/>
    <w:rsid w:val="00E01C23"/>
    <w:rsid w:val="00E01CB1"/>
    <w:rsid w:val="00E01EE5"/>
    <w:rsid w:val="00E021C3"/>
    <w:rsid w:val="00E02988"/>
    <w:rsid w:val="00E02CBD"/>
    <w:rsid w:val="00E02E10"/>
    <w:rsid w:val="00E03137"/>
    <w:rsid w:val="00E03191"/>
    <w:rsid w:val="00E033D8"/>
    <w:rsid w:val="00E03633"/>
    <w:rsid w:val="00E036EF"/>
    <w:rsid w:val="00E03C35"/>
    <w:rsid w:val="00E0440A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928"/>
    <w:rsid w:val="00E12963"/>
    <w:rsid w:val="00E12A0A"/>
    <w:rsid w:val="00E12AAC"/>
    <w:rsid w:val="00E12BDC"/>
    <w:rsid w:val="00E12E8E"/>
    <w:rsid w:val="00E12FD2"/>
    <w:rsid w:val="00E12FD6"/>
    <w:rsid w:val="00E13087"/>
    <w:rsid w:val="00E13316"/>
    <w:rsid w:val="00E1338B"/>
    <w:rsid w:val="00E133E6"/>
    <w:rsid w:val="00E134C8"/>
    <w:rsid w:val="00E13613"/>
    <w:rsid w:val="00E13666"/>
    <w:rsid w:val="00E13992"/>
    <w:rsid w:val="00E1419A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CA"/>
    <w:rsid w:val="00E16E6C"/>
    <w:rsid w:val="00E1703F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817"/>
    <w:rsid w:val="00E26833"/>
    <w:rsid w:val="00E26D16"/>
    <w:rsid w:val="00E277E3"/>
    <w:rsid w:val="00E2782F"/>
    <w:rsid w:val="00E27A44"/>
    <w:rsid w:val="00E30006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D08"/>
    <w:rsid w:val="00E31486"/>
    <w:rsid w:val="00E3172E"/>
    <w:rsid w:val="00E317FB"/>
    <w:rsid w:val="00E31A3B"/>
    <w:rsid w:val="00E31CC3"/>
    <w:rsid w:val="00E3200E"/>
    <w:rsid w:val="00E3214C"/>
    <w:rsid w:val="00E32439"/>
    <w:rsid w:val="00E325AF"/>
    <w:rsid w:val="00E3260D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973"/>
    <w:rsid w:val="00E33B51"/>
    <w:rsid w:val="00E33E39"/>
    <w:rsid w:val="00E343BB"/>
    <w:rsid w:val="00E349DD"/>
    <w:rsid w:val="00E34CDB"/>
    <w:rsid w:val="00E3505A"/>
    <w:rsid w:val="00E3508B"/>
    <w:rsid w:val="00E350DF"/>
    <w:rsid w:val="00E35355"/>
    <w:rsid w:val="00E35358"/>
    <w:rsid w:val="00E3596C"/>
    <w:rsid w:val="00E35BFF"/>
    <w:rsid w:val="00E360D5"/>
    <w:rsid w:val="00E363F1"/>
    <w:rsid w:val="00E3655D"/>
    <w:rsid w:val="00E36B1D"/>
    <w:rsid w:val="00E36D70"/>
    <w:rsid w:val="00E36E32"/>
    <w:rsid w:val="00E37189"/>
    <w:rsid w:val="00E371FC"/>
    <w:rsid w:val="00E37466"/>
    <w:rsid w:val="00E37553"/>
    <w:rsid w:val="00E375DF"/>
    <w:rsid w:val="00E379E8"/>
    <w:rsid w:val="00E379FD"/>
    <w:rsid w:val="00E37D41"/>
    <w:rsid w:val="00E4018D"/>
    <w:rsid w:val="00E4020B"/>
    <w:rsid w:val="00E402E2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462"/>
    <w:rsid w:val="00E42586"/>
    <w:rsid w:val="00E427F3"/>
    <w:rsid w:val="00E42D2E"/>
    <w:rsid w:val="00E42D35"/>
    <w:rsid w:val="00E42DA9"/>
    <w:rsid w:val="00E43162"/>
    <w:rsid w:val="00E43404"/>
    <w:rsid w:val="00E441C6"/>
    <w:rsid w:val="00E44248"/>
    <w:rsid w:val="00E445B6"/>
    <w:rsid w:val="00E449DA"/>
    <w:rsid w:val="00E44DE3"/>
    <w:rsid w:val="00E45034"/>
    <w:rsid w:val="00E45053"/>
    <w:rsid w:val="00E450AA"/>
    <w:rsid w:val="00E450C8"/>
    <w:rsid w:val="00E45634"/>
    <w:rsid w:val="00E456CB"/>
    <w:rsid w:val="00E45ABA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A05"/>
    <w:rsid w:val="00E532FD"/>
    <w:rsid w:val="00E53416"/>
    <w:rsid w:val="00E53626"/>
    <w:rsid w:val="00E5379B"/>
    <w:rsid w:val="00E53ACF"/>
    <w:rsid w:val="00E53B48"/>
    <w:rsid w:val="00E53BAD"/>
    <w:rsid w:val="00E542FE"/>
    <w:rsid w:val="00E5447B"/>
    <w:rsid w:val="00E5448C"/>
    <w:rsid w:val="00E54517"/>
    <w:rsid w:val="00E54BE9"/>
    <w:rsid w:val="00E54CED"/>
    <w:rsid w:val="00E54D2E"/>
    <w:rsid w:val="00E54EC2"/>
    <w:rsid w:val="00E552B1"/>
    <w:rsid w:val="00E55319"/>
    <w:rsid w:val="00E55421"/>
    <w:rsid w:val="00E554DF"/>
    <w:rsid w:val="00E55635"/>
    <w:rsid w:val="00E5587C"/>
    <w:rsid w:val="00E55EEB"/>
    <w:rsid w:val="00E5642D"/>
    <w:rsid w:val="00E565AD"/>
    <w:rsid w:val="00E56771"/>
    <w:rsid w:val="00E569CB"/>
    <w:rsid w:val="00E56C78"/>
    <w:rsid w:val="00E56C8F"/>
    <w:rsid w:val="00E57180"/>
    <w:rsid w:val="00E57BDE"/>
    <w:rsid w:val="00E57F55"/>
    <w:rsid w:val="00E600EC"/>
    <w:rsid w:val="00E6019A"/>
    <w:rsid w:val="00E602A4"/>
    <w:rsid w:val="00E60560"/>
    <w:rsid w:val="00E60577"/>
    <w:rsid w:val="00E606B8"/>
    <w:rsid w:val="00E60D38"/>
    <w:rsid w:val="00E6111A"/>
    <w:rsid w:val="00E6134A"/>
    <w:rsid w:val="00E61354"/>
    <w:rsid w:val="00E616CB"/>
    <w:rsid w:val="00E616FB"/>
    <w:rsid w:val="00E618BC"/>
    <w:rsid w:val="00E61963"/>
    <w:rsid w:val="00E61BAB"/>
    <w:rsid w:val="00E6208E"/>
    <w:rsid w:val="00E621FD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6E3"/>
    <w:rsid w:val="00E647E3"/>
    <w:rsid w:val="00E64806"/>
    <w:rsid w:val="00E64A3A"/>
    <w:rsid w:val="00E64CB2"/>
    <w:rsid w:val="00E65028"/>
    <w:rsid w:val="00E653D7"/>
    <w:rsid w:val="00E6542C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8A"/>
    <w:rsid w:val="00E707E3"/>
    <w:rsid w:val="00E7085D"/>
    <w:rsid w:val="00E70C04"/>
    <w:rsid w:val="00E71716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EC1"/>
    <w:rsid w:val="00E73BB5"/>
    <w:rsid w:val="00E73CD9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A28"/>
    <w:rsid w:val="00E75BB5"/>
    <w:rsid w:val="00E75C29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692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DC4"/>
    <w:rsid w:val="00E84E4F"/>
    <w:rsid w:val="00E85284"/>
    <w:rsid w:val="00E85645"/>
    <w:rsid w:val="00E85669"/>
    <w:rsid w:val="00E856F1"/>
    <w:rsid w:val="00E856F5"/>
    <w:rsid w:val="00E85798"/>
    <w:rsid w:val="00E859BE"/>
    <w:rsid w:val="00E85E4A"/>
    <w:rsid w:val="00E85E8D"/>
    <w:rsid w:val="00E861F9"/>
    <w:rsid w:val="00E86203"/>
    <w:rsid w:val="00E862AE"/>
    <w:rsid w:val="00E864C1"/>
    <w:rsid w:val="00E8659F"/>
    <w:rsid w:val="00E86684"/>
    <w:rsid w:val="00E868D9"/>
    <w:rsid w:val="00E86BF7"/>
    <w:rsid w:val="00E86C37"/>
    <w:rsid w:val="00E87572"/>
    <w:rsid w:val="00E87599"/>
    <w:rsid w:val="00E87725"/>
    <w:rsid w:val="00E8775D"/>
    <w:rsid w:val="00E87D92"/>
    <w:rsid w:val="00E87E10"/>
    <w:rsid w:val="00E90083"/>
    <w:rsid w:val="00E901A5"/>
    <w:rsid w:val="00E904AB"/>
    <w:rsid w:val="00E9064D"/>
    <w:rsid w:val="00E90A94"/>
    <w:rsid w:val="00E90C1C"/>
    <w:rsid w:val="00E90DB4"/>
    <w:rsid w:val="00E91284"/>
    <w:rsid w:val="00E91324"/>
    <w:rsid w:val="00E91565"/>
    <w:rsid w:val="00E91568"/>
    <w:rsid w:val="00E91F13"/>
    <w:rsid w:val="00E9208E"/>
    <w:rsid w:val="00E9223E"/>
    <w:rsid w:val="00E92512"/>
    <w:rsid w:val="00E92552"/>
    <w:rsid w:val="00E929B0"/>
    <w:rsid w:val="00E92A2F"/>
    <w:rsid w:val="00E93223"/>
    <w:rsid w:val="00E93331"/>
    <w:rsid w:val="00E93544"/>
    <w:rsid w:val="00E9366A"/>
    <w:rsid w:val="00E939C3"/>
    <w:rsid w:val="00E93B4D"/>
    <w:rsid w:val="00E9412F"/>
    <w:rsid w:val="00E9449C"/>
    <w:rsid w:val="00E94E1D"/>
    <w:rsid w:val="00E95160"/>
    <w:rsid w:val="00E951B6"/>
    <w:rsid w:val="00E95527"/>
    <w:rsid w:val="00E9559A"/>
    <w:rsid w:val="00E95743"/>
    <w:rsid w:val="00E95A64"/>
    <w:rsid w:val="00E95BDF"/>
    <w:rsid w:val="00E95C41"/>
    <w:rsid w:val="00E95E70"/>
    <w:rsid w:val="00E95F0A"/>
    <w:rsid w:val="00E95FB3"/>
    <w:rsid w:val="00E96216"/>
    <w:rsid w:val="00E96431"/>
    <w:rsid w:val="00E96EE3"/>
    <w:rsid w:val="00E96F4E"/>
    <w:rsid w:val="00E96F6B"/>
    <w:rsid w:val="00E9714F"/>
    <w:rsid w:val="00E974F1"/>
    <w:rsid w:val="00E977E4"/>
    <w:rsid w:val="00E97A93"/>
    <w:rsid w:val="00E97C79"/>
    <w:rsid w:val="00E97F4C"/>
    <w:rsid w:val="00EA00F1"/>
    <w:rsid w:val="00EA02D9"/>
    <w:rsid w:val="00EA093A"/>
    <w:rsid w:val="00EA0AF1"/>
    <w:rsid w:val="00EA0E89"/>
    <w:rsid w:val="00EA0F9D"/>
    <w:rsid w:val="00EA11B0"/>
    <w:rsid w:val="00EA1436"/>
    <w:rsid w:val="00EA1839"/>
    <w:rsid w:val="00EA1C12"/>
    <w:rsid w:val="00EA1D16"/>
    <w:rsid w:val="00EA1DAA"/>
    <w:rsid w:val="00EA1DD1"/>
    <w:rsid w:val="00EA1DF7"/>
    <w:rsid w:val="00EA2062"/>
    <w:rsid w:val="00EA251A"/>
    <w:rsid w:val="00EA25CE"/>
    <w:rsid w:val="00EA33CC"/>
    <w:rsid w:val="00EA34F5"/>
    <w:rsid w:val="00EA3680"/>
    <w:rsid w:val="00EA3984"/>
    <w:rsid w:val="00EA4161"/>
    <w:rsid w:val="00EA436A"/>
    <w:rsid w:val="00EA4438"/>
    <w:rsid w:val="00EA46E3"/>
    <w:rsid w:val="00EA49B6"/>
    <w:rsid w:val="00EA4A90"/>
    <w:rsid w:val="00EA4B1C"/>
    <w:rsid w:val="00EA4B9F"/>
    <w:rsid w:val="00EA5397"/>
    <w:rsid w:val="00EA5868"/>
    <w:rsid w:val="00EA588D"/>
    <w:rsid w:val="00EA5D2B"/>
    <w:rsid w:val="00EA5D8A"/>
    <w:rsid w:val="00EA641F"/>
    <w:rsid w:val="00EA6859"/>
    <w:rsid w:val="00EA6957"/>
    <w:rsid w:val="00EA6C67"/>
    <w:rsid w:val="00EA6D1B"/>
    <w:rsid w:val="00EA6F24"/>
    <w:rsid w:val="00EA71F8"/>
    <w:rsid w:val="00EA723A"/>
    <w:rsid w:val="00EA73AE"/>
    <w:rsid w:val="00EA73FD"/>
    <w:rsid w:val="00EA7417"/>
    <w:rsid w:val="00EA748D"/>
    <w:rsid w:val="00EA7781"/>
    <w:rsid w:val="00EA7C98"/>
    <w:rsid w:val="00EB00A6"/>
    <w:rsid w:val="00EB01BE"/>
    <w:rsid w:val="00EB02A5"/>
    <w:rsid w:val="00EB02C0"/>
    <w:rsid w:val="00EB0729"/>
    <w:rsid w:val="00EB0BFB"/>
    <w:rsid w:val="00EB10C9"/>
    <w:rsid w:val="00EB14BA"/>
    <w:rsid w:val="00EB1598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8B7"/>
    <w:rsid w:val="00EB4975"/>
    <w:rsid w:val="00EB4DD2"/>
    <w:rsid w:val="00EB4DF9"/>
    <w:rsid w:val="00EB4F3E"/>
    <w:rsid w:val="00EB4F68"/>
    <w:rsid w:val="00EB53C4"/>
    <w:rsid w:val="00EB5916"/>
    <w:rsid w:val="00EB5BA7"/>
    <w:rsid w:val="00EB6338"/>
    <w:rsid w:val="00EB63F4"/>
    <w:rsid w:val="00EB646B"/>
    <w:rsid w:val="00EB672B"/>
    <w:rsid w:val="00EB67C2"/>
    <w:rsid w:val="00EB696B"/>
    <w:rsid w:val="00EB7301"/>
    <w:rsid w:val="00EB7521"/>
    <w:rsid w:val="00EB76A8"/>
    <w:rsid w:val="00EB7910"/>
    <w:rsid w:val="00EB79DF"/>
    <w:rsid w:val="00EB7C67"/>
    <w:rsid w:val="00EB7C96"/>
    <w:rsid w:val="00EC00AF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8D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5DB3"/>
    <w:rsid w:val="00EC675B"/>
    <w:rsid w:val="00EC67FF"/>
    <w:rsid w:val="00EC6894"/>
    <w:rsid w:val="00EC6C8B"/>
    <w:rsid w:val="00EC6D85"/>
    <w:rsid w:val="00EC772D"/>
    <w:rsid w:val="00EC7ABA"/>
    <w:rsid w:val="00ED04D3"/>
    <w:rsid w:val="00ED07D9"/>
    <w:rsid w:val="00ED07EF"/>
    <w:rsid w:val="00ED0847"/>
    <w:rsid w:val="00ED0A4E"/>
    <w:rsid w:val="00ED0BE7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055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690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57"/>
    <w:rsid w:val="00EE1BDD"/>
    <w:rsid w:val="00EE1BEA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37AF"/>
    <w:rsid w:val="00EE413C"/>
    <w:rsid w:val="00EE434C"/>
    <w:rsid w:val="00EE43BE"/>
    <w:rsid w:val="00EE481F"/>
    <w:rsid w:val="00EE4ACC"/>
    <w:rsid w:val="00EE4D14"/>
    <w:rsid w:val="00EE50D4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BD4"/>
    <w:rsid w:val="00EF1CAE"/>
    <w:rsid w:val="00EF1FDB"/>
    <w:rsid w:val="00EF22A7"/>
    <w:rsid w:val="00EF24E8"/>
    <w:rsid w:val="00EF26A3"/>
    <w:rsid w:val="00EF2878"/>
    <w:rsid w:val="00EF292D"/>
    <w:rsid w:val="00EF2977"/>
    <w:rsid w:val="00EF2A02"/>
    <w:rsid w:val="00EF2C2C"/>
    <w:rsid w:val="00EF2CC4"/>
    <w:rsid w:val="00EF2DE6"/>
    <w:rsid w:val="00EF2F70"/>
    <w:rsid w:val="00EF303A"/>
    <w:rsid w:val="00EF3383"/>
    <w:rsid w:val="00EF34A3"/>
    <w:rsid w:val="00EF35A6"/>
    <w:rsid w:val="00EF392A"/>
    <w:rsid w:val="00EF3CAA"/>
    <w:rsid w:val="00EF3F9E"/>
    <w:rsid w:val="00EF43B9"/>
    <w:rsid w:val="00EF43BC"/>
    <w:rsid w:val="00EF43E0"/>
    <w:rsid w:val="00EF4C47"/>
    <w:rsid w:val="00EF4E6D"/>
    <w:rsid w:val="00EF5622"/>
    <w:rsid w:val="00EF64FC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416"/>
    <w:rsid w:val="00F005F0"/>
    <w:rsid w:val="00F008CF"/>
    <w:rsid w:val="00F00BCE"/>
    <w:rsid w:val="00F00E90"/>
    <w:rsid w:val="00F00EE2"/>
    <w:rsid w:val="00F0131D"/>
    <w:rsid w:val="00F013BB"/>
    <w:rsid w:val="00F015F7"/>
    <w:rsid w:val="00F01F20"/>
    <w:rsid w:val="00F020A0"/>
    <w:rsid w:val="00F02126"/>
    <w:rsid w:val="00F0226D"/>
    <w:rsid w:val="00F02579"/>
    <w:rsid w:val="00F026E7"/>
    <w:rsid w:val="00F028A7"/>
    <w:rsid w:val="00F02A4D"/>
    <w:rsid w:val="00F02BE3"/>
    <w:rsid w:val="00F035A9"/>
    <w:rsid w:val="00F03918"/>
    <w:rsid w:val="00F03F7D"/>
    <w:rsid w:val="00F042A0"/>
    <w:rsid w:val="00F046D3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8F0"/>
    <w:rsid w:val="00F07B9F"/>
    <w:rsid w:val="00F07C86"/>
    <w:rsid w:val="00F07E5D"/>
    <w:rsid w:val="00F07E94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38"/>
    <w:rsid w:val="00F12A3A"/>
    <w:rsid w:val="00F12D27"/>
    <w:rsid w:val="00F12E69"/>
    <w:rsid w:val="00F12FD0"/>
    <w:rsid w:val="00F1312D"/>
    <w:rsid w:val="00F13502"/>
    <w:rsid w:val="00F136AC"/>
    <w:rsid w:val="00F1372D"/>
    <w:rsid w:val="00F13AC3"/>
    <w:rsid w:val="00F13C5B"/>
    <w:rsid w:val="00F13D55"/>
    <w:rsid w:val="00F14492"/>
    <w:rsid w:val="00F1490F"/>
    <w:rsid w:val="00F14B62"/>
    <w:rsid w:val="00F15291"/>
    <w:rsid w:val="00F1531B"/>
    <w:rsid w:val="00F157A9"/>
    <w:rsid w:val="00F159E8"/>
    <w:rsid w:val="00F15A16"/>
    <w:rsid w:val="00F15A8D"/>
    <w:rsid w:val="00F15B27"/>
    <w:rsid w:val="00F15C94"/>
    <w:rsid w:val="00F15D94"/>
    <w:rsid w:val="00F15F15"/>
    <w:rsid w:val="00F160FE"/>
    <w:rsid w:val="00F1621E"/>
    <w:rsid w:val="00F165E3"/>
    <w:rsid w:val="00F16638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1798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47A"/>
    <w:rsid w:val="00F2291A"/>
    <w:rsid w:val="00F22E43"/>
    <w:rsid w:val="00F23386"/>
    <w:rsid w:val="00F2392E"/>
    <w:rsid w:val="00F23A89"/>
    <w:rsid w:val="00F23CA9"/>
    <w:rsid w:val="00F23CB2"/>
    <w:rsid w:val="00F23CD1"/>
    <w:rsid w:val="00F23D64"/>
    <w:rsid w:val="00F23ED8"/>
    <w:rsid w:val="00F242F9"/>
    <w:rsid w:val="00F249DA"/>
    <w:rsid w:val="00F24B49"/>
    <w:rsid w:val="00F24B4F"/>
    <w:rsid w:val="00F24C0D"/>
    <w:rsid w:val="00F24CBC"/>
    <w:rsid w:val="00F2506C"/>
    <w:rsid w:val="00F251F7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0D93"/>
    <w:rsid w:val="00F317F9"/>
    <w:rsid w:val="00F318D4"/>
    <w:rsid w:val="00F31B51"/>
    <w:rsid w:val="00F31C0F"/>
    <w:rsid w:val="00F31E10"/>
    <w:rsid w:val="00F3201E"/>
    <w:rsid w:val="00F322F1"/>
    <w:rsid w:val="00F32AFD"/>
    <w:rsid w:val="00F32F78"/>
    <w:rsid w:val="00F33102"/>
    <w:rsid w:val="00F334B6"/>
    <w:rsid w:val="00F33A74"/>
    <w:rsid w:val="00F33D18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55"/>
    <w:rsid w:val="00F362CB"/>
    <w:rsid w:val="00F36489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7D7"/>
    <w:rsid w:val="00F41A62"/>
    <w:rsid w:val="00F41B8F"/>
    <w:rsid w:val="00F4215D"/>
    <w:rsid w:val="00F42358"/>
    <w:rsid w:val="00F42A49"/>
    <w:rsid w:val="00F42B2A"/>
    <w:rsid w:val="00F42EEC"/>
    <w:rsid w:val="00F431FA"/>
    <w:rsid w:val="00F43AF2"/>
    <w:rsid w:val="00F43DCF"/>
    <w:rsid w:val="00F44F09"/>
    <w:rsid w:val="00F44F49"/>
    <w:rsid w:val="00F44FBF"/>
    <w:rsid w:val="00F44FFC"/>
    <w:rsid w:val="00F4504A"/>
    <w:rsid w:val="00F45404"/>
    <w:rsid w:val="00F45438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A06"/>
    <w:rsid w:val="00F47B08"/>
    <w:rsid w:val="00F47C85"/>
    <w:rsid w:val="00F47CCD"/>
    <w:rsid w:val="00F47F70"/>
    <w:rsid w:val="00F50077"/>
    <w:rsid w:val="00F504A2"/>
    <w:rsid w:val="00F50570"/>
    <w:rsid w:val="00F505AE"/>
    <w:rsid w:val="00F50860"/>
    <w:rsid w:val="00F50996"/>
    <w:rsid w:val="00F50A8A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3D"/>
    <w:rsid w:val="00F5326D"/>
    <w:rsid w:val="00F532CD"/>
    <w:rsid w:val="00F53727"/>
    <w:rsid w:val="00F53B35"/>
    <w:rsid w:val="00F53B9F"/>
    <w:rsid w:val="00F53E26"/>
    <w:rsid w:val="00F54153"/>
    <w:rsid w:val="00F5422C"/>
    <w:rsid w:val="00F5451A"/>
    <w:rsid w:val="00F548FA"/>
    <w:rsid w:val="00F5499B"/>
    <w:rsid w:val="00F551DC"/>
    <w:rsid w:val="00F5532A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929"/>
    <w:rsid w:val="00F56F5E"/>
    <w:rsid w:val="00F57217"/>
    <w:rsid w:val="00F5724A"/>
    <w:rsid w:val="00F57485"/>
    <w:rsid w:val="00F57638"/>
    <w:rsid w:val="00F57893"/>
    <w:rsid w:val="00F57A0C"/>
    <w:rsid w:val="00F57A45"/>
    <w:rsid w:val="00F57CD7"/>
    <w:rsid w:val="00F57D8B"/>
    <w:rsid w:val="00F57F03"/>
    <w:rsid w:val="00F603C4"/>
    <w:rsid w:val="00F6056B"/>
    <w:rsid w:val="00F60DFC"/>
    <w:rsid w:val="00F611ED"/>
    <w:rsid w:val="00F6141B"/>
    <w:rsid w:val="00F615EA"/>
    <w:rsid w:val="00F61718"/>
    <w:rsid w:val="00F617AD"/>
    <w:rsid w:val="00F61983"/>
    <w:rsid w:val="00F61BB9"/>
    <w:rsid w:val="00F61F1F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3DD4"/>
    <w:rsid w:val="00F6424E"/>
    <w:rsid w:val="00F647B3"/>
    <w:rsid w:val="00F649A2"/>
    <w:rsid w:val="00F64A78"/>
    <w:rsid w:val="00F64E0B"/>
    <w:rsid w:val="00F6535A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0DBC"/>
    <w:rsid w:val="00F71130"/>
    <w:rsid w:val="00F7164D"/>
    <w:rsid w:val="00F71686"/>
    <w:rsid w:val="00F71688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0B4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CE4"/>
    <w:rsid w:val="00F85EE1"/>
    <w:rsid w:val="00F8694D"/>
    <w:rsid w:val="00F86F44"/>
    <w:rsid w:val="00F86F63"/>
    <w:rsid w:val="00F8709E"/>
    <w:rsid w:val="00F8757D"/>
    <w:rsid w:val="00F87828"/>
    <w:rsid w:val="00F87870"/>
    <w:rsid w:val="00F87984"/>
    <w:rsid w:val="00F901A8"/>
    <w:rsid w:val="00F901C0"/>
    <w:rsid w:val="00F9020A"/>
    <w:rsid w:val="00F903E9"/>
    <w:rsid w:val="00F9066F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603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5DC7"/>
    <w:rsid w:val="00F9633C"/>
    <w:rsid w:val="00F96398"/>
    <w:rsid w:val="00F965F1"/>
    <w:rsid w:val="00F96829"/>
    <w:rsid w:val="00F96FB0"/>
    <w:rsid w:val="00F9739C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BB5"/>
    <w:rsid w:val="00FA2C48"/>
    <w:rsid w:val="00FA2C60"/>
    <w:rsid w:val="00FA2DDE"/>
    <w:rsid w:val="00FA2DE7"/>
    <w:rsid w:val="00FA2E7F"/>
    <w:rsid w:val="00FA302B"/>
    <w:rsid w:val="00FA35C3"/>
    <w:rsid w:val="00FA3845"/>
    <w:rsid w:val="00FA3D72"/>
    <w:rsid w:val="00FA43DF"/>
    <w:rsid w:val="00FA478E"/>
    <w:rsid w:val="00FA4839"/>
    <w:rsid w:val="00FA48E6"/>
    <w:rsid w:val="00FA4B87"/>
    <w:rsid w:val="00FA4C11"/>
    <w:rsid w:val="00FA4FDD"/>
    <w:rsid w:val="00FA5273"/>
    <w:rsid w:val="00FA54DF"/>
    <w:rsid w:val="00FA5542"/>
    <w:rsid w:val="00FA5796"/>
    <w:rsid w:val="00FA5820"/>
    <w:rsid w:val="00FA590A"/>
    <w:rsid w:val="00FA5CB7"/>
    <w:rsid w:val="00FA5DD5"/>
    <w:rsid w:val="00FA5E01"/>
    <w:rsid w:val="00FA5F7F"/>
    <w:rsid w:val="00FA6340"/>
    <w:rsid w:val="00FA6474"/>
    <w:rsid w:val="00FA653D"/>
    <w:rsid w:val="00FA6702"/>
    <w:rsid w:val="00FA6F81"/>
    <w:rsid w:val="00FA71BC"/>
    <w:rsid w:val="00FA73F5"/>
    <w:rsid w:val="00FA7420"/>
    <w:rsid w:val="00FA7747"/>
    <w:rsid w:val="00FA778D"/>
    <w:rsid w:val="00FA7B99"/>
    <w:rsid w:val="00FA7BA2"/>
    <w:rsid w:val="00FA7C88"/>
    <w:rsid w:val="00FA7F4E"/>
    <w:rsid w:val="00FB00F4"/>
    <w:rsid w:val="00FB0762"/>
    <w:rsid w:val="00FB0AD7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4"/>
    <w:rsid w:val="00FB27EF"/>
    <w:rsid w:val="00FB2B85"/>
    <w:rsid w:val="00FB2ED3"/>
    <w:rsid w:val="00FB31FC"/>
    <w:rsid w:val="00FB346C"/>
    <w:rsid w:val="00FB361C"/>
    <w:rsid w:val="00FB379F"/>
    <w:rsid w:val="00FB3897"/>
    <w:rsid w:val="00FB3AD8"/>
    <w:rsid w:val="00FB3E91"/>
    <w:rsid w:val="00FB3EAD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613"/>
    <w:rsid w:val="00FB6820"/>
    <w:rsid w:val="00FB68C3"/>
    <w:rsid w:val="00FB710F"/>
    <w:rsid w:val="00FB7227"/>
    <w:rsid w:val="00FB7675"/>
    <w:rsid w:val="00FB77D8"/>
    <w:rsid w:val="00FB781A"/>
    <w:rsid w:val="00FB799A"/>
    <w:rsid w:val="00FB7D71"/>
    <w:rsid w:val="00FC01A8"/>
    <w:rsid w:val="00FC0344"/>
    <w:rsid w:val="00FC09EF"/>
    <w:rsid w:val="00FC0A8C"/>
    <w:rsid w:val="00FC1033"/>
    <w:rsid w:val="00FC1149"/>
    <w:rsid w:val="00FC14AC"/>
    <w:rsid w:val="00FC1566"/>
    <w:rsid w:val="00FC157E"/>
    <w:rsid w:val="00FC1697"/>
    <w:rsid w:val="00FC1734"/>
    <w:rsid w:val="00FC1D0B"/>
    <w:rsid w:val="00FC1E21"/>
    <w:rsid w:val="00FC20EF"/>
    <w:rsid w:val="00FC21B2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54D"/>
    <w:rsid w:val="00FC48D3"/>
    <w:rsid w:val="00FC4CDE"/>
    <w:rsid w:val="00FC5624"/>
    <w:rsid w:val="00FC56CF"/>
    <w:rsid w:val="00FC5774"/>
    <w:rsid w:val="00FC5923"/>
    <w:rsid w:val="00FC5C64"/>
    <w:rsid w:val="00FC5FAC"/>
    <w:rsid w:val="00FC665F"/>
    <w:rsid w:val="00FC6809"/>
    <w:rsid w:val="00FC68BD"/>
    <w:rsid w:val="00FC6A90"/>
    <w:rsid w:val="00FC6B2D"/>
    <w:rsid w:val="00FC7573"/>
    <w:rsid w:val="00FC7831"/>
    <w:rsid w:val="00FC7A88"/>
    <w:rsid w:val="00FC7BD3"/>
    <w:rsid w:val="00FC7DB3"/>
    <w:rsid w:val="00FD0226"/>
    <w:rsid w:val="00FD06BE"/>
    <w:rsid w:val="00FD0738"/>
    <w:rsid w:val="00FD0820"/>
    <w:rsid w:val="00FD09FF"/>
    <w:rsid w:val="00FD0AA3"/>
    <w:rsid w:val="00FD137E"/>
    <w:rsid w:val="00FD1422"/>
    <w:rsid w:val="00FD1C68"/>
    <w:rsid w:val="00FD1E87"/>
    <w:rsid w:val="00FD204A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DD"/>
    <w:rsid w:val="00FD5F1A"/>
    <w:rsid w:val="00FD60FF"/>
    <w:rsid w:val="00FD6549"/>
    <w:rsid w:val="00FD678F"/>
    <w:rsid w:val="00FD69FF"/>
    <w:rsid w:val="00FD6DB7"/>
    <w:rsid w:val="00FD6DE8"/>
    <w:rsid w:val="00FD6EF3"/>
    <w:rsid w:val="00FD78C0"/>
    <w:rsid w:val="00FD7C9C"/>
    <w:rsid w:val="00FD7DA1"/>
    <w:rsid w:val="00FE0BBD"/>
    <w:rsid w:val="00FE0EE6"/>
    <w:rsid w:val="00FE0F94"/>
    <w:rsid w:val="00FE0FC2"/>
    <w:rsid w:val="00FE1409"/>
    <w:rsid w:val="00FE17D7"/>
    <w:rsid w:val="00FE2076"/>
    <w:rsid w:val="00FE2210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27"/>
    <w:rsid w:val="00FE56B1"/>
    <w:rsid w:val="00FE5831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6AA"/>
    <w:rsid w:val="00FE7726"/>
    <w:rsid w:val="00FE772E"/>
    <w:rsid w:val="00FE79BB"/>
    <w:rsid w:val="00FE7DA1"/>
    <w:rsid w:val="00FF027A"/>
    <w:rsid w:val="00FF0574"/>
    <w:rsid w:val="00FF0E74"/>
    <w:rsid w:val="00FF11F0"/>
    <w:rsid w:val="00FF13FB"/>
    <w:rsid w:val="00FF1A73"/>
    <w:rsid w:val="00FF1BF3"/>
    <w:rsid w:val="00FF1CFB"/>
    <w:rsid w:val="00FF2230"/>
    <w:rsid w:val="00FF223E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F9"/>
    <w:rsid w:val="00FF4184"/>
    <w:rsid w:val="00FF42BC"/>
    <w:rsid w:val="00FF4872"/>
    <w:rsid w:val="00FF4884"/>
    <w:rsid w:val="00FF4C60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65A1"/>
    <w:rsid w:val="00FF6A79"/>
    <w:rsid w:val="00FF6AE8"/>
    <w:rsid w:val="00FF6B3C"/>
    <w:rsid w:val="00FF6B81"/>
    <w:rsid w:val="00FF6BA6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A54D4F0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E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aliases w:val="fr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60F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5F199A"/>
    <w:rPr>
      <w:rFonts w:ascii="Times New Roman" w:eastAsia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B7A096-2B01-49A9-BC36-752E9A361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210773-5A9E-469A-8D8F-96F7E54917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319B8F-7BDF-4333-A719-0EC8FAAB10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10</Pages>
  <Words>1574</Words>
  <Characters>6495</Characters>
  <Application>Microsoft Office Word</Application>
  <DocSecurity>0</DocSecurity>
  <Lines>54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Orathai, Nuchprasert</cp:lastModifiedBy>
  <cp:revision>4</cp:revision>
  <cp:lastPrinted>2023-05-11T06:40:00Z</cp:lastPrinted>
  <dcterms:created xsi:type="dcterms:W3CDTF">2023-05-11T07:15:00Z</dcterms:created>
  <dcterms:modified xsi:type="dcterms:W3CDTF">2023-05-11T09:35:00Z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