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5B5A7D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5B5A7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B5A7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B5A7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5B5A7D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5B5A7D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5B5A7D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5B5A7D" w:rsidRDefault="00AE20AF" w:rsidP="00AE20A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4480DAFD" w:rsidR="009655C3" w:rsidRPr="005B5A7D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5B5A7D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5B5A7D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5B5A7D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5B5A7D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5B5A7D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5B5A7D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5B5A7D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5B5A7D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7D6E0C2" w:rsidR="006B1550" w:rsidRPr="005B5A7D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BAF5C0A" w14:textId="4E11726F" w:rsidR="00DD4626" w:rsidRPr="005B5A7D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5B5A7D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5B5A7D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B5A7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5B5A7D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/>
        </w:rPr>
        <w:tab/>
      </w:r>
    </w:p>
    <w:p w14:paraId="69B800C7" w14:textId="77777777" w:rsidR="0025275A" w:rsidRPr="005B5A7D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5B5A7D">
        <w:rPr>
          <w:rFonts w:ascii="Angsana New" w:hAnsi="Angsana New" w:cs="Angsana New"/>
          <w:b/>
          <w:bCs/>
        </w:rPr>
        <w:br w:type="page"/>
      </w:r>
      <w:r w:rsidR="0025275A" w:rsidRPr="005B5A7D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4B6B6A" w:rsidRPr="005B5A7D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5B5A7D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3857AC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D3B505B" w14:textId="2ED0B9B8" w:rsidR="0025275A" w:rsidRPr="005B5A7D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5B5A7D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5B5A7D">
        <w:rPr>
          <w:rFonts w:ascii="Angsana New" w:hAnsi="Angsana New"/>
          <w:sz w:val="30"/>
          <w:szCs w:val="30"/>
          <w:cs/>
        </w:rPr>
        <w:t>นี้</w:t>
      </w:r>
      <w:r w:rsidRPr="005B5A7D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B5A7D">
        <w:rPr>
          <w:rFonts w:ascii="Angsana New" w:hAnsi="Angsana New"/>
          <w:sz w:val="30"/>
          <w:szCs w:val="30"/>
          <w:cs/>
        </w:rPr>
        <w:t>ติ</w:t>
      </w:r>
      <w:r w:rsidR="00C67B97" w:rsidRPr="005B5A7D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B5A7D">
        <w:rPr>
          <w:rFonts w:ascii="Angsana New" w:hAnsi="Angsana New"/>
          <w:sz w:val="30"/>
          <w:szCs w:val="30"/>
          <w:cs/>
        </w:rPr>
        <w:t>จาก</w:t>
      </w:r>
      <w:r w:rsidR="00723C61" w:rsidRPr="005B5A7D">
        <w:rPr>
          <w:rFonts w:ascii="Angsana New" w:hAnsi="Angsana New" w:hint="cs"/>
          <w:sz w:val="30"/>
          <w:szCs w:val="30"/>
          <w:cs/>
        </w:rPr>
        <w:t>คณะ</w:t>
      </w:r>
      <w:r w:rsidR="006322AD" w:rsidRPr="005B5A7D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B5A7D">
        <w:rPr>
          <w:rFonts w:ascii="Angsana New" w:hAnsi="Angsana New"/>
          <w:sz w:val="30"/>
          <w:szCs w:val="30"/>
          <w:cs/>
        </w:rPr>
        <w:t>วันที่</w:t>
      </w:r>
      <w:r w:rsidR="0089300E" w:rsidRPr="005B5A7D">
        <w:rPr>
          <w:rFonts w:ascii="Angsana New" w:hAnsi="Angsana New" w:hint="cs"/>
          <w:sz w:val="30"/>
          <w:szCs w:val="30"/>
          <w:cs/>
        </w:rPr>
        <w:t xml:space="preserve"> </w:t>
      </w:r>
      <w:r w:rsidR="003857AC">
        <w:rPr>
          <w:rFonts w:ascii="Angsana New" w:hAnsi="Angsana New"/>
          <w:sz w:val="30"/>
          <w:szCs w:val="30"/>
        </w:rPr>
        <w:t>15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 w:hint="cs"/>
          <w:sz w:val="30"/>
          <w:szCs w:val="30"/>
          <w:cs/>
        </w:rPr>
        <w:t>พฤษภาคม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 </w:t>
      </w:r>
      <w:r w:rsidR="00487F85" w:rsidRPr="005B5A7D">
        <w:rPr>
          <w:rFonts w:ascii="Angsana New" w:hAnsi="Angsana New"/>
          <w:sz w:val="30"/>
          <w:szCs w:val="30"/>
        </w:rPr>
        <w:t>2566</w:t>
      </w:r>
    </w:p>
    <w:p w14:paraId="57867631" w14:textId="77777777" w:rsidR="00E66B73" w:rsidRPr="003857AC" w:rsidRDefault="00E66B7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2335AC8" w14:textId="77777777" w:rsidR="00E66B73" w:rsidRPr="005B5A7D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5B5A7D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3857AC" w:rsidRDefault="001001BD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9C2ACB5" w14:textId="09AB4F96" w:rsidR="00716186" w:rsidRPr="005B5A7D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5B5A7D">
        <w:rPr>
          <w:rFonts w:ascii="Angsana New" w:hAnsi="Angsana New"/>
          <w:sz w:val="30"/>
          <w:szCs w:val="30"/>
        </w:rPr>
        <w:t>34</w:t>
      </w:r>
      <w:r w:rsidRPr="005B5A7D">
        <w:rPr>
          <w:rFonts w:ascii="Angsana New" w:hAnsi="Angsana New"/>
          <w:sz w:val="30"/>
          <w:szCs w:val="30"/>
          <w:cs/>
        </w:rPr>
        <w:t xml:space="preserve"> เรื่อง </w:t>
      </w:r>
      <w:r w:rsidRPr="005B5A7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B5A7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5B5A7D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1C0ABD" w:rsidRPr="005B5A7D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1C0ABD" w:rsidRPr="005B5A7D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1C0ABD" w:rsidRPr="005B5A7D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8710C1" w:rsidRPr="005B5A7D">
        <w:rPr>
          <w:rFonts w:ascii="Angsana New" w:hAnsi="Angsana New"/>
          <w:sz w:val="30"/>
          <w:szCs w:val="30"/>
        </w:rPr>
        <w:t>31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1C0ABD" w:rsidRPr="005B5A7D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5B5A7D">
        <w:rPr>
          <w:rFonts w:ascii="Angsana New" w:hAnsi="Angsana New"/>
          <w:sz w:val="30"/>
          <w:szCs w:val="30"/>
          <w:cs/>
        </w:rPr>
        <w:t xml:space="preserve"> </w:t>
      </w:r>
      <w:r w:rsidR="008710C1" w:rsidRPr="005B5A7D">
        <w:rPr>
          <w:rFonts w:ascii="Angsana New" w:hAnsi="Angsana New"/>
          <w:sz w:val="30"/>
          <w:szCs w:val="30"/>
        </w:rPr>
        <w:t>256</w:t>
      </w:r>
      <w:r w:rsidR="00487F85" w:rsidRPr="005B5A7D">
        <w:rPr>
          <w:rFonts w:ascii="Angsana New" w:hAnsi="Angsana New"/>
          <w:sz w:val="30"/>
          <w:szCs w:val="30"/>
        </w:rPr>
        <w:t>5</w:t>
      </w:r>
    </w:p>
    <w:p w14:paraId="7C686CDC" w14:textId="77777777" w:rsidR="007C1BA3" w:rsidRPr="003857AC" w:rsidRDefault="007C1BA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14:paraId="4D2538FE" w14:textId="32C30D06" w:rsidR="00D20D56" w:rsidRPr="005B5A7D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ab/>
      </w:r>
      <w:r w:rsidR="00FC2B6F" w:rsidRPr="005B5A7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8710C1" w:rsidRPr="005B5A7D">
        <w:rPr>
          <w:rFonts w:ascii="Angsana New" w:hAnsi="Angsana New"/>
          <w:sz w:val="30"/>
          <w:szCs w:val="30"/>
        </w:rPr>
        <w:t>31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FC2B6F" w:rsidRPr="005B5A7D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5B5A7D">
        <w:rPr>
          <w:rFonts w:ascii="Angsana New" w:hAnsi="Angsana New"/>
          <w:sz w:val="30"/>
          <w:szCs w:val="30"/>
          <w:cs/>
        </w:rPr>
        <w:t xml:space="preserve"> </w:t>
      </w:r>
      <w:r w:rsidR="008710C1" w:rsidRPr="005B5A7D">
        <w:rPr>
          <w:rFonts w:ascii="Angsana New" w:hAnsi="Angsana New"/>
          <w:sz w:val="30"/>
          <w:szCs w:val="30"/>
        </w:rPr>
        <w:t>256</w:t>
      </w:r>
      <w:r w:rsidR="00487F85" w:rsidRPr="005B5A7D">
        <w:rPr>
          <w:rFonts w:ascii="Angsana New" w:hAnsi="Angsana New"/>
          <w:sz w:val="30"/>
          <w:szCs w:val="30"/>
        </w:rPr>
        <w:t>5</w:t>
      </w:r>
    </w:p>
    <w:p w14:paraId="280858E4" w14:textId="77777777" w:rsidR="00D20D56" w:rsidRPr="003857AC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BBF8E49" w14:textId="77777777" w:rsidR="00AE20AF" w:rsidRPr="005B5A7D" w:rsidRDefault="00AE20AF" w:rsidP="00AE20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0EC256E2" w14:textId="77777777" w:rsidR="00AE20AF" w:rsidRPr="003857AC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508BDB7D" w14:textId="77777777" w:rsidR="00AE20AF" w:rsidRPr="005B5A7D" w:rsidRDefault="00AE20AF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5A7D">
        <w:rPr>
          <w:rFonts w:ascii="Angsana New" w:hAnsi="Angsana New"/>
          <w:sz w:val="30"/>
          <w:szCs w:val="30"/>
        </w:rPr>
        <w:t xml:space="preserve">19 </w:t>
      </w:r>
      <w:r w:rsidRPr="005B5A7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5B5A7D">
        <w:rPr>
          <w:rFonts w:ascii="Angsana New" w:hAnsi="Angsana New"/>
          <w:sz w:val="30"/>
          <w:szCs w:val="30"/>
        </w:rPr>
        <w:t xml:space="preserve">2565 </w:t>
      </w:r>
      <w:r w:rsidRPr="005B5A7D">
        <w:rPr>
          <w:rFonts w:ascii="Angsana New" w:hAnsi="Angsana New" w:hint="cs"/>
          <w:sz w:val="30"/>
          <w:szCs w:val="30"/>
          <w:cs/>
        </w:rPr>
        <w:t>กลุ่มบริษัทได้ทำการจัดโครงสร้างธุรกิจโดย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ทำสัญญาโอนสิทธิการเช่าที่ดินพร้อมอาคารเกทเวย์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เอกมัย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(</w:t>
      </w:r>
      <w:r w:rsidRPr="005B5A7D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Gateway </w:t>
      </w:r>
      <w:proofErr w:type="spellStart"/>
      <w:r w:rsidRPr="005B5A7D">
        <w:rPr>
          <w:rFonts w:ascii="Angsana New" w:hAnsi="Angsana New"/>
          <w:snapToGrid w:val="0"/>
          <w:sz w:val="30"/>
          <w:szCs w:val="30"/>
          <w:lang w:val="en-GB" w:eastAsia="th-TH"/>
        </w:rPr>
        <w:t>Ekamai</w:t>
      </w:r>
      <w:proofErr w:type="spellEnd"/>
      <w:r w:rsidRPr="005B5A7D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ผ่านบริษัท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เกตเวย์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สาขาเอกมัย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ซึ่งเป็นบริษัทย่อยของบริษัท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จากบริษัท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ทิพย์พัฒน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อาร์เขต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5B5A7D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 xml:space="preserve">4,068 </w:t>
      </w:r>
      <w:r w:rsidRPr="005B5A7D">
        <w:rPr>
          <w:rFonts w:ascii="Angsana New" w:hAnsi="Angsana New" w:hint="cs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  <w:cs/>
        </w:rPr>
        <w:br/>
      </w:r>
      <w:r w:rsidRPr="005B5A7D">
        <w:rPr>
          <w:rFonts w:ascii="Angsana New" w:hAnsi="Angsana New" w:hint="cs"/>
          <w:sz w:val="30"/>
          <w:szCs w:val="30"/>
          <w:cs/>
        </w:rPr>
        <w:t>ซึ่งธุรกิจดังกล่าวมีมูลค่าตามบัญชีของสินทรัพย์สุทธิเป็นจำนวนเงินรวม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4,181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ล้านบาท การจัดโครงสร้างธุรกิจนี้เป็นการปรับองค์กรใหม่และรวมธุรกิจต่างๆภายใต้การควบคุมเดียวกันของกลุ่มบริษัทเข้าด้วยกัน</w:t>
      </w:r>
    </w:p>
    <w:p w14:paraId="20703DE0" w14:textId="77777777" w:rsidR="00AE20AF" w:rsidRPr="003857AC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DB49711" w14:textId="4EB933D9" w:rsidR="00AE20AF" w:rsidRPr="005B5A7D" w:rsidRDefault="00AE20AF" w:rsidP="00D36BC6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5B5A7D">
        <w:rPr>
          <w:rFonts w:ascii="Angsana New" w:hAnsi="Angsana New"/>
          <w:sz w:val="30"/>
          <w:szCs w:val="30"/>
          <w:cs/>
        </w:rPr>
        <w:br/>
      </w:r>
      <w:r w:rsidRPr="005B5A7D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ตามวิธีเสมือนว่าเป็นวิธีการรวมส่วนได้เสียโดยรวมงบการเงินของธุรกิจ ศูนย์การค้า เกตเวย์ สาขาเอกมัย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 xml:space="preserve">ตั้งแต่ก่อนวันที่ </w:t>
      </w:r>
      <w:r w:rsidRPr="005B5A7D">
        <w:rPr>
          <w:rFonts w:ascii="Angsana New" w:hAnsi="Angsana New"/>
          <w:sz w:val="30"/>
          <w:szCs w:val="30"/>
        </w:rPr>
        <w:t xml:space="preserve">1 </w:t>
      </w:r>
      <w:r w:rsidRPr="005B5A7D">
        <w:rPr>
          <w:rFonts w:ascii="Angsana New" w:hAnsi="Angsana New" w:hint="cs"/>
          <w:sz w:val="30"/>
          <w:szCs w:val="30"/>
          <w:cs/>
        </w:rPr>
        <w:t>มกราคม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</w:t>
      </w:r>
      <w:r w:rsidR="00DB10AF" w:rsidRPr="005B5A7D">
        <w:rPr>
          <w:rFonts w:ascii="Angsana New" w:hAnsi="Angsana New"/>
          <w:sz w:val="30"/>
          <w:szCs w:val="30"/>
        </w:rPr>
        <w:t>5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ซึ่งการนำเสนอข้อมูลดังกล่าวจะสะท้อนเนื้อหาทางเศรษฐกิจของธุรกิจ ศูนย์การค้า เกตเวย์ สาขาเอกมัย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 xml:space="preserve">1 </w:t>
      </w:r>
      <w:r w:rsidRPr="005B5A7D">
        <w:rPr>
          <w:rFonts w:ascii="Angsana New" w:hAnsi="Angsana New" w:hint="cs"/>
          <w:sz w:val="30"/>
          <w:szCs w:val="30"/>
          <w:cs/>
        </w:rPr>
        <w:t>มกราคม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</w:t>
      </w:r>
      <w:r w:rsidR="00DB10AF" w:rsidRPr="005B5A7D">
        <w:rPr>
          <w:rFonts w:ascii="Angsana New" w:hAnsi="Angsana New"/>
          <w:sz w:val="30"/>
          <w:szCs w:val="30"/>
        </w:rPr>
        <w:t>5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ถึงแม้ว่าความสัมพันธ์ของกลุ่มบริษัทกับธุรกิจ ศูนย์การค้า เกตเวย์ สาขาเอกมัย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  <w:r w:rsidR="00DB10AF" w:rsidRPr="005B5A7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E143CE" w14:textId="77777777" w:rsidR="00D36BC6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5A8A66" w14:textId="3F53C60A" w:rsidR="00DB10AF" w:rsidRPr="005B5A7D" w:rsidRDefault="00DB10A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ผลกระทบของ</w:t>
      </w:r>
      <w:r w:rsidRPr="005B5A7D">
        <w:rPr>
          <w:rFonts w:ascii="Angsana New" w:hAnsi="Angsana New"/>
          <w:sz w:val="30"/>
          <w:szCs w:val="30"/>
          <w:cs/>
        </w:rPr>
        <w:t>การปรับปรุง</w:t>
      </w:r>
      <w:r w:rsidRPr="005B5A7D">
        <w:rPr>
          <w:rFonts w:ascii="Angsana New" w:hAnsi="Angsana New" w:hint="cs"/>
          <w:sz w:val="30"/>
          <w:szCs w:val="30"/>
          <w:cs/>
        </w:rPr>
        <w:t>ต่องบกำไรขาดทุน</w:t>
      </w:r>
      <w:r w:rsidRPr="005B5A7D">
        <w:rPr>
          <w:rFonts w:ascii="Angsana New" w:hAnsi="Angsana New"/>
          <w:sz w:val="30"/>
          <w:szCs w:val="30"/>
          <w:cs/>
        </w:rPr>
        <w:t>เบ็ดเสร็จ</w:t>
      </w:r>
      <w:r w:rsidR="00025E7A">
        <w:rPr>
          <w:rFonts w:ascii="Angsana New" w:hAnsi="Angsana New" w:hint="cs"/>
          <w:sz w:val="30"/>
          <w:szCs w:val="30"/>
          <w:cs/>
        </w:rPr>
        <w:t>รวม</w:t>
      </w:r>
      <w:r w:rsidRPr="005B5A7D">
        <w:rPr>
          <w:rFonts w:ascii="Angsana New" w:hAnsi="Angsana New"/>
          <w:sz w:val="30"/>
          <w:szCs w:val="30"/>
          <w:cs/>
        </w:rPr>
        <w:t>สำหรับ</w:t>
      </w:r>
      <w:r w:rsidRPr="005B5A7D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5B5A7D">
        <w:rPr>
          <w:rFonts w:ascii="Angsana New" w:hAnsi="Angsana New"/>
          <w:sz w:val="30"/>
          <w:szCs w:val="30"/>
          <w:cs/>
        </w:rPr>
        <w:t>สิ้นสุดวันที่</w:t>
      </w:r>
      <w:r w:rsidRPr="005B5A7D">
        <w:rPr>
          <w:rFonts w:ascii="Angsana New" w:hAnsi="Angsana New" w:hint="cs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31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มีนา</w:t>
      </w:r>
      <w:r w:rsidRPr="005B5A7D">
        <w:rPr>
          <w:rFonts w:ascii="Angsana New" w:hAnsi="Angsana New"/>
          <w:sz w:val="30"/>
          <w:szCs w:val="30"/>
          <w:cs/>
        </w:rPr>
        <w:t xml:space="preserve">คม </w:t>
      </w:r>
      <w:r w:rsidRPr="005B5A7D">
        <w:rPr>
          <w:rFonts w:ascii="Angsana New" w:hAnsi="Angsana New"/>
          <w:sz w:val="30"/>
          <w:szCs w:val="30"/>
        </w:rPr>
        <w:t>256</w:t>
      </w:r>
      <w:r w:rsidR="00CF0D99" w:rsidRPr="005B5A7D">
        <w:rPr>
          <w:rFonts w:ascii="Angsana New" w:hAnsi="Angsana New"/>
          <w:sz w:val="30"/>
          <w:szCs w:val="30"/>
        </w:rPr>
        <w:t>5</w:t>
      </w:r>
      <w:r w:rsidRPr="005B5A7D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2414436A" w14:textId="77777777" w:rsidR="00AE20AF" w:rsidRPr="005B5A7D" w:rsidRDefault="00AE20AF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AE20AF" w:rsidRPr="005B5A7D" w14:paraId="1723CDDE" w14:textId="77777777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739DD343" w14:textId="36C7E612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3739" w:type="dxa"/>
            <w:gridSpan w:val="5"/>
            <w:vAlign w:val="bottom"/>
          </w:tcPr>
          <w:p w14:paraId="08BEB49E" w14:textId="77777777" w:rsidR="00AE20AF" w:rsidRPr="003857A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57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20AF" w:rsidRPr="005B5A7D" w14:paraId="33416373" w14:textId="77777777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539D8787" w14:textId="24F2DE72" w:rsidR="00AE20AF" w:rsidRPr="001E3DD9" w:rsidRDefault="00263C61" w:rsidP="00263C61">
            <w:pPr>
              <w:shd w:val="clear" w:color="auto" w:fill="FFFFFF"/>
              <w:tabs>
                <w:tab w:val="clear" w:pos="227"/>
                <w:tab w:val="clear" w:pos="454"/>
                <w:tab w:val="left" w:pos="430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งบกำไรขาดทุนเบ็ดเสร็จสำหรับ</w:t>
            </w:r>
            <w:r w:rsidRPr="001E3DD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E3DD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</w:t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คม </w:t>
            </w:r>
            <w:r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CF0D99" w:rsidRPr="001E3D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5D6523A0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0C14AC50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0231DDB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5B5A7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786154A7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7124D0A" w14:textId="77777777" w:rsidR="00AE20AF" w:rsidRPr="005B5A7D" w:rsidRDefault="00AE20A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04224F1B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AE20AF" w:rsidRPr="005B5A7D" w14:paraId="72FA481A" w14:textId="77777777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6E9105CC" w14:textId="77777777" w:rsidR="00AE20AF" w:rsidRPr="005B5A7D" w:rsidRDefault="00AE20AF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C9846D7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8E276F5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E20AF" w:rsidRPr="005B5A7D" w14:paraId="03A164F3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06AD0902" w14:textId="77777777" w:rsidR="00AE20AF" w:rsidRPr="005B5A7D" w:rsidRDefault="00AE20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373F3312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0E970CDD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432648C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66DF6C9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F475B" w:rsidRPr="005B5A7D" w14:paraId="1280C6C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1AA6F47" w14:textId="77777777" w:rsidR="005F475B" w:rsidRPr="005B5A7D" w:rsidRDefault="005F475B" w:rsidP="005F475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627BEF0D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478EB404" w14:textId="031DD847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52676">
              <w:rPr>
                <w:rFonts w:ascii="Angsana New" w:hAnsi="Angsana New"/>
                <w:sz w:val="24"/>
                <w:szCs w:val="24"/>
              </w:rPr>
              <w:t xml:space="preserve"> 914 </w:t>
            </w:r>
          </w:p>
        </w:tc>
        <w:tc>
          <w:tcPr>
            <w:tcW w:w="284" w:type="dxa"/>
            <w:vAlign w:val="center"/>
          </w:tcPr>
          <w:p w14:paraId="489CE5AE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241116" w14:textId="46C3F8B9" w:rsidR="005F475B" w:rsidRPr="005B5A7D" w:rsidRDefault="005F475B" w:rsidP="00F66BA8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hint="cs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B5A7D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70B060C4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97D2EFF" w14:textId="38D4B27E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F475B">
              <w:rPr>
                <w:rFonts w:ascii="Angsana New" w:hAnsi="Angsana New"/>
                <w:sz w:val="24"/>
                <w:szCs w:val="24"/>
              </w:rPr>
              <w:t xml:space="preserve"> 914 </w:t>
            </w:r>
          </w:p>
        </w:tc>
      </w:tr>
      <w:tr w:rsidR="005F475B" w:rsidRPr="005B5A7D" w14:paraId="28C26CB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1568779" w14:textId="77777777" w:rsidR="005F475B" w:rsidRPr="005B5A7D" w:rsidRDefault="005F475B" w:rsidP="005F475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1F981C3A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297FACDF" w14:textId="394BC983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55267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284" w:type="dxa"/>
            <w:vAlign w:val="bottom"/>
          </w:tcPr>
          <w:p w14:paraId="2217ABA6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20C178" w14:textId="1BE396F2" w:rsidR="005F475B" w:rsidRPr="005B5A7D" w:rsidRDefault="005F475B" w:rsidP="005F47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8D3AE8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="00CD4ADD">
              <w:rPr>
                <w:rFonts w:ascii="Angsana New" w:hAnsi="Angsana New"/>
                <w:sz w:val="24"/>
                <w:szCs w:val="24"/>
              </w:rPr>
              <w:t>5</w:t>
            </w:r>
            <w:r w:rsidRPr="008D3AE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0AADAFB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9FA67B" w14:textId="1662EA7A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F475B">
              <w:rPr>
                <w:rFonts w:ascii="Angsana New" w:hAnsi="Angsana New"/>
                <w:sz w:val="24"/>
                <w:szCs w:val="24"/>
              </w:rPr>
              <w:t xml:space="preserve"> 75</w:t>
            </w:r>
            <w:r w:rsidR="00CD4ADD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5F475B" w:rsidRPr="005B5A7D" w14:paraId="33859BA9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5D16C84" w14:textId="77777777" w:rsidR="005F475B" w:rsidRPr="005B5A7D" w:rsidRDefault="005F475B" w:rsidP="005F47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0E3CDB19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4FAE0B13" w14:textId="2E6B1523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5267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526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2EBAC32" w14:textId="77777777" w:rsidR="005F475B" w:rsidRPr="005B5A7D" w:rsidRDefault="005F475B" w:rsidP="005F47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39E145" w14:textId="276B4C9E" w:rsidR="005F475B" w:rsidRPr="005B5A7D" w:rsidRDefault="005F475B" w:rsidP="00F66BA8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hint="cs"/>
                <w:sz w:val="24"/>
                <w:szCs w:val="24"/>
              </w:rPr>
            </w:pPr>
            <w:r w:rsidRPr="008D3AE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7583C524" w14:textId="77777777" w:rsidR="005F475B" w:rsidRPr="005B5A7D" w:rsidRDefault="005F475B" w:rsidP="005F47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B2EF54E" w14:textId="1EDE0C2F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F475B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</w:tr>
      <w:tr w:rsidR="005F475B" w:rsidRPr="005B5A7D" w14:paraId="47EFBF3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7B17292" w14:textId="77777777" w:rsidR="005F475B" w:rsidRPr="005B5A7D" w:rsidRDefault="005F475B" w:rsidP="005F47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08" w:type="dxa"/>
            <w:vAlign w:val="center"/>
          </w:tcPr>
          <w:p w14:paraId="5D850C26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54300816" w14:textId="47B6B424" w:rsidR="005F475B" w:rsidRPr="00DF5F66" w:rsidRDefault="00D2454D" w:rsidP="001D5481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240" w:lineRule="auto"/>
              <w:ind w:left="-79" w:right="-108"/>
              <w:rPr>
                <w:rFonts w:ascii="Angsana New" w:hAnsi="Angsana New" w:cstheme="minorBidi" w:hint="cs"/>
                <w:sz w:val="24"/>
                <w:szCs w:val="30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F475B" w:rsidRPr="0055267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F475B" w:rsidRPr="0055267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1B31E9D" w14:textId="77777777" w:rsidR="005F475B" w:rsidRPr="005B5A7D" w:rsidRDefault="005F475B" w:rsidP="005F47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AA5915" w14:textId="10AF32F3" w:rsidR="005F475B" w:rsidRPr="005B5A7D" w:rsidRDefault="005F475B" w:rsidP="00F66BA8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hint="cs"/>
                <w:sz w:val="24"/>
                <w:szCs w:val="24"/>
              </w:rPr>
            </w:pPr>
            <w:r w:rsidRPr="008D3AE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2528519F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D0162F" w14:textId="4B9DD4A0" w:rsidR="005F475B" w:rsidRPr="00C72C57" w:rsidRDefault="006767C3" w:rsidP="00593056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240" w:lineRule="auto"/>
              <w:ind w:left="-79" w:right="-108"/>
              <w:rPr>
                <w:rFonts w:ascii="Angsana New" w:hAnsi="Angsana New" w:cstheme="minorBidi" w:hint="cs"/>
                <w:sz w:val="24"/>
                <w:szCs w:val="30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F475B" w:rsidRPr="008D3AE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5F475B" w:rsidRPr="005B5A7D" w14:paraId="7FFCA1D1" w14:textId="77777777">
        <w:trPr>
          <w:trHeight w:val="60"/>
        </w:trPr>
        <w:tc>
          <w:tcPr>
            <w:tcW w:w="5187" w:type="dxa"/>
            <w:shd w:val="clear" w:color="auto" w:fill="auto"/>
          </w:tcPr>
          <w:p w14:paraId="5388BA3D" w14:textId="77777777" w:rsidR="005F475B" w:rsidRPr="005B5A7D" w:rsidRDefault="005F475B" w:rsidP="005F47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3F5D94A5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041C59A8" w14:textId="109005D0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52676">
              <w:rPr>
                <w:rFonts w:ascii="Angsana New" w:hAnsi="Angsana New"/>
                <w:sz w:val="24"/>
                <w:szCs w:val="24"/>
              </w:rPr>
              <w:t xml:space="preserve"> 12 </w:t>
            </w:r>
          </w:p>
        </w:tc>
        <w:tc>
          <w:tcPr>
            <w:tcW w:w="284" w:type="dxa"/>
            <w:vAlign w:val="center"/>
          </w:tcPr>
          <w:p w14:paraId="4EA84218" w14:textId="77777777" w:rsidR="005F475B" w:rsidRPr="005B5A7D" w:rsidRDefault="005F475B" w:rsidP="005F47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7FC782C" w14:textId="73CE3007" w:rsidR="005F475B" w:rsidRPr="005B5A7D" w:rsidRDefault="005F475B" w:rsidP="005F47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8D3AE8">
              <w:rPr>
                <w:rFonts w:ascii="Angsana New" w:hAnsi="Angsana New"/>
                <w:sz w:val="24"/>
                <w:szCs w:val="24"/>
              </w:rPr>
              <w:t xml:space="preserve"> (1)</w:t>
            </w:r>
          </w:p>
        </w:tc>
        <w:tc>
          <w:tcPr>
            <w:tcW w:w="236" w:type="dxa"/>
            <w:vAlign w:val="center"/>
          </w:tcPr>
          <w:p w14:paraId="1B9B0794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7E7935" w14:textId="182CC0BF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F475B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</w:tr>
      <w:tr w:rsidR="005F475B" w:rsidRPr="005B5A7D" w14:paraId="61FAAD81" w14:textId="77777777">
        <w:trPr>
          <w:trHeight w:val="60"/>
        </w:trPr>
        <w:tc>
          <w:tcPr>
            <w:tcW w:w="5187" w:type="dxa"/>
            <w:shd w:val="clear" w:color="auto" w:fill="auto"/>
          </w:tcPr>
          <w:p w14:paraId="19D8DEA4" w14:textId="77777777" w:rsidR="005F475B" w:rsidRPr="005B5A7D" w:rsidRDefault="005F475B" w:rsidP="005F47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B5A7D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708" w:type="dxa"/>
            <w:vAlign w:val="center"/>
          </w:tcPr>
          <w:p w14:paraId="2FE1FC0A" w14:textId="77777777" w:rsidR="005F475B" w:rsidRPr="005B5A7D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8EE9E5" w14:textId="0CE0212E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52676">
              <w:rPr>
                <w:rFonts w:ascii="Angsana New" w:hAnsi="Angsana New"/>
                <w:sz w:val="24"/>
                <w:szCs w:val="24"/>
              </w:rPr>
              <w:t xml:space="preserve"> 1,168 </w:t>
            </w:r>
          </w:p>
        </w:tc>
        <w:tc>
          <w:tcPr>
            <w:tcW w:w="284" w:type="dxa"/>
            <w:vAlign w:val="center"/>
          </w:tcPr>
          <w:p w14:paraId="04AFBD01" w14:textId="77777777" w:rsidR="005F475B" w:rsidRPr="005B5A7D" w:rsidRDefault="005F475B" w:rsidP="005F47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F2756D" w14:textId="78FB38C0" w:rsidR="005F475B" w:rsidRPr="005B5A7D" w:rsidRDefault="005F475B" w:rsidP="005F47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8D3AE8">
              <w:rPr>
                <w:rFonts w:ascii="Angsana New" w:hAnsi="Angsana New"/>
                <w:sz w:val="24"/>
                <w:szCs w:val="24"/>
              </w:rPr>
              <w:t xml:space="preserve"> 46 </w:t>
            </w:r>
          </w:p>
        </w:tc>
        <w:tc>
          <w:tcPr>
            <w:tcW w:w="236" w:type="dxa"/>
            <w:vAlign w:val="center"/>
          </w:tcPr>
          <w:p w14:paraId="448FBAED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02F841" w14:textId="62E5DB6F" w:rsidR="005F475B" w:rsidRPr="005B5A7D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F475B">
              <w:rPr>
                <w:rFonts w:ascii="Angsana New" w:hAnsi="Angsana New"/>
                <w:sz w:val="24"/>
                <w:szCs w:val="24"/>
              </w:rPr>
              <w:t xml:space="preserve"> 1,214 </w:t>
            </w:r>
          </w:p>
        </w:tc>
      </w:tr>
      <w:tr w:rsidR="005F475B" w:rsidRPr="005B5A7D" w14:paraId="22A1A5A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8DF0A2C" w14:textId="77777777" w:rsidR="005F475B" w:rsidRPr="005B5A7D" w:rsidRDefault="005F475B" w:rsidP="005F475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4F9631CB" w14:textId="77777777" w:rsidR="005F475B" w:rsidRPr="00552676" w:rsidRDefault="005F475B" w:rsidP="005F4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012398" w14:textId="0C69DA61" w:rsidR="005F475B" w:rsidRPr="00552676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67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2,782 </w:t>
            </w:r>
          </w:p>
        </w:tc>
        <w:tc>
          <w:tcPr>
            <w:tcW w:w="284" w:type="dxa"/>
            <w:vAlign w:val="center"/>
          </w:tcPr>
          <w:p w14:paraId="56BF58CE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5BEC7D5" w14:textId="552ED354" w:rsidR="005F475B" w:rsidRPr="008D3AE8" w:rsidRDefault="005F475B" w:rsidP="005F47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3A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</w:t>
            </w:r>
            <w:r w:rsidR="00CD4ADD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Pr="008D3A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304E690" w14:textId="77777777" w:rsidR="005F475B" w:rsidRPr="005B5A7D" w:rsidRDefault="005F475B" w:rsidP="005F475B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0DCDEB" w14:textId="1AA26E4F" w:rsidR="005F475B" w:rsidRPr="006767C3" w:rsidRDefault="005F475B" w:rsidP="005F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7C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2,89</w:t>
            </w:r>
            <w:r w:rsidR="00CD4AD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6767C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E20AF" w:rsidRPr="003857AC" w14:paraId="71A329DB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2E5C32F6" w14:textId="77777777" w:rsidR="00AE20AF" w:rsidRPr="003857AC" w:rsidRDefault="00AE20A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708" w:type="dxa"/>
            <w:vAlign w:val="center"/>
          </w:tcPr>
          <w:p w14:paraId="221BCB8E" w14:textId="77777777" w:rsidR="00AE20AF" w:rsidRPr="003857AC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34" w:type="dxa"/>
            <w:vAlign w:val="center"/>
          </w:tcPr>
          <w:p w14:paraId="1F5CC54E" w14:textId="77777777" w:rsidR="00AE20AF" w:rsidRPr="003857AC" w:rsidRDefault="00AE20AF" w:rsidP="005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4" w:type="dxa"/>
            <w:vAlign w:val="center"/>
          </w:tcPr>
          <w:p w14:paraId="4509F616" w14:textId="77777777" w:rsidR="00AE20AF" w:rsidRPr="003857A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2A327F0A" w14:textId="77777777" w:rsidR="00AE20AF" w:rsidRPr="003857AC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6" w:type="dxa"/>
            <w:vAlign w:val="center"/>
          </w:tcPr>
          <w:p w14:paraId="6E405C53" w14:textId="77777777" w:rsidR="00AE20AF" w:rsidRPr="003857A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622D71C" w14:textId="77777777" w:rsidR="00AE20AF" w:rsidRPr="003857AC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AE20AF" w:rsidRPr="005B5A7D" w14:paraId="1965F1A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B89AADA" w14:textId="77777777" w:rsidR="00AE20AF" w:rsidRPr="005B5A7D" w:rsidRDefault="00AE20A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0B6C1D14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4DA43E5D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0F9552C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68453539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17CD68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62FF8BB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4D" w:rsidRPr="005B5A7D" w14:paraId="12A2770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6F38334" w14:textId="77777777" w:rsidR="00D2454D" w:rsidRPr="005B5A7D" w:rsidRDefault="00D2454D" w:rsidP="00D2454D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76FD5A4C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7E11EA" w14:textId="4C9E7CD4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835 </w:t>
            </w:r>
          </w:p>
        </w:tc>
        <w:tc>
          <w:tcPr>
            <w:tcW w:w="284" w:type="dxa"/>
            <w:vAlign w:val="center"/>
          </w:tcPr>
          <w:p w14:paraId="2F822509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D39AD2" w14:textId="061697F8" w:rsidR="00D2454D" w:rsidRPr="005B5A7D" w:rsidRDefault="00D2454D" w:rsidP="00E163F7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hint="cs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06E727E2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F1C86A" w14:textId="22FC1295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835 </w:t>
            </w:r>
          </w:p>
        </w:tc>
      </w:tr>
      <w:tr w:rsidR="00D2454D" w:rsidRPr="005B5A7D" w14:paraId="17F001D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DBC3BCC" w14:textId="77777777" w:rsidR="00D2454D" w:rsidRPr="005B5A7D" w:rsidRDefault="00D2454D" w:rsidP="00D2454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394F0A87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3BBFB" w14:textId="487BFD9A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234 </w:t>
            </w:r>
          </w:p>
        </w:tc>
        <w:tc>
          <w:tcPr>
            <w:tcW w:w="284" w:type="dxa"/>
            <w:vAlign w:val="center"/>
          </w:tcPr>
          <w:p w14:paraId="2F5F44FB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E61EE2" w14:textId="727E5363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21 </w:t>
            </w:r>
          </w:p>
        </w:tc>
        <w:tc>
          <w:tcPr>
            <w:tcW w:w="236" w:type="dxa"/>
            <w:vAlign w:val="center"/>
          </w:tcPr>
          <w:p w14:paraId="3B3BABCE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3AC04B" w14:textId="2E9959BE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255 </w:t>
            </w:r>
          </w:p>
        </w:tc>
      </w:tr>
      <w:tr w:rsidR="00D2454D" w:rsidRPr="005B5A7D" w14:paraId="3668715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D848EF7" w14:textId="77777777" w:rsidR="00D2454D" w:rsidRPr="005B5A7D" w:rsidRDefault="00D2454D" w:rsidP="00D2454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116D9A76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B56BE" w14:textId="008905B7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1 </w:t>
            </w:r>
          </w:p>
        </w:tc>
        <w:tc>
          <w:tcPr>
            <w:tcW w:w="284" w:type="dxa"/>
            <w:vAlign w:val="center"/>
          </w:tcPr>
          <w:p w14:paraId="77CB8180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533FA78" w14:textId="080394C8" w:rsidR="00D2454D" w:rsidRPr="005B5A7D" w:rsidRDefault="00D2454D" w:rsidP="002E0864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461CA7E2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615E38" w14:textId="4C5C5EC8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1 </w:t>
            </w:r>
          </w:p>
        </w:tc>
      </w:tr>
      <w:tr w:rsidR="00D2454D" w:rsidRPr="005B5A7D" w14:paraId="02BABAA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FD219FC" w14:textId="77777777" w:rsidR="00D2454D" w:rsidRPr="005B5A7D" w:rsidRDefault="00D2454D" w:rsidP="00D2454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1A3BB589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B00C34" w14:textId="3D45B16F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284" w:type="dxa"/>
            <w:vAlign w:val="center"/>
          </w:tcPr>
          <w:p w14:paraId="1FD11304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2D33820" w14:textId="70B7E1DA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  <w:tc>
          <w:tcPr>
            <w:tcW w:w="236" w:type="dxa"/>
            <w:vAlign w:val="center"/>
          </w:tcPr>
          <w:p w14:paraId="6C1CFBE3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F8329F" w14:textId="1B4D62C1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89 </w:t>
            </w:r>
          </w:p>
        </w:tc>
      </w:tr>
      <w:tr w:rsidR="00D2454D" w:rsidRPr="005B5A7D" w14:paraId="7C900A9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0987289" w14:textId="77777777" w:rsidR="00D2454D" w:rsidRPr="005B5A7D" w:rsidRDefault="00D2454D" w:rsidP="00D2454D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036EDD00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20EA58" w14:textId="75271FEC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570 </w:t>
            </w:r>
          </w:p>
        </w:tc>
        <w:tc>
          <w:tcPr>
            <w:tcW w:w="284" w:type="dxa"/>
            <w:vAlign w:val="center"/>
          </w:tcPr>
          <w:p w14:paraId="3CCB054A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96C11F" w14:textId="14E35E91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D52E6">
              <w:rPr>
                <w:rFonts w:ascii="Angsana New" w:hAnsi="Angsana New"/>
                <w:sz w:val="24"/>
                <w:szCs w:val="24"/>
              </w:rPr>
              <w:t>2</w:t>
            </w:r>
            <w:r w:rsidRPr="00D2454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97BA8EA" w14:textId="77777777" w:rsidR="00D2454D" w:rsidRPr="005B5A7D" w:rsidRDefault="00D2454D" w:rsidP="00D24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80BED00" w14:textId="2A535FC6" w:rsidR="00D2454D" w:rsidRPr="005B5A7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D2454D">
              <w:rPr>
                <w:rFonts w:ascii="Angsana New" w:hAnsi="Angsana New"/>
                <w:sz w:val="24"/>
                <w:szCs w:val="24"/>
              </w:rPr>
              <w:t xml:space="preserve"> 57</w:t>
            </w:r>
            <w:r w:rsidR="001D52E6">
              <w:rPr>
                <w:rFonts w:ascii="Angsana New" w:hAnsi="Angsana New"/>
                <w:sz w:val="24"/>
                <w:szCs w:val="24"/>
              </w:rPr>
              <w:t>2</w:t>
            </w:r>
            <w:r w:rsidRPr="00D2454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2454D" w:rsidRPr="005B5A7D" w14:paraId="555433B4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CF32AC8" w14:textId="77777777" w:rsidR="00D2454D" w:rsidRPr="005B5A7D" w:rsidRDefault="00D2454D" w:rsidP="00D2454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57BD1219" w14:textId="77777777" w:rsidR="00D2454D" w:rsidRPr="005B5A7D" w:rsidRDefault="00D2454D" w:rsidP="00D245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6C21F3" w14:textId="28B4E2BA" w:rsidR="00D2454D" w:rsidRPr="00D2454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45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1,727 </w:t>
            </w:r>
          </w:p>
        </w:tc>
        <w:tc>
          <w:tcPr>
            <w:tcW w:w="284" w:type="dxa"/>
            <w:vAlign w:val="center"/>
          </w:tcPr>
          <w:p w14:paraId="4E5F2B16" w14:textId="77777777" w:rsidR="00D2454D" w:rsidRPr="00D2454D" w:rsidRDefault="00D2454D" w:rsidP="00D245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404D398" w14:textId="7A0114BF" w:rsidR="00D2454D" w:rsidRPr="00D2454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45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</w:t>
            </w:r>
            <w:r w:rsidR="001D52E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D245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8363793" w14:textId="77777777" w:rsidR="00D2454D" w:rsidRPr="00D2454D" w:rsidRDefault="00D2454D" w:rsidP="00D2454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FED593" w14:textId="72FBDED9" w:rsidR="00D2454D" w:rsidRPr="00D2454D" w:rsidRDefault="00D2454D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45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1,75</w:t>
            </w:r>
            <w:r w:rsidR="001D52E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D245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E20AF" w:rsidRPr="005B5A7D" w14:paraId="431498A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A506F4A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1ACA16C4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D82F79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1A21FBA" w14:textId="77777777" w:rsidR="00AE20AF" w:rsidRPr="005B5A7D" w:rsidRDefault="00AE20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3A81C8E" w14:textId="77777777" w:rsidR="00AE20AF" w:rsidRPr="005B5A7D" w:rsidRDefault="00AE20AF" w:rsidP="00D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35C4257" w14:textId="77777777" w:rsidR="00AE20AF" w:rsidRPr="005B5A7D" w:rsidRDefault="00AE20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69B36A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5E40" w:rsidRPr="005B5A7D" w14:paraId="15060EC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83088B9" w14:textId="77777777" w:rsidR="00715E40" w:rsidRPr="005B5A7D" w:rsidRDefault="00715E40" w:rsidP="00715E4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B5A7D">
              <w:rPr>
                <w:rFonts w:ascii="Angsana New" w:hAnsi="Angsana New" w:hint="cs"/>
                <w:bCs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8" w:type="dxa"/>
            <w:vAlign w:val="center"/>
          </w:tcPr>
          <w:p w14:paraId="48F9DD13" w14:textId="77777777" w:rsidR="00715E40" w:rsidRPr="005B5A7D" w:rsidRDefault="00715E40" w:rsidP="00715E4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300C3" w14:textId="64DC6E0B" w:rsidR="00715E40" w:rsidRPr="005B5A7D" w:rsidRDefault="00715E40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1,055 </w:t>
            </w:r>
          </w:p>
        </w:tc>
        <w:tc>
          <w:tcPr>
            <w:tcW w:w="284" w:type="dxa"/>
            <w:vAlign w:val="center"/>
          </w:tcPr>
          <w:p w14:paraId="6C611107" w14:textId="77777777" w:rsidR="00715E40" w:rsidRPr="005B5A7D" w:rsidRDefault="00715E40" w:rsidP="00715E4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D731BA" w14:textId="77768A83" w:rsidR="00715E40" w:rsidRPr="005B5A7D" w:rsidRDefault="00214D7A" w:rsidP="0045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85 </w:t>
            </w:r>
          </w:p>
        </w:tc>
        <w:tc>
          <w:tcPr>
            <w:tcW w:w="236" w:type="dxa"/>
            <w:vAlign w:val="center"/>
          </w:tcPr>
          <w:p w14:paraId="749B93E5" w14:textId="77777777" w:rsidR="00715E40" w:rsidRPr="005B5A7D" w:rsidRDefault="00715E40" w:rsidP="00715E4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85A48A" w14:textId="19ACC0B9" w:rsidR="00715E40" w:rsidRPr="005B5A7D" w:rsidRDefault="008477FF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1,140 </w:t>
            </w:r>
          </w:p>
        </w:tc>
      </w:tr>
      <w:tr w:rsidR="00715E40" w:rsidRPr="005B5A7D" w14:paraId="727BC7CE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47207E4" w14:textId="77777777" w:rsidR="00715E40" w:rsidRPr="005B5A7D" w:rsidRDefault="00715E40" w:rsidP="00715E4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45A58B9F" w14:textId="77777777" w:rsidR="00715E40" w:rsidRPr="005B5A7D" w:rsidRDefault="00715E40" w:rsidP="00715E4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A2BC6" w14:textId="0FCE430B" w:rsidR="00715E40" w:rsidRPr="005B5A7D" w:rsidRDefault="00715E40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(251)</w:t>
            </w:r>
          </w:p>
        </w:tc>
        <w:tc>
          <w:tcPr>
            <w:tcW w:w="284" w:type="dxa"/>
            <w:vAlign w:val="center"/>
          </w:tcPr>
          <w:p w14:paraId="049E430B" w14:textId="77777777" w:rsidR="00715E40" w:rsidRPr="005B5A7D" w:rsidRDefault="00715E40" w:rsidP="00715E4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7EB711" w14:textId="76EEB7D0" w:rsidR="00715E40" w:rsidRPr="005B5A7D" w:rsidRDefault="00214D7A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(6)</w:t>
            </w:r>
          </w:p>
        </w:tc>
        <w:tc>
          <w:tcPr>
            <w:tcW w:w="236" w:type="dxa"/>
            <w:vAlign w:val="center"/>
          </w:tcPr>
          <w:p w14:paraId="0641D841" w14:textId="77777777" w:rsidR="00715E40" w:rsidRPr="005B5A7D" w:rsidRDefault="00715E40" w:rsidP="00715E4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11D742" w14:textId="6376FD2E" w:rsidR="00715E40" w:rsidRPr="005B5A7D" w:rsidRDefault="008477FF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566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</w:tr>
      <w:tr w:rsidR="00715E40" w:rsidRPr="005B5A7D" w14:paraId="7D3C73E9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1AD18F5" w14:textId="77777777" w:rsidR="00715E40" w:rsidRPr="005B5A7D" w:rsidRDefault="00715E40" w:rsidP="00715E4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08" w:type="dxa"/>
            <w:vAlign w:val="center"/>
          </w:tcPr>
          <w:p w14:paraId="38A330DE" w14:textId="77777777" w:rsidR="00715E40" w:rsidRPr="005B5A7D" w:rsidRDefault="00715E40" w:rsidP="00715E4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68186" w14:textId="687FC682" w:rsidR="00715E40" w:rsidRPr="005B5A7D" w:rsidRDefault="00715E40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80</w:t>
            </w:r>
            <w:r w:rsidR="00B4793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13F3D975" w14:textId="77777777" w:rsidR="00715E40" w:rsidRPr="005B5A7D" w:rsidRDefault="00715E40" w:rsidP="00715E4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CEA26F0" w14:textId="581EE3D2" w:rsidR="00715E40" w:rsidRPr="005B5A7D" w:rsidRDefault="00214D7A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</w:t>
            </w:r>
            <w:r w:rsidR="00B4793C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center"/>
          </w:tcPr>
          <w:p w14:paraId="0DE478F7" w14:textId="77777777" w:rsidR="00715E40" w:rsidRPr="005B5A7D" w:rsidRDefault="00715E40" w:rsidP="00715E4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0162EA" w14:textId="5B03F2C3" w:rsidR="00715E40" w:rsidRPr="005B5A7D" w:rsidRDefault="008477FF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88</w:t>
            </w:r>
            <w:r w:rsidR="00B4793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15E40" w:rsidRPr="005B5A7D" w14:paraId="359F8A9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337A7BC" w14:textId="77777777" w:rsidR="00715E40" w:rsidRPr="005B5A7D" w:rsidRDefault="00715E40" w:rsidP="00715E4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center"/>
          </w:tcPr>
          <w:p w14:paraId="592A94F6" w14:textId="77777777" w:rsidR="00715E40" w:rsidRPr="005B5A7D" w:rsidRDefault="00715E40" w:rsidP="00715E4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A18E03" w14:textId="7D27F936" w:rsidR="00715E40" w:rsidRPr="005B5A7D" w:rsidRDefault="00715E40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(15</w:t>
            </w:r>
            <w:r w:rsidR="00B4793C">
              <w:rPr>
                <w:rFonts w:ascii="Angsana New" w:hAnsi="Angsana New"/>
                <w:sz w:val="24"/>
                <w:szCs w:val="24"/>
              </w:rPr>
              <w:t>9</w:t>
            </w:r>
            <w:r w:rsidRPr="005B5A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3DD1F177" w14:textId="77777777" w:rsidR="00715E40" w:rsidRPr="005B5A7D" w:rsidRDefault="00715E40" w:rsidP="00715E4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A293D0B" w14:textId="222D5BE6" w:rsidR="00715E40" w:rsidRPr="005B5A7D" w:rsidRDefault="00214D7A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(1</w:t>
            </w:r>
            <w:r w:rsidR="00B4793C">
              <w:rPr>
                <w:rFonts w:ascii="Angsana New" w:hAnsi="Angsana New"/>
                <w:sz w:val="24"/>
                <w:szCs w:val="24"/>
              </w:rPr>
              <w:t>5</w:t>
            </w:r>
            <w:r w:rsidRPr="005B5A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5B17AE87" w14:textId="77777777" w:rsidR="00715E40" w:rsidRPr="005B5A7D" w:rsidRDefault="00715E40" w:rsidP="00715E4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8F6196" w14:textId="24C6EBF6" w:rsidR="00715E40" w:rsidRPr="005B5A7D" w:rsidRDefault="008477FF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 xml:space="preserve"> (17</w:t>
            </w:r>
            <w:r w:rsidR="00B4793C">
              <w:rPr>
                <w:rFonts w:ascii="Angsana New" w:hAnsi="Angsana New"/>
                <w:sz w:val="24"/>
                <w:szCs w:val="24"/>
              </w:rPr>
              <w:t>4</w:t>
            </w:r>
            <w:r w:rsidRPr="005B5A7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5E40" w:rsidRPr="005B5A7D" w14:paraId="0AE9191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4948731" w14:textId="133F3568" w:rsidR="00715E40" w:rsidRPr="005B5A7D" w:rsidRDefault="00715E40" w:rsidP="00715E4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Cs/>
                <w:sz w:val="24"/>
                <w:szCs w:val="24"/>
                <w:cs/>
              </w:rPr>
              <w:t>กำไรสำหรับ</w:t>
            </w:r>
            <w:r w:rsidR="00C93BB2">
              <w:rPr>
                <w:rFonts w:ascii="Angsana New" w:hAnsi="Angsana New" w:hint="cs"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08" w:type="dxa"/>
            <w:vAlign w:val="center"/>
          </w:tcPr>
          <w:p w14:paraId="11132F75" w14:textId="77777777" w:rsidR="00715E40" w:rsidRPr="005B5A7D" w:rsidRDefault="00715E40" w:rsidP="00715E4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8104803" w14:textId="35AC7CF5" w:rsidR="00715E40" w:rsidRPr="005B5A7D" w:rsidRDefault="00715E40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645</w:t>
            </w:r>
          </w:p>
        </w:tc>
        <w:tc>
          <w:tcPr>
            <w:tcW w:w="284" w:type="dxa"/>
            <w:vAlign w:val="center"/>
          </w:tcPr>
          <w:p w14:paraId="13A770E3" w14:textId="77777777" w:rsidR="00715E40" w:rsidRPr="005B5A7D" w:rsidRDefault="00715E40" w:rsidP="00715E4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9A2671E" w14:textId="64D4ED09" w:rsidR="00715E40" w:rsidRPr="005B5A7D" w:rsidRDefault="00214D7A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64</w:t>
            </w:r>
          </w:p>
        </w:tc>
        <w:tc>
          <w:tcPr>
            <w:tcW w:w="236" w:type="dxa"/>
            <w:vAlign w:val="center"/>
          </w:tcPr>
          <w:p w14:paraId="065ABBA6" w14:textId="77777777" w:rsidR="00715E40" w:rsidRPr="005B5A7D" w:rsidRDefault="00715E40" w:rsidP="00715E40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894C" w14:textId="0D2BC0AB" w:rsidR="00715E40" w:rsidRPr="005B5A7D" w:rsidRDefault="008477FF" w:rsidP="00B47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709</w:t>
            </w:r>
          </w:p>
        </w:tc>
      </w:tr>
      <w:tr w:rsidR="00AE20AF" w:rsidRPr="005B5A7D" w14:paraId="69386DB1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2B73E065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12"/>
                <w:szCs w:val="12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17744B26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373BD14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5AAC9B37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57CCDC9E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E20AF" w:rsidRPr="005B5A7D" w14:paraId="3162F77D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4D50667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6B6374DB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86F4C9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169AD59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E2BD925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336218F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1EB21882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20AF" w:rsidRPr="005B5A7D" w14:paraId="41C2CE5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CBD3C18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อาจ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42B73BB6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7A8A8A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A21864F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32A44B1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99F26C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7F5F4F2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009" w:rsidRPr="005B5A7D" w14:paraId="551424B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972C50E" w14:textId="77777777" w:rsidR="00A25009" w:rsidRPr="005B5A7D" w:rsidRDefault="00A25009" w:rsidP="00A2500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B5A7D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708" w:type="dxa"/>
            <w:vAlign w:val="center"/>
          </w:tcPr>
          <w:p w14:paraId="72FEA80A" w14:textId="77777777" w:rsidR="00A25009" w:rsidRPr="005B5A7D" w:rsidRDefault="00A25009" w:rsidP="00A2500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816E70" w14:textId="32431935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4" w:type="dxa"/>
            <w:vAlign w:val="center"/>
          </w:tcPr>
          <w:p w14:paraId="36767A42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A3CF8F6" w14:textId="0D5837B1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027DE0C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47E1C64" w14:textId="2B8C75D2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A25009" w:rsidRPr="005B5A7D" w14:paraId="06A0743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0D121AE" w14:textId="77777777" w:rsidR="00A25009" w:rsidRPr="005B5A7D" w:rsidRDefault="00A25009" w:rsidP="00A2500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5A7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7205AF3B" w14:textId="77777777" w:rsidR="00A25009" w:rsidRPr="005B5A7D" w:rsidRDefault="00A25009" w:rsidP="00A2500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204BEA" w14:textId="4F16789F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B5A7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750D4185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89792A4" w14:textId="0C5D33F5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9E152DB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43454A8" w14:textId="3BB8B967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B5A7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25009" w:rsidRPr="005B5A7D" w14:paraId="29D252C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49845BD" w14:textId="77777777" w:rsidR="00A25009" w:rsidRPr="005B5A7D" w:rsidRDefault="00A25009" w:rsidP="00A2500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70B84DFB" w14:textId="77777777" w:rsidR="00A25009" w:rsidRPr="005B5A7D" w:rsidRDefault="00A25009" w:rsidP="00A2500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8CB8" w14:textId="362E5DB5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02E75679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1B72" w14:textId="6E9EE963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642ED29" w14:textId="77777777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1B55" w14:textId="742A6C20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A25009" w:rsidRPr="005B5A7D" w14:paraId="75B5104A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BB97CDA" w14:textId="63F8D7D2" w:rsidR="00A25009" w:rsidRPr="005B5A7D" w:rsidRDefault="00A25009" w:rsidP="00A2500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5B5A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บ็ดเสร็จอื่นสำหรับ</w:t>
            </w:r>
            <w:r w:rsidR="00025E7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75F7AD5B" w14:textId="77777777" w:rsidR="00A25009" w:rsidRPr="005B5A7D" w:rsidRDefault="00A25009" w:rsidP="00A2500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C2670F" w14:textId="32C811B4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71F86C9C" w14:textId="77777777" w:rsidR="00A25009" w:rsidRPr="005B5A7D" w:rsidRDefault="00A25009" w:rsidP="00A2500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26B856B" w14:textId="616C5B52" w:rsidR="00A25009" w:rsidRPr="005B5A7D" w:rsidRDefault="00A25009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EA57AD" w14:textId="77777777" w:rsidR="00A25009" w:rsidRPr="005B5A7D" w:rsidRDefault="00A25009" w:rsidP="00A2500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3260B7" w14:textId="305FDB4C" w:rsidR="00A25009" w:rsidRPr="005B5A7D" w:rsidRDefault="00A25009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AE20AF" w:rsidRPr="005B5A7D" w14:paraId="131F2570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E3ECF7C" w14:textId="7C2C5ECF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กำไรเบ็ดเสร็จรวมสำหรับ</w:t>
            </w:r>
            <w:r w:rsidR="00025E7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08" w:type="dxa"/>
            <w:vAlign w:val="center"/>
          </w:tcPr>
          <w:p w14:paraId="0AAA916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98EF97" w14:textId="1F930D8C" w:rsidR="00AE20AF" w:rsidRPr="005B5A7D" w:rsidRDefault="00AF3695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69</w:t>
            </w:r>
            <w:r w:rsidR="00A250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222C3F29" w14:textId="77777777" w:rsidR="00AE20AF" w:rsidRPr="005B5A7D" w:rsidRDefault="00AE20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67FD06E" w14:textId="27BD25DD" w:rsidR="00AE20AF" w:rsidRPr="005B5A7D" w:rsidRDefault="00832488" w:rsidP="00A25009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  <w:vAlign w:val="center"/>
          </w:tcPr>
          <w:p w14:paraId="406BB8D8" w14:textId="77777777" w:rsidR="00AE20AF" w:rsidRPr="005B5A7D" w:rsidRDefault="00AE20AF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9F08BD" w14:textId="48F2639D" w:rsidR="00AE20AF" w:rsidRPr="005B5A7D" w:rsidRDefault="004D6535" w:rsidP="00A2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>75</w:t>
            </w:r>
            <w:r w:rsidR="00A25009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AE20AF" w:rsidRPr="005B5A7D" w14:paraId="7EA2DF4E" w14:textId="77777777">
        <w:trPr>
          <w:trHeight w:val="98"/>
        </w:trPr>
        <w:tc>
          <w:tcPr>
            <w:tcW w:w="5187" w:type="dxa"/>
            <w:shd w:val="clear" w:color="auto" w:fill="auto"/>
          </w:tcPr>
          <w:p w14:paraId="2CEBE705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710A808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AF1D9D1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B3DFCDE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41AB79A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025899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50DD4A1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36BC6" w:rsidRPr="005B5A7D" w14:paraId="267F5FF0" w14:textId="77777777">
        <w:trPr>
          <w:trHeight w:val="98"/>
        </w:trPr>
        <w:tc>
          <w:tcPr>
            <w:tcW w:w="5187" w:type="dxa"/>
            <w:shd w:val="clear" w:color="auto" w:fill="auto"/>
          </w:tcPr>
          <w:p w14:paraId="514FD36D" w14:textId="77777777" w:rsidR="00D36BC6" w:rsidRPr="005B5A7D" w:rsidRDefault="00D36BC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7E6EEF76" w14:textId="77777777" w:rsidR="00D36BC6" w:rsidRPr="005B5A7D" w:rsidRDefault="00D36BC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E56D2B" w14:textId="77777777" w:rsidR="00D36BC6" w:rsidRPr="005B5A7D" w:rsidRDefault="00D36BC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7C99C24A" w14:textId="77777777" w:rsidR="00D36BC6" w:rsidRPr="005B5A7D" w:rsidRDefault="00D36BC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1BF8F84" w14:textId="77777777" w:rsidR="00D36BC6" w:rsidRPr="005B5A7D" w:rsidRDefault="00D36BC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F178EC" w14:textId="77777777" w:rsidR="00D36BC6" w:rsidRPr="005B5A7D" w:rsidRDefault="00D36BC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6B8B186" w14:textId="77777777" w:rsidR="00D36BC6" w:rsidRPr="005B5A7D" w:rsidRDefault="00D36BC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E0DF0" w:rsidRPr="005B5A7D" w14:paraId="1FAC7D4A" w14:textId="77777777">
        <w:trPr>
          <w:trHeight w:val="98"/>
        </w:trPr>
        <w:tc>
          <w:tcPr>
            <w:tcW w:w="5187" w:type="dxa"/>
            <w:shd w:val="clear" w:color="auto" w:fill="auto"/>
          </w:tcPr>
          <w:p w14:paraId="504D318D" w14:textId="77777777" w:rsidR="001E0DF0" w:rsidRPr="005B5A7D" w:rsidRDefault="001E0DF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3C72DD1E" w14:textId="77777777" w:rsidR="001E0DF0" w:rsidRPr="005B5A7D" w:rsidRDefault="001E0DF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D999B25" w14:textId="77777777" w:rsidR="001E0DF0" w:rsidRPr="005B5A7D" w:rsidRDefault="001E0DF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8E1ACB7" w14:textId="77777777" w:rsidR="001E0DF0" w:rsidRPr="005B5A7D" w:rsidRDefault="001E0DF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4ABACE3" w14:textId="77777777" w:rsidR="001E0DF0" w:rsidRPr="005B5A7D" w:rsidRDefault="001E0DF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9147A72" w14:textId="77777777" w:rsidR="001E0DF0" w:rsidRPr="005B5A7D" w:rsidRDefault="001E0DF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21AA5C87" w14:textId="77777777" w:rsidR="001E0DF0" w:rsidRPr="005B5A7D" w:rsidRDefault="001E0DF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E20AF" w:rsidRPr="005B5A7D" w14:paraId="4A1BF71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95DA3BA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285F021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E01F4B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41D7283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8BEE580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E775E80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4715022" w14:textId="77777777" w:rsidR="00AE20AF" w:rsidRPr="005B5A7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E20AF" w:rsidRPr="005B5A7D" w14:paraId="47D5A329" w14:textId="77777777">
        <w:trPr>
          <w:trHeight w:val="173"/>
        </w:trPr>
        <w:tc>
          <w:tcPr>
            <w:tcW w:w="5187" w:type="dxa"/>
            <w:shd w:val="clear" w:color="auto" w:fill="auto"/>
          </w:tcPr>
          <w:p w14:paraId="2DE3769D" w14:textId="77777777" w:rsidR="00AE20AF" w:rsidRPr="005B5A7D" w:rsidRDefault="00AE20AF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0A4A3A8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B4308C" w14:textId="48F4947D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284" w:type="dxa"/>
            <w:vAlign w:val="center"/>
          </w:tcPr>
          <w:p w14:paraId="07B74D18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154A38" w14:textId="61A93120" w:rsidR="00AE20AF" w:rsidRPr="005B5A7D" w:rsidRDefault="007E3B77" w:rsidP="0078509E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1CCF82C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5981CF" w14:textId="644E56BB" w:rsidR="00AE20AF" w:rsidRPr="005B5A7D" w:rsidRDefault="007E3B77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</w:tr>
      <w:tr w:rsidR="00AE20AF" w:rsidRPr="005B5A7D" w14:paraId="63A2A01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9E1483D" w14:textId="77777777" w:rsidR="00AE20AF" w:rsidRPr="005B5A7D" w:rsidRDefault="00AE20AF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029D3F0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87B47A" w14:textId="043C410E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2238A5C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87FB454" w14:textId="4CAF1C18" w:rsidR="00AE20AF" w:rsidRPr="005B5A7D" w:rsidRDefault="007E3B77" w:rsidP="0078509E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5A7D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  <w:vAlign w:val="center"/>
          </w:tcPr>
          <w:p w14:paraId="6635CA3D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9C6A31" w14:textId="4A65CC1A" w:rsidR="00AE20AF" w:rsidRPr="005B5A7D" w:rsidRDefault="001A2378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AE20AF" w:rsidRPr="005B5A7D" w14:paraId="5EDEACB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0E42E00" w14:textId="4ADFC959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="00025E7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08" w:type="dxa"/>
            <w:vAlign w:val="center"/>
          </w:tcPr>
          <w:p w14:paraId="7CC5B72C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1118E2" w14:textId="4CD23638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F49EC" w:rsidRPr="005B5A7D">
              <w:rPr>
                <w:rFonts w:ascii="Angsana New" w:hAnsi="Angsana New"/>
                <w:b/>
                <w:bCs/>
                <w:sz w:val="24"/>
                <w:szCs w:val="24"/>
              </w:rPr>
              <w:t>645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52F4605B" w14:textId="77777777" w:rsidR="00AE20AF" w:rsidRPr="005B5A7D" w:rsidRDefault="00AE20A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4215D20" w14:textId="6560A1BD" w:rsidR="00AE20AF" w:rsidRPr="005B5A7D" w:rsidRDefault="006F48D1" w:rsidP="0078509E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64 </w:t>
            </w:r>
          </w:p>
        </w:tc>
        <w:tc>
          <w:tcPr>
            <w:tcW w:w="236" w:type="dxa"/>
          </w:tcPr>
          <w:p w14:paraId="0EFE54D8" w14:textId="77777777" w:rsidR="00AE20AF" w:rsidRPr="005B5A7D" w:rsidRDefault="00AE20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E098922" w14:textId="3133D4E5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709 </w:t>
            </w:r>
          </w:p>
        </w:tc>
      </w:tr>
      <w:tr w:rsidR="00AE20AF" w:rsidRPr="005B5A7D" w14:paraId="4EE8A68B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F943695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08" w:type="dxa"/>
            <w:vAlign w:val="center"/>
          </w:tcPr>
          <w:p w14:paraId="13FEA6A8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4C3B2C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AE20AF" w:rsidRPr="005B5A7D" w:rsidRDefault="00AE20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C74F278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AE20AF" w:rsidRPr="005B5A7D" w:rsidRDefault="00AE20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1AAC231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20AF" w:rsidRPr="005B5A7D" w14:paraId="71D45C8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E4A0D0B" w14:textId="77777777" w:rsidR="00AE20AF" w:rsidRPr="005B5A7D" w:rsidRDefault="00AE20AF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09E34414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B76803" w14:textId="60FB689E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78509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0D1E3680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1D8645" w14:textId="4BA1B702" w:rsidR="00AE20AF" w:rsidRPr="005B5A7D" w:rsidRDefault="007E3B77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6B4E0A2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1A58FB" w14:textId="1373DC74" w:rsidR="00AE20AF" w:rsidRPr="005B5A7D" w:rsidRDefault="007E3B77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78509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E20AF" w:rsidRPr="005B5A7D" w14:paraId="5740F23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AEE0ACB" w14:textId="77777777" w:rsidR="00AE20AF" w:rsidRPr="005B5A7D" w:rsidRDefault="00AE20AF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1920FBAB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639495" w14:textId="3E8F1513" w:rsidR="00AE20AF" w:rsidRPr="005B5A7D" w:rsidRDefault="006F48D1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447DA38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8B51C3" w14:textId="1926DA42" w:rsidR="00AE20AF" w:rsidRPr="005B5A7D" w:rsidRDefault="007E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36" w:type="dxa"/>
            <w:vAlign w:val="center"/>
          </w:tcPr>
          <w:p w14:paraId="22CC8141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A87652B" w14:textId="448793DD" w:rsidR="00AE20AF" w:rsidRPr="005B5A7D" w:rsidRDefault="007E3B77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B5A7D">
              <w:rPr>
                <w:rFonts w:ascii="Angsana New" w:hAnsi="Angsana New"/>
                <w:sz w:val="24"/>
                <w:szCs w:val="24"/>
              </w:rPr>
              <w:t>64</w:t>
            </w:r>
          </w:p>
        </w:tc>
      </w:tr>
      <w:tr w:rsidR="00AE20AF" w:rsidRPr="005B5A7D" w14:paraId="2EDCF7B4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1983E41" w14:textId="5F64B22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5B5A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</w:t>
            </w:r>
            <w:r w:rsidR="00C93BB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08" w:type="dxa"/>
            <w:vAlign w:val="center"/>
          </w:tcPr>
          <w:p w14:paraId="78993880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196E21" w14:textId="6011393C" w:rsidR="00AE20AF" w:rsidRPr="005B5A7D" w:rsidRDefault="000F49EC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69</w:t>
            </w:r>
            <w:r w:rsidR="0078509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4FA2A38E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D6967F0" w14:textId="272A63DF" w:rsidR="00AE20AF" w:rsidRPr="005B5A7D" w:rsidRDefault="006F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36" w:type="dxa"/>
            <w:vAlign w:val="center"/>
          </w:tcPr>
          <w:p w14:paraId="3FC52480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91612D4" w14:textId="2E1273C0" w:rsidR="00AE20AF" w:rsidRPr="005B5A7D" w:rsidRDefault="00355C72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</w:rPr>
              <w:t>75</w:t>
            </w:r>
            <w:r w:rsidR="0078509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AE20AF" w:rsidRPr="005B5A7D" w14:paraId="035FEF73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E178011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1698F78D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55D9AF1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730DC44C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72309303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4C84E096" w14:textId="77777777" w:rsidR="00AE20AF" w:rsidRPr="005B5A7D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20A8B622" w14:textId="77777777" w:rsidR="00AE20AF" w:rsidRPr="005B5A7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E20AF" w:rsidRPr="005B5A7D" w14:paraId="09720FE4" w14:textId="77777777">
        <w:trPr>
          <w:trHeight w:val="66"/>
        </w:trPr>
        <w:tc>
          <w:tcPr>
            <w:tcW w:w="5187" w:type="dxa"/>
            <w:shd w:val="clear" w:color="auto" w:fill="auto"/>
          </w:tcPr>
          <w:p w14:paraId="1271D1FE" w14:textId="77777777" w:rsidR="00AE20AF" w:rsidRPr="005B5A7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5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3391AE21" w14:textId="77777777" w:rsidR="00AE20AF" w:rsidRPr="005B5A7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6D1EBF2" w14:textId="3CEC2EEE" w:rsidR="00AE20AF" w:rsidRPr="005B5A7D" w:rsidRDefault="008B261B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0.0202</w:t>
            </w:r>
          </w:p>
        </w:tc>
        <w:tc>
          <w:tcPr>
            <w:tcW w:w="284" w:type="dxa"/>
            <w:vAlign w:val="bottom"/>
          </w:tcPr>
          <w:p w14:paraId="6E559973" w14:textId="77777777" w:rsidR="00AE20AF" w:rsidRPr="005B5A7D" w:rsidRDefault="00AE20AF" w:rsidP="008B261B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4ECB867" w14:textId="576D5469" w:rsidR="00AE20AF" w:rsidRPr="005B5A7D" w:rsidRDefault="008B261B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86B2959" w14:textId="77777777" w:rsidR="00AE20AF" w:rsidRPr="005B5A7D" w:rsidRDefault="00AE20AF" w:rsidP="008B261B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21E24AE" w14:textId="3690B84E" w:rsidR="00AE20AF" w:rsidRPr="005B5A7D" w:rsidRDefault="008B261B" w:rsidP="0078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0.0202</w:t>
            </w:r>
          </w:p>
        </w:tc>
      </w:tr>
    </w:tbl>
    <w:p w14:paraId="07A122C5" w14:textId="1661C8F9" w:rsidR="0072380C" w:rsidRDefault="0072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78A85B" w14:textId="7ACDE798" w:rsidR="00C61BCB" w:rsidRPr="005B5A7D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D36BC6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34A9A22D" w:rsidR="0068161C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B5A7D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5B5A7D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5B5A7D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517CA6">
        <w:rPr>
          <w:rFonts w:ascii="Angsana New" w:hAnsi="Angsana New"/>
          <w:bCs/>
          <w:sz w:val="30"/>
          <w:szCs w:val="30"/>
        </w:rPr>
        <w:t>4</w:t>
      </w:r>
      <w:r w:rsidRPr="005B5A7D">
        <w:rPr>
          <w:rFonts w:ascii="Angsana New" w:hAnsi="Angsana New"/>
          <w:bCs/>
          <w:sz w:val="30"/>
          <w:szCs w:val="30"/>
        </w:rPr>
        <w:t xml:space="preserve"> </w:t>
      </w:r>
      <w:r w:rsidRPr="005B5A7D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5B5A7D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5B5A7D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6ABF5CC2" w14:textId="77777777" w:rsidR="003A0194" w:rsidRPr="006D6F97" w:rsidRDefault="003A0194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5B5A7D" w14:paraId="476C57EC" w14:textId="77777777" w:rsidTr="00C050EC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5B5A7D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5B5A7D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5B5A7D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5B5A7D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5B5A7D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5B5A7D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5B5A7D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5B5A7D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62D5F" w:rsidRPr="005B5A7D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7C636C9B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540D95EC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0D4A77F0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283D6A7C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CE7EEF3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572AD22A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68C6EC64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20CD7B2A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D8368B" w:rsidRPr="005B5A7D" w14:paraId="1F6498C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77BB" w14:textId="77777777" w:rsidR="00D8368B" w:rsidRPr="005B5A7D" w:rsidRDefault="00D8368B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123A" w14:textId="77777777" w:rsidR="00D8368B" w:rsidRPr="005B5A7D" w:rsidRDefault="00D8368B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3E58" w14:textId="77777777" w:rsidR="00D8368B" w:rsidRPr="005B5A7D" w:rsidRDefault="00D8368B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2D5F" w:rsidRPr="005B5A7D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3267ABF2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ภิรมย์สุรางค์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4994DD14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5FAAEF0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6D19F0" w:rsidRPr="005B5A7D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2346A337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ป้อมทิพย์ (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2012) 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A9B3B72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32D40F3F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6D19F0" w:rsidRPr="005B5A7D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67F02FA6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สุราทิพย์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5044526A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0C59BF4D" w:rsidR="006D19F0" w:rsidRPr="005B5A7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50A77AAA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3BF5" w14:textId="4E3C20CE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E0F8" w14:textId="6EF213CA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886D" w14:textId="7D15D4E5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06BFA7F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428E" w14:textId="73C35A05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3E0B" w14:textId="57EE302E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FA86" w14:textId="49955FBC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19883E6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2ED6" w14:textId="28617432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B463" w14:textId="67BB4207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2257" w14:textId="02868398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77589A" w:rsidRPr="005B5A7D" w14:paraId="2EC4038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E541" w14:textId="77777777" w:rsidR="0077589A" w:rsidRPr="005B5A7D" w:rsidRDefault="00775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59D">
              <w:rPr>
                <w:rFonts w:asciiTheme="majorBidi" w:hAnsiTheme="majorBidi" w:cstheme="majorBidi"/>
                <w:sz w:val="30"/>
                <w:szCs w:val="30"/>
              </w:rPr>
              <w:t xml:space="preserve">Plaza </w:t>
            </w:r>
            <w:proofErr w:type="spellStart"/>
            <w:r w:rsidRPr="00D7659D">
              <w:rPr>
                <w:rFonts w:asciiTheme="majorBidi" w:hAnsiTheme="majorBidi" w:cstheme="majorBidi"/>
                <w:sz w:val="30"/>
                <w:szCs w:val="30"/>
              </w:rPr>
              <w:t>Athenee</w:t>
            </w:r>
            <w:proofErr w:type="spellEnd"/>
            <w:r w:rsidRPr="00D7659D">
              <w:rPr>
                <w:rFonts w:asciiTheme="majorBidi" w:hAnsiTheme="majorBidi" w:cstheme="majorBidi"/>
                <w:sz w:val="30"/>
                <w:szCs w:val="30"/>
              </w:rPr>
              <w:t xml:space="preserve"> Hotel Company Limited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72F" w14:textId="77777777" w:rsidR="0077589A" w:rsidRPr="005B5A7D" w:rsidRDefault="00775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7659D"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953D" w14:textId="77777777" w:rsidR="0077589A" w:rsidRPr="005B5A7D" w:rsidRDefault="00775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5B5A7D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3DB357BD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7E2C04EF" w:rsidR="00A62D5F" w:rsidRPr="005B5A7D" w:rsidRDefault="00E86F7C" w:rsidP="00E8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5B5A7D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2439C2A2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44777473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5B5A7D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56EC7394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35BB2948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5B5A7D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481ACD7B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B5AC6C0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682B9043" w:rsidR="00A62D5F" w:rsidRPr="005B5A7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5B5A7D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21C38693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</w:t>
            </w:r>
            <w:r w:rsidR="008215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557D7017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5B5A7D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0C64A997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255A8BDF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00258441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5B5A7D" w14:paraId="35D06E0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0CCAB9C9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1DB4B6D1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3A4F5AAD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5B5A7D" w14:paraId="5EF4EFB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39C4" w14:textId="77777777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F588" w14:textId="77777777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60BC" w14:textId="7DC22C4F" w:rsidR="004C4129" w:rsidRPr="005B5A7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Default="00D36BC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cs/>
        </w:rPr>
      </w:pPr>
    </w:p>
    <w:p w14:paraId="0B4790A0" w14:textId="77777777" w:rsidR="00D36BC6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cs/>
        </w:rPr>
      </w:pPr>
      <w:r>
        <w:rPr>
          <w:rFonts w:ascii="Angsana New" w:hAnsi="Angsana New"/>
          <w:b/>
          <w:cs/>
        </w:rPr>
        <w:br w:type="page"/>
      </w: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5B5A7D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5B5A7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5A7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5B5A7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5B5A7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5B5A7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5B5A7D" w14:paraId="411C1E2F" w14:textId="77777777" w:rsidTr="00AC2394">
        <w:trPr>
          <w:tblHeader/>
        </w:trPr>
        <w:tc>
          <w:tcPr>
            <w:tcW w:w="4293" w:type="dxa"/>
          </w:tcPr>
          <w:p w14:paraId="73A2377E" w14:textId="210C46A3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3137C5C0" w14:textId="1C288355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AA1CA8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6EAB899C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D32784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4F85BE51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15D2B1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1BA46F7A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2394" w:rsidRPr="005B5A7D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5B5A7D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94" w:rsidRPr="005B5A7D" w14:paraId="522B9D4F" w14:textId="77777777" w:rsidTr="00AC2394">
        <w:tc>
          <w:tcPr>
            <w:tcW w:w="4293" w:type="dxa"/>
          </w:tcPr>
          <w:p w14:paraId="0A91764E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D4A" w:rsidRPr="005B5A7D" w14:paraId="512DF4F3" w14:textId="77777777" w:rsidTr="00AC2394">
        <w:tc>
          <w:tcPr>
            <w:tcW w:w="4293" w:type="dxa"/>
          </w:tcPr>
          <w:p w14:paraId="697182CE" w14:textId="19D4FBEE" w:rsidR="00934D4A" w:rsidRPr="005B5A7D" w:rsidRDefault="007D1083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22490323" w:rsidR="00934D4A" w:rsidRPr="005B5A7D" w:rsidRDefault="00934D4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77777777" w:rsidR="00934D4A" w:rsidRPr="005B5A7D" w:rsidRDefault="00934D4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532A276C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349,105 </w:t>
            </w:r>
          </w:p>
        </w:tc>
        <w:tc>
          <w:tcPr>
            <w:tcW w:w="270" w:type="dxa"/>
          </w:tcPr>
          <w:p w14:paraId="2520B0F0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230B21D" w14:textId="18182BD6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214,610</w:t>
            </w:r>
          </w:p>
        </w:tc>
      </w:tr>
      <w:tr w:rsidR="00934D4A" w:rsidRPr="005B5A7D" w14:paraId="3012C9F7" w14:textId="77777777" w:rsidTr="00AC2394">
        <w:tc>
          <w:tcPr>
            <w:tcW w:w="4293" w:type="dxa"/>
          </w:tcPr>
          <w:p w14:paraId="6B1AF633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40043" w14:textId="660A207E" w:rsidR="00934D4A" w:rsidRPr="005B5A7D" w:rsidRDefault="00934D4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77777777" w:rsidR="00934D4A" w:rsidRPr="005B5A7D" w:rsidRDefault="00934D4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13373BDE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730,047 </w:t>
            </w:r>
          </w:p>
        </w:tc>
        <w:tc>
          <w:tcPr>
            <w:tcW w:w="270" w:type="dxa"/>
          </w:tcPr>
          <w:p w14:paraId="6E20DEF3" w14:textId="77777777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E161439" w14:textId="7DA2B645" w:rsidR="00934D4A" w:rsidRPr="005B5A7D" w:rsidRDefault="00934D4A" w:rsidP="0093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628,740</w:t>
            </w:r>
          </w:p>
        </w:tc>
      </w:tr>
      <w:tr w:rsidR="00CD0434" w:rsidRPr="005B5A7D" w14:paraId="57F536C8" w14:textId="77777777" w:rsidTr="00AC2394">
        <w:tc>
          <w:tcPr>
            <w:tcW w:w="4293" w:type="dxa"/>
          </w:tcPr>
          <w:p w14:paraId="4BC033E1" w14:textId="5D03CD75" w:rsidR="00CD0434" w:rsidRPr="005B5A7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93240B" w14:textId="062CD285" w:rsidR="00CD0434" w:rsidRPr="005B5A7D" w:rsidRDefault="00CD0434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CD0434" w:rsidRPr="005B5A7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0094F1B7" w:rsidR="00CD0434" w:rsidRPr="005B5A7D" w:rsidRDefault="00CD0434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CD0434" w:rsidRPr="005B5A7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39B9CB58" w:rsidR="00CD0434" w:rsidRPr="005B5A7D" w:rsidRDefault="00C630C8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6C3417" w:rsidRPr="005B5A7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144C62B5" w14:textId="77777777" w:rsidR="00CD0434" w:rsidRPr="005B5A7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1738654" w14:textId="6F6F9984" w:rsidR="00CD0434" w:rsidRPr="005B5A7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805F13" w:rsidRPr="005B5A7D" w14:paraId="5C875405" w14:textId="77777777" w:rsidTr="00AC2394">
        <w:trPr>
          <w:trHeight w:val="137"/>
        </w:trPr>
        <w:tc>
          <w:tcPr>
            <w:tcW w:w="4293" w:type="dxa"/>
          </w:tcPr>
          <w:p w14:paraId="5BDADAED" w14:textId="54ED076C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2D8D6641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77777777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7BD7D0C8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11,119 </w:t>
            </w:r>
          </w:p>
        </w:tc>
        <w:tc>
          <w:tcPr>
            <w:tcW w:w="270" w:type="dxa"/>
          </w:tcPr>
          <w:p w14:paraId="069E0141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6A2BF07" w14:textId="67D21AEA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</w:tr>
      <w:tr w:rsidR="00805F13" w:rsidRPr="005B5A7D" w14:paraId="6B14CA7A" w14:textId="77777777" w:rsidTr="00AC2394">
        <w:trPr>
          <w:trHeight w:val="20"/>
        </w:trPr>
        <w:tc>
          <w:tcPr>
            <w:tcW w:w="4293" w:type="dxa"/>
          </w:tcPr>
          <w:p w14:paraId="3D4F9574" w14:textId="1C7B736F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24989558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77777777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217170E2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2,953 </w:t>
            </w:r>
          </w:p>
        </w:tc>
        <w:tc>
          <w:tcPr>
            <w:tcW w:w="270" w:type="dxa"/>
          </w:tcPr>
          <w:p w14:paraId="0365D25D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443E0D2" w14:textId="112A273B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</w:tr>
      <w:tr w:rsidR="00805F13" w:rsidRPr="005B5A7D" w14:paraId="2B422A4C" w14:textId="77777777" w:rsidTr="00AC2394">
        <w:trPr>
          <w:trHeight w:val="20"/>
        </w:trPr>
        <w:tc>
          <w:tcPr>
            <w:tcW w:w="4293" w:type="dxa"/>
          </w:tcPr>
          <w:p w14:paraId="17A8A3A2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9A3453" w14:textId="0CA6209F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77777777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18045B0E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5,184 </w:t>
            </w:r>
          </w:p>
        </w:tc>
        <w:tc>
          <w:tcPr>
            <w:tcW w:w="270" w:type="dxa"/>
          </w:tcPr>
          <w:p w14:paraId="7267C406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1D81FA1" w14:textId="57DDB4EA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486</w:t>
            </w:r>
          </w:p>
        </w:tc>
      </w:tr>
      <w:tr w:rsidR="00805F13" w:rsidRPr="005B5A7D" w14:paraId="63674603" w14:textId="77777777" w:rsidTr="00AC2394">
        <w:trPr>
          <w:trHeight w:val="20"/>
        </w:trPr>
        <w:tc>
          <w:tcPr>
            <w:tcW w:w="4293" w:type="dxa"/>
          </w:tcPr>
          <w:p w14:paraId="245D720A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CA79A" w14:textId="5C3E2A75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77777777" w:rsidR="00805F13" w:rsidRPr="005B5A7D" w:rsidRDefault="00805F13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7A25F0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2,607 </w:t>
            </w:r>
          </w:p>
        </w:tc>
        <w:tc>
          <w:tcPr>
            <w:tcW w:w="270" w:type="dxa"/>
          </w:tcPr>
          <w:p w14:paraId="7BBE8ED3" w14:textId="77777777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87A359A" w14:textId="67219A66" w:rsidR="00805F13" w:rsidRPr="005B5A7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359</w:t>
            </w:r>
          </w:p>
        </w:tc>
      </w:tr>
      <w:tr w:rsidR="006D6F97" w:rsidRPr="00C93BB2" w14:paraId="1CFD3635" w14:textId="77777777">
        <w:trPr>
          <w:trHeight w:val="20"/>
        </w:trPr>
        <w:tc>
          <w:tcPr>
            <w:tcW w:w="4293" w:type="dxa"/>
          </w:tcPr>
          <w:p w14:paraId="0983B76E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20A8F1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FDDEF3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5EC900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51CBBB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0E01B0C2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E6C490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D0FAA18" w14:textId="77777777" w:rsidR="006D6F97" w:rsidRPr="00C93BB2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E7A" w:rsidRPr="005B5A7D" w14:paraId="485403F5" w14:textId="77777777">
        <w:tc>
          <w:tcPr>
            <w:tcW w:w="4293" w:type="dxa"/>
          </w:tcPr>
          <w:p w14:paraId="7712CA4E" w14:textId="77777777" w:rsidR="00025E7A" w:rsidRPr="005B5A7D" w:rsidRDefault="00025E7A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5B5A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E7A" w:rsidRPr="005B5A7D" w14:paraId="4E1B406E" w14:textId="77777777">
        <w:tc>
          <w:tcPr>
            <w:tcW w:w="4293" w:type="dxa"/>
          </w:tcPr>
          <w:p w14:paraId="5A28A239" w14:textId="77777777" w:rsidR="00025E7A" w:rsidRPr="005B5A7D" w:rsidRDefault="00025E7A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70" w:type="dxa"/>
            <w:vAlign w:val="bottom"/>
          </w:tcPr>
          <w:p w14:paraId="4731C7AB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EE255E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70" w:type="dxa"/>
            <w:vAlign w:val="bottom"/>
          </w:tcPr>
          <w:p w14:paraId="464EA0C1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77777777" w:rsidR="00025E7A" w:rsidRPr="005B5A7D" w:rsidRDefault="00025E7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5E7A" w:rsidRPr="005B5A7D" w14:paraId="3FF44118" w14:textId="77777777">
        <w:tc>
          <w:tcPr>
            <w:tcW w:w="4293" w:type="dxa"/>
          </w:tcPr>
          <w:p w14:paraId="0683A17E" w14:textId="77777777" w:rsidR="00025E7A" w:rsidRPr="005B5A7D" w:rsidRDefault="00025E7A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270" w:type="dxa"/>
            <w:vAlign w:val="bottom"/>
          </w:tcPr>
          <w:p w14:paraId="10990AC7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2A6AA1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6FA4DCC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5E7A" w:rsidRPr="005B5A7D" w14:paraId="21CAE8A4" w14:textId="77777777">
        <w:tc>
          <w:tcPr>
            <w:tcW w:w="4293" w:type="dxa"/>
          </w:tcPr>
          <w:p w14:paraId="1872085E" w14:textId="77777777" w:rsidR="00025E7A" w:rsidRPr="005B5A7D" w:rsidRDefault="00025E7A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69B7BF09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4928A1A6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E2DEE" w14:textId="77777777" w:rsidR="00025E7A" w:rsidRPr="005B5A7D" w:rsidRDefault="00025E7A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C4C806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E3A495F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1D1DAE63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6B7BC99" w14:textId="77777777" w:rsidR="00025E7A" w:rsidRPr="005B5A7D" w:rsidRDefault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BB2" w:rsidRPr="00C93BB2" w14:paraId="5F493F9E" w14:textId="77777777">
        <w:tc>
          <w:tcPr>
            <w:tcW w:w="4293" w:type="dxa"/>
          </w:tcPr>
          <w:p w14:paraId="49F5F7BB" w14:textId="77777777" w:rsidR="00C93BB2" w:rsidRPr="00C93BB2" w:rsidRDefault="00C93BB2">
            <w:pPr>
              <w:ind w:right="16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2DA1E3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A88350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C28C06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8294AC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0A8E8A2A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573484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1867BD4" w14:textId="77777777" w:rsidR="00C93BB2" w:rsidRPr="00C93BB2" w:rsidRDefault="00C9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D06" w:rsidRPr="005B5A7D" w14:paraId="4BD301AA" w14:textId="77777777" w:rsidTr="00AC2394">
        <w:tc>
          <w:tcPr>
            <w:tcW w:w="4293" w:type="dxa"/>
          </w:tcPr>
          <w:p w14:paraId="780D8E7D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D06" w:rsidRPr="005B5A7D" w14:paraId="4BEAF193" w14:textId="77777777" w:rsidTr="00AC2394">
        <w:tc>
          <w:tcPr>
            <w:tcW w:w="4293" w:type="dxa"/>
          </w:tcPr>
          <w:p w14:paraId="78F3B3F7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D06" w:rsidRPr="005B5A7D" w14:paraId="212BE775" w14:textId="77777777" w:rsidTr="00AC2394">
        <w:tc>
          <w:tcPr>
            <w:tcW w:w="4293" w:type="dxa"/>
          </w:tcPr>
          <w:p w14:paraId="02BFCFDF" w14:textId="7CB49FF2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5B5A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9117678" w14:textId="379FB9F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35,980</w:t>
            </w:r>
          </w:p>
        </w:tc>
        <w:tc>
          <w:tcPr>
            <w:tcW w:w="270" w:type="dxa"/>
          </w:tcPr>
          <w:p w14:paraId="7DFA7CF5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317DD10A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lang w:eastAsia="zh-CN"/>
              </w:rPr>
              <w:t>29,691</w:t>
            </w:r>
          </w:p>
        </w:tc>
        <w:tc>
          <w:tcPr>
            <w:tcW w:w="270" w:type="dxa"/>
          </w:tcPr>
          <w:p w14:paraId="6309913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8FE5FD" w14:textId="4DBFB43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35,980</w:t>
            </w:r>
          </w:p>
        </w:tc>
        <w:tc>
          <w:tcPr>
            <w:tcW w:w="270" w:type="dxa"/>
          </w:tcPr>
          <w:p w14:paraId="5676E52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1146290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lang w:eastAsia="zh-CN"/>
              </w:rPr>
              <w:t>29,691</w:t>
            </w:r>
          </w:p>
        </w:tc>
      </w:tr>
      <w:tr w:rsidR="00BC3D06" w:rsidRPr="005B5A7D" w14:paraId="2DED99C3" w14:textId="77777777" w:rsidTr="00AC2394">
        <w:tc>
          <w:tcPr>
            <w:tcW w:w="4293" w:type="dxa"/>
          </w:tcPr>
          <w:p w14:paraId="2C5B44E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46E2941" w14:textId="26AF3A81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51318152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42C94B44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3CFDCAD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BA731" w14:textId="08597F1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2A2A042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6C520936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</w:tr>
      <w:tr w:rsidR="00BC3D06" w:rsidRPr="005B5A7D" w14:paraId="51AA7B44" w14:textId="77777777" w:rsidTr="00AC2394">
        <w:tc>
          <w:tcPr>
            <w:tcW w:w="4293" w:type="dxa"/>
          </w:tcPr>
          <w:p w14:paraId="0F309972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B6874" w14:textId="4138EFD2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5763134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E6EB7A" w14:textId="3F59595A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14:paraId="4BE45DA5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E950DF" w14:textId="5123FE72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1BD02AE5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C0A494B" w14:textId="64DB123A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BC3D06" w:rsidRPr="005B5A7D" w14:paraId="2C7BC331" w14:textId="77777777" w:rsidTr="00AC2394">
        <w:tc>
          <w:tcPr>
            <w:tcW w:w="4293" w:type="dxa"/>
          </w:tcPr>
          <w:p w14:paraId="1447C250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62C0A" w14:textId="60630521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39,711</w:t>
            </w:r>
          </w:p>
        </w:tc>
        <w:tc>
          <w:tcPr>
            <w:tcW w:w="270" w:type="dxa"/>
          </w:tcPr>
          <w:p w14:paraId="42043F3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61C5AFE1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33,601</w:t>
            </w:r>
          </w:p>
        </w:tc>
        <w:tc>
          <w:tcPr>
            <w:tcW w:w="270" w:type="dxa"/>
          </w:tcPr>
          <w:p w14:paraId="10EC245B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B62BE" w14:textId="31D6BDAA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39,711</w:t>
            </w:r>
          </w:p>
        </w:tc>
        <w:tc>
          <w:tcPr>
            <w:tcW w:w="270" w:type="dxa"/>
          </w:tcPr>
          <w:p w14:paraId="5747E8E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022B3965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33,601</w:t>
            </w:r>
          </w:p>
        </w:tc>
      </w:tr>
      <w:tr w:rsidR="00BC3D06" w:rsidRPr="00C93BB2" w14:paraId="56FE6442" w14:textId="77777777" w:rsidTr="00C93BB2">
        <w:trPr>
          <w:trHeight w:val="314"/>
        </w:trPr>
        <w:tc>
          <w:tcPr>
            <w:tcW w:w="4293" w:type="dxa"/>
          </w:tcPr>
          <w:p w14:paraId="22FBE92C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EAF90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1F1A4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0019B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DDF8B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BC3D06" w:rsidRPr="00C93BB2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C3D06" w:rsidRPr="005B5A7D" w14:paraId="1526F893" w14:textId="77777777" w:rsidTr="00AC2394">
        <w:tc>
          <w:tcPr>
            <w:tcW w:w="4293" w:type="dxa"/>
          </w:tcPr>
          <w:p w14:paraId="7859158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D06" w:rsidRPr="005B5A7D" w14:paraId="4F797AD2" w14:textId="77777777" w:rsidTr="00AC2394">
        <w:tc>
          <w:tcPr>
            <w:tcW w:w="4293" w:type="dxa"/>
          </w:tcPr>
          <w:p w14:paraId="131AED7B" w14:textId="7777777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5AD81AFC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16,916</w:t>
            </w:r>
          </w:p>
        </w:tc>
        <w:tc>
          <w:tcPr>
            <w:tcW w:w="270" w:type="dxa"/>
            <w:vAlign w:val="bottom"/>
          </w:tcPr>
          <w:p w14:paraId="18B959FB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7360336C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21,715</w:t>
            </w:r>
          </w:p>
        </w:tc>
        <w:tc>
          <w:tcPr>
            <w:tcW w:w="270" w:type="dxa"/>
            <w:vAlign w:val="bottom"/>
          </w:tcPr>
          <w:p w14:paraId="5D73E70D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CB06F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2E628" w14:textId="1DD5F61D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4B4B03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32D824A3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D06" w:rsidRPr="005B5A7D" w14:paraId="40322C93" w14:textId="77777777" w:rsidTr="00AC2394">
        <w:tc>
          <w:tcPr>
            <w:tcW w:w="4293" w:type="dxa"/>
          </w:tcPr>
          <w:p w14:paraId="0269A93A" w14:textId="7777777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7777777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0A599E69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35,637</w:t>
            </w:r>
          </w:p>
        </w:tc>
        <w:tc>
          <w:tcPr>
            <w:tcW w:w="270" w:type="dxa"/>
            <w:vAlign w:val="bottom"/>
          </w:tcPr>
          <w:p w14:paraId="1DEF9D0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1783F502" w:rsidR="00BC3D06" w:rsidRPr="005B5A7D" w:rsidRDefault="00475798" w:rsidP="004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75798">
              <w:rPr>
                <w:rFonts w:asciiTheme="majorBidi" w:hAnsiTheme="majorBidi" w:cstheme="majorBidi"/>
                <w:sz w:val="30"/>
                <w:szCs w:val="30"/>
              </w:rPr>
              <w:t>37,292</w:t>
            </w:r>
          </w:p>
        </w:tc>
        <w:tc>
          <w:tcPr>
            <w:tcW w:w="270" w:type="dxa"/>
            <w:vAlign w:val="bottom"/>
          </w:tcPr>
          <w:p w14:paraId="16B9E5A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44F709B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669FBB61" w:rsidR="00BC3D06" w:rsidRPr="005B5A7D" w:rsidRDefault="00BC3D06" w:rsidP="00D6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AB9964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1CC68BE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D06" w:rsidRPr="005B5A7D" w14:paraId="78EE21C6" w14:textId="77777777" w:rsidTr="00AC2394">
        <w:tc>
          <w:tcPr>
            <w:tcW w:w="4293" w:type="dxa"/>
          </w:tcPr>
          <w:p w14:paraId="2327CA9D" w14:textId="62929F7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94B636" w14:textId="30E92B43" w:rsidR="00BC3D06" w:rsidRPr="005B5A7D" w:rsidRDefault="00BC3D06" w:rsidP="0057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1F12E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12E09EFB" w:rsidR="00BC3D06" w:rsidRPr="005B5A7D" w:rsidRDefault="00475798" w:rsidP="004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  <w:vAlign w:val="bottom"/>
          </w:tcPr>
          <w:p w14:paraId="6A9317B5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48032645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EEB33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094B82E4" w:rsidR="00BC3D06" w:rsidRPr="005B5A7D" w:rsidRDefault="00BC3D06" w:rsidP="0002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BC3D06" w:rsidRPr="005B5A7D" w14:paraId="74F9AF07" w14:textId="77777777">
        <w:tc>
          <w:tcPr>
            <w:tcW w:w="4293" w:type="dxa"/>
          </w:tcPr>
          <w:p w14:paraId="45BB81CE" w14:textId="06649867" w:rsidR="00BC3D06" w:rsidRPr="005B5A7D" w:rsidRDefault="00BC3D06" w:rsidP="00BC3D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3EE1ADD5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7,607</w:t>
            </w:r>
          </w:p>
        </w:tc>
        <w:tc>
          <w:tcPr>
            <w:tcW w:w="270" w:type="dxa"/>
          </w:tcPr>
          <w:p w14:paraId="669F8A9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5DA05EC4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3,719 </w:t>
            </w:r>
          </w:p>
        </w:tc>
        <w:tc>
          <w:tcPr>
            <w:tcW w:w="270" w:type="dxa"/>
          </w:tcPr>
          <w:p w14:paraId="6E2C10D3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51A9E03E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7D0C954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D06" w:rsidRPr="005B5A7D" w14:paraId="1BD375AF" w14:textId="77777777" w:rsidTr="00AC2394">
        <w:tc>
          <w:tcPr>
            <w:tcW w:w="4293" w:type="dxa"/>
          </w:tcPr>
          <w:p w14:paraId="7DE57FBF" w14:textId="66C8583A" w:rsidR="00BC3D06" w:rsidRPr="005B5A7D" w:rsidRDefault="00BC3D06" w:rsidP="00BC3D0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10050C1D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270" w:type="dxa"/>
          </w:tcPr>
          <w:p w14:paraId="3048A72C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564195AE" w:rsidR="00BC3D06" w:rsidRPr="005B5A7D" w:rsidRDefault="00475798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</w:t>
            </w:r>
            <w:r w:rsidR="00025E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6192F4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006FB13D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563</w:t>
            </w:r>
          </w:p>
        </w:tc>
        <w:tc>
          <w:tcPr>
            <w:tcW w:w="270" w:type="dxa"/>
            <w:vAlign w:val="bottom"/>
          </w:tcPr>
          <w:p w14:paraId="08BDB030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0CEBEB05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BC3D06" w:rsidRPr="005B5A7D" w14:paraId="54F91391" w14:textId="77777777" w:rsidTr="00AC2394">
        <w:tc>
          <w:tcPr>
            <w:tcW w:w="4293" w:type="dxa"/>
          </w:tcPr>
          <w:p w14:paraId="1A567F70" w14:textId="51A3DC08" w:rsidR="00BC3D06" w:rsidRPr="005B5A7D" w:rsidRDefault="00BC3D06" w:rsidP="00BC3D06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66029C5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10,572</w:t>
            </w:r>
          </w:p>
        </w:tc>
        <w:tc>
          <w:tcPr>
            <w:tcW w:w="270" w:type="dxa"/>
          </w:tcPr>
          <w:p w14:paraId="1F7384B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78F864FE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5798">
              <w:rPr>
                <w:rFonts w:asciiTheme="majorBidi" w:hAnsiTheme="majorBidi" w:cstheme="majorBidi"/>
                <w:sz w:val="30"/>
                <w:szCs w:val="30"/>
              </w:rPr>
              <w:t>7,372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90E8FE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3E6CCE8C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6F3CA96C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3D06" w:rsidRPr="005B5A7D" w14:paraId="70EDDB95" w14:textId="77777777" w:rsidTr="00AC2394">
        <w:tc>
          <w:tcPr>
            <w:tcW w:w="4293" w:type="dxa"/>
          </w:tcPr>
          <w:p w14:paraId="72708135" w14:textId="053C88E7" w:rsidR="00BC3D06" w:rsidRPr="005B5A7D" w:rsidRDefault="00BC3D06" w:rsidP="00BC3D0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23B4B14D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5,355</w:t>
            </w:r>
          </w:p>
        </w:tc>
        <w:tc>
          <w:tcPr>
            <w:tcW w:w="270" w:type="dxa"/>
          </w:tcPr>
          <w:p w14:paraId="33B96B5B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12003176" w:rsidR="00BC3D06" w:rsidRPr="005B5A7D" w:rsidRDefault="00475798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4,889</w:t>
            </w:r>
            <w:r w:rsidR="00BC3D06"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6A8054A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65221AA5" w:rsidR="00BC3D06" w:rsidRPr="005B5A7D" w:rsidRDefault="00BC3D06" w:rsidP="0042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270" w:type="dxa"/>
            <w:vAlign w:val="bottom"/>
          </w:tcPr>
          <w:p w14:paraId="302BF27C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4F01CC74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3,698</w:t>
            </w:r>
          </w:p>
        </w:tc>
      </w:tr>
      <w:tr w:rsidR="00BC3D06" w:rsidRPr="005B5A7D" w14:paraId="06097D62" w14:textId="77777777">
        <w:tc>
          <w:tcPr>
            <w:tcW w:w="4293" w:type="dxa"/>
          </w:tcPr>
          <w:p w14:paraId="700DE979" w14:textId="130D4F84" w:rsidR="00BC3D06" w:rsidRPr="005B5A7D" w:rsidRDefault="00BC3D06" w:rsidP="00BC3D0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208AE9FB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7,719</w:t>
            </w:r>
          </w:p>
        </w:tc>
        <w:tc>
          <w:tcPr>
            <w:tcW w:w="270" w:type="dxa"/>
          </w:tcPr>
          <w:p w14:paraId="298D9698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1F944E71" w:rsidR="00BC3D06" w:rsidRPr="005B5A7D" w:rsidRDefault="00475798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4,377</w:t>
            </w:r>
            <w:r w:rsidR="00BC3D06"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59D07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1E5E496C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832</w:t>
            </w:r>
          </w:p>
        </w:tc>
        <w:tc>
          <w:tcPr>
            <w:tcW w:w="270" w:type="dxa"/>
            <w:vAlign w:val="bottom"/>
          </w:tcPr>
          <w:p w14:paraId="78B8F27C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A3B7522" w14:textId="421BF0D9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BC3D06" w:rsidRPr="005B5A7D" w14:paraId="54F42130" w14:textId="77777777">
        <w:tc>
          <w:tcPr>
            <w:tcW w:w="4293" w:type="dxa"/>
          </w:tcPr>
          <w:p w14:paraId="63EB751B" w14:textId="24801A6B" w:rsidR="00BC3D06" w:rsidRPr="005B5A7D" w:rsidRDefault="00BC3D06" w:rsidP="00BC3D0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035B511E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18,810</w:t>
            </w:r>
          </w:p>
        </w:tc>
        <w:tc>
          <w:tcPr>
            <w:tcW w:w="270" w:type="dxa"/>
          </w:tcPr>
          <w:p w14:paraId="0ABCAF7C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20B47F05" w:rsidR="00BC3D06" w:rsidRPr="005B5A7D" w:rsidRDefault="00475798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75798">
              <w:rPr>
                <w:rFonts w:asciiTheme="majorBidi" w:hAnsiTheme="majorBidi" w:cstheme="majorBidi"/>
                <w:sz w:val="30"/>
                <w:szCs w:val="30"/>
              </w:rPr>
              <w:t>8,607</w:t>
            </w:r>
            <w:r w:rsidR="001C31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D468E1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2233725A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382</w:t>
            </w:r>
          </w:p>
        </w:tc>
        <w:tc>
          <w:tcPr>
            <w:tcW w:w="270" w:type="dxa"/>
            <w:vAlign w:val="bottom"/>
          </w:tcPr>
          <w:p w14:paraId="7954E699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1F6861" w14:textId="0A278FD6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BC3D06" w:rsidRPr="005B5A7D" w14:paraId="0A21D438" w14:textId="77777777">
        <w:tc>
          <w:tcPr>
            <w:tcW w:w="4293" w:type="dxa"/>
          </w:tcPr>
          <w:p w14:paraId="1B7C0483" w14:textId="37FB60DF" w:rsidR="00BC3D06" w:rsidRPr="005B5A7D" w:rsidRDefault="00BC3D06" w:rsidP="00BC3D06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4779B8D5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bottom"/>
          </w:tcPr>
          <w:p w14:paraId="6132892F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2057E9C0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8,339 </w:t>
            </w:r>
          </w:p>
        </w:tc>
        <w:tc>
          <w:tcPr>
            <w:tcW w:w="270" w:type="dxa"/>
            <w:vAlign w:val="bottom"/>
          </w:tcPr>
          <w:p w14:paraId="3D89F6DE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2AB6B06D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23</w:t>
            </w:r>
          </w:p>
        </w:tc>
        <w:tc>
          <w:tcPr>
            <w:tcW w:w="270" w:type="dxa"/>
            <w:vAlign w:val="bottom"/>
          </w:tcPr>
          <w:p w14:paraId="09671789" w14:textId="77777777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2FE8ADB" w14:textId="64D507B6" w:rsidR="00BC3D06" w:rsidRPr="005B5A7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</w:tbl>
    <w:p w14:paraId="2C1D88B3" w14:textId="46EA683E" w:rsidR="006D19F0" w:rsidRPr="00D36BC6" w:rsidRDefault="006D19F0" w:rsidP="00421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68D891B0" w14:textId="4672ADB8" w:rsidR="00AC2394" w:rsidRPr="005B5A7D" w:rsidRDefault="00AC2394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5B5A7D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B5A7D">
        <w:rPr>
          <w:rFonts w:ascii="Angsana New" w:hAnsi="Angsana New"/>
          <w:sz w:val="30"/>
          <w:szCs w:val="30"/>
        </w:rPr>
        <w:t>31</w:t>
      </w:r>
      <w:r w:rsidRPr="005B5A7D">
        <w:rPr>
          <w:rFonts w:ascii="Angsana New" w:hAnsi="Angsana New"/>
          <w:sz w:val="30"/>
          <w:szCs w:val="30"/>
          <w:cs/>
        </w:rPr>
        <w:t xml:space="preserve"> มีนาคม </w:t>
      </w:r>
      <w:r w:rsidRPr="005B5A7D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  <w:cs/>
        </w:rPr>
        <w:t xml:space="preserve"> และ </w:t>
      </w:r>
      <w:r w:rsidRPr="005B5A7D">
        <w:rPr>
          <w:rFonts w:ascii="Angsana New" w:hAnsi="Angsana New"/>
          <w:sz w:val="30"/>
          <w:szCs w:val="30"/>
        </w:rPr>
        <w:t>31</w:t>
      </w:r>
      <w:r w:rsidRPr="005B5A7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B5A7D">
        <w:rPr>
          <w:rFonts w:ascii="Angsana New" w:hAnsi="Angsana New"/>
          <w:sz w:val="30"/>
          <w:szCs w:val="30"/>
        </w:rPr>
        <w:t>2565</w:t>
      </w:r>
      <w:r w:rsidRPr="005B5A7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1C4217" w:rsidRDefault="005B2070" w:rsidP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90"/>
        <w:gridCol w:w="9"/>
        <w:gridCol w:w="1048"/>
        <w:gridCol w:w="11"/>
        <w:gridCol w:w="279"/>
        <w:gridCol w:w="16"/>
        <w:gridCol w:w="1098"/>
      </w:tblGrid>
      <w:tr w:rsidR="005B2070" w:rsidRPr="005B5A7D" w14:paraId="73B47809" w14:textId="77777777" w:rsidTr="00691BD5">
        <w:trPr>
          <w:tblHeader/>
        </w:trPr>
        <w:tc>
          <w:tcPr>
            <w:tcW w:w="3987" w:type="dxa"/>
          </w:tcPr>
          <w:p w14:paraId="68051FE1" w14:textId="77777777" w:rsidR="005B2070" w:rsidRPr="005B5A7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5B5A7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5B5A7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65F49993" w14:textId="77777777" w:rsidR="005B2070" w:rsidRPr="005B5A7D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5B5A7D" w14:paraId="526A265C" w14:textId="77777777" w:rsidTr="00691BD5">
        <w:trPr>
          <w:tblHeader/>
        </w:trPr>
        <w:tc>
          <w:tcPr>
            <w:tcW w:w="3987" w:type="dxa"/>
          </w:tcPr>
          <w:p w14:paraId="6D6DF71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27E20208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93AF6F4" w14:textId="2589D6F4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5B5A7D" w14:paraId="630383A7" w14:textId="77777777" w:rsidTr="00691BD5">
        <w:trPr>
          <w:tblHeader/>
        </w:trPr>
        <w:tc>
          <w:tcPr>
            <w:tcW w:w="3987" w:type="dxa"/>
          </w:tcPr>
          <w:p w14:paraId="4D4E74EF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67A699A1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7E1C478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2399F47B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444D272" w14:textId="6779F0DB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8E59401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A56B4F" w:rsidRPr="005B5A7D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5B5A7D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5B5A7D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5B5A7D" w14:paraId="3275AD8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5B5A7D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5B5A7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5B5A7D" w14:paraId="4882287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982A21" w:rsidRPr="005B5A7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70B8C9D1" w:rsidR="00982A21" w:rsidRPr="005B5A7D" w:rsidRDefault="00883663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17,716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E4AA2F9" w14:textId="77777777" w:rsidR="00982A21" w:rsidRPr="005B5A7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776D60B1" w:rsidR="00982A21" w:rsidRPr="005B5A7D" w:rsidRDefault="00AC2394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D2E3B63" w14:textId="77777777" w:rsidR="00982A21" w:rsidRPr="005B5A7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7C234657" w:rsidR="00982A21" w:rsidRPr="005B5A7D" w:rsidRDefault="00883663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37D4B2" w14:textId="77777777" w:rsidR="00982A21" w:rsidRPr="005B5A7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243A6BC8" w:rsidR="00982A21" w:rsidRPr="005B5A7D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5202" w:rsidRPr="005B5A7D" w14:paraId="10D810D1" w14:textId="77777777" w:rsidTr="0031520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5158AA91" w14:textId="77777777" w:rsidR="00315202" w:rsidRPr="005B5A7D" w:rsidRDefault="00315202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51945192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20A2029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980A1BC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C95ECB" w14:textId="77777777" w:rsidR="00315202" w:rsidRPr="005B5A7D" w:rsidRDefault="00315202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2646861D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A93BD74" w14:textId="77777777" w:rsidR="00315202" w:rsidRPr="005B5A7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91BD5" w:rsidRPr="005B5A7D" w14:paraId="5C3CEAD5" w14:textId="77777777" w:rsidTr="0031520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43217866" w14:textId="77777777" w:rsidR="00691BD5" w:rsidRPr="005B5A7D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614C3BB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5A5E59B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8662AC7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83C200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3B64C33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95FDF7" w14:textId="77777777" w:rsidR="00691BD5" w:rsidRPr="005B5A7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394" w:rsidRPr="005B5A7D" w14:paraId="4C36D5AF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6A2E" w14:textId="338130E7" w:rsidR="00AC2394" w:rsidRPr="005B5A7D" w:rsidRDefault="0093750D" w:rsidP="009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7915A13A" w:rsidR="00AC2394" w:rsidRPr="005B5A7D" w:rsidRDefault="00AC2394" w:rsidP="00B4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rPr>
                <w:rFonts w:asciiTheme="majorBidi" w:hAnsiTheme="majorBidi" w:cstheme="majorBidi" w:hint="cs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297EA9E2" w:rsidR="00AC2394" w:rsidRPr="005B5A7D" w:rsidRDefault="00BC3D06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549,896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44C13CCF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870,201 </w:t>
            </w:r>
          </w:p>
        </w:tc>
      </w:tr>
      <w:tr w:rsidR="00AC2394" w:rsidRPr="005B5A7D" w14:paraId="2B408A50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E51C" w14:textId="26C5DC9A" w:rsidR="00AC2394" w:rsidRPr="005B5A7D" w:rsidRDefault="0093750D" w:rsidP="009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56F6732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DD6C519" w14:textId="21F1920C" w:rsidR="00AC2394" w:rsidRPr="005B5A7D" w:rsidRDefault="00AC2394" w:rsidP="00FE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44B6B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7E7163C0" w:rsidR="00AC2394" w:rsidRPr="005B5A7D" w:rsidRDefault="00996865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3984D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5677D8" w14:textId="4446A1D2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1,770 </w:t>
            </w:r>
          </w:p>
        </w:tc>
      </w:tr>
      <w:tr w:rsidR="00AC2394" w:rsidRPr="005B5A7D" w14:paraId="36C753A7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2529361F" w:rsidR="00AC2394" w:rsidRPr="005B5A7D" w:rsidRDefault="00315202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04B7DD4C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61,584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233CF3DE" w:rsidR="00AC2394" w:rsidRPr="005B5A7D" w:rsidRDefault="00BC3D06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16,606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7038592C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24,885 </w:t>
            </w:r>
          </w:p>
        </w:tc>
      </w:tr>
      <w:tr w:rsidR="00AC2394" w:rsidRPr="005B5A7D" w14:paraId="00836BF4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22AF3747" w:rsidR="00AC2394" w:rsidRPr="005B5A7D" w:rsidRDefault="00315202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37,949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5A500E3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63,354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58911716" w:rsidR="00AC2394" w:rsidRPr="005B5A7D" w:rsidRDefault="00BC3D06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566,516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73CF7D8C" w:rsidR="00AC2394" w:rsidRPr="005B5A7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896,856 </w:t>
            </w:r>
          </w:p>
        </w:tc>
      </w:tr>
      <w:tr w:rsidR="00691BD5" w:rsidRPr="004F510E" w14:paraId="5B2D492C" w14:textId="77777777" w:rsidTr="005402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691BD5" w:rsidRPr="004F510E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691BD5" w:rsidRPr="004F510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</w:tbl>
    <w:p w14:paraId="7807E658" w14:textId="21CF61AF" w:rsidR="00D36BC6" w:rsidRDefault="00D36BC6" w:rsidP="00083C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BE33A76" w14:textId="77777777" w:rsidR="00D36BC6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846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70"/>
        <w:gridCol w:w="990"/>
        <w:gridCol w:w="270"/>
        <w:gridCol w:w="1277"/>
        <w:gridCol w:w="253"/>
        <w:gridCol w:w="1098"/>
      </w:tblGrid>
      <w:tr w:rsidR="00A478D8" w:rsidRPr="005B5A7D" w14:paraId="01D1A35C" w14:textId="77777777" w:rsidTr="00CF0957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1DA96B6F" w:rsidR="00D720DF" w:rsidRPr="005B5A7D" w:rsidRDefault="00D720DF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3" w:type="dxa"/>
            <w:gridSpan w:val="7"/>
            <w:shd w:val="clear" w:color="auto" w:fill="auto"/>
            <w:vAlign w:val="bottom"/>
          </w:tcPr>
          <w:p w14:paraId="4F9E2A82" w14:textId="77777777" w:rsidR="00A478D8" w:rsidRPr="005B5A7D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07EC" w:rsidRPr="005B5A7D" w14:paraId="7DD300BC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5B5A7D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5B5A7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5B5A7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21C26E03" w:rsidR="008D07EC" w:rsidRPr="005B5A7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6C5F914F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5B5A7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38357897" w14:textId="77777777" w:rsidR="009E4DE4" w:rsidRPr="005B5A7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76600DBF" w:rsidR="008D07EC" w:rsidRPr="005B5A7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556BB" w:rsidRPr="005B5A7D" w14:paraId="521172C8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5F3A94F" w:rsidR="00A556BB" w:rsidRPr="005B5A7D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5B5A7D">
              <w:rPr>
                <w:rFonts w:ascii="Angsana New" w:hAnsi="Angsana New"/>
                <w:sz w:val="30"/>
                <w:szCs w:val="30"/>
              </w:rPr>
              <w:t>6</w:t>
            </w:r>
            <w:r w:rsidR="009E4DE4" w:rsidRPr="005B5A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3B3E90F5" w:rsidR="00A556BB" w:rsidRPr="005B5A7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F4A1FB3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1611A9AB" w:rsidR="00A556BB" w:rsidRPr="005B5A7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5B5A7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1D85F170" w:rsidR="00A556BB" w:rsidRPr="005B5A7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478D8" w:rsidRPr="005B5A7D" w14:paraId="6584B2BD" w14:textId="77777777" w:rsidTr="00CF0957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3" w:type="dxa"/>
            <w:gridSpan w:val="7"/>
            <w:shd w:val="clear" w:color="auto" w:fill="auto"/>
            <w:vAlign w:val="bottom"/>
          </w:tcPr>
          <w:p w14:paraId="1D306AFA" w14:textId="77777777" w:rsidR="00A478D8" w:rsidRPr="005B5A7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5B5A7D" w14:paraId="22AEC04A" w14:textId="77777777" w:rsidTr="002D117E">
        <w:tc>
          <w:tcPr>
            <w:tcW w:w="2160" w:type="dxa"/>
            <w:shd w:val="clear" w:color="auto" w:fill="auto"/>
          </w:tcPr>
          <w:p w14:paraId="2EC9E629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0BA8849E" w:rsidR="009E4B32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3.20</w:t>
            </w:r>
            <w:r w:rsidR="008268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268DC">
              <w:rPr>
                <w:rFonts w:ascii="Angsana New" w:hAnsi="Angsana New"/>
                <w:sz w:val="30"/>
                <w:szCs w:val="30"/>
              </w:rPr>
              <w:t>-</w:t>
            </w:r>
            <w:r w:rsidR="00C93B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>4.33</w:t>
            </w:r>
          </w:p>
        </w:tc>
        <w:tc>
          <w:tcPr>
            <w:tcW w:w="253" w:type="dxa"/>
          </w:tcPr>
          <w:p w14:paraId="01B9C152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E3A28F3" w14:textId="26D4E372" w:rsidR="009E4B32" w:rsidRPr="005B5A7D" w:rsidRDefault="009E4DE4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89,280,054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33987C7C" w:rsidR="009E4B32" w:rsidRPr="005B5A7D" w:rsidRDefault="00AA532A" w:rsidP="002D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6,554,469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04A91446" w:rsidR="009E4B32" w:rsidRPr="005B5A7D" w:rsidRDefault="00AA532A" w:rsidP="002D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95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(5,827,174)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AA979B5" w14:textId="657B7AF9" w:rsidR="009E4B32" w:rsidRPr="005B5A7D" w:rsidRDefault="00AA532A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90,007,349 </w:t>
            </w:r>
          </w:p>
        </w:tc>
      </w:tr>
      <w:tr w:rsidR="00CF0957" w:rsidRPr="005B5A7D" w14:paraId="5B5C0A7C" w14:textId="77777777" w:rsidTr="002D117E">
        <w:tc>
          <w:tcPr>
            <w:tcW w:w="2160" w:type="dxa"/>
            <w:shd w:val="clear" w:color="auto" w:fill="auto"/>
          </w:tcPr>
          <w:p w14:paraId="421E59C2" w14:textId="2917910C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กิจการร่วม</w:t>
            </w:r>
            <w:r w:rsidR="00814AE0" w:rsidRPr="005B5A7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2D14AD" w:rsidRPr="005B5A7D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</w:p>
        </w:tc>
        <w:tc>
          <w:tcPr>
            <w:tcW w:w="990" w:type="dxa"/>
            <w:shd w:val="clear" w:color="auto" w:fill="auto"/>
          </w:tcPr>
          <w:p w14:paraId="21664A76" w14:textId="4FF3D8B3" w:rsidR="00CF0957" w:rsidRPr="005B5A7D" w:rsidRDefault="0096082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02DF6A0B" w:rsidR="00CF0957" w:rsidRPr="005B5A7D" w:rsidRDefault="0096082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53" w:type="dxa"/>
          </w:tcPr>
          <w:p w14:paraId="145502FF" w14:textId="77777777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4B5AED55" w:rsidR="00CF0957" w:rsidRPr="005B5A7D" w:rsidRDefault="00581156" w:rsidP="0058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11557" w14:textId="77777777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C8618" w14:textId="3CE637B8" w:rsidR="00CF0957" w:rsidRPr="005B5A7D" w:rsidRDefault="00814AE0" w:rsidP="0057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10,200</w:t>
            </w:r>
          </w:p>
        </w:tc>
        <w:tc>
          <w:tcPr>
            <w:tcW w:w="270" w:type="dxa"/>
            <w:shd w:val="clear" w:color="auto" w:fill="auto"/>
          </w:tcPr>
          <w:p w14:paraId="1661183E" w14:textId="77777777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5EBCDFA" w14:textId="73453C1A" w:rsidR="00CF0957" w:rsidRPr="005B5A7D" w:rsidRDefault="00814AE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CF0957" w:rsidRPr="005B5A7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348CFE3" w14:textId="421FB5B2" w:rsidR="00CF0957" w:rsidRPr="005B5A7D" w:rsidRDefault="00814AE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10,200 </w:t>
            </w:r>
          </w:p>
        </w:tc>
      </w:tr>
      <w:tr w:rsidR="00865F17" w:rsidRPr="005B5A7D" w14:paraId="208FB349" w14:textId="77777777" w:rsidTr="002D117E">
        <w:tc>
          <w:tcPr>
            <w:tcW w:w="2160" w:type="dxa"/>
            <w:shd w:val="clear" w:color="auto" w:fill="auto"/>
          </w:tcPr>
          <w:p w14:paraId="50F9A3AE" w14:textId="540FEA15" w:rsidR="00865F17" w:rsidRPr="005B5A7D" w:rsidRDefault="00814AE0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65F23A7F" w:rsidR="00865F17" w:rsidRPr="005B5A7D" w:rsidRDefault="00814AE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89,280,054 </w:t>
            </w:r>
          </w:p>
        </w:tc>
        <w:tc>
          <w:tcPr>
            <w:tcW w:w="270" w:type="dxa"/>
            <w:shd w:val="clear" w:color="auto" w:fill="auto"/>
          </w:tcPr>
          <w:p w14:paraId="17C33E5B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3BF4D0" w14:textId="32D9C24E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2B9B8A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6FADE03" w14:textId="659F7F0B" w:rsidR="00865F17" w:rsidRPr="002D117E" w:rsidRDefault="00865F17" w:rsidP="002D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865F17" w:rsidRPr="005B5A7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55406720" w:rsidR="00865F17" w:rsidRPr="005B5A7D" w:rsidRDefault="00814AE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90,017,549 </w:t>
            </w:r>
          </w:p>
        </w:tc>
      </w:tr>
    </w:tbl>
    <w:p w14:paraId="65D0BF92" w14:textId="4BD2A79B" w:rsidR="00766716" w:rsidRPr="001C4217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594A5C3" w14:textId="2CF6E504" w:rsidR="00025E7A" w:rsidRDefault="0005237F" w:rsidP="006E7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5A7D">
        <w:rPr>
          <w:rFonts w:ascii="Angsana New" w:hAnsi="Angsana New" w:hint="cs"/>
          <w:sz w:val="30"/>
          <w:szCs w:val="30"/>
          <w:cs/>
        </w:rPr>
        <w:t>ยอดคงเหลือดอกเบี้ยค้างรับ</w:t>
      </w:r>
      <w:r w:rsidR="00342455" w:rsidRPr="005B5A7D">
        <w:rPr>
          <w:rFonts w:ascii="Angsana New" w:hAnsi="Angsana New" w:hint="cs"/>
          <w:sz w:val="30"/>
          <w:szCs w:val="30"/>
          <w:cs/>
        </w:rPr>
        <w:t>ของบริษัทที่มีกับบริษัทย่อย</w:t>
      </w:r>
      <w:r w:rsidR="0073097E" w:rsidRPr="005B5A7D">
        <w:rPr>
          <w:rFonts w:ascii="Angsana New" w:hAnsi="Angsana New" w:hint="cs"/>
          <w:sz w:val="30"/>
          <w:szCs w:val="30"/>
          <w:cs/>
        </w:rPr>
        <w:t xml:space="preserve"> จำนวนเงิน </w:t>
      </w:r>
      <w:r w:rsidR="0069797B" w:rsidRPr="005B5A7D">
        <w:rPr>
          <w:rFonts w:ascii="Angsana New" w:hAnsi="Angsana New"/>
          <w:sz w:val="30"/>
          <w:szCs w:val="30"/>
        </w:rPr>
        <w:t xml:space="preserve">19.10 </w:t>
      </w:r>
      <w:r w:rsidR="0069797B" w:rsidRPr="005B5A7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27BD8" w:rsidRPr="005B5A7D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นำมารวมเป็นส่วนหนึ่งของเงินให้กู้ระยะยาว</w:t>
      </w:r>
      <w:r w:rsidR="00571475" w:rsidRPr="005B5A7D">
        <w:rPr>
          <w:rFonts w:ascii="Angsana New" w:hAnsi="Angsana New" w:hint="cs"/>
          <w:sz w:val="30"/>
          <w:szCs w:val="30"/>
          <w:cs/>
        </w:rPr>
        <w:t>แก่บริษัท</w:t>
      </w:r>
      <w:r w:rsidR="00202DDA" w:rsidRPr="005B5A7D">
        <w:rPr>
          <w:rFonts w:ascii="Angsana New" w:hAnsi="Angsana New" w:hint="cs"/>
          <w:sz w:val="30"/>
          <w:szCs w:val="30"/>
          <w:cs/>
        </w:rPr>
        <w:t>ย่อยเพิ่มขึ้นในระหว่างงวด</w:t>
      </w:r>
    </w:p>
    <w:p w14:paraId="16BC862C" w14:textId="47468A12" w:rsidR="00025E7A" w:rsidRPr="00D36BC6" w:rsidRDefault="00025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5B5A7D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5B5A7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5B5A7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5B5A7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5B5A7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5B5A7D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00576B08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4F365A9B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5B5A7D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E8BCEA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6058B8CB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3B36AC00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66B54B4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254DA26D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991B7A" w:rsidRPr="005B5A7D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5B5A7D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734C" w:rsidRPr="005B5A7D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5B78469B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2305D3AE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292A1DC5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21,297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46545126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18,693</w:t>
            </w:r>
          </w:p>
        </w:tc>
      </w:tr>
      <w:tr w:rsidR="0099734C" w:rsidRPr="005B5A7D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51A06315" w:rsidR="0099734C" w:rsidRPr="006D19F0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1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D19F0">
              <w:rPr>
                <w:rFonts w:asciiTheme="majorBidi" w:hAnsiTheme="majorBidi" w:cstheme="majorBidi"/>
                <w:sz w:val="30"/>
                <w:szCs w:val="30"/>
              </w:rPr>
              <w:t>8,413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99734C" w:rsidRPr="006D19F0" w:rsidRDefault="0099734C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3196867D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175F2C41" w:rsidR="0099734C" w:rsidRPr="005B5A7D" w:rsidRDefault="00210A23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2BB9F619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</w:tr>
      <w:tr w:rsidR="0099734C" w:rsidRPr="005B5A7D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28B303F2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8,413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76B23FCD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6246BF30" w:rsidR="0099734C" w:rsidRPr="005B5A7D" w:rsidRDefault="00210A23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1822E803" w:rsidR="0099734C" w:rsidRPr="005B5A7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20,609 </w:t>
            </w:r>
          </w:p>
        </w:tc>
      </w:tr>
      <w:tr w:rsidR="00991B7A" w:rsidRPr="00C30053" w14:paraId="1668D6AB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991B7A" w:rsidRPr="00C30053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1B7A" w:rsidRPr="005B5A7D" w14:paraId="5F038CA6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179A" w:rsidRPr="005B5A7D" w14:paraId="7F50427E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099D66AF" w:rsidR="0066179A" w:rsidRPr="005B5A7D" w:rsidRDefault="00CB54E7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10,482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36EC57EE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18,359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5C5F0053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439C572E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F7979" w:rsidRPr="00C30053" w14:paraId="69B5DF78" w14:textId="77777777" w:rsidTr="00FF797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FF7979" w:rsidRPr="00C30053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FF7979" w:rsidRPr="00C30053" w:rsidRDefault="00FF7979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FF7979" w:rsidRPr="00C30053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2CDEFD" w14:textId="77777777" w:rsidR="00FF7979" w:rsidRPr="00C30053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FF7979" w:rsidRPr="00C30053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FF7979" w:rsidRPr="00C30053" w:rsidRDefault="00FF7979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FF7979" w:rsidRPr="00C30053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07D74D1C" w14:textId="77777777" w:rsidR="00FF7979" w:rsidRPr="00C30053" w:rsidRDefault="00FF7979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1B7A" w:rsidRPr="005B5A7D" w14:paraId="602F2D00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991B7A" w:rsidRPr="005B5A7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B1467D" w:rsidRPr="005B5A7D" w14:paraId="3D7EF418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818F0C" w14:textId="1B79923B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2941861A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1CFB23CD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61,655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12154CF3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26,547 </w:t>
            </w:r>
          </w:p>
        </w:tc>
      </w:tr>
      <w:tr w:rsidR="00B1467D" w:rsidRPr="005B5A7D" w14:paraId="72565D5E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5D01EF16" w14:textId="5E6830D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E3E130F" w14:textId="27EA7C10" w:rsidR="00B1467D" w:rsidRPr="005B5A7D" w:rsidRDefault="00B1467D" w:rsidP="0052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17</w:t>
            </w:r>
            <w:r w:rsidR="00523D8F" w:rsidRPr="005B5A7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E6DE7CA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961F2D7" w14:textId="04390FDF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DAE26BB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D109AE4" w14:textId="69994018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175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112F731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2FA1EEE4" w14:textId="741D66A0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1467D" w:rsidRPr="005B5A7D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347F7" w14:textId="498A8660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DC3CDE" w:rsidRPr="005B5A7D"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7D45440" w14:textId="51C259A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24,662 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5CC4" w14:textId="3CE568DA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194" w:rsidRPr="005B5A7D">
              <w:rPr>
                <w:rFonts w:asciiTheme="majorBidi" w:hAnsiTheme="majorBidi" w:cstheme="majorBidi"/>
                <w:sz w:val="30"/>
                <w:szCs w:val="30"/>
              </w:rPr>
              <w:t>7,688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0495F5A9" w14:textId="5635D46D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10,989 </w:t>
            </w:r>
          </w:p>
        </w:tc>
      </w:tr>
      <w:tr w:rsidR="00B1467D" w:rsidRPr="005B5A7D" w14:paraId="183D0D22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5455BB89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E86194"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4,642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27F63D14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24,662 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3F97CB30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</w:t>
            </w:r>
            <w:r w:rsidR="00E86194"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6A23503F" w:rsidR="00B1467D" w:rsidRPr="005B5A7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37,536 </w:t>
            </w:r>
          </w:p>
        </w:tc>
      </w:tr>
    </w:tbl>
    <w:p w14:paraId="156D75E0" w14:textId="77777777" w:rsidR="007C5A64" w:rsidRPr="005B5A7D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08460825" w:rsidR="007B3E55" w:rsidRPr="00BC3D06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5B5A7D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5B5A7D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5B5A7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5B5A7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5B5A7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5B5A7D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5B5A7D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47D4E4D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045868B9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5B5A7D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29211007" w:rsidR="00475F86" w:rsidRPr="005B5A7D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5B5A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226AE6C7" w:rsidR="00475F86" w:rsidRPr="005B5A7D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828EBA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1954271B" w:rsidR="00475F86" w:rsidRPr="005B5A7D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5B5A7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5FDFC9A9" w:rsidR="00475F86" w:rsidRPr="005B5A7D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0422" w:rsidRPr="005B5A7D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5B5A7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5B5A7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5B5A7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5B5A7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5B5A7D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42ED2F49" w:rsidR="009E4B32" w:rsidRPr="005B5A7D" w:rsidRDefault="00665E64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1.</w:t>
            </w:r>
            <w:r w:rsidR="001F6C53" w:rsidRPr="005B5A7D">
              <w:rPr>
                <w:rFonts w:ascii="Angsana New" w:hAnsi="Angsana New"/>
                <w:sz w:val="30"/>
                <w:szCs w:val="30"/>
              </w:rPr>
              <w:t>61</w:t>
            </w:r>
            <w:r w:rsidR="00AC4938"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08AEC6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657D23EE" w:rsidR="009E4B32" w:rsidRPr="005B5A7D" w:rsidRDefault="0066179A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072CB3E0" w:rsidR="009E4B32" w:rsidRPr="005B5A7D" w:rsidRDefault="00801698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146,702</w:t>
            </w:r>
            <w:r w:rsidR="001F6C53"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74A7F44B" w:rsidR="009E4B32" w:rsidRPr="005B5A7D" w:rsidRDefault="001F6C5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01698">
              <w:rPr>
                <w:rFonts w:asciiTheme="majorBidi" w:hAnsiTheme="majorBidi" w:cstheme="majorBidi"/>
                <w:sz w:val="30"/>
                <w:szCs w:val="30"/>
              </w:rPr>
              <w:t>451,287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5B5A7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71C219E7" w:rsidR="009E4B32" w:rsidRPr="005B5A7D" w:rsidRDefault="001F6C5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375,653</w:t>
            </w:r>
          </w:p>
        </w:tc>
      </w:tr>
    </w:tbl>
    <w:p w14:paraId="0E3110C9" w14:textId="3AF25C76" w:rsidR="00A80FB3" w:rsidRDefault="00A80FB3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5B5A7D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5B5A7D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5B5A7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5B5A7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5B5A7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5B5A7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5B5A7D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65EB2A84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023049D0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31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5B5A7D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60CDC920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4AA0CA6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301A720C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70EA94E2" w:rsidR="0066179A" w:rsidRPr="005B5A7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8750E" w:rsidRPr="005B5A7D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5B5A7D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145" w:rsidRPr="005B5A7D" w14:paraId="0D1298D0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3E61024E" w:rsidR="002F4145" w:rsidRPr="005B5A7D" w:rsidRDefault="002F4145" w:rsidP="0073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1DE048" w14:textId="4FACE0E2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1BF9044D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57,530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592B1229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36,836 </w:t>
            </w:r>
          </w:p>
        </w:tc>
      </w:tr>
      <w:tr w:rsidR="002F4145" w:rsidRPr="005B5A7D" w14:paraId="1E783476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504E2CCF" w14:textId="3F4F4B08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2FF04D2E" w:rsidR="002F4145" w:rsidRPr="005B5A7D" w:rsidRDefault="00055F6A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824,525</w:t>
            </w:r>
            <w:r w:rsidR="002F4145"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AAC0E" w14:textId="3CD66E8C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1D738048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54BC3" w14:textId="00ECB0D2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3,466 </w:t>
            </w:r>
          </w:p>
        </w:tc>
      </w:tr>
      <w:tr w:rsidR="002F4145" w:rsidRPr="005B5A7D" w14:paraId="74075982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3ED03C61" w:rsidR="002F4145" w:rsidRPr="00055F6A" w:rsidRDefault="00055F6A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824,525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2F4145" w:rsidRPr="00055F6A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96AD0" w14:textId="217C06B4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64580B1A" w:rsidR="002F4145" w:rsidRPr="005B5A7D" w:rsidRDefault="00E7793B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60,314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DD955" w14:textId="4E6136C4" w:rsidR="002F4145" w:rsidRPr="005B5A7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40,302 </w:t>
            </w:r>
          </w:p>
        </w:tc>
      </w:tr>
      <w:tr w:rsidR="0038750E" w:rsidRPr="00D36BC6" w14:paraId="21E34BEC" w14:textId="77777777" w:rsidTr="00D36BC6">
        <w:trPr>
          <w:trHeight w:val="215"/>
        </w:trPr>
        <w:tc>
          <w:tcPr>
            <w:tcW w:w="3843" w:type="dxa"/>
            <w:shd w:val="clear" w:color="auto" w:fill="auto"/>
          </w:tcPr>
          <w:p w14:paraId="5F902870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38750E" w:rsidRPr="00D36BC6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8750E" w:rsidRPr="005B5A7D" w14:paraId="17B35ADA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5B5A7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FE3B0F4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D4C5C1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5B5A7D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68A8E3BE" w:rsidR="0038750E" w:rsidRPr="005B5A7D" w:rsidRDefault="00E7793B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27,511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6667DBE7" w:rsidR="0038750E" w:rsidRPr="005B5A7D" w:rsidRDefault="0066179A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34,430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1B8CCDA6" w:rsidR="0038750E" w:rsidRPr="005B5A7D" w:rsidRDefault="0095333A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38750E" w:rsidRPr="005B5A7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6ED0AE60" w:rsidR="0038750E" w:rsidRPr="005B5A7D" w:rsidRDefault="0038750E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77777777" w:rsidR="008A0941" w:rsidRPr="00BC3D06" w:rsidRDefault="008A094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E68E890" w14:textId="341C696C" w:rsidR="0066179A" w:rsidRPr="005B5A7D" w:rsidRDefault="0066179A" w:rsidP="0066179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5B5A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5B5A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5B5A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ในระหว่างงวดสามเดือนสิ้นสุดวันที่ </w:t>
      </w:r>
      <w:r w:rsidRPr="005B5A7D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Pr="005B5A7D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5F4B0E" w:rsidRPr="005B5A7D">
        <w:rPr>
          <w:rFonts w:ascii="Angsana New" w:hAnsi="Angsana New"/>
          <w:b/>
          <w:bCs/>
          <w:i/>
          <w:iCs/>
          <w:sz w:val="30"/>
          <w:szCs w:val="30"/>
        </w:rPr>
        <w:t>6</w:t>
      </w:r>
    </w:p>
    <w:p w14:paraId="21254667" w14:textId="2E0AA533" w:rsidR="00CF4E5B" w:rsidRPr="00BC3D06" w:rsidRDefault="00CF4E5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9EC0C5" w14:textId="48DDF421" w:rsidR="001763AB" w:rsidRPr="005B5A7D" w:rsidRDefault="001763AB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BC3D06" w:rsidRDefault="001763A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D41D41" w14:textId="21404B77" w:rsidR="00DF6141" w:rsidRPr="005B5A7D" w:rsidRDefault="00A80FB3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>
        <w:rPr>
          <w:rFonts w:ascii="Angsana New" w:eastAsiaTheme="minorEastAsia" w:hAnsi="Angsana New"/>
          <w:sz w:val="30"/>
          <w:szCs w:val="30"/>
          <w:lang w:eastAsia="zh-CN"/>
        </w:rPr>
        <w:t>2566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5B5A7D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>
        <w:rPr>
          <w:rFonts w:ascii="Angsana New" w:hAnsi="Angsana New" w:hint="cs"/>
          <w:sz w:val="30"/>
          <w:szCs w:val="30"/>
          <w:cs/>
        </w:rPr>
        <w:t>ำ</w:t>
      </w:r>
      <w:r w:rsidR="00DF6141" w:rsidRPr="005B5A7D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5B5A7D">
        <w:rPr>
          <w:rFonts w:ascii="Angsana New" w:hAnsi="Angsana New"/>
          <w:sz w:val="30"/>
          <w:szCs w:val="30"/>
          <w:cs/>
        </w:rPr>
        <w:t xml:space="preserve"> </w:t>
      </w:r>
      <w:r w:rsidR="00DF6141" w:rsidRPr="005B5A7D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="00DF6141" w:rsidRPr="005B5A7D">
        <w:rPr>
          <w:rFonts w:ascii="Angsana New" w:hAnsi="Angsana New"/>
          <w:sz w:val="30"/>
          <w:szCs w:val="30"/>
          <w:cs/>
        </w:rPr>
        <w:t xml:space="preserve"> </w:t>
      </w:r>
      <w:r w:rsidR="00DF6141" w:rsidRPr="005B5A7D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>
        <w:rPr>
          <w:rFonts w:ascii="Angsana New" w:hAnsi="Angsana New" w:hint="cs"/>
          <w:sz w:val="30"/>
          <w:szCs w:val="30"/>
          <w:cs/>
        </w:rPr>
        <w:t>ำ</w:t>
      </w:r>
      <w:r w:rsidR="00DF6141" w:rsidRPr="005B5A7D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>
        <w:rPr>
          <w:rFonts w:ascii="Angsana New" w:hAnsi="Angsana New" w:hint="cs"/>
          <w:sz w:val="30"/>
          <w:szCs w:val="30"/>
          <w:cs/>
        </w:rPr>
        <w:t>กำ</w:t>
      </w:r>
      <w:r w:rsidR="00DF6141" w:rsidRPr="005B5A7D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5B5A7D">
        <w:rPr>
          <w:rFonts w:ascii="Angsana New" w:hAnsi="Angsana New"/>
          <w:sz w:val="30"/>
          <w:szCs w:val="30"/>
          <w:cs/>
        </w:rPr>
        <w:t xml:space="preserve"> </w:t>
      </w:r>
      <w:r w:rsidR="00DF6141" w:rsidRPr="005B5A7D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>
        <w:rPr>
          <w:rFonts w:ascii="Angsana New" w:hAnsi="Angsana New" w:hint="cs"/>
          <w:sz w:val="30"/>
          <w:szCs w:val="30"/>
          <w:cs/>
        </w:rPr>
        <w:t>ำ</w:t>
      </w:r>
      <w:r w:rsidR="00DF6141" w:rsidRPr="005B5A7D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5B5A7D">
        <w:rPr>
          <w:rFonts w:ascii="Angsana New" w:hAnsi="Angsana New"/>
          <w:sz w:val="30"/>
          <w:szCs w:val="30"/>
          <w:cs/>
        </w:rPr>
        <w:t xml:space="preserve"> </w:t>
      </w:r>
      <w:r w:rsidR="00DF6141" w:rsidRPr="005B5A7D">
        <w:rPr>
          <w:rFonts w:ascii="Angsana New" w:hAnsi="Angsana New" w:hint="cs"/>
          <w:sz w:val="30"/>
          <w:szCs w:val="30"/>
          <w:cs/>
        </w:rPr>
        <w:t>โดยปัจจุบันสัญญาอยู่ในระหว่างลงนาม</w:t>
      </w:r>
    </w:p>
    <w:p w14:paraId="067F3E88" w14:textId="77777777" w:rsidR="00DF6141" w:rsidRPr="00BC3D06" w:rsidRDefault="00DF6141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AD9ACC" w14:textId="5CE15058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5A7D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BC3D06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B52F6E" w14:textId="0AD9A509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D4201C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งวดสามเดือนสิ้นสุดวันที่ </w:t>
      </w:r>
      <w:r w:rsidR="004F510E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D4201C"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4201C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4F510E">
        <w:rPr>
          <w:rFonts w:ascii="Angsana New" w:eastAsiaTheme="minorEastAsia" w:hAnsi="Angsana New"/>
          <w:sz w:val="30"/>
          <w:szCs w:val="30"/>
          <w:lang w:eastAsia="zh-CN"/>
        </w:rPr>
        <w:t>2566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4F510E">
        <w:rPr>
          <w:rFonts w:ascii="Angsana New" w:hAnsi="Angsana New" w:hint="cs"/>
          <w:sz w:val="30"/>
          <w:szCs w:val="30"/>
          <w:cs/>
          <w:lang w:eastAsia="zh-CN"/>
        </w:rPr>
        <w:t xml:space="preserve">แห่งหนึ่ง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5B5A7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โดยปัจจุบันสัญญาอยู่ในระหว่างลงนาม</w:t>
      </w:r>
    </w:p>
    <w:p w14:paraId="5B254AA6" w14:textId="77777777" w:rsidR="003F35ED" w:rsidRPr="00BC3D06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50640F7" w14:textId="07607581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5A7D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BC3D06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DCAF53" w14:textId="229C3C6D" w:rsidR="003F35ED" w:rsidRPr="005B5A7D" w:rsidRDefault="003F35ED" w:rsidP="003F35ED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2566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ประสานงาน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และวางนโยบาย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กรอบการดำเนินธุรกิจในด้านต่างๆ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เกี่ยวกับการดำเนินธุรกิจและการลงทุน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โดยบริษัทจะได้รับค่าบริหารในอัตราที่ตกลงกัน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การให้บริการดังกล่าวมีมาตั้งแต่ปี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2565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โดยปัจจุบันสัญญาใหม่อยู่ในขั้นตอนการลงนาม</w:t>
      </w:r>
    </w:p>
    <w:p w14:paraId="11C9C77F" w14:textId="2576D869" w:rsidR="00487601" w:rsidRDefault="0048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3B6DE87" w14:textId="2084949E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4983C406" w14:textId="77777777" w:rsidR="003F35ED" w:rsidRPr="00E86F7C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4254D299" w14:textId="77777777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5B5A7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Pr="005B5A7D">
        <w:rPr>
          <w:rFonts w:ascii="Angsana New" w:hAnsi="Angsana New"/>
          <w:spacing w:val="-6"/>
          <w:sz w:val="30"/>
          <w:szCs w:val="30"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1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มกราคม</w:t>
      </w:r>
      <w:r w:rsidRPr="005B5A7D">
        <w:rPr>
          <w:rFonts w:ascii="Angsana New" w:hAnsi="Angsana New"/>
          <w:sz w:val="30"/>
          <w:szCs w:val="30"/>
        </w:rPr>
        <w:t xml:space="preserve"> 2565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ถึง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 xml:space="preserve">31 </w:t>
      </w:r>
      <w:r w:rsidRPr="005B5A7D">
        <w:rPr>
          <w:rFonts w:ascii="Angsana New" w:hAnsi="Angsana New" w:hint="cs"/>
          <w:sz w:val="30"/>
          <w:szCs w:val="30"/>
          <w:cs/>
        </w:rPr>
        <w:t>ธันวาคม</w:t>
      </w:r>
      <w:r w:rsidRPr="005B5A7D">
        <w:rPr>
          <w:rFonts w:ascii="Angsana New" w:hAnsi="Angsana New"/>
          <w:sz w:val="30"/>
          <w:szCs w:val="30"/>
        </w:rPr>
        <w:t xml:space="preserve"> 2565</w:t>
      </w:r>
      <w:r w:rsidRPr="005B5A7D">
        <w:rPr>
          <w:rFonts w:ascii="Angsana New" w:hAnsi="Angsana New" w:hint="cs"/>
          <w:sz w:val="30"/>
          <w:szCs w:val="30"/>
          <w:cs/>
        </w:rPr>
        <w:t xml:space="preserve"> ซึ่งบริษัทต้องชำระค่าเช่าและค่าบริการเป็นรายเดือนตามอัตราที่ระบุไว้ในสัญญา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</w:p>
    <w:p w14:paraId="4B200AC1" w14:textId="77777777" w:rsidR="003F35ED" w:rsidRPr="00E86F7C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274964E2" w14:textId="77777777" w:rsidR="003F35ED" w:rsidRPr="005B5A7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5A7D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5B5A7D">
        <w:rPr>
          <w:rFonts w:ascii="Angsana New" w:hAnsi="Angsana New"/>
          <w:sz w:val="30"/>
          <w:szCs w:val="30"/>
        </w:rPr>
        <w:t xml:space="preserve"> 256</w:t>
      </w:r>
      <w:r w:rsidRPr="005B5A7D">
        <w:rPr>
          <w:rFonts w:ascii="Angsana New" w:hAnsi="Angsana New" w:hint="cs"/>
          <w:sz w:val="30"/>
          <w:szCs w:val="30"/>
          <w:cs/>
        </w:rPr>
        <w:t>6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บริษัทได้ต่ออายุสัญญาเช่าเพิ่มเติม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3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ปี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โดยมีระยะเวลาตั้งแต่วันที่</w:t>
      </w:r>
      <w:r w:rsidRPr="005B5A7D">
        <w:rPr>
          <w:rFonts w:ascii="Angsana New" w:hAnsi="Angsana New"/>
          <w:sz w:val="30"/>
          <w:szCs w:val="30"/>
        </w:rPr>
        <w:t xml:space="preserve"> 1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มกราคม</w:t>
      </w:r>
      <w:r w:rsidRPr="005B5A7D">
        <w:rPr>
          <w:rFonts w:ascii="Angsana New" w:hAnsi="Angsana New"/>
          <w:sz w:val="30"/>
          <w:szCs w:val="30"/>
        </w:rPr>
        <w:t xml:space="preserve"> 2566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ถึง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 xml:space="preserve">        </w:t>
      </w:r>
      <w:r w:rsidRPr="005B5A7D">
        <w:rPr>
          <w:rFonts w:ascii="Angsana New" w:hAnsi="Angsana New"/>
          <w:sz w:val="30"/>
          <w:szCs w:val="30"/>
        </w:rPr>
        <w:t xml:space="preserve">31 </w:t>
      </w:r>
      <w:r w:rsidRPr="005B5A7D">
        <w:rPr>
          <w:rFonts w:ascii="Angsana New" w:hAnsi="Angsana New" w:hint="cs"/>
          <w:sz w:val="30"/>
          <w:szCs w:val="30"/>
          <w:cs/>
        </w:rPr>
        <w:t>ธันวาคม</w:t>
      </w:r>
      <w:r w:rsidRPr="005B5A7D">
        <w:rPr>
          <w:rFonts w:ascii="Angsana New" w:hAnsi="Angsana New"/>
          <w:sz w:val="30"/>
          <w:szCs w:val="30"/>
        </w:rPr>
        <w:t xml:space="preserve"> 256</w:t>
      </w:r>
      <w:r w:rsidRPr="005B5A7D">
        <w:rPr>
          <w:rFonts w:ascii="Angsana New" w:hAnsi="Angsana New" w:hint="cs"/>
          <w:sz w:val="30"/>
          <w:szCs w:val="30"/>
          <w:cs/>
        </w:rPr>
        <w:t>8</w:t>
      </w:r>
    </w:p>
    <w:p w14:paraId="466B0895" w14:textId="77777777" w:rsidR="00A749EB" w:rsidRPr="00E86F7C" w:rsidRDefault="00A749E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7AC67FD8" w14:textId="5A3ED06B" w:rsidR="00F614BB" w:rsidRPr="005B5A7D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E86F7C" w:rsidRDefault="00F614B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5800EB3A" w14:textId="77777777" w:rsidR="00E86F7C" w:rsidRDefault="00E86F7C" w:rsidP="00E86F7C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E86F7C" w:rsidRDefault="00E86F7C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03F3B9BA" w14:textId="3C383ABD" w:rsidR="00F614BB" w:rsidRPr="005B5A7D" w:rsidRDefault="00E86F7C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ในเดือนมกราคม</w:t>
      </w:r>
      <w:r w:rsidR="00A80FB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A80FB3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ออกหนังสือปรับอัตราดอกเบี้ย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เงินให้กู้ยืมเงินและกู้ยืมเงิน</w:t>
      </w:r>
      <w:r w:rsidR="00F614BB"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F614BB"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D05FE"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3.20 </w:t>
      </w:r>
      <w:r w:rsidR="00585AC2">
        <w:rPr>
          <w:rFonts w:ascii="Angsana New" w:eastAsiaTheme="minorEastAsia" w:hAnsi="Angsana New"/>
          <w:sz w:val="30"/>
          <w:szCs w:val="30"/>
          <w:lang w:eastAsia="zh-CN"/>
        </w:rPr>
        <w:t>-</w:t>
      </w:r>
      <w:r w:rsidR="004D05FE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4D05FE" w:rsidRPr="005B5A7D">
        <w:rPr>
          <w:rFonts w:ascii="Angsana New" w:eastAsiaTheme="minorEastAsia" w:hAnsi="Angsana New"/>
          <w:sz w:val="30"/>
          <w:szCs w:val="30"/>
          <w:lang w:eastAsia="zh-CN"/>
        </w:rPr>
        <w:t>4.33</w:t>
      </w:r>
      <w:r w:rsidR="00F614BB"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F614BB"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="00F614BB"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5B5A7D">
        <w:rPr>
          <w:rFonts w:ascii="Angsana New" w:eastAsiaTheme="minorEastAsia" w:hAnsi="Angsana New"/>
          <w:sz w:val="30"/>
          <w:szCs w:val="30"/>
          <w:lang w:eastAsia="zh-CN"/>
        </w:rPr>
        <w:t>1.</w:t>
      </w:r>
      <w:r w:rsidR="004D05FE" w:rsidRPr="005B5A7D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294147" w:rsidRPr="005B5A7D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F614BB"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F614BB"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</w:p>
    <w:p w14:paraId="4768083F" w14:textId="77777777" w:rsidR="009400FB" w:rsidRPr="00E86F7C" w:rsidRDefault="009400F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7DDED05D" w14:textId="4AB52850" w:rsidR="00370AE4" w:rsidRPr="005B5A7D" w:rsidRDefault="00370AE4" w:rsidP="00370AE4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5B5A7D">
        <w:rPr>
          <w:rFonts w:ascii="Angsana New" w:eastAsiaTheme="minorEastAsia" w:hAnsi="Angsana New"/>
          <w:sz w:val="30"/>
          <w:szCs w:val="30"/>
          <w:lang w:eastAsia="zh-CN"/>
        </w:rPr>
        <w:t>29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</w:t>
      </w:r>
      <w:r w:rsidR="00A80FB3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และการร่วมค้ารวม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5B5A7D">
        <w:rPr>
          <w:rFonts w:ascii="Angsana New" w:eastAsiaTheme="minorEastAsia" w:hAnsi="Angsana New"/>
          <w:sz w:val="30"/>
          <w:szCs w:val="30"/>
          <w:lang w:eastAsia="zh-CN"/>
        </w:rPr>
        <w:t>61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4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บริษัทได้ออกหนังสือไม่เรียกชำระคืนเงินให้กู้ยืมแก่บริษัทภายในรอบระยะเวลา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5B5A7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B5A7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>2566</w:t>
      </w:r>
    </w:p>
    <w:p w14:paraId="7B390049" w14:textId="48F0A861" w:rsidR="00390E7A" w:rsidRDefault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  <w:r>
        <w:rPr>
          <w:rFonts w:ascii="Angsana New" w:eastAsiaTheme="minorEastAsia" w:hAnsi="Angsana New"/>
          <w:sz w:val="20"/>
          <w:szCs w:val="20"/>
          <w:lang w:eastAsia="zh-CN"/>
        </w:rPr>
        <w:br w:type="page"/>
      </w:r>
    </w:p>
    <w:p w14:paraId="6F1AFE4B" w14:textId="2D258621" w:rsidR="00B406B1" w:rsidRPr="005B5A7D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5A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5B5A7D" w:rsidRDefault="00B406B1" w:rsidP="0019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5B5A7D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5B5A7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08B6F975" w:rsidR="00C22C25" w:rsidRPr="005B5A7D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02F92AC6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5B5A7D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5B5A7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5B5A7D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5B5A7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5B5A7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5B5A7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5B5A7D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5B5A7D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5B5A7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5B5A7D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42" w:type="pct"/>
            <w:shd w:val="clear" w:color="auto" w:fill="FFFFFF"/>
          </w:tcPr>
          <w:p w14:paraId="6CC06301" w14:textId="2540F15D" w:rsidR="00C70E17" w:rsidRPr="005B5A7D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5B5A7D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  <w:tc>
          <w:tcPr>
            <w:tcW w:w="136" w:type="pct"/>
          </w:tcPr>
          <w:p w14:paraId="2BA307D7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477850C8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</w:tr>
      <w:tr w:rsidR="00C70E17" w:rsidRPr="005B5A7D" w14:paraId="2AD9CFCC" w14:textId="77777777" w:rsidTr="00395300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2" w:type="pct"/>
            <w:shd w:val="clear" w:color="auto" w:fill="FFFFFF"/>
          </w:tcPr>
          <w:p w14:paraId="751D2058" w14:textId="77777777" w:rsidR="00C70E17" w:rsidRPr="005B5A7D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pct"/>
          </w:tcPr>
          <w:p w14:paraId="28499B5C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0E17" w:rsidRPr="005B5A7D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5B5A7D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5B5A7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0E2" w:rsidRPr="005B5A7D" w14:paraId="1B2E9404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0D30E2" w:rsidRPr="005B5A7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753A3801" w:rsidR="000D30E2" w:rsidRPr="005B5A7D" w:rsidRDefault="000D30E2" w:rsidP="000D30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D30E2">
              <w:rPr>
                <w:rFonts w:ascii="Angsana New" w:hAnsi="Angsana New"/>
                <w:sz w:val="30"/>
                <w:szCs w:val="30"/>
                <w:lang w:eastAsia="zh-CN"/>
              </w:rPr>
              <w:t>163,292</w:t>
            </w:r>
          </w:p>
        </w:tc>
        <w:tc>
          <w:tcPr>
            <w:tcW w:w="136" w:type="pct"/>
          </w:tcPr>
          <w:p w14:paraId="4B037517" w14:textId="77777777" w:rsidR="000D30E2" w:rsidRPr="005B5A7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5EAFD942" w14:textId="2F56811D" w:rsidR="000D30E2" w:rsidRPr="005B5A7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D30E2">
              <w:rPr>
                <w:rFonts w:ascii="Angsana New" w:hAnsi="Angsana New"/>
                <w:sz w:val="30"/>
                <w:szCs w:val="30"/>
                <w:lang w:eastAsia="zh-CN"/>
              </w:rPr>
              <w:t>75,432</w:t>
            </w:r>
          </w:p>
        </w:tc>
      </w:tr>
    </w:tbl>
    <w:p w14:paraId="39297ECD" w14:textId="7A7120BC" w:rsidR="004F510E" w:rsidRDefault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279E9DA2" w14:textId="199FE800" w:rsidR="00C265AF" w:rsidRPr="005B5A7D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5B5A7D" w:rsidRDefault="009239B0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5B5A7D" w14:paraId="63DF0FE5" w14:textId="77777777" w:rsidTr="00DC73F7">
        <w:tc>
          <w:tcPr>
            <w:tcW w:w="4609" w:type="dxa"/>
            <w:hideMark/>
          </w:tcPr>
          <w:p w14:paraId="732F5880" w14:textId="1EE4CA52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370AE4"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</w:p>
          <w:p w14:paraId="7A6322F4" w14:textId="7AB15492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0AE4" w:rsidRPr="005B5A7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70AE4"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70AE4" w:rsidRPr="005B5A7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0AE4" w:rsidRPr="005B5A7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21" w:type="dxa"/>
          </w:tcPr>
          <w:p w14:paraId="4840DF9A" w14:textId="77777777" w:rsidR="00C265AF" w:rsidRPr="005B5A7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5B5A7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5B5A7D" w14:paraId="681C56A1" w14:textId="77777777" w:rsidTr="00DC73F7">
        <w:tc>
          <w:tcPr>
            <w:tcW w:w="4609" w:type="dxa"/>
          </w:tcPr>
          <w:p w14:paraId="7F71A25F" w14:textId="77777777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5B5A7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5B5A7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5B5A7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5B5A7D" w14:paraId="1D326987" w14:textId="77777777" w:rsidTr="00DC73F7">
        <w:tc>
          <w:tcPr>
            <w:tcW w:w="4609" w:type="dxa"/>
            <w:hideMark/>
          </w:tcPr>
          <w:p w14:paraId="22344B10" w14:textId="10CE489E" w:rsidR="000633AA" w:rsidRPr="005B5A7D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5B5A7D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321" w:type="dxa"/>
          </w:tcPr>
          <w:p w14:paraId="4B305FDB" w14:textId="77777777" w:rsidR="000633AA" w:rsidRPr="005B5A7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5B5A7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3D19FCC0" w:rsidR="000633AA" w:rsidRPr="005B5A7D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  <w:cs/>
              </w:rPr>
              <w:t>42</w:t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  <w:cs/>
              </w:rPr>
              <w:t>495</w:t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5B5A7D">
              <w:rPr>
                <w:rFonts w:ascii="Angsana New" w:eastAsia="MS Mincho" w:hAnsi="Angsana New"/>
                <w:sz w:val="30"/>
                <w:szCs w:val="30"/>
                <w:cs/>
              </w:rPr>
              <w:t>335</w:t>
            </w:r>
          </w:p>
        </w:tc>
      </w:tr>
      <w:tr w:rsidR="000633AA" w:rsidRPr="005B5A7D" w14:paraId="28140CE9" w14:textId="77777777" w:rsidTr="00DC73F7">
        <w:tc>
          <w:tcPr>
            <w:tcW w:w="4609" w:type="dxa"/>
          </w:tcPr>
          <w:p w14:paraId="23703BFE" w14:textId="2B42FC87" w:rsidR="000633AA" w:rsidRPr="005B5A7D" w:rsidRDefault="003A582F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5B5A7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5B5A7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22D586A4" w:rsidR="000633AA" w:rsidRPr="005B5A7D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  <w:r w:rsidRPr="005B5A7D">
              <w:rPr>
                <w:rFonts w:ascii="Angsana New" w:eastAsia="MS Mincho" w:hAnsi="Angsana New"/>
                <w:sz w:val="30"/>
                <w:szCs w:val="30"/>
              </w:rPr>
              <w:t>(51</w:t>
            </w:r>
            <w:r w:rsidR="004F0860" w:rsidRPr="005B5A7D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5B5A7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36BC6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5B5A7D">
              <w:rPr>
                <w:rFonts w:ascii="Angsana New" w:eastAsia="MS Mincho" w:hAnsi="Angsana New"/>
                <w:sz w:val="30"/>
                <w:szCs w:val="30"/>
              </w:rPr>
              <w:t>4)</w:t>
            </w:r>
          </w:p>
        </w:tc>
      </w:tr>
      <w:tr w:rsidR="000633AA" w:rsidRPr="005B5A7D" w14:paraId="31AB3609" w14:textId="77777777" w:rsidTr="00DC73F7">
        <w:tc>
          <w:tcPr>
            <w:tcW w:w="4609" w:type="dxa"/>
            <w:hideMark/>
          </w:tcPr>
          <w:p w14:paraId="55C4655F" w14:textId="7104A55A" w:rsidR="000633AA" w:rsidRPr="005B5A7D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370AE4"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70AE4"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370AE4"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0AE4"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370AE4"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0AE4"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21" w:type="dxa"/>
          </w:tcPr>
          <w:p w14:paraId="6A71C972" w14:textId="77777777" w:rsidR="000633AA" w:rsidRPr="005B5A7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5B5A7D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3FF6D970" w:rsidR="000633AA" w:rsidRPr="005B5A7D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  <w:t>41,98</w:t>
            </w:r>
            <w:r w:rsidR="004F0860"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,331</w:t>
            </w:r>
          </w:p>
        </w:tc>
      </w:tr>
    </w:tbl>
    <w:p w14:paraId="48506028" w14:textId="4E85AA22" w:rsidR="00C265AF" w:rsidRPr="005B5A7D" w:rsidRDefault="00C265A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D15A805" w14:textId="22D869FE" w:rsidR="0076647F" w:rsidRDefault="0076647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</w:t>
      </w:r>
      <w:r w:rsidR="00B76799" w:rsidRPr="005B5A7D">
        <w:rPr>
          <w:rFonts w:ascii="Angsana New" w:hAnsi="Angsana New" w:hint="cs"/>
          <w:i/>
          <w:iCs/>
          <w:sz w:val="30"/>
          <w:szCs w:val="30"/>
          <w:cs/>
        </w:rPr>
        <w:t>บริษัทย่อยสำหรับงวดสามเดือนสิ้นสุดวันที่</w:t>
      </w:r>
      <w:r w:rsidR="00B76799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E2977">
        <w:rPr>
          <w:rFonts w:ascii="Angsana New" w:hAnsi="Angsana New"/>
          <w:i/>
          <w:iCs/>
          <w:sz w:val="30"/>
          <w:szCs w:val="30"/>
        </w:rPr>
        <w:t>31</w:t>
      </w:r>
      <w:r w:rsidR="00B76799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76799" w:rsidRPr="005B5A7D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B76799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E2977">
        <w:rPr>
          <w:rFonts w:ascii="Angsana New" w:hAnsi="Angsana New"/>
          <w:i/>
          <w:iCs/>
          <w:sz w:val="30"/>
          <w:szCs w:val="30"/>
        </w:rPr>
        <w:t>25</w:t>
      </w:r>
      <w:r w:rsidR="00B76799" w:rsidRPr="005B5A7D">
        <w:rPr>
          <w:rFonts w:ascii="Angsana New" w:hAnsi="Angsana New"/>
          <w:i/>
          <w:iCs/>
          <w:sz w:val="30"/>
          <w:szCs w:val="30"/>
          <w:cs/>
        </w:rPr>
        <w:t>6</w:t>
      </w:r>
      <w:r w:rsidR="00B76799" w:rsidRPr="005B5A7D">
        <w:rPr>
          <w:rFonts w:ascii="Angsana New" w:hAnsi="Angsana New"/>
          <w:i/>
          <w:iCs/>
          <w:sz w:val="30"/>
          <w:szCs w:val="30"/>
        </w:rPr>
        <w:t>6</w:t>
      </w:r>
    </w:p>
    <w:p w14:paraId="00EAB20A" w14:textId="77777777" w:rsidR="0076647F" w:rsidRDefault="0076647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DDF2110" w14:textId="24598BA0" w:rsidR="00E35587" w:rsidRPr="00E35587" w:rsidRDefault="00E35587" w:rsidP="00E3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D36BC6">
        <w:rPr>
          <w:rFonts w:ascii="Angsana New" w:hAnsi="Angsana New" w:hint="cs"/>
          <w:sz w:val="30"/>
          <w:szCs w:val="30"/>
          <w:cs/>
        </w:rPr>
        <w:t xml:space="preserve"> </w:t>
      </w:r>
      <w:r w:rsidR="008F3662">
        <w:rPr>
          <w:rFonts w:ascii="Angsana New" w:hAnsi="Angsana New"/>
          <w:sz w:val="30"/>
          <w:szCs w:val="30"/>
        </w:rPr>
        <w:t>3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กุมภาพันธ์</w:t>
      </w:r>
      <w:r w:rsidR="00D36BC6">
        <w:rPr>
          <w:rFonts w:ascii="Angsana New" w:hAnsi="Angsana New" w:hint="cs"/>
          <w:sz w:val="30"/>
          <w:szCs w:val="30"/>
          <w:cs/>
        </w:rPr>
        <w:t xml:space="preserve"> </w:t>
      </w:r>
      <w:r w:rsidR="008F3662">
        <w:rPr>
          <w:rFonts w:ascii="Angsana New" w:hAnsi="Angsana New"/>
          <w:sz w:val="30"/>
          <w:szCs w:val="30"/>
        </w:rPr>
        <w:t>2566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วินเซอร์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โฮเต็ล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แบงคอก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สุขุมวิท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ลักชูรี่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โฮเทล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C93392A" w14:textId="5478C3FE" w:rsidR="00726790" w:rsidRDefault="00726790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ADEAC8" w14:textId="77777777" w:rsidR="00D36BC6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60B2512" w14:textId="69BB6F68" w:rsidR="0076647F" w:rsidRDefault="0076647F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ลดทุนในบริษัทย่อยสำหรับงวดสามเดือนสิ้นสุดวันที่</w:t>
      </w:r>
      <w:r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E2977">
        <w:rPr>
          <w:rFonts w:ascii="Angsana New" w:hAnsi="Angsana New"/>
          <w:i/>
          <w:iCs/>
          <w:sz w:val="30"/>
          <w:szCs w:val="30"/>
        </w:rPr>
        <w:t>31</w:t>
      </w:r>
      <w:r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E2977">
        <w:rPr>
          <w:rFonts w:ascii="Angsana New" w:hAnsi="Angsana New"/>
          <w:i/>
          <w:iCs/>
          <w:sz w:val="30"/>
          <w:szCs w:val="30"/>
        </w:rPr>
        <w:t>25</w:t>
      </w:r>
      <w:r w:rsidRPr="005B5A7D">
        <w:rPr>
          <w:rFonts w:ascii="Angsana New" w:hAnsi="Angsana New"/>
          <w:i/>
          <w:iCs/>
          <w:sz w:val="30"/>
          <w:szCs w:val="30"/>
          <w:cs/>
        </w:rPr>
        <w:t>6</w:t>
      </w:r>
      <w:r w:rsidRPr="005B5A7D">
        <w:rPr>
          <w:rFonts w:ascii="Angsana New" w:hAnsi="Angsana New"/>
          <w:i/>
          <w:iCs/>
          <w:sz w:val="30"/>
          <w:szCs w:val="30"/>
        </w:rPr>
        <w:t>6</w:t>
      </w:r>
    </w:p>
    <w:p w14:paraId="14505AE3" w14:textId="77777777" w:rsidR="00D36BC6" w:rsidRPr="005B5A7D" w:rsidRDefault="00D36BC6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03D4E5" w14:textId="45338E2D" w:rsidR="0076647F" w:rsidRDefault="00A80FB3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65E22292" w14:textId="77777777" w:rsidR="00A649EC" w:rsidRPr="0076647F" w:rsidRDefault="00A649EC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1F6AF7F" w14:textId="53CD71FA" w:rsidR="00E35587" w:rsidRPr="00E35587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แบงคอก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สุขุมวิท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ลักซูรี่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โฮเทล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(</w:t>
      </w:r>
      <w:r w:rsidR="00C30053" w:rsidRPr="00E35587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="00C30053"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 w:hint="cs"/>
          <w:sz w:val="30"/>
          <w:szCs w:val="30"/>
          <w:cs/>
        </w:rPr>
        <w:t>วินเซอร์</w:t>
      </w:r>
      <w:r w:rsidR="00C30053"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 w:hint="cs"/>
          <w:sz w:val="30"/>
          <w:szCs w:val="30"/>
          <w:cs/>
        </w:rPr>
        <w:t>โฮเต็ล</w:t>
      </w:r>
      <w:r w:rsidR="00C30053"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 w:hint="cs"/>
          <w:sz w:val="30"/>
          <w:szCs w:val="30"/>
          <w:cs/>
        </w:rPr>
        <w:t>จำกัด</w:t>
      </w:r>
      <w:r w:rsidR="00C30053" w:rsidRPr="00E35587">
        <w:rPr>
          <w:rFonts w:ascii="Angsana New" w:hAnsi="Angsana New"/>
          <w:sz w:val="30"/>
          <w:szCs w:val="30"/>
        </w:rPr>
        <w:t>)</w:t>
      </w:r>
      <w:r w:rsidR="00C30053" w:rsidRPr="00E35587">
        <w:rPr>
          <w:rFonts w:ascii="Angsana New" w:hAnsi="Angsana New" w:hint="cs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E35587">
        <w:rPr>
          <w:rFonts w:ascii="Angsana New" w:hAnsi="Angsana New" w:hint="cs"/>
          <w:sz w:val="30"/>
          <w:szCs w:val="30"/>
          <w:cs/>
        </w:rPr>
        <w:t>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915AFC" w:rsidRPr="00E35587">
        <w:rPr>
          <w:rFonts w:ascii="Angsana New" w:hAnsi="Angsana New"/>
          <w:sz w:val="30"/>
          <w:szCs w:val="30"/>
        </w:rPr>
        <w:t>2,388.30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จากเดิม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915AFC" w:rsidRPr="00E35587">
        <w:rPr>
          <w:rFonts w:ascii="Angsana New" w:hAnsi="Angsana New"/>
          <w:sz w:val="30"/>
          <w:szCs w:val="30"/>
        </w:rPr>
        <w:t>3,184.40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915AFC" w:rsidRPr="00E35587">
        <w:rPr>
          <w:rFonts w:ascii="Angsana New" w:hAnsi="Angsana New"/>
          <w:sz w:val="30"/>
          <w:szCs w:val="30"/>
        </w:rPr>
        <w:t>31.84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100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เป็นจำนวน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796.10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7.96</w:t>
      </w:r>
      <w:r w:rsidR="00390E7A">
        <w:rPr>
          <w:rFonts w:ascii="Angsana New" w:hAnsi="Angsana New"/>
          <w:sz w:val="30"/>
          <w:szCs w:val="30"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100</w:t>
      </w:r>
      <w:r w:rsidR="00390E7A">
        <w:rPr>
          <w:rFonts w:ascii="Angsana New" w:hAnsi="Angsana New"/>
          <w:sz w:val="30"/>
          <w:szCs w:val="30"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="00A80FB3">
        <w:rPr>
          <w:rFonts w:ascii="Angsana New" w:hAnsi="Angsana New"/>
          <w:sz w:val="30"/>
          <w:szCs w:val="30"/>
          <w:cs/>
        </w:rPr>
        <w:br/>
      </w:r>
      <w:r w:rsidRPr="00E35587">
        <w:rPr>
          <w:rFonts w:ascii="Angsana New" w:hAnsi="Angsana New" w:hint="cs"/>
          <w:sz w:val="30"/>
          <w:szCs w:val="30"/>
          <w:cs/>
        </w:rPr>
        <w:t>เพื่อ</w:t>
      </w:r>
      <w:r w:rsidR="00A80FB3">
        <w:rPr>
          <w:rFonts w:ascii="Angsana New" w:hAnsi="Angsana New" w:hint="cs"/>
          <w:sz w:val="30"/>
          <w:szCs w:val="30"/>
          <w:cs/>
        </w:rPr>
        <w:t>ล้าง</w:t>
      </w:r>
      <w:r w:rsidR="0090321D">
        <w:rPr>
          <w:rFonts w:ascii="Angsana New" w:hAnsi="Angsana New" w:hint="cs"/>
          <w:sz w:val="30"/>
          <w:szCs w:val="30"/>
          <w:cs/>
        </w:rPr>
        <w:t>ผลขาด</w:t>
      </w:r>
      <w:r w:rsidR="00A80FB3">
        <w:rPr>
          <w:rFonts w:ascii="Angsana New" w:hAnsi="Angsana New" w:hint="cs"/>
          <w:sz w:val="30"/>
          <w:szCs w:val="30"/>
          <w:cs/>
        </w:rPr>
        <w:t>ทุนสะสม ทั้งนี้</w:t>
      </w:r>
      <w:r w:rsidR="00915AFC" w:rsidRPr="00E35587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>
        <w:rPr>
          <w:rFonts w:ascii="Angsana New" w:hAnsi="Angsana New" w:hint="cs"/>
          <w:sz w:val="30"/>
          <w:szCs w:val="30"/>
          <w:cs/>
        </w:rPr>
        <w:t>มี</w:t>
      </w:r>
      <w:r w:rsidR="00915AFC" w:rsidRPr="00E35587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915AFC" w:rsidRPr="00E35587">
        <w:rPr>
          <w:rFonts w:ascii="Angsana New" w:hAnsi="Angsana New"/>
          <w:sz w:val="30"/>
          <w:szCs w:val="30"/>
          <w:cs/>
        </w:rPr>
        <w:t xml:space="preserve"> </w:t>
      </w:r>
      <w:r w:rsidR="00915AFC" w:rsidRPr="00E35587">
        <w:rPr>
          <w:rFonts w:ascii="Angsana New" w:hAnsi="Angsana New" w:hint="cs"/>
          <w:sz w:val="30"/>
          <w:szCs w:val="30"/>
          <w:cs/>
        </w:rPr>
        <w:t>และ</w:t>
      </w:r>
      <w:r w:rsidRPr="00E35587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</w:t>
      </w:r>
      <w:r w:rsidR="00A80FB3">
        <w:rPr>
          <w:rFonts w:ascii="Angsana New" w:hAnsi="Angsana New"/>
          <w:sz w:val="30"/>
          <w:szCs w:val="30"/>
          <w:cs/>
        </w:rPr>
        <w:br/>
      </w:r>
      <w:r w:rsidRPr="00E3558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C30053" w:rsidRPr="00E35587">
        <w:rPr>
          <w:rFonts w:ascii="Angsana New" w:hAnsi="Angsana New"/>
          <w:sz w:val="30"/>
          <w:szCs w:val="30"/>
        </w:rPr>
        <w:t>100</w:t>
      </w:r>
    </w:p>
    <w:p w14:paraId="4FB78F20" w14:textId="77777777" w:rsidR="00E35587" w:rsidRPr="00E35587" w:rsidRDefault="00E35587" w:rsidP="00E35587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514EAE7F" w14:textId="1B9B041E" w:rsidR="004A45D5" w:rsidRPr="00E35587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E35587">
        <w:rPr>
          <w:rFonts w:ascii="Angsana New" w:hAnsi="Angsana New" w:hint="cs"/>
          <w:sz w:val="30"/>
          <w:szCs w:val="30"/>
          <w:cs/>
        </w:rPr>
        <w:t>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12</w:t>
      </w:r>
      <w:r w:rsidR="00280FEE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จากเดิม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16</w:t>
      </w:r>
      <w:r w:rsidR="00280FEE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1.60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เป็นจำนวน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4</w:t>
      </w:r>
      <w:r w:rsidR="00280FEE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0.4</w:t>
      </w:r>
      <w:r w:rsidR="00280FEE" w:rsidRPr="00E35587">
        <w:rPr>
          <w:rFonts w:ascii="Angsana New" w:hAnsi="Angsana New"/>
          <w:sz w:val="30"/>
          <w:szCs w:val="30"/>
        </w:rPr>
        <w:t>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6B57E4">
        <w:rPr>
          <w:rFonts w:ascii="Angsana New" w:hAnsi="Angsana New" w:hint="cs"/>
          <w:sz w:val="30"/>
          <w:szCs w:val="30"/>
          <w:cs/>
        </w:rPr>
        <w:t>บาท</w:t>
      </w:r>
      <w:r w:rsidRPr="006B57E4">
        <w:rPr>
          <w:rFonts w:ascii="Angsana New" w:hAnsi="Angsana New"/>
          <w:sz w:val="30"/>
          <w:szCs w:val="30"/>
          <w:cs/>
        </w:rPr>
        <w:t xml:space="preserve">) </w:t>
      </w:r>
      <w:r w:rsidRPr="006B57E4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6B57E4">
        <w:rPr>
          <w:rFonts w:ascii="Angsana New" w:hAnsi="Angsana New"/>
          <w:sz w:val="30"/>
          <w:szCs w:val="30"/>
          <w:cs/>
        </w:rPr>
        <w:t xml:space="preserve"> </w:t>
      </w:r>
      <w:r w:rsidRPr="006B57E4">
        <w:rPr>
          <w:rFonts w:ascii="Angsana New" w:hAnsi="Angsana New" w:hint="cs"/>
          <w:sz w:val="30"/>
          <w:szCs w:val="30"/>
          <w:cs/>
        </w:rPr>
        <w:t>ทั้งนี้</w:t>
      </w:r>
      <w:r w:rsidR="00875F50">
        <w:rPr>
          <w:rFonts w:ascii="Angsana New" w:hAnsi="Angsana New" w:hint="cs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>
        <w:rPr>
          <w:rFonts w:ascii="Angsana New" w:hAnsi="Angsana New" w:hint="cs"/>
          <w:sz w:val="30"/>
          <w:szCs w:val="30"/>
          <w:cs/>
        </w:rPr>
        <w:t>มี</w:t>
      </w:r>
      <w:r w:rsidRPr="00E35587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100</w:t>
      </w:r>
    </w:p>
    <w:p w14:paraId="70838253" w14:textId="77777777" w:rsidR="004A45D5" w:rsidRPr="005B5A7D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98119D" w14:textId="707489A2" w:rsidR="004A45D5" w:rsidRPr="00E35587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จอมเทียน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E35587">
        <w:rPr>
          <w:rFonts w:ascii="Angsana New" w:hAnsi="Angsana New" w:hint="cs"/>
          <w:sz w:val="30"/>
          <w:szCs w:val="30"/>
          <w:cs/>
        </w:rPr>
        <w:t>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 xml:space="preserve">757.50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จากเดิม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</w:t>
      </w:r>
      <w:r w:rsidRPr="00E35587">
        <w:rPr>
          <w:rFonts w:ascii="Angsana New" w:hAnsi="Angsana New"/>
          <w:sz w:val="30"/>
          <w:szCs w:val="30"/>
        </w:rPr>
        <w:t>,</w:t>
      </w:r>
      <w:r w:rsidR="0025152B" w:rsidRPr="00E35587">
        <w:rPr>
          <w:rFonts w:ascii="Angsana New" w:hAnsi="Angsana New"/>
          <w:sz w:val="30"/>
          <w:szCs w:val="30"/>
        </w:rPr>
        <w:t>010</w:t>
      </w:r>
      <w:r w:rsidR="00280FEE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101</w:t>
      </w:r>
      <w:r w:rsidR="007B47E1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เป็นจำนวน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252.50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25.25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="00875F50" w:rsidRPr="00E35587">
        <w:rPr>
          <w:rFonts w:ascii="Angsana New" w:hAnsi="Angsana New" w:hint="cs"/>
          <w:sz w:val="30"/>
          <w:szCs w:val="30"/>
          <w:cs/>
        </w:rPr>
        <w:t>เพื่อ</w:t>
      </w:r>
      <w:r w:rsidR="00875F50">
        <w:rPr>
          <w:rFonts w:ascii="Angsana New" w:hAnsi="Angsana New" w:hint="cs"/>
          <w:sz w:val="30"/>
          <w:szCs w:val="30"/>
          <w:cs/>
        </w:rPr>
        <w:t xml:space="preserve">ล้างผลขาดทุนสะสม </w:t>
      </w:r>
      <w:r w:rsidRPr="00E35587">
        <w:rPr>
          <w:rFonts w:ascii="Angsana New" w:hAnsi="Angsana New" w:hint="cs"/>
          <w:sz w:val="30"/>
          <w:szCs w:val="30"/>
          <w:cs/>
        </w:rPr>
        <w:t>ทั้งนี้</w:t>
      </w:r>
      <w:r w:rsidR="00875F50">
        <w:rPr>
          <w:rFonts w:ascii="Angsana New" w:hAnsi="Angsana New" w:hint="cs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>
        <w:rPr>
          <w:rFonts w:ascii="Angsana New" w:hAnsi="Angsana New" w:hint="cs"/>
          <w:sz w:val="30"/>
          <w:szCs w:val="30"/>
          <w:cs/>
        </w:rPr>
        <w:t>มี</w:t>
      </w:r>
      <w:r w:rsidRPr="00E35587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100</w:t>
      </w:r>
    </w:p>
    <w:p w14:paraId="18979C0D" w14:textId="77777777" w:rsidR="004A45D5" w:rsidRPr="005B5A7D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5F5D11" w14:textId="03B786FF" w:rsidR="004A45D5" w:rsidRPr="00E35587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ทีซีซี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พัทยา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E35587">
        <w:rPr>
          <w:rFonts w:ascii="Angsana New" w:hAnsi="Angsana New" w:hint="cs"/>
          <w:sz w:val="30"/>
          <w:szCs w:val="30"/>
          <w:cs/>
        </w:rPr>
        <w:t>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</w:t>
      </w:r>
      <w:r w:rsidRPr="00E35587">
        <w:rPr>
          <w:rFonts w:ascii="Angsana New" w:hAnsi="Angsana New"/>
          <w:sz w:val="30"/>
          <w:szCs w:val="30"/>
        </w:rPr>
        <w:t>,</w:t>
      </w:r>
      <w:r w:rsidR="0025152B" w:rsidRPr="00E35587">
        <w:rPr>
          <w:rFonts w:ascii="Angsana New" w:hAnsi="Angsana New"/>
          <w:sz w:val="30"/>
          <w:szCs w:val="30"/>
        </w:rPr>
        <w:t>500</w:t>
      </w:r>
      <w:r w:rsidR="0075201C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จากเดิม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2</w:t>
      </w:r>
      <w:r w:rsidRPr="00E35587">
        <w:rPr>
          <w:rFonts w:ascii="Angsana New" w:hAnsi="Angsana New"/>
          <w:sz w:val="30"/>
          <w:szCs w:val="30"/>
        </w:rPr>
        <w:t>,</w:t>
      </w:r>
      <w:r w:rsidR="0025152B" w:rsidRPr="00E35587">
        <w:rPr>
          <w:rFonts w:ascii="Angsana New" w:hAnsi="Angsana New"/>
          <w:sz w:val="30"/>
          <w:szCs w:val="30"/>
        </w:rPr>
        <w:t>000</w:t>
      </w:r>
      <w:r w:rsidR="0075201C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200</w:t>
      </w:r>
      <w:r w:rsidR="0075201C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เป็นจำนวน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50</w:t>
      </w:r>
      <w:r w:rsidR="00A01D73" w:rsidRPr="00E35587">
        <w:rPr>
          <w:rFonts w:ascii="Angsana New" w:hAnsi="Angsana New"/>
          <w:sz w:val="30"/>
          <w:szCs w:val="30"/>
        </w:rPr>
        <w:t>0</w:t>
      </w:r>
      <w:r w:rsidR="0075201C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5</w:t>
      </w:r>
      <w:r w:rsidR="00A01D73" w:rsidRPr="00E35587">
        <w:rPr>
          <w:rFonts w:ascii="Angsana New" w:hAnsi="Angsana New"/>
          <w:sz w:val="30"/>
          <w:szCs w:val="30"/>
        </w:rPr>
        <w:t>0</w:t>
      </w:r>
      <w:r w:rsidR="0075201C" w:rsidRPr="00E35587">
        <w:rPr>
          <w:rFonts w:ascii="Angsana New" w:hAnsi="Angsana New"/>
          <w:sz w:val="30"/>
          <w:szCs w:val="30"/>
        </w:rPr>
        <w:t>.00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="00875F50" w:rsidRPr="00E35587">
        <w:rPr>
          <w:rFonts w:ascii="Angsana New" w:hAnsi="Angsana New" w:hint="cs"/>
          <w:sz w:val="30"/>
          <w:szCs w:val="30"/>
          <w:cs/>
        </w:rPr>
        <w:t>เพื่อ</w:t>
      </w:r>
      <w:r w:rsidR="00875F50">
        <w:rPr>
          <w:rFonts w:ascii="Angsana New" w:hAnsi="Angsana New" w:hint="cs"/>
          <w:sz w:val="30"/>
          <w:szCs w:val="30"/>
          <w:cs/>
        </w:rPr>
        <w:t xml:space="preserve">ล้างผลขาดทุนสะสม </w:t>
      </w:r>
      <w:r w:rsidRPr="00E35587">
        <w:rPr>
          <w:rFonts w:ascii="Angsana New" w:hAnsi="Angsana New" w:hint="cs"/>
          <w:sz w:val="30"/>
          <w:szCs w:val="30"/>
          <w:cs/>
        </w:rPr>
        <w:t>ทั้งนี้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>
        <w:rPr>
          <w:rFonts w:ascii="Angsana New" w:hAnsi="Angsana New" w:hint="cs"/>
          <w:sz w:val="30"/>
          <w:szCs w:val="30"/>
          <w:cs/>
        </w:rPr>
        <w:t>มี</w:t>
      </w:r>
      <w:r w:rsidRPr="00E35587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100</w:t>
      </w:r>
    </w:p>
    <w:p w14:paraId="7A2502B9" w14:textId="77777777" w:rsidR="004A45D5" w:rsidRPr="005B5A7D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531BBC1" w14:textId="3778AB90" w:rsidR="00162AF1" w:rsidRPr="00E35587" w:rsidRDefault="00162AF1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5587">
        <w:rPr>
          <w:rFonts w:ascii="Angsana New" w:hAnsi="Angsana New" w:hint="cs"/>
          <w:sz w:val="30"/>
          <w:szCs w:val="30"/>
          <w:cs/>
        </w:rPr>
        <w:t>บริษัท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โฮเทลส์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เอเชียทีค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จำกัด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E35587">
        <w:rPr>
          <w:rFonts w:ascii="Angsana New" w:hAnsi="Angsana New" w:hint="cs"/>
          <w:sz w:val="30"/>
          <w:szCs w:val="30"/>
          <w:cs/>
        </w:rPr>
        <w:t>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1</w:t>
      </w:r>
      <w:r w:rsidR="0091688B" w:rsidRPr="00E35587">
        <w:rPr>
          <w:rFonts w:ascii="Angsana New" w:hAnsi="Angsana New"/>
          <w:sz w:val="30"/>
          <w:szCs w:val="30"/>
        </w:rPr>
        <w:t>0</w:t>
      </w:r>
      <w:r w:rsidR="0025152B" w:rsidRPr="00E35587">
        <w:rPr>
          <w:rFonts w:ascii="Angsana New" w:hAnsi="Angsana New"/>
          <w:sz w:val="30"/>
          <w:szCs w:val="30"/>
        </w:rPr>
        <w:t>0.0</w:t>
      </w:r>
      <w:r w:rsidR="0091688B" w:rsidRPr="00E35587">
        <w:rPr>
          <w:rFonts w:ascii="Angsana New" w:hAnsi="Angsana New"/>
          <w:sz w:val="30"/>
          <w:szCs w:val="30"/>
        </w:rPr>
        <w:t>5</w:t>
      </w:r>
      <w:r w:rsidR="00556EFB">
        <w:rPr>
          <w:rFonts w:ascii="Angsana New" w:hAnsi="Angsana New" w:hint="cs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จากเดิม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25152B" w:rsidRPr="00E35587">
        <w:rPr>
          <w:rFonts w:ascii="Angsana New" w:hAnsi="Angsana New"/>
          <w:sz w:val="30"/>
          <w:szCs w:val="30"/>
        </w:rPr>
        <w:t>200.10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D1388D" w:rsidRPr="00E35587">
        <w:rPr>
          <w:rFonts w:ascii="Angsana New" w:hAnsi="Angsana New"/>
          <w:sz w:val="30"/>
          <w:szCs w:val="30"/>
        </w:rPr>
        <w:t xml:space="preserve">20.01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D1388D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เป็นจำนวน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F4028A" w:rsidRPr="00E35587">
        <w:rPr>
          <w:rFonts w:ascii="Angsana New" w:hAnsi="Angsana New"/>
          <w:sz w:val="30"/>
          <w:szCs w:val="30"/>
        </w:rPr>
        <w:t>100.05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ล้านบาท</w:t>
      </w:r>
      <w:r w:rsidRPr="00E35587">
        <w:rPr>
          <w:rFonts w:ascii="Angsana New" w:hAnsi="Angsana New"/>
          <w:sz w:val="30"/>
          <w:szCs w:val="30"/>
          <w:cs/>
        </w:rPr>
        <w:t xml:space="preserve"> (</w:t>
      </w:r>
      <w:r w:rsidRPr="00E35587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F4028A" w:rsidRPr="00E35587">
        <w:rPr>
          <w:rFonts w:ascii="Angsana New" w:hAnsi="Angsana New"/>
          <w:sz w:val="30"/>
          <w:szCs w:val="30"/>
        </w:rPr>
        <w:t>10.</w:t>
      </w:r>
      <w:r w:rsidR="00FA2027" w:rsidRPr="00E35587">
        <w:rPr>
          <w:rFonts w:ascii="Angsana New" w:hAnsi="Angsana New"/>
          <w:sz w:val="30"/>
          <w:szCs w:val="30"/>
        </w:rPr>
        <w:t>01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ล้านหุ้น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D1388D" w:rsidRPr="00E35587">
        <w:rPr>
          <w:rFonts w:ascii="Angsana New" w:hAnsi="Angsana New"/>
          <w:sz w:val="30"/>
          <w:szCs w:val="30"/>
        </w:rPr>
        <w:t>10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บาท</w:t>
      </w:r>
      <w:r w:rsidRPr="00E35587">
        <w:rPr>
          <w:rFonts w:ascii="Angsana New" w:hAnsi="Angsana New"/>
          <w:sz w:val="30"/>
          <w:szCs w:val="30"/>
          <w:cs/>
        </w:rPr>
        <w:t xml:space="preserve">) </w:t>
      </w:r>
      <w:r w:rsidRPr="00E35587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ทั้งนี้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>
        <w:rPr>
          <w:rFonts w:ascii="Angsana New" w:hAnsi="Angsana New" w:hint="cs"/>
          <w:sz w:val="30"/>
          <w:szCs w:val="30"/>
          <w:cs/>
        </w:rPr>
        <w:t>มี</w:t>
      </w:r>
      <w:r w:rsidRPr="00E35587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Pr="00E35587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E35587">
        <w:rPr>
          <w:rFonts w:ascii="Angsana New" w:hAnsi="Angsana New"/>
          <w:sz w:val="30"/>
          <w:szCs w:val="30"/>
          <w:cs/>
        </w:rPr>
        <w:t xml:space="preserve"> </w:t>
      </w:r>
      <w:r w:rsidR="00D1388D" w:rsidRPr="00E35587">
        <w:rPr>
          <w:rFonts w:ascii="Angsana New" w:hAnsi="Angsana New"/>
          <w:sz w:val="30"/>
          <w:szCs w:val="30"/>
        </w:rPr>
        <w:t>100</w:t>
      </w:r>
    </w:p>
    <w:p w14:paraId="28651D3C" w14:textId="6C05B9CC" w:rsidR="00390E7A" w:rsidRDefault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24"/>
          <w:szCs w:val="24"/>
        </w:rPr>
        <w:br w:type="page"/>
      </w:r>
    </w:p>
    <w:p w14:paraId="557834B1" w14:textId="22BAC5E5" w:rsidR="000A1DDD" w:rsidRPr="005B5A7D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5B5A7D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5B5A7D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5B5A7D" w:rsidRDefault="005E540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5B5A7D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5B5A7D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5B5A7D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5B5A7D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5B5A7D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5B5A7D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5B5A7D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5B5A7D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5B5A7D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5B5A7D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5B5A7D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5B5A7D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5B5A7D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11D" w:rsidRPr="005B5A7D" w14:paraId="05C60592" w14:textId="77777777" w:rsidTr="00C318C0">
        <w:tc>
          <w:tcPr>
            <w:tcW w:w="6084" w:type="dxa"/>
            <w:vAlign w:val="bottom"/>
          </w:tcPr>
          <w:p w14:paraId="11554F5F" w14:textId="4A7EE0A0" w:rsidR="0006511D" w:rsidRPr="005B5A7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1 </w:t>
            </w: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70AE4" w:rsidRPr="005B5A7D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10D2B38D" w14:textId="77777777" w:rsidR="0006511D" w:rsidRPr="005B5A7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F2607BD" w14:textId="12D04223" w:rsidR="0006511D" w:rsidRPr="005B5A7D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5A7D">
              <w:rPr>
                <w:rFonts w:ascii="Angsana New" w:hAnsi="Angsana New" w:cs="Angsana New"/>
                <w:sz w:val="30"/>
                <w:szCs w:val="30"/>
                <w:cs/>
              </w:rPr>
              <w:t>73</w:t>
            </w:r>
            <w:r w:rsidRPr="005B5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 w:cs="Angsana New"/>
                <w:sz w:val="30"/>
                <w:szCs w:val="30"/>
                <w:cs/>
              </w:rPr>
              <w:t>784</w:t>
            </w:r>
            <w:r w:rsidRPr="005B5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 w:cs="Angsana New"/>
                <w:sz w:val="30"/>
                <w:szCs w:val="30"/>
                <w:cs/>
              </w:rPr>
              <w:t>379</w:t>
            </w:r>
          </w:p>
        </w:tc>
      </w:tr>
      <w:tr w:rsidR="0006511D" w:rsidRPr="005B5A7D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5B5A7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5B5A7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7361633A" w:rsidR="0006511D" w:rsidRPr="005B5A7D" w:rsidRDefault="0045567A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253,751</w:t>
            </w:r>
          </w:p>
        </w:tc>
      </w:tr>
      <w:tr w:rsidR="0006511D" w:rsidRPr="005B5A7D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5B5A7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5B5A7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2CA51EA6" w:rsidR="0006511D" w:rsidRPr="005B5A7D" w:rsidRDefault="0045567A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1,220,275</w:t>
            </w:r>
          </w:p>
        </w:tc>
      </w:tr>
      <w:tr w:rsidR="0006511D" w:rsidRPr="005B5A7D" w14:paraId="6C823245" w14:textId="77777777" w:rsidTr="001035E6">
        <w:tc>
          <w:tcPr>
            <w:tcW w:w="6084" w:type="dxa"/>
            <w:vAlign w:val="bottom"/>
          </w:tcPr>
          <w:p w14:paraId="6927F8EC" w14:textId="5BFC003F" w:rsidR="0006511D" w:rsidRPr="005B5A7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0AE4" w:rsidRPr="005B5A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370AE4" w:rsidRPr="005B5A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370AE4" w:rsidRPr="005B5A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0AE4" w:rsidRPr="005B5A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5B5A7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7458C43B" w:rsidR="0006511D" w:rsidRPr="005B5A7D" w:rsidRDefault="00A07AFB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5405BD" w:rsidRPr="005B5A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,258,40</w:t>
            </w:r>
            <w:r w:rsidR="00DD735F" w:rsidRPr="005B5A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bookmarkEnd w:id="0"/>
    </w:tbl>
    <w:p w14:paraId="443585C0" w14:textId="77777777" w:rsidR="00E84E1F" w:rsidRDefault="00E84E1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6C795BE" w14:textId="47A29B88" w:rsidR="00C265AF" w:rsidRPr="005B5A7D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ในระหว่าง</w:t>
      </w:r>
      <w:r w:rsidR="00737D92" w:rsidRPr="005B5A7D">
        <w:rPr>
          <w:rFonts w:ascii="Angsana New" w:hAnsi="Angsana New" w:hint="cs"/>
          <w:sz w:val="30"/>
          <w:szCs w:val="30"/>
          <w:cs/>
        </w:rPr>
        <w:t>งวด</w:t>
      </w:r>
      <w:r w:rsidR="00370AE4" w:rsidRPr="005B5A7D">
        <w:rPr>
          <w:rFonts w:ascii="Angsana New" w:hAnsi="Angsana New" w:hint="cs"/>
          <w:sz w:val="30"/>
          <w:szCs w:val="30"/>
          <w:cs/>
        </w:rPr>
        <w:t>สาม</w:t>
      </w:r>
      <w:r w:rsidR="00737D92" w:rsidRPr="005B5A7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0AE4" w:rsidRPr="005B5A7D">
        <w:rPr>
          <w:rFonts w:ascii="Angsana New" w:hAnsi="Angsana New"/>
          <w:sz w:val="30"/>
          <w:szCs w:val="30"/>
        </w:rPr>
        <w:t>31</w:t>
      </w:r>
      <w:r w:rsidR="00370AE4" w:rsidRPr="005B5A7D">
        <w:rPr>
          <w:rFonts w:ascii="Angsana New" w:hAnsi="Angsana New"/>
          <w:sz w:val="30"/>
          <w:szCs w:val="30"/>
          <w:cs/>
        </w:rPr>
        <w:t xml:space="preserve"> </w:t>
      </w:r>
      <w:r w:rsidR="00370AE4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370AE4" w:rsidRPr="005B5A7D">
        <w:rPr>
          <w:rFonts w:ascii="Angsana New" w:hAnsi="Angsana New"/>
          <w:sz w:val="30"/>
          <w:szCs w:val="30"/>
          <w:cs/>
        </w:rPr>
        <w:t xml:space="preserve"> </w:t>
      </w:r>
      <w:r w:rsidR="00370AE4" w:rsidRPr="005B5A7D">
        <w:rPr>
          <w:rFonts w:ascii="Angsana New" w:hAnsi="Angsana New"/>
          <w:sz w:val="30"/>
          <w:szCs w:val="30"/>
        </w:rPr>
        <w:t>2566</w:t>
      </w:r>
      <w:r w:rsidR="00370AE4"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5B5A7D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5B5A7D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5B5A7D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A00D0A" w:rsidRPr="005B5A7D">
        <w:rPr>
          <w:rFonts w:ascii="Angsana New" w:hAnsi="Angsana New"/>
          <w:color w:val="0D0D0D"/>
          <w:sz w:val="30"/>
          <w:szCs w:val="30"/>
        </w:rPr>
        <w:t xml:space="preserve">14.51 </w:t>
      </w:r>
      <w:r w:rsidRPr="005B5A7D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5B5A7D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</w:p>
    <w:p w14:paraId="6AF7C94D" w14:textId="45543109" w:rsidR="00E47680" w:rsidRPr="005B5A7D" w:rsidRDefault="00370AE4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ณ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วันที่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31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EA038F" w:rsidRPr="005B5A7D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และวิธีคิดลดกระแสเงินสดโดยใช้อัตราคิดลด </w:t>
      </w:r>
      <w:r w:rsidR="00EF2109" w:rsidRPr="005B5A7D">
        <w:rPr>
          <w:rFonts w:ascii="Angsana New" w:hAnsi="Angsana New"/>
          <w:sz w:val="30"/>
          <w:szCs w:val="30"/>
        </w:rPr>
        <w:br/>
      </w:r>
      <w:r w:rsidR="00EA038F" w:rsidRPr="005B5A7D">
        <w:rPr>
          <w:rFonts w:ascii="Angsana New" w:hAnsi="Angsana New" w:hint="cs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EA038F" w:rsidRPr="005B5A7D">
        <w:rPr>
          <w:rFonts w:ascii="Angsana New" w:hAnsi="Angsana New" w:hint="cs"/>
          <w:sz w:val="30"/>
          <w:szCs w:val="30"/>
        </w:rPr>
        <w:t>3</w:t>
      </w:r>
    </w:p>
    <w:p w14:paraId="26B7278E" w14:textId="0141EA1C" w:rsidR="00E84E1F" w:rsidRDefault="00E84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 w:themeColor="text1"/>
          <w:sz w:val="28"/>
          <w:szCs w:val="28"/>
        </w:rPr>
      </w:pPr>
    </w:p>
    <w:p w14:paraId="7FEEE016" w14:textId="5A194D96" w:rsidR="000A1DDD" w:rsidRPr="005B5A7D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5B5A7D" w:rsidRDefault="00D60B0B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789F7D0" w14:textId="6648B25A" w:rsidR="00D203D4" w:rsidRPr="005B5A7D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b/>
          <w:sz w:val="30"/>
          <w:szCs w:val="30"/>
          <w:cs/>
        </w:rPr>
        <w:t>ก</w:t>
      </w:r>
      <w:r w:rsidRPr="005B5A7D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อาคารและอุปกรณ์และสินทรัพย์สิทธิการใช้ระหว่างงวด</w:t>
      </w:r>
      <w:r w:rsidR="00370AE4" w:rsidRPr="005B5A7D">
        <w:rPr>
          <w:rFonts w:ascii="Angsana New" w:hAnsi="Angsana New" w:hint="cs"/>
          <w:sz w:val="30"/>
          <w:szCs w:val="30"/>
          <w:cs/>
        </w:rPr>
        <w:t>สาม</w:t>
      </w:r>
      <w:r w:rsidR="00370AE4" w:rsidRPr="005B5A7D">
        <w:rPr>
          <w:rFonts w:ascii="Angsana New" w:hAnsi="Angsana New"/>
          <w:sz w:val="30"/>
          <w:szCs w:val="30"/>
          <w:cs/>
        </w:rPr>
        <w:t>เดือนสิ้นสุด</w:t>
      </w:r>
      <w:r w:rsidRPr="005B5A7D">
        <w:rPr>
          <w:rFonts w:ascii="Angsana New" w:hAnsi="Angsana New" w:hint="cs"/>
          <w:sz w:val="30"/>
          <w:szCs w:val="30"/>
          <w:cs/>
        </w:rPr>
        <w:t>วันที่</w:t>
      </w:r>
      <w:r w:rsidR="004021B4" w:rsidRPr="005B5A7D">
        <w:rPr>
          <w:rFonts w:ascii="Angsana New" w:hAnsi="Angsana New" w:hint="cs"/>
          <w:sz w:val="30"/>
          <w:szCs w:val="30"/>
        </w:rPr>
        <w:t xml:space="preserve"> </w:t>
      </w:r>
      <w:r w:rsidR="00A47F67" w:rsidRPr="005B5A7D">
        <w:rPr>
          <w:rFonts w:ascii="Angsana New" w:hAnsi="Angsana New"/>
          <w:sz w:val="30"/>
          <w:szCs w:val="30"/>
        </w:rPr>
        <w:t xml:space="preserve">        3</w:t>
      </w:r>
      <w:r w:rsidR="00370AE4" w:rsidRPr="005B5A7D">
        <w:rPr>
          <w:rFonts w:ascii="Angsana New" w:hAnsi="Angsana New"/>
          <w:sz w:val="30"/>
          <w:szCs w:val="30"/>
        </w:rPr>
        <w:t>1</w:t>
      </w:r>
      <w:r w:rsidR="004021B4" w:rsidRPr="005B5A7D">
        <w:rPr>
          <w:rFonts w:ascii="Angsana New" w:hAnsi="Angsana New" w:hint="cs"/>
          <w:sz w:val="30"/>
          <w:szCs w:val="30"/>
        </w:rPr>
        <w:t xml:space="preserve"> </w:t>
      </w:r>
      <w:r w:rsidR="00370AE4" w:rsidRPr="005B5A7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0AE4" w:rsidRPr="005B5A7D">
        <w:rPr>
          <w:rFonts w:ascii="Angsana New" w:hAnsi="Angsana New"/>
          <w:sz w:val="30"/>
          <w:szCs w:val="30"/>
        </w:rPr>
        <w:t>2566</w:t>
      </w:r>
      <w:r w:rsidR="00EA038F" w:rsidRPr="005B5A7D">
        <w:rPr>
          <w:rFonts w:ascii="Angsana New" w:hAnsi="Angsana New" w:hint="cs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5B5A7D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5B5A7D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5B5A7D" w:rsidRDefault="00CE449C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5B5A7D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5B5A7D" w:rsidRDefault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5B5A7D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5B5A7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5B5A7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5B5A7D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5B5A7D" w:rsidRDefault="00CE449C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5B5A7D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5B5A7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5B5A7D" w:rsidRDefault="00CE449C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5B5A7D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5B5A7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5B5A7D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5B5A7D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5B5A7D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449C" w:rsidRPr="005B5A7D" w14:paraId="1A6C19E2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7CC2C" w14:textId="77777777" w:rsidR="00CE449C" w:rsidRPr="005B5A7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92D" w14:textId="161BA36E" w:rsidR="00CE449C" w:rsidRPr="005B5A7D" w:rsidRDefault="00DB553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2,487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6DA1F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AA8A2" w14:textId="3F0149E7" w:rsidR="00CE449C" w:rsidRPr="005B5A7D" w:rsidRDefault="00831B24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C432BC" w14:textId="77777777" w:rsidR="00CE449C" w:rsidRPr="005B5A7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A3A" w14:textId="32351B9A" w:rsidR="00CE449C" w:rsidRPr="005B5A7D" w:rsidRDefault="00401EB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979CD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6226" w14:textId="25A193B7" w:rsidR="00CE449C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53253" w:rsidRPr="005B5A7D" w14:paraId="11C2D65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F34FD" w14:textId="6C015A14" w:rsidR="00C53253" w:rsidRPr="005B5A7D" w:rsidRDefault="000821A2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B5A7D">
              <w:rPr>
                <w:rFonts w:ascii="Angsana New" w:hAnsi="Angsana New"/>
                <w:sz w:val="30"/>
                <w:szCs w:val="30"/>
              </w:rPr>
              <w:t>-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A79A" w14:textId="7588ADA8" w:rsidR="00C53253" w:rsidRPr="005B5A7D" w:rsidRDefault="00D269B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1,252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A82AE" w14:textId="77777777" w:rsidR="00C53253" w:rsidRPr="005B5A7D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42ED8" w14:textId="2F7D0467" w:rsidR="00C53253" w:rsidRPr="005B5A7D" w:rsidRDefault="00831B24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05E1F3" w14:textId="77777777" w:rsidR="00C53253" w:rsidRPr="005B5A7D" w:rsidRDefault="00C53253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9D3B5" w14:textId="3A70A03D" w:rsidR="00C53253" w:rsidRPr="005B5A7D" w:rsidRDefault="00401EB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BBBF1" w14:textId="77777777" w:rsidR="00C53253" w:rsidRPr="005B5A7D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5E9AF" w14:textId="42AC8BFA" w:rsidR="00C53253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5B5A7D" w14:paraId="0B12626B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5B5A7D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3256B0C3" w:rsidR="00CE449C" w:rsidRPr="005B5A7D" w:rsidRDefault="00D269B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89,670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1CF345AE" w:rsidR="00CE449C" w:rsidRPr="005B5A7D" w:rsidRDefault="00B2631D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A541F9" w:rsidRPr="005B5A7D">
              <w:rPr>
                <w:rFonts w:ascii="Angsana New" w:eastAsia="MS Mincho" w:hAnsi="Angsana New"/>
                <w:sz w:val="30"/>
                <w:szCs w:val="30"/>
              </w:rPr>
              <w:t>208</w:t>
            </w:r>
            <w:r w:rsidR="00A91990" w:rsidRPr="005B5A7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38EF272" w14:textId="77777777" w:rsidR="00CE449C" w:rsidRPr="005B5A7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04DA15DE" w:rsidR="00CE449C" w:rsidRPr="005B5A7D" w:rsidRDefault="00401EB8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25,692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7082CE02" w:rsidR="00CE449C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5B5A7D" w14:paraId="5120451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CE449C" w:rsidRPr="005B5A7D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122DCC6F" w:rsidR="00CE449C" w:rsidRPr="005B5A7D" w:rsidRDefault="00D269B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57</w:t>
            </w:r>
            <w:r w:rsidR="00831B24"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,76</w:t>
            </w:r>
            <w:r w:rsidR="00216FB1"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3635CBC8" w:rsidR="00CE449C" w:rsidRPr="005B5A7D" w:rsidRDefault="00A91990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(1,873)</w:t>
            </w:r>
          </w:p>
        </w:tc>
        <w:tc>
          <w:tcPr>
            <w:tcW w:w="130" w:type="pct"/>
          </w:tcPr>
          <w:p w14:paraId="6D7616D1" w14:textId="77777777" w:rsidR="00CE449C" w:rsidRPr="005B5A7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4BA90E6E" w:rsidR="00CE449C" w:rsidRPr="005B5A7D" w:rsidRDefault="00150AE8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481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65261AE9" w:rsidR="00CE449C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5B5A7D" w14:paraId="62EE7FC3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5B5A7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1A1A418A" w:rsidR="00CE449C" w:rsidRPr="005B5A7D" w:rsidRDefault="00831B24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2,208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3A3DC590" w:rsidR="00CE449C" w:rsidRPr="005B5A7D" w:rsidRDefault="00401EB8" w:rsidP="001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</w:tcPr>
          <w:p w14:paraId="20C76DB6" w14:textId="77777777" w:rsidR="00CE449C" w:rsidRPr="005B5A7D" w:rsidRDefault="00CE449C" w:rsidP="00CE449C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2F9B5E3D" w:rsidR="00CE449C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01E343FA" w:rsidR="00CE449C" w:rsidRPr="005B5A7D" w:rsidRDefault="00150AE8" w:rsidP="001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5B5A7D" w14:paraId="5DDD8D2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5B5A7D" w:rsidRDefault="00CE449C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5B5A7D" w:rsidRDefault="00150AE8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5B5A7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55F5C42E" w:rsidR="00CE449C" w:rsidRPr="005B5A7D" w:rsidRDefault="00831B24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501,265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131F48B6" w:rsidR="00CE449C" w:rsidRPr="005B5A7D" w:rsidRDefault="00401EB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(49,446)</w:t>
            </w:r>
          </w:p>
        </w:tc>
        <w:tc>
          <w:tcPr>
            <w:tcW w:w="130" w:type="pct"/>
          </w:tcPr>
          <w:p w14:paraId="581086E6" w14:textId="77777777" w:rsidR="00CE449C" w:rsidRPr="005B5A7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5FB2AD59" w:rsidR="00CE449C" w:rsidRPr="005B5A7D" w:rsidRDefault="00150AE8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18,279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5B5A7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06B36D72" w:rsidR="00CE449C" w:rsidRPr="005B5A7D" w:rsidRDefault="00150AE8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5B5A7D" w14:paraId="0FDE613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5B5A7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174EA449" w:rsidR="00CE449C" w:rsidRPr="005B5A7D" w:rsidRDefault="00831B24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654,649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5B5A7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7F06E8C9" w:rsidR="00CE449C" w:rsidRPr="005B5A7D" w:rsidRDefault="00150AE8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(51,527)</w:t>
            </w:r>
          </w:p>
        </w:tc>
        <w:tc>
          <w:tcPr>
            <w:tcW w:w="130" w:type="pct"/>
          </w:tcPr>
          <w:p w14:paraId="6017AE32" w14:textId="77777777" w:rsidR="00CE449C" w:rsidRPr="005B5A7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BA009B7" w:rsidR="00CE449C" w:rsidRPr="005B5A7D" w:rsidRDefault="00150AE8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44,452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5B5A7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2C7A548E" w:rsidR="00CE449C" w:rsidRPr="005B5A7D" w:rsidRDefault="00150AE8" w:rsidP="0015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0F1F886E" w14:textId="77777777" w:rsidR="006C40D2" w:rsidRPr="005B5A7D" w:rsidRDefault="006C40D2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2"/>
          <w:szCs w:val="22"/>
        </w:rPr>
      </w:pPr>
    </w:p>
    <w:p w14:paraId="212467B8" w14:textId="1694A73F" w:rsidR="00973F33" w:rsidRPr="005B5A7D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1" w:name="_Hlk70865009"/>
      <w:bookmarkStart w:id="2" w:name="_Hlk70865301"/>
      <w:r w:rsidRPr="005B5A7D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5B5A7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5B5A7D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5B5A7D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5B5A7D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B5A7D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5B5A7D">
        <w:rPr>
          <w:rFonts w:ascii="Angsana New" w:hAnsi="Angsana New"/>
          <w:spacing w:val="-4"/>
          <w:sz w:val="30"/>
          <w:szCs w:val="30"/>
        </w:rPr>
        <w:t xml:space="preserve"> </w:t>
      </w:r>
      <w:r w:rsidR="00C663B4" w:rsidRPr="005B5A7D">
        <w:rPr>
          <w:rFonts w:ascii="Angsana New" w:hAnsi="Angsana New"/>
          <w:spacing w:val="-4"/>
          <w:sz w:val="30"/>
          <w:szCs w:val="30"/>
        </w:rPr>
        <w:t>111.42</w:t>
      </w:r>
      <w:r w:rsidRPr="005B5A7D">
        <w:rPr>
          <w:rFonts w:ascii="Angsana New" w:hAnsi="Angsana New"/>
          <w:color w:val="0D0D0D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BC3600" w:rsidRPr="005B5A7D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7F07B2" w:rsidRPr="005B5A7D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A14DBA" w:rsidRPr="005B5A7D">
        <w:rPr>
          <w:rFonts w:ascii="Angsana New" w:hAnsi="Angsana New"/>
          <w:i/>
          <w:iCs/>
          <w:color w:val="0D0D0D"/>
          <w:sz w:val="30"/>
          <w:szCs w:val="30"/>
        </w:rPr>
        <w:t>48.38</w:t>
      </w:r>
      <w:r w:rsidR="007F07B2" w:rsidRPr="005B5A7D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5B5A7D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271712" w:rsidRPr="005B5A7D">
        <w:rPr>
          <w:rFonts w:ascii="Angsana New" w:hAnsi="Angsana New"/>
          <w:color w:val="0D0D0D"/>
          <w:sz w:val="30"/>
          <w:szCs w:val="30"/>
        </w:rPr>
        <w:t xml:space="preserve">3.20 </w:t>
      </w:r>
      <w:r w:rsidR="00271712" w:rsidRPr="005B5A7D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="00271712" w:rsidRPr="005B5A7D">
        <w:rPr>
          <w:rFonts w:ascii="Angsana New" w:hAnsi="Angsana New"/>
          <w:color w:val="0D0D0D"/>
          <w:sz w:val="30"/>
          <w:szCs w:val="30"/>
        </w:rPr>
        <w:t>4.33</w:t>
      </w:r>
      <w:r w:rsidRPr="005B5A7D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7F07B2" w:rsidRPr="005B5A7D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 xml:space="preserve"> 2.95 </w:t>
      </w:r>
      <w:r w:rsidRPr="005B5A7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5B5A7D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AD279F5" w14:textId="58BEDC55" w:rsidR="00C318C0" w:rsidRPr="005B5A7D" w:rsidRDefault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22"/>
          <w:szCs w:val="22"/>
          <w:cs/>
        </w:rPr>
      </w:pPr>
    </w:p>
    <w:bookmarkEnd w:id="1"/>
    <w:bookmarkEnd w:id="2"/>
    <w:p w14:paraId="36508D23" w14:textId="3FAA121D" w:rsidR="00D0156E" w:rsidRPr="005B5A7D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5B5A7D" w:rsidRDefault="00791BA3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69A6A" w14:textId="77233E22" w:rsidR="00790FA1" w:rsidRPr="005B5A7D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5B5A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5B5A7D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5B5A7D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7F07B2" w:rsidRPr="005B5A7D">
        <w:rPr>
          <w:rFonts w:asciiTheme="majorBidi" w:hAnsiTheme="majorBidi" w:hint="cs"/>
          <w:sz w:val="30"/>
          <w:szCs w:val="30"/>
          <w:cs/>
        </w:rPr>
        <w:t>งวดสามเดือนสิ้นสุดวันที่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5B5A7D">
        <w:rPr>
          <w:rFonts w:asciiTheme="majorBidi" w:hAnsiTheme="majorBidi"/>
          <w:sz w:val="30"/>
          <w:szCs w:val="30"/>
        </w:rPr>
        <w:t>31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5B5A7D">
        <w:rPr>
          <w:rFonts w:asciiTheme="majorBidi" w:hAnsiTheme="majorBidi" w:hint="cs"/>
          <w:sz w:val="30"/>
          <w:szCs w:val="30"/>
          <w:cs/>
        </w:rPr>
        <w:t>มีนาคม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5B5A7D">
        <w:rPr>
          <w:rFonts w:asciiTheme="majorBidi" w:hAnsiTheme="majorBidi"/>
          <w:sz w:val="30"/>
          <w:szCs w:val="30"/>
        </w:rPr>
        <w:t>2566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5B5A7D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5B5A7D">
        <w:rPr>
          <w:rFonts w:asciiTheme="majorBidi" w:hAnsiTheme="majorBidi"/>
          <w:sz w:val="30"/>
          <w:szCs w:val="30"/>
        </w:rPr>
        <w:t>2565</w:t>
      </w:r>
      <w:r w:rsidR="007F07B2" w:rsidRPr="005B5A7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5B5A7D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5B5A7D" w:rsidRDefault="00790FA1" w:rsidP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5B5A7D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5B5A7D" w14:paraId="4414D934" w14:textId="77777777" w:rsidTr="00AF2174">
        <w:tc>
          <w:tcPr>
            <w:tcW w:w="3600" w:type="dxa"/>
          </w:tcPr>
          <w:p w14:paraId="7D49BC2D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2069A88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2CF986D3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138E1CDE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757BC0D0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30820" w:rsidRPr="005B5A7D" w14:paraId="543D6422" w14:textId="77777777" w:rsidTr="00AF2174">
        <w:tc>
          <w:tcPr>
            <w:tcW w:w="3600" w:type="dxa"/>
          </w:tcPr>
          <w:p w14:paraId="6EDD7ADA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5B5A7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8B2" w:rsidRPr="005B5A7D" w14:paraId="58C7EC9C" w14:textId="77777777" w:rsidTr="00AF2174">
        <w:trPr>
          <w:trHeight w:val="180"/>
        </w:trPr>
        <w:tc>
          <w:tcPr>
            <w:tcW w:w="3600" w:type="dxa"/>
          </w:tcPr>
          <w:p w14:paraId="5237472A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207DC0EB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1F2F36ED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15AF531" w14:textId="3C99FDC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70" w:type="dxa"/>
          </w:tcPr>
          <w:p w14:paraId="497D4380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4653470D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62" w:type="dxa"/>
          </w:tcPr>
          <w:p w14:paraId="5FC3750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5265DD16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</w:tr>
      <w:tr w:rsidR="007418B2" w:rsidRPr="005B5A7D" w14:paraId="6A15FB22" w14:textId="77777777" w:rsidTr="00AF2174">
        <w:trPr>
          <w:trHeight w:val="180"/>
        </w:trPr>
        <w:tc>
          <w:tcPr>
            <w:tcW w:w="3600" w:type="dxa"/>
          </w:tcPr>
          <w:p w14:paraId="08CD14C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135EC2D4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22,747,829 </w:t>
            </w:r>
          </w:p>
        </w:tc>
        <w:tc>
          <w:tcPr>
            <w:tcW w:w="270" w:type="dxa"/>
          </w:tcPr>
          <w:p w14:paraId="129CEC8F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92BF614" w14:textId="5C4E6B86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2,835,000</w:t>
            </w:r>
          </w:p>
        </w:tc>
        <w:tc>
          <w:tcPr>
            <w:tcW w:w="270" w:type="dxa"/>
          </w:tcPr>
          <w:p w14:paraId="168C25B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03D9A9D9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22,747,829 </w:t>
            </w:r>
          </w:p>
        </w:tc>
        <w:tc>
          <w:tcPr>
            <w:tcW w:w="262" w:type="dxa"/>
          </w:tcPr>
          <w:p w14:paraId="42EFC970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213555D3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2,835,000</w:t>
            </w:r>
          </w:p>
        </w:tc>
      </w:tr>
      <w:tr w:rsidR="007418B2" w:rsidRPr="005B5A7D" w14:paraId="338FFC91" w14:textId="77777777" w:rsidTr="00AF2174">
        <w:trPr>
          <w:trHeight w:val="180"/>
        </w:trPr>
        <w:tc>
          <w:tcPr>
            <w:tcW w:w="3600" w:type="dxa"/>
          </w:tcPr>
          <w:p w14:paraId="68502AB4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3564EF1F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(21,252,829)</w:t>
            </w:r>
          </w:p>
        </w:tc>
        <w:tc>
          <w:tcPr>
            <w:tcW w:w="270" w:type="dxa"/>
          </w:tcPr>
          <w:p w14:paraId="52BD5176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3EAF34F" w14:textId="0E6668B2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(2,555,000)</w:t>
            </w:r>
          </w:p>
        </w:tc>
        <w:tc>
          <w:tcPr>
            <w:tcW w:w="270" w:type="dxa"/>
          </w:tcPr>
          <w:p w14:paraId="2784F691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5CB58C04" w:rsidR="007418B2" w:rsidRPr="005B5A7D" w:rsidRDefault="00DC0097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(21,252,829)</w:t>
            </w:r>
          </w:p>
        </w:tc>
        <w:tc>
          <w:tcPr>
            <w:tcW w:w="262" w:type="dxa"/>
          </w:tcPr>
          <w:p w14:paraId="505E69A5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700E9B95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(2,555,000)</w:t>
            </w:r>
          </w:p>
        </w:tc>
      </w:tr>
      <w:tr w:rsidR="00DC1006" w:rsidRPr="005B5A7D" w14:paraId="10FC2ED7" w14:textId="77777777" w:rsidTr="00AF2174">
        <w:trPr>
          <w:trHeight w:val="180"/>
        </w:trPr>
        <w:tc>
          <w:tcPr>
            <w:tcW w:w="3600" w:type="dxa"/>
          </w:tcPr>
          <w:p w14:paraId="35D911FB" w14:textId="120C216E" w:rsidR="00DC1006" w:rsidRPr="005B5A7D" w:rsidRDefault="007418B2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9392B6" w14:textId="7C364343" w:rsidR="00DC1006" w:rsidRPr="005B5A7D" w:rsidRDefault="00DC0097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7,045,000</w:t>
            </w:r>
          </w:p>
        </w:tc>
        <w:tc>
          <w:tcPr>
            <w:tcW w:w="270" w:type="dxa"/>
          </w:tcPr>
          <w:p w14:paraId="2F7049BA" w14:textId="77777777" w:rsidR="00DC1006" w:rsidRPr="005B5A7D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1C936D8" w14:textId="19A59BC7" w:rsidR="00DC1006" w:rsidRPr="005B5A7D" w:rsidRDefault="007418B2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4,092,000</w:t>
            </w:r>
          </w:p>
        </w:tc>
        <w:tc>
          <w:tcPr>
            <w:tcW w:w="270" w:type="dxa"/>
          </w:tcPr>
          <w:p w14:paraId="1F49C0E1" w14:textId="77777777" w:rsidR="00DC1006" w:rsidRPr="005B5A7D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B794B5C" w14:textId="7D6189DA" w:rsidR="00DC1006" w:rsidRPr="005B5A7D" w:rsidRDefault="00DC0097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7,045,000</w:t>
            </w:r>
          </w:p>
        </w:tc>
        <w:tc>
          <w:tcPr>
            <w:tcW w:w="262" w:type="dxa"/>
          </w:tcPr>
          <w:p w14:paraId="274CEE2D" w14:textId="77777777" w:rsidR="00DC1006" w:rsidRPr="005B5A7D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2CAF6DE7" w:rsidR="00DC1006" w:rsidRPr="005B5A7D" w:rsidRDefault="007418B2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4,092,000</w:t>
            </w:r>
          </w:p>
        </w:tc>
      </w:tr>
    </w:tbl>
    <w:p w14:paraId="3CD1A774" w14:textId="77777777" w:rsidR="00832477" w:rsidRPr="005B5A7D" w:rsidRDefault="00832477" w:rsidP="00BF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  <w:bookmarkStart w:id="3" w:name="_Hlk46869492"/>
    </w:p>
    <w:p w14:paraId="2518D194" w14:textId="53C283C8" w:rsidR="00BF18D3" w:rsidRDefault="00832477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5A7D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5B5A7D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วงเงินรวม </w:t>
      </w:r>
      <w:r w:rsidRPr="005B5A7D">
        <w:rPr>
          <w:rFonts w:ascii="Angsana New" w:hAnsi="Angsana New"/>
          <w:sz w:val="30"/>
          <w:szCs w:val="30"/>
          <w:lang w:eastAsia="zh-CN"/>
        </w:rPr>
        <w:t xml:space="preserve">500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>ล้านบาท เงินกู้ยืมดังกล่าวเป็นเงินกู้ยืมที่ไม่มีหลักประกัน</w:t>
      </w:r>
      <w:r w:rsidR="00CD585E" w:rsidRPr="005B5A7D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เพื่อใช้เป็นเงินทุนหมุนเวียนในการดำเนินงาน กำหนดชำระเงินต้นภายใน </w:t>
      </w:r>
      <w:r w:rsidR="00CD585E" w:rsidRPr="005B5A7D">
        <w:rPr>
          <w:rFonts w:ascii="Angsana New" w:hAnsi="Angsana New"/>
          <w:sz w:val="30"/>
          <w:szCs w:val="30"/>
          <w:lang w:eastAsia="zh-CN"/>
        </w:rPr>
        <w:t xml:space="preserve">180 </w:t>
      </w:r>
      <w:r w:rsidR="00CD585E" w:rsidRPr="005B5A7D">
        <w:rPr>
          <w:rFonts w:ascii="Angsana New" w:hAnsi="Angsana New" w:hint="cs"/>
          <w:sz w:val="30"/>
          <w:szCs w:val="30"/>
          <w:cs/>
          <w:lang w:eastAsia="zh-CN"/>
        </w:rPr>
        <w:t>วัน โดยมีอัตร</w:t>
      </w:r>
      <w:r w:rsidR="00914779">
        <w:rPr>
          <w:rFonts w:ascii="Angsana New" w:hAnsi="Angsana New" w:hint="cs"/>
          <w:sz w:val="30"/>
          <w:szCs w:val="30"/>
          <w:cs/>
          <w:lang w:eastAsia="zh-CN"/>
        </w:rPr>
        <w:t>า</w:t>
      </w:r>
      <w:r w:rsidR="00CD585E" w:rsidRPr="005B5A7D">
        <w:rPr>
          <w:rFonts w:ascii="Angsana New" w:hAnsi="Angsana New" w:hint="cs"/>
          <w:sz w:val="30"/>
          <w:szCs w:val="30"/>
          <w:cs/>
          <w:lang w:eastAsia="zh-CN"/>
        </w:rPr>
        <w:t>ดอกเบี้ย</w:t>
      </w:r>
      <w:r w:rsidR="00053BDE">
        <w:rPr>
          <w:rFonts w:ascii="Angsana New" w:hAnsi="Angsana New" w:hint="cs"/>
          <w:sz w:val="30"/>
          <w:szCs w:val="30"/>
          <w:cs/>
          <w:lang w:eastAsia="zh-CN"/>
        </w:rPr>
        <w:t>ตามภาวะตลาดเงิน</w:t>
      </w:r>
      <w:r w:rsidR="005B7F84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5B7F84">
        <w:rPr>
          <w:rFonts w:ascii="Angsana New" w:hAnsi="Angsana New"/>
          <w:sz w:val="30"/>
          <w:szCs w:val="30"/>
          <w:lang w:eastAsia="zh-CN"/>
        </w:rPr>
        <w:t>(Money Market Rate)</w:t>
      </w:r>
    </w:p>
    <w:p w14:paraId="6CE916F2" w14:textId="32F9DC53" w:rsidR="009E58C3" w:rsidRDefault="00914779" w:rsidP="0091477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914779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914779">
        <w:rPr>
          <w:rFonts w:ascii="Angsana New" w:hAnsi="Angsana New"/>
          <w:sz w:val="30"/>
          <w:szCs w:val="30"/>
          <w:cs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2566</w:t>
      </w:r>
      <w:r w:rsidRPr="00914779">
        <w:rPr>
          <w:rFonts w:ascii="Angsana New" w:hAnsi="Angsana New"/>
          <w:sz w:val="30"/>
          <w:szCs w:val="30"/>
          <w:cs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>
        <w:rPr>
          <w:rFonts w:ascii="Angsana New" w:hAnsi="Angsana New"/>
          <w:sz w:val="30"/>
          <w:szCs w:val="30"/>
        </w:rPr>
        <w:t xml:space="preserve"> 15</w:t>
      </w:r>
      <w:r w:rsidRPr="00914779">
        <w:rPr>
          <w:rFonts w:ascii="Angsana New" w:hAnsi="Angsana New"/>
          <w:sz w:val="30"/>
          <w:szCs w:val="30"/>
          <w:cs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ล้านเหรียญ</w:t>
      </w:r>
      <w:r w:rsidR="0000323B">
        <w:rPr>
          <w:rFonts w:ascii="Angsana New" w:hAnsi="Angsana New" w:hint="cs"/>
          <w:sz w:val="30"/>
          <w:szCs w:val="30"/>
          <w:cs/>
        </w:rPr>
        <w:t>สหรัฐ</w:t>
      </w:r>
      <w:r w:rsidRPr="00914779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514 </w:t>
      </w:r>
      <w:r w:rsidRPr="00914779">
        <w:rPr>
          <w:rFonts w:ascii="Angsana New" w:hAnsi="Angsana New" w:hint="cs"/>
          <w:sz w:val="30"/>
          <w:szCs w:val="30"/>
          <w:cs/>
        </w:rPr>
        <w:t>ล้านบาท</w:t>
      </w:r>
      <w:r w:rsidRPr="00914779">
        <w:rPr>
          <w:rFonts w:ascii="Angsana New" w:hAnsi="Angsana New"/>
          <w:sz w:val="30"/>
          <w:szCs w:val="30"/>
          <w:cs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โดยประมาณ</w:t>
      </w:r>
      <w:r w:rsidRPr="00914779">
        <w:rPr>
          <w:rFonts w:ascii="Angsana New" w:hAnsi="Angsana New"/>
          <w:sz w:val="30"/>
          <w:szCs w:val="30"/>
          <w:cs/>
        </w:rPr>
        <w:t xml:space="preserve">) </w:t>
      </w:r>
      <w:r w:rsidRPr="00914779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914779">
        <w:rPr>
          <w:rFonts w:ascii="Angsana New" w:hAnsi="Angsana New"/>
          <w:sz w:val="30"/>
          <w:szCs w:val="30"/>
          <w:cs/>
        </w:rPr>
        <w:t xml:space="preserve"> </w:t>
      </w:r>
      <w:r w:rsidRPr="00914779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60D3C8B4" w14:textId="77777777" w:rsidR="00914779" w:rsidRPr="009E58C3" w:rsidRDefault="00914779" w:rsidP="009E58C3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72377D0C" w14:textId="3032BA10" w:rsidR="002A2519" w:rsidRPr="005B5A7D" w:rsidRDefault="002A2519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40"/>
          <w:szCs w:val="40"/>
        </w:rPr>
      </w:pPr>
      <w:r w:rsidRPr="005B5A7D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7418B2" w:rsidRPr="005B5A7D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7418B2" w:rsidRPr="005B5A7D">
        <w:rPr>
          <w:rFonts w:ascii="Angsana New" w:hAnsi="Angsana New"/>
          <w:sz w:val="30"/>
          <w:szCs w:val="30"/>
          <w:cs/>
        </w:rPr>
        <w:t xml:space="preserve"> </w:t>
      </w:r>
      <w:r w:rsidR="00BC3600" w:rsidRPr="005B5A7D">
        <w:rPr>
          <w:rFonts w:ascii="Angsana New" w:hAnsi="Angsana New"/>
          <w:sz w:val="30"/>
          <w:szCs w:val="30"/>
        </w:rPr>
        <w:t>31</w:t>
      </w:r>
      <w:r w:rsidR="007418B2" w:rsidRPr="005B5A7D">
        <w:rPr>
          <w:rFonts w:ascii="Angsana New" w:hAnsi="Angsana New"/>
          <w:sz w:val="30"/>
          <w:szCs w:val="30"/>
        </w:rPr>
        <w:t xml:space="preserve"> </w:t>
      </w:r>
      <w:r w:rsidR="007418B2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7418B2" w:rsidRPr="005B5A7D">
        <w:rPr>
          <w:rFonts w:ascii="Angsana New" w:hAnsi="Angsana New"/>
          <w:sz w:val="30"/>
          <w:szCs w:val="30"/>
          <w:cs/>
        </w:rPr>
        <w:t xml:space="preserve"> </w:t>
      </w:r>
      <w:r w:rsidR="007418B2" w:rsidRPr="005B5A7D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และ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</w:t>
      </w:r>
      <w:r w:rsidR="007418B2" w:rsidRPr="005B5A7D">
        <w:rPr>
          <w:rFonts w:ascii="Angsana New" w:hAnsi="Angsana New"/>
          <w:sz w:val="30"/>
          <w:szCs w:val="30"/>
        </w:rPr>
        <w:t>5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C52321" w14:textId="77777777" w:rsidR="002A2519" w:rsidRPr="005B5A7D" w:rsidRDefault="002A2519" w:rsidP="002A2519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5B5A7D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5B5A7D" w14:paraId="06E70EFA" w14:textId="77777777" w:rsidTr="00AF2174">
        <w:trPr>
          <w:tblHeader/>
        </w:trPr>
        <w:tc>
          <w:tcPr>
            <w:tcW w:w="2520" w:type="dxa"/>
          </w:tcPr>
          <w:p w14:paraId="70A9974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1DCEA5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84C8792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78ADD6FD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22989AE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45AE0E6F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2A2519" w:rsidRPr="005B5A7D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5B5A7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8B2" w:rsidRPr="005B5A7D" w14:paraId="232F294E" w14:textId="77777777" w:rsidTr="00AF2174">
        <w:trPr>
          <w:trHeight w:val="180"/>
        </w:trPr>
        <w:tc>
          <w:tcPr>
            <w:tcW w:w="2520" w:type="dxa"/>
          </w:tcPr>
          <w:p w14:paraId="43F1899F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CF864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454FBB0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6DFF4A88" w:rsidR="007418B2" w:rsidRPr="005B5A7D" w:rsidRDefault="008B7454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  <w:tc>
          <w:tcPr>
            <w:tcW w:w="262" w:type="dxa"/>
          </w:tcPr>
          <w:p w14:paraId="51943401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22CBB18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</w:tr>
      <w:tr w:rsidR="007418B2" w:rsidRPr="005B5A7D" w14:paraId="03F1FBFF" w14:textId="77777777" w:rsidTr="007418B2">
        <w:trPr>
          <w:trHeight w:val="180"/>
        </w:trPr>
        <w:tc>
          <w:tcPr>
            <w:tcW w:w="2520" w:type="dxa"/>
          </w:tcPr>
          <w:p w14:paraId="6350606A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4F5F5E6F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1471BF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7C0B5E7E" w:rsidR="007418B2" w:rsidRPr="005B5A7D" w:rsidRDefault="00801698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146,702</w:t>
            </w:r>
            <w:r w:rsidR="008B7454"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5A481D3F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21F6CA94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312,407</w:t>
            </w:r>
          </w:p>
        </w:tc>
      </w:tr>
      <w:tr w:rsidR="007418B2" w:rsidRPr="005B5A7D" w14:paraId="5A1291B2" w14:textId="77777777" w:rsidTr="008B7454">
        <w:trPr>
          <w:trHeight w:val="180"/>
        </w:trPr>
        <w:tc>
          <w:tcPr>
            <w:tcW w:w="2520" w:type="dxa"/>
          </w:tcPr>
          <w:p w14:paraId="755D1D15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E99EC" w14:textId="18B69FD8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E237AD3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04FABA1" w14:textId="13AFFD88" w:rsidR="007418B2" w:rsidRPr="005B5A7D" w:rsidRDefault="008B7454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01698">
              <w:rPr>
                <w:rFonts w:asciiTheme="majorBidi" w:hAnsiTheme="majorBidi" w:cstheme="majorBidi"/>
                <w:sz w:val="30"/>
                <w:szCs w:val="30"/>
              </w:rPr>
              <w:t>451,287</w:t>
            </w:r>
            <w:r w:rsidRPr="005B5A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F2D5B41" w14:textId="38FFE855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(290,497)</w:t>
            </w:r>
          </w:p>
        </w:tc>
      </w:tr>
      <w:tr w:rsidR="00252E02" w:rsidRPr="005B5A7D" w14:paraId="098A8772" w14:textId="77777777" w:rsidTr="008B7454">
        <w:trPr>
          <w:trHeight w:val="180"/>
        </w:trPr>
        <w:tc>
          <w:tcPr>
            <w:tcW w:w="2520" w:type="dxa"/>
          </w:tcPr>
          <w:p w14:paraId="0019AE29" w14:textId="19F1CA84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0743F"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0743F" w:rsidRPr="005B5A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743B0C92" w14:textId="77777777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07C20F3E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51ECB" w14:textId="77777777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6C1CA506" w:rsidR="00252E02" w:rsidRPr="005B5A7D" w:rsidRDefault="008B7454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375,653</w:t>
            </w:r>
          </w:p>
        </w:tc>
        <w:tc>
          <w:tcPr>
            <w:tcW w:w="262" w:type="dxa"/>
          </w:tcPr>
          <w:p w14:paraId="664867B6" w14:textId="77777777" w:rsidR="00252E02" w:rsidRPr="005B5A7D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6BF1B1C6" w:rsidR="00252E02" w:rsidRPr="005B5A7D" w:rsidRDefault="007418B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968,578</w:t>
            </w:r>
          </w:p>
        </w:tc>
      </w:tr>
    </w:tbl>
    <w:p w14:paraId="2232647A" w14:textId="3230C2C8" w:rsidR="005E5406" w:rsidRPr="005B5A7D" w:rsidRDefault="005E540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cs/>
        </w:rPr>
      </w:pPr>
    </w:p>
    <w:p w14:paraId="481518DB" w14:textId="2D4BD2D0" w:rsidR="00903F76" w:rsidRPr="005B5A7D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5B5A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7418B2" w:rsidRPr="005B5A7D">
        <w:rPr>
          <w:rFonts w:ascii="Angsana New" w:hAnsi="Angsana New" w:hint="cs"/>
          <w:sz w:val="30"/>
          <w:szCs w:val="30"/>
          <w:cs/>
        </w:rPr>
        <w:t>สามเดือนสิ้นสุดวันที่</w:t>
      </w:r>
      <w:r w:rsidR="007418B2" w:rsidRPr="005B5A7D">
        <w:rPr>
          <w:rFonts w:ascii="Angsana New" w:hAnsi="Angsana New"/>
          <w:sz w:val="30"/>
          <w:szCs w:val="30"/>
          <w:cs/>
        </w:rPr>
        <w:t xml:space="preserve"> </w:t>
      </w:r>
      <w:r w:rsidR="007418B2" w:rsidRPr="005B5A7D">
        <w:rPr>
          <w:rFonts w:ascii="Angsana New" w:hAnsi="Angsana New"/>
          <w:sz w:val="30"/>
          <w:szCs w:val="30"/>
        </w:rPr>
        <w:t xml:space="preserve">31 </w:t>
      </w:r>
      <w:r w:rsidR="007418B2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7418B2" w:rsidRPr="005B5A7D">
        <w:rPr>
          <w:rFonts w:ascii="Angsana New" w:hAnsi="Angsana New"/>
          <w:sz w:val="30"/>
          <w:szCs w:val="30"/>
          <w:cs/>
        </w:rPr>
        <w:t xml:space="preserve"> </w:t>
      </w:r>
      <w:r w:rsidR="007418B2" w:rsidRPr="005B5A7D">
        <w:rPr>
          <w:rFonts w:ascii="Angsana New" w:hAnsi="Angsana New"/>
          <w:sz w:val="30"/>
          <w:szCs w:val="30"/>
        </w:rPr>
        <w:t xml:space="preserve">2566 </w:t>
      </w:r>
      <w:r w:rsidRPr="005B5A7D">
        <w:rPr>
          <w:rFonts w:asciiTheme="majorBidi" w:hAnsiTheme="majorBidi" w:cstheme="majorBidi"/>
          <w:sz w:val="30"/>
          <w:szCs w:val="30"/>
          <w:cs/>
        </w:rPr>
        <w:t>และ</w:t>
      </w:r>
      <w:r w:rsidRPr="005B5A7D">
        <w:rPr>
          <w:rFonts w:asciiTheme="majorBidi" w:hAnsiTheme="majorBidi" w:cstheme="majorBidi"/>
          <w:sz w:val="30"/>
          <w:szCs w:val="30"/>
        </w:rPr>
        <w:t xml:space="preserve"> 256</w:t>
      </w:r>
      <w:r w:rsidR="007418B2" w:rsidRPr="005B5A7D">
        <w:rPr>
          <w:rFonts w:asciiTheme="majorBidi" w:hAnsiTheme="majorBidi" w:cstheme="majorBidi"/>
          <w:sz w:val="30"/>
          <w:szCs w:val="30"/>
        </w:rPr>
        <w:t>5</w:t>
      </w:r>
      <w:r w:rsidRPr="005B5A7D">
        <w:rPr>
          <w:rFonts w:asciiTheme="majorBidi" w:hAnsiTheme="majorBidi" w:cstheme="majorBidi"/>
          <w:sz w:val="30"/>
          <w:szCs w:val="30"/>
        </w:rPr>
        <w:t xml:space="preserve"> </w:t>
      </w:r>
      <w:r w:rsidRPr="005B5A7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5B5A7D" w:rsidRDefault="005D1A82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5B5A7D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5B5A7D" w14:paraId="0FB5BE72" w14:textId="77777777" w:rsidTr="00AF2174">
        <w:tc>
          <w:tcPr>
            <w:tcW w:w="3600" w:type="dxa"/>
          </w:tcPr>
          <w:p w14:paraId="6DE0A275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75C8B223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194D3931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67DC070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36D0BBE9" w:rsidR="007418B2" w:rsidRPr="005B5A7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F76" w:rsidRPr="005B5A7D" w14:paraId="075DB963" w14:textId="77777777" w:rsidTr="00AF2174">
        <w:tc>
          <w:tcPr>
            <w:tcW w:w="3600" w:type="dxa"/>
          </w:tcPr>
          <w:p w14:paraId="4A57E3CB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5B5A7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C48" w:rsidRPr="005B5A7D" w14:paraId="2D99C5D3" w14:textId="77777777" w:rsidTr="00AF2174">
        <w:trPr>
          <w:trHeight w:val="180"/>
        </w:trPr>
        <w:tc>
          <w:tcPr>
            <w:tcW w:w="3600" w:type="dxa"/>
          </w:tcPr>
          <w:p w14:paraId="319DCEA0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25DFC8BC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1700D8FC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690E79C" w14:textId="47B9482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5011F7A7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7ACEF34A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54,136,790</w:t>
            </w:r>
          </w:p>
        </w:tc>
        <w:tc>
          <w:tcPr>
            <w:tcW w:w="262" w:type="dxa"/>
          </w:tcPr>
          <w:p w14:paraId="052D92A6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02A1380F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</w:tr>
      <w:tr w:rsidR="00893C48" w:rsidRPr="005B5A7D" w14:paraId="42C5E225" w14:textId="77777777" w:rsidTr="00AF2174">
        <w:trPr>
          <w:trHeight w:val="180"/>
        </w:trPr>
        <w:tc>
          <w:tcPr>
            <w:tcW w:w="3600" w:type="dxa"/>
          </w:tcPr>
          <w:p w14:paraId="7F46F089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62B687EA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1,000,000 </w:t>
            </w:r>
          </w:p>
        </w:tc>
        <w:tc>
          <w:tcPr>
            <w:tcW w:w="270" w:type="dxa"/>
          </w:tcPr>
          <w:p w14:paraId="50074949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2936769" w14:textId="2A113C36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2BF30495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06EDBCE3" w:rsidR="00893C48" w:rsidRPr="005B5A7D" w:rsidRDefault="00893C48" w:rsidP="003D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1,000,000 </w:t>
            </w:r>
          </w:p>
        </w:tc>
        <w:tc>
          <w:tcPr>
            <w:tcW w:w="262" w:type="dxa"/>
          </w:tcPr>
          <w:p w14:paraId="1492397D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7DF0593C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</w:tr>
      <w:tr w:rsidR="00893C48" w:rsidRPr="005B5A7D" w14:paraId="446B0977" w14:textId="77777777" w:rsidTr="00AF2174">
        <w:trPr>
          <w:trHeight w:val="180"/>
        </w:trPr>
        <w:tc>
          <w:tcPr>
            <w:tcW w:w="3600" w:type="dxa"/>
          </w:tcPr>
          <w:p w14:paraId="3C8179D0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2AE845" w14:textId="0F89052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(2,600,000)</w:t>
            </w:r>
          </w:p>
        </w:tc>
        <w:tc>
          <w:tcPr>
            <w:tcW w:w="270" w:type="dxa"/>
          </w:tcPr>
          <w:p w14:paraId="5F1D7263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BA1935" w14:textId="723FA0C2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65C68C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07E967E" w14:textId="226C0A5D" w:rsidR="00893C48" w:rsidRPr="005B5A7D" w:rsidRDefault="00893C48" w:rsidP="003D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(2,600,000)</w:t>
            </w:r>
          </w:p>
        </w:tc>
        <w:tc>
          <w:tcPr>
            <w:tcW w:w="262" w:type="dxa"/>
          </w:tcPr>
          <w:p w14:paraId="33602B01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5E86EE" w14:textId="089C3F1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93C48" w:rsidRPr="005B5A7D" w14:paraId="3C7B6773" w14:textId="77777777" w:rsidTr="00AF2174">
        <w:trPr>
          <w:trHeight w:val="180"/>
        </w:trPr>
        <w:tc>
          <w:tcPr>
            <w:tcW w:w="3600" w:type="dxa"/>
          </w:tcPr>
          <w:p w14:paraId="5956EC20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AD75EB" w14:textId="740645D8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52,536,790</w:t>
            </w:r>
          </w:p>
        </w:tc>
        <w:tc>
          <w:tcPr>
            <w:tcW w:w="270" w:type="dxa"/>
          </w:tcPr>
          <w:p w14:paraId="7791A098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8CADA89" w14:textId="40B242B0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  <w:tc>
          <w:tcPr>
            <w:tcW w:w="270" w:type="dxa"/>
          </w:tcPr>
          <w:p w14:paraId="092E823B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46B759" w14:textId="2A9E90D2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52,536,790</w:t>
            </w:r>
          </w:p>
        </w:tc>
        <w:tc>
          <w:tcPr>
            <w:tcW w:w="262" w:type="dxa"/>
          </w:tcPr>
          <w:p w14:paraId="2BF4A7BA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D34E9A" w14:textId="6D2C721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</w:tr>
      <w:tr w:rsidR="00893C48" w:rsidRPr="005B5A7D" w14:paraId="0F9750A3" w14:textId="77777777" w:rsidTr="002D15CE">
        <w:trPr>
          <w:trHeight w:val="180"/>
        </w:trPr>
        <w:tc>
          <w:tcPr>
            <w:tcW w:w="3600" w:type="dxa"/>
          </w:tcPr>
          <w:p w14:paraId="7D3AB4CC" w14:textId="73620168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5036F723" w14:textId="50B15F96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(228)</w:t>
            </w:r>
          </w:p>
        </w:tc>
        <w:tc>
          <w:tcPr>
            <w:tcW w:w="270" w:type="dxa"/>
          </w:tcPr>
          <w:p w14:paraId="67B3CB76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7914E39" w14:textId="3A765D28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C72D12D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BCF778C" w14:textId="02AE3A1E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(228)</w:t>
            </w:r>
          </w:p>
        </w:tc>
        <w:tc>
          <w:tcPr>
            <w:tcW w:w="262" w:type="dxa"/>
          </w:tcPr>
          <w:p w14:paraId="612A2BA5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D94776" w14:textId="69E0A57D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93C48" w:rsidRPr="005B5A7D" w14:paraId="4C31B514" w14:textId="77777777" w:rsidTr="00AF2174">
        <w:trPr>
          <w:trHeight w:val="180"/>
        </w:trPr>
        <w:tc>
          <w:tcPr>
            <w:tcW w:w="3600" w:type="dxa"/>
          </w:tcPr>
          <w:p w14:paraId="7BF75606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AC1924" w14:textId="245EF5B1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52,536,562</w:t>
            </w:r>
          </w:p>
        </w:tc>
        <w:tc>
          <w:tcPr>
            <w:tcW w:w="270" w:type="dxa"/>
          </w:tcPr>
          <w:p w14:paraId="174D68C0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FB84C18" w14:textId="1054D59C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  <w:tc>
          <w:tcPr>
            <w:tcW w:w="270" w:type="dxa"/>
          </w:tcPr>
          <w:p w14:paraId="2C4BECFE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7CF8F8E" w14:textId="7D3641A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52,536,562</w:t>
            </w:r>
          </w:p>
        </w:tc>
        <w:tc>
          <w:tcPr>
            <w:tcW w:w="262" w:type="dxa"/>
          </w:tcPr>
          <w:p w14:paraId="70C33F22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D59E1A2" w14:textId="21938B8E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</w:tr>
      <w:tr w:rsidR="00893C48" w:rsidRPr="005B5A7D" w14:paraId="14A0F81F" w14:textId="77777777" w:rsidTr="00AF2174">
        <w:trPr>
          <w:trHeight w:val="180"/>
        </w:trPr>
        <w:tc>
          <w:tcPr>
            <w:tcW w:w="3600" w:type="dxa"/>
          </w:tcPr>
          <w:p w14:paraId="653C8A21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C0EA5" w14:textId="14E94E35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(366,329)</w:t>
            </w:r>
          </w:p>
        </w:tc>
        <w:tc>
          <w:tcPr>
            <w:tcW w:w="270" w:type="dxa"/>
          </w:tcPr>
          <w:p w14:paraId="3E1AB70B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1ECF871" w14:textId="5814605C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(267,172)</w:t>
            </w:r>
          </w:p>
        </w:tc>
        <w:tc>
          <w:tcPr>
            <w:tcW w:w="270" w:type="dxa"/>
          </w:tcPr>
          <w:p w14:paraId="1B03B98E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F24065" w14:textId="5F322261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 xml:space="preserve"> (366,329)</w:t>
            </w:r>
          </w:p>
        </w:tc>
        <w:tc>
          <w:tcPr>
            <w:tcW w:w="262" w:type="dxa"/>
          </w:tcPr>
          <w:p w14:paraId="009D4B4C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5E459A" w14:textId="5D212941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(267,172)</w:t>
            </w:r>
          </w:p>
        </w:tc>
      </w:tr>
      <w:tr w:rsidR="00236B5A" w:rsidRPr="005B5A7D" w14:paraId="6997CF61" w14:textId="77777777" w:rsidTr="0003415D">
        <w:trPr>
          <w:trHeight w:val="180"/>
        </w:trPr>
        <w:tc>
          <w:tcPr>
            <w:tcW w:w="3600" w:type="dxa"/>
          </w:tcPr>
          <w:p w14:paraId="7D8B19D4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6ACE74" w14:textId="445FB421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52,170,233</w:t>
            </w:r>
          </w:p>
        </w:tc>
        <w:tc>
          <w:tcPr>
            <w:tcW w:w="270" w:type="dxa"/>
          </w:tcPr>
          <w:p w14:paraId="087F1C79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F7409C1" w14:textId="198AC60F" w:rsidR="00236B5A" w:rsidRPr="005B5A7D" w:rsidRDefault="00BE3B62" w:rsidP="00BE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44,232,808</w:t>
            </w:r>
          </w:p>
        </w:tc>
        <w:tc>
          <w:tcPr>
            <w:tcW w:w="270" w:type="dxa"/>
          </w:tcPr>
          <w:p w14:paraId="71A6E2A3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5189E4" w14:textId="215DD1AF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52,170,233</w:t>
            </w:r>
          </w:p>
        </w:tc>
        <w:tc>
          <w:tcPr>
            <w:tcW w:w="262" w:type="dxa"/>
          </w:tcPr>
          <w:p w14:paraId="1523C147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7BA8548" w14:textId="465F3DA2" w:rsidR="00236B5A" w:rsidRPr="005B5A7D" w:rsidRDefault="00BE3B62" w:rsidP="00D3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36BC6">
              <w:rPr>
                <w:rFonts w:ascii="Angsana New" w:eastAsia="MS Mincho" w:hAnsi="Angsana New"/>
                <w:sz w:val="30"/>
                <w:szCs w:val="30"/>
              </w:rPr>
              <w:t>44</w:t>
            </w:r>
            <w:r w:rsidRPr="005B5A7D">
              <w:rPr>
                <w:rFonts w:ascii="Angsana New" w:eastAsia="MS Mincho" w:hAnsi="Angsana New"/>
                <w:sz w:val="30"/>
                <w:szCs w:val="30"/>
                <w:lang w:val="en-GB"/>
              </w:rPr>
              <w:t>,232,808</w:t>
            </w:r>
          </w:p>
        </w:tc>
      </w:tr>
      <w:tr w:rsidR="00236B5A" w:rsidRPr="005B5A7D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236B5A" w:rsidRPr="005B5A7D" w:rsidRDefault="00236B5A" w:rsidP="00D3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B5A7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</w:t>
            </w:r>
            <w:r w:rsidR="00C679CE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  <w:r w:rsidRPr="005B5A7D">
              <w:rPr>
                <w:rFonts w:asciiTheme="majorBidi" w:hAnsi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9B1F0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3160EA4F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(666,660)</w:t>
            </w:r>
          </w:p>
        </w:tc>
        <w:tc>
          <w:tcPr>
            <w:tcW w:w="270" w:type="dxa"/>
          </w:tcPr>
          <w:p w14:paraId="00483FF4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D9F2EEC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ECA1342" w14:textId="38CE4E50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951BDD8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9044E40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04FC2AD8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(666,660)</w:t>
            </w:r>
          </w:p>
        </w:tc>
        <w:tc>
          <w:tcPr>
            <w:tcW w:w="262" w:type="dxa"/>
          </w:tcPr>
          <w:p w14:paraId="2C95307F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DE8D10" w14:textId="77777777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272344D" w14:textId="4F9F070E" w:rsidR="00236B5A" w:rsidRPr="005B5A7D" w:rsidRDefault="00236B5A" w:rsidP="0023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B5A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93C48" w:rsidRPr="005B5A7D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0FC69B43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5B5A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5B5A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36BC6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B5A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2F8D2B19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51,503,573</w:t>
            </w:r>
          </w:p>
        </w:tc>
        <w:tc>
          <w:tcPr>
            <w:tcW w:w="270" w:type="dxa"/>
          </w:tcPr>
          <w:p w14:paraId="69BAD9BB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3A197A99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44,232,808</w:t>
            </w:r>
          </w:p>
        </w:tc>
        <w:tc>
          <w:tcPr>
            <w:tcW w:w="270" w:type="dxa"/>
          </w:tcPr>
          <w:p w14:paraId="6C28867F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0B2FB4C1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51,503,573</w:t>
            </w:r>
          </w:p>
        </w:tc>
        <w:tc>
          <w:tcPr>
            <w:tcW w:w="262" w:type="dxa"/>
          </w:tcPr>
          <w:p w14:paraId="0713A049" w14:textId="77777777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5C38813F" w:rsidR="00893C48" w:rsidRPr="005B5A7D" w:rsidRDefault="00893C48" w:rsidP="0089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44,232,808</w:t>
            </w:r>
          </w:p>
        </w:tc>
      </w:tr>
    </w:tbl>
    <w:p w14:paraId="02764466" w14:textId="134F7FC1" w:rsidR="00A65164" w:rsidRPr="005B5A7D" w:rsidRDefault="00A65164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72FA753D" w14:textId="77777777" w:rsidR="00390E7A" w:rsidRDefault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F85E52" w14:textId="32ECE227" w:rsidR="00487A66" w:rsidRPr="005B5A7D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การเข้าทำสัญญาแลกเปลี่ยนอัตราดอกเบี้ยกับสถาบันการเงิน</w:t>
      </w:r>
      <w:r w:rsidR="00D36BC6">
        <w:rPr>
          <w:rFonts w:ascii="Angsana New" w:hAnsi="Angsana New"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D36BC6">
        <w:rPr>
          <w:rFonts w:ascii="Angsana New" w:hAnsi="Angsana New"/>
          <w:i/>
          <w:iCs/>
          <w:sz w:val="30"/>
          <w:szCs w:val="30"/>
        </w:rPr>
        <w:t xml:space="preserve">31 </w:t>
      </w:r>
      <w:r w:rsidR="00D36BC6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D36BC6">
        <w:rPr>
          <w:rFonts w:ascii="Angsana New" w:hAnsi="Angsana New"/>
          <w:i/>
          <w:iCs/>
          <w:sz w:val="30"/>
          <w:szCs w:val="30"/>
        </w:rPr>
        <w:t>2566</w:t>
      </w:r>
    </w:p>
    <w:p w14:paraId="6C1DA576" w14:textId="77777777" w:rsidR="00487A66" w:rsidRPr="005B5A7D" w:rsidRDefault="00487A6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1DC79816" w14:textId="4D12BC6B" w:rsidR="00A87251" w:rsidRPr="005B5A7D" w:rsidRDefault="00D54789" w:rsidP="0064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ในเดือน</w:t>
      </w:r>
      <w:r w:rsidR="00E84E1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84E1F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  <w:lang w:eastAsia="zh-CN"/>
        </w:rPr>
        <w:t>บริษัทเข้าทำสัญญาแลกเปลี่ยน</w:t>
      </w:r>
      <w:r w:rsidR="00A87251" w:rsidRPr="005B5A7D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0B0A80" w:rsidRPr="005B5A7D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กับสถาบันการเงินในประเทศแห่งหนึ่งสำหรับ</w:t>
      </w:r>
      <w:r w:rsidR="00C318C0" w:rsidRPr="005B5A7D">
        <w:rPr>
          <w:rFonts w:ascii="Angsana New" w:hAnsi="Angsana New" w:hint="cs"/>
          <w:sz w:val="30"/>
          <w:szCs w:val="30"/>
          <w:cs/>
        </w:rPr>
        <w:t>สัญญาแล</w:t>
      </w:r>
      <w:r w:rsidR="003C6437" w:rsidRPr="005B5A7D">
        <w:rPr>
          <w:rFonts w:ascii="Angsana New" w:hAnsi="Angsana New" w:hint="cs"/>
          <w:sz w:val="30"/>
          <w:szCs w:val="30"/>
          <w:cs/>
        </w:rPr>
        <w:t>ก</w:t>
      </w:r>
      <w:r w:rsidR="00C318C0" w:rsidRPr="005B5A7D">
        <w:rPr>
          <w:rFonts w:ascii="Angsana New" w:hAnsi="Angsana New" w:hint="cs"/>
          <w:sz w:val="30"/>
          <w:szCs w:val="30"/>
          <w:cs/>
        </w:rPr>
        <w:t>เปลี่ยนอัตราดอกเบี้ยเดิม</w:t>
      </w:r>
      <w:r w:rsidR="00E54D0B" w:rsidRPr="005B5A7D">
        <w:rPr>
          <w:rFonts w:ascii="Angsana New" w:hAnsi="Angsana New" w:hint="cs"/>
          <w:sz w:val="30"/>
          <w:szCs w:val="30"/>
          <w:cs/>
        </w:rPr>
        <w:t>จำนวน</w:t>
      </w:r>
      <w:r w:rsidR="00A87251" w:rsidRPr="005B5A7D">
        <w:rPr>
          <w:rFonts w:ascii="Angsana New" w:hAnsi="Angsana New"/>
          <w:sz w:val="30"/>
          <w:szCs w:val="30"/>
        </w:rPr>
        <w:t xml:space="preserve"> </w:t>
      </w:r>
      <w:r w:rsidR="00E84E1F">
        <w:rPr>
          <w:rFonts w:ascii="Angsana New" w:hAnsi="Angsana New"/>
          <w:sz w:val="30"/>
          <w:szCs w:val="30"/>
        </w:rPr>
        <w:t>2</w:t>
      </w:r>
      <w:r w:rsidR="00A87251" w:rsidRPr="005B5A7D">
        <w:rPr>
          <w:rFonts w:ascii="Angsana New" w:hAnsi="Angsana New"/>
          <w:sz w:val="30"/>
          <w:szCs w:val="30"/>
        </w:rPr>
        <w:t xml:space="preserve">,000 </w:t>
      </w:r>
      <w:r w:rsidR="00A87251" w:rsidRPr="005B5A7D">
        <w:rPr>
          <w:rFonts w:ascii="Angsana New" w:hAnsi="Angsana New" w:hint="cs"/>
          <w:sz w:val="30"/>
          <w:szCs w:val="30"/>
          <w:cs/>
        </w:rPr>
        <w:t>ล้านบาท</w:t>
      </w:r>
      <w:r w:rsidR="00A87251" w:rsidRPr="005B5A7D">
        <w:rPr>
          <w:rFonts w:ascii="Angsana New" w:hAnsi="Angsana New"/>
          <w:sz w:val="30"/>
          <w:szCs w:val="30"/>
          <w:cs/>
        </w:rPr>
        <w:t xml:space="preserve"> </w:t>
      </w:r>
      <w:r w:rsidR="00EE3B77" w:rsidRPr="005B5A7D">
        <w:rPr>
          <w:rFonts w:ascii="Angsana New" w:hAnsi="Angsana New" w:hint="cs"/>
          <w:sz w:val="30"/>
          <w:szCs w:val="30"/>
          <w:cs/>
        </w:rPr>
        <w:t>โดยแลกเปลี่ยนอัตรา</w:t>
      </w:r>
      <w:r w:rsidR="00BE1824" w:rsidRPr="005B5A7D">
        <w:rPr>
          <w:rFonts w:ascii="Angsana New" w:hAnsi="Angsana New" w:hint="cs"/>
          <w:sz w:val="30"/>
          <w:szCs w:val="30"/>
          <w:cs/>
        </w:rPr>
        <w:t>ดอกเบี้ยลอยตัวเป็น</w:t>
      </w:r>
      <w:r w:rsidR="006444E0" w:rsidRPr="005B5A7D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22066" w:rsidRPr="005B5A7D">
        <w:rPr>
          <w:rFonts w:ascii="Angsana New" w:hAnsi="Angsana New" w:hint="cs"/>
          <w:sz w:val="30"/>
          <w:szCs w:val="30"/>
          <w:cs/>
        </w:rPr>
        <w:t>ค</w:t>
      </w:r>
      <w:r w:rsidR="00E54D0B" w:rsidRPr="005B5A7D">
        <w:rPr>
          <w:rFonts w:ascii="Angsana New" w:hAnsi="Angsana New" w:hint="cs"/>
          <w:sz w:val="30"/>
          <w:szCs w:val="30"/>
          <w:cs/>
        </w:rPr>
        <w:t>งที่</w:t>
      </w:r>
    </w:p>
    <w:p w14:paraId="7A78FC60" w14:textId="17AD18D8" w:rsidR="00470E3C" w:rsidRPr="005B5A7D" w:rsidRDefault="00470E3C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669EDE8C" w14:textId="7D1C2B57" w:rsidR="00C318C0" w:rsidRPr="005B5A7D" w:rsidRDefault="00C318C0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5B5A7D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="001C2D3B" w:rsidRPr="005B5A7D">
        <w:rPr>
          <w:rFonts w:ascii="Angsana New" w:hAnsi="Angsana New" w:hint="cs"/>
          <w:sz w:val="30"/>
          <w:szCs w:val="30"/>
          <w:cs/>
        </w:rPr>
        <w:t xml:space="preserve">สำหรับกระแสเงินสดของสัญญาแลกเปลี่ยนอัตราดอกเบี้ยจำนวน </w:t>
      </w:r>
      <w:r w:rsidR="00E84E1F">
        <w:rPr>
          <w:rFonts w:ascii="Angsana New" w:hAnsi="Angsana New"/>
          <w:sz w:val="30"/>
          <w:szCs w:val="30"/>
        </w:rPr>
        <w:t>6</w:t>
      </w:r>
      <w:r w:rsidR="001C2D3B" w:rsidRPr="005B5A7D">
        <w:rPr>
          <w:rFonts w:ascii="Angsana New" w:hAnsi="Angsana New"/>
          <w:sz w:val="30"/>
          <w:szCs w:val="30"/>
        </w:rPr>
        <w:t>,000</w:t>
      </w:r>
      <w:r w:rsidR="001C2D3B" w:rsidRPr="005B5A7D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และรับรู้กำไรจากการป้องกันความเสี่ยงกระแสเงินสดในงบกำไรขาดทุนเบ็ดเสร็จอื่นสำหรับงวดสามเดือน</w:t>
      </w:r>
      <w:r w:rsidR="00906934" w:rsidRPr="005B5A7D">
        <w:rPr>
          <w:rFonts w:ascii="Angsana New" w:hAnsi="Angsana New" w:hint="cs"/>
          <w:sz w:val="30"/>
          <w:szCs w:val="30"/>
          <w:cs/>
        </w:rPr>
        <w:t>สิ้นสุด</w:t>
      </w:r>
      <w:r w:rsidR="001C2D3B" w:rsidRPr="005B5A7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06934" w:rsidRPr="005B5A7D">
        <w:rPr>
          <w:rFonts w:ascii="Angsana New" w:hAnsi="Angsana New"/>
          <w:sz w:val="30"/>
          <w:szCs w:val="30"/>
        </w:rPr>
        <w:t xml:space="preserve">31 </w:t>
      </w:r>
      <w:r w:rsidR="00906934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906934" w:rsidRPr="005B5A7D">
        <w:rPr>
          <w:rFonts w:ascii="Angsana New" w:hAnsi="Angsana New"/>
          <w:sz w:val="30"/>
          <w:szCs w:val="30"/>
          <w:cs/>
        </w:rPr>
        <w:t xml:space="preserve"> </w:t>
      </w:r>
      <w:r w:rsidR="00906934" w:rsidRPr="005B5A7D">
        <w:rPr>
          <w:rFonts w:ascii="Angsana New" w:hAnsi="Angsana New"/>
          <w:sz w:val="30"/>
          <w:szCs w:val="30"/>
        </w:rPr>
        <w:t>2566</w:t>
      </w:r>
      <w:r w:rsidR="001C2D3B" w:rsidRPr="005B5A7D">
        <w:rPr>
          <w:rFonts w:ascii="Angsana New" w:hAnsi="Angsana New"/>
          <w:sz w:val="30"/>
          <w:szCs w:val="30"/>
        </w:rPr>
        <w:t xml:space="preserve"> </w:t>
      </w:r>
      <w:r w:rsidR="001C2D3B" w:rsidRPr="005B5A7D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8918AF">
        <w:rPr>
          <w:rFonts w:ascii="Angsana New" w:hAnsi="Angsana New"/>
          <w:sz w:val="30"/>
          <w:szCs w:val="30"/>
          <w:lang w:eastAsia="zh-CN"/>
        </w:rPr>
        <w:t>8.87</w:t>
      </w:r>
      <w:r w:rsidR="00486489" w:rsidRPr="005B5A7D"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</w:t>
      </w:r>
    </w:p>
    <w:p w14:paraId="12D05471" w14:textId="77777777" w:rsidR="001C2D3B" w:rsidRPr="005B5A7D" w:rsidRDefault="001C2D3B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26E36D1B" w14:textId="1FDF3176" w:rsidR="00590682" w:rsidRDefault="00590682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5B5A7D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77777777" w:rsidR="002E200F" w:rsidRPr="005B5A7D" w:rsidRDefault="002E200F" w:rsidP="002E200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 xml:space="preserve">50 </w:t>
      </w:r>
      <w:r w:rsidRPr="005B5A7D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5B5A7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5B5A7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ขาย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5B5A7D">
        <w:rPr>
          <w:rFonts w:ascii="Angsana New" w:hAnsi="Angsana New"/>
          <w:sz w:val="30"/>
          <w:szCs w:val="30"/>
        </w:rPr>
        <w:br/>
      </w:r>
      <w:r w:rsidRPr="005B5A7D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5B5A7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5B5A7D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5B5A7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5B5A7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5B5A7D" w:rsidRDefault="00EE32A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2AD7321" w14:textId="7F16D7D3" w:rsidR="00EE32A3" w:rsidRPr="005B5A7D" w:rsidRDefault="00BA7334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70501919"/>
      <w:r w:rsidRPr="005B5A7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5A7D">
        <w:rPr>
          <w:rFonts w:ascii="Angsana New" w:hAnsi="Angsana New"/>
          <w:sz w:val="30"/>
          <w:szCs w:val="30"/>
        </w:rPr>
        <w:t xml:space="preserve">31 </w:t>
      </w:r>
      <w:r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EE32A3" w:rsidRPr="005B5A7D">
        <w:rPr>
          <w:rFonts w:ascii="Angsana New" w:hAnsi="Angsana New"/>
          <w:sz w:val="30"/>
          <w:szCs w:val="30"/>
        </w:rPr>
        <w:t>256</w:t>
      </w:r>
      <w:r w:rsidRPr="005B5A7D">
        <w:rPr>
          <w:rFonts w:ascii="Angsana New" w:hAnsi="Angsana New"/>
          <w:sz w:val="30"/>
          <w:szCs w:val="30"/>
        </w:rPr>
        <w:t>6</w:t>
      </w:r>
      <w:r w:rsidR="00EE32A3" w:rsidRPr="005B5A7D">
        <w:rPr>
          <w:rFonts w:ascii="Angsana New" w:hAnsi="Angsana New"/>
          <w:sz w:val="30"/>
          <w:szCs w:val="30"/>
        </w:rPr>
        <w:t xml:space="preserve"> </w:t>
      </w:r>
      <w:r w:rsidR="00EE32A3" w:rsidRPr="005B5A7D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5B5A7D">
        <w:rPr>
          <w:rFonts w:ascii="Angsana New" w:hAnsi="Angsana New"/>
          <w:sz w:val="30"/>
          <w:szCs w:val="30"/>
          <w:cs/>
        </w:rPr>
        <w:br/>
      </w:r>
      <w:r w:rsidR="00EE32A3" w:rsidRPr="005B5A7D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E84E1F">
        <w:rPr>
          <w:rFonts w:ascii="Angsana New" w:hAnsi="Angsana New"/>
          <w:sz w:val="30"/>
          <w:szCs w:val="30"/>
        </w:rPr>
        <w:t>26,203</w:t>
      </w:r>
      <w:r w:rsidR="00226A83" w:rsidRPr="005B5A7D">
        <w:rPr>
          <w:rFonts w:ascii="Angsana New" w:hAnsi="Angsana New"/>
          <w:sz w:val="30"/>
          <w:szCs w:val="30"/>
        </w:rPr>
        <w:t xml:space="preserve">.95 </w:t>
      </w:r>
      <w:r w:rsidR="00EE32A3" w:rsidRPr="005B5A7D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5B5A7D">
        <w:rPr>
          <w:rFonts w:ascii="Angsana New" w:hAnsi="Angsana New"/>
          <w:sz w:val="30"/>
          <w:szCs w:val="30"/>
        </w:rPr>
        <w:t xml:space="preserve"> </w:t>
      </w:r>
      <w:r w:rsidR="00E84E1F">
        <w:rPr>
          <w:rFonts w:ascii="Angsana New" w:hAnsi="Angsana New"/>
          <w:sz w:val="30"/>
          <w:szCs w:val="30"/>
          <w:lang w:eastAsia="zh-CN"/>
        </w:rPr>
        <w:t>26,118</w:t>
      </w:r>
      <w:r w:rsidR="00226A83" w:rsidRPr="005B5A7D">
        <w:rPr>
          <w:rFonts w:ascii="Angsana New" w:hAnsi="Angsana New"/>
          <w:sz w:val="30"/>
          <w:szCs w:val="30"/>
          <w:lang w:eastAsia="zh-CN"/>
        </w:rPr>
        <w:t>.95</w:t>
      </w:r>
      <w:r w:rsidR="00C54B31" w:rsidRPr="005B5A7D">
        <w:rPr>
          <w:rFonts w:ascii="Angsana New" w:hAnsi="Angsana New"/>
          <w:sz w:val="30"/>
          <w:szCs w:val="30"/>
        </w:rPr>
        <w:t xml:space="preserve"> </w:t>
      </w:r>
      <w:r w:rsidR="00EE32A3" w:rsidRPr="005B5A7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5B5A7D">
        <w:rPr>
          <w:rFonts w:ascii="Angsana New" w:hAnsi="Angsana New"/>
          <w:sz w:val="30"/>
          <w:szCs w:val="30"/>
        </w:rPr>
        <w:t xml:space="preserve"> </w:t>
      </w:r>
      <w:r w:rsidR="00EE32A3" w:rsidRPr="005B5A7D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5B5A7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5B5A7D">
        <w:rPr>
          <w:rFonts w:ascii="Angsana New" w:hAnsi="Angsana New"/>
          <w:i/>
          <w:iCs/>
          <w:sz w:val="30"/>
          <w:szCs w:val="30"/>
        </w:rPr>
        <w:t>256</w:t>
      </w:r>
      <w:r w:rsidRPr="005B5A7D">
        <w:rPr>
          <w:rFonts w:ascii="Angsana New" w:hAnsi="Angsana New"/>
          <w:i/>
          <w:iCs/>
          <w:sz w:val="30"/>
          <w:szCs w:val="30"/>
        </w:rPr>
        <w:t>5</w:t>
      </w:r>
      <w:r w:rsidR="00EE32A3" w:rsidRPr="005B5A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B5A7D">
        <w:rPr>
          <w:rFonts w:ascii="Angsana New" w:hAnsi="Angsana New"/>
          <w:i/>
          <w:iCs/>
          <w:sz w:val="30"/>
          <w:szCs w:val="30"/>
        </w:rPr>
        <w:t xml:space="preserve">25,084.99 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i/>
          <w:iCs/>
          <w:sz w:val="30"/>
          <w:szCs w:val="30"/>
        </w:rPr>
        <w:t xml:space="preserve">24,999.99 </w:t>
      </w:r>
      <w:r w:rsidR="00EE32A3" w:rsidRPr="005B5A7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EE32A3" w:rsidRPr="005B5A7D">
        <w:rPr>
          <w:rFonts w:ascii="Angsana New" w:hAnsi="Angsana New"/>
          <w:i/>
          <w:iCs/>
          <w:sz w:val="30"/>
          <w:szCs w:val="30"/>
        </w:rPr>
        <w:t>)</w:t>
      </w:r>
    </w:p>
    <w:p w14:paraId="17A234EF" w14:textId="7D22F3E6" w:rsidR="001C2D3B" w:rsidRPr="005B5A7D" w:rsidRDefault="001C2D3B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bookmarkEnd w:id="3"/>
    <w:bookmarkEnd w:id="4"/>
    <w:p w14:paraId="5B15FBF9" w14:textId="3BB412BD" w:rsidR="00B30343" w:rsidRPr="005B5A7D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5B5A7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3F27BAF" w14:textId="77777777" w:rsidR="00B30343" w:rsidRPr="005B5A7D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B5A7D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5B5A7D">
        <w:rPr>
          <w:rFonts w:asciiTheme="majorBidi" w:hAnsiTheme="majorBidi" w:hint="cs"/>
          <w:sz w:val="30"/>
          <w:szCs w:val="30"/>
        </w:rPr>
        <w:t>-</w:t>
      </w:r>
      <w:r w:rsidRPr="005B5A7D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5B5A7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57D3B3DE" w14:textId="35DEC4F7" w:rsidR="00B30343" w:rsidRPr="005B5A7D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B5A7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5B5A7D">
        <w:rPr>
          <w:rFonts w:asciiTheme="majorBidi" w:hAnsiTheme="majorBidi" w:hint="cs"/>
          <w:sz w:val="30"/>
          <w:szCs w:val="30"/>
        </w:rPr>
        <w:t>10</w:t>
      </w:r>
      <w:r w:rsidRPr="005B5A7D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5B5A7D">
        <w:rPr>
          <w:rFonts w:asciiTheme="majorBidi" w:hAnsiTheme="majorBidi" w:hint="cs"/>
          <w:sz w:val="30"/>
          <w:szCs w:val="30"/>
        </w:rPr>
        <w:t>2563</w:t>
      </w:r>
      <w:r w:rsidRPr="005B5A7D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5B5A7D">
        <w:rPr>
          <w:rFonts w:asciiTheme="majorBidi" w:hAnsiTheme="majorBidi" w:hint="cs"/>
          <w:sz w:val="30"/>
          <w:szCs w:val="30"/>
        </w:rPr>
        <w:t>2563</w:t>
      </w:r>
      <w:r w:rsidRPr="005B5A7D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5B5A7D">
        <w:rPr>
          <w:rFonts w:asciiTheme="majorBidi" w:hAnsiTheme="majorBidi" w:hint="cs"/>
          <w:sz w:val="30"/>
          <w:szCs w:val="30"/>
        </w:rPr>
        <w:t>AWC Share</w:t>
      </w:r>
      <w:r w:rsidR="00367332" w:rsidRPr="005B5A7D">
        <w:rPr>
          <w:rFonts w:asciiTheme="majorBidi" w:hAnsiTheme="majorBidi"/>
          <w:sz w:val="30"/>
          <w:szCs w:val="30"/>
        </w:rPr>
        <w:t>s</w:t>
      </w:r>
      <w:r w:rsidRPr="005B5A7D">
        <w:rPr>
          <w:rFonts w:asciiTheme="majorBidi" w:hAnsiTheme="majorBidi" w:hint="cs"/>
          <w:sz w:val="30"/>
          <w:szCs w:val="30"/>
        </w:rPr>
        <w:t xml:space="preserve"> Plan 2020</w:t>
      </w:r>
      <w:r w:rsidRPr="005B5A7D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5B5A7D">
        <w:rPr>
          <w:rFonts w:asciiTheme="majorBidi" w:hAnsiTheme="majorBidi" w:hint="cs"/>
          <w:sz w:val="30"/>
          <w:szCs w:val="30"/>
        </w:rPr>
        <w:t>AWC Share</w:t>
      </w:r>
      <w:r w:rsidR="00367332" w:rsidRPr="005B5A7D">
        <w:rPr>
          <w:rFonts w:asciiTheme="majorBidi" w:hAnsiTheme="majorBidi"/>
          <w:sz w:val="30"/>
          <w:szCs w:val="30"/>
        </w:rPr>
        <w:t>s</w:t>
      </w:r>
      <w:r w:rsidRPr="005B5A7D">
        <w:rPr>
          <w:rFonts w:asciiTheme="majorBidi" w:hAnsiTheme="majorBidi" w:hint="cs"/>
          <w:sz w:val="30"/>
          <w:szCs w:val="30"/>
        </w:rPr>
        <w:t xml:space="preserve"> Plan 2020 </w:t>
      </w:r>
      <w:r w:rsidRPr="005B5A7D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5B5A7D">
        <w:rPr>
          <w:rFonts w:asciiTheme="majorBidi" w:hAnsiTheme="majorBidi"/>
          <w:sz w:val="30"/>
          <w:szCs w:val="30"/>
          <w:cs/>
        </w:rPr>
        <w:t xml:space="preserve"> </w:t>
      </w:r>
      <w:r w:rsidRPr="005B5A7D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21D0527A" w14:textId="77777777" w:rsidR="008918AF" w:rsidRDefault="00891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4D4CE7E" w14:textId="5C5E1ECC" w:rsidR="00B30343" w:rsidRPr="005B5A7D" w:rsidRDefault="00B30343" w:rsidP="0054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B5A7D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5B5A7D">
        <w:rPr>
          <w:rFonts w:asciiTheme="majorBidi" w:hAnsiTheme="majorBidi" w:hint="cs"/>
          <w:sz w:val="30"/>
          <w:szCs w:val="30"/>
        </w:rPr>
        <w:t>AWC Share</w:t>
      </w:r>
      <w:r w:rsidR="00367332" w:rsidRPr="005B5A7D">
        <w:rPr>
          <w:rFonts w:asciiTheme="majorBidi" w:hAnsiTheme="majorBidi"/>
          <w:sz w:val="30"/>
          <w:szCs w:val="30"/>
        </w:rPr>
        <w:t>s</w:t>
      </w:r>
      <w:r w:rsidRPr="005B5A7D">
        <w:rPr>
          <w:rFonts w:asciiTheme="majorBidi" w:hAnsiTheme="majorBidi" w:hint="cs"/>
          <w:sz w:val="30"/>
          <w:szCs w:val="30"/>
        </w:rPr>
        <w:t xml:space="preserve"> Plan 2020 </w:t>
      </w:r>
      <w:r w:rsidRPr="005B5A7D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533430" w:rsidRDefault="00390E7A" w:rsidP="0053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5B5A7D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5B5A7D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5B5A7D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5B5A7D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5B5A7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5B5A7D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5B5A7D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5B5A7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5B5A7D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5B5A7D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5B5A7D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5B5A7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5B5A7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5B5A7D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5B5A7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5B5A7D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5B5A7D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5B5A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5B5A7D" w:rsidRDefault="00A56356" w:rsidP="00A56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A1905F1" w14:textId="6F39BABE" w:rsidR="00E84E1F" w:rsidRDefault="003A5413" w:rsidP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 w:hint="cs"/>
          <w:sz w:val="30"/>
          <w:szCs w:val="30"/>
          <w:cs/>
        </w:rPr>
        <w:t>สำหรับงวด</w:t>
      </w:r>
      <w:r w:rsidR="00BA7334" w:rsidRPr="005B5A7D">
        <w:rPr>
          <w:rFonts w:ascii="Angsana New" w:hAnsi="Angsana New" w:hint="cs"/>
          <w:sz w:val="30"/>
          <w:szCs w:val="30"/>
          <w:cs/>
        </w:rPr>
        <w:t>สามดือนสิ้นสุดวันที่</w:t>
      </w:r>
      <w:r w:rsidR="00BA7334" w:rsidRPr="005B5A7D">
        <w:rPr>
          <w:rFonts w:ascii="Angsana New" w:hAnsi="Angsana New"/>
          <w:sz w:val="30"/>
          <w:szCs w:val="30"/>
        </w:rPr>
        <w:t xml:space="preserve"> 31</w:t>
      </w:r>
      <w:r w:rsidR="00BA7334" w:rsidRPr="005B5A7D">
        <w:rPr>
          <w:rFonts w:ascii="Angsana New" w:hAnsi="Angsana New"/>
          <w:sz w:val="30"/>
          <w:szCs w:val="30"/>
          <w:cs/>
        </w:rPr>
        <w:t xml:space="preserve"> </w:t>
      </w:r>
      <w:r w:rsidR="00BA7334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BA7334"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</w:t>
      </w:r>
      <w:r w:rsidR="00BA7334" w:rsidRPr="005B5A7D">
        <w:rPr>
          <w:rFonts w:ascii="Angsana New" w:hAnsi="Angsana New"/>
          <w:sz w:val="30"/>
          <w:szCs w:val="30"/>
        </w:rPr>
        <w:t>6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จำนวน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18350A" w:rsidRPr="005B5A7D">
        <w:rPr>
          <w:rFonts w:ascii="Angsana New" w:hAnsi="Angsana New"/>
          <w:sz w:val="30"/>
          <w:szCs w:val="30"/>
        </w:rPr>
        <w:t>6.</w:t>
      </w:r>
      <w:r w:rsidR="00711451" w:rsidRPr="005B5A7D">
        <w:rPr>
          <w:rFonts w:ascii="Angsana New" w:hAnsi="Angsana New"/>
          <w:sz w:val="30"/>
          <w:szCs w:val="30"/>
        </w:rPr>
        <w:t>72</w:t>
      </w:r>
      <w:r w:rsidR="00BA7334"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และ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711451" w:rsidRPr="005B5A7D">
        <w:rPr>
          <w:rFonts w:ascii="Angsana New" w:hAnsi="Angsana New"/>
          <w:sz w:val="30"/>
          <w:szCs w:val="30"/>
        </w:rPr>
        <w:t>6.70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ตามลำดับ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i/>
          <w:iCs/>
          <w:sz w:val="30"/>
          <w:szCs w:val="30"/>
          <w:cs/>
        </w:rPr>
        <w:t>(</w:t>
      </w:r>
      <w:r w:rsidRPr="005B5A7D">
        <w:rPr>
          <w:rFonts w:ascii="Angsana New" w:hAnsi="Angsana New"/>
          <w:i/>
          <w:iCs/>
          <w:sz w:val="30"/>
          <w:szCs w:val="30"/>
        </w:rPr>
        <w:t>256</w:t>
      </w:r>
      <w:r w:rsidR="00BA7334" w:rsidRPr="005B5A7D">
        <w:rPr>
          <w:rFonts w:ascii="Angsana New" w:hAnsi="Angsana New"/>
          <w:i/>
          <w:iCs/>
          <w:sz w:val="30"/>
          <w:szCs w:val="30"/>
        </w:rPr>
        <w:t>5</w:t>
      </w:r>
      <w:r w:rsidRPr="005B5A7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A7334" w:rsidRPr="005B5A7D">
        <w:rPr>
          <w:rFonts w:ascii="Angsana New" w:hAnsi="Angsana New"/>
          <w:i/>
          <w:iCs/>
          <w:sz w:val="30"/>
          <w:szCs w:val="30"/>
        </w:rPr>
        <w:t xml:space="preserve">4.51 </w:t>
      </w:r>
      <w:r w:rsidR="00BA7334" w:rsidRPr="005B5A7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7334" w:rsidRPr="005B5A7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A7334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7334" w:rsidRPr="005B5A7D">
        <w:rPr>
          <w:rFonts w:ascii="Angsana New" w:hAnsi="Angsana New"/>
          <w:i/>
          <w:iCs/>
          <w:sz w:val="30"/>
          <w:szCs w:val="30"/>
        </w:rPr>
        <w:t xml:space="preserve">4.29 </w:t>
      </w:r>
      <w:r w:rsidR="00BA7334" w:rsidRPr="005B5A7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5B5A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B5A7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4BDEE88" w14:textId="77777777" w:rsidR="00390E7A" w:rsidRPr="002E200F" w:rsidRDefault="00390E7A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cs/>
        </w:rPr>
      </w:pPr>
    </w:p>
    <w:p w14:paraId="24917937" w14:textId="2A62C47F" w:rsidR="00B30343" w:rsidRPr="005B5A7D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5B5A7D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5B5A7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5B5A7D" w14:paraId="456C9AFC" w14:textId="77777777" w:rsidTr="00FA614F">
        <w:tc>
          <w:tcPr>
            <w:tcW w:w="2430" w:type="dxa"/>
          </w:tcPr>
          <w:p w14:paraId="7BE40313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5B5A7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B5A7D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0F79572A" w:rsidR="00C90CDF" w:rsidRPr="005B5A7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5B5A7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5B5A7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B5A7D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BA7334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BA7334" w:rsidRPr="005B5A7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มีนาคม </w:t>
            </w:r>
            <w:r w:rsidR="00BA7334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637723" w:rsidRPr="005B5A7D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5B5A7D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5B5A7D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5B5A7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5B5A7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5B5A7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5B5A7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5B5A7D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5B5A7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5B5A7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5B5A7D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49689498" w:rsidR="00195520" w:rsidRPr="005B5A7D" w:rsidRDefault="00195520" w:rsidP="00195520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2148AEB" w:rsidR="00195520" w:rsidRPr="005B5A7D" w:rsidRDefault="00DB714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624B2021" w:rsidR="00195520" w:rsidRPr="005B5A7D" w:rsidRDefault="00DB714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DA7B2C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514F54D8" w14:textId="70891850" w:rsidR="00195520" w:rsidRPr="005B5A7D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44DCF51E" w:rsidR="00195520" w:rsidRPr="005B5A7D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ED0140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1,4</w:t>
            </w:r>
            <w:r w:rsidR="002F62DA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29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01258580" w:rsidR="00195520" w:rsidRPr="005B5A7D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529A6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  <w:r w:rsidR="009838F4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97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70EA5617" w:rsidR="00195520" w:rsidRPr="005B5A7D" w:rsidRDefault="00530D6B" w:rsidP="0070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424"/>
              </w:tabs>
              <w:autoSpaceDE w:val="0"/>
              <w:autoSpaceDN w:val="0"/>
              <w:adjustRightInd w:val="0"/>
              <w:spacing w:line="240" w:lineRule="auto"/>
              <w:ind w:right="159" w:firstLine="61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</w:t>
            </w:r>
            <w:r w:rsidR="002F62DA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659</w:t>
            </w:r>
          </w:p>
        </w:tc>
      </w:tr>
      <w:tr w:rsidR="00346277" w:rsidRPr="005B5A7D" w14:paraId="4EC3A576" w14:textId="77777777" w:rsidTr="003829F6">
        <w:tc>
          <w:tcPr>
            <w:tcW w:w="2430" w:type="dxa"/>
            <w:shd w:val="clear" w:color="auto" w:fill="auto"/>
          </w:tcPr>
          <w:p w14:paraId="6A8D2F61" w14:textId="4C195A7E" w:rsidR="00346277" w:rsidRPr="005B5A7D" w:rsidRDefault="00346277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35DE2A5E" w:rsidR="00346277" w:rsidRPr="005B5A7D" w:rsidRDefault="00346277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771C7710" w:rsidR="00346277" w:rsidRPr="005B5A7D" w:rsidRDefault="00346277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DA7B2C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1CC6467C" w14:textId="5A87AE05" w:rsidR="00346277" w:rsidRPr="005B5A7D" w:rsidRDefault="00530D6B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5B5A7D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482F6605" w:rsidR="00346277" w:rsidRPr="005B5A7D" w:rsidRDefault="00ED0140" w:rsidP="00ED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56020A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914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5B5A7D" w:rsidRDefault="00346277" w:rsidP="00ED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1BACD848" w:rsidR="00346277" w:rsidRPr="005B5A7D" w:rsidRDefault="00530D6B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9838F4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547D76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5B5A7D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6F0B85E1" w:rsidR="00346277" w:rsidRPr="005B5A7D" w:rsidRDefault="00530D6B" w:rsidP="0070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autoSpaceDE w:val="0"/>
              <w:autoSpaceDN w:val="0"/>
              <w:adjustRightInd w:val="0"/>
              <w:spacing w:line="240" w:lineRule="auto"/>
              <w:ind w:right="159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</w:t>
            </w:r>
            <w:r w:rsidR="002F62DA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E2C61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701400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</w:t>
            </w:r>
            <w:r w:rsidR="00E666C3"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</w:p>
        </w:tc>
      </w:tr>
      <w:tr w:rsidR="003829F6" w:rsidRPr="005B5A7D" w14:paraId="79021BD2" w14:textId="77777777" w:rsidTr="003829F6">
        <w:tc>
          <w:tcPr>
            <w:tcW w:w="2430" w:type="dxa"/>
            <w:shd w:val="clear" w:color="auto" w:fill="auto"/>
          </w:tcPr>
          <w:p w14:paraId="0677644C" w14:textId="1828BB7F" w:rsidR="003829F6" w:rsidRPr="005B5A7D" w:rsidRDefault="00DA7B2C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74A8D41F" w:rsidR="003829F6" w:rsidRPr="005B5A7D" w:rsidRDefault="00DA7B2C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6AFC4894" w:rsidR="003829F6" w:rsidRPr="005B5A7D" w:rsidRDefault="0071738C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4.82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767478C4" w14:textId="2889B279" w:rsidR="003829F6" w:rsidRPr="005B5A7D" w:rsidRDefault="00A67688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3829F6" w:rsidRPr="005B5A7D" w:rsidRDefault="003829F6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68D30" w14:textId="45909251" w:rsidR="003829F6" w:rsidRPr="005B5A7D" w:rsidRDefault="00A67688" w:rsidP="0089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3829F6" w:rsidRPr="005B5A7D" w:rsidRDefault="003829F6" w:rsidP="00ED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E52FAB" w14:textId="217A8AC4" w:rsidR="003829F6" w:rsidRPr="005B5A7D" w:rsidRDefault="00F6559F" w:rsidP="00F6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3829F6" w:rsidRPr="005B5A7D" w:rsidRDefault="003829F6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775AFF53" w14:textId="1CFCED3D" w:rsidR="003829F6" w:rsidRPr="005B5A7D" w:rsidRDefault="00E84E1F" w:rsidP="0070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autoSpaceDE w:val="0"/>
              <w:autoSpaceDN w:val="0"/>
              <w:adjustRightInd w:val="0"/>
              <w:spacing w:line="240" w:lineRule="auto"/>
              <w:ind w:right="159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</w:t>
            </w:r>
            <w:r w:rsidR="00F6559F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79</w:t>
            </w:r>
          </w:p>
        </w:tc>
      </w:tr>
      <w:tr w:rsidR="00C16F8E" w:rsidRPr="005B5A7D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5FFAD22" w:rsidR="00195520" w:rsidRPr="005B5A7D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5B5A7D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386DDA28" w:rsidR="00195520" w:rsidRPr="005B5A7D" w:rsidRDefault="005A68F1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9,253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4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2E2C7F8C" w:rsidR="00195520" w:rsidRPr="005B5A7D" w:rsidRDefault="00530D6B" w:rsidP="00172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172BD0"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2,3</w:t>
            </w:r>
            <w:r w:rsidR="00547D76"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43</w:t>
            </w: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47E6B64E" w:rsidR="00195520" w:rsidRPr="005B5A7D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F6559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997</w:t>
            </w: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5B5A7D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0320CFCD" w:rsidR="00195520" w:rsidRPr="005B5A7D" w:rsidRDefault="00530D6B" w:rsidP="0070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autoSpaceDE w:val="0"/>
              <w:autoSpaceDN w:val="0"/>
              <w:adjustRightInd w:val="0"/>
              <w:spacing w:line="240" w:lineRule="auto"/>
              <w:ind w:right="159" w:firstLine="61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       </w:t>
            </w:r>
            <w:r w:rsidR="009276B7" w:rsidRPr="005B5A7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</w:t>
            </w:r>
            <w:r w:rsidR="00E84E1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F6559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913</w:t>
            </w:r>
          </w:p>
        </w:tc>
      </w:tr>
    </w:tbl>
    <w:p w14:paraId="5BFB47B4" w14:textId="77777777" w:rsidR="00C769E9" w:rsidRPr="005B5A7D" w:rsidRDefault="00C769E9" w:rsidP="00B3034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</w:p>
    <w:p w14:paraId="17FFB0FD" w14:textId="2C01CBFC" w:rsidR="00B30343" w:rsidRPr="005B5A7D" w:rsidRDefault="00B30343" w:rsidP="00B3034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5B5A7D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5B5A7D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5B5A7D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5B5A7D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5B5A7D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4735A07E" w14:textId="32220E24" w:rsidR="00390E7A" w:rsidRDefault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2"/>
          <w:szCs w:val="22"/>
        </w:rPr>
      </w:pPr>
      <w:r>
        <w:rPr>
          <w:rFonts w:ascii="Angsana New" w:eastAsia="Times New Roman" w:hAnsi="Angsana New"/>
          <w:sz w:val="22"/>
        </w:rPr>
        <w:br w:type="page"/>
      </w:r>
    </w:p>
    <w:p w14:paraId="2CA94840" w14:textId="6134BC7B" w:rsidR="00844C5B" w:rsidRPr="005B5A7D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5B5A7D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5B5A7D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17901134" w:rsidR="007C69B1" w:rsidRPr="005B5A7D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5B5A7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383" w:type="dxa"/>
          </w:tcPr>
          <w:p w14:paraId="27C261F6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827641C" w:rsidR="007C69B1" w:rsidRPr="005B5A7D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5B5A7D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7C69B1" w:rsidRPr="005B5A7D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5B5A7D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5B5A7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5B5A7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5B5A7D" w14:paraId="3A783925" w14:textId="77777777" w:rsidTr="00517683">
        <w:tc>
          <w:tcPr>
            <w:tcW w:w="2979" w:type="dxa"/>
          </w:tcPr>
          <w:p w14:paraId="0B2257E1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5B5A7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31DAE" w:rsidRPr="005B5A7D" w14:paraId="1DA8A8CD" w14:textId="77777777" w:rsidTr="00517683">
        <w:tc>
          <w:tcPr>
            <w:tcW w:w="2979" w:type="dxa"/>
          </w:tcPr>
          <w:p w14:paraId="355AB1F4" w14:textId="3B3C35BF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931DAE" w:rsidRPr="005B5A7D" w:rsidRDefault="00931DAE" w:rsidP="00931DA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72FA0BA4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7D9D9207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40155AC6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931DAE" w:rsidRPr="005B5A7D" w:rsidRDefault="00931DAE" w:rsidP="0093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8D7814" w:rsidRPr="005B5A7D" w14:paraId="75DE98A9" w14:textId="77777777" w:rsidTr="00517683">
        <w:tc>
          <w:tcPr>
            <w:tcW w:w="2979" w:type="dxa"/>
          </w:tcPr>
          <w:p w14:paraId="784CAAB1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8D7814" w:rsidRPr="005B5A7D" w:rsidRDefault="008D7814" w:rsidP="008D781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8D7814" w:rsidRPr="005B5A7D" w14:paraId="2DCD3C59" w14:textId="77777777" w:rsidTr="00517683">
        <w:tc>
          <w:tcPr>
            <w:tcW w:w="2979" w:type="dxa"/>
          </w:tcPr>
          <w:p w14:paraId="77A7CE2C" w14:textId="1377DD9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5B5A7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8D7814" w:rsidRPr="005B5A7D" w:rsidRDefault="008D7814" w:rsidP="008D781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D7814" w:rsidRPr="005B5A7D" w14:paraId="2FA28A1A" w14:textId="77777777" w:rsidTr="00517683">
        <w:tc>
          <w:tcPr>
            <w:tcW w:w="2979" w:type="dxa"/>
          </w:tcPr>
          <w:p w14:paraId="292ABA5E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D7814" w:rsidRPr="005B5A7D" w14:paraId="64CFAD68" w14:textId="77777777" w:rsidTr="00517683">
        <w:tc>
          <w:tcPr>
            <w:tcW w:w="2979" w:type="dxa"/>
          </w:tcPr>
          <w:p w14:paraId="0998D274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45B34883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32,000,</w:t>
            </w:r>
            <w:r w:rsidR="00FF45D2" w:rsidRPr="005B5A7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044FA1E2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145D38CC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32,000,</w:t>
            </w:r>
            <w:r w:rsidR="00FF45D2" w:rsidRPr="005B5A7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383" w:type="dxa"/>
          </w:tcPr>
          <w:p w14:paraId="2EE221DB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D18FAD5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6BDF7261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8D7814" w:rsidRPr="005B5A7D" w14:paraId="59B99EC8" w14:textId="77777777" w:rsidTr="00517683">
        <w:tc>
          <w:tcPr>
            <w:tcW w:w="2979" w:type="dxa"/>
          </w:tcPr>
          <w:p w14:paraId="0E3C549D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5112EEB1" w:rsidR="008D7814" w:rsidRPr="005B5A7D" w:rsidRDefault="00431256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43" w:type="dxa"/>
          </w:tcPr>
          <w:p w14:paraId="14D5FF2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2659B21C" w:rsidR="008D7814" w:rsidRPr="005B5A7D" w:rsidRDefault="00431256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383" w:type="dxa"/>
          </w:tcPr>
          <w:p w14:paraId="4B7BC53C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679FDC50" w:rsidR="008D7814" w:rsidRPr="005B5A7D" w:rsidRDefault="00381646" w:rsidP="00566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66D7B4BE" w:rsidR="008D7814" w:rsidRPr="005B5A7D" w:rsidRDefault="00381646" w:rsidP="00566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</w:tr>
      <w:tr w:rsidR="008D7814" w:rsidRPr="005B5A7D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2071B79A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8D7814" w:rsidRPr="005B5A7D" w:rsidRDefault="008D7814" w:rsidP="008D781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D7814" w:rsidRPr="005B5A7D" w14:paraId="14283FA0" w14:textId="77777777" w:rsidTr="00517683">
        <w:tc>
          <w:tcPr>
            <w:tcW w:w="2979" w:type="dxa"/>
          </w:tcPr>
          <w:p w14:paraId="0914A9EC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8D7814" w:rsidRPr="005B5A7D" w:rsidRDefault="008D7814" w:rsidP="008D781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16C303C1" w:rsidR="008D7814" w:rsidRPr="005B5A7D" w:rsidRDefault="006C6E2E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1DA9FDBB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746F8668" w:rsidR="008D7814" w:rsidRPr="005B5A7D" w:rsidRDefault="006C6E2E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15A65964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2964137A" w:rsidR="008D7814" w:rsidRPr="005B5A7D" w:rsidRDefault="00381646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31DE3D75" w:rsidR="008D7814" w:rsidRPr="005B5A7D" w:rsidRDefault="00381646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</w:tr>
    </w:tbl>
    <w:p w14:paraId="6A70605D" w14:textId="77777777" w:rsidR="002F5734" w:rsidRPr="005B5A7D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4F872B53" w14:textId="3CC82E3E" w:rsidR="000950DE" w:rsidRPr="005B5A7D" w:rsidRDefault="00E4660E" w:rsidP="00A8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5B5A7D" w:rsidSect="003857AC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08"/>
          <w:titlePg/>
          <w:docGrid w:linePitch="360"/>
        </w:sectPr>
      </w:pPr>
      <w:r w:rsidRPr="005B5A7D">
        <w:rPr>
          <w:rFonts w:ascii="Angsana New" w:hAnsi="Angsana New" w:hint="cs"/>
          <w:sz w:val="30"/>
          <w:szCs w:val="30"/>
          <w:cs/>
        </w:rPr>
        <w:t>ใน</w:t>
      </w:r>
      <w:r w:rsidR="008918AF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8918AF">
        <w:rPr>
          <w:rFonts w:ascii="Angsana New" w:hAnsi="Angsana New"/>
          <w:sz w:val="30"/>
          <w:szCs w:val="30"/>
        </w:rPr>
        <w:t xml:space="preserve">31 </w:t>
      </w:r>
      <w:r w:rsidR="008918A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918AF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7C69B1" w:rsidRPr="005B5A7D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5B5A7D">
        <w:rPr>
          <w:rFonts w:ascii="Angsana New" w:hAnsi="Angsana New"/>
          <w:sz w:val="30"/>
          <w:szCs w:val="30"/>
          <w:cs/>
        </w:rPr>
        <w:t xml:space="preserve"> </w:t>
      </w:r>
      <w:r w:rsidR="007C69B1" w:rsidRPr="005B5A7D">
        <w:rPr>
          <w:rFonts w:ascii="Angsana New" w:hAnsi="Angsana New"/>
          <w:sz w:val="30"/>
          <w:szCs w:val="30"/>
        </w:rPr>
        <w:t>AWC Share</w:t>
      </w:r>
      <w:r w:rsidR="00367332" w:rsidRPr="005B5A7D">
        <w:rPr>
          <w:rFonts w:ascii="Angsana New" w:hAnsi="Angsana New"/>
          <w:sz w:val="30"/>
          <w:szCs w:val="30"/>
        </w:rPr>
        <w:t>s</w:t>
      </w:r>
      <w:r w:rsidR="007C69B1" w:rsidRPr="005B5A7D">
        <w:rPr>
          <w:rFonts w:ascii="Angsana New" w:hAnsi="Angsana New"/>
          <w:sz w:val="30"/>
          <w:szCs w:val="30"/>
        </w:rPr>
        <w:t xml:space="preserve"> Plan Tranch</w:t>
      </w:r>
      <w:r w:rsidR="00B92FA1" w:rsidRPr="005B5A7D">
        <w:rPr>
          <w:rFonts w:ascii="Angsana New" w:hAnsi="Angsana New"/>
          <w:sz w:val="30"/>
          <w:szCs w:val="30"/>
        </w:rPr>
        <w:t>e</w:t>
      </w:r>
      <w:r w:rsidR="00AB2E26" w:rsidRPr="005B5A7D">
        <w:rPr>
          <w:rFonts w:ascii="Angsana New" w:hAnsi="Angsana New"/>
          <w:sz w:val="30"/>
          <w:szCs w:val="30"/>
        </w:rPr>
        <w:t xml:space="preserve"> </w:t>
      </w:r>
      <w:r w:rsidR="007C69B1" w:rsidRPr="005B5A7D">
        <w:rPr>
          <w:rFonts w:ascii="Angsana New" w:hAnsi="Angsana New"/>
          <w:sz w:val="30"/>
          <w:szCs w:val="30"/>
        </w:rPr>
        <w:t>1</w:t>
      </w:r>
      <w:r w:rsidR="00723925"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และ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AWC Shares Plan Tranche 2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2D7126" w:rsidRPr="005B5A7D">
        <w:rPr>
          <w:rFonts w:ascii="Angsana New" w:hAnsi="Angsana New"/>
          <w:sz w:val="30"/>
          <w:szCs w:val="30"/>
        </w:rPr>
        <w:t>658,600</w:t>
      </w:r>
      <w:r w:rsidR="00742062" w:rsidRPr="005B5A7D">
        <w:rPr>
          <w:rFonts w:ascii="Angsana New" w:hAnsi="Angsana New"/>
          <w:sz w:val="30"/>
          <w:szCs w:val="30"/>
        </w:rPr>
        <w:t xml:space="preserve"> </w:t>
      </w:r>
      <w:r w:rsidR="00020959" w:rsidRPr="005B5A7D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5B5A7D">
        <w:rPr>
          <w:rFonts w:ascii="Angsana New" w:hAnsi="Angsana New" w:hint="cs"/>
          <w:sz w:val="30"/>
          <w:szCs w:val="30"/>
          <w:cs/>
        </w:rPr>
        <w:t>และ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6612EA" w:rsidRPr="005B5A7D">
        <w:rPr>
          <w:rFonts w:ascii="Angsana New" w:hAnsi="Angsana New"/>
          <w:sz w:val="30"/>
          <w:szCs w:val="30"/>
        </w:rPr>
        <w:t>914,000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หุ้น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ตามลำดับ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="007C69B1" w:rsidRPr="005B5A7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5B5A7D">
        <w:rPr>
          <w:rFonts w:ascii="Angsana New" w:hAnsi="Angsana New"/>
          <w:sz w:val="30"/>
          <w:szCs w:val="30"/>
          <w:cs/>
        </w:rPr>
        <w:t xml:space="preserve"> </w:t>
      </w:r>
      <w:r w:rsidR="007C69B1" w:rsidRPr="005B5A7D">
        <w:rPr>
          <w:rFonts w:ascii="Angsana New" w:hAnsi="Angsana New"/>
          <w:sz w:val="30"/>
          <w:szCs w:val="30"/>
        </w:rPr>
        <w:t xml:space="preserve">1 </w:t>
      </w:r>
      <w:r w:rsidR="007C69B1" w:rsidRPr="005B5A7D">
        <w:rPr>
          <w:rFonts w:ascii="Angsana New" w:hAnsi="Angsana New" w:hint="cs"/>
          <w:sz w:val="30"/>
          <w:szCs w:val="30"/>
          <w:cs/>
        </w:rPr>
        <w:t>บาท</w:t>
      </w:r>
      <w:r w:rsidR="00723925" w:rsidRPr="005B5A7D">
        <w:rPr>
          <w:rFonts w:ascii="Angsana New" w:hAnsi="Angsana New"/>
          <w:sz w:val="30"/>
          <w:szCs w:val="30"/>
        </w:rPr>
        <w:t xml:space="preserve"> </w:t>
      </w:r>
      <w:r w:rsidR="00723925" w:rsidRPr="005B5A7D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5B5A7D">
        <w:rPr>
          <w:rFonts w:ascii="Angsana New" w:hAnsi="Angsana New"/>
          <w:sz w:val="30"/>
          <w:szCs w:val="30"/>
          <w:cs/>
        </w:rPr>
        <w:t xml:space="preserve"> </w:t>
      </w:r>
      <w:r w:rsidR="00723925" w:rsidRPr="005B5A7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5B5A7D">
        <w:rPr>
          <w:rFonts w:ascii="Angsana New" w:hAnsi="Angsana New"/>
          <w:sz w:val="30"/>
          <w:szCs w:val="30"/>
        </w:rPr>
        <w:t xml:space="preserve"> </w:t>
      </w:r>
      <w:r w:rsidR="00723925" w:rsidRPr="005B5A7D">
        <w:rPr>
          <w:rFonts w:ascii="Angsana New" w:hAnsi="Angsana New" w:hint="cs"/>
          <w:sz w:val="30"/>
          <w:szCs w:val="30"/>
          <w:cs/>
        </w:rPr>
        <w:t>9</w:t>
      </w:r>
      <w:r w:rsidR="00723925" w:rsidRPr="005B5A7D">
        <w:rPr>
          <w:rFonts w:ascii="Angsana New" w:hAnsi="Angsana New"/>
          <w:sz w:val="30"/>
          <w:szCs w:val="30"/>
        </w:rPr>
        <w:t xml:space="preserve"> </w:t>
      </w:r>
      <w:r w:rsidR="00723925" w:rsidRPr="005B5A7D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5B5A7D">
        <w:rPr>
          <w:rFonts w:ascii="Angsana New" w:hAnsi="Angsana New"/>
          <w:sz w:val="30"/>
          <w:szCs w:val="30"/>
          <w:cs/>
        </w:rPr>
        <w:t xml:space="preserve"> </w:t>
      </w:r>
      <w:r w:rsidR="00723925" w:rsidRPr="005B5A7D">
        <w:rPr>
          <w:rFonts w:ascii="Angsana New" w:hAnsi="Angsana New"/>
          <w:sz w:val="30"/>
          <w:szCs w:val="30"/>
        </w:rPr>
        <w:t>2566</w:t>
      </w:r>
    </w:p>
    <w:p w14:paraId="03806E4C" w14:textId="77777777" w:rsidR="00003739" w:rsidRPr="005B5A7D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3555D25" w14:textId="77777777" w:rsidR="00003739" w:rsidRPr="005B5A7D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5B5A7D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B5A7D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5B5A7D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5B5A7D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5B5A7D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5B5A7D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5B5A7D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2E346E15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D7814"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5B5A7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B5A7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5B5A7D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3161308E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4284829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09F1196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D061C32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077F1E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1D6C3005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28F551E8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F786056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28BE6D1B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E57ACCB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508AABBE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4C1A6CDD" w:rsidR="008D7814" w:rsidRPr="005B5A7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B5A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1756C" w:rsidRPr="005B5A7D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12D562F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A4A5A6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7BDBD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1F41D6A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13925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5B5A7D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B5A7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5B5A7D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1756C" w:rsidRPr="005B5A7D" w14:paraId="75D5A505" w14:textId="77777777">
        <w:trPr>
          <w:cantSplit/>
          <w:trHeight w:val="236"/>
        </w:trPr>
        <w:tc>
          <w:tcPr>
            <w:tcW w:w="3240" w:type="dxa"/>
          </w:tcPr>
          <w:p w14:paraId="15AAA36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7448DC6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2,723,334 </w:t>
            </w:r>
          </w:p>
        </w:tc>
        <w:tc>
          <w:tcPr>
            <w:tcW w:w="180" w:type="dxa"/>
            <w:vAlign w:val="bottom"/>
          </w:tcPr>
          <w:p w14:paraId="33E292A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0D36F" w14:textId="150CD0DF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917,265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715409E" w14:textId="59C4B2C9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848,474 </w:t>
            </w:r>
          </w:p>
        </w:tc>
        <w:tc>
          <w:tcPr>
            <w:tcW w:w="180" w:type="dxa"/>
            <w:vAlign w:val="bottom"/>
          </w:tcPr>
          <w:p w14:paraId="655CE1A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4AF32E" w14:textId="022BEC0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769,825 </w:t>
            </w:r>
          </w:p>
        </w:tc>
        <w:tc>
          <w:tcPr>
            <w:tcW w:w="181" w:type="dxa"/>
            <w:vAlign w:val="bottom"/>
          </w:tcPr>
          <w:p w14:paraId="5160082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65F5E" w14:textId="16D2E9C1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257BC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97674" w14:textId="18D8692F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3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203B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5CA44" w14:textId="449FDC7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3,571,808 </w:t>
            </w:r>
          </w:p>
        </w:tc>
        <w:tc>
          <w:tcPr>
            <w:tcW w:w="180" w:type="dxa"/>
            <w:vAlign w:val="bottom"/>
          </w:tcPr>
          <w:p w14:paraId="34CD686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BC948" w14:textId="66A2DC7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1,687,090</w:t>
            </w:r>
          </w:p>
        </w:tc>
      </w:tr>
      <w:tr w:rsidR="0011756C" w:rsidRPr="005B5A7D" w14:paraId="7F1EC935" w14:textId="77777777">
        <w:trPr>
          <w:cantSplit/>
          <w:trHeight w:val="236"/>
        </w:trPr>
        <w:tc>
          <w:tcPr>
            <w:tcW w:w="3240" w:type="dxa"/>
          </w:tcPr>
          <w:p w14:paraId="2028B72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2A3BDA8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8,131 </w:t>
            </w:r>
          </w:p>
        </w:tc>
        <w:tc>
          <w:tcPr>
            <w:tcW w:w="180" w:type="dxa"/>
            <w:vAlign w:val="bottom"/>
          </w:tcPr>
          <w:p w14:paraId="1EC405B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BB337" w14:textId="27B5AA38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5,441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CFC854" w14:textId="6A0BB77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49,226 </w:t>
            </w:r>
          </w:p>
        </w:tc>
        <w:tc>
          <w:tcPr>
            <w:tcW w:w="180" w:type="dxa"/>
            <w:vAlign w:val="bottom"/>
          </w:tcPr>
          <w:p w14:paraId="0845316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844189" w14:textId="6A0A04A8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38,348 </w:t>
            </w:r>
          </w:p>
        </w:tc>
        <w:tc>
          <w:tcPr>
            <w:tcW w:w="181" w:type="dxa"/>
            <w:vAlign w:val="bottom"/>
          </w:tcPr>
          <w:p w14:paraId="29D302CE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54FC42C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(57,357)</w:t>
            </w:r>
          </w:p>
        </w:tc>
        <w:tc>
          <w:tcPr>
            <w:tcW w:w="180" w:type="dxa"/>
          </w:tcPr>
          <w:p w14:paraId="1442CB3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04609A9F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(43,789)</w:t>
            </w:r>
          </w:p>
        </w:tc>
        <w:tc>
          <w:tcPr>
            <w:tcW w:w="270" w:type="dxa"/>
          </w:tcPr>
          <w:p w14:paraId="5EB60CB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2DE31" w14:textId="43D931CC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E2AE2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F07E6" w14:textId="464B00A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11756C" w:rsidRPr="005B5A7D" w14:paraId="32542346" w14:textId="77777777">
        <w:trPr>
          <w:cantSplit/>
        </w:trPr>
        <w:tc>
          <w:tcPr>
            <w:tcW w:w="3240" w:type="dxa"/>
          </w:tcPr>
          <w:p w14:paraId="5B1A017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553AF34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2,731,465 </w:t>
            </w:r>
          </w:p>
        </w:tc>
        <w:tc>
          <w:tcPr>
            <w:tcW w:w="180" w:type="dxa"/>
            <w:vAlign w:val="bottom"/>
          </w:tcPr>
          <w:p w14:paraId="04EAFD6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7F4FEA7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922,706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5E8A200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897,700 </w:t>
            </w:r>
          </w:p>
        </w:tc>
        <w:tc>
          <w:tcPr>
            <w:tcW w:w="180" w:type="dxa"/>
            <w:vAlign w:val="bottom"/>
          </w:tcPr>
          <w:p w14:paraId="2E1B063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1D618B82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808,173 </w:t>
            </w:r>
          </w:p>
        </w:tc>
        <w:tc>
          <w:tcPr>
            <w:tcW w:w="181" w:type="dxa"/>
            <w:vAlign w:val="bottom"/>
          </w:tcPr>
          <w:p w14:paraId="0E75CA2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6C9A70B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(57,357)</w:t>
            </w:r>
          </w:p>
        </w:tc>
        <w:tc>
          <w:tcPr>
            <w:tcW w:w="180" w:type="dxa"/>
          </w:tcPr>
          <w:p w14:paraId="21E624AE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09186C0E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(43,789)</w:t>
            </w:r>
          </w:p>
        </w:tc>
        <w:tc>
          <w:tcPr>
            <w:tcW w:w="270" w:type="dxa"/>
          </w:tcPr>
          <w:p w14:paraId="1FD5765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7E5828E9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3,571,808 </w:t>
            </w:r>
          </w:p>
        </w:tc>
        <w:tc>
          <w:tcPr>
            <w:tcW w:w="180" w:type="dxa"/>
            <w:vAlign w:val="bottom"/>
          </w:tcPr>
          <w:p w14:paraId="73EDA80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31B88" w14:textId="4F1A360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1,687,090</w:t>
            </w:r>
          </w:p>
        </w:tc>
      </w:tr>
      <w:tr w:rsidR="0011756C" w:rsidRPr="005B5A7D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11756C" w:rsidRPr="005B5A7D" w:rsidRDefault="0011756C" w:rsidP="0011756C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1756C" w:rsidRPr="005B5A7D" w14:paraId="6C6B5621" w14:textId="77777777" w:rsidTr="00AF2174">
        <w:trPr>
          <w:cantSplit/>
        </w:trPr>
        <w:tc>
          <w:tcPr>
            <w:tcW w:w="3240" w:type="dxa"/>
          </w:tcPr>
          <w:p w14:paraId="41A2C2F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1C1D9DD3" w14:textId="0CF4283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14:paraId="373C6E5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60B18E" w14:textId="64E59F2C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60FFF28" w14:textId="50EA457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2,601</w:t>
            </w:r>
          </w:p>
        </w:tc>
        <w:tc>
          <w:tcPr>
            <w:tcW w:w="180" w:type="dxa"/>
            <w:vAlign w:val="bottom"/>
          </w:tcPr>
          <w:p w14:paraId="2EBC5A1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D9769C" w14:textId="57F0CE5A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924</w:t>
            </w:r>
          </w:p>
        </w:tc>
        <w:tc>
          <w:tcPr>
            <w:tcW w:w="181" w:type="dxa"/>
            <w:vAlign w:val="bottom"/>
          </w:tcPr>
          <w:p w14:paraId="53A7E60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2FC26D" w14:textId="476EA34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A9E591" w14:textId="7A7B523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F1D61" w14:textId="1651491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80" w:type="dxa"/>
            <w:vAlign w:val="bottom"/>
          </w:tcPr>
          <w:p w14:paraId="01E704E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0249" w14:textId="1F65F81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943</w:t>
            </w:r>
          </w:p>
        </w:tc>
      </w:tr>
      <w:tr w:rsidR="0011756C" w:rsidRPr="005B5A7D" w14:paraId="457E950C" w14:textId="77777777" w:rsidTr="00AF2174">
        <w:trPr>
          <w:cantSplit/>
        </w:trPr>
        <w:tc>
          <w:tcPr>
            <w:tcW w:w="3240" w:type="dxa"/>
          </w:tcPr>
          <w:p w14:paraId="6CD415E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F58A6DE" w14:textId="7DA1772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  <w:tc>
          <w:tcPr>
            <w:tcW w:w="180" w:type="dxa"/>
            <w:vAlign w:val="bottom"/>
          </w:tcPr>
          <w:p w14:paraId="270660C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BC5D42" w14:textId="581840BC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19,020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62952268" w14:textId="57DF518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6,870</w:t>
            </w:r>
          </w:p>
        </w:tc>
        <w:tc>
          <w:tcPr>
            <w:tcW w:w="180" w:type="dxa"/>
            <w:vAlign w:val="bottom"/>
          </w:tcPr>
          <w:p w14:paraId="0E55EE3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9F6B53" w14:textId="3774174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931</w:t>
            </w:r>
          </w:p>
        </w:tc>
        <w:tc>
          <w:tcPr>
            <w:tcW w:w="181" w:type="dxa"/>
            <w:vAlign w:val="bottom"/>
          </w:tcPr>
          <w:p w14:paraId="2BE5185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446A9" w14:textId="67AAF29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(39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5B5A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6776E9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9EB8D" w14:textId="5A6A6B32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(187)</w:t>
            </w:r>
          </w:p>
        </w:tc>
        <w:tc>
          <w:tcPr>
            <w:tcW w:w="270" w:type="dxa"/>
          </w:tcPr>
          <w:p w14:paraId="592E342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936AEC" w14:textId="280B2D7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11,2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80" w:type="dxa"/>
            <w:vAlign w:val="bottom"/>
          </w:tcPr>
          <w:p w14:paraId="1E79C6C3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CAF750" w14:textId="0C1B968C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764</w:t>
            </w:r>
          </w:p>
        </w:tc>
      </w:tr>
      <w:tr w:rsidR="0011756C" w:rsidRPr="005B5A7D" w14:paraId="437620F4" w14:textId="77777777">
        <w:trPr>
          <w:cantSplit/>
        </w:trPr>
        <w:tc>
          <w:tcPr>
            <w:tcW w:w="3240" w:type="dxa"/>
          </w:tcPr>
          <w:p w14:paraId="2428D72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198666A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9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  <w:r w:rsidR="0077550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338CB5A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65FE9228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E257E4A" w14:textId="2834DBD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1,220,275</w:t>
            </w:r>
          </w:p>
        </w:tc>
        <w:tc>
          <w:tcPr>
            <w:tcW w:w="180" w:type="dxa"/>
            <w:vAlign w:val="bottom"/>
          </w:tcPr>
          <w:p w14:paraId="5F6ACD2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3E3277D2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81" w:type="dxa"/>
            <w:vAlign w:val="bottom"/>
          </w:tcPr>
          <w:p w14:paraId="32A001D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757090E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7A72CE51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3399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75F7F14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1,220,275</w:t>
            </w:r>
          </w:p>
        </w:tc>
        <w:tc>
          <w:tcPr>
            <w:tcW w:w="180" w:type="dxa"/>
            <w:vAlign w:val="bottom"/>
          </w:tcPr>
          <w:p w14:paraId="1922372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5C9CD2A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213</w:t>
            </w:r>
            <w:r w:rsidRPr="005B5A7D">
              <w:rPr>
                <w:rFonts w:ascii="Angsana New" w:hAnsi="Angsana New"/>
                <w:sz w:val="28"/>
                <w:szCs w:val="28"/>
              </w:rPr>
              <w:t>,</w:t>
            </w:r>
            <w:r w:rsidRPr="005B5A7D">
              <w:rPr>
                <w:rFonts w:ascii="Angsana New" w:hAnsi="Angsana New"/>
                <w:sz w:val="28"/>
                <w:szCs w:val="28"/>
                <w:cs/>
              </w:rPr>
              <w:t>732</w:t>
            </w:r>
          </w:p>
        </w:tc>
      </w:tr>
      <w:tr w:rsidR="0011756C" w:rsidRPr="005B5A7D" w14:paraId="25A5B2A0" w14:textId="77777777" w:rsidTr="00AF2174">
        <w:trPr>
          <w:cantSplit/>
        </w:trPr>
        <w:tc>
          <w:tcPr>
            <w:tcW w:w="3240" w:type="dxa"/>
          </w:tcPr>
          <w:p w14:paraId="25DB016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383D6A0A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2,736,256</w:t>
            </w:r>
          </w:p>
        </w:tc>
        <w:tc>
          <w:tcPr>
            <w:tcW w:w="180" w:type="dxa"/>
            <w:vAlign w:val="bottom"/>
          </w:tcPr>
          <w:p w14:paraId="5F0989A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7239EBF5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941,745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B5D32" w14:textId="6EE7991F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2,127,446</w:t>
            </w:r>
          </w:p>
        </w:tc>
        <w:tc>
          <w:tcPr>
            <w:tcW w:w="180" w:type="dxa"/>
            <w:vAlign w:val="bottom"/>
          </w:tcPr>
          <w:p w14:paraId="1FD32B9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B42CE" w14:textId="2C03CD9E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031</w:t>
            </w: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81" w:type="dxa"/>
            <w:vAlign w:val="bottom"/>
          </w:tcPr>
          <w:p w14:paraId="137E863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6CE038C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(57,7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305D8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0EEDE4A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(43,976)</w:t>
            </w:r>
          </w:p>
        </w:tc>
        <w:tc>
          <w:tcPr>
            <w:tcW w:w="270" w:type="dxa"/>
          </w:tcPr>
          <w:p w14:paraId="4CA8C38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0E7BC" w14:textId="54DE9081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4,805,948</w:t>
            </w:r>
          </w:p>
        </w:tc>
        <w:tc>
          <w:tcPr>
            <w:tcW w:w="180" w:type="dxa"/>
            <w:vAlign w:val="bottom"/>
          </w:tcPr>
          <w:p w14:paraId="7DA6CFC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76F1" w14:textId="2D4A2BF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28"/>
                <w:szCs w:val="28"/>
              </w:rPr>
              <w:t>2,929,529</w:t>
            </w:r>
          </w:p>
        </w:tc>
      </w:tr>
      <w:tr w:rsidR="0011756C" w:rsidRPr="005B5A7D" w14:paraId="23427773" w14:textId="77777777" w:rsidTr="00AF2174">
        <w:trPr>
          <w:cantSplit/>
        </w:trPr>
        <w:tc>
          <w:tcPr>
            <w:tcW w:w="3240" w:type="dxa"/>
          </w:tcPr>
          <w:p w14:paraId="60C26B0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56C" w:rsidRPr="005B5A7D" w14:paraId="02CA0E1E" w14:textId="77777777" w:rsidTr="00AF2174">
        <w:trPr>
          <w:cantSplit/>
        </w:trPr>
        <w:tc>
          <w:tcPr>
            <w:tcW w:w="3240" w:type="dxa"/>
          </w:tcPr>
          <w:p w14:paraId="47ED47A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0BE4BF7E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455,932</w:t>
            </w:r>
          </w:p>
        </w:tc>
        <w:tc>
          <w:tcPr>
            <w:tcW w:w="180" w:type="dxa"/>
            <w:vAlign w:val="bottom"/>
          </w:tcPr>
          <w:p w14:paraId="0E8DDC0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60E336AF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(664,283)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38A8718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1,166,424</w:t>
            </w:r>
          </w:p>
        </w:tc>
        <w:tc>
          <w:tcPr>
            <w:tcW w:w="180" w:type="dxa"/>
            <w:vAlign w:val="bottom"/>
          </w:tcPr>
          <w:p w14:paraId="1F28856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1EB009B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1,292,507</w:t>
            </w:r>
          </w:p>
        </w:tc>
        <w:tc>
          <w:tcPr>
            <w:tcW w:w="181" w:type="dxa"/>
            <w:vAlign w:val="bottom"/>
          </w:tcPr>
          <w:p w14:paraId="5A5EBCD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4331651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(25,649)</w:t>
            </w:r>
          </w:p>
        </w:tc>
        <w:tc>
          <w:tcPr>
            <w:tcW w:w="180" w:type="dxa"/>
          </w:tcPr>
          <w:p w14:paraId="61F1011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6EA1EC3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(18,141)</w:t>
            </w:r>
          </w:p>
        </w:tc>
        <w:tc>
          <w:tcPr>
            <w:tcW w:w="270" w:type="dxa"/>
          </w:tcPr>
          <w:p w14:paraId="669D0ED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6709A62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1,596,707</w:t>
            </w:r>
          </w:p>
        </w:tc>
        <w:tc>
          <w:tcPr>
            <w:tcW w:w="180" w:type="dxa"/>
            <w:vAlign w:val="bottom"/>
          </w:tcPr>
          <w:p w14:paraId="3798E4C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20BFB72B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610,083</w:t>
            </w:r>
          </w:p>
        </w:tc>
      </w:tr>
      <w:tr w:rsidR="0011756C" w:rsidRPr="005B5A7D" w14:paraId="7CAEED67" w14:textId="77777777" w:rsidTr="00AF2174">
        <w:trPr>
          <w:cantSplit/>
        </w:trPr>
        <w:tc>
          <w:tcPr>
            <w:tcW w:w="3240" w:type="dxa"/>
          </w:tcPr>
          <w:p w14:paraId="1C8C44C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1756C" w:rsidRPr="005B5A7D" w14:paraId="48CBD57E" w14:textId="77777777" w:rsidTr="008D7814">
        <w:trPr>
          <w:cantSplit/>
        </w:trPr>
        <w:tc>
          <w:tcPr>
            <w:tcW w:w="3240" w:type="dxa"/>
            <w:vAlign w:val="bottom"/>
          </w:tcPr>
          <w:p w14:paraId="5DD688B2" w14:textId="2FB461D1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5B5A7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มีนาคม/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5B5A7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1AC8B42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80,69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80" w:type="dxa"/>
            <w:vAlign w:val="bottom"/>
          </w:tcPr>
          <w:p w14:paraId="5E0A9E9A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59D40AA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val="en-GB" w:eastAsia="zh-CN"/>
              </w:rPr>
              <w:t>80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val="en-GB" w:eastAsia="zh-CN"/>
              </w:rPr>
              <w:t>665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val="en-GB" w:eastAsia="zh-CN"/>
              </w:rPr>
              <w:t>565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205D28F6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77,685,807</w:t>
            </w:r>
          </w:p>
        </w:tc>
        <w:tc>
          <w:tcPr>
            <w:tcW w:w="180" w:type="dxa"/>
            <w:vAlign w:val="bottom"/>
          </w:tcPr>
          <w:p w14:paraId="4E774FE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224833C2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76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216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427</w:t>
            </w:r>
          </w:p>
        </w:tc>
        <w:tc>
          <w:tcPr>
            <w:tcW w:w="181" w:type="dxa"/>
            <w:vAlign w:val="bottom"/>
          </w:tcPr>
          <w:p w14:paraId="4DE0BE3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A520552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BEB9A0E" w14:textId="6E289A0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403,323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488200A6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5D56617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(384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215)</w:t>
            </w:r>
          </w:p>
        </w:tc>
        <w:tc>
          <w:tcPr>
            <w:tcW w:w="270" w:type="dxa"/>
          </w:tcPr>
          <w:p w14:paraId="39793125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38303459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157,977,171</w:t>
            </w:r>
          </w:p>
        </w:tc>
        <w:tc>
          <w:tcPr>
            <w:tcW w:w="180" w:type="dxa"/>
            <w:vAlign w:val="bottom"/>
          </w:tcPr>
          <w:p w14:paraId="52415B09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3362DA3A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156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497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777</w:t>
            </w:r>
          </w:p>
        </w:tc>
      </w:tr>
      <w:tr w:rsidR="0011756C" w:rsidRPr="005B5A7D" w14:paraId="71FEAFED" w14:textId="77777777" w:rsidTr="00AF2174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15584493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5B5A7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B5A7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5B5A7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5A7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3096D8E4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44,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574,679</w:t>
            </w:r>
          </w:p>
        </w:tc>
        <w:tc>
          <w:tcPr>
            <w:tcW w:w="180" w:type="dxa"/>
            <w:vAlign w:val="bottom"/>
          </w:tcPr>
          <w:p w14:paraId="125806B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60C6450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44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376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830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2F3374EC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60,164,413</w:t>
            </w:r>
          </w:p>
        </w:tc>
        <w:tc>
          <w:tcPr>
            <w:tcW w:w="180" w:type="dxa"/>
            <w:vAlign w:val="bottom"/>
          </w:tcPr>
          <w:p w14:paraId="67FE08F4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23919DE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59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638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023</w:t>
            </w:r>
          </w:p>
        </w:tc>
        <w:tc>
          <w:tcPr>
            <w:tcW w:w="181" w:type="dxa"/>
            <w:vAlign w:val="bottom"/>
          </w:tcPr>
          <w:p w14:paraId="00B4561D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33CCCE8E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(76,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271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50C081EC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68B4AADD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(77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683)</w:t>
            </w:r>
          </w:p>
        </w:tc>
        <w:tc>
          <w:tcPr>
            <w:tcW w:w="270" w:type="dxa"/>
          </w:tcPr>
          <w:p w14:paraId="185932D0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5AB0FF08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104,662,821</w:t>
            </w:r>
          </w:p>
        </w:tc>
        <w:tc>
          <w:tcPr>
            <w:tcW w:w="180" w:type="dxa"/>
            <w:vAlign w:val="bottom"/>
          </w:tcPr>
          <w:p w14:paraId="45355D58" w14:textId="77777777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71F307A0" w:rsidR="0011756C" w:rsidRPr="005B5A7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103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937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5B5A7D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170</w:t>
            </w:r>
          </w:p>
        </w:tc>
      </w:tr>
    </w:tbl>
    <w:p w14:paraId="52B01414" w14:textId="77777777" w:rsidR="00C15066" w:rsidRPr="005B5A7D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5B5A7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5B5A7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5B5A7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5B5A7D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5B5A7D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5B5A7D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5B5A7D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5B5A7D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5B5A7D" w:rsidSect="00FA614F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C15066" w:rsidRPr="005B5A7D" w14:paraId="0D4A03EC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C529A7B" w14:textId="7E6BEE50" w:rsidR="00C15066" w:rsidRPr="005B5A7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5B5A7D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37FD58F2" w14:textId="77777777" w:rsidR="00C15066" w:rsidRPr="005B5A7D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7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B5A7D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C15066" w:rsidRPr="005B5A7D" w14:paraId="7C50EAB5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B853D90" w14:textId="0DA277D7" w:rsidR="00C15066" w:rsidRPr="005B5A7D" w:rsidRDefault="00A2191F" w:rsidP="00A2191F">
            <w:pPr>
              <w:spacing w:line="216" w:lineRule="auto"/>
              <w:ind w:lef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ก่อนหักภาษีเงินได้</w:t>
            </w:r>
            <w:r w:rsidR="00C15066"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D7814" w:rsidRPr="005B5A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C15066" w:rsidRPr="005B5A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C15066"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D7814"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D7814" w:rsidRPr="005B5A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7197AC6E" w14:textId="517B71E5" w:rsidR="00C15066" w:rsidRPr="005B5A7D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5B5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2BEE02F" w14:textId="77777777" w:rsidR="00C15066" w:rsidRPr="005B5A7D" w:rsidRDefault="00C15066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FAB5E63" w14:textId="695560C5" w:rsidR="00C15066" w:rsidRPr="005B5A7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5B5A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8D7814" w:rsidRPr="005B5A7D" w14:paraId="44DE9E70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06F9623D" w14:textId="77777777" w:rsidR="008D7814" w:rsidRPr="005B5A7D" w:rsidRDefault="008D7814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3A7888" w14:textId="77777777" w:rsidR="008D7814" w:rsidRPr="005B5A7D" w:rsidRDefault="008D7814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62EBFFD" w14:textId="77777777" w:rsidR="008D7814" w:rsidRPr="005B5A7D" w:rsidRDefault="008D7814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A882ACC" w14:textId="3F009F60" w:rsidR="008D7814" w:rsidRPr="005B5A7D" w:rsidRDefault="008D7814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(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5B5A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066" w:rsidRPr="005B5A7D" w14:paraId="20383CBB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63B38BD3" w14:textId="77777777" w:rsidR="00C15066" w:rsidRPr="005B5A7D" w:rsidRDefault="00C15066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A0801C1" w14:textId="77777777" w:rsidR="00C15066" w:rsidRPr="005B5A7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5A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5066" w:rsidRPr="005B5A7D" w14:paraId="70E24014" w14:textId="77777777" w:rsidTr="00C15066">
        <w:trPr>
          <w:cantSplit/>
          <w:trHeight w:val="144"/>
        </w:trPr>
        <w:tc>
          <w:tcPr>
            <w:tcW w:w="5760" w:type="dxa"/>
          </w:tcPr>
          <w:p w14:paraId="287E8FE7" w14:textId="77777777" w:rsidR="00C15066" w:rsidRPr="005B5A7D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</w:tcPr>
          <w:p w14:paraId="1A634CB7" w14:textId="347E97C8" w:rsidR="00C15066" w:rsidRPr="0018350F" w:rsidRDefault="00BA5564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350F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1,596,707</w:t>
            </w:r>
          </w:p>
        </w:tc>
        <w:tc>
          <w:tcPr>
            <w:tcW w:w="178" w:type="dxa"/>
            <w:vAlign w:val="bottom"/>
          </w:tcPr>
          <w:p w14:paraId="6E82BA01" w14:textId="77777777" w:rsidR="00C15066" w:rsidRPr="005B5A7D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826BB0A" w14:textId="2FEE21B1" w:rsidR="00C15066" w:rsidRPr="005B5A7D" w:rsidRDefault="000359EC" w:rsidP="008918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610,083</w:t>
            </w:r>
          </w:p>
        </w:tc>
      </w:tr>
      <w:tr w:rsidR="00C15066" w:rsidRPr="005B5A7D" w14:paraId="612B43E8" w14:textId="77777777" w:rsidTr="00C15066">
        <w:trPr>
          <w:cantSplit/>
          <w:trHeight w:val="60"/>
        </w:trPr>
        <w:tc>
          <w:tcPr>
            <w:tcW w:w="5760" w:type="dxa"/>
          </w:tcPr>
          <w:p w14:paraId="32C12A1D" w14:textId="77777777" w:rsidR="00C15066" w:rsidRPr="005B5A7D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37797546" w14:textId="2390500A" w:rsidR="00C15066" w:rsidRPr="005B5A7D" w:rsidRDefault="00C072D7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189,157</w:t>
            </w:r>
          </w:p>
        </w:tc>
        <w:tc>
          <w:tcPr>
            <w:tcW w:w="178" w:type="dxa"/>
            <w:vAlign w:val="bottom"/>
          </w:tcPr>
          <w:p w14:paraId="4994D6FF" w14:textId="77777777" w:rsidR="00C15066" w:rsidRPr="005B5A7D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2" w:type="dxa"/>
            <w:gridSpan w:val="2"/>
          </w:tcPr>
          <w:p w14:paraId="6E08C2EF" w14:textId="52F0E4F6" w:rsidR="00C15066" w:rsidRPr="005B5A7D" w:rsidRDefault="0000481B" w:rsidP="008918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272,659</w:t>
            </w:r>
          </w:p>
        </w:tc>
      </w:tr>
      <w:tr w:rsidR="00C15066" w:rsidRPr="005B5A7D" w14:paraId="0DB38286" w14:textId="77777777" w:rsidTr="00C15066">
        <w:trPr>
          <w:cantSplit/>
          <w:trHeight w:val="144"/>
        </w:trPr>
        <w:tc>
          <w:tcPr>
            <w:tcW w:w="5760" w:type="dxa"/>
          </w:tcPr>
          <w:p w14:paraId="37F2CAF8" w14:textId="77777777" w:rsidR="00C15066" w:rsidRPr="005B5A7D" w:rsidRDefault="00C15066" w:rsidP="00C15066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615A9E" w14:textId="08AAFEA4" w:rsidR="00C15066" w:rsidRPr="005B5A7D" w:rsidRDefault="00E864CE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BA55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785,864</w:t>
            </w:r>
          </w:p>
        </w:tc>
        <w:tc>
          <w:tcPr>
            <w:tcW w:w="178" w:type="dxa"/>
            <w:vAlign w:val="bottom"/>
          </w:tcPr>
          <w:p w14:paraId="49DE4706" w14:textId="77777777" w:rsidR="00C15066" w:rsidRPr="005B5A7D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7931C" w14:textId="4924BBCA" w:rsidR="00C15066" w:rsidRPr="005B5A7D" w:rsidRDefault="009F68AD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882,742</w:t>
            </w:r>
          </w:p>
        </w:tc>
      </w:tr>
    </w:tbl>
    <w:p w14:paraId="3AA31124" w14:textId="77777777" w:rsidR="00C15066" w:rsidRPr="005B5A7D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16E7449" w14:textId="3AACD92C" w:rsidR="005C2BCB" w:rsidRPr="005B5A7D" w:rsidRDefault="005C2BCB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B5A7D">
        <w:rPr>
          <w:rFonts w:ascii="Angsana New" w:hAnsi="Angsana New"/>
          <w:color w:val="000000" w:themeColor="text1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5B5A7D">
        <w:rPr>
          <w:rFonts w:ascii="Angsana New" w:hAnsi="Angsana New"/>
          <w:color w:val="000000" w:themeColor="text1"/>
          <w:sz w:val="30"/>
          <w:szCs w:val="30"/>
          <w:cs/>
        </w:rPr>
        <w:br/>
        <w:t>ค่าบริหารงาน</w:t>
      </w:r>
      <w:r w:rsidRPr="005B5A7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รายไ</w:t>
      </w:r>
      <w:r w:rsidRPr="005B5A7D">
        <w:rPr>
          <w:rFonts w:ascii="Angsana New" w:hAnsi="Angsana New"/>
          <w:color w:val="000000" w:themeColor="text1"/>
          <w:sz w:val="30"/>
          <w:szCs w:val="30"/>
          <w:cs/>
        </w:rPr>
        <w:t>ด</w:t>
      </w:r>
      <w:r w:rsidRPr="005B5A7D">
        <w:rPr>
          <w:rFonts w:ascii="Angsana New" w:hAnsi="Angsana New" w:hint="cs"/>
          <w:color w:val="000000" w:themeColor="text1"/>
          <w:sz w:val="30"/>
          <w:szCs w:val="30"/>
          <w:cs/>
        </w:rPr>
        <w:t>้ด</w:t>
      </w:r>
      <w:r w:rsidRPr="005B5A7D">
        <w:rPr>
          <w:rFonts w:ascii="Angsana New" w:hAnsi="Angsana New"/>
          <w:color w:val="000000" w:themeColor="text1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5B5A7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23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7"/>
        <w:gridCol w:w="2004"/>
        <w:gridCol w:w="236"/>
        <w:gridCol w:w="2004"/>
      </w:tblGrid>
      <w:tr w:rsidR="00F44145" w:rsidRPr="005B5A7D" w14:paraId="154C470B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50D301C2" w:rsidR="00F44145" w:rsidRPr="005B5A7D" w:rsidRDefault="008D7814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5B5A7D" w14:paraId="4E2F42B0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5DED24DB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5B5A7D" w:rsidRDefault="00F44145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8ABB314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5B5A7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44145" w:rsidRPr="005B5A7D" w14:paraId="042FEE47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5B5A7D" w14:paraId="06A5EF94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5B5A7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5B5A7D" w14:paraId="6D4152C7" w14:textId="77777777" w:rsidTr="00A23B7F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54C5A" w14:textId="634450E0" w:rsidR="00414E56" w:rsidRPr="005B5A7D" w:rsidRDefault="00FD096D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157,977,</w:t>
            </w:r>
            <w:r w:rsidR="00AF46FE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DEF5D4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0689BDC1" w14:textId="744D600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156,497,777</w:t>
            </w:r>
          </w:p>
        </w:tc>
      </w:tr>
      <w:tr w:rsidR="00414E56" w:rsidRPr="005B5A7D" w14:paraId="0CEFB960" w14:textId="77777777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1BF47B7" w14:textId="6B6EAB1C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133,08</w:t>
            </w:r>
            <w:r w:rsidR="009B4EF0">
              <w:rPr>
                <w:rFonts w:ascii="Angsana New" w:hAnsi="Angsana New"/>
                <w:sz w:val="30"/>
                <w:szCs w:val="30"/>
              </w:rPr>
              <w:t>6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="00AF46FE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EF9F2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F3770CF" w14:textId="16C020B9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133,127,469</w:t>
            </w:r>
          </w:p>
        </w:tc>
      </w:tr>
      <w:tr w:rsidR="00414E56" w:rsidRPr="005B5A7D" w14:paraId="50AC6367" w14:textId="77777777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3F1F4" w14:textId="46918A3F" w:rsidR="00414E56" w:rsidRPr="005B5A7D" w:rsidRDefault="00414E56" w:rsidP="00FD096D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(132,</w:t>
            </w:r>
            <w:r w:rsidR="00A0077D">
              <w:rPr>
                <w:rFonts w:ascii="Angsana New" w:hAnsi="Angsana New"/>
                <w:sz w:val="30"/>
                <w:szCs w:val="30"/>
              </w:rPr>
              <w:t>828,</w:t>
            </w:r>
            <w:r w:rsidR="00AF46FE">
              <w:rPr>
                <w:rFonts w:ascii="Angsana New" w:hAnsi="Angsana New"/>
                <w:sz w:val="30"/>
                <w:szCs w:val="30"/>
              </w:rPr>
              <w:t>174</w:t>
            </w:r>
            <w:r w:rsidRPr="005B5A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45D95B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06F59" w14:textId="0C8590B1" w:rsidR="00414E56" w:rsidRPr="005B5A7D" w:rsidRDefault="00414E56" w:rsidP="00414E56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(133,171,331)</w:t>
            </w:r>
          </w:p>
        </w:tc>
      </w:tr>
      <w:tr w:rsidR="00414E56" w:rsidRPr="005B5A7D" w14:paraId="29A82099" w14:textId="77777777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3A4C8" w14:textId="68585E79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158,23</w:t>
            </w:r>
            <w:r w:rsidR="00AF46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46FE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E5557C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D70AC" w14:textId="2A145438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156,453,915</w:t>
            </w:r>
          </w:p>
        </w:tc>
      </w:tr>
      <w:tr w:rsidR="00414E56" w:rsidRPr="005B5A7D" w14:paraId="0E23AA51" w14:textId="77777777" w:rsidTr="00C15066">
        <w:trPr>
          <w:trHeight w:hRule="exact" w:val="147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068B0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BD1410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B7617C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E56" w:rsidRPr="005B5A7D" w14:paraId="2D834D2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966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F5AC8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04A4D46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5B5A7D" w14:paraId="21FEF6D1" w14:textId="77777777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91F24A5" w14:textId="2BB44C2B" w:rsidR="00414E56" w:rsidRPr="005B5A7D" w:rsidRDefault="00BA5564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104,662,</w:t>
            </w:r>
            <w:r w:rsidR="00291E9A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CD8C6F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2A914489" w14:textId="63E4E99B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103,937,170</w:t>
            </w:r>
          </w:p>
        </w:tc>
      </w:tr>
      <w:tr w:rsidR="00414E56" w:rsidRPr="005B5A7D" w14:paraId="3A3EFBC0" w14:textId="77777777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A68AF4B" w14:textId="03B9F18E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60,35</w:t>
            </w:r>
            <w:r w:rsidR="0046030D" w:rsidRPr="005B5A7D">
              <w:rPr>
                <w:rFonts w:ascii="Angsana New" w:hAnsi="Angsana New"/>
                <w:sz w:val="30"/>
                <w:szCs w:val="30"/>
              </w:rPr>
              <w:t>0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,702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19C450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008CF27B" w14:textId="1B04D48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60,569,382 </w:t>
            </w:r>
          </w:p>
        </w:tc>
      </w:tr>
      <w:tr w:rsidR="00414E56" w:rsidRPr="005B5A7D" w14:paraId="4CA70579" w14:textId="77777777">
        <w:trPr>
          <w:trHeight w:val="218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9D37A" w14:textId="1BF09C7A" w:rsidR="00414E56" w:rsidRPr="005B5A7D" w:rsidRDefault="00414E56" w:rsidP="00AF46FE">
            <w:pPr>
              <w:tabs>
                <w:tab w:val="clear" w:pos="680"/>
                <w:tab w:val="left" w:pos="540"/>
                <w:tab w:val="left" w:pos="1086"/>
              </w:tabs>
              <w:spacing w:line="230" w:lineRule="auto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(91,0</w:t>
            </w:r>
            <w:r w:rsidR="0046030D" w:rsidRPr="005B5A7D">
              <w:rPr>
                <w:rFonts w:ascii="Angsana New" w:hAnsi="Angsana New"/>
                <w:sz w:val="30"/>
                <w:szCs w:val="30"/>
              </w:rPr>
              <w:t>7</w:t>
            </w:r>
            <w:r w:rsidR="00A0077D">
              <w:rPr>
                <w:rFonts w:ascii="Angsana New" w:hAnsi="Angsana New"/>
                <w:sz w:val="30"/>
                <w:szCs w:val="30"/>
              </w:rPr>
              <w:t>3,</w:t>
            </w:r>
            <w:r w:rsidR="00AF46FE">
              <w:rPr>
                <w:rFonts w:ascii="Angsana New" w:hAnsi="Angsana New"/>
                <w:sz w:val="30"/>
                <w:szCs w:val="30"/>
              </w:rPr>
              <w:t>097</w:t>
            </w:r>
            <w:r w:rsidRPr="005B5A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22B035" w14:textId="77777777" w:rsidR="00414E56" w:rsidRPr="005B5A7D" w:rsidRDefault="00414E56" w:rsidP="00414E56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EC6A2" w14:textId="6241E059" w:rsidR="00414E56" w:rsidRPr="005B5A7D" w:rsidRDefault="00414E56" w:rsidP="00414E56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(90,912,146)</w:t>
            </w:r>
          </w:p>
        </w:tc>
      </w:tr>
      <w:tr w:rsidR="00414E56" w:rsidRPr="005B5A7D" w14:paraId="26FA6561" w14:textId="77777777">
        <w:trPr>
          <w:trHeight w:val="136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lef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1E24B" w14:textId="6E66794F" w:rsidR="00414E56" w:rsidRPr="005B5A7D" w:rsidRDefault="00BA5564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73,940,426</w:t>
            </w:r>
            <w:r w:rsidR="00414E56"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23441E" w14:textId="77777777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909D2" w14:textId="57BEDCA0" w:rsidR="00414E56" w:rsidRPr="005B5A7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73,594,406 </w:t>
            </w:r>
          </w:p>
        </w:tc>
      </w:tr>
    </w:tbl>
    <w:p w14:paraId="4425CFAF" w14:textId="77777777" w:rsidR="00F44145" w:rsidRPr="005B5A7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6F0FF488" w14:textId="72056CCD" w:rsidR="00F44145" w:rsidRPr="005B5A7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5B5A7D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</w:t>
      </w:r>
      <w:r w:rsidR="00C3117F">
        <w:rPr>
          <w:rFonts w:ascii="Angsana New" w:hAnsi="Angsana New"/>
          <w:sz w:val="30"/>
          <w:szCs w:val="30"/>
        </w:rPr>
        <w:br/>
      </w:r>
      <w:r w:rsidRPr="005B5A7D">
        <w:rPr>
          <w:rFonts w:ascii="Angsana New" w:hAnsi="Angsana New" w:hint="cs"/>
          <w:sz w:val="30"/>
          <w:szCs w:val="30"/>
          <w:cs/>
        </w:rPr>
        <w:t>บริษัทย่อย เงินให้กู้ยืม และเงินกู้ยืม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5B5A7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</w:p>
    <w:p w14:paraId="0642F8E0" w14:textId="18D4C545" w:rsidR="00892884" w:rsidRPr="005B5A7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5B5A7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CFA6648" w14:textId="02F68890" w:rsidR="00892884" w:rsidRPr="005B5A7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5B5A7D">
        <w:rPr>
          <w:rFonts w:ascii="Angsana New" w:hAnsi="Angsana New"/>
          <w:sz w:val="30"/>
          <w:szCs w:val="30"/>
        </w:rPr>
        <w:tab/>
      </w:r>
      <w:r w:rsidRPr="005B5A7D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5B5A7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5B5A7D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5B5A7D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5B5A7D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5B5A7D">
        <w:rPr>
          <w:rFonts w:ascii="Angsana New" w:hAnsi="Angsana New"/>
          <w:spacing w:val="-6"/>
          <w:sz w:val="30"/>
          <w:szCs w:val="30"/>
        </w:rPr>
        <w:t xml:space="preserve">10 </w:t>
      </w:r>
      <w:r w:rsidRPr="005B5A7D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46E1B69B" w14:textId="77777777" w:rsidR="001A18AD" w:rsidRPr="005B5A7D" w:rsidRDefault="001A18AD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E38E60C" w14:textId="7A08EA74" w:rsidR="00DC794B" w:rsidRPr="005B5A7D" w:rsidRDefault="00DC794B" w:rsidP="003A019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CA505F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5F20B59" w14:textId="312502FD" w:rsidR="007836BA" w:rsidRPr="005B5A7D" w:rsidRDefault="007836BA" w:rsidP="0008713E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sz w:val="30"/>
          <w:szCs w:val="30"/>
        </w:rPr>
      </w:pPr>
      <w:r w:rsidRPr="005B5A7D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93BB2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5B5A7D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5B5A7D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5B5A7D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5B5A7D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5B5A7D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="0008713E" w:rsidRPr="005B5A7D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="008D7814" w:rsidRPr="005B5A7D">
        <w:rPr>
          <w:rFonts w:ascii="Angsana New" w:eastAsia="Angsana New" w:hAnsi="Angsana New"/>
          <w:sz w:val="30"/>
          <w:szCs w:val="30"/>
        </w:rPr>
        <w:t xml:space="preserve">31 </w:t>
      </w:r>
      <w:r w:rsidR="008D7814" w:rsidRPr="005B5A7D">
        <w:rPr>
          <w:rFonts w:ascii="Angsana New" w:eastAsia="Angsana New" w:hAnsi="Angsana New" w:hint="cs"/>
          <w:sz w:val="30"/>
          <w:szCs w:val="30"/>
          <w:cs/>
        </w:rPr>
        <w:t xml:space="preserve">มีนาคม </w:t>
      </w:r>
      <w:r w:rsidR="008D7814" w:rsidRPr="005B5A7D">
        <w:rPr>
          <w:rFonts w:ascii="Angsana New" w:eastAsia="Angsana New" w:hAnsi="Angsana New"/>
          <w:sz w:val="30"/>
          <w:szCs w:val="30"/>
        </w:rPr>
        <w:t>2566</w:t>
      </w:r>
      <w:r w:rsidRPr="005B5A7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5B5A7D">
        <w:rPr>
          <w:rFonts w:ascii="Angsana New" w:eastAsia="Angsana New" w:hAnsi="Angsana New" w:hint="cs"/>
          <w:sz w:val="30"/>
          <w:szCs w:val="30"/>
          <w:cs/>
          <w:lang w:val="th"/>
        </w:rPr>
        <w:t>คือ</w:t>
      </w:r>
      <w:r w:rsidR="0008713E" w:rsidRPr="005B5A7D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5B5A7D">
        <w:rPr>
          <w:rFonts w:ascii="Angsana New" w:eastAsia="Angsana New" w:hAnsi="Angsana New" w:hint="cs"/>
          <w:sz w:val="30"/>
          <w:szCs w:val="30"/>
          <w:cs/>
        </w:rPr>
        <w:t>ร้อยละ</w:t>
      </w:r>
      <w:r w:rsidR="00467775" w:rsidRPr="005B5A7D">
        <w:rPr>
          <w:rFonts w:ascii="Angsana New" w:eastAsia="Angsana New" w:hAnsi="Angsana New"/>
          <w:sz w:val="30"/>
          <w:szCs w:val="30"/>
        </w:rPr>
        <w:t xml:space="preserve"> </w:t>
      </w:r>
      <w:r w:rsidR="0057480A" w:rsidRPr="005B5A7D">
        <w:rPr>
          <w:rFonts w:ascii="Angsana New" w:eastAsia="Angsana New" w:hAnsi="Angsana New"/>
          <w:sz w:val="30"/>
          <w:szCs w:val="30"/>
        </w:rPr>
        <w:t>20.3</w:t>
      </w:r>
      <w:r w:rsidR="003A1078">
        <w:rPr>
          <w:rFonts w:ascii="Angsana New" w:eastAsia="Angsana New" w:hAnsi="Angsana New"/>
          <w:sz w:val="30"/>
          <w:szCs w:val="30"/>
        </w:rPr>
        <w:t>7</w:t>
      </w:r>
      <w:r w:rsidRPr="005B5A7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Pr="005B5A7D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57480A" w:rsidRPr="005B5A7D">
        <w:rPr>
          <w:rFonts w:ascii="Angsana New" w:eastAsia="Angsana New" w:hAnsi="Angsana New"/>
          <w:sz w:val="30"/>
          <w:szCs w:val="30"/>
        </w:rPr>
        <w:t>18.05</w:t>
      </w:r>
      <w:r w:rsidRPr="005B5A7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Pr="005B5A7D">
        <w:rPr>
          <w:rFonts w:ascii="Angsana New" w:eastAsia="Angsana New" w:hAnsi="Angsana New"/>
          <w:sz w:val="30"/>
          <w:szCs w:val="30"/>
          <w:cs/>
        </w:rPr>
        <w:t xml:space="preserve"> (</w:t>
      </w:r>
      <w:r w:rsidR="007F008A" w:rsidRPr="005B5A7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7F008A" w:rsidRPr="005B5A7D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7F008A" w:rsidRPr="005B5A7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มีนาคม </w:t>
      </w:r>
      <w:r w:rsidR="007F008A" w:rsidRPr="005B5A7D">
        <w:rPr>
          <w:rFonts w:ascii="Angsana New" w:hAnsi="Angsana New"/>
          <w:i/>
          <w:iCs/>
          <w:spacing w:val="-2"/>
          <w:sz w:val="30"/>
          <w:szCs w:val="30"/>
        </w:rPr>
        <w:t xml:space="preserve">2565: </w:t>
      </w:r>
      <w:r w:rsidR="007F008A" w:rsidRPr="005B5A7D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="00DC5913" w:rsidRPr="005B5A7D">
        <w:rPr>
          <w:rFonts w:ascii="Angsana New" w:hAnsi="Angsana New"/>
          <w:i/>
          <w:iCs/>
          <w:spacing w:val="-2"/>
          <w:sz w:val="30"/>
          <w:szCs w:val="30"/>
        </w:rPr>
        <w:t xml:space="preserve"> 19.66</w:t>
      </w:r>
      <w:r w:rsidR="007F008A" w:rsidRPr="005B5A7D">
        <w:rPr>
          <w:rFonts w:ascii="Angsana New" w:hAnsi="Angsana New"/>
          <w:sz w:val="30"/>
          <w:szCs w:val="30"/>
          <w:cs/>
        </w:rPr>
        <w:t xml:space="preserve"> </w:t>
      </w:r>
      <w:r w:rsidR="007F008A" w:rsidRPr="005B5A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DC5913" w:rsidRPr="005B5A7D">
        <w:rPr>
          <w:rFonts w:ascii="Angsana New" w:hAnsi="Angsana New"/>
          <w:i/>
          <w:iCs/>
          <w:sz w:val="30"/>
          <w:szCs w:val="30"/>
        </w:rPr>
        <w:t>20.21</w:t>
      </w:r>
      <w:r w:rsidR="007F008A" w:rsidRPr="005B5A7D">
        <w:rPr>
          <w:rFonts w:ascii="Angsana New" w:hAnsi="Angsana New"/>
          <w:sz w:val="30"/>
          <w:szCs w:val="30"/>
        </w:rPr>
        <w:t xml:space="preserve"> </w:t>
      </w:r>
      <w:r w:rsidR="007F008A" w:rsidRPr="005B5A7D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5B5A7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724CC412" w14:textId="77777777" w:rsidR="004C515A" w:rsidRPr="00CA505F" w:rsidRDefault="004C515A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647D9FF1" w14:textId="15A0763D" w:rsidR="00AD6EDB" w:rsidRPr="00C93BB2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C93BB2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C93BB2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C93BB2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>
        <w:rPr>
          <w:rFonts w:ascii="Angsana New" w:eastAsia="Angsana New" w:hAnsi="Angsana New"/>
          <w:sz w:val="30"/>
          <w:szCs w:val="30"/>
        </w:rPr>
        <w:t>2561</w:t>
      </w:r>
      <w:r w:rsidRPr="00C93BB2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C93BB2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>
        <w:rPr>
          <w:rFonts w:ascii="Angsana New" w:eastAsia="Angsana New" w:hAnsi="Angsana New"/>
          <w:sz w:val="30"/>
          <w:szCs w:val="30"/>
        </w:rPr>
        <w:t>15</w:t>
      </w:r>
      <w:r w:rsidR="000C778B" w:rsidRPr="00C93BB2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C93BB2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C93BB2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C93BB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C93BB2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C93BB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C778B" w:rsidRPr="00C93BB2">
        <w:rPr>
          <w:rFonts w:ascii="Angsana New" w:eastAsia="Angsana New" w:hAnsi="Angsana New"/>
          <w:sz w:val="30"/>
          <w:szCs w:val="30"/>
          <w:lang w:val="th"/>
        </w:rPr>
        <w:t>2566</w:t>
      </w:r>
      <w:r w:rsidRPr="00C93BB2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C93BB2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069FDF7D" w14:textId="77777777" w:rsidR="00AD6EDB" w:rsidRPr="00CA505F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0D3F6F79" w14:textId="746FE409" w:rsidR="006B1550" w:rsidRPr="005B5A7D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5B5A7D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CA505F" w:rsidRDefault="00DC794B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AD91DEB" w14:textId="008CC88A" w:rsidR="006B1550" w:rsidRPr="005B5A7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CA505F" w:rsidRDefault="006B1550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CEC9E14" w14:textId="00AA27AE" w:rsidR="006B1550" w:rsidRPr="005B5A7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5B5A7D">
        <w:rPr>
          <w:rFonts w:ascii="Angsana New" w:hAnsi="Angsana New" w:hint="cs"/>
          <w:sz w:val="30"/>
          <w:szCs w:val="30"/>
          <w:cs/>
        </w:rPr>
        <w:t>งวด</w:t>
      </w:r>
      <w:r w:rsidR="007F008A" w:rsidRPr="005B5A7D">
        <w:rPr>
          <w:rFonts w:ascii="Angsana New" w:hAnsi="Angsana New" w:hint="cs"/>
          <w:sz w:val="30"/>
          <w:szCs w:val="30"/>
          <w:cs/>
        </w:rPr>
        <w:t>สาม</w:t>
      </w:r>
      <w:r w:rsidRPr="005B5A7D">
        <w:rPr>
          <w:rFonts w:ascii="Angsana New" w:hAnsi="Angsana New" w:hint="cs"/>
          <w:sz w:val="30"/>
          <w:szCs w:val="30"/>
          <w:cs/>
        </w:rPr>
        <w:t>เดือน</w:t>
      </w:r>
      <w:r w:rsidRPr="005B5A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008A" w:rsidRPr="005B5A7D">
        <w:rPr>
          <w:rFonts w:ascii="Angsana New" w:hAnsi="Angsana New"/>
          <w:sz w:val="30"/>
          <w:szCs w:val="30"/>
        </w:rPr>
        <w:t>31</w:t>
      </w:r>
      <w:r w:rsidR="007F008A" w:rsidRPr="005B5A7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256</w:t>
      </w:r>
      <w:r w:rsidR="007F008A" w:rsidRPr="005B5A7D">
        <w:rPr>
          <w:rFonts w:ascii="Angsana New" w:hAnsi="Angsana New"/>
          <w:sz w:val="30"/>
          <w:szCs w:val="30"/>
        </w:rPr>
        <w:t xml:space="preserve">6 </w:t>
      </w:r>
      <w:r w:rsidRPr="005B5A7D">
        <w:rPr>
          <w:rFonts w:ascii="Angsana New" w:hAnsi="Angsana New"/>
          <w:sz w:val="30"/>
          <w:szCs w:val="30"/>
          <w:cs/>
        </w:rPr>
        <w:t xml:space="preserve">และ </w:t>
      </w:r>
      <w:r w:rsidRPr="005B5A7D">
        <w:rPr>
          <w:rFonts w:ascii="Angsana New" w:hAnsi="Angsana New"/>
          <w:sz w:val="30"/>
          <w:szCs w:val="30"/>
        </w:rPr>
        <w:t>256</w:t>
      </w:r>
      <w:r w:rsidR="007F008A" w:rsidRPr="005B5A7D">
        <w:rPr>
          <w:rFonts w:ascii="Angsana New" w:hAnsi="Angsana New"/>
          <w:sz w:val="30"/>
          <w:szCs w:val="30"/>
        </w:rPr>
        <w:t>5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5B5A7D">
        <w:rPr>
          <w:rFonts w:ascii="Angsana New" w:hAnsi="Angsana New" w:hint="cs"/>
          <w:sz w:val="30"/>
          <w:szCs w:val="30"/>
          <w:cs/>
        </w:rPr>
        <w:t>งวด</w:t>
      </w:r>
      <w:r w:rsidRPr="005B5A7D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5B5A7D">
        <w:rPr>
          <w:rFonts w:ascii="Angsana New" w:hAnsi="Angsana New" w:hint="cs"/>
          <w:sz w:val="30"/>
          <w:szCs w:val="30"/>
          <w:cs/>
        </w:rPr>
        <w:t>งวด</w:t>
      </w:r>
      <w:r w:rsidRPr="005B5A7D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CA505F" w:rsidRDefault="006D5A6D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tbl>
      <w:tblPr>
        <w:tblW w:w="9855" w:type="dxa"/>
        <w:tblInd w:w="558" w:type="dxa"/>
        <w:tblLook w:val="0000" w:firstRow="0" w:lastRow="0" w:firstColumn="0" w:lastColumn="0" w:noHBand="0" w:noVBand="0"/>
      </w:tblPr>
      <w:tblGrid>
        <w:gridCol w:w="2253"/>
        <w:gridCol w:w="1750"/>
        <w:gridCol w:w="235"/>
        <w:gridCol w:w="1699"/>
        <w:gridCol w:w="235"/>
        <w:gridCol w:w="1724"/>
        <w:gridCol w:w="235"/>
        <w:gridCol w:w="1724"/>
      </w:tblGrid>
      <w:tr w:rsidR="00A32449" w:rsidRPr="005B5A7D" w14:paraId="7A698909" w14:textId="77777777" w:rsidTr="002112B3">
        <w:trPr>
          <w:tblHeader/>
        </w:trPr>
        <w:tc>
          <w:tcPr>
            <w:tcW w:w="3791" w:type="dxa"/>
          </w:tcPr>
          <w:p w14:paraId="5E7285A9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</w:tcPr>
          <w:p w14:paraId="6A7E7AA2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1339BAE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3E81B3C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5B5A7D" w14:paraId="13D1A768" w14:textId="77777777" w:rsidTr="002112B3">
        <w:trPr>
          <w:tblHeader/>
        </w:trPr>
        <w:tc>
          <w:tcPr>
            <w:tcW w:w="3791" w:type="dxa"/>
          </w:tcPr>
          <w:p w14:paraId="3DBB1FF9" w14:textId="0F35ADA0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008A"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7F008A"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7F008A"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="007F008A"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8" w:type="dxa"/>
          </w:tcPr>
          <w:p w14:paraId="4EC6571E" w14:textId="0E5BAF9D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A08F490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B09E9" w14:textId="44ACA38C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5B5A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AD80211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BD41887" w14:textId="7670FEDB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5B5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2BD980E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7F46F3" w14:textId="3177839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5B5A7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F008A" w:rsidRPr="005B5A7D" w14:paraId="5C4749A7" w14:textId="77777777" w:rsidTr="002112B3">
        <w:trPr>
          <w:tblHeader/>
        </w:trPr>
        <w:tc>
          <w:tcPr>
            <w:tcW w:w="3791" w:type="dxa"/>
          </w:tcPr>
          <w:p w14:paraId="2CF81B4A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453BB6E1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E3BD24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BDB08" w14:textId="278389E9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(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5B5A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A6E8A4A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DBBFE31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137851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B7F16" w14:textId="77777777" w:rsidR="007F008A" w:rsidRPr="005B5A7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5B5A7D" w14:paraId="6B865957" w14:textId="77777777" w:rsidTr="002112B3">
        <w:trPr>
          <w:tblHeader/>
        </w:trPr>
        <w:tc>
          <w:tcPr>
            <w:tcW w:w="3791" w:type="dxa"/>
          </w:tcPr>
          <w:p w14:paraId="6D0FED10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4" w:type="dxa"/>
            <w:gridSpan w:val="7"/>
          </w:tcPr>
          <w:p w14:paraId="17066611" w14:textId="77777777" w:rsidR="00A32449" w:rsidRPr="005B5A7D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5B5A7D" w14:paraId="1F4A5B4E" w14:textId="77777777" w:rsidTr="001B6783">
        <w:tc>
          <w:tcPr>
            <w:tcW w:w="3791" w:type="dxa"/>
          </w:tcPr>
          <w:p w14:paraId="1C1E3D2B" w14:textId="5556AF0C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298" w:type="dxa"/>
            <w:shd w:val="clear" w:color="auto" w:fill="auto"/>
          </w:tcPr>
          <w:p w14:paraId="4F1D5716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A2D73C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27F663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23E26B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4B21463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C4FAEB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B0B38" w14:textId="77777777" w:rsidR="00A32449" w:rsidRPr="005B5A7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008A" w:rsidRPr="005B5A7D" w14:paraId="6F26B2EC" w14:textId="77777777" w:rsidTr="001B6783">
        <w:tc>
          <w:tcPr>
            <w:tcW w:w="3791" w:type="dxa"/>
          </w:tcPr>
          <w:p w14:paraId="029D91C3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783213C2" w:rsidR="007F008A" w:rsidRPr="005B5A7D" w:rsidRDefault="00F05257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42" w:firstLine="3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1,422,041</w:t>
            </w:r>
          </w:p>
        </w:tc>
        <w:tc>
          <w:tcPr>
            <w:tcW w:w="269" w:type="dxa"/>
            <w:shd w:val="clear" w:color="auto" w:fill="auto"/>
          </w:tcPr>
          <w:p w14:paraId="42001708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2751A3CD" w:rsidR="007F008A" w:rsidRPr="005B5A7D" w:rsidRDefault="008918AF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645,106</w:t>
            </w:r>
          </w:p>
        </w:tc>
        <w:tc>
          <w:tcPr>
            <w:tcW w:w="269" w:type="dxa"/>
            <w:shd w:val="clear" w:color="auto" w:fill="auto"/>
          </w:tcPr>
          <w:p w14:paraId="13018614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22BD13B7" w:rsidR="007F008A" w:rsidRPr="005B5A7D" w:rsidRDefault="00424E81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164,001</w:t>
            </w:r>
          </w:p>
        </w:tc>
        <w:tc>
          <w:tcPr>
            <w:tcW w:w="269" w:type="dxa"/>
            <w:shd w:val="clear" w:color="auto" w:fill="auto"/>
          </w:tcPr>
          <w:p w14:paraId="48D6BCCD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15DF5C" w14:textId="3888C0AD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217,528</w:t>
            </w:r>
          </w:p>
        </w:tc>
      </w:tr>
      <w:tr w:rsidR="001A1797" w:rsidRPr="005B5A7D" w14:paraId="0E493E6C" w14:textId="77777777" w:rsidTr="001B6783">
        <w:tc>
          <w:tcPr>
            <w:tcW w:w="3791" w:type="dxa"/>
          </w:tcPr>
          <w:p w14:paraId="3AAAF428" w14:textId="77777777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</w:tcPr>
          <w:p w14:paraId="4B657613" w14:textId="5E2AF6A4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0E6FA50D" w14:textId="77777777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C1B97A5" w14:textId="6965A110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="00DB67E6" w:rsidRPr="005B5A7D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  <w:shd w:val="clear" w:color="auto" w:fill="auto"/>
          </w:tcPr>
          <w:p w14:paraId="7995906C" w14:textId="77777777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79D26642" w14:textId="70846FE4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17A9E8E4" w14:textId="77777777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C58307E" w14:textId="00C94EDF" w:rsidR="001A1797" w:rsidRPr="005B5A7D" w:rsidRDefault="001A1797" w:rsidP="001A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B5A7D">
              <w:rPr>
                <w:rFonts w:ascii="Angsana New" w:hAnsi="Angsana New"/>
                <w:sz w:val="30"/>
                <w:szCs w:val="30"/>
              </w:rPr>
              <w:t>,</w:t>
            </w:r>
            <w:r w:rsidR="00DB67E6" w:rsidRPr="005B5A7D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E763BE" w:rsidRPr="005B5A7D" w14:paraId="7D781F42" w14:textId="77777777" w:rsidTr="001B6783">
        <w:tc>
          <w:tcPr>
            <w:tcW w:w="3791" w:type="dxa"/>
          </w:tcPr>
          <w:p w14:paraId="2AEC7766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2FCB320E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69" w:type="dxa"/>
            <w:shd w:val="clear" w:color="auto" w:fill="auto"/>
          </w:tcPr>
          <w:p w14:paraId="2E743458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1D7DE424" w:rsidR="00E763BE" w:rsidRPr="005B5A7D" w:rsidRDefault="00DB67E6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69" w:type="dxa"/>
            <w:shd w:val="clear" w:color="auto" w:fill="auto"/>
          </w:tcPr>
          <w:p w14:paraId="5E5BE99B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49190F30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69" w:type="dxa"/>
            <w:shd w:val="clear" w:color="auto" w:fill="auto"/>
          </w:tcPr>
          <w:p w14:paraId="1C6E404C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55343" w14:textId="40D65E25" w:rsidR="00E763BE" w:rsidRPr="005B5A7D" w:rsidRDefault="00DB67E6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E763BE" w:rsidRPr="005B5A7D" w14:paraId="054783F3" w14:textId="77777777" w:rsidTr="001B6783">
        <w:tc>
          <w:tcPr>
            <w:tcW w:w="3791" w:type="dxa"/>
          </w:tcPr>
          <w:p w14:paraId="045412BA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963B9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151994" w14:textId="5BD5B95E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69" w:type="dxa"/>
            <w:shd w:val="clear" w:color="auto" w:fill="auto"/>
          </w:tcPr>
          <w:p w14:paraId="75833BEC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5AC6C" w14:textId="77777777" w:rsidR="00E763BE" w:rsidRPr="005B5A7D" w:rsidRDefault="00E763BE" w:rsidP="000D7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9EC1EC" w14:textId="39F45D83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0D7B40"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002,343</w:t>
            </w:r>
          </w:p>
        </w:tc>
        <w:tc>
          <w:tcPr>
            <w:tcW w:w="269" w:type="dxa"/>
            <w:shd w:val="clear" w:color="auto" w:fill="auto"/>
          </w:tcPr>
          <w:p w14:paraId="538257DF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B7B4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71D762" w14:textId="5D833F8B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69" w:type="dxa"/>
            <w:shd w:val="clear" w:color="auto" w:fill="auto"/>
          </w:tcPr>
          <w:p w14:paraId="0C60AE7C" w14:textId="77777777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A75A1" w14:textId="77777777" w:rsidR="00E763BE" w:rsidRPr="005B5A7D" w:rsidRDefault="00E763BE" w:rsidP="000D7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128364" w14:textId="770F7302" w:rsidR="00E763BE" w:rsidRPr="005B5A7D" w:rsidRDefault="00E763BE" w:rsidP="00E7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0D7B40"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002,343</w:t>
            </w:r>
          </w:p>
        </w:tc>
      </w:tr>
      <w:tr w:rsidR="007F008A" w:rsidRPr="005B5A7D" w14:paraId="44AF23FA" w14:textId="77777777" w:rsidTr="001B6783">
        <w:tc>
          <w:tcPr>
            <w:tcW w:w="3791" w:type="dxa"/>
          </w:tcPr>
          <w:p w14:paraId="239DB50E" w14:textId="75287C49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674375A5" w:rsidR="007F008A" w:rsidRPr="005B5A7D" w:rsidRDefault="00FF3ABB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F0525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9" w:type="dxa"/>
            <w:shd w:val="clear" w:color="auto" w:fill="auto"/>
          </w:tcPr>
          <w:p w14:paraId="15329CF9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213ED477" w:rsidR="007F008A" w:rsidRPr="005B5A7D" w:rsidRDefault="00E93B53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  <w:r w:rsidR="008918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2F4C49C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739FB587" w:rsidR="007F008A" w:rsidRPr="005B5A7D" w:rsidRDefault="00FF3ABB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0.0051</w:t>
            </w:r>
          </w:p>
        </w:tc>
        <w:tc>
          <w:tcPr>
            <w:tcW w:w="269" w:type="dxa"/>
            <w:shd w:val="clear" w:color="auto" w:fill="auto"/>
          </w:tcPr>
          <w:p w14:paraId="6CFACFE9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71B4C" w14:textId="34E9335F" w:rsidR="007F008A" w:rsidRPr="005B5A7D" w:rsidRDefault="007F008A" w:rsidP="00333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0.0068</w:t>
            </w:r>
          </w:p>
        </w:tc>
      </w:tr>
    </w:tbl>
    <w:p w14:paraId="22531C9E" w14:textId="77777777" w:rsidR="00C93BB2" w:rsidRDefault="00C9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564312" w14:textId="10A1980E" w:rsidR="006B1550" w:rsidRPr="005B5A7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0257E88D" w14:textId="77777777" w:rsidR="006B1550" w:rsidRPr="005B5A7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69C09A8F" w:rsidR="006B1550" w:rsidRPr="005B5A7D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5B5A7D">
        <w:rPr>
          <w:rFonts w:ascii="Angsana New" w:hAnsi="Angsana New" w:hint="cs"/>
          <w:sz w:val="30"/>
          <w:szCs w:val="30"/>
          <w:cs/>
        </w:rPr>
        <w:t>งวด</w:t>
      </w:r>
      <w:r w:rsidR="007F008A" w:rsidRPr="005B5A7D">
        <w:rPr>
          <w:rFonts w:ascii="Angsana New" w:hAnsi="Angsana New" w:hint="cs"/>
          <w:sz w:val="30"/>
          <w:szCs w:val="30"/>
          <w:cs/>
        </w:rPr>
        <w:t>สามเดือน</w:t>
      </w:r>
      <w:r w:rsidR="007F008A" w:rsidRPr="005B5A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008A" w:rsidRPr="005B5A7D">
        <w:rPr>
          <w:rFonts w:ascii="Angsana New" w:hAnsi="Angsana New"/>
          <w:sz w:val="30"/>
          <w:szCs w:val="30"/>
        </w:rPr>
        <w:t>31</w:t>
      </w:r>
      <w:r w:rsidR="007F008A" w:rsidRPr="005B5A7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7F008A" w:rsidRPr="005B5A7D">
        <w:rPr>
          <w:rFonts w:ascii="Angsana New" w:hAnsi="Angsana New"/>
          <w:sz w:val="30"/>
          <w:szCs w:val="30"/>
          <w:cs/>
        </w:rPr>
        <w:t xml:space="preserve"> </w:t>
      </w:r>
      <w:r w:rsidR="007F008A" w:rsidRPr="005B5A7D">
        <w:rPr>
          <w:rFonts w:ascii="Angsana New" w:hAnsi="Angsana New"/>
          <w:sz w:val="30"/>
          <w:szCs w:val="30"/>
        </w:rPr>
        <w:t xml:space="preserve">2566 </w:t>
      </w:r>
      <w:r w:rsidR="007F008A" w:rsidRPr="005B5A7D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5B5A7D">
        <w:rPr>
          <w:rFonts w:ascii="Angsana New" w:hAnsi="Angsana New"/>
          <w:sz w:val="30"/>
          <w:szCs w:val="30"/>
        </w:rPr>
        <w:t xml:space="preserve">2565 </w:t>
      </w:r>
      <w:r w:rsidRPr="005B5A7D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5B5A7D">
        <w:rPr>
          <w:rFonts w:ascii="Angsana New" w:hAnsi="Angsana New" w:hint="cs"/>
          <w:sz w:val="30"/>
          <w:szCs w:val="30"/>
          <w:cs/>
        </w:rPr>
        <w:t>งวด</w:t>
      </w:r>
      <w:r w:rsidRPr="005B5A7D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5B5A7D">
        <w:rPr>
          <w:rFonts w:ascii="Angsana New" w:hAnsi="Angsana New" w:hint="cs"/>
          <w:sz w:val="30"/>
          <w:szCs w:val="30"/>
          <w:cs/>
        </w:rPr>
        <w:t>งวด</w:t>
      </w:r>
      <w:r w:rsidRPr="005B5A7D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5B5A7D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5B5A7D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1678"/>
        <w:gridCol w:w="1760"/>
        <w:gridCol w:w="225"/>
        <w:gridCol w:w="1799"/>
        <w:gridCol w:w="225"/>
        <w:gridCol w:w="1760"/>
        <w:gridCol w:w="225"/>
        <w:gridCol w:w="1760"/>
      </w:tblGrid>
      <w:tr w:rsidR="00C10B45" w:rsidRPr="005B5A7D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5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5B5A7D" w14:paraId="0C40A231" w14:textId="77777777" w:rsidTr="00176927">
        <w:trPr>
          <w:tblHeader/>
        </w:trPr>
        <w:tc>
          <w:tcPr>
            <w:tcW w:w="3813" w:type="dxa"/>
          </w:tcPr>
          <w:p w14:paraId="2A00B3D4" w14:textId="6493196B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77FF83E9" w14:textId="76A550A8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20746ED1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03843AE5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093884E6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1C6B1BD3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6F074055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163F391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008A" w:rsidRPr="005B5A7D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5B5A7D" w:rsidRDefault="002E1708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5B5A7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5B5A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5B5A7D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5B5A7D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5A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5B5A7D" w14:paraId="12A3AE5F" w14:textId="77777777" w:rsidTr="00176927">
        <w:tc>
          <w:tcPr>
            <w:tcW w:w="3813" w:type="dxa"/>
          </w:tcPr>
          <w:p w14:paraId="410FDC20" w14:textId="10252A0B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5B5A7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05" w:rsidRPr="005B5A7D" w14:paraId="428BD4CE" w14:textId="77777777" w:rsidTr="00176927">
        <w:tc>
          <w:tcPr>
            <w:tcW w:w="3813" w:type="dxa"/>
          </w:tcPr>
          <w:p w14:paraId="2C651FEB" w14:textId="77777777" w:rsidR="005E0B05" w:rsidRPr="005B5A7D" w:rsidRDefault="005E0B05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5265574A" w:rsidR="005E0B05" w:rsidRPr="005B5A7D" w:rsidRDefault="00F05257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1,422,041</w:t>
            </w:r>
          </w:p>
        </w:tc>
        <w:tc>
          <w:tcPr>
            <w:tcW w:w="269" w:type="dxa"/>
          </w:tcPr>
          <w:p w14:paraId="42C6A860" w14:textId="77777777" w:rsidR="005E0B05" w:rsidRPr="005B5A7D" w:rsidRDefault="005E0B05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697D9078" w:rsidR="005E0B05" w:rsidRPr="005B5A7D" w:rsidRDefault="008918AF" w:rsidP="0000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0"/>
              </w:tabs>
              <w:spacing w:line="240" w:lineRule="auto"/>
              <w:ind w:left="-135" w:right="40" w:firstLine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645,106</w:t>
            </w:r>
          </w:p>
        </w:tc>
        <w:tc>
          <w:tcPr>
            <w:tcW w:w="269" w:type="dxa"/>
          </w:tcPr>
          <w:p w14:paraId="6E6CF85C" w14:textId="77777777" w:rsidR="005E0B05" w:rsidRPr="005B5A7D" w:rsidRDefault="005E0B05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64262E7E" w:rsidR="005E0B05" w:rsidRPr="005B5A7D" w:rsidRDefault="00424E81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164,001</w:t>
            </w:r>
          </w:p>
        </w:tc>
        <w:tc>
          <w:tcPr>
            <w:tcW w:w="269" w:type="dxa"/>
          </w:tcPr>
          <w:p w14:paraId="17718185" w14:textId="77777777" w:rsidR="005E0B05" w:rsidRPr="005B5A7D" w:rsidRDefault="005E0B05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260A0ADA" w:rsidR="005E0B05" w:rsidRPr="005B5A7D" w:rsidRDefault="005E0B05" w:rsidP="005E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firstLine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217,528</w:t>
            </w:r>
          </w:p>
        </w:tc>
      </w:tr>
      <w:tr w:rsidR="00D65BA4" w:rsidRPr="005B5A7D" w14:paraId="65A5E6AE" w14:textId="77777777" w:rsidTr="00176927">
        <w:tc>
          <w:tcPr>
            <w:tcW w:w="3813" w:type="dxa"/>
          </w:tcPr>
          <w:p w14:paraId="096FB6FC" w14:textId="77777777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5B5A7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2DD69EA0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2606FA04" w14:textId="77777777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40221761" w:rsidR="00D65BA4" w:rsidRPr="005B5A7D" w:rsidRDefault="00A64543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75D702E4" w14:textId="77777777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35652091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  <w:tc>
          <w:tcPr>
            <w:tcW w:w="269" w:type="dxa"/>
          </w:tcPr>
          <w:p w14:paraId="38C3D959" w14:textId="77777777" w:rsidR="00D65BA4" w:rsidRPr="005B5A7D" w:rsidRDefault="00D65BA4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0A44A4F2" w:rsidR="00D65BA4" w:rsidRPr="005B5A7D" w:rsidRDefault="00A64543" w:rsidP="00D6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70" w:firstLine="135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32,002,343</w:t>
            </w:r>
          </w:p>
        </w:tc>
      </w:tr>
      <w:tr w:rsidR="007F008A" w:rsidRPr="005B5A7D" w14:paraId="0F0DAFAF" w14:textId="77777777" w:rsidTr="00382A80">
        <w:tc>
          <w:tcPr>
            <w:tcW w:w="3813" w:type="dxa"/>
          </w:tcPr>
          <w:p w14:paraId="288FA097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25CF4321" w:rsidR="007F008A" w:rsidRPr="005B5A7D" w:rsidRDefault="007F008A" w:rsidP="00C3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A51" w:rsidRPr="005B5A7D" w14:paraId="4DF197C3" w14:textId="77777777" w:rsidTr="00382A80">
        <w:tc>
          <w:tcPr>
            <w:tcW w:w="3813" w:type="dxa"/>
          </w:tcPr>
          <w:p w14:paraId="1B198F30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B5A7D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7C08893F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750B0CED" w:rsidR="00486A51" w:rsidRPr="005B5A7D" w:rsidRDefault="00006D16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 w:firstLine="3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A51" w:rsidRPr="005B5A7D">
              <w:rPr>
                <w:rFonts w:ascii="Angsana New" w:hAnsi="Angsana New"/>
                <w:sz w:val="30"/>
                <w:szCs w:val="30"/>
              </w:rPr>
              <w:t>5,589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120BA126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446426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/>
                <w:sz w:val="30"/>
                <w:szCs w:val="30"/>
              </w:rPr>
              <w:t>5,589</w:t>
            </w:r>
          </w:p>
        </w:tc>
      </w:tr>
      <w:tr w:rsidR="00486A51" w:rsidRPr="005B5A7D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45C5B6CA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32,009,123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79DA1BFF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32,007,932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0C219190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32,009,123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6461B53D" w:rsidR="00486A51" w:rsidRPr="005B5A7D" w:rsidRDefault="00486A51" w:rsidP="00486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32,007,932</w:t>
            </w:r>
          </w:p>
        </w:tc>
      </w:tr>
      <w:tr w:rsidR="00277838" w:rsidRPr="005B5A7D" w14:paraId="297D9107" w14:textId="77777777" w:rsidTr="00382A80">
        <w:tc>
          <w:tcPr>
            <w:tcW w:w="3813" w:type="dxa"/>
            <w:shd w:val="clear" w:color="auto" w:fill="auto"/>
          </w:tcPr>
          <w:p w14:paraId="7C433E4E" w14:textId="04E07571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69CEBB2C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F0525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4EB5805B" w:rsidR="00277838" w:rsidRPr="005B5A7D" w:rsidRDefault="00277838" w:rsidP="0000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40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  <w:r w:rsidR="008918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11B390FF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0.0051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752D5E76" w:rsidR="00277838" w:rsidRPr="005B5A7D" w:rsidRDefault="00277838" w:rsidP="0027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35" w:firstLine="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hAnsi="Angsana New"/>
                <w:b/>
                <w:bCs/>
                <w:sz w:val="30"/>
                <w:szCs w:val="30"/>
              </w:rPr>
              <w:t>0.0068</w:t>
            </w:r>
          </w:p>
        </w:tc>
      </w:tr>
    </w:tbl>
    <w:p w14:paraId="08F5779D" w14:textId="77777777" w:rsidR="00C10B45" w:rsidRPr="005B5A7D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C459FEE" w14:textId="6036158D" w:rsidR="00FF342C" w:rsidRPr="005B5A7D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5B5A7D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5B5A7D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5A7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5"/>
    <w:p w14:paraId="7E72DCF5" w14:textId="77777777" w:rsidR="00D735D2" w:rsidRPr="005B5A7D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5B5A7D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5A7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5B5A7D">
        <w:rPr>
          <w:rFonts w:asciiTheme="majorBidi" w:hAnsiTheme="majorBidi" w:cstheme="majorBidi"/>
          <w:sz w:val="30"/>
          <w:szCs w:val="30"/>
        </w:rPr>
        <w:br/>
      </w:r>
      <w:r w:rsidRPr="005B5A7D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5B5A7D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5B5A7D" w:rsidSect="003019E3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5B5A7D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5B5A7D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5B5A7D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5B5A7D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5B5A7D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5B5A7D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5B5A7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5B5A7D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5B5A7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5B5A7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5B5A7D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5EA4D822" w:rsidR="00F351B4" w:rsidRPr="005B5A7D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7F008A"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F008A" w:rsidRPr="005B5A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มีนาคม </w:t>
            </w:r>
            <w:r w:rsidR="007F008A"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5B5A7D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B5A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5B5A7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="00F351B4"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5B5A7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="00F351B4" w:rsidRPr="005B5A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5B5A7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5B5A7D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5B5A7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5B5A7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5B5A7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5B5A7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5B5A7D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5B5A7D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5B5A7D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5B5A7D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5B5A7D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5B5A7D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5B5A7D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5B5A7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2B9C" w:rsidRPr="005B5A7D" w14:paraId="0373D8D2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532B9C" w:rsidRPr="005B5A7D" w:rsidRDefault="00532B9C" w:rsidP="00532B9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532B9C" w:rsidRPr="005B5A7D" w:rsidRDefault="00532B9C" w:rsidP="00532B9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1069B7F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BF82513" w14:textId="25885E02" w:rsidR="00FB6ED5" w:rsidRPr="005B5A7D" w:rsidRDefault="00FB6ED5" w:rsidP="00FB6E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120023F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9B30219" w14:textId="53B8519E" w:rsidR="00532B9C" w:rsidRPr="005B5A7D" w:rsidRDefault="00532B9C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696812F0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645BC4" w14:textId="0B2EBD69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10,200</w:t>
            </w:r>
          </w:p>
        </w:tc>
        <w:tc>
          <w:tcPr>
            <w:tcW w:w="419" w:type="pct"/>
            <w:shd w:val="clear" w:color="auto" w:fill="auto"/>
          </w:tcPr>
          <w:p w14:paraId="2671037F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C212A26" w14:textId="127B7CD7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10,200</w:t>
            </w:r>
          </w:p>
        </w:tc>
        <w:tc>
          <w:tcPr>
            <w:tcW w:w="89" w:type="pct"/>
          </w:tcPr>
          <w:p w14:paraId="6F5AB344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0132497" w14:textId="77777777" w:rsidR="00532B9C" w:rsidRPr="005B5A7D" w:rsidRDefault="00532B9C" w:rsidP="00532B9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059C3224" w14:textId="796F65A1" w:rsidR="00532B9C" w:rsidRPr="005B5A7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43C3B0F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19ADB35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B2A031" w14:textId="6CD86255" w:rsidR="00532B9C" w:rsidRPr="005B5A7D" w:rsidRDefault="00532B9C" w:rsidP="00532B9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942419" w14:textId="2EA922EE" w:rsidR="00532B9C" w:rsidRPr="005B5A7D" w:rsidRDefault="00532B9C" w:rsidP="00532B9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10,220</w:t>
            </w:r>
          </w:p>
        </w:tc>
        <w:tc>
          <w:tcPr>
            <w:tcW w:w="89" w:type="pct"/>
            <w:vAlign w:val="bottom"/>
          </w:tcPr>
          <w:p w14:paraId="7639A5BA" w14:textId="77777777" w:rsidR="00532B9C" w:rsidRPr="005B5A7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C97B7D3" w14:textId="1BD5F7AE" w:rsidR="00532B9C" w:rsidRPr="005B5A7D" w:rsidRDefault="00532B9C" w:rsidP="00532B9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10,220</w:t>
            </w:r>
          </w:p>
        </w:tc>
      </w:tr>
      <w:tr w:rsidR="00FB6ED5" w:rsidRPr="005B5A7D" w14:paraId="75DAACD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47CE3D71" w:rsidR="00FB6ED5" w:rsidRPr="005B5A7D" w:rsidRDefault="00FB6ED5" w:rsidP="00FB6ED5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81AA94B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48804C1E" w:rsidR="00FB6ED5" w:rsidRPr="005B5A7D" w:rsidRDefault="008B5B7A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540" w:type="pct"/>
            <w:shd w:val="clear" w:color="auto" w:fill="auto"/>
          </w:tcPr>
          <w:p w14:paraId="35E600C5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495E9FA" w14:textId="3C5221C3" w:rsidR="00FB6ED5" w:rsidRPr="005B5A7D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0D5A6521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5FE657F6" w:rsidR="00FB6ED5" w:rsidRPr="005B5A7D" w:rsidRDefault="008B5B7A" w:rsidP="008B5B7A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7759041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938242" w14:textId="042BEA14" w:rsidR="00FB6ED5" w:rsidRPr="005B5A7D" w:rsidRDefault="008B5B7A" w:rsidP="00FB6ED5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89" w:type="pct"/>
          </w:tcPr>
          <w:p w14:paraId="18F90767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45C7C15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249DC3B3" w14:textId="2B11052D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369763B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7005721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743D80B4" w:rsidR="00FB6ED5" w:rsidRPr="005B5A7D" w:rsidRDefault="008B5B7A" w:rsidP="00FB6ED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90" w:type="pct"/>
            <w:vAlign w:val="bottom"/>
          </w:tcPr>
          <w:p w14:paraId="0C9AB415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5FB3A09" w14:textId="4F4C061D" w:rsidR="00FB6ED5" w:rsidRPr="005B5A7D" w:rsidRDefault="00FB6ED5" w:rsidP="00FB6E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912808F" w14:textId="767F6117" w:rsidR="00FB6ED5" w:rsidRPr="005B5A7D" w:rsidRDefault="008B5B7A" w:rsidP="00FB6E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</w:tr>
      <w:tr w:rsidR="00966A4E" w:rsidRPr="005B5A7D" w14:paraId="1710721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5B5A7D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5B5A7D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5B5A7D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12F0310A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395FD0A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C192925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C4C5956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0C43D6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9932B81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DF8C7A3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6A4E" w:rsidRPr="005B5A7D" w14:paraId="01708D9D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5B5A7D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5B5A7D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5B5A7D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D026D3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5B5A7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6ED5" w:rsidRPr="005B5A7D" w14:paraId="760C8C3A" w14:textId="77777777" w:rsidTr="008918AF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FB6ED5" w:rsidRPr="005B5A7D" w:rsidRDefault="008918AF" w:rsidP="00FB6ED5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</w:t>
            </w:r>
            <w:r w:rsidR="00C679C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2A91F22" w14:textId="650F559A" w:rsidR="00FB6ED5" w:rsidRPr="005B5A7D" w:rsidRDefault="00FB6ED5" w:rsidP="00FB6ED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D1C1E09" w14:textId="3FE5A28C" w:rsidR="00FB6ED5" w:rsidRPr="005B5A7D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6162501B" w:rsidR="00FB6ED5" w:rsidRPr="005B5A7D" w:rsidRDefault="00FB6ED5" w:rsidP="00FB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39"/>
              </w:tabs>
              <w:spacing w:line="228" w:lineRule="auto"/>
              <w:ind w:left="-43" w:right="-86" w:firstLine="569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</w:rPr>
              <w:t xml:space="preserve">666,660 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40D6370C" w:rsidR="00FB6ED5" w:rsidRPr="005B5A7D" w:rsidRDefault="00FB6ED5" w:rsidP="00FB6ED5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</w:rPr>
              <w:t xml:space="preserve">666,660 </w:t>
            </w:r>
          </w:p>
        </w:tc>
        <w:tc>
          <w:tcPr>
            <w:tcW w:w="89" w:type="pct"/>
            <w:vAlign w:val="bottom"/>
          </w:tcPr>
          <w:p w14:paraId="79919EC5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284E792" w14:textId="15AC276C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D8D18A" w14:textId="7F8D257C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FB6ED5" w:rsidRPr="005B5A7D" w:rsidRDefault="00FB6ED5" w:rsidP="00FB6E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19552812" w:rsidR="00FB6ED5" w:rsidRPr="005B5A7D" w:rsidRDefault="00FB6ED5" w:rsidP="00FB6ED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</w:t>
            </w:r>
            <w:r w:rsidR="003A6BEE" w:rsidRPr="005B5A7D">
              <w:rPr>
                <w:rFonts w:ascii="Angsana New" w:hAnsi="Angsana New" w:cs="Angsana New"/>
                <w:sz w:val="26"/>
                <w:szCs w:val="26"/>
              </w:rPr>
              <w:t>624</w:t>
            </w:r>
          </w:p>
        </w:tc>
        <w:tc>
          <w:tcPr>
            <w:tcW w:w="89" w:type="pct"/>
            <w:vAlign w:val="bottom"/>
          </w:tcPr>
          <w:p w14:paraId="24B9FADD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553069FA" w:rsidR="00FB6ED5" w:rsidRPr="005B5A7D" w:rsidRDefault="00FB6ED5" w:rsidP="00FB6ED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</w:t>
            </w:r>
            <w:r w:rsidR="003A6BEE" w:rsidRPr="005B5A7D">
              <w:rPr>
                <w:rFonts w:ascii="Angsana New" w:hAnsi="Angsana New" w:cs="Angsana New"/>
                <w:sz w:val="26"/>
                <w:szCs w:val="26"/>
              </w:rPr>
              <w:t>624</w:t>
            </w:r>
          </w:p>
        </w:tc>
      </w:tr>
      <w:tr w:rsidR="00FB6ED5" w:rsidRPr="005B5A7D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FB6ED5" w:rsidRPr="005B5A7D" w:rsidRDefault="003458F7" w:rsidP="00FB6ED5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5CA1F05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CA3F1CB" w14:textId="67CE0607" w:rsidR="00FB6ED5" w:rsidRPr="005B5A7D" w:rsidRDefault="00FB6ED5" w:rsidP="00FB6ED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87FDBE0" w14:textId="510A00A4" w:rsidR="00FB6ED5" w:rsidRPr="005B5A7D" w:rsidRDefault="00A0077D" w:rsidP="00FB6ED5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36,562</w:t>
            </w:r>
          </w:p>
        </w:tc>
        <w:tc>
          <w:tcPr>
            <w:tcW w:w="569" w:type="pct"/>
            <w:shd w:val="clear" w:color="auto" w:fill="auto"/>
          </w:tcPr>
          <w:p w14:paraId="74A7DB87" w14:textId="77777777" w:rsidR="00FB6ED5" w:rsidRPr="005B5A7D" w:rsidRDefault="00FB6ED5" w:rsidP="00FB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600"/>
                <w:tab w:val="left" w:pos="960"/>
                <w:tab w:val="left" w:pos="1140"/>
              </w:tabs>
              <w:spacing w:line="228" w:lineRule="auto"/>
              <w:ind w:left="240" w:right="-86" w:firstLine="51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30620" w14:textId="73D1DCC6" w:rsidR="00FB6ED5" w:rsidRPr="005B5A7D" w:rsidRDefault="00A0077D" w:rsidP="00FB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600"/>
                <w:tab w:val="left" w:pos="960"/>
                <w:tab w:val="left" w:pos="1140"/>
              </w:tabs>
              <w:spacing w:line="228" w:lineRule="auto"/>
              <w:ind w:left="240" w:right="-86" w:firstLine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51,467,011</w:t>
            </w:r>
          </w:p>
        </w:tc>
        <w:tc>
          <w:tcPr>
            <w:tcW w:w="419" w:type="pct"/>
            <w:shd w:val="clear" w:color="auto" w:fill="auto"/>
          </w:tcPr>
          <w:p w14:paraId="6DA5655B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AEED18" w14:textId="5430C293" w:rsidR="00FB6ED5" w:rsidRPr="005B5A7D" w:rsidRDefault="00FB6ED5" w:rsidP="00FB6ED5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</w:rPr>
              <w:t xml:space="preserve">51,503,573 </w:t>
            </w:r>
          </w:p>
        </w:tc>
        <w:tc>
          <w:tcPr>
            <w:tcW w:w="89" w:type="pct"/>
            <w:vAlign w:val="bottom"/>
          </w:tcPr>
          <w:p w14:paraId="4FCA61BF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ADCF3AC" w14:textId="77777777" w:rsidR="00FB6ED5" w:rsidRPr="005B5A7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4C6C9" w14:textId="197CF7A9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21AE42A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A35D0A1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CAFDC40" w14:textId="2D91A035" w:rsidR="00FB6ED5" w:rsidRPr="005B5A7D" w:rsidRDefault="00FB6ED5" w:rsidP="007F7B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FB6ED5" w:rsidRPr="005B5A7D" w:rsidRDefault="00FB6ED5" w:rsidP="00FB6ED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56C2FEF" w14:textId="77777777" w:rsidR="00207B5F" w:rsidRPr="005B5A7D" w:rsidRDefault="00207B5F" w:rsidP="00FB6ED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45A16259" w:rsidR="00FB6ED5" w:rsidRPr="005B5A7D" w:rsidRDefault="00251327" w:rsidP="00FB6ED5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52,012,</w:t>
            </w:r>
            <w:r w:rsidR="00744F71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89" w:type="pct"/>
            <w:vAlign w:val="bottom"/>
          </w:tcPr>
          <w:p w14:paraId="360F0306" w14:textId="77777777" w:rsidR="00FB6ED5" w:rsidRPr="005B5A7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22BD9C35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6DF976C2" w:rsidR="00FB6ED5" w:rsidRPr="008918AF" w:rsidRDefault="00251327" w:rsidP="00207B5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52,012,</w:t>
            </w:r>
            <w:r w:rsidR="008918A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</w:p>
        </w:tc>
      </w:tr>
      <w:tr w:rsidR="00F351B4" w:rsidRPr="005B5A7D" w14:paraId="7AE1176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66C419A" w14:textId="77777777" w:rsidR="00F351B4" w:rsidRPr="005B5A7D" w:rsidRDefault="00F351B4" w:rsidP="00991CE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21D88B0" w14:textId="77777777" w:rsidR="00F351B4" w:rsidRPr="005B5A7D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77777777" w:rsidR="00F351B4" w:rsidRPr="005B5A7D" w:rsidRDefault="00F351B4" w:rsidP="00F0090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C054C0" w14:textId="77777777" w:rsidR="00F351B4" w:rsidRPr="005B5A7D" w:rsidRDefault="00F351B4" w:rsidP="00F0090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288033DA" w14:textId="55BD6AC5" w:rsidR="00F351B4" w:rsidRPr="005B5A7D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A8513E0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5847E0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BCA2B80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E5392B0" w14:textId="77777777" w:rsidR="00F351B4" w:rsidRPr="005B5A7D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77777777" w:rsidR="00F351B4" w:rsidRPr="005B5A7D" w:rsidRDefault="00F351B4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2C264E9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6A60A2D" w14:textId="77777777" w:rsidR="00F351B4" w:rsidRPr="005B5A7D" w:rsidRDefault="00F351B4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6D58AD" w14:textId="77777777" w:rsidR="000252DA" w:rsidRDefault="000252DA">
      <w: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0252DA" w:rsidRPr="005B5A7D" w14:paraId="0EFB34F4" w14:textId="77777777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5880DD9" w14:textId="77777777" w:rsidR="000252DA" w:rsidRPr="005B5A7D" w:rsidRDefault="000252D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F883052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6B2A89D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52DA" w:rsidRPr="005B5A7D" w14:paraId="34CA1B15" w14:textId="77777777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62B24AB" w14:textId="77777777" w:rsidR="000252DA" w:rsidRPr="005B5A7D" w:rsidRDefault="000252D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02A9E85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0E102B76" w14:textId="77777777" w:rsidR="000252DA" w:rsidRPr="005B5A7D" w:rsidRDefault="000252D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600ADC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088D6E38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52DA" w:rsidRPr="005B5A7D" w14:paraId="2E23CEC3" w14:textId="77777777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487DCC12" w14:textId="68F95C5C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B5A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D0AA768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B5A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0498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DFD74" w14:textId="77777777" w:rsidR="000252DA" w:rsidRPr="005B5A7D" w:rsidRDefault="000252D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13ADB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3BDD2B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9A08CE4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F49F19A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2C674A3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2758D4C" w14:textId="77777777" w:rsidR="000252DA" w:rsidRPr="005B5A7D" w:rsidRDefault="000252D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2BA6EA8" w14:textId="77777777" w:rsidR="000252DA" w:rsidRPr="005B5A7D" w:rsidRDefault="000252D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533F8E6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6F8A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52DA" w:rsidRPr="005B5A7D" w14:paraId="33EB21D6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EBFC936" w14:textId="77777777" w:rsidR="000252DA" w:rsidRPr="005B5A7D" w:rsidRDefault="000252D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0E96E334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4D96F969" w14:textId="77777777" w:rsidR="000252DA" w:rsidRPr="005B5A7D" w:rsidRDefault="000252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F008A" w:rsidRPr="005B5A7D" w14:paraId="567213AE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8D320DF" w14:textId="726F01B2" w:rsidR="007F008A" w:rsidRPr="005B5A7D" w:rsidRDefault="007F008A" w:rsidP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E5B7A5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4C48F9B6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60A4879" w14:textId="27A0F7E3" w:rsidR="007F008A" w:rsidRPr="005B5A7D" w:rsidRDefault="007F008A" w:rsidP="007F008A">
            <w:pPr>
              <w:spacing w:line="228" w:lineRule="auto"/>
              <w:ind w:left="160" w:right="-9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38B4763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326EA8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3E7D5B" w14:textId="5700CEC1" w:rsidR="007F008A" w:rsidRPr="005B5A7D" w:rsidRDefault="007F008A" w:rsidP="00AD3A2B">
            <w:pPr>
              <w:pStyle w:val="acctfourfigures"/>
              <w:tabs>
                <w:tab w:val="clear" w:pos="765"/>
                <w:tab w:val="decimal" w:pos="11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540" w:type="pct"/>
            <w:shd w:val="clear" w:color="auto" w:fill="auto"/>
          </w:tcPr>
          <w:p w14:paraId="5508B068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55BBE1C" w14:textId="49646E02" w:rsidR="007F008A" w:rsidRPr="005B5A7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CDD0F9B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991EE6" w14:textId="37AC6EB9" w:rsidR="007F008A" w:rsidRPr="005B5A7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6D2078A2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C4343FA" w14:textId="11C0DF5B" w:rsidR="007F008A" w:rsidRPr="005B5A7D" w:rsidRDefault="007F008A" w:rsidP="00AD3A2B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</w:tcPr>
          <w:p w14:paraId="3B93D9A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F456D51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21119F5" w14:textId="157F8C4D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51D9A61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936319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BB854ED" w14:textId="0F18B8CF" w:rsidR="007F008A" w:rsidRPr="005B5A7D" w:rsidRDefault="007F008A" w:rsidP="008918A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199EF23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769FF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BE49CD" w14:textId="5BE37423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C21E495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FEB3F67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4B214A" w14:textId="3EEC2058" w:rsidR="007F008A" w:rsidRPr="005B5A7D" w:rsidRDefault="007F008A" w:rsidP="008918A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F008A" w:rsidRPr="005B5A7D" w14:paraId="56BA2521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A5972FC" w14:textId="77777777" w:rsidR="007F008A" w:rsidRPr="005B5A7D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49CF541" w14:textId="77777777" w:rsidR="007F008A" w:rsidRPr="005B5A7D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7991EF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56E05710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778E776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4549439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BC7405F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5FD6B7B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61127F8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B375094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1AFE6D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A9F926E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C1894F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59BD8592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45ABF26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595F47" w14:textId="78A1F6A1" w:rsidR="007F008A" w:rsidRPr="005B5A7D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78A907E6" w14:textId="77777777" w:rsidR="007F008A" w:rsidRPr="005B5A7D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7A0EBFC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389C58A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176C124E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80705A4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0702D1C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A7F5E6A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3560124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576ACD9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D1FAD0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68FF2AC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B5DAD04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3C347F3" w14:textId="77777777" w:rsidR="007F008A" w:rsidRPr="005B5A7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3DF0DC56" w14:textId="77777777" w:rsidTr="000252DA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7169E881" w14:textId="77A8A0AB" w:rsidR="007F008A" w:rsidRPr="005B5A7D" w:rsidRDefault="00C679CE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07098518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43904F" w14:textId="4ABEBEFD" w:rsidR="007F008A" w:rsidRPr="005B5A7D" w:rsidRDefault="007F008A" w:rsidP="007F008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203EF15" w14:textId="47457710" w:rsidR="007F008A" w:rsidRPr="005B5A7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BF7BDF1" w14:textId="3B1BA295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3E7AB4" w14:textId="5A52E507" w:rsidR="007F008A" w:rsidRPr="005B5A7D" w:rsidRDefault="007F008A" w:rsidP="007F008A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09F60F0E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92AD3FE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CF6E010" w14:textId="77777777" w:rsidR="00C356B9" w:rsidRDefault="00C356B9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  <w:p w14:paraId="3FAC4063" w14:textId="7EB69173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E2EE790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8C18B44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53C8FF5" w14:textId="77777777" w:rsidR="00C356B9" w:rsidRDefault="00C356B9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651BB" w14:textId="65FEA63E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E2A6BA4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706464" w14:textId="695EB918" w:rsidR="007F008A" w:rsidRPr="005B5A7D" w:rsidRDefault="007F008A" w:rsidP="007F008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2EC84D3C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547C8D8" w14:textId="14351104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5B5A7D" w14:paraId="039D306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C41AF39" w14:textId="4AB1E70E" w:rsidR="007F008A" w:rsidRPr="005B5A7D" w:rsidRDefault="007F008A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5EEC11B2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16FBA66" w14:textId="26A6418B" w:rsidR="007F008A" w:rsidRPr="005B5A7D" w:rsidRDefault="007F008A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890D7D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64EA1A3" w14:textId="37B633CB" w:rsidR="007F008A" w:rsidRPr="005B5A7D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9BC81A" w14:textId="34B48954" w:rsidR="007F008A" w:rsidRPr="005B5A7D" w:rsidRDefault="007F008A" w:rsidP="007F008A">
            <w:pPr>
              <w:tabs>
                <w:tab w:val="clear" w:pos="907"/>
                <w:tab w:val="left" w:pos="600"/>
                <w:tab w:val="decimal" w:pos="871"/>
              </w:tabs>
              <w:spacing w:line="228" w:lineRule="auto"/>
              <w:ind w:left="-43" w:right="-86" w:firstLine="373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05857C6" w14:textId="1B9A98B5" w:rsidR="007F008A" w:rsidRPr="005B5A7D" w:rsidRDefault="007F008A" w:rsidP="007F008A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082C27F7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B1C29B7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5EAE6" w14:textId="22792182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B114DEC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1E744CD" w14:textId="5A18EA94" w:rsidR="007F008A" w:rsidRPr="005B5A7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047663C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4A0754E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4E29C5A4" w14:textId="7AC10B2C" w:rsidR="007F008A" w:rsidRPr="005B5A7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3390071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4398C5A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6D9FEE" w14:textId="5ECA5B38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</w:tbl>
    <w:p w14:paraId="7DB34BB7" w14:textId="626CA1CA" w:rsidR="001F767D" w:rsidRPr="005B5A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768517" w14:textId="77777777" w:rsidR="00A0077D" w:rsidRDefault="00A0077D">
      <w: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5B5A7D" w14:paraId="75EB5351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5B5A7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5B5A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5B5A7D" w14:paraId="3DB16D95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5B5A7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5B5A7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5B5A7D" w14:paraId="455AF381" w14:textId="77777777" w:rsidTr="00A0077D">
        <w:trPr>
          <w:gridAfter w:val="1"/>
          <w:wAfter w:w="3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7FE2625A" w:rsidR="001F767D" w:rsidRPr="005B5A7D" w:rsidRDefault="007F008A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B5A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มีนาคม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5B5A7D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B5A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5B5A7D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5B5A7D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5B5A7D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5B5A7D" w14:paraId="677C76A8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3C6957" w14:textId="77777777" w:rsidR="001F767D" w:rsidRPr="005B5A7D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5B5A7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5B5A7D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5B5A7D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5B5A7D" w14:paraId="0D5C0AC7" w14:textId="77777777" w:rsidTr="00466DA2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1F767D" w:rsidRPr="005B5A7D" w:rsidRDefault="00301330" w:rsidP="001F767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90DD9E9" w14:textId="77777777" w:rsidR="00B611FE" w:rsidRPr="005B5A7D" w:rsidRDefault="00B611FE" w:rsidP="00B611FE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F91A1" w14:textId="636D8D1E" w:rsidR="001F767D" w:rsidRPr="005B5A7D" w:rsidRDefault="00B611FE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7CCBB10E" w14:textId="77777777" w:rsidR="00B611FE" w:rsidRPr="005B5A7D" w:rsidRDefault="00B611FE" w:rsidP="00B611FE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C528742" w14:textId="2D545B46" w:rsidR="001F767D" w:rsidRPr="005B5A7D" w:rsidRDefault="00B611FE" w:rsidP="00F46581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51BCA8B" w14:textId="47AD297E" w:rsidR="001F767D" w:rsidRPr="005B5A7D" w:rsidRDefault="00975D49" w:rsidP="00CA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90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90,017,</w:t>
            </w:r>
            <w:r w:rsidR="00B611FE" w:rsidRPr="005B5A7D">
              <w:rPr>
                <w:rFonts w:ascii="Angsana New" w:hAnsi="Angsana New"/>
                <w:sz w:val="26"/>
                <w:szCs w:val="26"/>
              </w:rPr>
              <w:t>54</w:t>
            </w:r>
            <w:r w:rsidR="009057EE" w:rsidRPr="005B5A7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419" w:type="pct"/>
            <w:shd w:val="clear" w:color="auto" w:fill="auto"/>
          </w:tcPr>
          <w:p w14:paraId="3945BF61" w14:textId="77777777" w:rsidR="001F767D" w:rsidRPr="005B5A7D" w:rsidRDefault="001F767D" w:rsidP="00704A8F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6635E89F" w14:textId="5E4EB3BC" w:rsidR="00975D49" w:rsidRPr="005B5A7D" w:rsidRDefault="00975D49" w:rsidP="002F4BAB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90,017,</w:t>
            </w:r>
            <w:r w:rsidR="00B611FE" w:rsidRPr="005B5A7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9057EE" w:rsidRPr="005B5A7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9" w:type="pct"/>
            <w:vAlign w:val="bottom"/>
          </w:tcPr>
          <w:p w14:paraId="3D2A0975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CB5486D" w14:textId="77777777" w:rsidR="00B611FE" w:rsidRPr="005B5A7D" w:rsidRDefault="00B611FE" w:rsidP="00B611F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9A459" w14:textId="71A84D9E" w:rsidR="001F767D" w:rsidRPr="005B5A7D" w:rsidRDefault="00B611FE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CE2B1D0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0B6A64D" w14:textId="77777777" w:rsidR="00B611FE" w:rsidRPr="005B5A7D" w:rsidRDefault="00B611FE" w:rsidP="00B611F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FCC5D57" w14:textId="5A16B435" w:rsidR="001F767D" w:rsidRPr="005B5A7D" w:rsidRDefault="00B611FE" w:rsidP="00704A8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1F767D" w:rsidRPr="005B5A7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18AEC8" w14:textId="0586507B" w:rsidR="001F767D" w:rsidRPr="005B5A7D" w:rsidRDefault="00E779B7" w:rsidP="00704A8F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90,190,433</w:t>
            </w:r>
          </w:p>
        </w:tc>
        <w:tc>
          <w:tcPr>
            <w:tcW w:w="89" w:type="pct"/>
            <w:vAlign w:val="bottom"/>
          </w:tcPr>
          <w:p w14:paraId="75F60D36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65D9A8" w14:textId="49C6F1C4" w:rsidR="001F767D" w:rsidRPr="005B5A7D" w:rsidRDefault="00E779B7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90,190,433</w:t>
            </w:r>
          </w:p>
        </w:tc>
      </w:tr>
      <w:tr w:rsidR="005A1688" w:rsidRPr="005B5A7D" w14:paraId="75310691" w14:textId="77777777" w:rsidTr="00466DA2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5A1688" w:rsidRPr="005B5A7D" w:rsidRDefault="005A1688" w:rsidP="005A168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5A1688" w:rsidRPr="005B5A7D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6A84393" w14:textId="77777777" w:rsidR="00A76C27" w:rsidRPr="005B5A7D" w:rsidRDefault="00A76C27" w:rsidP="00A76C27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A6A52" w14:textId="30356533" w:rsidR="005A1688" w:rsidRPr="005B5A7D" w:rsidRDefault="00A76C27" w:rsidP="00F4658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540" w:type="pct"/>
            <w:shd w:val="clear" w:color="auto" w:fill="auto"/>
          </w:tcPr>
          <w:p w14:paraId="0B7826AE" w14:textId="77777777" w:rsidR="00A76C27" w:rsidRPr="005B5A7D" w:rsidRDefault="00A76C27" w:rsidP="00A76C27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59D82B6" w14:textId="1B7089D3" w:rsidR="005A1688" w:rsidRPr="005B5A7D" w:rsidRDefault="00A76C27" w:rsidP="00CA505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4764285D" w14:textId="77777777" w:rsidR="00A76C27" w:rsidRPr="005B5A7D" w:rsidRDefault="00A76C27" w:rsidP="00A76C2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C5F6C" w14:textId="686D40EA" w:rsidR="005A1688" w:rsidRPr="005B5A7D" w:rsidRDefault="00A76C27" w:rsidP="0070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26035A3" w14:textId="77777777" w:rsidR="00A76C27" w:rsidRPr="005B5A7D" w:rsidRDefault="00A76C27" w:rsidP="00A76C27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D5B43C" w14:textId="7FF685E1" w:rsidR="0074510F" w:rsidRPr="005B5A7D" w:rsidRDefault="00A76C27" w:rsidP="00F46581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89" w:type="pct"/>
          </w:tcPr>
          <w:p w14:paraId="1A704155" w14:textId="77777777" w:rsidR="005A1688" w:rsidRPr="005B5A7D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F7AF682" w14:textId="77777777" w:rsidR="00A76C27" w:rsidRPr="005B5A7D" w:rsidRDefault="00A76C27" w:rsidP="00A76C27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5F87240E" w14:textId="1B4FB71D" w:rsidR="00D511D5" w:rsidRPr="005B5A7D" w:rsidRDefault="00A76C27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E7F268B" w14:textId="77777777" w:rsidR="005A1688" w:rsidRPr="005B5A7D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C309DDD" w14:textId="77777777" w:rsidR="00A76C27" w:rsidRPr="005B5A7D" w:rsidRDefault="00A76C27" w:rsidP="00A76C2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50250851" w:rsidR="00D511D5" w:rsidRPr="005B5A7D" w:rsidRDefault="00A76C27" w:rsidP="00704A8F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  <w:tc>
          <w:tcPr>
            <w:tcW w:w="90" w:type="pct"/>
            <w:vAlign w:val="bottom"/>
          </w:tcPr>
          <w:p w14:paraId="639383D0" w14:textId="77777777" w:rsidR="005A1688" w:rsidRPr="005B5A7D" w:rsidRDefault="005A1688" w:rsidP="005A168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D34BBCC" w14:textId="37BCEDE2" w:rsidR="00D511D5" w:rsidRPr="005B5A7D" w:rsidRDefault="00A76C27" w:rsidP="00704A8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5A1688" w:rsidRPr="005B5A7D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B3B4EE" w14:textId="65FEC480" w:rsidR="00D511D5" w:rsidRPr="005B5A7D" w:rsidRDefault="00A76C27" w:rsidP="00704A8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47,936</w:t>
            </w:r>
          </w:p>
        </w:tc>
      </w:tr>
      <w:tr w:rsidR="001F767D" w:rsidRPr="005B5A7D" w14:paraId="1421E9BA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F163ACE" w14:textId="2B6CFD08" w:rsidR="001F767D" w:rsidRPr="005B5A7D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1F767D" w:rsidRPr="005B5A7D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1F767D" w:rsidRPr="005B5A7D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1F767D" w:rsidRPr="005B5A7D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1F767D" w:rsidRPr="005B5A7D" w:rsidRDefault="001F767D" w:rsidP="001F767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1F767D" w:rsidRPr="005B5A7D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1F767D" w:rsidRPr="005B5A7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1F767D" w:rsidRPr="005B5A7D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1F767D" w:rsidRPr="005B5A7D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5B5A7D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1F767D" w:rsidRPr="005B5A7D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1F767D" w:rsidRPr="005B5A7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1F767D" w:rsidRPr="005B5A7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7A366284" w14:textId="77777777" w:rsidTr="002D10A5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7F008A" w:rsidRPr="005B5A7D" w:rsidRDefault="00C679CE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2BC7DE20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DA144F2" w14:textId="1A90980D" w:rsidR="007F008A" w:rsidRPr="005B5A7D" w:rsidRDefault="00F34BF9" w:rsidP="00CA505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EDED128" w14:textId="3825DEB9" w:rsidR="007F008A" w:rsidRPr="005B5A7D" w:rsidRDefault="00F34BF9" w:rsidP="008918A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1FDE3B4C" w:rsidR="007F008A" w:rsidRPr="005B5A7D" w:rsidRDefault="00F34BF9" w:rsidP="00CA505F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644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2B958F27" w:rsidR="007F008A" w:rsidRPr="005B5A7D" w:rsidRDefault="00F34BF9" w:rsidP="002F4BAB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58169AB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3A19C05" w14:textId="77777777" w:rsidR="00F34BF9" w:rsidRPr="005B5A7D" w:rsidRDefault="00F34BF9" w:rsidP="00F34BF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47E5040F" w14:textId="77777777" w:rsidR="008616CD" w:rsidRDefault="008616CD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</w:p>
          <w:p w14:paraId="763B794F" w14:textId="761CBF55" w:rsidR="007F008A" w:rsidRPr="005B5A7D" w:rsidRDefault="00F34BF9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2A9C96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C0DF291" w14:textId="77777777" w:rsidR="00F34BF9" w:rsidRPr="005B5A7D" w:rsidRDefault="00F34BF9" w:rsidP="00F34BF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F396B20" w14:textId="77777777" w:rsidR="008616CD" w:rsidRDefault="008616CD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37D987BF" w:rsidR="007F008A" w:rsidRPr="005B5A7D" w:rsidRDefault="00F34BF9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38EA8669" w:rsidR="007F008A" w:rsidRPr="005B5A7D" w:rsidRDefault="00F34BF9" w:rsidP="007F008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662,624</w:t>
            </w:r>
          </w:p>
        </w:tc>
        <w:tc>
          <w:tcPr>
            <w:tcW w:w="89" w:type="pct"/>
            <w:vAlign w:val="bottom"/>
          </w:tcPr>
          <w:p w14:paraId="423A9484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1D365358" w:rsidR="007F008A" w:rsidRPr="005B5A7D" w:rsidRDefault="00F34BF9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662,624</w:t>
            </w:r>
          </w:p>
        </w:tc>
      </w:tr>
      <w:tr w:rsidR="00207B5F" w:rsidRPr="005B5A7D" w14:paraId="72100722" w14:textId="77777777" w:rsidTr="00A23B7F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207B5F" w:rsidRPr="005B5A7D" w:rsidRDefault="00207B5F" w:rsidP="00207B5F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7F76BCED" w14:textId="77777777" w:rsidR="00207B5F" w:rsidRPr="005B5A7D" w:rsidRDefault="00207B5F" w:rsidP="00207B5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93AC6F0" w14:textId="1CFDB30F" w:rsidR="00207B5F" w:rsidRPr="005B5A7D" w:rsidRDefault="00207B5F" w:rsidP="00207B5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BCB058A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EEE9BF6" w14:textId="5BD51100" w:rsidR="00207B5F" w:rsidRPr="005B5A7D" w:rsidRDefault="00A0077D" w:rsidP="00CA505F">
            <w:pPr>
              <w:pStyle w:val="acctfourfigures"/>
              <w:tabs>
                <w:tab w:val="clear" w:pos="765"/>
                <w:tab w:val="decimal" w:pos="123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36,562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2E1FDBE" w14:textId="6A325B9D" w:rsidR="00207B5F" w:rsidRPr="005B5A7D" w:rsidRDefault="00207B5F" w:rsidP="00A0077D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46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51,</w:t>
            </w:r>
            <w:r w:rsidR="00A0077D">
              <w:rPr>
                <w:rFonts w:ascii="Angsana New" w:hAnsi="Angsana New"/>
                <w:sz w:val="26"/>
                <w:szCs w:val="26"/>
              </w:rPr>
              <w:t>467,011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2D01F8B" w14:textId="2BC6BF3D" w:rsidR="00207B5F" w:rsidRPr="005B5A7D" w:rsidRDefault="00207B5F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51,503,573</w:t>
            </w:r>
          </w:p>
        </w:tc>
        <w:tc>
          <w:tcPr>
            <w:tcW w:w="89" w:type="pct"/>
            <w:vAlign w:val="bottom"/>
          </w:tcPr>
          <w:p w14:paraId="0556CFD9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B1B1A62" w14:textId="77777777" w:rsidR="00207B5F" w:rsidRPr="005B5A7D" w:rsidRDefault="00207B5F" w:rsidP="00207B5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6E705BB9" w14:textId="79CFE40F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77BB943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7F3402" w14:textId="376D1813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85D670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05CDA" w14:textId="08245C4A" w:rsidR="00207B5F" w:rsidRPr="005B5A7D" w:rsidRDefault="00251327" w:rsidP="00207B5F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52,012,</w:t>
            </w:r>
            <w:r w:rsidR="00744F71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89" w:type="pct"/>
            <w:vAlign w:val="bottom"/>
          </w:tcPr>
          <w:p w14:paraId="79F6D229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6B835A4E" w14:textId="77777777" w:rsidR="00207B5F" w:rsidRPr="005B5A7D" w:rsidRDefault="00207B5F" w:rsidP="00207B5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96D3A" w14:textId="44D549A1" w:rsidR="00207B5F" w:rsidRPr="005B5A7D" w:rsidRDefault="00251327" w:rsidP="00207B5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52,012,</w:t>
            </w:r>
            <w:r w:rsidR="008918AF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2112B3" w:rsidRPr="005B5A7D" w14:paraId="78D9268A" w14:textId="77777777" w:rsidTr="00466DA2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2112B3" w:rsidRPr="005B5A7D" w:rsidRDefault="007F008A" w:rsidP="002112B3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3D3BEDF3" w14:textId="77777777" w:rsidR="002112B3" w:rsidRPr="005B5A7D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24691B" w14:textId="23A7B89D" w:rsidR="002112B3" w:rsidRPr="005B5A7D" w:rsidRDefault="00F34BF9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2E104E0" w14:textId="746212E2" w:rsidR="002112B3" w:rsidRPr="005B5A7D" w:rsidRDefault="00F34BF9" w:rsidP="00CA505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D84FDEF" w14:textId="456DA029" w:rsidR="002112B3" w:rsidRPr="005B5A7D" w:rsidRDefault="006964F7" w:rsidP="00CA505F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375,653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20E9DB4" w14:textId="0296BC76" w:rsidR="002112B3" w:rsidRPr="005B5A7D" w:rsidRDefault="006964F7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375,653</w:t>
            </w:r>
          </w:p>
        </w:tc>
        <w:tc>
          <w:tcPr>
            <w:tcW w:w="89" w:type="pct"/>
            <w:vAlign w:val="bottom"/>
          </w:tcPr>
          <w:p w14:paraId="75C4E119" w14:textId="77777777" w:rsidR="002112B3" w:rsidRPr="005B5A7D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107611F" w14:textId="77777777" w:rsidR="00F34BF9" w:rsidRPr="005B5A7D" w:rsidRDefault="00F34BF9" w:rsidP="00F34BF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CFC6CB4" w14:textId="03259F42" w:rsidR="002112B3" w:rsidRPr="005B5A7D" w:rsidRDefault="00F34BF9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AE2E92B" w14:textId="77777777" w:rsidR="002112B3" w:rsidRPr="005B5A7D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55B54E8" w14:textId="77777777" w:rsidR="00F34BF9" w:rsidRPr="005B5A7D" w:rsidRDefault="00F34BF9" w:rsidP="00F34BF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E17DDCE" w14:textId="2BD52F63" w:rsidR="002112B3" w:rsidRPr="005B5A7D" w:rsidRDefault="00F34BF9" w:rsidP="0033384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2112B3" w:rsidRPr="005B5A7D" w:rsidRDefault="002112B3" w:rsidP="002112B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B478C0" w14:textId="63AE5276" w:rsidR="002112B3" w:rsidRPr="005B5A7D" w:rsidRDefault="00FD686E" w:rsidP="00251327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359,277</w:t>
            </w:r>
          </w:p>
        </w:tc>
        <w:tc>
          <w:tcPr>
            <w:tcW w:w="89" w:type="pct"/>
            <w:vAlign w:val="bottom"/>
          </w:tcPr>
          <w:p w14:paraId="54891B6A" w14:textId="77777777" w:rsidR="002112B3" w:rsidRPr="005B5A7D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AED9E28" w14:textId="22165F94" w:rsidR="002112B3" w:rsidRPr="005B5A7D" w:rsidRDefault="006964F7" w:rsidP="002112B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359,277</w:t>
            </w:r>
          </w:p>
        </w:tc>
      </w:tr>
      <w:tr w:rsidR="001F767D" w:rsidRPr="005B5A7D" w14:paraId="65738A60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656B7ED4" w:rsidR="001F767D" w:rsidRPr="005B5A7D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03DC1F3D" w14:textId="77777777" w:rsidR="001F767D" w:rsidRPr="005B5A7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673488A8" w:rsidR="001F767D" w:rsidRPr="005B5A7D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95CEBEA" w14:textId="4756C79C" w:rsidR="001F767D" w:rsidRPr="005B5A7D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CD35AB4" w14:textId="4BE5BB7F" w:rsidR="001F767D" w:rsidRPr="005B5A7D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1466EED9" w:rsidR="001F767D" w:rsidRPr="005B5A7D" w:rsidRDefault="001F767D" w:rsidP="001F767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708CEA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55EA3102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E8731F5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4968D618" w:rsidR="001F767D" w:rsidRPr="005B5A7D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DB5DB14" w14:textId="77777777" w:rsidR="001F767D" w:rsidRPr="005B5A7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5AC4C28F" w:rsidR="001F767D" w:rsidRPr="005B5A7D" w:rsidRDefault="001F767D" w:rsidP="001F767D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F31DC6" w14:textId="77777777" w:rsidR="001F767D" w:rsidRPr="005B5A7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22E232D4" w:rsidR="001F767D" w:rsidRPr="005B5A7D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D14FAA7" w14:textId="77777777" w:rsidR="001F767D" w:rsidRPr="005B5A7D" w:rsidRDefault="001F767D"/>
    <w:p w14:paraId="1BBC38FD" w14:textId="7527EE2C" w:rsidR="00A0077D" w:rsidRDefault="00A00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7F008A" w:rsidRPr="005B5A7D" w14:paraId="039FABA0" w14:textId="77777777" w:rsidTr="007F008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8C6AA15" w14:textId="77777777" w:rsidR="007F008A" w:rsidRPr="005B5A7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18779F87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402FC4DA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B5A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08A" w:rsidRPr="005B5A7D" w14:paraId="0AEE0E7B" w14:textId="77777777" w:rsidTr="007F008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F87D718" w14:textId="77777777" w:rsidR="007F008A" w:rsidRPr="005B5A7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39536F83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50E9CC7B" w14:textId="77777777" w:rsidR="007F008A" w:rsidRPr="005B5A7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B5A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45666FF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71BA1615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F008A" w:rsidRPr="005B5A7D" w14:paraId="06B747B4" w14:textId="77777777" w:rsidTr="007F008A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69AE390E" w14:textId="7F7523F0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5B5A7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B5A7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5BCFCD03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B5A7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5B5A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8E0C1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31ED5" w14:textId="77777777" w:rsidR="007F008A" w:rsidRPr="005B5A7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2BF99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8D31D7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9BDD61B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72CB8AD8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59A73CA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5B5A7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158AE7A" w14:textId="77777777" w:rsidR="007F008A" w:rsidRPr="005B5A7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22A4A9A" w14:textId="77777777" w:rsidR="007F008A" w:rsidRPr="005B5A7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B7CA5F9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2BDA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008A" w:rsidRPr="005B5A7D" w14:paraId="7F551CF6" w14:textId="77777777" w:rsidTr="007F008A">
        <w:trPr>
          <w:trHeight w:val="261"/>
        </w:trPr>
        <w:tc>
          <w:tcPr>
            <w:tcW w:w="837" w:type="pct"/>
            <w:shd w:val="clear" w:color="auto" w:fill="auto"/>
          </w:tcPr>
          <w:p w14:paraId="40468175" w14:textId="77777777" w:rsidR="007F008A" w:rsidRPr="005B5A7D" w:rsidRDefault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6BE140C4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3B7E822F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5B5A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F008A" w:rsidRPr="005B5A7D" w14:paraId="43C17E07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F450C0A" w14:textId="77777777" w:rsidR="007F008A" w:rsidRPr="005B5A7D" w:rsidRDefault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16EBD372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01B80F9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A2FB203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42CD0A1C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F09B906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30C07C0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923228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69B0777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47A3F63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0DEAD07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9A0CD3F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EEAC59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756B098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1B27C436" w14:textId="77777777" w:rsidTr="007F008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710C9EF8" w14:textId="77777777" w:rsidR="007F008A" w:rsidRPr="005B5A7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0C3B746D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FEE3577" w14:textId="48D2D62A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85F517" w14:textId="5B6EE2B9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184B8C" w14:textId="47FCA866" w:rsidR="007F008A" w:rsidRPr="005B5A7D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89,280,054</w:t>
            </w:r>
          </w:p>
        </w:tc>
        <w:tc>
          <w:tcPr>
            <w:tcW w:w="419" w:type="pct"/>
            <w:shd w:val="clear" w:color="auto" w:fill="auto"/>
          </w:tcPr>
          <w:p w14:paraId="42D53F0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70BAE" w14:textId="09E0A214" w:rsidR="007F008A" w:rsidRPr="005B5A7D" w:rsidRDefault="007F008A" w:rsidP="007F008A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89,280,054</w:t>
            </w:r>
          </w:p>
        </w:tc>
        <w:tc>
          <w:tcPr>
            <w:tcW w:w="89" w:type="pct"/>
            <w:vAlign w:val="bottom"/>
          </w:tcPr>
          <w:p w14:paraId="2027F98A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9B69044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89CE91E" w14:textId="3BC9409E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A7F06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2C0C4EA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3BE645B" w14:textId="284F24D8" w:rsidR="007F008A" w:rsidRPr="005B5A7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A1CAEBB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F453227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19681434" w14:textId="1CA21182" w:rsidR="007F008A" w:rsidRPr="005B5A7D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  <w:tc>
          <w:tcPr>
            <w:tcW w:w="89" w:type="pct"/>
            <w:vAlign w:val="bottom"/>
          </w:tcPr>
          <w:p w14:paraId="48DBC151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0866E23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19423A2" w14:textId="103BFA40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</w:tr>
      <w:tr w:rsidR="007F008A" w:rsidRPr="005B5A7D" w14:paraId="5F6DC58E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F9F1499" w14:textId="77777777" w:rsidR="007F008A" w:rsidRPr="005B5A7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74E60845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7FC324E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D84557" w14:textId="5122B7FF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39,292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EE8E142" w14:textId="3BF98D6D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FB355A1" w14:textId="77777777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16AC31" w14:textId="4DE8E2D2" w:rsidR="007F008A" w:rsidRPr="005B5A7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A526A54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4BD8C085" w14:textId="46C602C4" w:rsidR="007F008A" w:rsidRPr="005B5A7D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  <w:vAlign w:val="bottom"/>
          </w:tcPr>
          <w:p w14:paraId="555E9DA9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564E28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9D33317" w14:textId="7A545B1E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265BB2E7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1387F91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EB0E94" w14:textId="3F82A648" w:rsidR="007F008A" w:rsidRPr="005B5A7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29B0242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31F25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26430" w14:textId="212BF4AA" w:rsidR="007F008A" w:rsidRPr="005B5A7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9BA407B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E55E28B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9488D9F" w14:textId="2FE0BE99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F008A" w:rsidRPr="005B5A7D" w14:paraId="68AA8BB9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140CCA7" w14:textId="77777777" w:rsidR="007F008A" w:rsidRPr="005B5A7D" w:rsidRDefault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7DF7E401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9F2E331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60286C5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9F927B5" w14:textId="77777777" w:rsidR="007F008A" w:rsidRPr="005B5A7D" w:rsidRDefault="007F008A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6751310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4690B27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CDDB5CE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094631F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7AB7A72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8854D9E" w14:textId="77777777" w:rsidR="007F008A" w:rsidRPr="005B5A7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CFF76F2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F8305DD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084FB53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2B8E11DF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1BF199C" w14:textId="77777777" w:rsidR="007F008A" w:rsidRPr="005B5A7D" w:rsidRDefault="007F008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5A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4B467AF8" w14:textId="77777777" w:rsidR="007F008A" w:rsidRPr="005B5A7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9E85B53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2047A30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0D040A7" w14:textId="77777777" w:rsidR="007F008A" w:rsidRPr="005B5A7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4D2FDE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C323264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CC3D887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056A7B6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76C9D8D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E4F90D" w14:textId="77777777" w:rsidR="007F008A" w:rsidRPr="005B5A7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332CDD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14CEEBB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F6F4A9C" w14:textId="77777777" w:rsidR="007F008A" w:rsidRPr="005B5A7D" w:rsidRDefault="007F008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5B5A7D" w14:paraId="1689B93A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45071A1" w14:textId="0C54E798" w:rsidR="007F008A" w:rsidRPr="00C679CE" w:rsidRDefault="00C679CE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D23EA42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5DEA55F" w14:textId="7F42CEEE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7AD440" w14:textId="41096DDB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82D7192" w14:textId="21C84BE5" w:rsidR="007F008A" w:rsidRPr="005B5A7D" w:rsidRDefault="007F008A" w:rsidP="00E42DA1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26AAB1B" w14:textId="1C1441CC" w:rsidR="007F008A" w:rsidRPr="005B5A7D" w:rsidRDefault="007F008A" w:rsidP="00E42DA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61330612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02CEC07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7AF1198A" w14:textId="77777777" w:rsidR="00A84E21" w:rsidRDefault="00A84E21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CC384" w14:textId="666795DE" w:rsidR="007F008A" w:rsidRPr="005B5A7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6659D22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EED50D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D2A4245" w14:textId="77777777" w:rsidR="00A84E21" w:rsidRDefault="00A84E21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49F6B1" w14:textId="61445214" w:rsidR="007F008A" w:rsidRPr="005B5A7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789E03B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F6C220E" w14:textId="150DA5A8" w:rsidR="007F008A" w:rsidRPr="005B5A7D" w:rsidRDefault="007F008A" w:rsidP="007F008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72635F34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9485249" w14:textId="4798D015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5B5A7D" w14:paraId="753587BF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C939F77" w14:textId="77777777" w:rsidR="007F008A" w:rsidRPr="005B5A7D" w:rsidRDefault="007F008A" w:rsidP="007F008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5B5A7D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5B5A7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06597751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1432529" w14:textId="4C739C5B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A422A0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7F55B5A" w14:textId="2752EF4A" w:rsidR="007F008A" w:rsidRPr="005B5A7D" w:rsidRDefault="007F008A" w:rsidP="00CA505F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ABE7426" w14:textId="33B2ABD2" w:rsidR="007F008A" w:rsidRPr="005B5A7D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77A9160" w14:textId="68766B22" w:rsidR="007F008A" w:rsidRPr="005B5A7D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53,047,</w:t>
            </w:r>
            <w:r w:rsidRPr="00CA505F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89" w:type="pct"/>
            <w:vAlign w:val="bottom"/>
          </w:tcPr>
          <w:p w14:paraId="5427D2DC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F8DB02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12A99" w14:textId="62F6A58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5BFFE7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1753654" w14:textId="2B392906" w:rsidR="007F008A" w:rsidRPr="005B5A7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8B226A2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AE7A41F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2580E0E8" w14:textId="3390040B" w:rsidR="007F008A" w:rsidRPr="005B5A7D" w:rsidRDefault="007F008A" w:rsidP="007F008A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5C40E5C4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6F7D81D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0BB86F7" w14:textId="5D2A9A43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7F008A" w:rsidRPr="005B5A7D" w14:paraId="023BA8DA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21A5984F" w14:textId="77777777" w:rsidR="007F008A" w:rsidRPr="005B5A7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5A7D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5B5A7D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5B5A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5A7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68D0D428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67EAFC" w14:textId="466CF25A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3AE80F7" w14:textId="5C9A43C1" w:rsidR="007F008A" w:rsidRPr="005B5A7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8965F25" w14:textId="252633E2" w:rsidR="007F008A" w:rsidRPr="005B5A7D" w:rsidRDefault="007F008A" w:rsidP="00CA505F">
            <w:pPr>
              <w:tabs>
                <w:tab w:val="clear" w:pos="907"/>
                <w:tab w:val="decimal" w:pos="595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5B5A7D">
              <w:rPr>
                <w:rFonts w:ascii="Angsana New" w:hAnsi="Angsana New"/>
                <w:sz w:val="26"/>
                <w:szCs w:val="26"/>
              </w:rPr>
              <w:t>680,238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BCCD8FE" w14:textId="45A126BD" w:rsidR="007F008A" w:rsidRPr="005B5A7D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89" w:type="pct"/>
          </w:tcPr>
          <w:p w14:paraId="7CAD7E35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257FEFE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6CFB3DD" w14:textId="14DE4A6A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933DB76" w14:textId="77777777" w:rsidR="007F008A" w:rsidRPr="005B5A7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76FDDC" w14:textId="2ED98CD1" w:rsidR="007F008A" w:rsidRPr="005B5A7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0F5990B" w14:textId="77777777" w:rsidR="007F008A" w:rsidRPr="005B5A7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FD16B5" w14:textId="6AFBEC44" w:rsidR="007F008A" w:rsidRPr="005B5A7D" w:rsidRDefault="007F008A" w:rsidP="00A0077D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  <w:tc>
          <w:tcPr>
            <w:tcW w:w="89" w:type="pct"/>
            <w:vAlign w:val="bottom"/>
          </w:tcPr>
          <w:p w14:paraId="305D042F" w14:textId="77777777" w:rsidR="007F008A" w:rsidRPr="005B5A7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763E29" w14:textId="5DA3CB56" w:rsidR="007F008A" w:rsidRPr="005B5A7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5B5A7D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</w:tr>
    </w:tbl>
    <w:p w14:paraId="424D4664" w14:textId="77777777" w:rsidR="00E42A77" w:rsidRPr="005B5A7D" w:rsidRDefault="00E42A77">
      <w:pPr>
        <w:rPr>
          <w:cs/>
        </w:rPr>
        <w:sectPr w:rsidR="00E42A77" w:rsidRPr="005B5A7D" w:rsidSect="003019E3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5B5A7D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5B5A7D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5B5A7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5B5A7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5A7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5B5A7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5B5A7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5B5A7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B5A7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5B5A7D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761B5FA1" w:rsidR="00DB40B3" w:rsidRPr="005B5A7D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F008A" w:rsidRPr="005B5A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F008A"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7F008A" w:rsidRPr="005B5A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7F008A" w:rsidRPr="005B5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5B5A7D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5B5A7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5B5A7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5B5A7D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5B5A7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5B5A7D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5B5A7D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5B5A7D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5B5A7D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5B5A7D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5B5A7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5B5A7D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5B5A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5B5A7D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5B5A7D" w:rsidRDefault="00416116" w:rsidP="0041611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5B5A7D" w:rsidRDefault="00416116" w:rsidP="0041611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4BC1FCFF" w:rsidR="00416116" w:rsidRPr="005B5A7D" w:rsidRDefault="00925D9D" w:rsidP="00925D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9AC94D" w14:textId="77777777" w:rsidR="00416116" w:rsidRPr="005B5A7D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19E94365" w:rsidR="00416116" w:rsidRPr="005B5A7D" w:rsidRDefault="00925D9D" w:rsidP="00925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(4,488)</w:t>
            </w:r>
          </w:p>
        </w:tc>
        <w:tc>
          <w:tcPr>
            <w:tcW w:w="178" w:type="dxa"/>
          </w:tcPr>
          <w:p w14:paraId="651AF0A1" w14:textId="77777777" w:rsidR="00416116" w:rsidRPr="005B5A7D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62D6789" w:rsidR="00416116" w:rsidRPr="005B5A7D" w:rsidRDefault="00416116" w:rsidP="0041611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5B5A7D" w:rsidRDefault="00416116" w:rsidP="004161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66E9BBAC" w:rsidR="00416116" w:rsidRPr="005B5A7D" w:rsidRDefault="00416116" w:rsidP="004161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5B5A7D" w:rsidRDefault="00DB40B3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5B5A7D" w:rsidRDefault="00441BBA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5B5A7D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5B5A7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5B5A7D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5B5A7D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5E392FCC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008A"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F008A"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F008A" w:rsidRPr="005B5A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35" w:type="pct"/>
          </w:tcPr>
          <w:p w14:paraId="21E7978A" w14:textId="77777777" w:rsidR="007261C0" w:rsidRPr="005B5A7D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5B5A7D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5B5A7D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5B5A7D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5B5A7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64E04284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5B5A7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593" w:rsidRPr="005B5A7D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2A0593" w:rsidRPr="005B5A7D" w:rsidRDefault="002A0593" w:rsidP="002A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5F68F610" w:rsidR="002A0593" w:rsidRPr="005B5A7D" w:rsidRDefault="002A0593" w:rsidP="002A05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1,455,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796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2A0593" w:rsidRPr="005B5A7D" w:rsidRDefault="002A0593" w:rsidP="002A059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772D3059" w:rsidR="002A0593" w:rsidRPr="005B5A7D" w:rsidRDefault="002A0593" w:rsidP="002A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38,117</w:t>
            </w:r>
          </w:p>
        </w:tc>
      </w:tr>
      <w:tr w:rsidR="002A0593" w:rsidRPr="005B5A7D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2A0593" w:rsidRPr="005B5A7D" w:rsidRDefault="002A0593" w:rsidP="002A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279D387A" w:rsidR="002A0593" w:rsidRPr="005B5A7D" w:rsidRDefault="002A0593" w:rsidP="002A05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,821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2A0593" w:rsidRPr="005B5A7D" w:rsidRDefault="002A0593" w:rsidP="002A059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1D46B27A" w:rsidR="002A0593" w:rsidRPr="005B5A7D" w:rsidRDefault="002A0593" w:rsidP="002A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593" w:rsidRPr="005B5A7D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2A0593" w:rsidRPr="005B5A7D" w:rsidRDefault="002A0593" w:rsidP="002A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03B6C7F1" w:rsidR="002A0593" w:rsidRPr="005B5A7D" w:rsidRDefault="002A0593" w:rsidP="002A05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D30E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43,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Pr="000D30E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2A0593" w:rsidRPr="005B5A7D" w:rsidRDefault="002A0593" w:rsidP="002A059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0CB283D0" w:rsidR="002A0593" w:rsidRPr="005B5A7D" w:rsidRDefault="002A0593" w:rsidP="002A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28,261</w:t>
            </w:r>
          </w:p>
        </w:tc>
      </w:tr>
      <w:tr w:rsidR="002A0593" w:rsidRPr="005B5A7D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2A0593" w:rsidRPr="005B5A7D" w:rsidRDefault="002A0593" w:rsidP="002A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0D15230C" w:rsidR="002A0593" w:rsidRPr="005B5A7D" w:rsidRDefault="002A0593" w:rsidP="002A05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1,917,575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2A0593" w:rsidRPr="005B5A7D" w:rsidRDefault="002A0593" w:rsidP="002A059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36712673" w:rsidR="002A0593" w:rsidRPr="005B5A7D" w:rsidRDefault="002A0593" w:rsidP="002A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66,378</w:t>
            </w:r>
          </w:p>
        </w:tc>
      </w:tr>
      <w:tr w:rsidR="00CD4D87" w:rsidRPr="005B5A7D" w14:paraId="73537CE9" w14:textId="77777777" w:rsidTr="00CE6FB0">
        <w:tc>
          <w:tcPr>
            <w:tcW w:w="3334" w:type="pct"/>
          </w:tcPr>
          <w:p w14:paraId="044196A5" w14:textId="77777777" w:rsidR="00CD4D87" w:rsidRPr="005B5A7D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5B5A7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5B5A7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5B5A7D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5B5A7D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5B5A7D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5B5A7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5B5A7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5B5A7D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786" w:rsidRPr="005B5A7D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216786" w:rsidRPr="005B5A7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19E0BC6E" w:rsidR="00216786" w:rsidRPr="005B5A7D" w:rsidRDefault="009C3FA8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1,354,336</w:t>
            </w:r>
          </w:p>
        </w:tc>
        <w:tc>
          <w:tcPr>
            <w:tcW w:w="135" w:type="pct"/>
          </w:tcPr>
          <w:p w14:paraId="08DC5309" w14:textId="77777777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0A889EF1" w:rsidR="00216786" w:rsidRPr="005B5A7D" w:rsidRDefault="00E14B2D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216786" w:rsidRPr="005B5A7D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216786" w:rsidRPr="005B5A7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65FA13B7" w:rsidR="00216786" w:rsidRPr="005B5A7D" w:rsidRDefault="000D30E2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D30E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400,952</w:t>
            </w:r>
          </w:p>
        </w:tc>
        <w:tc>
          <w:tcPr>
            <w:tcW w:w="135" w:type="pct"/>
          </w:tcPr>
          <w:p w14:paraId="67A7FC59" w14:textId="77777777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E581D9D" w:rsidR="00216786" w:rsidRPr="005B5A7D" w:rsidRDefault="00E14B2D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18,805</w:t>
            </w:r>
          </w:p>
        </w:tc>
      </w:tr>
      <w:tr w:rsidR="00216786" w:rsidRPr="005B5A7D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5A7D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5574DC16" w:rsidR="00216786" w:rsidRPr="005B5A7D" w:rsidRDefault="00E14B2D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166,694</w:t>
            </w:r>
          </w:p>
        </w:tc>
        <w:tc>
          <w:tcPr>
            <w:tcW w:w="135" w:type="pct"/>
          </w:tcPr>
          <w:p w14:paraId="60C3445A" w14:textId="77777777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7F2C1FD7" w:rsidR="00216786" w:rsidRPr="005B5A7D" w:rsidRDefault="00E14B2D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5B5A7D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216786" w:rsidRPr="005B5A7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09A6315C" w:rsidR="00216786" w:rsidRPr="005B5A7D" w:rsidRDefault="009C3FA8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29,36</w:t>
            </w:r>
            <w:r w:rsidR="00D5619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5" w:type="pct"/>
            <w:vAlign w:val="bottom"/>
          </w:tcPr>
          <w:p w14:paraId="7CC0D670" w14:textId="77777777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3CF327BE" w:rsidR="00216786" w:rsidRPr="005B5A7D" w:rsidRDefault="00E14B2D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A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5B5A7D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216786" w:rsidRPr="005B5A7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5A7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688122E2" w:rsidR="00216786" w:rsidRPr="005B5A7D" w:rsidRDefault="009C3FA8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1,951,351</w:t>
            </w:r>
          </w:p>
        </w:tc>
        <w:tc>
          <w:tcPr>
            <w:tcW w:w="135" w:type="pct"/>
            <w:vAlign w:val="bottom"/>
          </w:tcPr>
          <w:p w14:paraId="2E294C21" w14:textId="77777777" w:rsidR="00216786" w:rsidRPr="005B5A7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115F4C7D" w:rsidR="00216786" w:rsidRPr="005B5A7D" w:rsidRDefault="00E14B2D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B5A7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19,678</w:t>
            </w:r>
          </w:p>
        </w:tc>
      </w:tr>
    </w:tbl>
    <w:p w14:paraId="6B745702" w14:textId="77777777" w:rsidR="00740C07" w:rsidRPr="005B5A7D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B150D5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5B5A7D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5B5A7D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77777777" w:rsidR="00304017" w:rsidRPr="005B5A7D" w:rsidRDefault="00304017" w:rsidP="00304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5A7D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205.30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ณ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31 </w:t>
      </w:r>
      <w:r w:rsidRPr="005B5A7D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5B5A7D">
        <w:rPr>
          <w:rFonts w:ascii="Angsana New" w:eastAsia="MS Mincho" w:hAnsi="Angsana New"/>
          <w:sz w:val="30"/>
          <w:szCs w:val="30"/>
        </w:rPr>
        <w:t xml:space="preserve">2566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5B5A7D">
        <w:rPr>
          <w:rFonts w:ascii="Angsana New" w:eastAsia="MS Mincho" w:hAnsi="Angsana New"/>
          <w:sz w:val="30"/>
          <w:szCs w:val="30"/>
          <w:cs/>
        </w:rPr>
        <w:br/>
      </w:r>
      <w:r w:rsidRPr="005B5A7D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5B5A7D">
        <w:rPr>
          <w:rFonts w:ascii="Angsana New" w:eastAsia="MS Mincho" w:hAnsi="Angsana New"/>
          <w:sz w:val="30"/>
          <w:szCs w:val="30"/>
        </w:rPr>
        <w:t xml:space="preserve"> </w:t>
      </w:r>
      <w:r w:rsidRPr="005B5A7D">
        <w:rPr>
          <w:rFonts w:ascii="Angsana New" w:eastAsiaTheme="minorEastAsia" w:hAnsi="Angsana New"/>
          <w:sz w:val="30"/>
          <w:szCs w:val="30"/>
          <w:lang w:eastAsia="zh-CN"/>
        </w:rPr>
        <w:t>161.99</w:t>
      </w:r>
      <w:r w:rsidRPr="005B5A7D">
        <w:rPr>
          <w:rFonts w:asciiTheme="majorBidi" w:hAnsiTheme="majorBidi" w:cstheme="majorBidi"/>
          <w:sz w:val="30"/>
          <w:szCs w:val="30"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3EC2FF8" w14:textId="77777777" w:rsidR="00246D63" w:rsidRPr="005B5A7D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6F90986" w14:textId="44772510" w:rsidR="00FD3795" w:rsidRDefault="00FD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0AEF17A6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5B5A7D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5A7D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5B5A7D">
        <w:rPr>
          <w:rFonts w:ascii="Angsana New" w:eastAsia="MS Mincho" w:hAnsi="Angsana New"/>
          <w:sz w:val="30"/>
          <w:szCs w:val="30"/>
        </w:rPr>
        <w:t xml:space="preserve">1 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5B5A7D">
        <w:rPr>
          <w:rFonts w:ascii="Angsana New" w:eastAsia="MS Mincho" w:hAnsi="Angsana New"/>
          <w:sz w:val="30"/>
          <w:szCs w:val="30"/>
        </w:rPr>
        <w:t>5</w:t>
      </w:r>
      <w:r w:rsidRPr="005B5A7D">
        <w:rPr>
          <w:rFonts w:ascii="Angsana New" w:eastAsia="MS Mincho" w:hAnsi="Angsana New"/>
          <w:sz w:val="30"/>
          <w:szCs w:val="30"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5B5A7D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5B5A7D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5B5A7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5A7D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5B5A7D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5B5A7D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5B5A7D">
        <w:rPr>
          <w:rFonts w:ascii="Angsana New" w:eastAsia="MS Mincho" w:hAnsi="Angsana New"/>
          <w:sz w:val="30"/>
          <w:szCs w:val="30"/>
        </w:rPr>
        <w:t>10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5B5A7D">
        <w:rPr>
          <w:rFonts w:ascii="Angsana New" w:eastAsia="MS Mincho" w:hAnsi="Angsana New"/>
          <w:sz w:val="30"/>
          <w:szCs w:val="30"/>
        </w:rPr>
        <w:t>20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5B5A7D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5B5A7D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5B5A7D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5B5A7D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D2E2AED" w14:textId="77777777" w:rsidR="00902DB5" w:rsidRPr="005B5A7D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5A7D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1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2560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บริษัทย่อยแห่งหนึ่งได้ลงนามในสัญญาแปลงหนี้ใหม่ระหว่างบริษัท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เดอะ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โฮเทล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สุขุมวิท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50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บริษัทผู้บริหารโรงแรม</w:t>
      </w:r>
      <w:r w:rsidRPr="005B5A7D">
        <w:rPr>
          <w:rFonts w:ascii="Angsana New" w:eastAsia="MS Mincho" w:hAnsi="Angsana New" w:hint="eastAsia"/>
          <w:sz w:val="30"/>
          <w:szCs w:val="30"/>
          <w:cs/>
        </w:rPr>
        <w:t>”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โดยบริษัทย่อยได้โอนหน้าที่และภาระผูกพันตามสัญญาการบริหารโรงแรม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ซึ่งบริษัทผู้บริหารโรงแรมจะให้บริการด้านการบริหารงานและงานด้านการตลาดแก่บริษัทย่อยตามระยะเวลาของสัญญาที่เหลืออยู่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ซึ่งจะสิ้นสุดในเดือนพฤษภาคม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/>
          <w:sz w:val="30"/>
          <w:szCs w:val="30"/>
        </w:rPr>
        <w:t xml:space="preserve">2570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และสามารถต่ออายุสัญญาได้ตามที่กำหนดไว้ในสัญญา</w:t>
      </w:r>
      <w:r w:rsidRPr="005B5A7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5A7D">
        <w:rPr>
          <w:rFonts w:ascii="Angsana New" w:eastAsia="MS Mincho" w:hAnsi="Angsana New" w:hint="cs"/>
          <w:sz w:val="30"/>
          <w:szCs w:val="30"/>
          <w:cs/>
        </w:rPr>
        <w:t>โดยบริษัทย่อย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3F317647" w14:textId="77777777" w:rsidR="00425E97" w:rsidRPr="005B5A7D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5B5A7D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5B5A7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5B5A7D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5B5A7D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5B5A7D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5B5A7D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5B5A7D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5B5A7D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5B5A7D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5B5A7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5B5A7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5B5A7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5B5A7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5B5A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5B5A7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4BDFC2C5" w14:textId="77777777" w:rsidR="00D5341E" w:rsidRPr="005B5A7D" w:rsidRDefault="00D53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623FD489" w14:textId="77777777" w:rsidR="00BF1979" w:rsidRPr="005B5A7D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45C964DC" w14:textId="77777777" w:rsidR="00BF1979" w:rsidRPr="005B5A7D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5A2F24A3" w14:textId="77777777" w:rsidR="000A3EE4" w:rsidRPr="005B5A7D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673FE9"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5B5A7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5D9D5D73" w14:textId="77777777" w:rsidR="000A3EE4" w:rsidRPr="00914779" w:rsidRDefault="000A3EE4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7916F59E" w14:textId="77777777" w:rsidR="00304017" w:rsidRPr="005B5A7D" w:rsidRDefault="00304017" w:rsidP="0030401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บริษัทได้ทำสัญญาพัฒนา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</w:t>
      </w:r>
      <w:r w:rsidRPr="005B5A7D">
        <w:rPr>
          <w:rFonts w:ascii="Angsana New" w:eastAsia="MS Mincho" w:hAnsi="Angsana New"/>
          <w:sz w:val="30"/>
          <w:szCs w:val="30"/>
          <w:cs/>
        </w:rPr>
        <w:t>บริการ</w:t>
      </w:r>
      <w:r w:rsidRPr="005B5A7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E1A19C7" w14:textId="197B4E61" w:rsidR="67F03A7E" w:rsidRPr="00914779" w:rsidRDefault="67F03A7E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18B4C6B3" w14:textId="1DB3E2EA" w:rsidR="00670143" w:rsidRPr="005B5A7D" w:rsidRDefault="11E0AC14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77777777" w:rsidR="0013047A" w:rsidRPr="00914779" w:rsidRDefault="0013047A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795DB787" w14:textId="5E555019" w:rsidR="004E090F" w:rsidRDefault="004E090F" w:rsidP="009A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6" w:name="_Hlk127807555"/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5B5A7D">
        <w:rPr>
          <w:rFonts w:ascii="Angsana New" w:hAnsi="Angsana New" w:hint="cs"/>
          <w:i/>
          <w:iCs/>
          <w:sz w:val="30"/>
          <w:szCs w:val="30"/>
          <w:cs/>
        </w:rPr>
        <w:t>ลดทุนในบริษัทย่อย</w:t>
      </w:r>
    </w:p>
    <w:p w14:paraId="67165204" w14:textId="77777777" w:rsidR="004E090F" w:rsidRDefault="004E090F" w:rsidP="009A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A14965" w14:textId="1B56AC22" w:rsidR="009A1F93" w:rsidRPr="005B5A7D" w:rsidRDefault="009A1F93" w:rsidP="009A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5A7D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="002C0C79" w:rsidRPr="005B5A7D">
        <w:rPr>
          <w:rFonts w:ascii="Angsana New" w:hAnsi="Angsana New"/>
          <w:color w:val="000000"/>
          <w:sz w:val="30"/>
          <w:szCs w:val="30"/>
        </w:rPr>
        <w:t>26</w:t>
      </w:r>
      <w:r w:rsidRPr="005B5A7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2C0C79" w:rsidRPr="005B5A7D">
        <w:rPr>
          <w:rFonts w:ascii="Angsana New" w:hAnsi="Angsana New" w:hint="cs"/>
          <w:color w:val="000000"/>
          <w:sz w:val="30"/>
          <w:szCs w:val="30"/>
          <w:cs/>
        </w:rPr>
        <w:t>เมษายน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</w:rPr>
        <w:t>2566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บริษัทย่อยทางอ้อมหลายแห่งได้จดทะเบียนลดทุนที่ออกและชำระแล้วต่อ</w:t>
      </w:r>
      <w:r w:rsidRPr="005B5A7D">
        <w:rPr>
          <w:rFonts w:ascii="Angsana New" w:hAnsi="Angsana New"/>
          <w:color w:val="000000"/>
          <w:sz w:val="30"/>
          <w:szCs w:val="30"/>
        </w:rPr>
        <w:br/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กระทรวงพาณิชย์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รายละเอียดดังนี้ </w:t>
      </w:r>
    </w:p>
    <w:p w14:paraId="3089AB57" w14:textId="77777777" w:rsidR="009A1F93" w:rsidRPr="005B5A7D" w:rsidRDefault="009A1F93" w:rsidP="009A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2C7F07FE" w14:textId="0F919257" w:rsidR="009A1F93" w:rsidRPr="005B5A7D" w:rsidRDefault="00907E9D" w:rsidP="00907E9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5B5A7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แบงคอก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ลักซูรี่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9A1F93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7A20018A" w:rsidRPr="005B5A7D">
        <w:rPr>
          <w:rFonts w:ascii="Angsana New" w:hAnsi="Angsana New"/>
          <w:color w:val="000000"/>
          <w:sz w:val="30"/>
          <w:szCs w:val="30"/>
          <w:cs/>
        </w:rPr>
        <w:t>(เดิม</w:t>
      </w:r>
      <w:proofErr w:type="spellStart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>ชื่อบริษัท</w:t>
      </w:r>
      <w:proofErr w:type="spellEnd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proofErr w:type="spellStart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>วินเซอร์</w:t>
      </w:r>
      <w:proofErr w:type="spellEnd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proofErr w:type="spellStart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>โฮเต็ล</w:t>
      </w:r>
      <w:proofErr w:type="spellEnd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proofErr w:type="spellStart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>จำกัด</w:t>
      </w:r>
      <w:proofErr w:type="spellEnd"/>
      <w:r w:rsidR="4BB8DF8A" w:rsidRPr="005B5A7D">
        <w:rPr>
          <w:rFonts w:ascii="Angsana New" w:hAnsi="Angsana New"/>
          <w:color w:val="000000" w:themeColor="text1"/>
          <w:sz w:val="30"/>
          <w:szCs w:val="30"/>
        </w:rPr>
        <w:t>)</w:t>
      </w:r>
      <w:r w:rsidR="64B3C150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A1F93" w:rsidRPr="005B5A7D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="009A1F93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796.10 </w:t>
      </w:r>
      <w:r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จำนวน</w:t>
      </w:r>
      <w:r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7.96 </w:t>
      </w:r>
      <w:r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ล้านหุ้น</w:t>
      </w:r>
      <w:r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มูลค่าหุ้นละ</w:t>
      </w:r>
      <w:r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100 </w:t>
      </w:r>
      <w:r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บาท</w:t>
      </w:r>
      <w:r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>)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เป็นจำนวนเงิน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pacing w:val="-6"/>
          <w:sz w:val="30"/>
          <w:szCs w:val="30"/>
        </w:rPr>
        <w:t>199.00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ล้านบาท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จำนวน</w:t>
      </w:r>
      <w:r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FA1C63">
        <w:rPr>
          <w:rFonts w:ascii="Angsana New" w:hAnsi="Angsana New"/>
          <w:color w:val="000000"/>
          <w:spacing w:val="-6"/>
          <w:sz w:val="30"/>
          <w:szCs w:val="30"/>
        </w:rPr>
        <w:t>1.99</w:t>
      </w:r>
      <w:r w:rsidR="002C0C79"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ล้านหุ้น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มูลค่าหุ้นละ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</w:rPr>
        <w:t xml:space="preserve">100 </w:t>
      </w:r>
      <w:r w:rsidR="009A1F93" w:rsidRPr="005B5A7D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บาท</w:t>
      </w:r>
      <w:r w:rsidR="009A1F93" w:rsidRPr="005B5A7D">
        <w:rPr>
          <w:rFonts w:ascii="Angsana New" w:hAnsi="Angsana New"/>
          <w:color w:val="000000"/>
          <w:spacing w:val="-6"/>
          <w:sz w:val="30"/>
          <w:szCs w:val="30"/>
          <w:cs/>
        </w:rPr>
        <w:t>)</w:t>
      </w:r>
    </w:p>
    <w:p w14:paraId="20625785" w14:textId="2447D337" w:rsidR="009A1F93" w:rsidRPr="005B5A7D" w:rsidRDefault="009A1F93" w:rsidP="009A1F9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B5A7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สิริทรัพย์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พัฒนา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1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250A" w:rsidRPr="005B5A7D">
        <w:rPr>
          <w:rFonts w:ascii="Angsana New" w:hAnsi="Angsana New"/>
          <w:color w:val="000000"/>
          <w:sz w:val="30"/>
          <w:szCs w:val="30"/>
        </w:rPr>
        <w:t xml:space="preserve">4.00 </w:t>
      </w:r>
      <w:r w:rsidR="005E250A"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5E250A"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5E250A"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5E250A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250A" w:rsidRPr="005B5A7D">
        <w:rPr>
          <w:rFonts w:ascii="Angsana New" w:hAnsi="Angsana New"/>
          <w:color w:val="000000"/>
          <w:sz w:val="30"/>
          <w:szCs w:val="30"/>
        </w:rPr>
        <w:t xml:space="preserve">0.40 </w:t>
      </w:r>
      <w:r w:rsidR="005E250A"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5E250A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250A"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5E250A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250A"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="005E250A"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5E250A" w:rsidRPr="005B5A7D">
        <w:rPr>
          <w:rFonts w:ascii="Angsana New" w:hAnsi="Angsana New"/>
          <w:color w:val="000000"/>
          <w:sz w:val="30"/>
          <w:szCs w:val="30"/>
          <w:cs/>
        </w:rPr>
        <w:t>)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z w:val="30"/>
          <w:szCs w:val="30"/>
        </w:rPr>
        <w:t>1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.00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z w:val="30"/>
          <w:szCs w:val="30"/>
        </w:rPr>
        <w:t>0.</w:t>
      </w:r>
      <w:r w:rsidR="00FA1C63">
        <w:rPr>
          <w:rFonts w:ascii="Angsana New" w:hAnsi="Angsana New"/>
          <w:color w:val="000000"/>
          <w:sz w:val="30"/>
          <w:szCs w:val="30"/>
        </w:rPr>
        <w:t>1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0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7C43E4A" w14:textId="7CF38692" w:rsidR="009A1F93" w:rsidRPr="005B5A7D" w:rsidRDefault="009A1F93" w:rsidP="009E79D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B5A7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79DB" w:rsidRPr="005B5A7D">
        <w:rPr>
          <w:rFonts w:ascii="Angsana New" w:hAnsi="Angsana New"/>
          <w:color w:val="000000"/>
          <w:sz w:val="30"/>
          <w:szCs w:val="30"/>
        </w:rPr>
        <w:t>100.05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79DB"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9E79DB"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79DB" w:rsidRPr="005B5A7D">
        <w:rPr>
          <w:rFonts w:ascii="Angsana New" w:hAnsi="Angsana New"/>
          <w:color w:val="000000"/>
          <w:sz w:val="30"/>
          <w:szCs w:val="30"/>
        </w:rPr>
        <w:t>10.01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79DB"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79DB"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9E79DB"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="009E79DB"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9E79DB" w:rsidRPr="005B5A7D">
        <w:rPr>
          <w:rFonts w:ascii="Angsana New" w:hAnsi="Angsana New"/>
          <w:color w:val="000000"/>
          <w:sz w:val="30"/>
          <w:szCs w:val="30"/>
          <w:cs/>
        </w:rPr>
        <w:t>)</w:t>
      </w:r>
      <w:r w:rsidR="006B57E4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z w:val="30"/>
          <w:szCs w:val="30"/>
        </w:rPr>
        <w:t>25.</w:t>
      </w:r>
      <w:r w:rsidR="009E79DB" w:rsidRPr="005B5A7D">
        <w:rPr>
          <w:rFonts w:ascii="Angsana New" w:hAnsi="Angsana New"/>
          <w:color w:val="000000"/>
          <w:sz w:val="30"/>
          <w:szCs w:val="30"/>
        </w:rPr>
        <w:t>0</w:t>
      </w:r>
      <w:r w:rsidR="00FA1C63">
        <w:rPr>
          <w:rFonts w:ascii="Angsana New" w:hAnsi="Angsana New"/>
          <w:color w:val="000000"/>
          <w:sz w:val="30"/>
          <w:szCs w:val="30"/>
        </w:rPr>
        <w:t>1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z w:val="30"/>
          <w:szCs w:val="30"/>
        </w:rPr>
        <w:t>2</w:t>
      </w:r>
      <w:r w:rsidR="00857BED" w:rsidRPr="005B5A7D">
        <w:rPr>
          <w:rFonts w:ascii="Angsana New" w:hAnsi="Angsana New"/>
          <w:color w:val="000000"/>
          <w:sz w:val="30"/>
          <w:szCs w:val="30"/>
        </w:rPr>
        <w:t>.50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9E79DB"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E9686D5" w14:textId="182252B2" w:rsidR="009A1F93" w:rsidRPr="00191BEE" w:rsidRDefault="009A1F93" w:rsidP="00857BE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91BEE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/>
          <w:color w:val="000000"/>
          <w:sz w:val="30"/>
          <w:szCs w:val="30"/>
        </w:rPr>
        <w:t>500.00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857BED" w:rsidRPr="00191BEE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/>
          <w:color w:val="000000"/>
          <w:sz w:val="30"/>
          <w:szCs w:val="30"/>
        </w:rPr>
        <w:t>50.00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857BED" w:rsidRPr="00191BEE">
        <w:rPr>
          <w:rFonts w:ascii="Angsana New" w:hAnsi="Angsana New"/>
          <w:color w:val="000000"/>
          <w:sz w:val="30"/>
          <w:szCs w:val="30"/>
        </w:rPr>
        <w:t xml:space="preserve"> 10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57BED" w:rsidRPr="00191BEE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857BED" w:rsidRPr="00191BEE">
        <w:rPr>
          <w:rFonts w:ascii="Angsana New" w:hAnsi="Angsana New"/>
          <w:color w:val="000000"/>
          <w:sz w:val="30"/>
          <w:szCs w:val="30"/>
          <w:cs/>
        </w:rPr>
        <w:t>)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94E26" w:rsidRPr="00191BEE">
        <w:rPr>
          <w:rFonts w:ascii="Angsana New" w:hAnsi="Angsana New"/>
          <w:color w:val="000000"/>
          <w:sz w:val="30"/>
          <w:szCs w:val="30"/>
        </w:rPr>
        <w:t>125</w:t>
      </w:r>
      <w:r w:rsidRPr="00191BEE">
        <w:rPr>
          <w:rFonts w:ascii="Angsana New" w:hAnsi="Angsana New"/>
          <w:color w:val="000000"/>
          <w:sz w:val="30"/>
          <w:szCs w:val="30"/>
        </w:rPr>
        <w:t xml:space="preserve">.00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94E26" w:rsidRPr="00191BEE">
        <w:rPr>
          <w:rFonts w:ascii="Angsana New" w:hAnsi="Angsana New"/>
          <w:color w:val="000000"/>
          <w:sz w:val="30"/>
          <w:szCs w:val="30"/>
        </w:rPr>
        <w:t>12</w:t>
      </w:r>
      <w:r w:rsidR="00690907" w:rsidRPr="00191BEE">
        <w:rPr>
          <w:rFonts w:ascii="Angsana New" w:hAnsi="Angsana New"/>
          <w:color w:val="000000"/>
          <w:sz w:val="30"/>
          <w:szCs w:val="30"/>
        </w:rPr>
        <w:t>.5</w:t>
      </w:r>
      <w:r w:rsidRPr="00191BEE">
        <w:rPr>
          <w:rFonts w:ascii="Angsana New" w:hAnsi="Angsana New"/>
          <w:color w:val="000000"/>
          <w:sz w:val="30"/>
          <w:szCs w:val="30"/>
        </w:rPr>
        <w:t xml:space="preserve">0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191B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191BEE">
        <w:rPr>
          <w:rFonts w:ascii="Angsana New" w:hAnsi="Angsana New"/>
          <w:color w:val="000000"/>
          <w:sz w:val="30"/>
          <w:szCs w:val="30"/>
          <w:cs/>
        </w:rPr>
        <w:br/>
      </w:r>
      <w:r w:rsidRPr="00191BEE">
        <w:rPr>
          <w:rFonts w:ascii="Angsana New" w:hAnsi="Angsana New"/>
          <w:color w:val="000000"/>
          <w:sz w:val="30"/>
          <w:szCs w:val="30"/>
        </w:rPr>
        <w:t xml:space="preserve">10 </w:t>
      </w:r>
      <w:r w:rsidRPr="00191BEE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191BEE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2FBF6D3A" w14:textId="5DB545CA" w:rsidR="009A1F93" w:rsidRDefault="009A1F93" w:rsidP="004451B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B5A7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51B4" w:rsidRPr="005B5A7D">
        <w:rPr>
          <w:rFonts w:ascii="Angsana New" w:hAnsi="Angsana New"/>
          <w:color w:val="000000"/>
          <w:sz w:val="30"/>
          <w:szCs w:val="30"/>
        </w:rPr>
        <w:t>252.50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51B4"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4451B4"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51B4" w:rsidRPr="005B5A7D">
        <w:rPr>
          <w:rFonts w:ascii="Angsana New" w:hAnsi="Angsana New"/>
          <w:color w:val="000000"/>
          <w:sz w:val="30"/>
          <w:szCs w:val="30"/>
        </w:rPr>
        <w:t>25.25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51B4"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51B4"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4451B4"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="004451B4"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4451B4" w:rsidRPr="005B5A7D">
        <w:rPr>
          <w:rFonts w:ascii="Angsana New" w:hAnsi="Angsana New"/>
          <w:color w:val="000000"/>
          <w:sz w:val="30"/>
          <w:szCs w:val="30"/>
          <w:cs/>
        </w:rPr>
        <w:t>)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z w:val="30"/>
          <w:szCs w:val="30"/>
        </w:rPr>
        <w:t>63.13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1C63">
        <w:rPr>
          <w:rFonts w:ascii="Angsana New" w:hAnsi="Angsana New"/>
          <w:color w:val="000000"/>
          <w:sz w:val="30"/>
          <w:szCs w:val="30"/>
        </w:rPr>
        <w:t>6.31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B5A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4451B4" w:rsidRPr="005B5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5B5A7D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B5A7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B5A7D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AAEEDAB" w14:textId="77777777" w:rsidR="00B70DF7" w:rsidRPr="00914779" w:rsidRDefault="00B70DF7" w:rsidP="00B70D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FA1658C" w14:textId="77777777" w:rsidR="00B70DF7" w:rsidRPr="00B70DF7" w:rsidRDefault="00B70DF7" w:rsidP="00B70DF7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B70DF7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ทั้งนี้ บริษัทยังคงมีสัดส่วนการถือหุ้นเท่าเดิม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70DF7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และกลุ่มบริษัทยังคงมีส่วนได้เสียเป็นร้อยละ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100</w:t>
      </w:r>
    </w:p>
    <w:bookmarkEnd w:id="6"/>
    <w:p w14:paraId="455C71FA" w14:textId="77777777" w:rsidR="00AB4679" w:rsidRPr="00914779" w:rsidRDefault="00AB4679" w:rsidP="00914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600DE52" w14:textId="77777777" w:rsidR="004E090F" w:rsidRDefault="004E0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 w:type="page"/>
      </w:r>
    </w:p>
    <w:p w14:paraId="08A198A9" w14:textId="6E046A10" w:rsidR="004E090F" w:rsidRDefault="004E090F" w:rsidP="00907E9D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5B5A7D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การอนุมัติการจัดสรรกำไรสุทธิเป็นทุนสำรองตามกฎหมายและเสนอจ่ายเงินปันผล</w:t>
      </w:r>
    </w:p>
    <w:p w14:paraId="3A65CEB1" w14:textId="77777777" w:rsidR="004E090F" w:rsidRDefault="004E090F" w:rsidP="00907E9D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6035101E" w14:textId="40689ED1" w:rsidR="00443AAA" w:rsidRDefault="00880597" w:rsidP="00907E9D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5B5A7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ในที่ประชุมสามัญผู้ถือหุ้นของบริษัทเมื่อวันที่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>27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2566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ผู้ถือหุ้นมีม</w:t>
      </w:r>
      <w:r w:rsid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ติ </w:t>
      </w:r>
      <w:r w:rsidRPr="005B5A7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อนุมัติการจัดสรรกำไรสุทธิเพื่อเป็นทุนสำรองตามกฎหมาย เป็นจำนวน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="004C7ECB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10.6</w:t>
      </w:r>
      <w:r w:rsidR="00D02873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 คิดเป็นร้อยละ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5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ของกำไ</w:t>
      </w:r>
      <w:r w:rsidRPr="005B5A7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สุทธิจากงบการเงินเฉพาะกิจการ และเสนอจ่ายเงินปันผลจากกำไรสุทธิของงบการเงินรวมสำหรับปีสิ้นสุดวันที่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31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ธันวาคม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256</w:t>
      </w:r>
      <w:r w:rsidR="00AD714D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5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ในอัตราหุ้นละ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0.</w:t>
      </w:r>
      <w:r w:rsidR="00F13217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032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บาทต่อหุ้น เป็นจำนวนเงินทั้งสิ้นประมาณ </w:t>
      </w:r>
      <w:r w:rsidR="00F13217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1,024.1</w:t>
      </w:r>
      <w:r w:rsidR="00D02873"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5B5A7D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</w:t>
      </w:r>
    </w:p>
    <w:p w14:paraId="340CDD10" w14:textId="6C897F95" w:rsidR="005B4CDC" w:rsidRDefault="005B4CDC" w:rsidP="005B4CDC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7B182131" w14:textId="22CC2331" w:rsidR="005B4CDC" w:rsidRPr="00CB69CD" w:rsidRDefault="008A1D43" w:rsidP="005B4CD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CB69CD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การเข้าทำสัญญาซื้อขายหุ้นกับกิจการที่เกี่ยวข้องกัน</w:t>
      </w:r>
    </w:p>
    <w:p w14:paraId="1BF08581" w14:textId="77777777" w:rsidR="008A1D43" w:rsidRPr="00CB69CD" w:rsidRDefault="008A1D43" w:rsidP="005B4CD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67BE474A" w14:textId="5B7C4E80" w:rsidR="005B4CDC" w:rsidRDefault="005B4CDC" w:rsidP="006B3BE9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เมื่อวันที่ </w:t>
      </w:r>
      <w:r w:rsidRPr="00CB69CD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 xml:space="preserve">11 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Pr="00CB69CD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 xml:space="preserve">2566 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บริษัทและบริษัทย่อยได้ตกลงทำสัญญาซื้อขายหุ้น</w:t>
      </w:r>
      <w:r w:rsidR="00CC7743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ของ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กิจการที่เกี่ยวข้องกัน</w:t>
      </w:r>
      <w:r w:rsidR="00CC7743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จำนวน</w:t>
      </w:r>
      <w:r w:rsidR="00097D91"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="008A1D43"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="00097D91"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7 </w:t>
      </w:r>
      <w:r w:rsidR="00097D91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แห่ง</w:t>
      </w:r>
      <w:r w:rsidR="00097D91"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="00097D91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="008A1D43"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="00097D91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ละ</w:t>
      </w:r>
      <w:r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100 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ของ</w:t>
      </w:r>
      <w:r w:rsidR="00097D91"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หุ้นที่ออกและชำระแล้ว</w:t>
      </w:r>
      <w:r w:rsidRPr="00CB69CD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CB69CD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รวม</w:t>
      </w:r>
      <w:r w:rsidRPr="006B3BE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เป็นจำนวนเงิน</w:t>
      </w:r>
      <w:r w:rsidR="00CB69CD" w:rsidRPr="006B3BE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="006B3BE9" w:rsidRPr="006B3BE9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>3,653.97</w:t>
      </w:r>
      <w:r w:rsidR="006B3BE9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 xml:space="preserve"> </w:t>
      </w:r>
      <w:r w:rsidRPr="006B3BE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6B3BE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6B3BE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ดังนี้</w:t>
      </w:r>
    </w:p>
    <w:p w14:paraId="19D72A2F" w14:textId="77777777" w:rsidR="008A1D43" w:rsidRPr="005B4CDC" w:rsidRDefault="008A1D43" w:rsidP="005B4CD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6B7055AA" w14:textId="18CBECDC" w:rsidR="005B4CDC" w:rsidRPr="008A1D43" w:rsidRDefault="005B4CDC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1D4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วัฒนทรัพย์พัฒนา</w:t>
      </w:r>
      <w:r w:rsidRPr="008A1D43">
        <w:rPr>
          <w:rFonts w:ascii="Angsana New" w:hAnsi="Angsana New"/>
          <w:color w:val="000000"/>
          <w:sz w:val="30"/>
          <w:szCs w:val="30"/>
        </w:rPr>
        <w:t xml:space="preserve"> 3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4F935783" w14:textId="7998DD49" w:rsidR="005B4CDC" w:rsidRPr="008A1D43" w:rsidRDefault="005B4CDC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1D4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เอเชียติ๊ก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คอลเล็คชั่น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62912710" w14:textId="222212E4" w:rsidR="005B4CDC" w:rsidRPr="008A1D43" w:rsidRDefault="005B4CDC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1D4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วรรณทรัพย์พัฒนา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75946EEB" w14:textId="4502ADC1" w:rsidR="005B4CDC" w:rsidRPr="008A1D43" w:rsidRDefault="00627CD7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="005B4CDC" w:rsidRPr="008A1D43">
        <w:rPr>
          <w:rFonts w:ascii="Angsana New" w:hAnsi="Angsana New"/>
          <w:color w:val="000000"/>
          <w:sz w:val="30"/>
          <w:szCs w:val="30"/>
        </w:rPr>
        <w:t xml:space="preserve"> 9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</w:p>
    <w:p w14:paraId="5A7032F8" w14:textId="11848EA6" w:rsidR="005B4CDC" w:rsidRPr="008A1D43" w:rsidRDefault="00627CD7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="005B4CDC" w:rsidRPr="008A1D43">
        <w:rPr>
          <w:rFonts w:ascii="Angsana New" w:hAnsi="Angsana New"/>
          <w:color w:val="000000"/>
          <w:sz w:val="30"/>
          <w:szCs w:val="30"/>
        </w:rPr>
        <w:t xml:space="preserve"> 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</w:p>
    <w:p w14:paraId="1D6028D7" w14:textId="1110F21A" w:rsidR="005B4CDC" w:rsidRPr="008A1D43" w:rsidRDefault="00627CD7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วาไรตี้</w:t>
      </w:r>
      <w:r w:rsidR="005B4CDC"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B4CDC" w:rsidRPr="008A1D43">
        <w:rPr>
          <w:rFonts w:ascii="Angsana New" w:hAnsi="Angsana New" w:hint="cs"/>
          <w:color w:val="000000"/>
          <w:sz w:val="30"/>
          <w:szCs w:val="30"/>
          <w:cs/>
        </w:rPr>
        <w:t>แอสเซ็ท</w:t>
      </w:r>
      <w:r w:rsidR="005B4CDC" w:rsidRPr="008A1D43">
        <w:rPr>
          <w:rFonts w:ascii="Angsana New" w:hAnsi="Angsana New"/>
          <w:color w:val="000000"/>
          <w:sz w:val="30"/>
          <w:szCs w:val="30"/>
        </w:rPr>
        <w:t xml:space="preserve"> 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</w:p>
    <w:p w14:paraId="0D0B844B" w14:textId="38BACFDE" w:rsidR="005B4CDC" w:rsidRPr="008A1D43" w:rsidRDefault="005B4CDC" w:rsidP="008A1D4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1D4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อิมม์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8A1D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1D43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="00627CD7"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</w:p>
    <w:p w14:paraId="0DDEEFF7" w14:textId="77777777" w:rsidR="005B4CDC" w:rsidRPr="005B4CDC" w:rsidRDefault="005B4CDC" w:rsidP="005B4CD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71F06FFC" w14:textId="11DC6D41" w:rsidR="005B4CDC" w:rsidRPr="00907E9D" w:rsidRDefault="005B4CDC" w:rsidP="005B4CD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แผนการซื้อหุ้นดังกล่าว</w:t>
      </w:r>
      <w:r w:rsidR="00097D91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ได้รับการอนุมัติจากที่ประชุมผู้ถือหุ้นเมื่อวันที่</w:t>
      </w:r>
      <w:r w:rsidR="00097D91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="00097D91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 xml:space="preserve">23 </w:t>
      </w: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="00097D9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2564 </w:t>
      </w: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</w:t>
      </w:r>
      <w:r w:rsidR="00097D9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22 </w:t>
      </w: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="00097D9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2565 </w:t>
      </w:r>
      <w:r w:rsidRPr="005B4CDC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และได้เปิดเผยไว้ในหนังสือชี้ชวนแล้ว</w:t>
      </w:r>
    </w:p>
    <w:sectPr w:rsidR="005B4CDC" w:rsidRPr="00907E9D" w:rsidSect="00AE463C">
      <w:headerReference w:type="default" r:id="rId25"/>
      <w:footerReference w:type="default" r:id="rId26"/>
      <w:headerReference w:type="first" r:id="rId27"/>
      <w:footerReference w:type="first" r:id="rId2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E80CF" w14:textId="77777777" w:rsidR="001B493E" w:rsidRDefault="001B493E">
      <w:r>
        <w:separator/>
      </w:r>
    </w:p>
  </w:endnote>
  <w:endnote w:type="continuationSeparator" w:id="0">
    <w:p w14:paraId="3300688A" w14:textId="77777777" w:rsidR="001B493E" w:rsidRDefault="001B493E">
      <w:r>
        <w:continuationSeparator/>
      </w:r>
    </w:p>
  </w:endnote>
  <w:endnote w:type="continuationNotice" w:id="1">
    <w:p w14:paraId="5BFD693F" w14:textId="77777777" w:rsidR="001B493E" w:rsidRDefault="001B49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PMingLiU"/>
    <w:panose1 w:val="00000000000000000000"/>
    <w:charset w:val="DE"/>
    <w:family w:val="auto"/>
    <w:notTrueType/>
    <w:pitch w:val="default"/>
    <w:sig w:usb0="01000003" w:usb1="08080000" w:usb2="00000010" w:usb3="00000000" w:csb0="001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A40F" w14:textId="6CC387D3" w:rsidR="0084374E" w:rsidRPr="00675514" w:rsidRDefault="00675514" w:rsidP="00675514">
    <w:pPr>
      <w:pStyle w:val="Footer"/>
      <w:jc w:val="center"/>
      <w:rPr>
        <w:rFonts w:ascii="Angsana New" w:hAnsi="Angsana New"/>
        <w:sz w:val="30"/>
        <w:szCs w:val="30"/>
      </w:rPr>
    </w:pPr>
    <w:r w:rsidRPr="00675514">
      <w:rPr>
        <w:rFonts w:ascii="Angsana New" w:hAnsi="Angsana New" w:hint="cs"/>
        <w:sz w:val="30"/>
        <w:szCs w:val="30"/>
      </w:rPr>
      <w:fldChar w:fldCharType="begin"/>
    </w:r>
    <w:r w:rsidRPr="00675514">
      <w:rPr>
        <w:rFonts w:ascii="Angsana New" w:hAnsi="Angsana New" w:hint="cs"/>
        <w:sz w:val="30"/>
        <w:szCs w:val="30"/>
      </w:rPr>
      <w:instrText xml:space="preserve"> PAGE   \* MERGEFORMAT </w:instrText>
    </w:r>
    <w:r w:rsidRPr="00675514">
      <w:rPr>
        <w:rFonts w:ascii="Angsana New" w:hAnsi="Angsana New" w:hint="cs"/>
        <w:sz w:val="30"/>
        <w:szCs w:val="30"/>
      </w:rPr>
      <w:fldChar w:fldCharType="separate"/>
    </w:r>
    <w:r w:rsidRPr="00675514">
      <w:rPr>
        <w:rFonts w:ascii="Angsana New" w:hAnsi="Angsana New" w:hint="cs"/>
        <w:noProof/>
        <w:sz w:val="30"/>
        <w:szCs w:val="30"/>
      </w:rPr>
      <w:t>2</w:t>
    </w:r>
    <w:r w:rsidRPr="00675514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45C1" w14:textId="77777777" w:rsidR="004C32E6" w:rsidRPr="007916B1" w:rsidRDefault="004C32E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BCF359" w14:textId="77777777" w:rsidR="004C32E6" w:rsidRPr="002F7024" w:rsidRDefault="004C32E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3AA4" w14:textId="77777777" w:rsidR="004C32E6" w:rsidRPr="00CE24D0" w:rsidRDefault="004C32E6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D9382A4" w14:textId="77777777" w:rsidR="004C32E6" w:rsidRPr="00AC7B7C" w:rsidRDefault="004C32E6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6AC3" w14:textId="77777777" w:rsidR="004C32E6" w:rsidRPr="007916B1" w:rsidRDefault="004C32E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C787CB" w14:textId="77777777" w:rsidR="004C32E6" w:rsidRPr="002F7024" w:rsidRDefault="004C32E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FF49" w14:textId="77777777" w:rsidR="004C32E6" w:rsidRPr="00CE24D0" w:rsidRDefault="004C32E6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7BDF6E2E" w14:textId="77777777" w:rsidR="004C32E6" w:rsidRPr="00AC7B7C" w:rsidRDefault="004C32E6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F8A69" w14:textId="77777777" w:rsidR="001B493E" w:rsidRDefault="001B493E">
      <w:r>
        <w:separator/>
      </w:r>
    </w:p>
  </w:footnote>
  <w:footnote w:type="continuationSeparator" w:id="0">
    <w:p w14:paraId="2A81FB5C" w14:textId="77777777" w:rsidR="001B493E" w:rsidRDefault="001B493E">
      <w:r>
        <w:continuationSeparator/>
      </w:r>
    </w:p>
  </w:footnote>
  <w:footnote w:type="continuationNotice" w:id="1">
    <w:p w14:paraId="7FE0ADB6" w14:textId="77777777" w:rsidR="001B493E" w:rsidRDefault="001B49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9EE5" w14:textId="77777777" w:rsidR="008323B8" w:rsidRPr="00BA2BC9" w:rsidRDefault="008323B8" w:rsidP="008323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527501" w14:textId="77777777" w:rsidR="008323B8" w:rsidRDefault="008323B8" w:rsidP="008323B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74D2C1D" w14:textId="77777777" w:rsidR="00487F85" w:rsidRPr="00BA2BC9" w:rsidRDefault="00487F85" w:rsidP="00487F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BC9">
      <w:rPr>
        <w:rFonts w:ascii="Angsana New" w:hAnsi="Angsana New" w:cs="Angsana New"/>
        <w:sz w:val="32"/>
        <w:szCs w:val="32"/>
        <w:lang w:bidi="th-TH"/>
      </w:rPr>
      <w:t>31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BA2BC9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A2BC9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4FC5" w14:textId="77777777" w:rsidR="00280C0B" w:rsidRPr="00C050EC" w:rsidRDefault="00280C0B" w:rsidP="00280C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C050E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050EC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C050EC">
      <w:rPr>
        <w:rFonts w:ascii="Angsana New" w:hAnsi="Angsana New"/>
        <w:b/>
        <w:bCs/>
        <w:sz w:val="32"/>
        <w:szCs w:val="32"/>
      </w:rPr>
      <w:t>(</w:t>
    </w:r>
    <w:r w:rsidRPr="00C05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C050EC">
      <w:rPr>
        <w:rFonts w:ascii="Angsana New" w:hAnsi="Angsana New"/>
        <w:b/>
        <w:bCs/>
        <w:sz w:val="32"/>
        <w:szCs w:val="32"/>
      </w:rPr>
      <w:t>)</w:t>
    </w:r>
    <w:r w:rsidRPr="00C050EC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B1F24" w14:textId="77777777" w:rsidR="00280C0B" w:rsidRDefault="00280C0B" w:rsidP="0028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A7851F" w14:textId="79832665" w:rsidR="00487F85" w:rsidRPr="00BA2BC9" w:rsidRDefault="00487F85" w:rsidP="00487F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BC9">
      <w:rPr>
        <w:rFonts w:ascii="Angsana New" w:hAnsi="Angsana New" w:cs="Angsana New"/>
        <w:sz w:val="32"/>
        <w:szCs w:val="32"/>
        <w:lang w:bidi="th-TH"/>
      </w:rPr>
      <w:t>31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BA2BC9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A2BC9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DABE739" w14:textId="77777777" w:rsidR="00280C0B" w:rsidRPr="0084374E" w:rsidRDefault="00280C0B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9B4BDD" w14:textId="0FB9153B" w:rsidR="00C15066" w:rsidRPr="008D22B2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</w:t>
    </w:r>
    <w:r w:rsidR="008D7814" w:rsidRPr="00BA2BC9">
      <w:rPr>
        <w:rFonts w:ascii="Angsana New" w:hAnsi="Angsana New" w:hint="cs"/>
        <w:bCs/>
        <w:sz w:val="32"/>
        <w:szCs w:val="32"/>
        <w:cs/>
      </w:rPr>
      <w:t xml:space="preserve">สามเดือนสิ้นสุดวันที่ </w:t>
    </w:r>
    <w:r w:rsidR="008D7814" w:rsidRPr="008D7814">
      <w:rPr>
        <w:rFonts w:ascii="Angsana New" w:hAnsi="Angsana New"/>
        <w:b/>
        <w:bCs/>
        <w:sz w:val="32"/>
        <w:szCs w:val="32"/>
      </w:rPr>
      <w:t>31</w:t>
    </w:r>
    <w:r w:rsidR="008D7814" w:rsidRPr="00BA2BC9">
      <w:rPr>
        <w:rFonts w:ascii="Angsana New" w:hAnsi="Angsana New" w:hint="cs"/>
        <w:bCs/>
        <w:sz w:val="32"/>
        <w:szCs w:val="32"/>
        <w:cs/>
      </w:rPr>
      <w:t xml:space="preserve"> มีนาคม </w:t>
    </w:r>
    <w:r w:rsidR="008D7814" w:rsidRPr="008D7814">
      <w:rPr>
        <w:rFonts w:ascii="Angsana New" w:hAnsi="Angsana New"/>
        <w:b/>
        <w:bCs/>
        <w:sz w:val="32"/>
        <w:szCs w:val="32"/>
      </w:rPr>
      <w:t>2566</w:t>
    </w:r>
    <w:r w:rsidR="008D7814" w:rsidRPr="00BA2BC9">
      <w:rPr>
        <w:rFonts w:ascii="Angsana New" w:hAnsi="Angsana New" w:hint="cs"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124506" w14:textId="52267308" w:rsidR="008323B8" w:rsidRPr="008D22B2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="008D7814">
      <w:rPr>
        <w:rFonts w:ascii="Angsana New" w:hAnsi="Angsana New"/>
        <w:b/>
        <w:bCs/>
        <w:sz w:val="32"/>
        <w:szCs w:val="32"/>
      </w:rPr>
      <w:t xml:space="preserve">31 </w:t>
    </w:r>
    <w:r w:rsidR="008D781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</w:rPr>
      <w:t>256</w:t>
    </w:r>
    <w:r w:rsidR="008D7814">
      <w:rPr>
        <w:rFonts w:ascii="Angsana New" w:hAnsi="Angsana New"/>
        <w:b/>
        <w:bCs/>
        <w:sz w:val="32"/>
        <w:szCs w:val="32"/>
      </w:rPr>
      <w:t>6</w:t>
    </w:r>
    <w:r w:rsidRPr="00DF06A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B3D352" w14:textId="77777777" w:rsidR="00C81CA6" w:rsidRPr="008D22B2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F06A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7D5C85" w14:textId="77777777" w:rsidR="00C81CA6" w:rsidRPr="008D22B2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BA2BC9">
      <w:rPr>
        <w:rFonts w:ascii="Angsana New" w:hAnsi="Angsana New" w:hint="cs"/>
        <w:bCs/>
        <w:sz w:val="32"/>
        <w:szCs w:val="32"/>
        <w:cs/>
      </w:rPr>
      <w:t xml:space="preserve">สามเดือนสิ้นสุดวันที่ </w:t>
    </w:r>
    <w:r w:rsidRPr="008D7814">
      <w:rPr>
        <w:rFonts w:ascii="Angsana New" w:hAnsi="Angsana New"/>
        <w:b/>
        <w:bCs/>
        <w:sz w:val="32"/>
        <w:szCs w:val="32"/>
      </w:rPr>
      <w:t>31</w:t>
    </w:r>
    <w:r w:rsidRPr="00BA2BC9">
      <w:rPr>
        <w:rFonts w:ascii="Angsana New" w:hAnsi="Angsana New" w:hint="cs"/>
        <w:bCs/>
        <w:sz w:val="32"/>
        <w:szCs w:val="32"/>
        <w:cs/>
      </w:rPr>
      <w:t xml:space="preserve"> มีนาคม </w:t>
    </w:r>
    <w:r w:rsidRPr="008D7814">
      <w:rPr>
        <w:rFonts w:ascii="Angsana New" w:hAnsi="Angsana New"/>
        <w:b/>
        <w:bCs/>
        <w:sz w:val="32"/>
        <w:szCs w:val="32"/>
      </w:rPr>
      <w:t>2566</w:t>
    </w:r>
    <w:r w:rsidRPr="00BA2BC9">
      <w:rPr>
        <w:rFonts w:ascii="Angsana New" w:hAnsi="Angsana New" w:hint="cs"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DF7D8F" w14:textId="77777777" w:rsidR="00C81CA6" w:rsidRPr="008D22B2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F06A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903DE9B" w14:textId="77777777" w:rsidR="00C81CA6" w:rsidRPr="008D22B2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BA2BC9">
      <w:rPr>
        <w:rFonts w:ascii="Angsana New" w:hAnsi="Angsana New" w:hint="cs"/>
        <w:bCs/>
        <w:sz w:val="32"/>
        <w:szCs w:val="32"/>
        <w:cs/>
      </w:rPr>
      <w:t xml:space="preserve">สามเดือนสิ้นสุดวันที่ </w:t>
    </w:r>
    <w:r w:rsidRPr="008D7814">
      <w:rPr>
        <w:rFonts w:ascii="Angsana New" w:hAnsi="Angsana New"/>
        <w:b/>
        <w:bCs/>
        <w:sz w:val="32"/>
        <w:szCs w:val="32"/>
      </w:rPr>
      <w:t>31</w:t>
    </w:r>
    <w:r w:rsidRPr="00BA2BC9">
      <w:rPr>
        <w:rFonts w:ascii="Angsana New" w:hAnsi="Angsana New" w:hint="cs"/>
        <w:bCs/>
        <w:sz w:val="32"/>
        <w:szCs w:val="32"/>
        <w:cs/>
      </w:rPr>
      <w:t xml:space="preserve"> มีนาคม </w:t>
    </w:r>
    <w:r w:rsidRPr="008D7814">
      <w:rPr>
        <w:rFonts w:ascii="Angsana New" w:hAnsi="Angsana New"/>
        <w:b/>
        <w:bCs/>
        <w:sz w:val="32"/>
        <w:szCs w:val="32"/>
      </w:rPr>
      <w:t>2566</w:t>
    </w:r>
    <w:r w:rsidRPr="00BA2BC9">
      <w:rPr>
        <w:rFonts w:ascii="Angsana New" w:hAnsi="Angsana New" w:hint="cs"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47FC589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2"/>
  </w:num>
  <w:num w:numId="13" w16cid:durableId="1265921519">
    <w:abstractNumId w:val="19"/>
  </w:num>
  <w:num w:numId="14" w16cid:durableId="1290935523">
    <w:abstractNumId w:val="13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0"/>
  </w:num>
  <w:num w:numId="18" w16cid:durableId="1832941182">
    <w:abstractNumId w:val="18"/>
  </w:num>
  <w:num w:numId="19" w16cid:durableId="1603609294">
    <w:abstractNumId w:val="17"/>
  </w:num>
  <w:num w:numId="20" w16cid:durableId="1201281812">
    <w:abstractNumId w:val="11"/>
  </w:num>
  <w:num w:numId="21" w16cid:durableId="201715249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D19"/>
    <w:rsid w:val="00003EEC"/>
    <w:rsid w:val="0000425B"/>
    <w:rsid w:val="0000450C"/>
    <w:rsid w:val="00004631"/>
    <w:rsid w:val="0000481B"/>
    <w:rsid w:val="00004962"/>
    <w:rsid w:val="00004ADB"/>
    <w:rsid w:val="00004C86"/>
    <w:rsid w:val="00004E84"/>
    <w:rsid w:val="0000505C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1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2F"/>
    <w:rsid w:val="00013229"/>
    <w:rsid w:val="0001352D"/>
    <w:rsid w:val="000136F5"/>
    <w:rsid w:val="00013740"/>
    <w:rsid w:val="0001383D"/>
    <w:rsid w:val="000138FD"/>
    <w:rsid w:val="00013945"/>
    <w:rsid w:val="000139CC"/>
    <w:rsid w:val="00013B03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327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1EE"/>
    <w:rsid w:val="00017219"/>
    <w:rsid w:val="00017530"/>
    <w:rsid w:val="000175F5"/>
    <w:rsid w:val="00017648"/>
    <w:rsid w:val="000179E7"/>
    <w:rsid w:val="000179FB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5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4002E"/>
    <w:rsid w:val="0004012D"/>
    <w:rsid w:val="000402BD"/>
    <w:rsid w:val="000403EA"/>
    <w:rsid w:val="0004044A"/>
    <w:rsid w:val="00040A75"/>
    <w:rsid w:val="00040BDF"/>
    <w:rsid w:val="00040BF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C73"/>
    <w:rsid w:val="00047D8B"/>
    <w:rsid w:val="00047F21"/>
    <w:rsid w:val="0005014A"/>
    <w:rsid w:val="00050471"/>
    <w:rsid w:val="00050482"/>
    <w:rsid w:val="000505E2"/>
    <w:rsid w:val="00050744"/>
    <w:rsid w:val="000507A4"/>
    <w:rsid w:val="00050828"/>
    <w:rsid w:val="0005091A"/>
    <w:rsid w:val="00050A62"/>
    <w:rsid w:val="00050B5D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7DE"/>
    <w:rsid w:val="000608B3"/>
    <w:rsid w:val="00060918"/>
    <w:rsid w:val="00060C4D"/>
    <w:rsid w:val="00060CB4"/>
    <w:rsid w:val="00060DFF"/>
    <w:rsid w:val="000612BE"/>
    <w:rsid w:val="0006142C"/>
    <w:rsid w:val="0006147F"/>
    <w:rsid w:val="00061BD7"/>
    <w:rsid w:val="00061E9C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F"/>
    <w:rsid w:val="000632DB"/>
    <w:rsid w:val="00063387"/>
    <w:rsid w:val="000633AA"/>
    <w:rsid w:val="000638A0"/>
    <w:rsid w:val="00063E9C"/>
    <w:rsid w:val="00063F1B"/>
    <w:rsid w:val="00063FB4"/>
    <w:rsid w:val="000640E4"/>
    <w:rsid w:val="00064142"/>
    <w:rsid w:val="00064642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A8"/>
    <w:rsid w:val="00066DEF"/>
    <w:rsid w:val="00066E16"/>
    <w:rsid w:val="00066EF6"/>
    <w:rsid w:val="00066FA2"/>
    <w:rsid w:val="0006702F"/>
    <w:rsid w:val="00067062"/>
    <w:rsid w:val="000670F8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555"/>
    <w:rsid w:val="000716E6"/>
    <w:rsid w:val="00071ADA"/>
    <w:rsid w:val="00071B43"/>
    <w:rsid w:val="00071E45"/>
    <w:rsid w:val="00071E61"/>
    <w:rsid w:val="00071F15"/>
    <w:rsid w:val="00071F73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9"/>
    <w:rsid w:val="00085CD9"/>
    <w:rsid w:val="00085F5E"/>
    <w:rsid w:val="00085FD2"/>
    <w:rsid w:val="0008635C"/>
    <w:rsid w:val="00086361"/>
    <w:rsid w:val="000863FA"/>
    <w:rsid w:val="00086414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90095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C3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8A3"/>
    <w:rsid w:val="00092944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FA"/>
    <w:rsid w:val="0009472E"/>
    <w:rsid w:val="00094909"/>
    <w:rsid w:val="00094A94"/>
    <w:rsid w:val="00094BD7"/>
    <w:rsid w:val="00094BD8"/>
    <w:rsid w:val="00094C0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9C1"/>
    <w:rsid w:val="000A0C50"/>
    <w:rsid w:val="000A0CB3"/>
    <w:rsid w:val="000A0F37"/>
    <w:rsid w:val="000A13F7"/>
    <w:rsid w:val="000A14B5"/>
    <w:rsid w:val="000A15E3"/>
    <w:rsid w:val="000A1608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78B"/>
    <w:rsid w:val="000B27B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B1"/>
    <w:rsid w:val="000B69EE"/>
    <w:rsid w:val="000B6A5A"/>
    <w:rsid w:val="000B6D43"/>
    <w:rsid w:val="000B6D8D"/>
    <w:rsid w:val="000B6DE0"/>
    <w:rsid w:val="000B726B"/>
    <w:rsid w:val="000B72F4"/>
    <w:rsid w:val="000B769A"/>
    <w:rsid w:val="000B7703"/>
    <w:rsid w:val="000B77A1"/>
    <w:rsid w:val="000B78DB"/>
    <w:rsid w:val="000B7950"/>
    <w:rsid w:val="000B79B1"/>
    <w:rsid w:val="000C0163"/>
    <w:rsid w:val="000C0192"/>
    <w:rsid w:val="000C054A"/>
    <w:rsid w:val="000C05D8"/>
    <w:rsid w:val="000C08C9"/>
    <w:rsid w:val="000C095E"/>
    <w:rsid w:val="000C0986"/>
    <w:rsid w:val="000C0AC3"/>
    <w:rsid w:val="000C0DD7"/>
    <w:rsid w:val="000C0E6A"/>
    <w:rsid w:val="000C0E6F"/>
    <w:rsid w:val="000C0EE1"/>
    <w:rsid w:val="000C0FC1"/>
    <w:rsid w:val="000C1271"/>
    <w:rsid w:val="000C12AC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D7D"/>
    <w:rsid w:val="000C4DC3"/>
    <w:rsid w:val="000C4DE5"/>
    <w:rsid w:val="000C4E42"/>
    <w:rsid w:val="000C5180"/>
    <w:rsid w:val="000C525B"/>
    <w:rsid w:val="000C5700"/>
    <w:rsid w:val="000C58B2"/>
    <w:rsid w:val="000C58C4"/>
    <w:rsid w:val="000C596B"/>
    <w:rsid w:val="000C59E1"/>
    <w:rsid w:val="000C5E76"/>
    <w:rsid w:val="000C5EA5"/>
    <w:rsid w:val="000C6217"/>
    <w:rsid w:val="000C6281"/>
    <w:rsid w:val="000C662B"/>
    <w:rsid w:val="000C6955"/>
    <w:rsid w:val="000C6D2C"/>
    <w:rsid w:val="000C6E7D"/>
    <w:rsid w:val="000C74CC"/>
    <w:rsid w:val="000C7587"/>
    <w:rsid w:val="000C778B"/>
    <w:rsid w:val="000C7878"/>
    <w:rsid w:val="000C799A"/>
    <w:rsid w:val="000C7B6F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705"/>
    <w:rsid w:val="000D4748"/>
    <w:rsid w:val="000D4A50"/>
    <w:rsid w:val="000D4ACD"/>
    <w:rsid w:val="000D4C01"/>
    <w:rsid w:val="000D4C0B"/>
    <w:rsid w:val="000D4D7F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EF"/>
    <w:rsid w:val="000D7010"/>
    <w:rsid w:val="000D7216"/>
    <w:rsid w:val="000D7425"/>
    <w:rsid w:val="000D7446"/>
    <w:rsid w:val="000D7461"/>
    <w:rsid w:val="000D748A"/>
    <w:rsid w:val="000D7843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3CA"/>
    <w:rsid w:val="000E363D"/>
    <w:rsid w:val="000E37DF"/>
    <w:rsid w:val="000E38AD"/>
    <w:rsid w:val="000E3937"/>
    <w:rsid w:val="000E39CD"/>
    <w:rsid w:val="000E3AC4"/>
    <w:rsid w:val="000E3ADC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42C"/>
    <w:rsid w:val="000E5939"/>
    <w:rsid w:val="000E598F"/>
    <w:rsid w:val="000E5A08"/>
    <w:rsid w:val="000E5A52"/>
    <w:rsid w:val="000E5B29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BCE"/>
    <w:rsid w:val="000E7C3F"/>
    <w:rsid w:val="000E7C5A"/>
    <w:rsid w:val="000E7D0C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ADE"/>
    <w:rsid w:val="000F2B01"/>
    <w:rsid w:val="000F2EA5"/>
    <w:rsid w:val="000F2ED0"/>
    <w:rsid w:val="000F2FD4"/>
    <w:rsid w:val="000F3267"/>
    <w:rsid w:val="000F32DB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2C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B41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828"/>
    <w:rsid w:val="0010387B"/>
    <w:rsid w:val="0010391D"/>
    <w:rsid w:val="00103BFC"/>
    <w:rsid w:val="00103C40"/>
    <w:rsid w:val="00103C8B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56C"/>
    <w:rsid w:val="001177F4"/>
    <w:rsid w:val="00117806"/>
    <w:rsid w:val="00117CD8"/>
    <w:rsid w:val="00120100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CB6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FD8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F28"/>
    <w:rsid w:val="00140F4B"/>
    <w:rsid w:val="00141441"/>
    <w:rsid w:val="001414F5"/>
    <w:rsid w:val="001415FA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436F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5DC"/>
    <w:rsid w:val="0014677C"/>
    <w:rsid w:val="001467AC"/>
    <w:rsid w:val="0014682B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9E8"/>
    <w:rsid w:val="00154A1B"/>
    <w:rsid w:val="00154A5D"/>
    <w:rsid w:val="00154A65"/>
    <w:rsid w:val="00154B40"/>
    <w:rsid w:val="00154F70"/>
    <w:rsid w:val="0015518A"/>
    <w:rsid w:val="00155269"/>
    <w:rsid w:val="001555BC"/>
    <w:rsid w:val="0015576A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59"/>
    <w:rsid w:val="00160100"/>
    <w:rsid w:val="00160219"/>
    <w:rsid w:val="00160329"/>
    <w:rsid w:val="00160369"/>
    <w:rsid w:val="001603CF"/>
    <w:rsid w:val="0016042D"/>
    <w:rsid w:val="001607DC"/>
    <w:rsid w:val="00160A2C"/>
    <w:rsid w:val="00160A35"/>
    <w:rsid w:val="00160AF2"/>
    <w:rsid w:val="00160CAA"/>
    <w:rsid w:val="00160E6C"/>
    <w:rsid w:val="00160F60"/>
    <w:rsid w:val="00161101"/>
    <w:rsid w:val="00161176"/>
    <w:rsid w:val="001612AB"/>
    <w:rsid w:val="00161303"/>
    <w:rsid w:val="001613DD"/>
    <w:rsid w:val="00161467"/>
    <w:rsid w:val="00161659"/>
    <w:rsid w:val="00161704"/>
    <w:rsid w:val="00161732"/>
    <w:rsid w:val="00161791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6D2"/>
    <w:rsid w:val="00165703"/>
    <w:rsid w:val="00165AA9"/>
    <w:rsid w:val="00165D74"/>
    <w:rsid w:val="00165E2D"/>
    <w:rsid w:val="00165E9A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F9B"/>
    <w:rsid w:val="001671AB"/>
    <w:rsid w:val="001672C5"/>
    <w:rsid w:val="001672EA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4EFF"/>
    <w:rsid w:val="0017517E"/>
    <w:rsid w:val="0017535F"/>
    <w:rsid w:val="0017539E"/>
    <w:rsid w:val="001753ED"/>
    <w:rsid w:val="0017546B"/>
    <w:rsid w:val="00175596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0F59"/>
    <w:rsid w:val="0018124B"/>
    <w:rsid w:val="00181544"/>
    <w:rsid w:val="001815BA"/>
    <w:rsid w:val="001815D9"/>
    <w:rsid w:val="001817AD"/>
    <w:rsid w:val="0018197D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0F"/>
    <w:rsid w:val="00183590"/>
    <w:rsid w:val="0018364D"/>
    <w:rsid w:val="00183744"/>
    <w:rsid w:val="0018392F"/>
    <w:rsid w:val="00183B14"/>
    <w:rsid w:val="00183D50"/>
    <w:rsid w:val="00183F4E"/>
    <w:rsid w:val="001841C9"/>
    <w:rsid w:val="0018456B"/>
    <w:rsid w:val="001847A9"/>
    <w:rsid w:val="001848F6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B9"/>
    <w:rsid w:val="00185E75"/>
    <w:rsid w:val="00185EDB"/>
    <w:rsid w:val="00186307"/>
    <w:rsid w:val="001865C1"/>
    <w:rsid w:val="00186793"/>
    <w:rsid w:val="001869C6"/>
    <w:rsid w:val="00186B07"/>
    <w:rsid w:val="00186C20"/>
    <w:rsid w:val="00186C3B"/>
    <w:rsid w:val="00186C55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D4C"/>
    <w:rsid w:val="001A110F"/>
    <w:rsid w:val="001A1450"/>
    <w:rsid w:val="001A145F"/>
    <w:rsid w:val="001A14FB"/>
    <w:rsid w:val="001A157C"/>
    <w:rsid w:val="001A163E"/>
    <w:rsid w:val="001A1797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3E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ABD"/>
    <w:rsid w:val="001C0B45"/>
    <w:rsid w:val="001C0B96"/>
    <w:rsid w:val="001C1020"/>
    <w:rsid w:val="001C10B2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1F7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A02"/>
    <w:rsid w:val="001C4BDD"/>
    <w:rsid w:val="001C4FBF"/>
    <w:rsid w:val="001C50B4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5D7"/>
    <w:rsid w:val="001C784A"/>
    <w:rsid w:val="001C7852"/>
    <w:rsid w:val="001C7B5F"/>
    <w:rsid w:val="001C7BD0"/>
    <w:rsid w:val="001D0144"/>
    <w:rsid w:val="001D0A6C"/>
    <w:rsid w:val="001D0E2A"/>
    <w:rsid w:val="001D0E8F"/>
    <w:rsid w:val="001D11E5"/>
    <w:rsid w:val="001D13BD"/>
    <w:rsid w:val="001D1809"/>
    <w:rsid w:val="001D1BA9"/>
    <w:rsid w:val="001D1C34"/>
    <w:rsid w:val="001D1F8E"/>
    <w:rsid w:val="001D20D3"/>
    <w:rsid w:val="001D2122"/>
    <w:rsid w:val="001D2209"/>
    <w:rsid w:val="001D2230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F62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481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CAF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DF0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3DD9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541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DDA"/>
    <w:rsid w:val="00202EA2"/>
    <w:rsid w:val="00202FDF"/>
    <w:rsid w:val="002031B4"/>
    <w:rsid w:val="00203576"/>
    <w:rsid w:val="002039A0"/>
    <w:rsid w:val="00203AA8"/>
    <w:rsid w:val="00203B32"/>
    <w:rsid w:val="00203CC7"/>
    <w:rsid w:val="00203F21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CF"/>
    <w:rsid w:val="002110EE"/>
    <w:rsid w:val="00211159"/>
    <w:rsid w:val="002111C7"/>
    <w:rsid w:val="002112B3"/>
    <w:rsid w:val="00211507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C3B"/>
    <w:rsid w:val="00213170"/>
    <w:rsid w:val="00213323"/>
    <w:rsid w:val="00213522"/>
    <w:rsid w:val="0021354B"/>
    <w:rsid w:val="00213599"/>
    <w:rsid w:val="0021365E"/>
    <w:rsid w:val="0021391F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C2D"/>
    <w:rsid w:val="00214D1A"/>
    <w:rsid w:val="00214D7A"/>
    <w:rsid w:val="00214EA3"/>
    <w:rsid w:val="0021502B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FB1"/>
    <w:rsid w:val="00217093"/>
    <w:rsid w:val="00217454"/>
    <w:rsid w:val="002176A3"/>
    <w:rsid w:val="0021773C"/>
    <w:rsid w:val="00217783"/>
    <w:rsid w:val="00217B43"/>
    <w:rsid w:val="00217C02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7E9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9"/>
    <w:rsid w:val="00232580"/>
    <w:rsid w:val="00232662"/>
    <w:rsid w:val="0023289A"/>
    <w:rsid w:val="00232B28"/>
    <w:rsid w:val="00232BE0"/>
    <w:rsid w:val="00232C9C"/>
    <w:rsid w:val="00232D7F"/>
    <w:rsid w:val="00232F3A"/>
    <w:rsid w:val="00233085"/>
    <w:rsid w:val="0023316C"/>
    <w:rsid w:val="00233259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760"/>
    <w:rsid w:val="0024076D"/>
    <w:rsid w:val="00240825"/>
    <w:rsid w:val="002408F6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339"/>
    <w:rsid w:val="00242446"/>
    <w:rsid w:val="0024254D"/>
    <w:rsid w:val="002425CA"/>
    <w:rsid w:val="002426C6"/>
    <w:rsid w:val="002426D9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499"/>
    <w:rsid w:val="002455D2"/>
    <w:rsid w:val="0024564B"/>
    <w:rsid w:val="0024581D"/>
    <w:rsid w:val="002459FA"/>
    <w:rsid w:val="00245A8E"/>
    <w:rsid w:val="00245D2E"/>
    <w:rsid w:val="00245FDF"/>
    <w:rsid w:val="00246296"/>
    <w:rsid w:val="002463EE"/>
    <w:rsid w:val="00246B41"/>
    <w:rsid w:val="00246D4A"/>
    <w:rsid w:val="00246D63"/>
    <w:rsid w:val="00246E89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9A7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EAE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55E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F4F"/>
    <w:rsid w:val="00262FE5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D1F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98A"/>
    <w:rsid w:val="00271A39"/>
    <w:rsid w:val="00271AB5"/>
    <w:rsid w:val="00271B17"/>
    <w:rsid w:val="00271B66"/>
    <w:rsid w:val="00271EB6"/>
    <w:rsid w:val="00271ED5"/>
    <w:rsid w:val="00272192"/>
    <w:rsid w:val="00272333"/>
    <w:rsid w:val="002725B5"/>
    <w:rsid w:val="00272692"/>
    <w:rsid w:val="002727F6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23C"/>
    <w:rsid w:val="00275277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DDA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475"/>
    <w:rsid w:val="00286580"/>
    <w:rsid w:val="00286585"/>
    <w:rsid w:val="002866F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91"/>
    <w:rsid w:val="00291DAD"/>
    <w:rsid w:val="00291E15"/>
    <w:rsid w:val="00291E9A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B5F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34"/>
    <w:rsid w:val="002A00C1"/>
    <w:rsid w:val="002A0302"/>
    <w:rsid w:val="002A0593"/>
    <w:rsid w:val="002A0671"/>
    <w:rsid w:val="002A078E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D0C"/>
    <w:rsid w:val="002A6F84"/>
    <w:rsid w:val="002A6FE1"/>
    <w:rsid w:val="002A70C5"/>
    <w:rsid w:val="002A70DD"/>
    <w:rsid w:val="002A71D3"/>
    <w:rsid w:val="002A74E6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C43"/>
    <w:rsid w:val="002B0C4A"/>
    <w:rsid w:val="002B0CCA"/>
    <w:rsid w:val="002B0E8F"/>
    <w:rsid w:val="002B10CA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A4"/>
    <w:rsid w:val="002B2010"/>
    <w:rsid w:val="002B20A9"/>
    <w:rsid w:val="002B224A"/>
    <w:rsid w:val="002B2603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295"/>
    <w:rsid w:val="002B657D"/>
    <w:rsid w:val="002B6780"/>
    <w:rsid w:val="002B680F"/>
    <w:rsid w:val="002B6A7A"/>
    <w:rsid w:val="002B6A9F"/>
    <w:rsid w:val="002B6AC1"/>
    <w:rsid w:val="002B6AF6"/>
    <w:rsid w:val="002B6E29"/>
    <w:rsid w:val="002B6EAD"/>
    <w:rsid w:val="002B6FC4"/>
    <w:rsid w:val="002B71F3"/>
    <w:rsid w:val="002B71F9"/>
    <w:rsid w:val="002B7293"/>
    <w:rsid w:val="002B72B8"/>
    <w:rsid w:val="002B73E6"/>
    <w:rsid w:val="002B7561"/>
    <w:rsid w:val="002B7679"/>
    <w:rsid w:val="002B777F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716"/>
    <w:rsid w:val="002C47BA"/>
    <w:rsid w:val="002C4800"/>
    <w:rsid w:val="002C482E"/>
    <w:rsid w:val="002C4A4A"/>
    <w:rsid w:val="002C4ACD"/>
    <w:rsid w:val="002C4C21"/>
    <w:rsid w:val="002C4C26"/>
    <w:rsid w:val="002C4D39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D17"/>
    <w:rsid w:val="002D2DA6"/>
    <w:rsid w:val="002D2E3F"/>
    <w:rsid w:val="002D2E79"/>
    <w:rsid w:val="002D2EA7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51C"/>
    <w:rsid w:val="002D55B3"/>
    <w:rsid w:val="002D55B6"/>
    <w:rsid w:val="002D560A"/>
    <w:rsid w:val="002D564B"/>
    <w:rsid w:val="002D5975"/>
    <w:rsid w:val="002D5B4E"/>
    <w:rsid w:val="002D618E"/>
    <w:rsid w:val="002D620E"/>
    <w:rsid w:val="002D6365"/>
    <w:rsid w:val="002D671F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A3F"/>
    <w:rsid w:val="002D7D99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E62"/>
    <w:rsid w:val="002E4018"/>
    <w:rsid w:val="002E4162"/>
    <w:rsid w:val="002E4286"/>
    <w:rsid w:val="002E428C"/>
    <w:rsid w:val="002E4297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988"/>
    <w:rsid w:val="002F19B3"/>
    <w:rsid w:val="002F1A24"/>
    <w:rsid w:val="002F1B3F"/>
    <w:rsid w:val="002F1ED6"/>
    <w:rsid w:val="002F20E9"/>
    <w:rsid w:val="002F22EE"/>
    <w:rsid w:val="002F253B"/>
    <w:rsid w:val="002F270E"/>
    <w:rsid w:val="002F2AE4"/>
    <w:rsid w:val="002F2B2B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3C1"/>
    <w:rsid w:val="002F7499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330"/>
    <w:rsid w:val="00301444"/>
    <w:rsid w:val="003015BE"/>
    <w:rsid w:val="003016F8"/>
    <w:rsid w:val="003017EA"/>
    <w:rsid w:val="0030180B"/>
    <w:rsid w:val="003019E3"/>
    <w:rsid w:val="003019E6"/>
    <w:rsid w:val="00301B22"/>
    <w:rsid w:val="00301B34"/>
    <w:rsid w:val="00301E85"/>
    <w:rsid w:val="00301E91"/>
    <w:rsid w:val="00301F22"/>
    <w:rsid w:val="00301F5C"/>
    <w:rsid w:val="00301F76"/>
    <w:rsid w:val="00302408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670"/>
    <w:rsid w:val="00307926"/>
    <w:rsid w:val="003079B8"/>
    <w:rsid w:val="00307A5D"/>
    <w:rsid w:val="00307A76"/>
    <w:rsid w:val="00307C0D"/>
    <w:rsid w:val="00307DA4"/>
    <w:rsid w:val="00307F7F"/>
    <w:rsid w:val="00310100"/>
    <w:rsid w:val="003101C2"/>
    <w:rsid w:val="00310688"/>
    <w:rsid w:val="003108B1"/>
    <w:rsid w:val="00310987"/>
    <w:rsid w:val="0031107E"/>
    <w:rsid w:val="00311501"/>
    <w:rsid w:val="003115B2"/>
    <w:rsid w:val="003115E0"/>
    <w:rsid w:val="00311907"/>
    <w:rsid w:val="00311ACD"/>
    <w:rsid w:val="00311CE3"/>
    <w:rsid w:val="00311D51"/>
    <w:rsid w:val="00311D7C"/>
    <w:rsid w:val="00311D92"/>
    <w:rsid w:val="00311EA5"/>
    <w:rsid w:val="00311EB0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C93"/>
    <w:rsid w:val="00312CE0"/>
    <w:rsid w:val="00312DDD"/>
    <w:rsid w:val="00312EA6"/>
    <w:rsid w:val="00312FB1"/>
    <w:rsid w:val="00312FD4"/>
    <w:rsid w:val="0031322A"/>
    <w:rsid w:val="00313484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0ED"/>
    <w:rsid w:val="00315202"/>
    <w:rsid w:val="0031544F"/>
    <w:rsid w:val="00315590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D0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2C8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646"/>
    <w:rsid w:val="003346AD"/>
    <w:rsid w:val="00334798"/>
    <w:rsid w:val="003347E2"/>
    <w:rsid w:val="003349A5"/>
    <w:rsid w:val="00334A7B"/>
    <w:rsid w:val="00334AE8"/>
    <w:rsid w:val="00334D10"/>
    <w:rsid w:val="00334E54"/>
    <w:rsid w:val="0033502E"/>
    <w:rsid w:val="0033513E"/>
    <w:rsid w:val="0033515B"/>
    <w:rsid w:val="00335331"/>
    <w:rsid w:val="00335478"/>
    <w:rsid w:val="0033566D"/>
    <w:rsid w:val="00335746"/>
    <w:rsid w:val="00335CCB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E8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D0"/>
    <w:rsid w:val="00347443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B1F"/>
    <w:rsid w:val="00350DC4"/>
    <w:rsid w:val="00350F94"/>
    <w:rsid w:val="00350FE9"/>
    <w:rsid w:val="003510DB"/>
    <w:rsid w:val="00351351"/>
    <w:rsid w:val="00351423"/>
    <w:rsid w:val="003514B5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830"/>
    <w:rsid w:val="00356AA6"/>
    <w:rsid w:val="003570BA"/>
    <w:rsid w:val="003571A5"/>
    <w:rsid w:val="0035757A"/>
    <w:rsid w:val="003575C0"/>
    <w:rsid w:val="00357B1A"/>
    <w:rsid w:val="00357BE8"/>
    <w:rsid w:val="00357C71"/>
    <w:rsid w:val="00357C7B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7072"/>
    <w:rsid w:val="003672C8"/>
    <w:rsid w:val="00367332"/>
    <w:rsid w:val="00367355"/>
    <w:rsid w:val="003676F9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E4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35D"/>
    <w:rsid w:val="00374847"/>
    <w:rsid w:val="00374864"/>
    <w:rsid w:val="0037487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740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CEA"/>
    <w:rsid w:val="00377D6C"/>
    <w:rsid w:val="0038037C"/>
    <w:rsid w:val="00380501"/>
    <w:rsid w:val="0038068C"/>
    <w:rsid w:val="0038078D"/>
    <w:rsid w:val="00380B70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706"/>
    <w:rsid w:val="003819C6"/>
    <w:rsid w:val="00381AE8"/>
    <w:rsid w:val="00381CAF"/>
    <w:rsid w:val="00381E29"/>
    <w:rsid w:val="00382324"/>
    <w:rsid w:val="0038256D"/>
    <w:rsid w:val="00382860"/>
    <w:rsid w:val="00382934"/>
    <w:rsid w:val="003829E2"/>
    <w:rsid w:val="003829F6"/>
    <w:rsid w:val="00382A80"/>
    <w:rsid w:val="00382EE6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B22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09F"/>
    <w:rsid w:val="00387189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B4B"/>
    <w:rsid w:val="00393BBC"/>
    <w:rsid w:val="00393D44"/>
    <w:rsid w:val="00393E83"/>
    <w:rsid w:val="00393FA0"/>
    <w:rsid w:val="00394061"/>
    <w:rsid w:val="00394370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20"/>
    <w:rsid w:val="00396557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94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078"/>
    <w:rsid w:val="003A1262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660"/>
    <w:rsid w:val="003A2670"/>
    <w:rsid w:val="003A2BE1"/>
    <w:rsid w:val="003A2C3A"/>
    <w:rsid w:val="003A2E23"/>
    <w:rsid w:val="003A2F25"/>
    <w:rsid w:val="003A2FF7"/>
    <w:rsid w:val="003A3013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B1C"/>
    <w:rsid w:val="003A6BBF"/>
    <w:rsid w:val="003A6BC5"/>
    <w:rsid w:val="003A6BEE"/>
    <w:rsid w:val="003A6C09"/>
    <w:rsid w:val="003A6D0F"/>
    <w:rsid w:val="003A6E4B"/>
    <w:rsid w:val="003A6E9C"/>
    <w:rsid w:val="003A6EC1"/>
    <w:rsid w:val="003A6FBB"/>
    <w:rsid w:val="003A6FF1"/>
    <w:rsid w:val="003A7018"/>
    <w:rsid w:val="003A736C"/>
    <w:rsid w:val="003A7415"/>
    <w:rsid w:val="003A755B"/>
    <w:rsid w:val="003A7568"/>
    <w:rsid w:val="003A774C"/>
    <w:rsid w:val="003A7854"/>
    <w:rsid w:val="003A78DF"/>
    <w:rsid w:val="003A7ADB"/>
    <w:rsid w:val="003A7BE3"/>
    <w:rsid w:val="003A7CF4"/>
    <w:rsid w:val="003A7D5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4E5"/>
    <w:rsid w:val="003C1570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04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90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AE7"/>
    <w:rsid w:val="003C6B57"/>
    <w:rsid w:val="003C6DF9"/>
    <w:rsid w:val="003C7056"/>
    <w:rsid w:val="003C7196"/>
    <w:rsid w:val="003C7388"/>
    <w:rsid w:val="003C7470"/>
    <w:rsid w:val="003C7495"/>
    <w:rsid w:val="003C7638"/>
    <w:rsid w:val="003C774C"/>
    <w:rsid w:val="003C78B9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D59"/>
    <w:rsid w:val="003F0EA9"/>
    <w:rsid w:val="003F0F6F"/>
    <w:rsid w:val="003F1068"/>
    <w:rsid w:val="003F11DA"/>
    <w:rsid w:val="003F1517"/>
    <w:rsid w:val="003F16BC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403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5C"/>
    <w:rsid w:val="00401354"/>
    <w:rsid w:val="0040145F"/>
    <w:rsid w:val="004014D5"/>
    <w:rsid w:val="0040153D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BB1"/>
    <w:rsid w:val="00402C36"/>
    <w:rsid w:val="00402EA3"/>
    <w:rsid w:val="00402EBA"/>
    <w:rsid w:val="004033F6"/>
    <w:rsid w:val="004036AB"/>
    <w:rsid w:val="00403ACB"/>
    <w:rsid w:val="00403C55"/>
    <w:rsid w:val="00403C9E"/>
    <w:rsid w:val="00403CF5"/>
    <w:rsid w:val="0040417B"/>
    <w:rsid w:val="0040434A"/>
    <w:rsid w:val="00404458"/>
    <w:rsid w:val="004044F8"/>
    <w:rsid w:val="0040450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56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E5"/>
    <w:rsid w:val="00417EC1"/>
    <w:rsid w:val="00420057"/>
    <w:rsid w:val="0042017B"/>
    <w:rsid w:val="0042019D"/>
    <w:rsid w:val="00420239"/>
    <w:rsid w:val="00420468"/>
    <w:rsid w:val="0042059C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A0"/>
    <w:rsid w:val="00422E7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686"/>
    <w:rsid w:val="00425754"/>
    <w:rsid w:val="004257AE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D16"/>
    <w:rsid w:val="00427E07"/>
    <w:rsid w:val="00427FDB"/>
    <w:rsid w:val="004300CD"/>
    <w:rsid w:val="004301B9"/>
    <w:rsid w:val="0043081F"/>
    <w:rsid w:val="004308C4"/>
    <w:rsid w:val="004308C9"/>
    <w:rsid w:val="00430A18"/>
    <w:rsid w:val="00430AA6"/>
    <w:rsid w:val="00430D0C"/>
    <w:rsid w:val="00431256"/>
    <w:rsid w:val="004312BF"/>
    <w:rsid w:val="004313C7"/>
    <w:rsid w:val="00431592"/>
    <w:rsid w:val="0043165C"/>
    <w:rsid w:val="00431767"/>
    <w:rsid w:val="00431A75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2B0A"/>
    <w:rsid w:val="00432C3B"/>
    <w:rsid w:val="00432ECF"/>
    <w:rsid w:val="00432F73"/>
    <w:rsid w:val="00432FB8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C0"/>
    <w:rsid w:val="00434E30"/>
    <w:rsid w:val="00434E83"/>
    <w:rsid w:val="0043515D"/>
    <w:rsid w:val="00435413"/>
    <w:rsid w:val="00435419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676"/>
    <w:rsid w:val="00442ACD"/>
    <w:rsid w:val="00442B12"/>
    <w:rsid w:val="00442D1A"/>
    <w:rsid w:val="00442D51"/>
    <w:rsid w:val="00442DC8"/>
    <w:rsid w:val="00443054"/>
    <w:rsid w:val="0044332F"/>
    <w:rsid w:val="004434FB"/>
    <w:rsid w:val="004435CF"/>
    <w:rsid w:val="0044377F"/>
    <w:rsid w:val="004437D9"/>
    <w:rsid w:val="00443AAA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61"/>
    <w:rsid w:val="00446CE8"/>
    <w:rsid w:val="00447045"/>
    <w:rsid w:val="004470C0"/>
    <w:rsid w:val="0044726B"/>
    <w:rsid w:val="00447361"/>
    <w:rsid w:val="004477B4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63A"/>
    <w:rsid w:val="0045083D"/>
    <w:rsid w:val="00450871"/>
    <w:rsid w:val="00450A0A"/>
    <w:rsid w:val="00450ADC"/>
    <w:rsid w:val="00450B7D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FE"/>
    <w:rsid w:val="0046030D"/>
    <w:rsid w:val="0046049B"/>
    <w:rsid w:val="00460675"/>
    <w:rsid w:val="004607A2"/>
    <w:rsid w:val="00460A48"/>
    <w:rsid w:val="00460A97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C9C"/>
    <w:rsid w:val="00465E30"/>
    <w:rsid w:val="00466115"/>
    <w:rsid w:val="0046641E"/>
    <w:rsid w:val="0046652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762"/>
    <w:rsid w:val="00472883"/>
    <w:rsid w:val="004728C4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D88"/>
    <w:rsid w:val="00474E78"/>
    <w:rsid w:val="00474F2F"/>
    <w:rsid w:val="00474F9E"/>
    <w:rsid w:val="0047506E"/>
    <w:rsid w:val="004751B0"/>
    <w:rsid w:val="004752C8"/>
    <w:rsid w:val="004755E7"/>
    <w:rsid w:val="00475666"/>
    <w:rsid w:val="00475798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83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A66"/>
    <w:rsid w:val="00487AA4"/>
    <w:rsid w:val="00487C12"/>
    <w:rsid w:val="00487CE6"/>
    <w:rsid w:val="00487E1A"/>
    <w:rsid w:val="00487F85"/>
    <w:rsid w:val="00490291"/>
    <w:rsid w:val="004905F6"/>
    <w:rsid w:val="00490737"/>
    <w:rsid w:val="00490765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EF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EAE"/>
    <w:rsid w:val="004A5BFC"/>
    <w:rsid w:val="004A5FE9"/>
    <w:rsid w:val="004A6005"/>
    <w:rsid w:val="004A62DD"/>
    <w:rsid w:val="004A653C"/>
    <w:rsid w:val="004A6634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324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2E6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129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CF"/>
    <w:rsid w:val="004C6D66"/>
    <w:rsid w:val="004C6DDD"/>
    <w:rsid w:val="004C6FCD"/>
    <w:rsid w:val="004C6FF8"/>
    <w:rsid w:val="004C709C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42D"/>
    <w:rsid w:val="004D048F"/>
    <w:rsid w:val="004D0526"/>
    <w:rsid w:val="004D05BA"/>
    <w:rsid w:val="004D05FE"/>
    <w:rsid w:val="004D067C"/>
    <w:rsid w:val="004D0692"/>
    <w:rsid w:val="004D0769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0F"/>
    <w:rsid w:val="004E0949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85F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3"/>
    <w:rsid w:val="004F002B"/>
    <w:rsid w:val="004F04B8"/>
    <w:rsid w:val="004F0698"/>
    <w:rsid w:val="004F0860"/>
    <w:rsid w:val="004F08C4"/>
    <w:rsid w:val="004F08DF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CD"/>
    <w:rsid w:val="004F3B40"/>
    <w:rsid w:val="004F3BDF"/>
    <w:rsid w:val="004F3D1C"/>
    <w:rsid w:val="004F3E7B"/>
    <w:rsid w:val="004F3EF4"/>
    <w:rsid w:val="004F43EE"/>
    <w:rsid w:val="004F4419"/>
    <w:rsid w:val="004F471B"/>
    <w:rsid w:val="004F4721"/>
    <w:rsid w:val="004F49D6"/>
    <w:rsid w:val="004F4AC5"/>
    <w:rsid w:val="004F4B32"/>
    <w:rsid w:val="004F4DE6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2CF"/>
    <w:rsid w:val="004F6468"/>
    <w:rsid w:val="004F64A6"/>
    <w:rsid w:val="004F6680"/>
    <w:rsid w:val="004F6772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1403"/>
    <w:rsid w:val="005016E7"/>
    <w:rsid w:val="00501838"/>
    <w:rsid w:val="0050189B"/>
    <w:rsid w:val="005018BA"/>
    <w:rsid w:val="00501DEA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5016"/>
    <w:rsid w:val="005050A4"/>
    <w:rsid w:val="0050513A"/>
    <w:rsid w:val="00505A0F"/>
    <w:rsid w:val="00505B61"/>
    <w:rsid w:val="0050617C"/>
    <w:rsid w:val="0050626E"/>
    <w:rsid w:val="00506513"/>
    <w:rsid w:val="005067B2"/>
    <w:rsid w:val="00506837"/>
    <w:rsid w:val="005069BC"/>
    <w:rsid w:val="00506C5E"/>
    <w:rsid w:val="00506E67"/>
    <w:rsid w:val="00507287"/>
    <w:rsid w:val="005072BB"/>
    <w:rsid w:val="005072ED"/>
    <w:rsid w:val="005073B0"/>
    <w:rsid w:val="0050751B"/>
    <w:rsid w:val="0050753B"/>
    <w:rsid w:val="005077BA"/>
    <w:rsid w:val="00507903"/>
    <w:rsid w:val="00507AE6"/>
    <w:rsid w:val="00507E10"/>
    <w:rsid w:val="005100DF"/>
    <w:rsid w:val="005102FB"/>
    <w:rsid w:val="0051041C"/>
    <w:rsid w:val="0051048A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E46"/>
    <w:rsid w:val="00513E7C"/>
    <w:rsid w:val="005140AE"/>
    <w:rsid w:val="00514283"/>
    <w:rsid w:val="005142BE"/>
    <w:rsid w:val="005146DE"/>
    <w:rsid w:val="0051495B"/>
    <w:rsid w:val="00514998"/>
    <w:rsid w:val="005149D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CA6"/>
    <w:rsid w:val="00517D6F"/>
    <w:rsid w:val="005201E1"/>
    <w:rsid w:val="0052041B"/>
    <w:rsid w:val="005205FA"/>
    <w:rsid w:val="005208A6"/>
    <w:rsid w:val="0052090A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AF3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410"/>
    <w:rsid w:val="0053042E"/>
    <w:rsid w:val="0053043C"/>
    <w:rsid w:val="0053067E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5011"/>
    <w:rsid w:val="00535021"/>
    <w:rsid w:val="005350C7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50217"/>
    <w:rsid w:val="005502D4"/>
    <w:rsid w:val="00550321"/>
    <w:rsid w:val="005503E7"/>
    <w:rsid w:val="005506D6"/>
    <w:rsid w:val="005507A7"/>
    <w:rsid w:val="00550834"/>
    <w:rsid w:val="00550A68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20A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0EE6"/>
    <w:rsid w:val="005710C2"/>
    <w:rsid w:val="005710F0"/>
    <w:rsid w:val="00571168"/>
    <w:rsid w:val="00571252"/>
    <w:rsid w:val="005712EF"/>
    <w:rsid w:val="0057141B"/>
    <w:rsid w:val="00571475"/>
    <w:rsid w:val="00571740"/>
    <w:rsid w:val="005717D4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FA"/>
    <w:rsid w:val="00573580"/>
    <w:rsid w:val="005735F1"/>
    <w:rsid w:val="00573A13"/>
    <w:rsid w:val="00573BFB"/>
    <w:rsid w:val="00573D68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FB5"/>
    <w:rsid w:val="005753EF"/>
    <w:rsid w:val="00575448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6D4C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156"/>
    <w:rsid w:val="0058180B"/>
    <w:rsid w:val="005818B5"/>
    <w:rsid w:val="005819E2"/>
    <w:rsid w:val="00581B63"/>
    <w:rsid w:val="00581BB9"/>
    <w:rsid w:val="00581EF1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7D2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6E45"/>
    <w:rsid w:val="00587221"/>
    <w:rsid w:val="00587597"/>
    <w:rsid w:val="00587661"/>
    <w:rsid w:val="00587735"/>
    <w:rsid w:val="005877B0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D0"/>
    <w:rsid w:val="005929DB"/>
    <w:rsid w:val="00592B60"/>
    <w:rsid w:val="00592BEB"/>
    <w:rsid w:val="00592DEC"/>
    <w:rsid w:val="00592DF0"/>
    <w:rsid w:val="00592FC9"/>
    <w:rsid w:val="00593056"/>
    <w:rsid w:val="00593384"/>
    <w:rsid w:val="0059344F"/>
    <w:rsid w:val="00593610"/>
    <w:rsid w:val="00593832"/>
    <w:rsid w:val="00593E23"/>
    <w:rsid w:val="00593EF3"/>
    <w:rsid w:val="00593F89"/>
    <w:rsid w:val="0059407C"/>
    <w:rsid w:val="0059429B"/>
    <w:rsid w:val="005943C2"/>
    <w:rsid w:val="005946F4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A0499"/>
    <w:rsid w:val="005A055C"/>
    <w:rsid w:val="005A05A7"/>
    <w:rsid w:val="005A05C9"/>
    <w:rsid w:val="005A062E"/>
    <w:rsid w:val="005A064E"/>
    <w:rsid w:val="005A0662"/>
    <w:rsid w:val="005A0C73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55C"/>
    <w:rsid w:val="005A1623"/>
    <w:rsid w:val="005A1688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9E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946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A7D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ABF"/>
    <w:rsid w:val="005B6BCC"/>
    <w:rsid w:val="005B6C31"/>
    <w:rsid w:val="005B6CA8"/>
    <w:rsid w:val="005B6CC0"/>
    <w:rsid w:val="005B6D03"/>
    <w:rsid w:val="005B6F45"/>
    <w:rsid w:val="005B7029"/>
    <w:rsid w:val="005B7183"/>
    <w:rsid w:val="005B7367"/>
    <w:rsid w:val="005B73A2"/>
    <w:rsid w:val="005B7A11"/>
    <w:rsid w:val="005B7A35"/>
    <w:rsid w:val="005B7B6D"/>
    <w:rsid w:val="005B7C59"/>
    <w:rsid w:val="005B7C89"/>
    <w:rsid w:val="005B7F84"/>
    <w:rsid w:val="005C005C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D64"/>
    <w:rsid w:val="005C5DBF"/>
    <w:rsid w:val="005C611A"/>
    <w:rsid w:val="005C62C5"/>
    <w:rsid w:val="005C631B"/>
    <w:rsid w:val="005C633C"/>
    <w:rsid w:val="005C639F"/>
    <w:rsid w:val="005C63B0"/>
    <w:rsid w:val="005C6684"/>
    <w:rsid w:val="005C6904"/>
    <w:rsid w:val="005C69EB"/>
    <w:rsid w:val="005C6DD8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53E"/>
    <w:rsid w:val="005D556B"/>
    <w:rsid w:val="005D5609"/>
    <w:rsid w:val="005D56FC"/>
    <w:rsid w:val="005D575C"/>
    <w:rsid w:val="005D580B"/>
    <w:rsid w:val="005D588D"/>
    <w:rsid w:val="005D5C4F"/>
    <w:rsid w:val="005D5E02"/>
    <w:rsid w:val="005D5ED3"/>
    <w:rsid w:val="005D60C4"/>
    <w:rsid w:val="005D611B"/>
    <w:rsid w:val="005D642E"/>
    <w:rsid w:val="005D66D7"/>
    <w:rsid w:val="005D690E"/>
    <w:rsid w:val="005D6C3A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874"/>
    <w:rsid w:val="005E5A28"/>
    <w:rsid w:val="005E5A50"/>
    <w:rsid w:val="005E5A73"/>
    <w:rsid w:val="005E5EF1"/>
    <w:rsid w:val="005E5F2D"/>
    <w:rsid w:val="005E60BE"/>
    <w:rsid w:val="005E60E3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8E3"/>
    <w:rsid w:val="005E7A34"/>
    <w:rsid w:val="005E7A4E"/>
    <w:rsid w:val="005E7C9B"/>
    <w:rsid w:val="005E7CA4"/>
    <w:rsid w:val="005E7CC1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B6C"/>
    <w:rsid w:val="00604E0D"/>
    <w:rsid w:val="00604E44"/>
    <w:rsid w:val="006050C6"/>
    <w:rsid w:val="00605239"/>
    <w:rsid w:val="00605247"/>
    <w:rsid w:val="006055E9"/>
    <w:rsid w:val="006056D8"/>
    <w:rsid w:val="0060582B"/>
    <w:rsid w:val="0060596F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775"/>
    <w:rsid w:val="0060680C"/>
    <w:rsid w:val="0060686F"/>
    <w:rsid w:val="006069CD"/>
    <w:rsid w:val="00606B1E"/>
    <w:rsid w:val="00606C68"/>
    <w:rsid w:val="00606D33"/>
    <w:rsid w:val="0060705F"/>
    <w:rsid w:val="0060726F"/>
    <w:rsid w:val="006073B3"/>
    <w:rsid w:val="006074F3"/>
    <w:rsid w:val="00607819"/>
    <w:rsid w:val="00607848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468"/>
    <w:rsid w:val="006115C6"/>
    <w:rsid w:val="006117A6"/>
    <w:rsid w:val="00611AB0"/>
    <w:rsid w:val="00611F13"/>
    <w:rsid w:val="006122B1"/>
    <w:rsid w:val="00612353"/>
    <w:rsid w:val="00612440"/>
    <w:rsid w:val="006125E1"/>
    <w:rsid w:val="006127F0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714F"/>
    <w:rsid w:val="00617362"/>
    <w:rsid w:val="006173CE"/>
    <w:rsid w:val="0061748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A27"/>
    <w:rsid w:val="00627BAA"/>
    <w:rsid w:val="00627CD7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CF0"/>
    <w:rsid w:val="006340F2"/>
    <w:rsid w:val="0063412F"/>
    <w:rsid w:val="00634856"/>
    <w:rsid w:val="006348CD"/>
    <w:rsid w:val="006348D6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87"/>
    <w:rsid w:val="0064328D"/>
    <w:rsid w:val="006432EF"/>
    <w:rsid w:val="00643325"/>
    <w:rsid w:val="00643374"/>
    <w:rsid w:val="0064345C"/>
    <w:rsid w:val="006434F5"/>
    <w:rsid w:val="00643941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7113"/>
    <w:rsid w:val="0064714B"/>
    <w:rsid w:val="006473D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592"/>
    <w:rsid w:val="00652E68"/>
    <w:rsid w:val="00652F13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FA2"/>
    <w:rsid w:val="00653FEB"/>
    <w:rsid w:val="00654056"/>
    <w:rsid w:val="0065418F"/>
    <w:rsid w:val="0065424B"/>
    <w:rsid w:val="006543A8"/>
    <w:rsid w:val="00654401"/>
    <w:rsid w:val="006548C5"/>
    <w:rsid w:val="00654BE2"/>
    <w:rsid w:val="00654DFE"/>
    <w:rsid w:val="006553C2"/>
    <w:rsid w:val="006553F3"/>
    <w:rsid w:val="006557C0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D10"/>
    <w:rsid w:val="00656EDB"/>
    <w:rsid w:val="00656FD6"/>
    <w:rsid w:val="00657135"/>
    <w:rsid w:val="0065732D"/>
    <w:rsid w:val="0065736F"/>
    <w:rsid w:val="006576F5"/>
    <w:rsid w:val="006577D3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2EA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4034"/>
    <w:rsid w:val="00664049"/>
    <w:rsid w:val="0066404F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D7B"/>
    <w:rsid w:val="00664DC5"/>
    <w:rsid w:val="00664F7E"/>
    <w:rsid w:val="006650AB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F2"/>
    <w:rsid w:val="006717FE"/>
    <w:rsid w:val="006718CA"/>
    <w:rsid w:val="00671AC7"/>
    <w:rsid w:val="00671EB2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57"/>
    <w:rsid w:val="00673FE9"/>
    <w:rsid w:val="00674003"/>
    <w:rsid w:val="00674023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E7B"/>
    <w:rsid w:val="006871E2"/>
    <w:rsid w:val="006873E4"/>
    <w:rsid w:val="00687439"/>
    <w:rsid w:val="006874FB"/>
    <w:rsid w:val="00687794"/>
    <w:rsid w:val="00687896"/>
    <w:rsid w:val="00687981"/>
    <w:rsid w:val="00687A44"/>
    <w:rsid w:val="00687CF0"/>
    <w:rsid w:val="00687D81"/>
    <w:rsid w:val="00687DF0"/>
    <w:rsid w:val="00687F22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EC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D5"/>
    <w:rsid w:val="00691DF2"/>
    <w:rsid w:val="00691EB1"/>
    <w:rsid w:val="00691EED"/>
    <w:rsid w:val="006920B8"/>
    <w:rsid w:val="00692321"/>
    <w:rsid w:val="00692403"/>
    <w:rsid w:val="00692467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F8"/>
    <w:rsid w:val="00695216"/>
    <w:rsid w:val="00695414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97B"/>
    <w:rsid w:val="00697ABC"/>
    <w:rsid w:val="00697BAF"/>
    <w:rsid w:val="00697D5C"/>
    <w:rsid w:val="006A0437"/>
    <w:rsid w:val="006A05EE"/>
    <w:rsid w:val="006A06EF"/>
    <w:rsid w:val="006A072E"/>
    <w:rsid w:val="006A0AAB"/>
    <w:rsid w:val="006A0D48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937"/>
    <w:rsid w:val="006A1AAE"/>
    <w:rsid w:val="006A1B16"/>
    <w:rsid w:val="006A1D7B"/>
    <w:rsid w:val="006A2180"/>
    <w:rsid w:val="006A2189"/>
    <w:rsid w:val="006A2987"/>
    <w:rsid w:val="006A2B27"/>
    <w:rsid w:val="006A2CD4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365"/>
    <w:rsid w:val="006A74DC"/>
    <w:rsid w:val="006A76A3"/>
    <w:rsid w:val="006A773B"/>
    <w:rsid w:val="006A78C2"/>
    <w:rsid w:val="006A78DC"/>
    <w:rsid w:val="006A7D0A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1AD"/>
    <w:rsid w:val="006B11B9"/>
    <w:rsid w:val="006B1252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AE8"/>
    <w:rsid w:val="006B2B6C"/>
    <w:rsid w:val="006B2C93"/>
    <w:rsid w:val="006B2E24"/>
    <w:rsid w:val="006B2E45"/>
    <w:rsid w:val="006B2F35"/>
    <w:rsid w:val="006B3070"/>
    <w:rsid w:val="006B30AA"/>
    <w:rsid w:val="006B3167"/>
    <w:rsid w:val="006B325D"/>
    <w:rsid w:val="006B34C1"/>
    <w:rsid w:val="006B354E"/>
    <w:rsid w:val="006B3585"/>
    <w:rsid w:val="006B367C"/>
    <w:rsid w:val="006B388F"/>
    <w:rsid w:val="006B390A"/>
    <w:rsid w:val="006B3BE9"/>
    <w:rsid w:val="006B3C8B"/>
    <w:rsid w:val="006B3DB5"/>
    <w:rsid w:val="006B4056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22E"/>
    <w:rsid w:val="006B5338"/>
    <w:rsid w:val="006B5357"/>
    <w:rsid w:val="006B55C6"/>
    <w:rsid w:val="006B570F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166"/>
    <w:rsid w:val="006B7181"/>
    <w:rsid w:val="006B7224"/>
    <w:rsid w:val="006B73ED"/>
    <w:rsid w:val="006B74F0"/>
    <w:rsid w:val="006B77D8"/>
    <w:rsid w:val="006B7827"/>
    <w:rsid w:val="006B784F"/>
    <w:rsid w:val="006B785E"/>
    <w:rsid w:val="006B7A02"/>
    <w:rsid w:val="006B7C1A"/>
    <w:rsid w:val="006B7C74"/>
    <w:rsid w:val="006B7D0A"/>
    <w:rsid w:val="006C0240"/>
    <w:rsid w:val="006C0521"/>
    <w:rsid w:val="006C05A1"/>
    <w:rsid w:val="006C0637"/>
    <w:rsid w:val="006C064B"/>
    <w:rsid w:val="006C0927"/>
    <w:rsid w:val="006C0B3C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4C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52B"/>
    <w:rsid w:val="006C47F5"/>
    <w:rsid w:val="006C492A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D04"/>
    <w:rsid w:val="006D0DAB"/>
    <w:rsid w:val="006D0EFA"/>
    <w:rsid w:val="006D1167"/>
    <w:rsid w:val="006D11BF"/>
    <w:rsid w:val="006D128F"/>
    <w:rsid w:val="006D12A7"/>
    <w:rsid w:val="006D13B4"/>
    <w:rsid w:val="006D1401"/>
    <w:rsid w:val="006D16DC"/>
    <w:rsid w:val="006D1722"/>
    <w:rsid w:val="006D18CC"/>
    <w:rsid w:val="006D19F0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BC4"/>
    <w:rsid w:val="006D2D4A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50E"/>
    <w:rsid w:val="006D75C8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13E"/>
    <w:rsid w:val="006E1633"/>
    <w:rsid w:val="006E16AE"/>
    <w:rsid w:val="006E170A"/>
    <w:rsid w:val="006E194B"/>
    <w:rsid w:val="006E19ED"/>
    <w:rsid w:val="006E1A2A"/>
    <w:rsid w:val="006E1BEA"/>
    <w:rsid w:val="006E2000"/>
    <w:rsid w:val="006E205C"/>
    <w:rsid w:val="006E20AF"/>
    <w:rsid w:val="006E222B"/>
    <w:rsid w:val="006E225F"/>
    <w:rsid w:val="006E23E2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94F"/>
    <w:rsid w:val="006E5B40"/>
    <w:rsid w:val="006E5C56"/>
    <w:rsid w:val="006E5F92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5B0"/>
    <w:rsid w:val="006F05D2"/>
    <w:rsid w:val="006F0624"/>
    <w:rsid w:val="006F0655"/>
    <w:rsid w:val="006F07C1"/>
    <w:rsid w:val="006F09EF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0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F8C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20F"/>
    <w:rsid w:val="006F6370"/>
    <w:rsid w:val="006F63AC"/>
    <w:rsid w:val="006F63F9"/>
    <w:rsid w:val="006F667F"/>
    <w:rsid w:val="006F6773"/>
    <w:rsid w:val="006F677A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230"/>
    <w:rsid w:val="006F73F7"/>
    <w:rsid w:val="006F7673"/>
    <w:rsid w:val="006F792F"/>
    <w:rsid w:val="006F7D1B"/>
    <w:rsid w:val="006F7F47"/>
    <w:rsid w:val="006F7FB7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C6E"/>
    <w:rsid w:val="00701D72"/>
    <w:rsid w:val="0070268A"/>
    <w:rsid w:val="007028AC"/>
    <w:rsid w:val="007028E1"/>
    <w:rsid w:val="007029A6"/>
    <w:rsid w:val="007029E1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B3"/>
    <w:rsid w:val="00703C39"/>
    <w:rsid w:val="00703C84"/>
    <w:rsid w:val="00703F43"/>
    <w:rsid w:val="00703F92"/>
    <w:rsid w:val="007041C3"/>
    <w:rsid w:val="00704296"/>
    <w:rsid w:val="0070434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D39"/>
    <w:rsid w:val="007060C6"/>
    <w:rsid w:val="00706113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459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263"/>
    <w:rsid w:val="0071731B"/>
    <w:rsid w:val="0071738C"/>
    <w:rsid w:val="007173DF"/>
    <w:rsid w:val="007174D7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925"/>
    <w:rsid w:val="00721973"/>
    <w:rsid w:val="00721AB6"/>
    <w:rsid w:val="00721B36"/>
    <w:rsid w:val="00722055"/>
    <w:rsid w:val="007221CC"/>
    <w:rsid w:val="007221DF"/>
    <w:rsid w:val="00722478"/>
    <w:rsid w:val="0072256D"/>
    <w:rsid w:val="007227D1"/>
    <w:rsid w:val="00722A05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59"/>
    <w:rsid w:val="00725D92"/>
    <w:rsid w:val="00725DB4"/>
    <w:rsid w:val="00725EA9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C4A"/>
    <w:rsid w:val="00727E38"/>
    <w:rsid w:val="00727FF6"/>
    <w:rsid w:val="00730009"/>
    <w:rsid w:val="0073007E"/>
    <w:rsid w:val="00730091"/>
    <w:rsid w:val="00730361"/>
    <w:rsid w:val="007304D0"/>
    <w:rsid w:val="0073097E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E6F"/>
    <w:rsid w:val="00741FAC"/>
    <w:rsid w:val="00741FED"/>
    <w:rsid w:val="00742062"/>
    <w:rsid w:val="007424CB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4F71"/>
    <w:rsid w:val="0074501B"/>
    <w:rsid w:val="00745097"/>
    <w:rsid w:val="0074510F"/>
    <w:rsid w:val="00745137"/>
    <w:rsid w:val="00745168"/>
    <w:rsid w:val="007452A3"/>
    <w:rsid w:val="00745413"/>
    <w:rsid w:val="007456AF"/>
    <w:rsid w:val="0074593F"/>
    <w:rsid w:val="00745B1A"/>
    <w:rsid w:val="00745B4B"/>
    <w:rsid w:val="00745E10"/>
    <w:rsid w:val="00745EB9"/>
    <w:rsid w:val="00745F04"/>
    <w:rsid w:val="0074619F"/>
    <w:rsid w:val="00746261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61"/>
    <w:rsid w:val="007517DF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B1A"/>
    <w:rsid w:val="00753C51"/>
    <w:rsid w:val="00753C93"/>
    <w:rsid w:val="00753E64"/>
    <w:rsid w:val="00753EC1"/>
    <w:rsid w:val="0075435E"/>
    <w:rsid w:val="0075446B"/>
    <w:rsid w:val="007548A8"/>
    <w:rsid w:val="0075495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4AB"/>
    <w:rsid w:val="007564EA"/>
    <w:rsid w:val="00756618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48F"/>
    <w:rsid w:val="0076371C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FC"/>
    <w:rsid w:val="00771029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8AF"/>
    <w:rsid w:val="00772A51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501"/>
    <w:rsid w:val="00775724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0A3"/>
    <w:rsid w:val="007821D7"/>
    <w:rsid w:val="007821E2"/>
    <w:rsid w:val="007824DA"/>
    <w:rsid w:val="00782512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09E"/>
    <w:rsid w:val="0078561F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AD5"/>
    <w:rsid w:val="007870B5"/>
    <w:rsid w:val="007871CF"/>
    <w:rsid w:val="00787214"/>
    <w:rsid w:val="007873E2"/>
    <w:rsid w:val="007873E3"/>
    <w:rsid w:val="007874AF"/>
    <w:rsid w:val="007875ED"/>
    <w:rsid w:val="007876DD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A3"/>
    <w:rsid w:val="00790C7D"/>
    <w:rsid w:val="00790D9F"/>
    <w:rsid w:val="00790E08"/>
    <w:rsid w:val="00790FA1"/>
    <w:rsid w:val="00791084"/>
    <w:rsid w:val="0079109D"/>
    <w:rsid w:val="0079112F"/>
    <w:rsid w:val="00791131"/>
    <w:rsid w:val="00791457"/>
    <w:rsid w:val="007917C3"/>
    <w:rsid w:val="00791BA3"/>
    <w:rsid w:val="00791D9B"/>
    <w:rsid w:val="00791EFF"/>
    <w:rsid w:val="00791FB9"/>
    <w:rsid w:val="00792387"/>
    <w:rsid w:val="007927E0"/>
    <w:rsid w:val="00792810"/>
    <w:rsid w:val="007928DE"/>
    <w:rsid w:val="00792902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E86"/>
    <w:rsid w:val="00795103"/>
    <w:rsid w:val="0079510A"/>
    <w:rsid w:val="007951C9"/>
    <w:rsid w:val="007951F7"/>
    <w:rsid w:val="007956FB"/>
    <w:rsid w:val="00795704"/>
    <w:rsid w:val="00795742"/>
    <w:rsid w:val="0079592E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F3"/>
    <w:rsid w:val="00797837"/>
    <w:rsid w:val="00797855"/>
    <w:rsid w:val="007978C9"/>
    <w:rsid w:val="00797B84"/>
    <w:rsid w:val="00797F82"/>
    <w:rsid w:val="007A004D"/>
    <w:rsid w:val="007A0610"/>
    <w:rsid w:val="007A0688"/>
    <w:rsid w:val="007A06EC"/>
    <w:rsid w:val="007A07D5"/>
    <w:rsid w:val="007A07DB"/>
    <w:rsid w:val="007A0805"/>
    <w:rsid w:val="007A0914"/>
    <w:rsid w:val="007A0944"/>
    <w:rsid w:val="007A0D7B"/>
    <w:rsid w:val="007A10B6"/>
    <w:rsid w:val="007A1242"/>
    <w:rsid w:val="007A12D0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CA6"/>
    <w:rsid w:val="007A2E3A"/>
    <w:rsid w:val="007A2E66"/>
    <w:rsid w:val="007A2E84"/>
    <w:rsid w:val="007A2EA9"/>
    <w:rsid w:val="007A301A"/>
    <w:rsid w:val="007A3153"/>
    <w:rsid w:val="007A316F"/>
    <w:rsid w:val="007A360F"/>
    <w:rsid w:val="007A3790"/>
    <w:rsid w:val="007A385E"/>
    <w:rsid w:val="007A3904"/>
    <w:rsid w:val="007A3B60"/>
    <w:rsid w:val="007A3D08"/>
    <w:rsid w:val="007A3F8C"/>
    <w:rsid w:val="007A403A"/>
    <w:rsid w:val="007A40CF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466"/>
    <w:rsid w:val="007B0AE0"/>
    <w:rsid w:val="007B0BEE"/>
    <w:rsid w:val="007B0C77"/>
    <w:rsid w:val="007B0DF6"/>
    <w:rsid w:val="007B0FFB"/>
    <w:rsid w:val="007B11DF"/>
    <w:rsid w:val="007B11E6"/>
    <w:rsid w:val="007B128A"/>
    <w:rsid w:val="007B133A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CEA"/>
    <w:rsid w:val="007B2DAA"/>
    <w:rsid w:val="007B2E52"/>
    <w:rsid w:val="007B2EC3"/>
    <w:rsid w:val="007B2EF3"/>
    <w:rsid w:val="007B300D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0F12"/>
    <w:rsid w:val="007C13F7"/>
    <w:rsid w:val="007C1574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707"/>
    <w:rsid w:val="007C6754"/>
    <w:rsid w:val="007C688E"/>
    <w:rsid w:val="007C6998"/>
    <w:rsid w:val="007C69B1"/>
    <w:rsid w:val="007C6A24"/>
    <w:rsid w:val="007C6BD4"/>
    <w:rsid w:val="007C6C9B"/>
    <w:rsid w:val="007C6E11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083"/>
    <w:rsid w:val="007D1172"/>
    <w:rsid w:val="007D14BC"/>
    <w:rsid w:val="007D1545"/>
    <w:rsid w:val="007D16C8"/>
    <w:rsid w:val="007D1913"/>
    <w:rsid w:val="007D192D"/>
    <w:rsid w:val="007D1983"/>
    <w:rsid w:val="007D19AE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D01"/>
    <w:rsid w:val="007D3EAE"/>
    <w:rsid w:val="007D3F4E"/>
    <w:rsid w:val="007D3F83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12E"/>
    <w:rsid w:val="007E32DA"/>
    <w:rsid w:val="007E382C"/>
    <w:rsid w:val="007E38DA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D6"/>
    <w:rsid w:val="007F5337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A9"/>
    <w:rsid w:val="007F6CCA"/>
    <w:rsid w:val="007F6E61"/>
    <w:rsid w:val="007F6E69"/>
    <w:rsid w:val="007F6FD1"/>
    <w:rsid w:val="007F7034"/>
    <w:rsid w:val="007F704F"/>
    <w:rsid w:val="007F74DB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65C"/>
    <w:rsid w:val="008007B1"/>
    <w:rsid w:val="008008A8"/>
    <w:rsid w:val="00800C8D"/>
    <w:rsid w:val="00800CEC"/>
    <w:rsid w:val="0080128B"/>
    <w:rsid w:val="00801304"/>
    <w:rsid w:val="00801503"/>
    <w:rsid w:val="0080152A"/>
    <w:rsid w:val="00801543"/>
    <w:rsid w:val="00801639"/>
    <w:rsid w:val="00801698"/>
    <w:rsid w:val="0080175E"/>
    <w:rsid w:val="00801A08"/>
    <w:rsid w:val="00801AA7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CF"/>
    <w:rsid w:val="00805443"/>
    <w:rsid w:val="00805531"/>
    <w:rsid w:val="00805532"/>
    <w:rsid w:val="00805670"/>
    <w:rsid w:val="008057B2"/>
    <w:rsid w:val="008057C0"/>
    <w:rsid w:val="008057C1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43F"/>
    <w:rsid w:val="00807663"/>
    <w:rsid w:val="00807830"/>
    <w:rsid w:val="008078E1"/>
    <w:rsid w:val="008079B5"/>
    <w:rsid w:val="008079CC"/>
    <w:rsid w:val="00807A75"/>
    <w:rsid w:val="00807B44"/>
    <w:rsid w:val="00807C5F"/>
    <w:rsid w:val="00807E5B"/>
    <w:rsid w:val="00810142"/>
    <w:rsid w:val="0081066C"/>
    <w:rsid w:val="008106BA"/>
    <w:rsid w:val="008107EC"/>
    <w:rsid w:val="00810887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9A9"/>
    <w:rsid w:val="00813A22"/>
    <w:rsid w:val="00813ACB"/>
    <w:rsid w:val="00813BAD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AE0"/>
    <w:rsid w:val="00814BEA"/>
    <w:rsid w:val="00814BF7"/>
    <w:rsid w:val="00814D5C"/>
    <w:rsid w:val="00814EA3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C55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65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39F"/>
    <w:rsid w:val="008223C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6F62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20E4"/>
    <w:rsid w:val="008321F1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E1"/>
    <w:rsid w:val="00832F6F"/>
    <w:rsid w:val="00832FAF"/>
    <w:rsid w:val="00832FD4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B7F"/>
    <w:rsid w:val="00836159"/>
    <w:rsid w:val="00836438"/>
    <w:rsid w:val="0083650E"/>
    <w:rsid w:val="008366DA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2038"/>
    <w:rsid w:val="008423E6"/>
    <w:rsid w:val="008426DE"/>
    <w:rsid w:val="00842758"/>
    <w:rsid w:val="00842A88"/>
    <w:rsid w:val="00842A9E"/>
    <w:rsid w:val="00842B0B"/>
    <w:rsid w:val="00842B0E"/>
    <w:rsid w:val="00842C47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D15"/>
    <w:rsid w:val="00845D31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C5"/>
    <w:rsid w:val="008535E8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C32"/>
    <w:rsid w:val="008560B2"/>
    <w:rsid w:val="00856180"/>
    <w:rsid w:val="008563BC"/>
    <w:rsid w:val="008563C8"/>
    <w:rsid w:val="00856481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C5"/>
    <w:rsid w:val="008615B9"/>
    <w:rsid w:val="008616CD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84"/>
    <w:rsid w:val="008703B7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92"/>
    <w:rsid w:val="00871760"/>
    <w:rsid w:val="00871917"/>
    <w:rsid w:val="0087197F"/>
    <w:rsid w:val="00871A68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651"/>
    <w:rsid w:val="00883663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DF3"/>
    <w:rsid w:val="00886208"/>
    <w:rsid w:val="0088673F"/>
    <w:rsid w:val="008868B9"/>
    <w:rsid w:val="0088693E"/>
    <w:rsid w:val="008872FD"/>
    <w:rsid w:val="00887771"/>
    <w:rsid w:val="008877BC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C0"/>
    <w:rsid w:val="00890A65"/>
    <w:rsid w:val="00890E62"/>
    <w:rsid w:val="00891150"/>
    <w:rsid w:val="008911FF"/>
    <w:rsid w:val="00891225"/>
    <w:rsid w:val="008913C0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E9"/>
    <w:rsid w:val="008966F7"/>
    <w:rsid w:val="00896782"/>
    <w:rsid w:val="00896B69"/>
    <w:rsid w:val="00896B72"/>
    <w:rsid w:val="00896C72"/>
    <w:rsid w:val="00896F05"/>
    <w:rsid w:val="00897082"/>
    <w:rsid w:val="008971AF"/>
    <w:rsid w:val="00897213"/>
    <w:rsid w:val="00897270"/>
    <w:rsid w:val="00897372"/>
    <w:rsid w:val="008976B7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F8F"/>
    <w:rsid w:val="008A3204"/>
    <w:rsid w:val="008A3320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BD"/>
    <w:rsid w:val="008B2CB7"/>
    <w:rsid w:val="008B2DF0"/>
    <w:rsid w:val="008B3092"/>
    <w:rsid w:val="008B30C8"/>
    <w:rsid w:val="008B310F"/>
    <w:rsid w:val="008B355D"/>
    <w:rsid w:val="008B39AB"/>
    <w:rsid w:val="008B3BBA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964"/>
    <w:rsid w:val="008B4EBA"/>
    <w:rsid w:val="008B4EFE"/>
    <w:rsid w:val="008B5071"/>
    <w:rsid w:val="008B5208"/>
    <w:rsid w:val="008B5260"/>
    <w:rsid w:val="008B55EC"/>
    <w:rsid w:val="008B5A4B"/>
    <w:rsid w:val="008B5A56"/>
    <w:rsid w:val="008B5A6B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909"/>
    <w:rsid w:val="008B6A02"/>
    <w:rsid w:val="008B6A0A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31BE"/>
    <w:rsid w:val="008C33CB"/>
    <w:rsid w:val="008C34D2"/>
    <w:rsid w:val="008C352D"/>
    <w:rsid w:val="008C3A55"/>
    <w:rsid w:val="008C3B6C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B8E"/>
    <w:rsid w:val="008C5BAB"/>
    <w:rsid w:val="008C5C7E"/>
    <w:rsid w:val="008C5FF6"/>
    <w:rsid w:val="008C61DD"/>
    <w:rsid w:val="008C65A7"/>
    <w:rsid w:val="008C679A"/>
    <w:rsid w:val="008C680C"/>
    <w:rsid w:val="008C6825"/>
    <w:rsid w:val="008C6893"/>
    <w:rsid w:val="008C6970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8F5"/>
    <w:rsid w:val="008D1986"/>
    <w:rsid w:val="008D1B5F"/>
    <w:rsid w:val="008D1D7D"/>
    <w:rsid w:val="008D1FFE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8DE"/>
    <w:rsid w:val="008E2AD3"/>
    <w:rsid w:val="008E2B5D"/>
    <w:rsid w:val="008E2BA0"/>
    <w:rsid w:val="008E2E78"/>
    <w:rsid w:val="008E32C8"/>
    <w:rsid w:val="008E348D"/>
    <w:rsid w:val="008E34D7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8E2"/>
    <w:rsid w:val="008E592D"/>
    <w:rsid w:val="008E5997"/>
    <w:rsid w:val="008E5C42"/>
    <w:rsid w:val="008E5E5C"/>
    <w:rsid w:val="008E5ECF"/>
    <w:rsid w:val="008E5FF1"/>
    <w:rsid w:val="008E6300"/>
    <w:rsid w:val="008E6395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579"/>
    <w:rsid w:val="008F65AE"/>
    <w:rsid w:val="008F65B4"/>
    <w:rsid w:val="008F65FF"/>
    <w:rsid w:val="008F675C"/>
    <w:rsid w:val="008F67C7"/>
    <w:rsid w:val="008F69EA"/>
    <w:rsid w:val="008F69EE"/>
    <w:rsid w:val="008F6C90"/>
    <w:rsid w:val="008F6FFB"/>
    <w:rsid w:val="008F70B4"/>
    <w:rsid w:val="008F7171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0B"/>
    <w:rsid w:val="00901242"/>
    <w:rsid w:val="00901279"/>
    <w:rsid w:val="0090138B"/>
    <w:rsid w:val="00901491"/>
    <w:rsid w:val="009016C5"/>
    <w:rsid w:val="0090170D"/>
    <w:rsid w:val="00901986"/>
    <w:rsid w:val="00901AB6"/>
    <w:rsid w:val="00901B99"/>
    <w:rsid w:val="00902125"/>
    <w:rsid w:val="00902301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A37"/>
    <w:rsid w:val="00905C0C"/>
    <w:rsid w:val="00905D54"/>
    <w:rsid w:val="00905FA3"/>
    <w:rsid w:val="00906005"/>
    <w:rsid w:val="009060D4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E9D"/>
    <w:rsid w:val="0091049D"/>
    <w:rsid w:val="009104FF"/>
    <w:rsid w:val="00910702"/>
    <w:rsid w:val="00910934"/>
    <w:rsid w:val="00910AA1"/>
    <w:rsid w:val="00910B68"/>
    <w:rsid w:val="00910B71"/>
    <w:rsid w:val="00910C81"/>
    <w:rsid w:val="00910D5F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2B3"/>
    <w:rsid w:val="0091752F"/>
    <w:rsid w:val="009176E3"/>
    <w:rsid w:val="00917A7C"/>
    <w:rsid w:val="00917D18"/>
    <w:rsid w:val="00917E38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D83"/>
    <w:rsid w:val="00920E4C"/>
    <w:rsid w:val="00920E8B"/>
    <w:rsid w:val="00921388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DFC"/>
    <w:rsid w:val="00923E74"/>
    <w:rsid w:val="00923EF2"/>
    <w:rsid w:val="00923FBA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FF1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6B7"/>
    <w:rsid w:val="0092781C"/>
    <w:rsid w:val="00927AAC"/>
    <w:rsid w:val="00927D42"/>
    <w:rsid w:val="00927F1A"/>
    <w:rsid w:val="0093001A"/>
    <w:rsid w:val="00930055"/>
    <w:rsid w:val="00930093"/>
    <w:rsid w:val="00930282"/>
    <w:rsid w:val="00930372"/>
    <w:rsid w:val="009306DC"/>
    <w:rsid w:val="00930BE7"/>
    <w:rsid w:val="00930D82"/>
    <w:rsid w:val="0093100B"/>
    <w:rsid w:val="00931030"/>
    <w:rsid w:val="0093121E"/>
    <w:rsid w:val="00931251"/>
    <w:rsid w:val="009312B0"/>
    <w:rsid w:val="009312F3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446"/>
    <w:rsid w:val="009324B1"/>
    <w:rsid w:val="00932504"/>
    <w:rsid w:val="009327A4"/>
    <w:rsid w:val="0093282C"/>
    <w:rsid w:val="00932B14"/>
    <w:rsid w:val="00932B2B"/>
    <w:rsid w:val="00932B85"/>
    <w:rsid w:val="00932BD9"/>
    <w:rsid w:val="00932BDD"/>
    <w:rsid w:val="00932BFC"/>
    <w:rsid w:val="009333AB"/>
    <w:rsid w:val="00933498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D35"/>
    <w:rsid w:val="00934D4A"/>
    <w:rsid w:val="00934F74"/>
    <w:rsid w:val="00934F76"/>
    <w:rsid w:val="0093546B"/>
    <w:rsid w:val="009354C0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2C"/>
    <w:rsid w:val="00940291"/>
    <w:rsid w:val="009402DD"/>
    <w:rsid w:val="00940491"/>
    <w:rsid w:val="009404BA"/>
    <w:rsid w:val="0094068C"/>
    <w:rsid w:val="00940795"/>
    <w:rsid w:val="00940811"/>
    <w:rsid w:val="009409D1"/>
    <w:rsid w:val="00940A34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96"/>
    <w:rsid w:val="009421FD"/>
    <w:rsid w:val="00942557"/>
    <w:rsid w:val="00942565"/>
    <w:rsid w:val="00942649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F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20F2"/>
    <w:rsid w:val="0095239D"/>
    <w:rsid w:val="009525C5"/>
    <w:rsid w:val="009525D5"/>
    <w:rsid w:val="00952627"/>
    <w:rsid w:val="00952634"/>
    <w:rsid w:val="009526EA"/>
    <w:rsid w:val="0095274B"/>
    <w:rsid w:val="00952A27"/>
    <w:rsid w:val="00952AD7"/>
    <w:rsid w:val="00952ADA"/>
    <w:rsid w:val="0095303D"/>
    <w:rsid w:val="00953164"/>
    <w:rsid w:val="0095317E"/>
    <w:rsid w:val="00953185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21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82B"/>
    <w:rsid w:val="009568CD"/>
    <w:rsid w:val="00956963"/>
    <w:rsid w:val="00956B59"/>
    <w:rsid w:val="00956E03"/>
    <w:rsid w:val="009570C3"/>
    <w:rsid w:val="0095722C"/>
    <w:rsid w:val="0095739F"/>
    <w:rsid w:val="0095747D"/>
    <w:rsid w:val="009574BE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D60"/>
    <w:rsid w:val="00960E15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F4C"/>
    <w:rsid w:val="00971F8F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3662"/>
    <w:rsid w:val="009736E1"/>
    <w:rsid w:val="00973B07"/>
    <w:rsid w:val="00973F33"/>
    <w:rsid w:val="00973FD7"/>
    <w:rsid w:val="0097411B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97"/>
    <w:rsid w:val="00980767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6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AB9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65F"/>
    <w:rsid w:val="009978F5"/>
    <w:rsid w:val="00997A72"/>
    <w:rsid w:val="00997C51"/>
    <w:rsid w:val="00997DE5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3CF"/>
    <w:rsid w:val="009A33FD"/>
    <w:rsid w:val="009A369D"/>
    <w:rsid w:val="009A36F1"/>
    <w:rsid w:val="009A37E5"/>
    <w:rsid w:val="009A3949"/>
    <w:rsid w:val="009A3BFA"/>
    <w:rsid w:val="009A3CC6"/>
    <w:rsid w:val="009A3D0C"/>
    <w:rsid w:val="009A3D1C"/>
    <w:rsid w:val="009A3F33"/>
    <w:rsid w:val="009A3F93"/>
    <w:rsid w:val="009A437A"/>
    <w:rsid w:val="009A44D8"/>
    <w:rsid w:val="009A458B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D0003"/>
    <w:rsid w:val="009D03EE"/>
    <w:rsid w:val="009D04AF"/>
    <w:rsid w:val="009D05B6"/>
    <w:rsid w:val="009D079B"/>
    <w:rsid w:val="009D07FC"/>
    <w:rsid w:val="009D0B26"/>
    <w:rsid w:val="009D0CDB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152"/>
    <w:rsid w:val="009D238F"/>
    <w:rsid w:val="009D2483"/>
    <w:rsid w:val="009D2509"/>
    <w:rsid w:val="009D2511"/>
    <w:rsid w:val="009D255F"/>
    <w:rsid w:val="009D2590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C7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3E0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8C3"/>
    <w:rsid w:val="009E5988"/>
    <w:rsid w:val="009E5A9E"/>
    <w:rsid w:val="009E5B21"/>
    <w:rsid w:val="009E6116"/>
    <w:rsid w:val="009E6162"/>
    <w:rsid w:val="009E6232"/>
    <w:rsid w:val="009E63DE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132"/>
    <w:rsid w:val="009E72EB"/>
    <w:rsid w:val="009E765F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9A"/>
    <w:rsid w:val="009F3920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D15"/>
    <w:rsid w:val="00A04D83"/>
    <w:rsid w:val="00A05037"/>
    <w:rsid w:val="00A0506E"/>
    <w:rsid w:val="00A051B0"/>
    <w:rsid w:val="00A051B8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E2"/>
    <w:rsid w:val="00A1147F"/>
    <w:rsid w:val="00A115A6"/>
    <w:rsid w:val="00A11684"/>
    <w:rsid w:val="00A1192D"/>
    <w:rsid w:val="00A11B2C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9D4"/>
    <w:rsid w:val="00A13CD1"/>
    <w:rsid w:val="00A13F2C"/>
    <w:rsid w:val="00A13F3A"/>
    <w:rsid w:val="00A14098"/>
    <w:rsid w:val="00A141C9"/>
    <w:rsid w:val="00A14374"/>
    <w:rsid w:val="00A14542"/>
    <w:rsid w:val="00A145E1"/>
    <w:rsid w:val="00A1466A"/>
    <w:rsid w:val="00A1474B"/>
    <w:rsid w:val="00A147D1"/>
    <w:rsid w:val="00A147E3"/>
    <w:rsid w:val="00A1482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DD"/>
    <w:rsid w:val="00A34592"/>
    <w:rsid w:val="00A347A7"/>
    <w:rsid w:val="00A34962"/>
    <w:rsid w:val="00A34A05"/>
    <w:rsid w:val="00A34AAE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2D77"/>
    <w:rsid w:val="00A42F8B"/>
    <w:rsid w:val="00A43000"/>
    <w:rsid w:val="00A4337F"/>
    <w:rsid w:val="00A43386"/>
    <w:rsid w:val="00A433F0"/>
    <w:rsid w:val="00A43434"/>
    <w:rsid w:val="00A43469"/>
    <w:rsid w:val="00A435ED"/>
    <w:rsid w:val="00A43880"/>
    <w:rsid w:val="00A43ACE"/>
    <w:rsid w:val="00A43B9E"/>
    <w:rsid w:val="00A43CBF"/>
    <w:rsid w:val="00A43DD4"/>
    <w:rsid w:val="00A43F74"/>
    <w:rsid w:val="00A44354"/>
    <w:rsid w:val="00A447A3"/>
    <w:rsid w:val="00A447DF"/>
    <w:rsid w:val="00A44AD8"/>
    <w:rsid w:val="00A44B0A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77F"/>
    <w:rsid w:val="00A5090C"/>
    <w:rsid w:val="00A50918"/>
    <w:rsid w:val="00A50A5E"/>
    <w:rsid w:val="00A50DD4"/>
    <w:rsid w:val="00A50FC9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0A3"/>
    <w:rsid w:val="00A5410D"/>
    <w:rsid w:val="00A541F9"/>
    <w:rsid w:val="00A54240"/>
    <w:rsid w:val="00A54388"/>
    <w:rsid w:val="00A543FE"/>
    <w:rsid w:val="00A54572"/>
    <w:rsid w:val="00A5473F"/>
    <w:rsid w:val="00A5490D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DD"/>
    <w:rsid w:val="00A615BE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A"/>
    <w:rsid w:val="00A649EC"/>
    <w:rsid w:val="00A64ABC"/>
    <w:rsid w:val="00A64ADB"/>
    <w:rsid w:val="00A64E95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9CF"/>
    <w:rsid w:val="00A71A47"/>
    <w:rsid w:val="00A71ABC"/>
    <w:rsid w:val="00A71BEC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61C"/>
    <w:rsid w:val="00A77705"/>
    <w:rsid w:val="00A77725"/>
    <w:rsid w:val="00A77962"/>
    <w:rsid w:val="00A77A6F"/>
    <w:rsid w:val="00A77C3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4E21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F6B"/>
    <w:rsid w:val="00A87FAE"/>
    <w:rsid w:val="00A87FB0"/>
    <w:rsid w:val="00A87FF1"/>
    <w:rsid w:val="00A90035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215C"/>
    <w:rsid w:val="00A92290"/>
    <w:rsid w:val="00A92391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852"/>
    <w:rsid w:val="00A948CB"/>
    <w:rsid w:val="00A94A0B"/>
    <w:rsid w:val="00A94ABD"/>
    <w:rsid w:val="00A94CFA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7C"/>
    <w:rsid w:val="00A97A82"/>
    <w:rsid w:val="00A97AC9"/>
    <w:rsid w:val="00A97B00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CB"/>
    <w:rsid w:val="00AA61CE"/>
    <w:rsid w:val="00AA682B"/>
    <w:rsid w:val="00AA69D6"/>
    <w:rsid w:val="00AA6BE3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79"/>
    <w:rsid w:val="00AB46F4"/>
    <w:rsid w:val="00AB4B87"/>
    <w:rsid w:val="00AB5023"/>
    <w:rsid w:val="00AB5161"/>
    <w:rsid w:val="00AB519D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058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A3C"/>
    <w:rsid w:val="00AD2B1C"/>
    <w:rsid w:val="00AD2DE5"/>
    <w:rsid w:val="00AD2E4D"/>
    <w:rsid w:val="00AD2F85"/>
    <w:rsid w:val="00AD3324"/>
    <w:rsid w:val="00AD39AA"/>
    <w:rsid w:val="00AD3A2B"/>
    <w:rsid w:val="00AD3BDE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8AF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BD"/>
    <w:rsid w:val="00AD5B9F"/>
    <w:rsid w:val="00AD5D37"/>
    <w:rsid w:val="00AD5E74"/>
    <w:rsid w:val="00AD5F28"/>
    <w:rsid w:val="00AD61B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0AF"/>
    <w:rsid w:val="00AE23A6"/>
    <w:rsid w:val="00AE23CE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34A"/>
    <w:rsid w:val="00AE54A4"/>
    <w:rsid w:val="00AE5678"/>
    <w:rsid w:val="00AE5861"/>
    <w:rsid w:val="00AE597B"/>
    <w:rsid w:val="00AE5AD1"/>
    <w:rsid w:val="00AE5BA7"/>
    <w:rsid w:val="00AE5DA2"/>
    <w:rsid w:val="00AE5DB2"/>
    <w:rsid w:val="00AE5DBA"/>
    <w:rsid w:val="00AE5EBE"/>
    <w:rsid w:val="00AE60DD"/>
    <w:rsid w:val="00AE6185"/>
    <w:rsid w:val="00AE64A7"/>
    <w:rsid w:val="00AE65D4"/>
    <w:rsid w:val="00AE661E"/>
    <w:rsid w:val="00AE6635"/>
    <w:rsid w:val="00AE6A38"/>
    <w:rsid w:val="00AE6BA9"/>
    <w:rsid w:val="00AE6C60"/>
    <w:rsid w:val="00AE6D79"/>
    <w:rsid w:val="00AE6E3C"/>
    <w:rsid w:val="00AE7031"/>
    <w:rsid w:val="00AE7181"/>
    <w:rsid w:val="00AE7556"/>
    <w:rsid w:val="00AE7617"/>
    <w:rsid w:val="00AE763A"/>
    <w:rsid w:val="00AE77B4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695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51C"/>
    <w:rsid w:val="00B038BF"/>
    <w:rsid w:val="00B03BAF"/>
    <w:rsid w:val="00B03E05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E9"/>
    <w:rsid w:val="00B10DF8"/>
    <w:rsid w:val="00B10EA8"/>
    <w:rsid w:val="00B10ED0"/>
    <w:rsid w:val="00B10F12"/>
    <w:rsid w:val="00B10FA3"/>
    <w:rsid w:val="00B110DC"/>
    <w:rsid w:val="00B110FD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953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2EC"/>
    <w:rsid w:val="00B3262C"/>
    <w:rsid w:val="00B32652"/>
    <w:rsid w:val="00B326DE"/>
    <w:rsid w:val="00B32799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E94"/>
    <w:rsid w:val="00B350DC"/>
    <w:rsid w:val="00B35329"/>
    <w:rsid w:val="00B353CC"/>
    <w:rsid w:val="00B354D0"/>
    <w:rsid w:val="00B354E6"/>
    <w:rsid w:val="00B355B6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95"/>
    <w:rsid w:val="00B37945"/>
    <w:rsid w:val="00B379BF"/>
    <w:rsid w:val="00B37A51"/>
    <w:rsid w:val="00B37A93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CA"/>
    <w:rsid w:val="00B414F9"/>
    <w:rsid w:val="00B4161C"/>
    <w:rsid w:val="00B41740"/>
    <w:rsid w:val="00B41880"/>
    <w:rsid w:val="00B41B09"/>
    <w:rsid w:val="00B41B1B"/>
    <w:rsid w:val="00B41BAD"/>
    <w:rsid w:val="00B41E88"/>
    <w:rsid w:val="00B41F57"/>
    <w:rsid w:val="00B420D5"/>
    <w:rsid w:val="00B420DB"/>
    <w:rsid w:val="00B4210E"/>
    <w:rsid w:val="00B4211F"/>
    <w:rsid w:val="00B421FE"/>
    <w:rsid w:val="00B424B0"/>
    <w:rsid w:val="00B425DD"/>
    <w:rsid w:val="00B42617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61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5D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74C"/>
    <w:rsid w:val="00B50B47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685"/>
    <w:rsid w:val="00B527AA"/>
    <w:rsid w:val="00B52850"/>
    <w:rsid w:val="00B52880"/>
    <w:rsid w:val="00B529A7"/>
    <w:rsid w:val="00B52A8D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242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DD6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EA5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D57"/>
    <w:rsid w:val="00B81E2D"/>
    <w:rsid w:val="00B81FDA"/>
    <w:rsid w:val="00B8200B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C9"/>
    <w:rsid w:val="00B87BD7"/>
    <w:rsid w:val="00B87C34"/>
    <w:rsid w:val="00B87E13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8B"/>
    <w:rsid w:val="00B92BB9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180"/>
    <w:rsid w:val="00B93258"/>
    <w:rsid w:val="00B93289"/>
    <w:rsid w:val="00B936CE"/>
    <w:rsid w:val="00B93841"/>
    <w:rsid w:val="00B939BC"/>
    <w:rsid w:val="00B93A13"/>
    <w:rsid w:val="00B93CCF"/>
    <w:rsid w:val="00B93D3C"/>
    <w:rsid w:val="00B93E96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838"/>
    <w:rsid w:val="00B968AA"/>
    <w:rsid w:val="00B96A32"/>
    <w:rsid w:val="00B96B72"/>
    <w:rsid w:val="00B96E3E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1AC"/>
    <w:rsid w:val="00BA4228"/>
    <w:rsid w:val="00BA438C"/>
    <w:rsid w:val="00BA4661"/>
    <w:rsid w:val="00BA47C3"/>
    <w:rsid w:val="00BA48E1"/>
    <w:rsid w:val="00BA497C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F7B"/>
    <w:rsid w:val="00BA6102"/>
    <w:rsid w:val="00BA6236"/>
    <w:rsid w:val="00BA62B2"/>
    <w:rsid w:val="00BA630C"/>
    <w:rsid w:val="00BA6363"/>
    <w:rsid w:val="00BA63AE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BF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A10"/>
    <w:rsid w:val="00BC4C20"/>
    <w:rsid w:val="00BC4E3E"/>
    <w:rsid w:val="00BC4E56"/>
    <w:rsid w:val="00BC4E95"/>
    <w:rsid w:val="00BC4EDC"/>
    <w:rsid w:val="00BC5000"/>
    <w:rsid w:val="00BC5550"/>
    <w:rsid w:val="00BC5679"/>
    <w:rsid w:val="00BC56B4"/>
    <w:rsid w:val="00BC57D0"/>
    <w:rsid w:val="00BC591A"/>
    <w:rsid w:val="00BC593B"/>
    <w:rsid w:val="00BC5B48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D41"/>
    <w:rsid w:val="00BD2F2C"/>
    <w:rsid w:val="00BD2F44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F5"/>
    <w:rsid w:val="00BE1D31"/>
    <w:rsid w:val="00BE1DE0"/>
    <w:rsid w:val="00BE1EF3"/>
    <w:rsid w:val="00BE1F63"/>
    <w:rsid w:val="00BE2057"/>
    <w:rsid w:val="00BE213E"/>
    <w:rsid w:val="00BE21BB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F9"/>
    <w:rsid w:val="00BE4BE0"/>
    <w:rsid w:val="00BE4D85"/>
    <w:rsid w:val="00BE4E0D"/>
    <w:rsid w:val="00BE5000"/>
    <w:rsid w:val="00BE540A"/>
    <w:rsid w:val="00BE551B"/>
    <w:rsid w:val="00BE5839"/>
    <w:rsid w:val="00BE5A43"/>
    <w:rsid w:val="00BE5C06"/>
    <w:rsid w:val="00BE5CC1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B1"/>
    <w:rsid w:val="00BE71F9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584"/>
    <w:rsid w:val="00BF075F"/>
    <w:rsid w:val="00BF0980"/>
    <w:rsid w:val="00BF09B2"/>
    <w:rsid w:val="00BF09CF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3F8"/>
    <w:rsid w:val="00BF6404"/>
    <w:rsid w:val="00BF6509"/>
    <w:rsid w:val="00BF6581"/>
    <w:rsid w:val="00BF678E"/>
    <w:rsid w:val="00BF68A0"/>
    <w:rsid w:val="00BF6963"/>
    <w:rsid w:val="00BF6AE4"/>
    <w:rsid w:val="00BF6DF7"/>
    <w:rsid w:val="00BF6EB4"/>
    <w:rsid w:val="00BF6ECF"/>
    <w:rsid w:val="00BF6EE1"/>
    <w:rsid w:val="00BF718F"/>
    <w:rsid w:val="00BF7277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E2C"/>
    <w:rsid w:val="00C01E40"/>
    <w:rsid w:val="00C01EDA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D2A"/>
    <w:rsid w:val="00C03D65"/>
    <w:rsid w:val="00C03E80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18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80A"/>
    <w:rsid w:val="00C11CAF"/>
    <w:rsid w:val="00C11D11"/>
    <w:rsid w:val="00C11E7C"/>
    <w:rsid w:val="00C11FE3"/>
    <w:rsid w:val="00C120D0"/>
    <w:rsid w:val="00C1252F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9F0"/>
    <w:rsid w:val="00C13A24"/>
    <w:rsid w:val="00C13B71"/>
    <w:rsid w:val="00C13BED"/>
    <w:rsid w:val="00C14054"/>
    <w:rsid w:val="00C140A0"/>
    <w:rsid w:val="00C140F8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6068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1E7F"/>
    <w:rsid w:val="00C221B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86"/>
    <w:rsid w:val="00C31DFF"/>
    <w:rsid w:val="00C31F4C"/>
    <w:rsid w:val="00C32084"/>
    <w:rsid w:val="00C32731"/>
    <w:rsid w:val="00C32C76"/>
    <w:rsid w:val="00C32DC2"/>
    <w:rsid w:val="00C33014"/>
    <w:rsid w:val="00C3308C"/>
    <w:rsid w:val="00C333F3"/>
    <w:rsid w:val="00C3367B"/>
    <w:rsid w:val="00C3371E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6B9"/>
    <w:rsid w:val="00C35797"/>
    <w:rsid w:val="00C35AC4"/>
    <w:rsid w:val="00C35AD2"/>
    <w:rsid w:val="00C35B34"/>
    <w:rsid w:val="00C35B86"/>
    <w:rsid w:val="00C35C05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47A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987"/>
    <w:rsid w:val="00C43CBD"/>
    <w:rsid w:val="00C43CFF"/>
    <w:rsid w:val="00C43DBA"/>
    <w:rsid w:val="00C43E35"/>
    <w:rsid w:val="00C440BA"/>
    <w:rsid w:val="00C441AE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BF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3022"/>
    <w:rsid w:val="00C53074"/>
    <w:rsid w:val="00C530BB"/>
    <w:rsid w:val="00C5313A"/>
    <w:rsid w:val="00C53253"/>
    <w:rsid w:val="00C53345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D2B"/>
    <w:rsid w:val="00C55580"/>
    <w:rsid w:val="00C55804"/>
    <w:rsid w:val="00C558EC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1000"/>
    <w:rsid w:val="00C61377"/>
    <w:rsid w:val="00C61442"/>
    <w:rsid w:val="00C616F1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E1C"/>
    <w:rsid w:val="00C6301F"/>
    <w:rsid w:val="00C630C8"/>
    <w:rsid w:val="00C6316C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9CE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501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C5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73A"/>
    <w:rsid w:val="00C77908"/>
    <w:rsid w:val="00C77A72"/>
    <w:rsid w:val="00C77A7C"/>
    <w:rsid w:val="00C77CBA"/>
    <w:rsid w:val="00C77E53"/>
    <w:rsid w:val="00C800FA"/>
    <w:rsid w:val="00C801DD"/>
    <w:rsid w:val="00C80307"/>
    <w:rsid w:val="00C803AF"/>
    <w:rsid w:val="00C80594"/>
    <w:rsid w:val="00C805DC"/>
    <w:rsid w:val="00C80903"/>
    <w:rsid w:val="00C80A69"/>
    <w:rsid w:val="00C80AC3"/>
    <w:rsid w:val="00C80BF0"/>
    <w:rsid w:val="00C80FF9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537"/>
    <w:rsid w:val="00C865A1"/>
    <w:rsid w:val="00C868E1"/>
    <w:rsid w:val="00C869D4"/>
    <w:rsid w:val="00C86AC2"/>
    <w:rsid w:val="00C86B92"/>
    <w:rsid w:val="00C86CCC"/>
    <w:rsid w:val="00C86D6C"/>
    <w:rsid w:val="00C86E28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BB2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D62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C4"/>
    <w:rsid w:val="00C97730"/>
    <w:rsid w:val="00C977A7"/>
    <w:rsid w:val="00C977EF"/>
    <w:rsid w:val="00C97A9A"/>
    <w:rsid w:val="00C97B45"/>
    <w:rsid w:val="00C97B5D"/>
    <w:rsid w:val="00C97D36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26D"/>
    <w:rsid w:val="00CA2615"/>
    <w:rsid w:val="00CA271F"/>
    <w:rsid w:val="00CA28E4"/>
    <w:rsid w:val="00CA2B70"/>
    <w:rsid w:val="00CA2CB9"/>
    <w:rsid w:val="00CA2CD3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3F"/>
    <w:rsid w:val="00CA5EC4"/>
    <w:rsid w:val="00CA5F3E"/>
    <w:rsid w:val="00CA6089"/>
    <w:rsid w:val="00CA61A1"/>
    <w:rsid w:val="00CA61DB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EEA"/>
    <w:rsid w:val="00CA6FCE"/>
    <w:rsid w:val="00CA6FD6"/>
    <w:rsid w:val="00CA7702"/>
    <w:rsid w:val="00CA7946"/>
    <w:rsid w:val="00CA7A01"/>
    <w:rsid w:val="00CA7CFD"/>
    <w:rsid w:val="00CA7D1D"/>
    <w:rsid w:val="00CA7D2B"/>
    <w:rsid w:val="00CA7D8E"/>
    <w:rsid w:val="00CA7D95"/>
    <w:rsid w:val="00CA7E1A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BED"/>
    <w:rsid w:val="00CB3C30"/>
    <w:rsid w:val="00CB3E59"/>
    <w:rsid w:val="00CB3FD7"/>
    <w:rsid w:val="00CB4148"/>
    <w:rsid w:val="00CB42D5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5F7"/>
    <w:rsid w:val="00CC460E"/>
    <w:rsid w:val="00CC4AAA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A5F"/>
    <w:rsid w:val="00CC7B5D"/>
    <w:rsid w:val="00CC7C40"/>
    <w:rsid w:val="00CC7D6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E1"/>
    <w:rsid w:val="00CE21BF"/>
    <w:rsid w:val="00CE2413"/>
    <w:rsid w:val="00CE266D"/>
    <w:rsid w:val="00CE298E"/>
    <w:rsid w:val="00CE2A96"/>
    <w:rsid w:val="00CE2C08"/>
    <w:rsid w:val="00CE2C61"/>
    <w:rsid w:val="00CE2C8B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4B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819"/>
    <w:rsid w:val="00CE58FD"/>
    <w:rsid w:val="00CE5BB9"/>
    <w:rsid w:val="00CE5D46"/>
    <w:rsid w:val="00CE5F0D"/>
    <w:rsid w:val="00CE6224"/>
    <w:rsid w:val="00CE647B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5A9"/>
    <w:rsid w:val="00CF0790"/>
    <w:rsid w:val="00CF0944"/>
    <w:rsid w:val="00CF0957"/>
    <w:rsid w:val="00CF09B0"/>
    <w:rsid w:val="00CF0B5A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230"/>
    <w:rsid w:val="00CF6359"/>
    <w:rsid w:val="00CF6499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CE5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F38"/>
    <w:rsid w:val="00D011A1"/>
    <w:rsid w:val="00D011AF"/>
    <w:rsid w:val="00D0121F"/>
    <w:rsid w:val="00D01378"/>
    <w:rsid w:val="00D0156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4BF"/>
    <w:rsid w:val="00D0769B"/>
    <w:rsid w:val="00D076E0"/>
    <w:rsid w:val="00D07735"/>
    <w:rsid w:val="00D0782B"/>
    <w:rsid w:val="00D078D3"/>
    <w:rsid w:val="00D07959"/>
    <w:rsid w:val="00D079B7"/>
    <w:rsid w:val="00D07D35"/>
    <w:rsid w:val="00D07DF9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94"/>
    <w:rsid w:val="00D167C7"/>
    <w:rsid w:val="00D16894"/>
    <w:rsid w:val="00D168C5"/>
    <w:rsid w:val="00D169EE"/>
    <w:rsid w:val="00D16A5C"/>
    <w:rsid w:val="00D16A9D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AB"/>
    <w:rsid w:val="00D24A75"/>
    <w:rsid w:val="00D24A82"/>
    <w:rsid w:val="00D24C54"/>
    <w:rsid w:val="00D24DCD"/>
    <w:rsid w:val="00D24F83"/>
    <w:rsid w:val="00D24F8B"/>
    <w:rsid w:val="00D25185"/>
    <w:rsid w:val="00D25474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166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4F"/>
    <w:rsid w:val="00D33693"/>
    <w:rsid w:val="00D3380C"/>
    <w:rsid w:val="00D33929"/>
    <w:rsid w:val="00D33941"/>
    <w:rsid w:val="00D3399D"/>
    <w:rsid w:val="00D33A04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AD2"/>
    <w:rsid w:val="00D41ADA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900"/>
    <w:rsid w:val="00D42B04"/>
    <w:rsid w:val="00D42B86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8C"/>
    <w:rsid w:val="00D43BFE"/>
    <w:rsid w:val="00D43CC7"/>
    <w:rsid w:val="00D43D2E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27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3B9"/>
    <w:rsid w:val="00D603D9"/>
    <w:rsid w:val="00D6044C"/>
    <w:rsid w:val="00D60559"/>
    <w:rsid w:val="00D60725"/>
    <w:rsid w:val="00D607F3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C19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A21"/>
    <w:rsid w:val="00D62C42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565"/>
    <w:rsid w:val="00D6361D"/>
    <w:rsid w:val="00D637E3"/>
    <w:rsid w:val="00D63889"/>
    <w:rsid w:val="00D63977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BA4"/>
    <w:rsid w:val="00D65EA3"/>
    <w:rsid w:val="00D6605A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F14"/>
    <w:rsid w:val="00D67142"/>
    <w:rsid w:val="00D67296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A0D"/>
    <w:rsid w:val="00D73BE6"/>
    <w:rsid w:val="00D73CBC"/>
    <w:rsid w:val="00D73D68"/>
    <w:rsid w:val="00D73E30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E43"/>
    <w:rsid w:val="00D80FFC"/>
    <w:rsid w:val="00D81138"/>
    <w:rsid w:val="00D81186"/>
    <w:rsid w:val="00D81AD6"/>
    <w:rsid w:val="00D81B0D"/>
    <w:rsid w:val="00D81DEA"/>
    <w:rsid w:val="00D8203D"/>
    <w:rsid w:val="00D8223B"/>
    <w:rsid w:val="00D82361"/>
    <w:rsid w:val="00D82392"/>
    <w:rsid w:val="00D8243C"/>
    <w:rsid w:val="00D82451"/>
    <w:rsid w:val="00D8247A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8B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DCA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F0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AA2"/>
    <w:rsid w:val="00DA7B2C"/>
    <w:rsid w:val="00DA7BD5"/>
    <w:rsid w:val="00DB0027"/>
    <w:rsid w:val="00DB00E3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F8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EE1"/>
    <w:rsid w:val="00DC1F6A"/>
    <w:rsid w:val="00DC1FE7"/>
    <w:rsid w:val="00DC2068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23A"/>
    <w:rsid w:val="00DC341E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59F"/>
    <w:rsid w:val="00DD25F5"/>
    <w:rsid w:val="00DD276D"/>
    <w:rsid w:val="00DD276E"/>
    <w:rsid w:val="00DD2826"/>
    <w:rsid w:val="00DD2A40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F7"/>
    <w:rsid w:val="00DD4626"/>
    <w:rsid w:val="00DD4855"/>
    <w:rsid w:val="00DD4A46"/>
    <w:rsid w:val="00DD4AFA"/>
    <w:rsid w:val="00DD4B69"/>
    <w:rsid w:val="00DD4B80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C23"/>
    <w:rsid w:val="00DE1D20"/>
    <w:rsid w:val="00DE1F04"/>
    <w:rsid w:val="00DE2134"/>
    <w:rsid w:val="00DE22CC"/>
    <w:rsid w:val="00DE236E"/>
    <w:rsid w:val="00DE2392"/>
    <w:rsid w:val="00DE24BB"/>
    <w:rsid w:val="00DE2641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B5F"/>
    <w:rsid w:val="00DE7B7E"/>
    <w:rsid w:val="00DE7C24"/>
    <w:rsid w:val="00DE7DE0"/>
    <w:rsid w:val="00DE7F06"/>
    <w:rsid w:val="00DF00A7"/>
    <w:rsid w:val="00DF02BE"/>
    <w:rsid w:val="00DF02D5"/>
    <w:rsid w:val="00DF049F"/>
    <w:rsid w:val="00DF068F"/>
    <w:rsid w:val="00DF06A4"/>
    <w:rsid w:val="00DF0761"/>
    <w:rsid w:val="00DF076C"/>
    <w:rsid w:val="00DF09A1"/>
    <w:rsid w:val="00DF0B8C"/>
    <w:rsid w:val="00DF0DC9"/>
    <w:rsid w:val="00DF0DCB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F1F"/>
    <w:rsid w:val="00DF2091"/>
    <w:rsid w:val="00DF21D9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66"/>
    <w:rsid w:val="00DF5F71"/>
    <w:rsid w:val="00DF6141"/>
    <w:rsid w:val="00DF61CC"/>
    <w:rsid w:val="00DF626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433"/>
    <w:rsid w:val="00E0255F"/>
    <w:rsid w:val="00E0260D"/>
    <w:rsid w:val="00E027BC"/>
    <w:rsid w:val="00E02815"/>
    <w:rsid w:val="00E02FB9"/>
    <w:rsid w:val="00E0324D"/>
    <w:rsid w:val="00E03461"/>
    <w:rsid w:val="00E034D8"/>
    <w:rsid w:val="00E0368C"/>
    <w:rsid w:val="00E036FB"/>
    <w:rsid w:val="00E037E5"/>
    <w:rsid w:val="00E03918"/>
    <w:rsid w:val="00E039F4"/>
    <w:rsid w:val="00E03A27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61"/>
    <w:rsid w:val="00E059D0"/>
    <w:rsid w:val="00E05C37"/>
    <w:rsid w:val="00E05C62"/>
    <w:rsid w:val="00E05E8C"/>
    <w:rsid w:val="00E05EAD"/>
    <w:rsid w:val="00E05F0B"/>
    <w:rsid w:val="00E0613A"/>
    <w:rsid w:val="00E06177"/>
    <w:rsid w:val="00E06451"/>
    <w:rsid w:val="00E064B8"/>
    <w:rsid w:val="00E065D6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B55"/>
    <w:rsid w:val="00E12C54"/>
    <w:rsid w:val="00E12D5E"/>
    <w:rsid w:val="00E12DFF"/>
    <w:rsid w:val="00E12E36"/>
    <w:rsid w:val="00E1349D"/>
    <w:rsid w:val="00E13512"/>
    <w:rsid w:val="00E13570"/>
    <w:rsid w:val="00E137AE"/>
    <w:rsid w:val="00E13873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3F7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706"/>
    <w:rsid w:val="00E177C2"/>
    <w:rsid w:val="00E17A3D"/>
    <w:rsid w:val="00E17CC7"/>
    <w:rsid w:val="00E17D3C"/>
    <w:rsid w:val="00E17E6D"/>
    <w:rsid w:val="00E2004B"/>
    <w:rsid w:val="00E201B2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D69"/>
    <w:rsid w:val="00E30026"/>
    <w:rsid w:val="00E300D4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AD"/>
    <w:rsid w:val="00E31B42"/>
    <w:rsid w:val="00E31B54"/>
    <w:rsid w:val="00E31B65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352"/>
    <w:rsid w:val="00E37517"/>
    <w:rsid w:val="00E3751E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357"/>
    <w:rsid w:val="00E414A5"/>
    <w:rsid w:val="00E41965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A01"/>
    <w:rsid w:val="00E44A92"/>
    <w:rsid w:val="00E44BE3"/>
    <w:rsid w:val="00E44CE0"/>
    <w:rsid w:val="00E44CF5"/>
    <w:rsid w:val="00E44D31"/>
    <w:rsid w:val="00E44E93"/>
    <w:rsid w:val="00E44F11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924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FF0"/>
    <w:rsid w:val="00E57133"/>
    <w:rsid w:val="00E5748D"/>
    <w:rsid w:val="00E57804"/>
    <w:rsid w:val="00E57885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BA8"/>
    <w:rsid w:val="00E62CE3"/>
    <w:rsid w:val="00E62E9F"/>
    <w:rsid w:val="00E62F64"/>
    <w:rsid w:val="00E63061"/>
    <w:rsid w:val="00E63207"/>
    <w:rsid w:val="00E6331C"/>
    <w:rsid w:val="00E6342F"/>
    <w:rsid w:val="00E6364D"/>
    <w:rsid w:val="00E6380A"/>
    <w:rsid w:val="00E63A33"/>
    <w:rsid w:val="00E63F49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93B"/>
    <w:rsid w:val="00E779B7"/>
    <w:rsid w:val="00E77C02"/>
    <w:rsid w:val="00E77CDB"/>
    <w:rsid w:val="00E77D15"/>
    <w:rsid w:val="00E77FBD"/>
    <w:rsid w:val="00E77FE5"/>
    <w:rsid w:val="00E8001E"/>
    <w:rsid w:val="00E80102"/>
    <w:rsid w:val="00E80274"/>
    <w:rsid w:val="00E8046C"/>
    <w:rsid w:val="00E8051D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E1F"/>
    <w:rsid w:val="00E8523C"/>
    <w:rsid w:val="00E853C7"/>
    <w:rsid w:val="00E8556A"/>
    <w:rsid w:val="00E8563F"/>
    <w:rsid w:val="00E858F7"/>
    <w:rsid w:val="00E85B66"/>
    <w:rsid w:val="00E85BBE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C0"/>
    <w:rsid w:val="00E92C65"/>
    <w:rsid w:val="00E92E47"/>
    <w:rsid w:val="00E93005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A2D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5"/>
    <w:rsid w:val="00EA3D8F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79C"/>
    <w:rsid w:val="00EA6AE2"/>
    <w:rsid w:val="00EA6D10"/>
    <w:rsid w:val="00EA6EA0"/>
    <w:rsid w:val="00EA6F91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EBB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2FF8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3FC5"/>
    <w:rsid w:val="00EB40B0"/>
    <w:rsid w:val="00EB40D6"/>
    <w:rsid w:val="00EB4618"/>
    <w:rsid w:val="00EB46D5"/>
    <w:rsid w:val="00EB47CC"/>
    <w:rsid w:val="00EB4D54"/>
    <w:rsid w:val="00EB4DFB"/>
    <w:rsid w:val="00EB4FAE"/>
    <w:rsid w:val="00EB5070"/>
    <w:rsid w:val="00EB5347"/>
    <w:rsid w:val="00EB555F"/>
    <w:rsid w:val="00EB56A3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77E"/>
    <w:rsid w:val="00EC2796"/>
    <w:rsid w:val="00EC2866"/>
    <w:rsid w:val="00EC29D7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AE2"/>
    <w:rsid w:val="00EC5AE7"/>
    <w:rsid w:val="00EC5B89"/>
    <w:rsid w:val="00EC5CA4"/>
    <w:rsid w:val="00EC5CAD"/>
    <w:rsid w:val="00EC5E35"/>
    <w:rsid w:val="00EC5E84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EE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A2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39C"/>
    <w:rsid w:val="00EF55D7"/>
    <w:rsid w:val="00EF57D9"/>
    <w:rsid w:val="00EF5BFC"/>
    <w:rsid w:val="00EF5D0F"/>
    <w:rsid w:val="00EF5F43"/>
    <w:rsid w:val="00EF6217"/>
    <w:rsid w:val="00EF6262"/>
    <w:rsid w:val="00EF626D"/>
    <w:rsid w:val="00EF65EB"/>
    <w:rsid w:val="00EF66BB"/>
    <w:rsid w:val="00EF69A8"/>
    <w:rsid w:val="00EF69F3"/>
    <w:rsid w:val="00EF6B7E"/>
    <w:rsid w:val="00EF6BC3"/>
    <w:rsid w:val="00EF6E63"/>
    <w:rsid w:val="00EF7240"/>
    <w:rsid w:val="00EF7291"/>
    <w:rsid w:val="00EF7398"/>
    <w:rsid w:val="00EF745E"/>
    <w:rsid w:val="00EF7471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F8E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3EBD"/>
    <w:rsid w:val="00F03F08"/>
    <w:rsid w:val="00F03F76"/>
    <w:rsid w:val="00F03FF1"/>
    <w:rsid w:val="00F041A5"/>
    <w:rsid w:val="00F043CC"/>
    <w:rsid w:val="00F043F3"/>
    <w:rsid w:val="00F044EC"/>
    <w:rsid w:val="00F044F6"/>
    <w:rsid w:val="00F0479A"/>
    <w:rsid w:val="00F04B8A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81A"/>
    <w:rsid w:val="00F1398C"/>
    <w:rsid w:val="00F13A63"/>
    <w:rsid w:val="00F13BBA"/>
    <w:rsid w:val="00F13C00"/>
    <w:rsid w:val="00F13E73"/>
    <w:rsid w:val="00F13FB5"/>
    <w:rsid w:val="00F140C6"/>
    <w:rsid w:val="00F141E8"/>
    <w:rsid w:val="00F142E7"/>
    <w:rsid w:val="00F142F3"/>
    <w:rsid w:val="00F1466F"/>
    <w:rsid w:val="00F14791"/>
    <w:rsid w:val="00F14A4B"/>
    <w:rsid w:val="00F14DA4"/>
    <w:rsid w:val="00F14DEC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3C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8A9"/>
    <w:rsid w:val="00F44992"/>
    <w:rsid w:val="00F45122"/>
    <w:rsid w:val="00F45196"/>
    <w:rsid w:val="00F45372"/>
    <w:rsid w:val="00F458B2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A0"/>
    <w:rsid w:val="00F54605"/>
    <w:rsid w:val="00F5495B"/>
    <w:rsid w:val="00F54D3E"/>
    <w:rsid w:val="00F54E16"/>
    <w:rsid w:val="00F54FA9"/>
    <w:rsid w:val="00F550E5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E0"/>
    <w:rsid w:val="00F610E5"/>
    <w:rsid w:val="00F614BB"/>
    <w:rsid w:val="00F6155E"/>
    <w:rsid w:val="00F616BD"/>
    <w:rsid w:val="00F616EE"/>
    <w:rsid w:val="00F61A57"/>
    <w:rsid w:val="00F61CD9"/>
    <w:rsid w:val="00F61D81"/>
    <w:rsid w:val="00F622A7"/>
    <w:rsid w:val="00F623AD"/>
    <w:rsid w:val="00F6243A"/>
    <w:rsid w:val="00F625A2"/>
    <w:rsid w:val="00F6277B"/>
    <w:rsid w:val="00F627BC"/>
    <w:rsid w:val="00F628C1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A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BA8"/>
    <w:rsid w:val="00F66CFE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29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707"/>
    <w:rsid w:val="00F85798"/>
    <w:rsid w:val="00F859CE"/>
    <w:rsid w:val="00F85A45"/>
    <w:rsid w:val="00F85BC5"/>
    <w:rsid w:val="00F85C95"/>
    <w:rsid w:val="00F85EA4"/>
    <w:rsid w:val="00F85F17"/>
    <w:rsid w:val="00F8623B"/>
    <w:rsid w:val="00F863FE"/>
    <w:rsid w:val="00F864EB"/>
    <w:rsid w:val="00F8658F"/>
    <w:rsid w:val="00F866C9"/>
    <w:rsid w:val="00F86D66"/>
    <w:rsid w:val="00F86D74"/>
    <w:rsid w:val="00F86F3E"/>
    <w:rsid w:val="00F870A1"/>
    <w:rsid w:val="00F871A8"/>
    <w:rsid w:val="00F87291"/>
    <w:rsid w:val="00F87303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4B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E5"/>
    <w:rsid w:val="00FA23EA"/>
    <w:rsid w:val="00FA2641"/>
    <w:rsid w:val="00FA281C"/>
    <w:rsid w:val="00FA284C"/>
    <w:rsid w:val="00FA2C74"/>
    <w:rsid w:val="00FA2CA4"/>
    <w:rsid w:val="00FA2CCE"/>
    <w:rsid w:val="00FA2E13"/>
    <w:rsid w:val="00FA306C"/>
    <w:rsid w:val="00FA3080"/>
    <w:rsid w:val="00FA312F"/>
    <w:rsid w:val="00FA3137"/>
    <w:rsid w:val="00FA3356"/>
    <w:rsid w:val="00FA345E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DF"/>
    <w:rsid w:val="00FA6A18"/>
    <w:rsid w:val="00FA6A73"/>
    <w:rsid w:val="00FA6BA3"/>
    <w:rsid w:val="00FA6BF1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D51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936"/>
    <w:rsid w:val="00FB398C"/>
    <w:rsid w:val="00FB3CD9"/>
    <w:rsid w:val="00FB3D4D"/>
    <w:rsid w:val="00FB3DF7"/>
    <w:rsid w:val="00FB41EE"/>
    <w:rsid w:val="00FB42D8"/>
    <w:rsid w:val="00FB4581"/>
    <w:rsid w:val="00FB4635"/>
    <w:rsid w:val="00FB4691"/>
    <w:rsid w:val="00FB48B7"/>
    <w:rsid w:val="00FB4D9D"/>
    <w:rsid w:val="00FB4EF9"/>
    <w:rsid w:val="00FB4F82"/>
    <w:rsid w:val="00FB5247"/>
    <w:rsid w:val="00FB534A"/>
    <w:rsid w:val="00FB5379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F3"/>
    <w:rsid w:val="00FD1814"/>
    <w:rsid w:val="00FD1892"/>
    <w:rsid w:val="00FD1B5D"/>
    <w:rsid w:val="00FD1C22"/>
    <w:rsid w:val="00FD1D28"/>
    <w:rsid w:val="00FD1E44"/>
    <w:rsid w:val="00FD1E48"/>
    <w:rsid w:val="00FD2145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EA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170"/>
    <w:rsid w:val="00FE01BB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1252"/>
    <w:rsid w:val="00FE130C"/>
    <w:rsid w:val="00FE158E"/>
    <w:rsid w:val="00FE1A2D"/>
    <w:rsid w:val="00FE1ADB"/>
    <w:rsid w:val="00FE1E12"/>
    <w:rsid w:val="00FE1E1F"/>
    <w:rsid w:val="00FE1EFE"/>
    <w:rsid w:val="00FE200F"/>
    <w:rsid w:val="00FE2059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A21"/>
    <w:rsid w:val="00FF1AA6"/>
    <w:rsid w:val="00FF1AA8"/>
    <w:rsid w:val="00FF1F2E"/>
    <w:rsid w:val="00FF2105"/>
    <w:rsid w:val="00FF2286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ABB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647"/>
    <w:rsid w:val="00FF776E"/>
    <w:rsid w:val="00FF78A0"/>
    <w:rsid w:val="00FF7979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F8F15351-FDA6-4815-8E5C-875996F4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MDYJPH7RTKF3-899612618-2189635</_dlc_DocId>
    <_dlc_DocIdUrl xmlns="4280bfd0-8d39-4c8f-a2d7-e53cc45df9c8">
      <Url>https://assetworldcorpth.sharepoint.com/sites/File_Sharing/_layouts/15/DocIdRedir.aspx?ID=MDYJPH7RTKF3-899612618-2189635</Url>
      <Description>MDYJPH7RTKF3-899612618-2189635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F8A6A7-7C68-4C3D-983F-4AEA19584977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3774439a-3eb9-4523-ab15-1a7c88708d50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4280bfd0-8d39-4c8f-a2d7-e53cc45df9c8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</TotalTime>
  <Pages>1</Pages>
  <Words>5800</Words>
  <Characters>33062</Characters>
  <Application>Microsoft Office Word</Application>
  <DocSecurity>4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Penpidcha, Hattinat</cp:lastModifiedBy>
  <cp:revision>44</cp:revision>
  <cp:lastPrinted>2023-05-11T17:51:00Z</cp:lastPrinted>
  <dcterms:created xsi:type="dcterms:W3CDTF">2023-05-12T21:52:00Z</dcterms:created>
  <dcterms:modified xsi:type="dcterms:W3CDTF">2023-05-15T18:59:00Z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3b020119-5b89-4c68-8325-d0bcb5badb7b</vt:lpwstr>
  </property>
  <property fmtid="{D5CDD505-2E9C-101B-9397-08002B2CF9AE}" pid="10" name="MediaServiceImageTags">
    <vt:lpwstr/>
  </property>
</Properties>
</file>