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3CC4CEF8" w:rsidR="005471B4" w:rsidRPr="0097642A" w:rsidRDefault="00BB022A" w:rsidP="00726816">
      <w:pPr>
        <w:spacing w:line="240" w:lineRule="atLeast"/>
        <w:jc w:val="center"/>
        <w:rPr>
          <w:rFonts w:cstheme="minorBidi"/>
          <w:b/>
          <w:bCs/>
          <w:szCs w:val="28"/>
          <w:lang w:val="en-US" w:bidi="th-TH"/>
        </w:rPr>
      </w:pPr>
      <w:r>
        <w:rPr>
          <w:rFonts w:cstheme="minorBidi"/>
          <w:b/>
          <w:bCs/>
          <w:szCs w:val="28"/>
          <w:lang w:val="en-US" w:bidi="th-TH"/>
        </w:rPr>
        <w:t xml:space="preserve"> </w:t>
      </w: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3B130C78" w14:textId="77777777" w:rsidR="000006D0" w:rsidRPr="000A0651" w:rsidRDefault="000006D0" w:rsidP="000006D0">
      <w:pPr>
        <w:pStyle w:val="CoverTitle"/>
        <w:spacing w:line="240" w:lineRule="atLeast"/>
        <w:jc w:val="center"/>
        <w:rPr>
          <w:spacing w:val="-3"/>
          <w:szCs w:val="36"/>
        </w:rPr>
      </w:pPr>
      <w:r w:rsidRPr="000A0651">
        <w:rPr>
          <w:spacing w:val="-3"/>
          <w:szCs w:val="36"/>
        </w:rPr>
        <w:t>for the three-month period ended</w:t>
      </w:r>
    </w:p>
    <w:p w14:paraId="64D23D32" w14:textId="6C084EC2" w:rsidR="000006D0" w:rsidRPr="005D3A5C" w:rsidRDefault="000006D0" w:rsidP="000006D0">
      <w:pPr>
        <w:pStyle w:val="CoverTitle"/>
        <w:spacing w:line="240" w:lineRule="atLeast"/>
        <w:jc w:val="center"/>
        <w:rPr>
          <w:rFonts w:cs="Angsana New"/>
          <w:spacing w:val="-3"/>
          <w:szCs w:val="45"/>
          <w:lang w:val="en-US" w:bidi="th-TH"/>
        </w:rPr>
      </w:pPr>
      <w:r w:rsidRPr="000A0651">
        <w:rPr>
          <w:spacing w:val="-3"/>
          <w:szCs w:val="36"/>
        </w:rPr>
        <w:t>31 March 202</w:t>
      </w:r>
      <w:r>
        <w:rPr>
          <w:spacing w:val="-3"/>
          <w:szCs w:val="36"/>
        </w:rPr>
        <w:t>3</w:t>
      </w:r>
    </w:p>
    <w:p w14:paraId="6C33DF4C" w14:textId="79B8FFAA"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3EC2FA94" w14:textId="1ED252B9" w:rsidR="00057CF0" w:rsidRPr="009426D0" w:rsidRDefault="00057CF0" w:rsidP="00726816">
      <w:pPr>
        <w:pStyle w:val="acctmainheading"/>
        <w:tabs>
          <w:tab w:val="left" w:pos="7810"/>
        </w:tabs>
        <w:spacing w:after="0" w:line="240" w:lineRule="atLeast"/>
        <w:outlineLvl w:val="0"/>
        <w:rPr>
          <w:szCs w:val="28"/>
        </w:rPr>
      </w:pPr>
    </w:p>
    <w:p w14:paraId="05BC42E6" w14:textId="77777777" w:rsidR="00A35C2E" w:rsidRPr="009426D0" w:rsidRDefault="00A35C2E" w:rsidP="00726816">
      <w:pPr>
        <w:pStyle w:val="acctmainheading"/>
        <w:tabs>
          <w:tab w:val="left" w:pos="7810"/>
        </w:tabs>
        <w:spacing w:after="0" w:line="240" w:lineRule="atLeast"/>
        <w:outlineLvl w:val="0"/>
        <w:rPr>
          <w:szCs w:val="28"/>
        </w:r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5DD16902"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w:t>
      </w:r>
      <w:proofErr w:type="gramStart"/>
      <w:r w:rsidRPr="000A0651">
        <w:rPr>
          <w:szCs w:val="22"/>
          <w:lang w:bidi="th-TH"/>
        </w:rPr>
        <w:t>at</w:t>
      </w:r>
      <w:proofErr w:type="gramEnd"/>
      <w:r w:rsidRPr="000A0651">
        <w:rPr>
          <w:szCs w:val="22"/>
          <w:lang w:bidi="th-TH"/>
        </w:rPr>
        <w:t xml:space="preserve"> 31 March 202</w:t>
      </w:r>
      <w:r>
        <w:rPr>
          <w:szCs w:val="22"/>
          <w:lang w:bidi="th-TH"/>
        </w:rPr>
        <w:t>3</w:t>
      </w:r>
      <w:r w:rsidRPr="000A0651">
        <w:rPr>
          <w:szCs w:val="22"/>
          <w:lang w:bidi="th-TH"/>
        </w:rPr>
        <w:t>; the consolidated and separate statements of comprehensive income, changes in equity and cash flows for the three-month period ended 31 March 202</w:t>
      </w:r>
      <w:r>
        <w:rPr>
          <w:szCs w:val="22"/>
          <w:lang w:bidi="th-TH"/>
        </w:rPr>
        <w:t>3</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3C1E8C87" w14:textId="77777777" w:rsidR="00A35C2E" w:rsidRPr="009426D0" w:rsidRDefault="00A35C2E"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512F9B74" w14:textId="6C823646" w:rsidR="00673342" w:rsidRPr="0022593D" w:rsidRDefault="007730DC" w:rsidP="00042FCF">
      <w:pPr>
        <w:rPr>
          <w:color w:val="000000"/>
          <w:szCs w:val="22"/>
          <w:lang w:val="en-US" w:bidi="th-TH"/>
        </w:rPr>
      </w:pPr>
      <w:r w:rsidRPr="007730DC">
        <w:rPr>
          <w:rFonts w:cstheme="minorBidi"/>
          <w:szCs w:val="28"/>
          <w:lang w:val="en-US" w:bidi="th-TH"/>
        </w:rPr>
        <w:t>15</w:t>
      </w:r>
      <w:r w:rsidR="00B61544" w:rsidRPr="007730DC">
        <w:rPr>
          <w:rFonts w:cstheme="minorBidi"/>
          <w:szCs w:val="28"/>
          <w:lang w:val="en-US" w:bidi="th-TH"/>
        </w:rPr>
        <w:t xml:space="preserve"> Ma</w:t>
      </w:r>
      <w:r w:rsidR="00484F3C" w:rsidRPr="007730DC">
        <w:rPr>
          <w:rFonts w:cstheme="minorBidi"/>
          <w:szCs w:val="28"/>
          <w:lang w:val="en-US" w:bidi="th-TH"/>
        </w:rPr>
        <w:t>y</w:t>
      </w:r>
      <w:r w:rsidR="00A86058" w:rsidRPr="009426D0">
        <w:rPr>
          <w:rFonts w:cstheme="minorBidi"/>
          <w:szCs w:val="28"/>
          <w:lang w:val="en-US" w:bidi="th-TH"/>
        </w:rPr>
        <w:t xml:space="preserve"> </w:t>
      </w:r>
      <w:r w:rsidR="00C75043" w:rsidRPr="009426D0">
        <w:rPr>
          <w:rFonts w:cstheme="minorBidi"/>
          <w:szCs w:val="28"/>
          <w:lang w:val="en-US" w:bidi="th-TH"/>
        </w:rPr>
        <w:t>202</w:t>
      </w:r>
      <w:r w:rsidR="00B61544">
        <w:rPr>
          <w:rFonts w:cstheme="minorBidi"/>
          <w:szCs w:val="28"/>
          <w:lang w:val="en-US" w:bidi="th-TH"/>
        </w:rPr>
        <w:t>3</w:t>
      </w:r>
    </w:p>
    <w:p w14:paraId="4C02D637" w14:textId="2A6B82D0" w:rsidR="00673342" w:rsidRPr="00C74C32" w:rsidRDefault="00673342" w:rsidP="006E6880">
      <w:pPr>
        <w:spacing w:line="240" w:lineRule="auto"/>
        <w:ind w:left="540"/>
        <w:jc w:val="thaiDistribute"/>
        <w:rPr>
          <w:color w:val="000000"/>
          <w:szCs w:val="22"/>
          <w:lang w:val="en-US" w:bidi="th-TH"/>
        </w:rPr>
      </w:pPr>
    </w:p>
    <w:sectPr w:rsidR="00673342" w:rsidRPr="00C74C32" w:rsidSect="00042FCF">
      <w:head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E8242" w14:textId="77777777" w:rsidR="00A8371D" w:rsidRDefault="00A8371D">
      <w:r>
        <w:separator/>
      </w:r>
    </w:p>
  </w:endnote>
  <w:endnote w:type="continuationSeparator" w:id="0">
    <w:p w14:paraId="49313793" w14:textId="77777777" w:rsidR="00A8371D" w:rsidRDefault="00A8371D">
      <w:r>
        <w:continuationSeparator/>
      </w:r>
    </w:p>
  </w:endnote>
  <w:endnote w:type="continuationNotice" w:id="1">
    <w:p w14:paraId="79D18EEB" w14:textId="77777777" w:rsidR="00A8371D" w:rsidRDefault="00A8371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55">
    <w:altName w:val="Calibri"/>
    <w:panose1 w:val="02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F61E" w14:textId="77777777" w:rsidR="00A8371D" w:rsidRDefault="00A8371D">
      <w:r>
        <w:separator/>
      </w:r>
    </w:p>
  </w:footnote>
  <w:footnote w:type="continuationSeparator" w:id="0">
    <w:p w14:paraId="0FB25B1C" w14:textId="77777777" w:rsidR="00A8371D" w:rsidRDefault="00A8371D">
      <w:r>
        <w:continuationSeparator/>
      </w:r>
    </w:p>
  </w:footnote>
  <w:footnote w:type="continuationNotice" w:id="1">
    <w:p w14:paraId="5859CC26" w14:textId="77777777" w:rsidR="00A8371D" w:rsidRDefault="00A8371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01DF192A" w:rsidR="00AC0B48" w:rsidRDefault="00AC0B48" w:rsidP="00042FCF">
    <w:pPr>
      <w:pStyle w:val="Header"/>
      <w:spacing w:line="240" w:lineRule="atLeast"/>
      <w:jc w:val="both"/>
      <w:rPr>
        <w:rFonts w:cs="Angsana New"/>
        <w:b/>
        <w:bCs/>
        <w:i w:val="0"/>
        <w:iCs/>
        <w:sz w:val="24"/>
        <w:szCs w:val="24"/>
        <w:lang w:bidi="th-TH"/>
      </w:rPr>
    </w:pPr>
  </w:p>
  <w:p w14:paraId="66D51814" w14:textId="18099D79" w:rsidR="00042FCF" w:rsidRDefault="00042FCF" w:rsidP="00042FCF">
    <w:pPr>
      <w:pStyle w:val="Header"/>
      <w:spacing w:line="240" w:lineRule="atLeast"/>
      <w:jc w:val="both"/>
      <w:rPr>
        <w:rFonts w:cs="Angsana New"/>
        <w:b/>
        <w:bCs/>
        <w:i w:val="0"/>
        <w:iCs/>
        <w:sz w:val="24"/>
        <w:szCs w:val="24"/>
        <w:lang w:bidi="th-TH"/>
      </w:rPr>
    </w:pPr>
  </w:p>
  <w:p w14:paraId="43EAEC25" w14:textId="26722255" w:rsidR="00042FCF" w:rsidRDefault="00042FCF" w:rsidP="00042FCF">
    <w:pPr>
      <w:pStyle w:val="Header"/>
      <w:spacing w:line="240" w:lineRule="atLeast"/>
      <w:jc w:val="both"/>
      <w:rPr>
        <w:rFonts w:cs="Angsana New"/>
        <w:b/>
        <w:bCs/>
        <w:i w:val="0"/>
        <w:iCs/>
        <w:sz w:val="24"/>
        <w:szCs w:val="24"/>
        <w:lang w:bidi="th-TH"/>
      </w:rPr>
    </w:pPr>
  </w:p>
  <w:p w14:paraId="039BD706" w14:textId="77777777" w:rsidR="00042FCF" w:rsidRDefault="00042FCF" w:rsidP="00042FCF">
    <w:pPr>
      <w:pStyle w:val="Header"/>
      <w:spacing w:line="240" w:lineRule="atLeast"/>
      <w:jc w:val="both"/>
      <w:rPr>
        <w:rFonts w:cs="Angsana New"/>
        <w:b/>
        <w:bCs/>
        <w:i w:val="0"/>
        <w:iCs/>
        <w:sz w:val="24"/>
        <w:szCs w:val="24"/>
        <w:lang w:bidi="th-TH"/>
      </w:rPr>
    </w:pPr>
  </w:p>
  <w:p w14:paraId="4A1D044F" w14:textId="77777777" w:rsidR="00AC0B48" w:rsidRPr="005778F6" w:rsidRDefault="00AC0B48" w:rsidP="00042FCF">
    <w:pPr>
      <w:pStyle w:val="Header"/>
      <w:spacing w:line="240" w:lineRule="atLeast"/>
      <w:jc w:val="both"/>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8"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2"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1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6"/>
  </w:num>
  <w:num w:numId="3" w16cid:durableId="213002148">
    <w:abstractNumId w:val="3"/>
  </w:num>
  <w:num w:numId="4" w16cid:durableId="1099789688">
    <w:abstractNumId w:val="16"/>
  </w:num>
  <w:num w:numId="5" w16cid:durableId="611983457">
    <w:abstractNumId w:val="5"/>
  </w:num>
  <w:num w:numId="6" w16cid:durableId="1085223795">
    <w:abstractNumId w:val="18"/>
  </w:num>
  <w:num w:numId="7" w16cid:durableId="903031832">
    <w:abstractNumId w:val="4"/>
  </w:num>
  <w:num w:numId="8" w16cid:durableId="566260819">
    <w:abstractNumId w:val="15"/>
  </w:num>
  <w:num w:numId="9" w16cid:durableId="675808018">
    <w:abstractNumId w:val="19"/>
  </w:num>
  <w:num w:numId="10" w16cid:durableId="803936692">
    <w:abstractNumId w:val="10"/>
  </w:num>
  <w:num w:numId="11" w16cid:durableId="1169980049">
    <w:abstractNumId w:val="20"/>
  </w:num>
  <w:num w:numId="12" w16cid:durableId="901257022">
    <w:abstractNumId w:val="8"/>
  </w:num>
  <w:num w:numId="13" w16cid:durableId="1588343108">
    <w:abstractNumId w:val="9"/>
  </w:num>
  <w:num w:numId="14" w16cid:durableId="3769793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2"/>
  </w:num>
  <w:num w:numId="17" w16cid:durableId="1543321147">
    <w:abstractNumId w:val="11"/>
  </w:num>
  <w:num w:numId="18" w16cid:durableId="951594742">
    <w:abstractNumId w:val="7"/>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4"/>
  </w:num>
  <w:num w:numId="30" w16cid:durableId="861747479">
    <w:abstractNumId w:val="2"/>
  </w:num>
  <w:num w:numId="31" w16cid:durableId="165139659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D0"/>
    <w:rsid w:val="000009D9"/>
    <w:rsid w:val="00000E5C"/>
    <w:rsid w:val="00000EB5"/>
    <w:rsid w:val="00001088"/>
    <w:rsid w:val="000012F4"/>
    <w:rsid w:val="000015E1"/>
    <w:rsid w:val="00001622"/>
    <w:rsid w:val="00001676"/>
    <w:rsid w:val="000016B7"/>
    <w:rsid w:val="000019F8"/>
    <w:rsid w:val="00001A22"/>
    <w:rsid w:val="00001BE7"/>
    <w:rsid w:val="00001CB1"/>
    <w:rsid w:val="00001E29"/>
    <w:rsid w:val="00002599"/>
    <w:rsid w:val="000026A8"/>
    <w:rsid w:val="000027B2"/>
    <w:rsid w:val="00002964"/>
    <w:rsid w:val="00003101"/>
    <w:rsid w:val="00003118"/>
    <w:rsid w:val="0000317C"/>
    <w:rsid w:val="00003217"/>
    <w:rsid w:val="00003329"/>
    <w:rsid w:val="00003911"/>
    <w:rsid w:val="00003931"/>
    <w:rsid w:val="00003A9B"/>
    <w:rsid w:val="00003AEA"/>
    <w:rsid w:val="00003BC8"/>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E7C"/>
    <w:rsid w:val="00005F6E"/>
    <w:rsid w:val="0000603C"/>
    <w:rsid w:val="000060C7"/>
    <w:rsid w:val="000065F9"/>
    <w:rsid w:val="00006F51"/>
    <w:rsid w:val="0000753C"/>
    <w:rsid w:val="0000790F"/>
    <w:rsid w:val="00007FD5"/>
    <w:rsid w:val="00010551"/>
    <w:rsid w:val="00010767"/>
    <w:rsid w:val="00010DBF"/>
    <w:rsid w:val="00010E15"/>
    <w:rsid w:val="00011247"/>
    <w:rsid w:val="0001134F"/>
    <w:rsid w:val="0001135B"/>
    <w:rsid w:val="000118A9"/>
    <w:rsid w:val="00011AF5"/>
    <w:rsid w:val="000121EB"/>
    <w:rsid w:val="000122EC"/>
    <w:rsid w:val="00012586"/>
    <w:rsid w:val="0001260E"/>
    <w:rsid w:val="0001274D"/>
    <w:rsid w:val="000127BD"/>
    <w:rsid w:val="00012A8C"/>
    <w:rsid w:val="00012CC6"/>
    <w:rsid w:val="00012DD1"/>
    <w:rsid w:val="00013097"/>
    <w:rsid w:val="00013117"/>
    <w:rsid w:val="00013705"/>
    <w:rsid w:val="0001378B"/>
    <w:rsid w:val="000137C4"/>
    <w:rsid w:val="0001381E"/>
    <w:rsid w:val="00013ACC"/>
    <w:rsid w:val="00013DA3"/>
    <w:rsid w:val="000145D1"/>
    <w:rsid w:val="000147FD"/>
    <w:rsid w:val="00014B31"/>
    <w:rsid w:val="00014E34"/>
    <w:rsid w:val="00014F21"/>
    <w:rsid w:val="0001509E"/>
    <w:rsid w:val="00015579"/>
    <w:rsid w:val="000155F9"/>
    <w:rsid w:val="00015D4C"/>
    <w:rsid w:val="00015F73"/>
    <w:rsid w:val="00016197"/>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703"/>
    <w:rsid w:val="0002095D"/>
    <w:rsid w:val="000209D4"/>
    <w:rsid w:val="00020EB4"/>
    <w:rsid w:val="0002113A"/>
    <w:rsid w:val="0002124D"/>
    <w:rsid w:val="000213DB"/>
    <w:rsid w:val="00021513"/>
    <w:rsid w:val="000216E2"/>
    <w:rsid w:val="00021999"/>
    <w:rsid w:val="00021A66"/>
    <w:rsid w:val="000222FF"/>
    <w:rsid w:val="0002264F"/>
    <w:rsid w:val="000229B1"/>
    <w:rsid w:val="000229EC"/>
    <w:rsid w:val="00022B00"/>
    <w:rsid w:val="00022F6C"/>
    <w:rsid w:val="00023088"/>
    <w:rsid w:val="0002310B"/>
    <w:rsid w:val="000234F3"/>
    <w:rsid w:val="00023710"/>
    <w:rsid w:val="00023815"/>
    <w:rsid w:val="000239D7"/>
    <w:rsid w:val="00023A37"/>
    <w:rsid w:val="00023ABE"/>
    <w:rsid w:val="00023C4A"/>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F1A"/>
    <w:rsid w:val="000274E3"/>
    <w:rsid w:val="0002761D"/>
    <w:rsid w:val="0002763E"/>
    <w:rsid w:val="000277C4"/>
    <w:rsid w:val="0002789D"/>
    <w:rsid w:val="00027927"/>
    <w:rsid w:val="00027CA6"/>
    <w:rsid w:val="00027CF3"/>
    <w:rsid w:val="000306FA"/>
    <w:rsid w:val="0003088C"/>
    <w:rsid w:val="000309A6"/>
    <w:rsid w:val="00030BAA"/>
    <w:rsid w:val="00030D48"/>
    <w:rsid w:val="000312D7"/>
    <w:rsid w:val="00031372"/>
    <w:rsid w:val="000313CE"/>
    <w:rsid w:val="00031567"/>
    <w:rsid w:val="00031614"/>
    <w:rsid w:val="000316AC"/>
    <w:rsid w:val="00031E34"/>
    <w:rsid w:val="00031F37"/>
    <w:rsid w:val="00032079"/>
    <w:rsid w:val="000320AA"/>
    <w:rsid w:val="00032266"/>
    <w:rsid w:val="00032972"/>
    <w:rsid w:val="000335FA"/>
    <w:rsid w:val="000337C3"/>
    <w:rsid w:val="0003397D"/>
    <w:rsid w:val="000341C6"/>
    <w:rsid w:val="000345FC"/>
    <w:rsid w:val="0003469A"/>
    <w:rsid w:val="00034A6B"/>
    <w:rsid w:val="000350DB"/>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E2"/>
    <w:rsid w:val="00041272"/>
    <w:rsid w:val="000418B0"/>
    <w:rsid w:val="00041C1D"/>
    <w:rsid w:val="00041F20"/>
    <w:rsid w:val="00041FF8"/>
    <w:rsid w:val="0004249A"/>
    <w:rsid w:val="00042733"/>
    <w:rsid w:val="00042857"/>
    <w:rsid w:val="00042B1F"/>
    <w:rsid w:val="00042BBD"/>
    <w:rsid w:val="00042D03"/>
    <w:rsid w:val="00042FCF"/>
    <w:rsid w:val="0004428F"/>
    <w:rsid w:val="000444F5"/>
    <w:rsid w:val="000447B9"/>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F0"/>
    <w:rsid w:val="000503AD"/>
    <w:rsid w:val="000505F5"/>
    <w:rsid w:val="00050629"/>
    <w:rsid w:val="00050987"/>
    <w:rsid w:val="00050B38"/>
    <w:rsid w:val="00050D18"/>
    <w:rsid w:val="00050D9E"/>
    <w:rsid w:val="00050E22"/>
    <w:rsid w:val="000510A7"/>
    <w:rsid w:val="000510CB"/>
    <w:rsid w:val="00051145"/>
    <w:rsid w:val="000512EE"/>
    <w:rsid w:val="00051531"/>
    <w:rsid w:val="00051895"/>
    <w:rsid w:val="000518A0"/>
    <w:rsid w:val="000518C6"/>
    <w:rsid w:val="000518F7"/>
    <w:rsid w:val="00051959"/>
    <w:rsid w:val="00051EBA"/>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DB"/>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411"/>
    <w:rsid w:val="000754DC"/>
    <w:rsid w:val="00075BB3"/>
    <w:rsid w:val="00075BC6"/>
    <w:rsid w:val="000764E8"/>
    <w:rsid w:val="0007660D"/>
    <w:rsid w:val="00076A6D"/>
    <w:rsid w:val="00076BF9"/>
    <w:rsid w:val="00076FC0"/>
    <w:rsid w:val="00077529"/>
    <w:rsid w:val="00077884"/>
    <w:rsid w:val="000778A3"/>
    <w:rsid w:val="00077EC3"/>
    <w:rsid w:val="00080283"/>
    <w:rsid w:val="000802B2"/>
    <w:rsid w:val="0008039E"/>
    <w:rsid w:val="00080408"/>
    <w:rsid w:val="00080412"/>
    <w:rsid w:val="000804C3"/>
    <w:rsid w:val="00080853"/>
    <w:rsid w:val="00080B53"/>
    <w:rsid w:val="00080B9D"/>
    <w:rsid w:val="00080E04"/>
    <w:rsid w:val="00080E60"/>
    <w:rsid w:val="00080EE7"/>
    <w:rsid w:val="00080EF0"/>
    <w:rsid w:val="00081167"/>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B2F"/>
    <w:rsid w:val="00083DE6"/>
    <w:rsid w:val="00083E73"/>
    <w:rsid w:val="00083F26"/>
    <w:rsid w:val="00083F73"/>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90135"/>
    <w:rsid w:val="00090259"/>
    <w:rsid w:val="000904C3"/>
    <w:rsid w:val="00090708"/>
    <w:rsid w:val="000907E5"/>
    <w:rsid w:val="00090906"/>
    <w:rsid w:val="00090C4B"/>
    <w:rsid w:val="00090DD5"/>
    <w:rsid w:val="00091244"/>
    <w:rsid w:val="000912BF"/>
    <w:rsid w:val="00091377"/>
    <w:rsid w:val="0009137B"/>
    <w:rsid w:val="000913F5"/>
    <w:rsid w:val="00091513"/>
    <w:rsid w:val="0009174C"/>
    <w:rsid w:val="000917FD"/>
    <w:rsid w:val="00091839"/>
    <w:rsid w:val="00091902"/>
    <w:rsid w:val="00091996"/>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129"/>
    <w:rsid w:val="000A2170"/>
    <w:rsid w:val="000A247C"/>
    <w:rsid w:val="000A2800"/>
    <w:rsid w:val="000A2CA0"/>
    <w:rsid w:val="000A2E70"/>
    <w:rsid w:val="000A33AC"/>
    <w:rsid w:val="000A356C"/>
    <w:rsid w:val="000A3702"/>
    <w:rsid w:val="000A388B"/>
    <w:rsid w:val="000A3915"/>
    <w:rsid w:val="000A3B58"/>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294"/>
    <w:rsid w:val="000B15A1"/>
    <w:rsid w:val="000B219E"/>
    <w:rsid w:val="000B2397"/>
    <w:rsid w:val="000B2446"/>
    <w:rsid w:val="000B24E8"/>
    <w:rsid w:val="000B264A"/>
    <w:rsid w:val="000B2673"/>
    <w:rsid w:val="000B296F"/>
    <w:rsid w:val="000B2BCE"/>
    <w:rsid w:val="000B2CFE"/>
    <w:rsid w:val="000B2E0F"/>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8F3"/>
    <w:rsid w:val="000B7A67"/>
    <w:rsid w:val="000B7D49"/>
    <w:rsid w:val="000B7EE6"/>
    <w:rsid w:val="000C00D8"/>
    <w:rsid w:val="000C00EA"/>
    <w:rsid w:val="000C021C"/>
    <w:rsid w:val="000C0271"/>
    <w:rsid w:val="000C05D7"/>
    <w:rsid w:val="000C06B2"/>
    <w:rsid w:val="000C07EF"/>
    <w:rsid w:val="000C07FC"/>
    <w:rsid w:val="000C10A6"/>
    <w:rsid w:val="000C141B"/>
    <w:rsid w:val="000C1433"/>
    <w:rsid w:val="000C176C"/>
    <w:rsid w:val="000C1E39"/>
    <w:rsid w:val="000C1FEE"/>
    <w:rsid w:val="000C21BB"/>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5DAD"/>
    <w:rsid w:val="000C65EA"/>
    <w:rsid w:val="000C67C5"/>
    <w:rsid w:val="000C6860"/>
    <w:rsid w:val="000C6870"/>
    <w:rsid w:val="000C69A7"/>
    <w:rsid w:val="000C69E2"/>
    <w:rsid w:val="000C6AF3"/>
    <w:rsid w:val="000C6C61"/>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713"/>
    <w:rsid w:val="000D38FC"/>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6BC0"/>
    <w:rsid w:val="000D6D20"/>
    <w:rsid w:val="000D7005"/>
    <w:rsid w:val="000D70B7"/>
    <w:rsid w:val="000D7450"/>
    <w:rsid w:val="000D7495"/>
    <w:rsid w:val="000D74D4"/>
    <w:rsid w:val="000D7699"/>
    <w:rsid w:val="000D77A3"/>
    <w:rsid w:val="000D782D"/>
    <w:rsid w:val="000D7BAB"/>
    <w:rsid w:val="000D7E2A"/>
    <w:rsid w:val="000E0220"/>
    <w:rsid w:val="000E0295"/>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F9C"/>
    <w:rsid w:val="000E40F7"/>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8FE"/>
    <w:rsid w:val="000F39C5"/>
    <w:rsid w:val="000F3A37"/>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206"/>
    <w:rsid w:val="001033D0"/>
    <w:rsid w:val="0010355E"/>
    <w:rsid w:val="0010369D"/>
    <w:rsid w:val="00103908"/>
    <w:rsid w:val="001039BD"/>
    <w:rsid w:val="00103A6B"/>
    <w:rsid w:val="00103FB8"/>
    <w:rsid w:val="001042A6"/>
    <w:rsid w:val="001043D8"/>
    <w:rsid w:val="00104A82"/>
    <w:rsid w:val="00105028"/>
    <w:rsid w:val="00105C94"/>
    <w:rsid w:val="00105DA6"/>
    <w:rsid w:val="00105DEC"/>
    <w:rsid w:val="00105F42"/>
    <w:rsid w:val="001061E0"/>
    <w:rsid w:val="001064E3"/>
    <w:rsid w:val="00106540"/>
    <w:rsid w:val="0010684B"/>
    <w:rsid w:val="001069AD"/>
    <w:rsid w:val="00106A98"/>
    <w:rsid w:val="00106B38"/>
    <w:rsid w:val="00106B6A"/>
    <w:rsid w:val="00106D44"/>
    <w:rsid w:val="00106DAB"/>
    <w:rsid w:val="001070AA"/>
    <w:rsid w:val="0010730F"/>
    <w:rsid w:val="001076DC"/>
    <w:rsid w:val="00107940"/>
    <w:rsid w:val="00107B29"/>
    <w:rsid w:val="00107E75"/>
    <w:rsid w:val="00107EE4"/>
    <w:rsid w:val="00107FD4"/>
    <w:rsid w:val="001100C8"/>
    <w:rsid w:val="001100F7"/>
    <w:rsid w:val="00110921"/>
    <w:rsid w:val="00110A25"/>
    <w:rsid w:val="00111020"/>
    <w:rsid w:val="00111094"/>
    <w:rsid w:val="0011125E"/>
    <w:rsid w:val="001119F5"/>
    <w:rsid w:val="00111F13"/>
    <w:rsid w:val="001121C6"/>
    <w:rsid w:val="001125EA"/>
    <w:rsid w:val="0011268C"/>
    <w:rsid w:val="00112ABE"/>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2C8"/>
    <w:rsid w:val="00116639"/>
    <w:rsid w:val="00116D53"/>
    <w:rsid w:val="00117164"/>
    <w:rsid w:val="001172C6"/>
    <w:rsid w:val="0011730A"/>
    <w:rsid w:val="0011736A"/>
    <w:rsid w:val="00117477"/>
    <w:rsid w:val="001179CA"/>
    <w:rsid w:val="00117B66"/>
    <w:rsid w:val="00117B7B"/>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5F92"/>
    <w:rsid w:val="001261D2"/>
    <w:rsid w:val="00126284"/>
    <w:rsid w:val="001262BD"/>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C80"/>
    <w:rsid w:val="00131CCF"/>
    <w:rsid w:val="00132896"/>
    <w:rsid w:val="00132FCB"/>
    <w:rsid w:val="0013300B"/>
    <w:rsid w:val="0013336C"/>
    <w:rsid w:val="0013370A"/>
    <w:rsid w:val="001338C9"/>
    <w:rsid w:val="00133CE8"/>
    <w:rsid w:val="00133DDE"/>
    <w:rsid w:val="00133F0E"/>
    <w:rsid w:val="0013409D"/>
    <w:rsid w:val="00134190"/>
    <w:rsid w:val="001341DC"/>
    <w:rsid w:val="00134289"/>
    <w:rsid w:val="001349C9"/>
    <w:rsid w:val="00134B23"/>
    <w:rsid w:val="00134E17"/>
    <w:rsid w:val="00134EA7"/>
    <w:rsid w:val="00134EAC"/>
    <w:rsid w:val="001352AC"/>
    <w:rsid w:val="0013535C"/>
    <w:rsid w:val="00135367"/>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DAC"/>
    <w:rsid w:val="0013764F"/>
    <w:rsid w:val="00137797"/>
    <w:rsid w:val="001377CD"/>
    <w:rsid w:val="001378AA"/>
    <w:rsid w:val="00137C4A"/>
    <w:rsid w:val="00140513"/>
    <w:rsid w:val="001409BF"/>
    <w:rsid w:val="00140EE5"/>
    <w:rsid w:val="001414CD"/>
    <w:rsid w:val="00141590"/>
    <w:rsid w:val="00141593"/>
    <w:rsid w:val="0014172D"/>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D2D"/>
    <w:rsid w:val="0015133F"/>
    <w:rsid w:val="001515CC"/>
    <w:rsid w:val="00151ADB"/>
    <w:rsid w:val="00151B26"/>
    <w:rsid w:val="00151B9F"/>
    <w:rsid w:val="00151E3B"/>
    <w:rsid w:val="0015219F"/>
    <w:rsid w:val="0015221A"/>
    <w:rsid w:val="00152461"/>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DB8"/>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FC2"/>
    <w:rsid w:val="00157222"/>
    <w:rsid w:val="001573C8"/>
    <w:rsid w:val="00157475"/>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14A"/>
    <w:rsid w:val="001635AD"/>
    <w:rsid w:val="0016371F"/>
    <w:rsid w:val="001638BB"/>
    <w:rsid w:val="00163C2F"/>
    <w:rsid w:val="00163EB2"/>
    <w:rsid w:val="001640FD"/>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0E67"/>
    <w:rsid w:val="00181153"/>
    <w:rsid w:val="0018123B"/>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651"/>
    <w:rsid w:val="00186DC5"/>
    <w:rsid w:val="001872EA"/>
    <w:rsid w:val="00187697"/>
    <w:rsid w:val="00187886"/>
    <w:rsid w:val="00187924"/>
    <w:rsid w:val="00187AB9"/>
    <w:rsid w:val="0019080C"/>
    <w:rsid w:val="00190A23"/>
    <w:rsid w:val="00190A79"/>
    <w:rsid w:val="00190B52"/>
    <w:rsid w:val="00190B96"/>
    <w:rsid w:val="00190C5F"/>
    <w:rsid w:val="00190EF9"/>
    <w:rsid w:val="00190F51"/>
    <w:rsid w:val="00190FAA"/>
    <w:rsid w:val="0019122B"/>
    <w:rsid w:val="001914E1"/>
    <w:rsid w:val="001917B0"/>
    <w:rsid w:val="00191953"/>
    <w:rsid w:val="00191980"/>
    <w:rsid w:val="001920C1"/>
    <w:rsid w:val="00192102"/>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6FA"/>
    <w:rsid w:val="00194922"/>
    <w:rsid w:val="00194CAF"/>
    <w:rsid w:val="00194CED"/>
    <w:rsid w:val="00194DCE"/>
    <w:rsid w:val="00194DED"/>
    <w:rsid w:val="00195173"/>
    <w:rsid w:val="001955C6"/>
    <w:rsid w:val="00195707"/>
    <w:rsid w:val="0019592F"/>
    <w:rsid w:val="00195EF5"/>
    <w:rsid w:val="00195F2A"/>
    <w:rsid w:val="00195F5E"/>
    <w:rsid w:val="001960B2"/>
    <w:rsid w:val="001963E2"/>
    <w:rsid w:val="0019643F"/>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F48"/>
    <w:rsid w:val="001A1F5E"/>
    <w:rsid w:val="001A20D7"/>
    <w:rsid w:val="001A279C"/>
    <w:rsid w:val="001A27F5"/>
    <w:rsid w:val="001A2834"/>
    <w:rsid w:val="001A2A0F"/>
    <w:rsid w:val="001A2E0D"/>
    <w:rsid w:val="001A30A5"/>
    <w:rsid w:val="001A3152"/>
    <w:rsid w:val="001A3607"/>
    <w:rsid w:val="001A3737"/>
    <w:rsid w:val="001A37E7"/>
    <w:rsid w:val="001A3A86"/>
    <w:rsid w:val="001A3CD9"/>
    <w:rsid w:val="001A3CFC"/>
    <w:rsid w:val="001A3DBC"/>
    <w:rsid w:val="001A3F87"/>
    <w:rsid w:val="001A45E4"/>
    <w:rsid w:val="001A4FFE"/>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1CA"/>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2081"/>
    <w:rsid w:val="001B21C6"/>
    <w:rsid w:val="001B2215"/>
    <w:rsid w:val="001B23AA"/>
    <w:rsid w:val="001B2442"/>
    <w:rsid w:val="001B2705"/>
    <w:rsid w:val="001B2B30"/>
    <w:rsid w:val="001B2F40"/>
    <w:rsid w:val="001B309F"/>
    <w:rsid w:val="001B31C1"/>
    <w:rsid w:val="001B31C3"/>
    <w:rsid w:val="001B3328"/>
    <w:rsid w:val="001B3408"/>
    <w:rsid w:val="001B35DD"/>
    <w:rsid w:val="001B361B"/>
    <w:rsid w:val="001B3729"/>
    <w:rsid w:val="001B3B7B"/>
    <w:rsid w:val="001B3DF9"/>
    <w:rsid w:val="001B3FFE"/>
    <w:rsid w:val="001B410B"/>
    <w:rsid w:val="001B43AE"/>
    <w:rsid w:val="001B458E"/>
    <w:rsid w:val="001B48AC"/>
    <w:rsid w:val="001B4966"/>
    <w:rsid w:val="001B4CCB"/>
    <w:rsid w:val="001B4D6B"/>
    <w:rsid w:val="001B4FC2"/>
    <w:rsid w:val="001B5115"/>
    <w:rsid w:val="001B5813"/>
    <w:rsid w:val="001B5BB2"/>
    <w:rsid w:val="001B5EE7"/>
    <w:rsid w:val="001B63EC"/>
    <w:rsid w:val="001B68C0"/>
    <w:rsid w:val="001B6C43"/>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553"/>
    <w:rsid w:val="001C66AD"/>
    <w:rsid w:val="001C6758"/>
    <w:rsid w:val="001C6B8C"/>
    <w:rsid w:val="001C6D0A"/>
    <w:rsid w:val="001C7104"/>
    <w:rsid w:val="001C7298"/>
    <w:rsid w:val="001C7836"/>
    <w:rsid w:val="001C7D44"/>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BA5"/>
    <w:rsid w:val="001D3D1D"/>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F48"/>
    <w:rsid w:val="001E106B"/>
    <w:rsid w:val="001E12F9"/>
    <w:rsid w:val="001E1564"/>
    <w:rsid w:val="001E163E"/>
    <w:rsid w:val="001E1829"/>
    <w:rsid w:val="001E18DF"/>
    <w:rsid w:val="001E21E0"/>
    <w:rsid w:val="001E240D"/>
    <w:rsid w:val="001E26B3"/>
    <w:rsid w:val="001E28A9"/>
    <w:rsid w:val="001E2CE4"/>
    <w:rsid w:val="001E300A"/>
    <w:rsid w:val="001E30CE"/>
    <w:rsid w:val="001E37C7"/>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3D2"/>
    <w:rsid w:val="001E74BA"/>
    <w:rsid w:val="001E77F9"/>
    <w:rsid w:val="001E7920"/>
    <w:rsid w:val="001E7EDC"/>
    <w:rsid w:val="001E7F9D"/>
    <w:rsid w:val="001E7FB7"/>
    <w:rsid w:val="001F0337"/>
    <w:rsid w:val="001F05E8"/>
    <w:rsid w:val="001F0BC0"/>
    <w:rsid w:val="001F0CE9"/>
    <w:rsid w:val="001F0D0A"/>
    <w:rsid w:val="001F0F17"/>
    <w:rsid w:val="001F0F6F"/>
    <w:rsid w:val="001F1021"/>
    <w:rsid w:val="001F13B4"/>
    <w:rsid w:val="001F1801"/>
    <w:rsid w:val="001F1F58"/>
    <w:rsid w:val="001F23AB"/>
    <w:rsid w:val="001F2412"/>
    <w:rsid w:val="001F24E1"/>
    <w:rsid w:val="001F2649"/>
    <w:rsid w:val="001F2BBA"/>
    <w:rsid w:val="001F2D7C"/>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B11"/>
    <w:rsid w:val="001F5BC9"/>
    <w:rsid w:val="001F5C19"/>
    <w:rsid w:val="001F615D"/>
    <w:rsid w:val="001F63FE"/>
    <w:rsid w:val="001F6533"/>
    <w:rsid w:val="001F65AB"/>
    <w:rsid w:val="001F67C1"/>
    <w:rsid w:val="001F70BC"/>
    <w:rsid w:val="001F70D2"/>
    <w:rsid w:val="001F7479"/>
    <w:rsid w:val="002002AE"/>
    <w:rsid w:val="00200575"/>
    <w:rsid w:val="002006A4"/>
    <w:rsid w:val="0020075E"/>
    <w:rsid w:val="00200C43"/>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B"/>
    <w:rsid w:val="00206DB8"/>
    <w:rsid w:val="002070E1"/>
    <w:rsid w:val="00207111"/>
    <w:rsid w:val="0020745A"/>
    <w:rsid w:val="00207531"/>
    <w:rsid w:val="00207606"/>
    <w:rsid w:val="00207B45"/>
    <w:rsid w:val="00207BA6"/>
    <w:rsid w:val="00210015"/>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5122"/>
    <w:rsid w:val="0021517E"/>
    <w:rsid w:val="00215187"/>
    <w:rsid w:val="00215253"/>
    <w:rsid w:val="0021532D"/>
    <w:rsid w:val="002156E1"/>
    <w:rsid w:val="0021573B"/>
    <w:rsid w:val="00215790"/>
    <w:rsid w:val="002157BC"/>
    <w:rsid w:val="00215953"/>
    <w:rsid w:val="00215B46"/>
    <w:rsid w:val="00215F66"/>
    <w:rsid w:val="002164BD"/>
    <w:rsid w:val="002169E1"/>
    <w:rsid w:val="00216A07"/>
    <w:rsid w:val="0021734A"/>
    <w:rsid w:val="00217409"/>
    <w:rsid w:val="00217531"/>
    <w:rsid w:val="00217A76"/>
    <w:rsid w:val="00217CD8"/>
    <w:rsid w:val="00217E5E"/>
    <w:rsid w:val="0022025A"/>
    <w:rsid w:val="002203BD"/>
    <w:rsid w:val="002208B6"/>
    <w:rsid w:val="00220DA4"/>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13"/>
    <w:rsid w:val="002250C1"/>
    <w:rsid w:val="002251C2"/>
    <w:rsid w:val="002251D8"/>
    <w:rsid w:val="002257DF"/>
    <w:rsid w:val="0022582C"/>
    <w:rsid w:val="0022593D"/>
    <w:rsid w:val="00225BAB"/>
    <w:rsid w:val="00225BDF"/>
    <w:rsid w:val="00225F62"/>
    <w:rsid w:val="002260BC"/>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E41"/>
    <w:rsid w:val="00231EC8"/>
    <w:rsid w:val="0023220E"/>
    <w:rsid w:val="00232727"/>
    <w:rsid w:val="00232A2B"/>
    <w:rsid w:val="00233003"/>
    <w:rsid w:val="002330B8"/>
    <w:rsid w:val="00233391"/>
    <w:rsid w:val="00233950"/>
    <w:rsid w:val="002339D3"/>
    <w:rsid w:val="00234283"/>
    <w:rsid w:val="002342E9"/>
    <w:rsid w:val="002345CE"/>
    <w:rsid w:val="0023472D"/>
    <w:rsid w:val="0023499B"/>
    <w:rsid w:val="00234EEC"/>
    <w:rsid w:val="00235316"/>
    <w:rsid w:val="002353AA"/>
    <w:rsid w:val="002353B8"/>
    <w:rsid w:val="002356A7"/>
    <w:rsid w:val="00235BCF"/>
    <w:rsid w:val="00235C81"/>
    <w:rsid w:val="00235D0E"/>
    <w:rsid w:val="002362C7"/>
    <w:rsid w:val="0023637A"/>
    <w:rsid w:val="0023673E"/>
    <w:rsid w:val="00236E8D"/>
    <w:rsid w:val="00236F32"/>
    <w:rsid w:val="002370DD"/>
    <w:rsid w:val="002371EE"/>
    <w:rsid w:val="002377EA"/>
    <w:rsid w:val="00237EBB"/>
    <w:rsid w:val="00237F7B"/>
    <w:rsid w:val="00237FC7"/>
    <w:rsid w:val="0024028E"/>
    <w:rsid w:val="002409EB"/>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89B"/>
    <w:rsid w:val="00243C44"/>
    <w:rsid w:val="00243D4A"/>
    <w:rsid w:val="00243EB4"/>
    <w:rsid w:val="00243FB0"/>
    <w:rsid w:val="00244099"/>
    <w:rsid w:val="00244122"/>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47F7A"/>
    <w:rsid w:val="0025004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91E"/>
    <w:rsid w:val="0025292B"/>
    <w:rsid w:val="00252B7B"/>
    <w:rsid w:val="00252BB0"/>
    <w:rsid w:val="00252C93"/>
    <w:rsid w:val="00252DC8"/>
    <w:rsid w:val="00253707"/>
    <w:rsid w:val="00253930"/>
    <w:rsid w:val="00253B43"/>
    <w:rsid w:val="00253BAC"/>
    <w:rsid w:val="00253DDE"/>
    <w:rsid w:val="00254123"/>
    <w:rsid w:val="0025458F"/>
    <w:rsid w:val="002545FE"/>
    <w:rsid w:val="002548E7"/>
    <w:rsid w:val="00254B0B"/>
    <w:rsid w:val="00254EE6"/>
    <w:rsid w:val="00254F7E"/>
    <w:rsid w:val="00254F8E"/>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644"/>
    <w:rsid w:val="002566F0"/>
    <w:rsid w:val="00256A9A"/>
    <w:rsid w:val="00256B56"/>
    <w:rsid w:val="002570E2"/>
    <w:rsid w:val="00257221"/>
    <w:rsid w:val="00257305"/>
    <w:rsid w:val="00257518"/>
    <w:rsid w:val="0025771F"/>
    <w:rsid w:val="00257722"/>
    <w:rsid w:val="00257973"/>
    <w:rsid w:val="00257A67"/>
    <w:rsid w:val="00257DAC"/>
    <w:rsid w:val="00257E01"/>
    <w:rsid w:val="00257EA3"/>
    <w:rsid w:val="0026025A"/>
    <w:rsid w:val="002608DD"/>
    <w:rsid w:val="00260B9B"/>
    <w:rsid w:val="00260CC0"/>
    <w:rsid w:val="00260D9A"/>
    <w:rsid w:val="00260DE3"/>
    <w:rsid w:val="002610BC"/>
    <w:rsid w:val="00261258"/>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4E"/>
    <w:rsid w:val="00263547"/>
    <w:rsid w:val="002636D4"/>
    <w:rsid w:val="002638AC"/>
    <w:rsid w:val="00263BCF"/>
    <w:rsid w:val="00263E0B"/>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E07"/>
    <w:rsid w:val="00266F76"/>
    <w:rsid w:val="00266F84"/>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C5D"/>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4B6"/>
    <w:rsid w:val="0028653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848"/>
    <w:rsid w:val="002969F7"/>
    <w:rsid w:val="00296E52"/>
    <w:rsid w:val="00297033"/>
    <w:rsid w:val="00297298"/>
    <w:rsid w:val="00297762"/>
    <w:rsid w:val="002979A6"/>
    <w:rsid w:val="00297AB6"/>
    <w:rsid w:val="00297AD3"/>
    <w:rsid w:val="00297BD8"/>
    <w:rsid w:val="00297D39"/>
    <w:rsid w:val="00297EF0"/>
    <w:rsid w:val="00297F3F"/>
    <w:rsid w:val="00297FAC"/>
    <w:rsid w:val="002A000E"/>
    <w:rsid w:val="002A0097"/>
    <w:rsid w:val="002A05F0"/>
    <w:rsid w:val="002A0634"/>
    <w:rsid w:val="002A095F"/>
    <w:rsid w:val="002A0A00"/>
    <w:rsid w:val="002A11C3"/>
    <w:rsid w:val="002A1307"/>
    <w:rsid w:val="002A1906"/>
    <w:rsid w:val="002A2280"/>
    <w:rsid w:val="002A2345"/>
    <w:rsid w:val="002A241F"/>
    <w:rsid w:val="002A2CF3"/>
    <w:rsid w:val="002A3061"/>
    <w:rsid w:val="002A3409"/>
    <w:rsid w:val="002A34F2"/>
    <w:rsid w:val="002A35AB"/>
    <w:rsid w:val="002A3751"/>
    <w:rsid w:val="002A3776"/>
    <w:rsid w:val="002A38C2"/>
    <w:rsid w:val="002A40FF"/>
    <w:rsid w:val="002A451C"/>
    <w:rsid w:val="002A4747"/>
    <w:rsid w:val="002A4766"/>
    <w:rsid w:val="002A4B34"/>
    <w:rsid w:val="002A4B4A"/>
    <w:rsid w:val="002A4B7B"/>
    <w:rsid w:val="002A4EC5"/>
    <w:rsid w:val="002A5055"/>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D6A"/>
    <w:rsid w:val="002B3FD1"/>
    <w:rsid w:val="002B4060"/>
    <w:rsid w:val="002B4195"/>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A5A"/>
    <w:rsid w:val="002B7B06"/>
    <w:rsid w:val="002B7CE0"/>
    <w:rsid w:val="002B7FA9"/>
    <w:rsid w:val="002B7FF6"/>
    <w:rsid w:val="002C0295"/>
    <w:rsid w:val="002C0342"/>
    <w:rsid w:val="002C0A36"/>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5D3"/>
    <w:rsid w:val="002C3F27"/>
    <w:rsid w:val="002C40F7"/>
    <w:rsid w:val="002C4294"/>
    <w:rsid w:val="002C42B7"/>
    <w:rsid w:val="002C4379"/>
    <w:rsid w:val="002C46BD"/>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0CCC"/>
    <w:rsid w:val="002D1591"/>
    <w:rsid w:val="002D17C3"/>
    <w:rsid w:val="002D18CF"/>
    <w:rsid w:val="002D1A41"/>
    <w:rsid w:val="002D1CAA"/>
    <w:rsid w:val="002D1D6F"/>
    <w:rsid w:val="002D1EEF"/>
    <w:rsid w:val="002D203C"/>
    <w:rsid w:val="002D213A"/>
    <w:rsid w:val="002D2353"/>
    <w:rsid w:val="002D270F"/>
    <w:rsid w:val="002D2B95"/>
    <w:rsid w:val="002D2BF0"/>
    <w:rsid w:val="002D2CD1"/>
    <w:rsid w:val="002D2E44"/>
    <w:rsid w:val="002D2E48"/>
    <w:rsid w:val="002D2F46"/>
    <w:rsid w:val="002D2FD4"/>
    <w:rsid w:val="002D31F3"/>
    <w:rsid w:val="002D3546"/>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77E"/>
    <w:rsid w:val="002E1950"/>
    <w:rsid w:val="002E19D8"/>
    <w:rsid w:val="002E1C10"/>
    <w:rsid w:val="002E1D3D"/>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372"/>
    <w:rsid w:val="002F593E"/>
    <w:rsid w:val="002F5B35"/>
    <w:rsid w:val="002F5EBD"/>
    <w:rsid w:val="002F60CB"/>
    <w:rsid w:val="002F6809"/>
    <w:rsid w:val="002F710E"/>
    <w:rsid w:val="002F7B78"/>
    <w:rsid w:val="002F7BCF"/>
    <w:rsid w:val="002F7EE0"/>
    <w:rsid w:val="002F7F24"/>
    <w:rsid w:val="002F7F86"/>
    <w:rsid w:val="0030004B"/>
    <w:rsid w:val="003000F4"/>
    <w:rsid w:val="00300573"/>
    <w:rsid w:val="00300799"/>
    <w:rsid w:val="0030090E"/>
    <w:rsid w:val="00300AC6"/>
    <w:rsid w:val="00300BD4"/>
    <w:rsid w:val="00300CDC"/>
    <w:rsid w:val="00300EB1"/>
    <w:rsid w:val="00300FEA"/>
    <w:rsid w:val="003017A9"/>
    <w:rsid w:val="003018C5"/>
    <w:rsid w:val="00301953"/>
    <w:rsid w:val="00301966"/>
    <w:rsid w:val="00302084"/>
    <w:rsid w:val="00302673"/>
    <w:rsid w:val="0030353C"/>
    <w:rsid w:val="00303581"/>
    <w:rsid w:val="00303651"/>
    <w:rsid w:val="003037B6"/>
    <w:rsid w:val="00303940"/>
    <w:rsid w:val="00303A21"/>
    <w:rsid w:val="00303F21"/>
    <w:rsid w:val="00303FC0"/>
    <w:rsid w:val="003040EB"/>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3D"/>
    <w:rsid w:val="003116C7"/>
    <w:rsid w:val="0031191D"/>
    <w:rsid w:val="0031195D"/>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11BB"/>
    <w:rsid w:val="003515A0"/>
    <w:rsid w:val="003516CE"/>
    <w:rsid w:val="00351703"/>
    <w:rsid w:val="00351742"/>
    <w:rsid w:val="0035192E"/>
    <w:rsid w:val="00351D85"/>
    <w:rsid w:val="00351FF7"/>
    <w:rsid w:val="00352028"/>
    <w:rsid w:val="00352163"/>
    <w:rsid w:val="0035218F"/>
    <w:rsid w:val="00352599"/>
    <w:rsid w:val="003527B0"/>
    <w:rsid w:val="0035311E"/>
    <w:rsid w:val="0035315F"/>
    <w:rsid w:val="00353428"/>
    <w:rsid w:val="00353908"/>
    <w:rsid w:val="00353A17"/>
    <w:rsid w:val="00353CC7"/>
    <w:rsid w:val="00353CFE"/>
    <w:rsid w:val="00353FE7"/>
    <w:rsid w:val="003543C3"/>
    <w:rsid w:val="0035471A"/>
    <w:rsid w:val="00355237"/>
    <w:rsid w:val="003552C4"/>
    <w:rsid w:val="003553AC"/>
    <w:rsid w:val="003555CD"/>
    <w:rsid w:val="003557CD"/>
    <w:rsid w:val="0035586A"/>
    <w:rsid w:val="003558F7"/>
    <w:rsid w:val="00355966"/>
    <w:rsid w:val="00355F2D"/>
    <w:rsid w:val="003568F6"/>
    <w:rsid w:val="00356D5C"/>
    <w:rsid w:val="00356E4C"/>
    <w:rsid w:val="0035722A"/>
    <w:rsid w:val="00357670"/>
    <w:rsid w:val="0035778F"/>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41BB"/>
    <w:rsid w:val="0038428E"/>
    <w:rsid w:val="003844B1"/>
    <w:rsid w:val="00384523"/>
    <w:rsid w:val="003846A7"/>
    <w:rsid w:val="003846FE"/>
    <w:rsid w:val="0038477A"/>
    <w:rsid w:val="00384986"/>
    <w:rsid w:val="00384B90"/>
    <w:rsid w:val="00385DA0"/>
    <w:rsid w:val="00386024"/>
    <w:rsid w:val="00386715"/>
    <w:rsid w:val="003867F1"/>
    <w:rsid w:val="003868D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4E7"/>
    <w:rsid w:val="00392ACB"/>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F99"/>
    <w:rsid w:val="00397214"/>
    <w:rsid w:val="00397B10"/>
    <w:rsid w:val="00397E0D"/>
    <w:rsid w:val="003A0065"/>
    <w:rsid w:val="003A0472"/>
    <w:rsid w:val="003A0642"/>
    <w:rsid w:val="003A0648"/>
    <w:rsid w:val="003A07FC"/>
    <w:rsid w:val="003A08F9"/>
    <w:rsid w:val="003A09B5"/>
    <w:rsid w:val="003A0C43"/>
    <w:rsid w:val="003A0D1E"/>
    <w:rsid w:val="003A0EE3"/>
    <w:rsid w:val="003A1036"/>
    <w:rsid w:val="003A11A0"/>
    <w:rsid w:val="003A2508"/>
    <w:rsid w:val="003A26D5"/>
    <w:rsid w:val="003A26E2"/>
    <w:rsid w:val="003A272D"/>
    <w:rsid w:val="003A2FA8"/>
    <w:rsid w:val="003A32A9"/>
    <w:rsid w:val="003A33B1"/>
    <w:rsid w:val="003A35F2"/>
    <w:rsid w:val="003A38D9"/>
    <w:rsid w:val="003A423A"/>
    <w:rsid w:val="003A42B7"/>
    <w:rsid w:val="003A4453"/>
    <w:rsid w:val="003A446C"/>
    <w:rsid w:val="003A45C5"/>
    <w:rsid w:val="003A470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83C"/>
    <w:rsid w:val="003A78CC"/>
    <w:rsid w:val="003A7ACD"/>
    <w:rsid w:val="003A7B8A"/>
    <w:rsid w:val="003A7E45"/>
    <w:rsid w:val="003A7E57"/>
    <w:rsid w:val="003B06CC"/>
    <w:rsid w:val="003B094E"/>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64C"/>
    <w:rsid w:val="003B5692"/>
    <w:rsid w:val="003B6179"/>
    <w:rsid w:val="003B6378"/>
    <w:rsid w:val="003B67E1"/>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20EA"/>
    <w:rsid w:val="003C213A"/>
    <w:rsid w:val="003C27AB"/>
    <w:rsid w:val="003C31D4"/>
    <w:rsid w:val="003C3281"/>
    <w:rsid w:val="003C34C0"/>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D0389"/>
    <w:rsid w:val="003D054B"/>
    <w:rsid w:val="003D05FB"/>
    <w:rsid w:val="003D07BB"/>
    <w:rsid w:val="003D0980"/>
    <w:rsid w:val="003D0D4D"/>
    <w:rsid w:val="003D0E39"/>
    <w:rsid w:val="003D1018"/>
    <w:rsid w:val="003D12B9"/>
    <w:rsid w:val="003D12F2"/>
    <w:rsid w:val="003D1662"/>
    <w:rsid w:val="003D1681"/>
    <w:rsid w:val="003D1A52"/>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83B"/>
    <w:rsid w:val="003E2860"/>
    <w:rsid w:val="003E28CB"/>
    <w:rsid w:val="003E2A74"/>
    <w:rsid w:val="003E2DB2"/>
    <w:rsid w:val="003E2DE6"/>
    <w:rsid w:val="003E2F14"/>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C37"/>
    <w:rsid w:val="003E7C67"/>
    <w:rsid w:val="003E7D0B"/>
    <w:rsid w:val="003E7EF8"/>
    <w:rsid w:val="003E7FAA"/>
    <w:rsid w:val="003E7FB9"/>
    <w:rsid w:val="003F0275"/>
    <w:rsid w:val="003F02B7"/>
    <w:rsid w:val="003F0520"/>
    <w:rsid w:val="003F0B4F"/>
    <w:rsid w:val="003F0D55"/>
    <w:rsid w:val="003F0DCB"/>
    <w:rsid w:val="003F1315"/>
    <w:rsid w:val="003F15EB"/>
    <w:rsid w:val="003F1610"/>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70A4"/>
    <w:rsid w:val="003F718E"/>
    <w:rsid w:val="003F74E0"/>
    <w:rsid w:val="003F765C"/>
    <w:rsid w:val="003F7792"/>
    <w:rsid w:val="003F7ADD"/>
    <w:rsid w:val="003F7ECD"/>
    <w:rsid w:val="003F7F1A"/>
    <w:rsid w:val="003F7F64"/>
    <w:rsid w:val="0040026B"/>
    <w:rsid w:val="00400453"/>
    <w:rsid w:val="00400958"/>
    <w:rsid w:val="00400CFB"/>
    <w:rsid w:val="00401119"/>
    <w:rsid w:val="00401248"/>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72D0"/>
    <w:rsid w:val="00407536"/>
    <w:rsid w:val="004075FE"/>
    <w:rsid w:val="004076B4"/>
    <w:rsid w:val="00407A2F"/>
    <w:rsid w:val="00407C79"/>
    <w:rsid w:val="00407CAE"/>
    <w:rsid w:val="00407D02"/>
    <w:rsid w:val="00407E0E"/>
    <w:rsid w:val="004103C1"/>
    <w:rsid w:val="004104D2"/>
    <w:rsid w:val="004105D9"/>
    <w:rsid w:val="00410805"/>
    <w:rsid w:val="00410E66"/>
    <w:rsid w:val="00410EB2"/>
    <w:rsid w:val="0041116E"/>
    <w:rsid w:val="00411241"/>
    <w:rsid w:val="004112C6"/>
    <w:rsid w:val="004113DC"/>
    <w:rsid w:val="004115CD"/>
    <w:rsid w:val="004119A0"/>
    <w:rsid w:val="00411A02"/>
    <w:rsid w:val="00411C2D"/>
    <w:rsid w:val="00411D18"/>
    <w:rsid w:val="00411E12"/>
    <w:rsid w:val="00412024"/>
    <w:rsid w:val="00412160"/>
    <w:rsid w:val="004122F6"/>
    <w:rsid w:val="00412394"/>
    <w:rsid w:val="0041262D"/>
    <w:rsid w:val="00412660"/>
    <w:rsid w:val="00412DDC"/>
    <w:rsid w:val="00413873"/>
    <w:rsid w:val="00413896"/>
    <w:rsid w:val="00413B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951"/>
    <w:rsid w:val="00417B2A"/>
    <w:rsid w:val="00420003"/>
    <w:rsid w:val="00420231"/>
    <w:rsid w:val="0042027D"/>
    <w:rsid w:val="004202A3"/>
    <w:rsid w:val="004202DC"/>
    <w:rsid w:val="00420340"/>
    <w:rsid w:val="004203EB"/>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786"/>
    <w:rsid w:val="00425997"/>
    <w:rsid w:val="00425A1F"/>
    <w:rsid w:val="00425B68"/>
    <w:rsid w:val="00425C67"/>
    <w:rsid w:val="00425DC7"/>
    <w:rsid w:val="00425EE1"/>
    <w:rsid w:val="00425FF4"/>
    <w:rsid w:val="00426010"/>
    <w:rsid w:val="004264A7"/>
    <w:rsid w:val="004264AA"/>
    <w:rsid w:val="0042656A"/>
    <w:rsid w:val="00426717"/>
    <w:rsid w:val="00426AB4"/>
    <w:rsid w:val="00426ACD"/>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206C"/>
    <w:rsid w:val="00432086"/>
    <w:rsid w:val="00432210"/>
    <w:rsid w:val="0043272B"/>
    <w:rsid w:val="00432783"/>
    <w:rsid w:val="00432A6D"/>
    <w:rsid w:val="00432B38"/>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73"/>
    <w:rsid w:val="00437959"/>
    <w:rsid w:val="00437C7F"/>
    <w:rsid w:val="00437EA0"/>
    <w:rsid w:val="00440399"/>
    <w:rsid w:val="00440B22"/>
    <w:rsid w:val="00440BB7"/>
    <w:rsid w:val="00440F6B"/>
    <w:rsid w:val="00440F7B"/>
    <w:rsid w:val="00441100"/>
    <w:rsid w:val="0044110F"/>
    <w:rsid w:val="00441832"/>
    <w:rsid w:val="00441BB2"/>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FD8"/>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505B8"/>
    <w:rsid w:val="00450930"/>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36DA"/>
    <w:rsid w:val="004637E3"/>
    <w:rsid w:val="00463A88"/>
    <w:rsid w:val="00463AC0"/>
    <w:rsid w:val="00463FCE"/>
    <w:rsid w:val="00464254"/>
    <w:rsid w:val="00464521"/>
    <w:rsid w:val="00464553"/>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3AB"/>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6104"/>
    <w:rsid w:val="0047634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47AF"/>
    <w:rsid w:val="00484AB7"/>
    <w:rsid w:val="00484D35"/>
    <w:rsid w:val="00484E3A"/>
    <w:rsid w:val="00484F3C"/>
    <w:rsid w:val="004851A1"/>
    <w:rsid w:val="004853CE"/>
    <w:rsid w:val="00485621"/>
    <w:rsid w:val="00485641"/>
    <w:rsid w:val="00485928"/>
    <w:rsid w:val="00485ACA"/>
    <w:rsid w:val="00485BCA"/>
    <w:rsid w:val="00485DE9"/>
    <w:rsid w:val="004869E5"/>
    <w:rsid w:val="00486AD8"/>
    <w:rsid w:val="00486F08"/>
    <w:rsid w:val="00487309"/>
    <w:rsid w:val="00487403"/>
    <w:rsid w:val="00487521"/>
    <w:rsid w:val="004878FF"/>
    <w:rsid w:val="00487D54"/>
    <w:rsid w:val="00490017"/>
    <w:rsid w:val="0049028F"/>
    <w:rsid w:val="00490316"/>
    <w:rsid w:val="00490407"/>
    <w:rsid w:val="00490587"/>
    <w:rsid w:val="0049095A"/>
    <w:rsid w:val="00490A51"/>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9F6"/>
    <w:rsid w:val="00496AD2"/>
    <w:rsid w:val="00496CF9"/>
    <w:rsid w:val="00496E62"/>
    <w:rsid w:val="00497152"/>
    <w:rsid w:val="004973D5"/>
    <w:rsid w:val="00497633"/>
    <w:rsid w:val="00497773"/>
    <w:rsid w:val="00497FCE"/>
    <w:rsid w:val="004A009F"/>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400E"/>
    <w:rsid w:val="004B40E9"/>
    <w:rsid w:val="004B42C3"/>
    <w:rsid w:val="004B465C"/>
    <w:rsid w:val="004B49DC"/>
    <w:rsid w:val="004B4EBF"/>
    <w:rsid w:val="004B5427"/>
    <w:rsid w:val="004B5513"/>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C3"/>
    <w:rsid w:val="004B7E8F"/>
    <w:rsid w:val="004C004D"/>
    <w:rsid w:val="004C025E"/>
    <w:rsid w:val="004C032D"/>
    <w:rsid w:val="004C0B25"/>
    <w:rsid w:val="004C0C2A"/>
    <w:rsid w:val="004C0E13"/>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8C5"/>
    <w:rsid w:val="004C6AE9"/>
    <w:rsid w:val="004C6CFA"/>
    <w:rsid w:val="004C6D63"/>
    <w:rsid w:val="004C7039"/>
    <w:rsid w:val="004C72E8"/>
    <w:rsid w:val="004C7420"/>
    <w:rsid w:val="004C7553"/>
    <w:rsid w:val="004C7614"/>
    <w:rsid w:val="004C79EB"/>
    <w:rsid w:val="004C7C80"/>
    <w:rsid w:val="004C7CDB"/>
    <w:rsid w:val="004C7D2F"/>
    <w:rsid w:val="004C7F1A"/>
    <w:rsid w:val="004D04A2"/>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4F9"/>
    <w:rsid w:val="004D2A0F"/>
    <w:rsid w:val="004D2DAB"/>
    <w:rsid w:val="004D304B"/>
    <w:rsid w:val="004D3202"/>
    <w:rsid w:val="004D32D2"/>
    <w:rsid w:val="004D341B"/>
    <w:rsid w:val="004D3479"/>
    <w:rsid w:val="004D34F9"/>
    <w:rsid w:val="004D37F7"/>
    <w:rsid w:val="004D398A"/>
    <w:rsid w:val="004D3C9A"/>
    <w:rsid w:val="004D3F17"/>
    <w:rsid w:val="004D4514"/>
    <w:rsid w:val="004D4D10"/>
    <w:rsid w:val="004D5055"/>
    <w:rsid w:val="004D51F8"/>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48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B3"/>
    <w:rsid w:val="004E26BF"/>
    <w:rsid w:val="004E28B6"/>
    <w:rsid w:val="004E2A71"/>
    <w:rsid w:val="004E2B65"/>
    <w:rsid w:val="004E2C7B"/>
    <w:rsid w:val="004E2F1A"/>
    <w:rsid w:val="004E2FE8"/>
    <w:rsid w:val="004E333C"/>
    <w:rsid w:val="004E3363"/>
    <w:rsid w:val="004E37D9"/>
    <w:rsid w:val="004E37DA"/>
    <w:rsid w:val="004E3877"/>
    <w:rsid w:val="004E393A"/>
    <w:rsid w:val="004E3C14"/>
    <w:rsid w:val="004E4740"/>
    <w:rsid w:val="004E477C"/>
    <w:rsid w:val="004E4808"/>
    <w:rsid w:val="004E4B07"/>
    <w:rsid w:val="004E4D56"/>
    <w:rsid w:val="004E4E3D"/>
    <w:rsid w:val="004E591A"/>
    <w:rsid w:val="004E5961"/>
    <w:rsid w:val="004E59CC"/>
    <w:rsid w:val="004E5B10"/>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5A"/>
    <w:rsid w:val="004F0F11"/>
    <w:rsid w:val="004F0FCF"/>
    <w:rsid w:val="004F113B"/>
    <w:rsid w:val="004F1192"/>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5070"/>
    <w:rsid w:val="004F510A"/>
    <w:rsid w:val="004F52DB"/>
    <w:rsid w:val="004F5572"/>
    <w:rsid w:val="004F5A18"/>
    <w:rsid w:val="004F5F41"/>
    <w:rsid w:val="004F6082"/>
    <w:rsid w:val="004F6121"/>
    <w:rsid w:val="004F62CC"/>
    <w:rsid w:val="004F6315"/>
    <w:rsid w:val="004F66AA"/>
    <w:rsid w:val="004F68FD"/>
    <w:rsid w:val="004F6980"/>
    <w:rsid w:val="004F6CDF"/>
    <w:rsid w:val="004F6D34"/>
    <w:rsid w:val="004F730F"/>
    <w:rsid w:val="004F7C0E"/>
    <w:rsid w:val="004F7CC6"/>
    <w:rsid w:val="00500579"/>
    <w:rsid w:val="0050086D"/>
    <w:rsid w:val="0050092D"/>
    <w:rsid w:val="00500D91"/>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EED"/>
    <w:rsid w:val="00511103"/>
    <w:rsid w:val="005111D1"/>
    <w:rsid w:val="00511398"/>
    <w:rsid w:val="0051154B"/>
    <w:rsid w:val="005116F4"/>
    <w:rsid w:val="00511785"/>
    <w:rsid w:val="00511912"/>
    <w:rsid w:val="0051194D"/>
    <w:rsid w:val="00511DAB"/>
    <w:rsid w:val="00512060"/>
    <w:rsid w:val="005126A4"/>
    <w:rsid w:val="005126C4"/>
    <w:rsid w:val="0051288C"/>
    <w:rsid w:val="00512AC2"/>
    <w:rsid w:val="00512CAE"/>
    <w:rsid w:val="005131C7"/>
    <w:rsid w:val="005135B1"/>
    <w:rsid w:val="005136B3"/>
    <w:rsid w:val="00513C5D"/>
    <w:rsid w:val="00513C85"/>
    <w:rsid w:val="00513D27"/>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48B"/>
    <w:rsid w:val="00521590"/>
    <w:rsid w:val="00521A33"/>
    <w:rsid w:val="00521BD5"/>
    <w:rsid w:val="00521D73"/>
    <w:rsid w:val="005223AA"/>
    <w:rsid w:val="0052252B"/>
    <w:rsid w:val="00522667"/>
    <w:rsid w:val="00522A92"/>
    <w:rsid w:val="005230C1"/>
    <w:rsid w:val="005230D6"/>
    <w:rsid w:val="00523515"/>
    <w:rsid w:val="00523793"/>
    <w:rsid w:val="00523874"/>
    <w:rsid w:val="0052392E"/>
    <w:rsid w:val="00523BBD"/>
    <w:rsid w:val="00523E54"/>
    <w:rsid w:val="00523E64"/>
    <w:rsid w:val="005240CA"/>
    <w:rsid w:val="00524395"/>
    <w:rsid w:val="0052446F"/>
    <w:rsid w:val="005244F0"/>
    <w:rsid w:val="005247CC"/>
    <w:rsid w:val="00524C8C"/>
    <w:rsid w:val="00524F5C"/>
    <w:rsid w:val="005252AE"/>
    <w:rsid w:val="00525592"/>
    <w:rsid w:val="00525CA2"/>
    <w:rsid w:val="00525DCD"/>
    <w:rsid w:val="00525E81"/>
    <w:rsid w:val="00525EE8"/>
    <w:rsid w:val="00525F11"/>
    <w:rsid w:val="005260B1"/>
    <w:rsid w:val="00526601"/>
    <w:rsid w:val="0052689E"/>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527"/>
    <w:rsid w:val="00530AB8"/>
    <w:rsid w:val="00530B87"/>
    <w:rsid w:val="00530CB8"/>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501B"/>
    <w:rsid w:val="00535486"/>
    <w:rsid w:val="005356E0"/>
    <w:rsid w:val="00535771"/>
    <w:rsid w:val="00535873"/>
    <w:rsid w:val="00535AEF"/>
    <w:rsid w:val="00535B7A"/>
    <w:rsid w:val="00535E76"/>
    <w:rsid w:val="00535F79"/>
    <w:rsid w:val="00535FC2"/>
    <w:rsid w:val="00536154"/>
    <w:rsid w:val="005362D8"/>
    <w:rsid w:val="00536585"/>
    <w:rsid w:val="0053660A"/>
    <w:rsid w:val="005368C0"/>
    <w:rsid w:val="00536F12"/>
    <w:rsid w:val="00537291"/>
    <w:rsid w:val="00537530"/>
    <w:rsid w:val="0053769F"/>
    <w:rsid w:val="00537748"/>
    <w:rsid w:val="005378F9"/>
    <w:rsid w:val="00537A4C"/>
    <w:rsid w:val="00537CDF"/>
    <w:rsid w:val="00537DF2"/>
    <w:rsid w:val="00537F63"/>
    <w:rsid w:val="00537FD1"/>
    <w:rsid w:val="0054017E"/>
    <w:rsid w:val="00540706"/>
    <w:rsid w:val="00540912"/>
    <w:rsid w:val="00540B57"/>
    <w:rsid w:val="00540C80"/>
    <w:rsid w:val="00540CF2"/>
    <w:rsid w:val="00540E7A"/>
    <w:rsid w:val="005411E5"/>
    <w:rsid w:val="0054153F"/>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2197"/>
    <w:rsid w:val="00552572"/>
    <w:rsid w:val="005525E6"/>
    <w:rsid w:val="005525EA"/>
    <w:rsid w:val="0055260C"/>
    <w:rsid w:val="00552678"/>
    <w:rsid w:val="005527C7"/>
    <w:rsid w:val="0055318D"/>
    <w:rsid w:val="00553385"/>
    <w:rsid w:val="00553565"/>
    <w:rsid w:val="00553A3B"/>
    <w:rsid w:val="00553B2B"/>
    <w:rsid w:val="00553CF3"/>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6E"/>
    <w:rsid w:val="005613DD"/>
    <w:rsid w:val="00561467"/>
    <w:rsid w:val="0056196A"/>
    <w:rsid w:val="0056204D"/>
    <w:rsid w:val="00562240"/>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65CA"/>
    <w:rsid w:val="0056670B"/>
    <w:rsid w:val="00566BE2"/>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78D"/>
    <w:rsid w:val="00570AE4"/>
    <w:rsid w:val="00570D1D"/>
    <w:rsid w:val="00570D83"/>
    <w:rsid w:val="00570DA6"/>
    <w:rsid w:val="00570E54"/>
    <w:rsid w:val="00570E79"/>
    <w:rsid w:val="00571051"/>
    <w:rsid w:val="005711C8"/>
    <w:rsid w:val="00571451"/>
    <w:rsid w:val="0057177F"/>
    <w:rsid w:val="00571C6D"/>
    <w:rsid w:val="00571D81"/>
    <w:rsid w:val="005720E6"/>
    <w:rsid w:val="00572739"/>
    <w:rsid w:val="0057298D"/>
    <w:rsid w:val="00572DD9"/>
    <w:rsid w:val="00573050"/>
    <w:rsid w:val="00573062"/>
    <w:rsid w:val="0057340A"/>
    <w:rsid w:val="00573B8B"/>
    <w:rsid w:val="00573C82"/>
    <w:rsid w:val="00573E95"/>
    <w:rsid w:val="00573F7B"/>
    <w:rsid w:val="00574350"/>
    <w:rsid w:val="00574638"/>
    <w:rsid w:val="00574A06"/>
    <w:rsid w:val="00574A46"/>
    <w:rsid w:val="00574D16"/>
    <w:rsid w:val="005751A7"/>
    <w:rsid w:val="0057521D"/>
    <w:rsid w:val="00575666"/>
    <w:rsid w:val="005756E0"/>
    <w:rsid w:val="005757A4"/>
    <w:rsid w:val="00576744"/>
    <w:rsid w:val="00576ABA"/>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F7F"/>
    <w:rsid w:val="00586F89"/>
    <w:rsid w:val="00587004"/>
    <w:rsid w:val="00587115"/>
    <w:rsid w:val="00587236"/>
    <w:rsid w:val="0058738D"/>
    <w:rsid w:val="00587398"/>
    <w:rsid w:val="00587441"/>
    <w:rsid w:val="00587501"/>
    <w:rsid w:val="005878C6"/>
    <w:rsid w:val="00587A43"/>
    <w:rsid w:val="00587B90"/>
    <w:rsid w:val="005902C7"/>
    <w:rsid w:val="00590376"/>
    <w:rsid w:val="005909FC"/>
    <w:rsid w:val="00590AC2"/>
    <w:rsid w:val="00590B5B"/>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E6F"/>
    <w:rsid w:val="0059400F"/>
    <w:rsid w:val="005941E9"/>
    <w:rsid w:val="005942AA"/>
    <w:rsid w:val="0059463E"/>
    <w:rsid w:val="00594645"/>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E14"/>
    <w:rsid w:val="005970F0"/>
    <w:rsid w:val="0059724A"/>
    <w:rsid w:val="005974CE"/>
    <w:rsid w:val="00597735"/>
    <w:rsid w:val="00597760"/>
    <w:rsid w:val="00597A03"/>
    <w:rsid w:val="00597A45"/>
    <w:rsid w:val="00597AB5"/>
    <w:rsid w:val="00597AE9"/>
    <w:rsid w:val="00597D39"/>
    <w:rsid w:val="00597DF1"/>
    <w:rsid w:val="00597EC9"/>
    <w:rsid w:val="005A0445"/>
    <w:rsid w:val="005A050A"/>
    <w:rsid w:val="005A05AD"/>
    <w:rsid w:val="005A0643"/>
    <w:rsid w:val="005A0D97"/>
    <w:rsid w:val="005A13F8"/>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55"/>
    <w:rsid w:val="005B4D77"/>
    <w:rsid w:val="005B5146"/>
    <w:rsid w:val="005B5360"/>
    <w:rsid w:val="005B538C"/>
    <w:rsid w:val="005B54F6"/>
    <w:rsid w:val="005B5660"/>
    <w:rsid w:val="005B5715"/>
    <w:rsid w:val="005B576A"/>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273"/>
    <w:rsid w:val="005C0282"/>
    <w:rsid w:val="005C05F1"/>
    <w:rsid w:val="005C0801"/>
    <w:rsid w:val="005C09D0"/>
    <w:rsid w:val="005C0F67"/>
    <w:rsid w:val="005C2050"/>
    <w:rsid w:val="005C23AE"/>
    <w:rsid w:val="005C28A3"/>
    <w:rsid w:val="005C2A36"/>
    <w:rsid w:val="005C2C50"/>
    <w:rsid w:val="005C2DAA"/>
    <w:rsid w:val="005C2E2E"/>
    <w:rsid w:val="005C2F51"/>
    <w:rsid w:val="005C313F"/>
    <w:rsid w:val="005C341B"/>
    <w:rsid w:val="005C35DE"/>
    <w:rsid w:val="005C374D"/>
    <w:rsid w:val="005C39CE"/>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50A2"/>
    <w:rsid w:val="005D5109"/>
    <w:rsid w:val="005D5501"/>
    <w:rsid w:val="005D556C"/>
    <w:rsid w:val="005D5680"/>
    <w:rsid w:val="005D5801"/>
    <w:rsid w:val="005D5C12"/>
    <w:rsid w:val="005D5D97"/>
    <w:rsid w:val="005D5EBE"/>
    <w:rsid w:val="005D63B8"/>
    <w:rsid w:val="005D642C"/>
    <w:rsid w:val="005D6520"/>
    <w:rsid w:val="005D656A"/>
    <w:rsid w:val="005D6912"/>
    <w:rsid w:val="005D7189"/>
    <w:rsid w:val="005D731C"/>
    <w:rsid w:val="005D777D"/>
    <w:rsid w:val="005D77EA"/>
    <w:rsid w:val="005D7975"/>
    <w:rsid w:val="005D7DD0"/>
    <w:rsid w:val="005E05EA"/>
    <w:rsid w:val="005E068B"/>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441"/>
    <w:rsid w:val="005E670D"/>
    <w:rsid w:val="005E6878"/>
    <w:rsid w:val="005E68D9"/>
    <w:rsid w:val="005E69D9"/>
    <w:rsid w:val="005E6CA0"/>
    <w:rsid w:val="005E6D5B"/>
    <w:rsid w:val="005E6D8F"/>
    <w:rsid w:val="005E774C"/>
    <w:rsid w:val="005E7AE0"/>
    <w:rsid w:val="005E7B30"/>
    <w:rsid w:val="005E7C9B"/>
    <w:rsid w:val="005E7DC8"/>
    <w:rsid w:val="005F00B6"/>
    <w:rsid w:val="005F0100"/>
    <w:rsid w:val="005F07B4"/>
    <w:rsid w:val="005F0D07"/>
    <w:rsid w:val="005F103F"/>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EC3"/>
    <w:rsid w:val="005F3F01"/>
    <w:rsid w:val="005F3FD1"/>
    <w:rsid w:val="005F42AF"/>
    <w:rsid w:val="005F4470"/>
    <w:rsid w:val="005F4BA2"/>
    <w:rsid w:val="005F4DF1"/>
    <w:rsid w:val="005F4EF7"/>
    <w:rsid w:val="005F50A3"/>
    <w:rsid w:val="005F51A6"/>
    <w:rsid w:val="005F527C"/>
    <w:rsid w:val="005F53D9"/>
    <w:rsid w:val="005F56E3"/>
    <w:rsid w:val="005F5790"/>
    <w:rsid w:val="005F5A3E"/>
    <w:rsid w:val="005F5E1F"/>
    <w:rsid w:val="005F602F"/>
    <w:rsid w:val="005F6220"/>
    <w:rsid w:val="005F62DC"/>
    <w:rsid w:val="005F67E9"/>
    <w:rsid w:val="005F6D71"/>
    <w:rsid w:val="005F6EFA"/>
    <w:rsid w:val="005F71B3"/>
    <w:rsid w:val="005F72A3"/>
    <w:rsid w:val="005F75A1"/>
    <w:rsid w:val="005F75ED"/>
    <w:rsid w:val="005F7891"/>
    <w:rsid w:val="005F7BE6"/>
    <w:rsid w:val="005F7C67"/>
    <w:rsid w:val="005F7DCF"/>
    <w:rsid w:val="006001BE"/>
    <w:rsid w:val="0060030A"/>
    <w:rsid w:val="00600BF3"/>
    <w:rsid w:val="00600D92"/>
    <w:rsid w:val="00600DD6"/>
    <w:rsid w:val="00601559"/>
    <w:rsid w:val="00601955"/>
    <w:rsid w:val="00601A75"/>
    <w:rsid w:val="00601B66"/>
    <w:rsid w:val="00601C4F"/>
    <w:rsid w:val="00601D7C"/>
    <w:rsid w:val="006027DE"/>
    <w:rsid w:val="006027EC"/>
    <w:rsid w:val="00602842"/>
    <w:rsid w:val="00602941"/>
    <w:rsid w:val="00602A2B"/>
    <w:rsid w:val="00602B35"/>
    <w:rsid w:val="00602E26"/>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2DB"/>
    <w:rsid w:val="00605384"/>
    <w:rsid w:val="006053B3"/>
    <w:rsid w:val="006054DC"/>
    <w:rsid w:val="00605567"/>
    <w:rsid w:val="0060578D"/>
    <w:rsid w:val="006059FB"/>
    <w:rsid w:val="00605AF8"/>
    <w:rsid w:val="00605D40"/>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CB2"/>
    <w:rsid w:val="00614F65"/>
    <w:rsid w:val="006151E3"/>
    <w:rsid w:val="006153DA"/>
    <w:rsid w:val="00615683"/>
    <w:rsid w:val="006156F0"/>
    <w:rsid w:val="00615A56"/>
    <w:rsid w:val="00615D1B"/>
    <w:rsid w:val="00616300"/>
    <w:rsid w:val="0061665E"/>
    <w:rsid w:val="00616D64"/>
    <w:rsid w:val="00616DA1"/>
    <w:rsid w:val="00617136"/>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A06"/>
    <w:rsid w:val="00623B36"/>
    <w:rsid w:val="00623C9D"/>
    <w:rsid w:val="00623CCD"/>
    <w:rsid w:val="00623E19"/>
    <w:rsid w:val="00624125"/>
    <w:rsid w:val="006243D8"/>
    <w:rsid w:val="00624709"/>
    <w:rsid w:val="00624F59"/>
    <w:rsid w:val="006253EB"/>
    <w:rsid w:val="0062579A"/>
    <w:rsid w:val="006258E4"/>
    <w:rsid w:val="006259A2"/>
    <w:rsid w:val="00625D90"/>
    <w:rsid w:val="00625EFC"/>
    <w:rsid w:val="00626035"/>
    <w:rsid w:val="00626187"/>
    <w:rsid w:val="0062621D"/>
    <w:rsid w:val="00626497"/>
    <w:rsid w:val="0062698B"/>
    <w:rsid w:val="00626AC5"/>
    <w:rsid w:val="00626DF6"/>
    <w:rsid w:val="00626E56"/>
    <w:rsid w:val="00626E65"/>
    <w:rsid w:val="00626EA9"/>
    <w:rsid w:val="00627761"/>
    <w:rsid w:val="00627A22"/>
    <w:rsid w:val="00627B4D"/>
    <w:rsid w:val="00627D26"/>
    <w:rsid w:val="00627F9E"/>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C51"/>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F8E"/>
    <w:rsid w:val="00643FF5"/>
    <w:rsid w:val="00644196"/>
    <w:rsid w:val="00644492"/>
    <w:rsid w:val="00644581"/>
    <w:rsid w:val="006445B6"/>
    <w:rsid w:val="00644B19"/>
    <w:rsid w:val="00644DEA"/>
    <w:rsid w:val="00644F81"/>
    <w:rsid w:val="00645022"/>
    <w:rsid w:val="006451B0"/>
    <w:rsid w:val="0064526C"/>
    <w:rsid w:val="006457C0"/>
    <w:rsid w:val="0064583C"/>
    <w:rsid w:val="00645852"/>
    <w:rsid w:val="00646211"/>
    <w:rsid w:val="00646316"/>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9BB"/>
    <w:rsid w:val="00655B4E"/>
    <w:rsid w:val="00655D57"/>
    <w:rsid w:val="00655FF3"/>
    <w:rsid w:val="006562CC"/>
    <w:rsid w:val="00656450"/>
    <w:rsid w:val="0065656A"/>
    <w:rsid w:val="00656898"/>
    <w:rsid w:val="00656A7C"/>
    <w:rsid w:val="00656ADF"/>
    <w:rsid w:val="00656CFC"/>
    <w:rsid w:val="00656E7F"/>
    <w:rsid w:val="00657064"/>
    <w:rsid w:val="0065721C"/>
    <w:rsid w:val="00657366"/>
    <w:rsid w:val="006574B4"/>
    <w:rsid w:val="006575E8"/>
    <w:rsid w:val="00657687"/>
    <w:rsid w:val="00657AA3"/>
    <w:rsid w:val="00657B81"/>
    <w:rsid w:val="00657BC2"/>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70E"/>
    <w:rsid w:val="00665F2B"/>
    <w:rsid w:val="00666087"/>
    <w:rsid w:val="00666600"/>
    <w:rsid w:val="006669DF"/>
    <w:rsid w:val="00666AE7"/>
    <w:rsid w:val="00666F17"/>
    <w:rsid w:val="006673DD"/>
    <w:rsid w:val="00667457"/>
    <w:rsid w:val="0066757C"/>
    <w:rsid w:val="0067019C"/>
    <w:rsid w:val="00670227"/>
    <w:rsid w:val="00670572"/>
    <w:rsid w:val="0067099A"/>
    <w:rsid w:val="00670CCF"/>
    <w:rsid w:val="0067107B"/>
    <w:rsid w:val="00671121"/>
    <w:rsid w:val="00671218"/>
    <w:rsid w:val="006713DB"/>
    <w:rsid w:val="00671405"/>
    <w:rsid w:val="0067142D"/>
    <w:rsid w:val="0067170D"/>
    <w:rsid w:val="00671A14"/>
    <w:rsid w:val="00671F57"/>
    <w:rsid w:val="00671FB9"/>
    <w:rsid w:val="00672169"/>
    <w:rsid w:val="0067238E"/>
    <w:rsid w:val="00672892"/>
    <w:rsid w:val="00672B04"/>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E9C"/>
    <w:rsid w:val="00675696"/>
    <w:rsid w:val="0067578A"/>
    <w:rsid w:val="00675AC8"/>
    <w:rsid w:val="00675E5C"/>
    <w:rsid w:val="00675E92"/>
    <w:rsid w:val="00675EE3"/>
    <w:rsid w:val="00676003"/>
    <w:rsid w:val="00676208"/>
    <w:rsid w:val="006762E7"/>
    <w:rsid w:val="00676337"/>
    <w:rsid w:val="00676B08"/>
    <w:rsid w:val="00676B0A"/>
    <w:rsid w:val="00676C8C"/>
    <w:rsid w:val="00676CF5"/>
    <w:rsid w:val="00676DA7"/>
    <w:rsid w:val="00676EE7"/>
    <w:rsid w:val="006770E7"/>
    <w:rsid w:val="0067731B"/>
    <w:rsid w:val="00677611"/>
    <w:rsid w:val="00677806"/>
    <w:rsid w:val="00677A7B"/>
    <w:rsid w:val="00677AEB"/>
    <w:rsid w:val="00677D77"/>
    <w:rsid w:val="00677D8C"/>
    <w:rsid w:val="00677E91"/>
    <w:rsid w:val="00680017"/>
    <w:rsid w:val="00680493"/>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62D1"/>
    <w:rsid w:val="006865A7"/>
    <w:rsid w:val="006865C3"/>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A68"/>
    <w:rsid w:val="00692B31"/>
    <w:rsid w:val="00692BFA"/>
    <w:rsid w:val="00692C60"/>
    <w:rsid w:val="00693ABB"/>
    <w:rsid w:val="00693BCA"/>
    <w:rsid w:val="00693F67"/>
    <w:rsid w:val="006942F1"/>
    <w:rsid w:val="0069435E"/>
    <w:rsid w:val="006943BC"/>
    <w:rsid w:val="006944EC"/>
    <w:rsid w:val="006944F4"/>
    <w:rsid w:val="0069454D"/>
    <w:rsid w:val="00694632"/>
    <w:rsid w:val="00694728"/>
    <w:rsid w:val="0069486F"/>
    <w:rsid w:val="00694935"/>
    <w:rsid w:val="00694C7C"/>
    <w:rsid w:val="00694E54"/>
    <w:rsid w:val="006952AD"/>
    <w:rsid w:val="00695486"/>
    <w:rsid w:val="006956C4"/>
    <w:rsid w:val="00695CA3"/>
    <w:rsid w:val="00695CFE"/>
    <w:rsid w:val="00695FC5"/>
    <w:rsid w:val="006963BE"/>
    <w:rsid w:val="006966B4"/>
    <w:rsid w:val="00696B8E"/>
    <w:rsid w:val="00696C4F"/>
    <w:rsid w:val="00696D15"/>
    <w:rsid w:val="00696F4C"/>
    <w:rsid w:val="00696FB3"/>
    <w:rsid w:val="0069712A"/>
    <w:rsid w:val="0069714D"/>
    <w:rsid w:val="006972B9"/>
    <w:rsid w:val="00697738"/>
    <w:rsid w:val="006977F4"/>
    <w:rsid w:val="00697915"/>
    <w:rsid w:val="00697A2C"/>
    <w:rsid w:val="006A01F0"/>
    <w:rsid w:val="006A03BC"/>
    <w:rsid w:val="006A047A"/>
    <w:rsid w:val="006A04C9"/>
    <w:rsid w:val="006A0507"/>
    <w:rsid w:val="006A05A3"/>
    <w:rsid w:val="006A05CA"/>
    <w:rsid w:val="006A0845"/>
    <w:rsid w:val="006A0A33"/>
    <w:rsid w:val="006A0B54"/>
    <w:rsid w:val="006A0C53"/>
    <w:rsid w:val="006A0C76"/>
    <w:rsid w:val="006A1441"/>
    <w:rsid w:val="006A145C"/>
    <w:rsid w:val="006A15AD"/>
    <w:rsid w:val="006A181F"/>
    <w:rsid w:val="006A1B6E"/>
    <w:rsid w:val="006A1C45"/>
    <w:rsid w:val="006A1CCE"/>
    <w:rsid w:val="006A1D57"/>
    <w:rsid w:val="006A216C"/>
    <w:rsid w:val="006A2363"/>
    <w:rsid w:val="006A24D4"/>
    <w:rsid w:val="006A2BEE"/>
    <w:rsid w:val="006A2DCD"/>
    <w:rsid w:val="006A2E0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134"/>
    <w:rsid w:val="006A5150"/>
    <w:rsid w:val="006A5265"/>
    <w:rsid w:val="006A5477"/>
    <w:rsid w:val="006A54C7"/>
    <w:rsid w:val="006A5A15"/>
    <w:rsid w:val="006A5BD4"/>
    <w:rsid w:val="006A5D29"/>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215"/>
    <w:rsid w:val="006B02CE"/>
    <w:rsid w:val="006B0589"/>
    <w:rsid w:val="006B0FD2"/>
    <w:rsid w:val="006B1261"/>
    <w:rsid w:val="006B1602"/>
    <w:rsid w:val="006B1B60"/>
    <w:rsid w:val="006B1BFD"/>
    <w:rsid w:val="006B1D58"/>
    <w:rsid w:val="006B1EBD"/>
    <w:rsid w:val="006B22F7"/>
    <w:rsid w:val="006B23A0"/>
    <w:rsid w:val="006B23D9"/>
    <w:rsid w:val="006B243C"/>
    <w:rsid w:val="006B2527"/>
    <w:rsid w:val="006B28E9"/>
    <w:rsid w:val="006B2B51"/>
    <w:rsid w:val="006B2C26"/>
    <w:rsid w:val="006B2CB8"/>
    <w:rsid w:val="006B2D49"/>
    <w:rsid w:val="006B2F37"/>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7F3"/>
    <w:rsid w:val="006C2877"/>
    <w:rsid w:val="006C2AFF"/>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CED"/>
    <w:rsid w:val="006C4D6E"/>
    <w:rsid w:val="006C4F59"/>
    <w:rsid w:val="006C59CC"/>
    <w:rsid w:val="006C5A67"/>
    <w:rsid w:val="006C5C92"/>
    <w:rsid w:val="006C5ED2"/>
    <w:rsid w:val="006C5FAC"/>
    <w:rsid w:val="006C6495"/>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0A2"/>
    <w:rsid w:val="006D1272"/>
    <w:rsid w:val="006D1418"/>
    <w:rsid w:val="006D15A8"/>
    <w:rsid w:val="006D1610"/>
    <w:rsid w:val="006D17DB"/>
    <w:rsid w:val="006D1B5C"/>
    <w:rsid w:val="006D1B7A"/>
    <w:rsid w:val="006D216C"/>
    <w:rsid w:val="006D2192"/>
    <w:rsid w:val="006D2B21"/>
    <w:rsid w:val="006D2D08"/>
    <w:rsid w:val="006D2DEE"/>
    <w:rsid w:val="006D30D7"/>
    <w:rsid w:val="006D3116"/>
    <w:rsid w:val="006D338F"/>
    <w:rsid w:val="006D3B16"/>
    <w:rsid w:val="006D4061"/>
    <w:rsid w:val="006D4459"/>
    <w:rsid w:val="006D44B5"/>
    <w:rsid w:val="006D4514"/>
    <w:rsid w:val="006D48D7"/>
    <w:rsid w:val="006D497E"/>
    <w:rsid w:val="006D4AFC"/>
    <w:rsid w:val="006D4B82"/>
    <w:rsid w:val="006D4D51"/>
    <w:rsid w:val="006D4E2C"/>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9E"/>
    <w:rsid w:val="006D7DA5"/>
    <w:rsid w:val="006E0045"/>
    <w:rsid w:val="006E066E"/>
    <w:rsid w:val="006E09FD"/>
    <w:rsid w:val="006E0AE0"/>
    <w:rsid w:val="006E0C6E"/>
    <w:rsid w:val="006E100F"/>
    <w:rsid w:val="006E10F1"/>
    <w:rsid w:val="006E13F7"/>
    <w:rsid w:val="006E14F4"/>
    <w:rsid w:val="006E1766"/>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33"/>
    <w:rsid w:val="0070587F"/>
    <w:rsid w:val="00705CD0"/>
    <w:rsid w:val="00705FB2"/>
    <w:rsid w:val="00705FD5"/>
    <w:rsid w:val="00706039"/>
    <w:rsid w:val="007060AF"/>
    <w:rsid w:val="007064B1"/>
    <w:rsid w:val="007067BA"/>
    <w:rsid w:val="00706ADB"/>
    <w:rsid w:val="00706B80"/>
    <w:rsid w:val="00706E4C"/>
    <w:rsid w:val="0070710C"/>
    <w:rsid w:val="00707AD6"/>
    <w:rsid w:val="00707B06"/>
    <w:rsid w:val="00707C59"/>
    <w:rsid w:val="00707E07"/>
    <w:rsid w:val="0071035B"/>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E8"/>
    <w:rsid w:val="00721F02"/>
    <w:rsid w:val="00721FA2"/>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22"/>
    <w:rsid w:val="007254AE"/>
    <w:rsid w:val="007256BF"/>
    <w:rsid w:val="00726816"/>
    <w:rsid w:val="00726941"/>
    <w:rsid w:val="00726AA1"/>
    <w:rsid w:val="00726BE0"/>
    <w:rsid w:val="00726E6F"/>
    <w:rsid w:val="00727204"/>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D70"/>
    <w:rsid w:val="00731F12"/>
    <w:rsid w:val="00731F32"/>
    <w:rsid w:val="00732207"/>
    <w:rsid w:val="007322AA"/>
    <w:rsid w:val="007324EC"/>
    <w:rsid w:val="00732590"/>
    <w:rsid w:val="00732654"/>
    <w:rsid w:val="007326DE"/>
    <w:rsid w:val="00732BA7"/>
    <w:rsid w:val="00732C43"/>
    <w:rsid w:val="00732CBF"/>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8D"/>
    <w:rsid w:val="007369D0"/>
    <w:rsid w:val="00736BC3"/>
    <w:rsid w:val="00736F67"/>
    <w:rsid w:val="0073745E"/>
    <w:rsid w:val="00737870"/>
    <w:rsid w:val="0073792A"/>
    <w:rsid w:val="00737A65"/>
    <w:rsid w:val="00737B26"/>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54B"/>
    <w:rsid w:val="00744861"/>
    <w:rsid w:val="00744B71"/>
    <w:rsid w:val="00744E0C"/>
    <w:rsid w:val="0074502F"/>
    <w:rsid w:val="007451AF"/>
    <w:rsid w:val="00745602"/>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3AC"/>
    <w:rsid w:val="0075082A"/>
    <w:rsid w:val="0075084C"/>
    <w:rsid w:val="00750A59"/>
    <w:rsid w:val="00750B22"/>
    <w:rsid w:val="007515C8"/>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55"/>
    <w:rsid w:val="00752BBA"/>
    <w:rsid w:val="00752C49"/>
    <w:rsid w:val="00753100"/>
    <w:rsid w:val="00753381"/>
    <w:rsid w:val="007537E1"/>
    <w:rsid w:val="0075384A"/>
    <w:rsid w:val="0075392E"/>
    <w:rsid w:val="0075427C"/>
    <w:rsid w:val="007546BF"/>
    <w:rsid w:val="00754A52"/>
    <w:rsid w:val="00754B65"/>
    <w:rsid w:val="00754C6D"/>
    <w:rsid w:val="007550DB"/>
    <w:rsid w:val="007551F9"/>
    <w:rsid w:val="00755358"/>
    <w:rsid w:val="00755634"/>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548"/>
    <w:rsid w:val="00765A70"/>
    <w:rsid w:val="00765C09"/>
    <w:rsid w:val="00766742"/>
    <w:rsid w:val="007667A5"/>
    <w:rsid w:val="00766822"/>
    <w:rsid w:val="00766839"/>
    <w:rsid w:val="0076693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A14"/>
    <w:rsid w:val="00775CF6"/>
    <w:rsid w:val="00775E21"/>
    <w:rsid w:val="00775F57"/>
    <w:rsid w:val="00776236"/>
    <w:rsid w:val="0077651D"/>
    <w:rsid w:val="007770F4"/>
    <w:rsid w:val="007772CE"/>
    <w:rsid w:val="00777521"/>
    <w:rsid w:val="0077755D"/>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B8D"/>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883"/>
    <w:rsid w:val="00783B21"/>
    <w:rsid w:val="00783CAF"/>
    <w:rsid w:val="00783CED"/>
    <w:rsid w:val="007842BB"/>
    <w:rsid w:val="0078473B"/>
    <w:rsid w:val="007851F1"/>
    <w:rsid w:val="00785617"/>
    <w:rsid w:val="00785742"/>
    <w:rsid w:val="007857D5"/>
    <w:rsid w:val="00785C49"/>
    <w:rsid w:val="00785C8F"/>
    <w:rsid w:val="00785E1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F5"/>
    <w:rsid w:val="0079142D"/>
    <w:rsid w:val="0079187D"/>
    <w:rsid w:val="00791A66"/>
    <w:rsid w:val="00792018"/>
    <w:rsid w:val="00792039"/>
    <w:rsid w:val="007920B4"/>
    <w:rsid w:val="00792293"/>
    <w:rsid w:val="0079260A"/>
    <w:rsid w:val="00792696"/>
    <w:rsid w:val="00792836"/>
    <w:rsid w:val="007928A2"/>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65E"/>
    <w:rsid w:val="007946D7"/>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1D"/>
    <w:rsid w:val="007A2788"/>
    <w:rsid w:val="007A2797"/>
    <w:rsid w:val="007A28D3"/>
    <w:rsid w:val="007A295D"/>
    <w:rsid w:val="007A2A72"/>
    <w:rsid w:val="007A32CB"/>
    <w:rsid w:val="007A35D1"/>
    <w:rsid w:val="007A39D7"/>
    <w:rsid w:val="007A3DE4"/>
    <w:rsid w:val="007A3E4B"/>
    <w:rsid w:val="007A40A0"/>
    <w:rsid w:val="007A411B"/>
    <w:rsid w:val="007A47FD"/>
    <w:rsid w:val="007A4B96"/>
    <w:rsid w:val="007A4BE5"/>
    <w:rsid w:val="007A4D70"/>
    <w:rsid w:val="007A4F02"/>
    <w:rsid w:val="007A4F1D"/>
    <w:rsid w:val="007A5372"/>
    <w:rsid w:val="007A5806"/>
    <w:rsid w:val="007A5A17"/>
    <w:rsid w:val="007A5AD6"/>
    <w:rsid w:val="007A5B3E"/>
    <w:rsid w:val="007A5B79"/>
    <w:rsid w:val="007A5C23"/>
    <w:rsid w:val="007A5C87"/>
    <w:rsid w:val="007A63F7"/>
    <w:rsid w:val="007A64E8"/>
    <w:rsid w:val="007A6561"/>
    <w:rsid w:val="007A656D"/>
    <w:rsid w:val="007A6738"/>
    <w:rsid w:val="007A6AA4"/>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A05"/>
    <w:rsid w:val="007B3B52"/>
    <w:rsid w:val="007B3BBA"/>
    <w:rsid w:val="007B3BFF"/>
    <w:rsid w:val="007B3F2E"/>
    <w:rsid w:val="007B3FC4"/>
    <w:rsid w:val="007B444B"/>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EBE"/>
    <w:rsid w:val="007B701F"/>
    <w:rsid w:val="007B7067"/>
    <w:rsid w:val="007B783D"/>
    <w:rsid w:val="007B7A7A"/>
    <w:rsid w:val="007B7E04"/>
    <w:rsid w:val="007B7EF8"/>
    <w:rsid w:val="007B7F6A"/>
    <w:rsid w:val="007C00E8"/>
    <w:rsid w:val="007C01BC"/>
    <w:rsid w:val="007C0262"/>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C3"/>
    <w:rsid w:val="007D4B1B"/>
    <w:rsid w:val="007D4CAD"/>
    <w:rsid w:val="007D4D31"/>
    <w:rsid w:val="007D4DEC"/>
    <w:rsid w:val="007D536A"/>
    <w:rsid w:val="007D5662"/>
    <w:rsid w:val="007D56D7"/>
    <w:rsid w:val="007D5908"/>
    <w:rsid w:val="007D5B82"/>
    <w:rsid w:val="007D5DE6"/>
    <w:rsid w:val="007D5F07"/>
    <w:rsid w:val="007D603D"/>
    <w:rsid w:val="007D605A"/>
    <w:rsid w:val="007D6477"/>
    <w:rsid w:val="007D6663"/>
    <w:rsid w:val="007D6714"/>
    <w:rsid w:val="007D68A3"/>
    <w:rsid w:val="007D6A01"/>
    <w:rsid w:val="007D6E90"/>
    <w:rsid w:val="007D6EBB"/>
    <w:rsid w:val="007D71AD"/>
    <w:rsid w:val="007D71BD"/>
    <w:rsid w:val="007D7439"/>
    <w:rsid w:val="007D77E0"/>
    <w:rsid w:val="007D7B06"/>
    <w:rsid w:val="007D7D12"/>
    <w:rsid w:val="007E009A"/>
    <w:rsid w:val="007E0991"/>
    <w:rsid w:val="007E0A8D"/>
    <w:rsid w:val="007E0BB9"/>
    <w:rsid w:val="007E0C68"/>
    <w:rsid w:val="007E10D4"/>
    <w:rsid w:val="007E13D7"/>
    <w:rsid w:val="007E14B0"/>
    <w:rsid w:val="007E176B"/>
    <w:rsid w:val="007E1813"/>
    <w:rsid w:val="007E1C34"/>
    <w:rsid w:val="007E2028"/>
    <w:rsid w:val="007E2041"/>
    <w:rsid w:val="007E2374"/>
    <w:rsid w:val="007E2671"/>
    <w:rsid w:val="007E270F"/>
    <w:rsid w:val="007E2B12"/>
    <w:rsid w:val="007E2CCE"/>
    <w:rsid w:val="007E2F86"/>
    <w:rsid w:val="007E2FEB"/>
    <w:rsid w:val="007E3053"/>
    <w:rsid w:val="007E3186"/>
    <w:rsid w:val="007E319E"/>
    <w:rsid w:val="007E31B7"/>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E0B"/>
    <w:rsid w:val="007E5FD1"/>
    <w:rsid w:val="007E6261"/>
    <w:rsid w:val="007E635C"/>
    <w:rsid w:val="007E63FF"/>
    <w:rsid w:val="007E66E0"/>
    <w:rsid w:val="007E6730"/>
    <w:rsid w:val="007E69CF"/>
    <w:rsid w:val="007E6A5D"/>
    <w:rsid w:val="007E6B7C"/>
    <w:rsid w:val="007E6BE8"/>
    <w:rsid w:val="007E6C4F"/>
    <w:rsid w:val="007E6CEC"/>
    <w:rsid w:val="007E6E44"/>
    <w:rsid w:val="007E6E52"/>
    <w:rsid w:val="007E71EB"/>
    <w:rsid w:val="007E7339"/>
    <w:rsid w:val="007E7381"/>
    <w:rsid w:val="007E7927"/>
    <w:rsid w:val="007E7957"/>
    <w:rsid w:val="007E7BEA"/>
    <w:rsid w:val="007E7FA5"/>
    <w:rsid w:val="007F0022"/>
    <w:rsid w:val="007F00B2"/>
    <w:rsid w:val="007F01D8"/>
    <w:rsid w:val="007F02EF"/>
    <w:rsid w:val="007F0315"/>
    <w:rsid w:val="007F04B2"/>
    <w:rsid w:val="007F0627"/>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E09"/>
    <w:rsid w:val="007F3645"/>
    <w:rsid w:val="007F3647"/>
    <w:rsid w:val="007F37C6"/>
    <w:rsid w:val="007F3803"/>
    <w:rsid w:val="007F3B69"/>
    <w:rsid w:val="007F3C7B"/>
    <w:rsid w:val="007F3DA4"/>
    <w:rsid w:val="007F3DC0"/>
    <w:rsid w:val="007F3E11"/>
    <w:rsid w:val="007F41D1"/>
    <w:rsid w:val="007F4330"/>
    <w:rsid w:val="007F47F9"/>
    <w:rsid w:val="007F4C3D"/>
    <w:rsid w:val="007F5400"/>
    <w:rsid w:val="007F5551"/>
    <w:rsid w:val="007F56CD"/>
    <w:rsid w:val="007F571D"/>
    <w:rsid w:val="007F58F8"/>
    <w:rsid w:val="007F59E3"/>
    <w:rsid w:val="007F59F2"/>
    <w:rsid w:val="007F5A43"/>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5F"/>
    <w:rsid w:val="007F7BC3"/>
    <w:rsid w:val="007F7D1E"/>
    <w:rsid w:val="007F7F15"/>
    <w:rsid w:val="00800506"/>
    <w:rsid w:val="008008A1"/>
    <w:rsid w:val="00800987"/>
    <w:rsid w:val="00800EC3"/>
    <w:rsid w:val="00800F0B"/>
    <w:rsid w:val="00800F81"/>
    <w:rsid w:val="00801211"/>
    <w:rsid w:val="00801281"/>
    <w:rsid w:val="00801430"/>
    <w:rsid w:val="00801700"/>
    <w:rsid w:val="008017C7"/>
    <w:rsid w:val="00801882"/>
    <w:rsid w:val="00801DB5"/>
    <w:rsid w:val="008021A2"/>
    <w:rsid w:val="0080226B"/>
    <w:rsid w:val="0080230B"/>
    <w:rsid w:val="008025BF"/>
    <w:rsid w:val="00802A00"/>
    <w:rsid w:val="00802EFB"/>
    <w:rsid w:val="0080355D"/>
    <w:rsid w:val="0080361B"/>
    <w:rsid w:val="00803B7A"/>
    <w:rsid w:val="00803E5E"/>
    <w:rsid w:val="00804216"/>
    <w:rsid w:val="008044B6"/>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434"/>
    <w:rsid w:val="008116D1"/>
    <w:rsid w:val="00811713"/>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8A"/>
    <w:rsid w:val="00815F75"/>
    <w:rsid w:val="00815FC5"/>
    <w:rsid w:val="008166EC"/>
    <w:rsid w:val="008166F8"/>
    <w:rsid w:val="008167E8"/>
    <w:rsid w:val="00816BAF"/>
    <w:rsid w:val="0081702E"/>
    <w:rsid w:val="00817143"/>
    <w:rsid w:val="008171E1"/>
    <w:rsid w:val="00817297"/>
    <w:rsid w:val="00817968"/>
    <w:rsid w:val="008179F6"/>
    <w:rsid w:val="00817AEF"/>
    <w:rsid w:val="00817D05"/>
    <w:rsid w:val="00817F04"/>
    <w:rsid w:val="00817FC5"/>
    <w:rsid w:val="00820087"/>
    <w:rsid w:val="008203EF"/>
    <w:rsid w:val="00820489"/>
    <w:rsid w:val="008207D9"/>
    <w:rsid w:val="00820937"/>
    <w:rsid w:val="00820DBD"/>
    <w:rsid w:val="00820E22"/>
    <w:rsid w:val="00820E8B"/>
    <w:rsid w:val="00821186"/>
    <w:rsid w:val="008213A8"/>
    <w:rsid w:val="0082141D"/>
    <w:rsid w:val="00821547"/>
    <w:rsid w:val="00821630"/>
    <w:rsid w:val="00821951"/>
    <w:rsid w:val="00821E45"/>
    <w:rsid w:val="0082233D"/>
    <w:rsid w:val="008226A0"/>
    <w:rsid w:val="008227D1"/>
    <w:rsid w:val="00822856"/>
    <w:rsid w:val="00822904"/>
    <w:rsid w:val="00822B5D"/>
    <w:rsid w:val="00822CA4"/>
    <w:rsid w:val="00822D5D"/>
    <w:rsid w:val="00822F20"/>
    <w:rsid w:val="008231BA"/>
    <w:rsid w:val="00823324"/>
    <w:rsid w:val="00823473"/>
    <w:rsid w:val="00823697"/>
    <w:rsid w:val="008236F9"/>
    <w:rsid w:val="00823CE0"/>
    <w:rsid w:val="00823E8B"/>
    <w:rsid w:val="0082406A"/>
    <w:rsid w:val="00824151"/>
    <w:rsid w:val="00824187"/>
    <w:rsid w:val="008249DC"/>
    <w:rsid w:val="00824CD1"/>
    <w:rsid w:val="00825661"/>
    <w:rsid w:val="008258AE"/>
    <w:rsid w:val="00826322"/>
    <w:rsid w:val="0082636A"/>
    <w:rsid w:val="00826383"/>
    <w:rsid w:val="008263B3"/>
    <w:rsid w:val="00826659"/>
    <w:rsid w:val="00826740"/>
    <w:rsid w:val="00826A75"/>
    <w:rsid w:val="00826AC3"/>
    <w:rsid w:val="00826BCC"/>
    <w:rsid w:val="00826F6D"/>
    <w:rsid w:val="00827790"/>
    <w:rsid w:val="00827FFE"/>
    <w:rsid w:val="00830422"/>
    <w:rsid w:val="00830700"/>
    <w:rsid w:val="00830775"/>
    <w:rsid w:val="00830A9D"/>
    <w:rsid w:val="00830E9E"/>
    <w:rsid w:val="0083149F"/>
    <w:rsid w:val="0083161C"/>
    <w:rsid w:val="008318F4"/>
    <w:rsid w:val="00831986"/>
    <w:rsid w:val="00831D54"/>
    <w:rsid w:val="00831ECB"/>
    <w:rsid w:val="00832242"/>
    <w:rsid w:val="008324E8"/>
    <w:rsid w:val="0083262F"/>
    <w:rsid w:val="00832980"/>
    <w:rsid w:val="008329E9"/>
    <w:rsid w:val="00832B6B"/>
    <w:rsid w:val="00832ED8"/>
    <w:rsid w:val="0083301F"/>
    <w:rsid w:val="00833111"/>
    <w:rsid w:val="008334C4"/>
    <w:rsid w:val="008334C9"/>
    <w:rsid w:val="00833614"/>
    <w:rsid w:val="008337F2"/>
    <w:rsid w:val="0083394A"/>
    <w:rsid w:val="00833ADE"/>
    <w:rsid w:val="00833EA1"/>
    <w:rsid w:val="00833EF7"/>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37849"/>
    <w:rsid w:val="0084032D"/>
    <w:rsid w:val="00840453"/>
    <w:rsid w:val="00840460"/>
    <w:rsid w:val="008409B4"/>
    <w:rsid w:val="0084100F"/>
    <w:rsid w:val="00841069"/>
    <w:rsid w:val="00841076"/>
    <w:rsid w:val="008416BA"/>
    <w:rsid w:val="0084196A"/>
    <w:rsid w:val="00841B39"/>
    <w:rsid w:val="00841C86"/>
    <w:rsid w:val="008421AD"/>
    <w:rsid w:val="00842499"/>
    <w:rsid w:val="00842582"/>
    <w:rsid w:val="008428B7"/>
    <w:rsid w:val="008429BC"/>
    <w:rsid w:val="00842A0E"/>
    <w:rsid w:val="00843193"/>
    <w:rsid w:val="008431A7"/>
    <w:rsid w:val="008432E2"/>
    <w:rsid w:val="00843493"/>
    <w:rsid w:val="00843717"/>
    <w:rsid w:val="00843922"/>
    <w:rsid w:val="00843D04"/>
    <w:rsid w:val="00843E4D"/>
    <w:rsid w:val="00843EFC"/>
    <w:rsid w:val="00843FBC"/>
    <w:rsid w:val="008440AE"/>
    <w:rsid w:val="0084422B"/>
    <w:rsid w:val="008444F5"/>
    <w:rsid w:val="0084499B"/>
    <w:rsid w:val="00844D93"/>
    <w:rsid w:val="00844DE9"/>
    <w:rsid w:val="008455EC"/>
    <w:rsid w:val="00845733"/>
    <w:rsid w:val="0084576A"/>
    <w:rsid w:val="00845BD5"/>
    <w:rsid w:val="00845FC8"/>
    <w:rsid w:val="00846062"/>
    <w:rsid w:val="0084629B"/>
    <w:rsid w:val="008463D4"/>
    <w:rsid w:val="008463E6"/>
    <w:rsid w:val="0084654B"/>
    <w:rsid w:val="0084679B"/>
    <w:rsid w:val="008467DB"/>
    <w:rsid w:val="00846830"/>
    <w:rsid w:val="00846B41"/>
    <w:rsid w:val="00846CD4"/>
    <w:rsid w:val="00846DF1"/>
    <w:rsid w:val="00847B65"/>
    <w:rsid w:val="00847EEE"/>
    <w:rsid w:val="008502EB"/>
    <w:rsid w:val="0085037B"/>
    <w:rsid w:val="00850A21"/>
    <w:rsid w:val="00850F92"/>
    <w:rsid w:val="008511FD"/>
    <w:rsid w:val="0085154D"/>
    <w:rsid w:val="0085154E"/>
    <w:rsid w:val="008515DA"/>
    <w:rsid w:val="00851697"/>
    <w:rsid w:val="008519B0"/>
    <w:rsid w:val="00851BC6"/>
    <w:rsid w:val="00851DCA"/>
    <w:rsid w:val="00852102"/>
    <w:rsid w:val="0085270C"/>
    <w:rsid w:val="00852996"/>
    <w:rsid w:val="008531F2"/>
    <w:rsid w:val="008532F6"/>
    <w:rsid w:val="008533BB"/>
    <w:rsid w:val="008534E4"/>
    <w:rsid w:val="00853718"/>
    <w:rsid w:val="00853843"/>
    <w:rsid w:val="00853AED"/>
    <w:rsid w:val="00853FB1"/>
    <w:rsid w:val="0085423F"/>
    <w:rsid w:val="00854571"/>
    <w:rsid w:val="008547E1"/>
    <w:rsid w:val="00854978"/>
    <w:rsid w:val="00854E82"/>
    <w:rsid w:val="00854F4F"/>
    <w:rsid w:val="00855173"/>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2"/>
    <w:rsid w:val="0086267C"/>
    <w:rsid w:val="00862728"/>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6AD"/>
    <w:rsid w:val="00872DE5"/>
    <w:rsid w:val="008730A5"/>
    <w:rsid w:val="008731DE"/>
    <w:rsid w:val="008732F0"/>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814"/>
    <w:rsid w:val="00881E7D"/>
    <w:rsid w:val="0088212C"/>
    <w:rsid w:val="00882459"/>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6FE"/>
    <w:rsid w:val="00887734"/>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E0E"/>
    <w:rsid w:val="008A1211"/>
    <w:rsid w:val="008A1483"/>
    <w:rsid w:val="008A14B2"/>
    <w:rsid w:val="008A14B7"/>
    <w:rsid w:val="008A1F4C"/>
    <w:rsid w:val="008A1F6B"/>
    <w:rsid w:val="008A2737"/>
    <w:rsid w:val="008A27CF"/>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88B"/>
    <w:rsid w:val="008A7A0B"/>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CD9"/>
    <w:rsid w:val="008B427B"/>
    <w:rsid w:val="008B440D"/>
    <w:rsid w:val="008B48B4"/>
    <w:rsid w:val="008B4AF2"/>
    <w:rsid w:val="008B4C8F"/>
    <w:rsid w:val="008B4DB1"/>
    <w:rsid w:val="008B4F69"/>
    <w:rsid w:val="008B508C"/>
    <w:rsid w:val="008B563D"/>
    <w:rsid w:val="008B5D79"/>
    <w:rsid w:val="008B5D9F"/>
    <w:rsid w:val="008B5FEA"/>
    <w:rsid w:val="008B6917"/>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B3B"/>
    <w:rsid w:val="008C2D5F"/>
    <w:rsid w:val="008C2D72"/>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D0257"/>
    <w:rsid w:val="008D03C7"/>
    <w:rsid w:val="008D060D"/>
    <w:rsid w:val="008D0924"/>
    <w:rsid w:val="008D0F8F"/>
    <w:rsid w:val="008D1498"/>
    <w:rsid w:val="008D17F4"/>
    <w:rsid w:val="008D19BA"/>
    <w:rsid w:val="008D1A3E"/>
    <w:rsid w:val="008D1CD9"/>
    <w:rsid w:val="008D1F08"/>
    <w:rsid w:val="008D20A3"/>
    <w:rsid w:val="008D215D"/>
    <w:rsid w:val="008D2216"/>
    <w:rsid w:val="008D2895"/>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AF9"/>
    <w:rsid w:val="008D5E32"/>
    <w:rsid w:val="008D5F36"/>
    <w:rsid w:val="008D6022"/>
    <w:rsid w:val="008D62FB"/>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4C2"/>
    <w:rsid w:val="008E5557"/>
    <w:rsid w:val="008E55C0"/>
    <w:rsid w:val="008E5778"/>
    <w:rsid w:val="008E5963"/>
    <w:rsid w:val="008E5A66"/>
    <w:rsid w:val="008E6A34"/>
    <w:rsid w:val="008E6C3A"/>
    <w:rsid w:val="008E6C77"/>
    <w:rsid w:val="008E6E22"/>
    <w:rsid w:val="008E72B2"/>
    <w:rsid w:val="008E75B3"/>
    <w:rsid w:val="008E763E"/>
    <w:rsid w:val="008E7BAA"/>
    <w:rsid w:val="008E7D0B"/>
    <w:rsid w:val="008E7DEE"/>
    <w:rsid w:val="008F0017"/>
    <w:rsid w:val="008F016E"/>
    <w:rsid w:val="008F026E"/>
    <w:rsid w:val="008F032F"/>
    <w:rsid w:val="008F06E8"/>
    <w:rsid w:val="008F0B0A"/>
    <w:rsid w:val="008F1039"/>
    <w:rsid w:val="008F10DE"/>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BB9"/>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4E9"/>
    <w:rsid w:val="00915521"/>
    <w:rsid w:val="00915641"/>
    <w:rsid w:val="00915770"/>
    <w:rsid w:val="00915CD2"/>
    <w:rsid w:val="00915E38"/>
    <w:rsid w:val="00916074"/>
    <w:rsid w:val="0091629B"/>
    <w:rsid w:val="009163E5"/>
    <w:rsid w:val="00916748"/>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91B"/>
    <w:rsid w:val="00920A56"/>
    <w:rsid w:val="00920A9E"/>
    <w:rsid w:val="00920DAD"/>
    <w:rsid w:val="00920F19"/>
    <w:rsid w:val="00920F85"/>
    <w:rsid w:val="00921617"/>
    <w:rsid w:val="00921742"/>
    <w:rsid w:val="00921914"/>
    <w:rsid w:val="00921AC9"/>
    <w:rsid w:val="00921D24"/>
    <w:rsid w:val="00921ED9"/>
    <w:rsid w:val="0092268D"/>
    <w:rsid w:val="009226DD"/>
    <w:rsid w:val="009227AB"/>
    <w:rsid w:val="00922B15"/>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F54"/>
    <w:rsid w:val="00932255"/>
    <w:rsid w:val="009322C7"/>
    <w:rsid w:val="009323FC"/>
    <w:rsid w:val="009325C4"/>
    <w:rsid w:val="009325D1"/>
    <w:rsid w:val="00932670"/>
    <w:rsid w:val="00932AFF"/>
    <w:rsid w:val="00932B26"/>
    <w:rsid w:val="00932F9D"/>
    <w:rsid w:val="0093310C"/>
    <w:rsid w:val="00933656"/>
    <w:rsid w:val="00933694"/>
    <w:rsid w:val="0093402F"/>
    <w:rsid w:val="009341E8"/>
    <w:rsid w:val="00934458"/>
    <w:rsid w:val="009346DD"/>
    <w:rsid w:val="00934967"/>
    <w:rsid w:val="00934D7B"/>
    <w:rsid w:val="00934F9D"/>
    <w:rsid w:val="00935159"/>
    <w:rsid w:val="0093535D"/>
    <w:rsid w:val="00935382"/>
    <w:rsid w:val="009354CD"/>
    <w:rsid w:val="0093562A"/>
    <w:rsid w:val="00935674"/>
    <w:rsid w:val="00935782"/>
    <w:rsid w:val="00935B60"/>
    <w:rsid w:val="00936183"/>
    <w:rsid w:val="00936251"/>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5C1"/>
    <w:rsid w:val="009456D3"/>
    <w:rsid w:val="00945964"/>
    <w:rsid w:val="00945AB8"/>
    <w:rsid w:val="00945C18"/>
    <w:rsid w:val="00945F8F"/>
    <w:rsid w:val="00946021"/>
    <w:rsid w:val="00946710"/>
    <w:rsid w:val="00946872"/>
    <w:rsid w:val="0094696E"/>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1079"/>
    <w:rsid w:val="009512E3"/>
    <w:rsid w:val="00951324"/>
    <w:rsid w:val="00951329"/>
    <w:rsid w:val="009515E8"/>
    <w:rsid w:val="00951868"/>
    <w:rsid w:val="00951AC9"/>
    <w:rsid w:val="00951D29"/>
    <w:rsid w:val="00951E20"/>
    <w:rsid w:val="00951E9F"/>
    <w:rsid w:val="0095218F"/>
    <w:rsid w:val="009524F7"/>
    <w:rsid w:val="00952803"/>
    <w:rsid w:val="00952C7E"/>
    <w:rsid w:val="00952CDB"/>
    <w:rsid w:val="00952ECA"/>
    <w:rsid w:val="00952EE0"/>
    <w:rsid w:val="009539BC"/>
    <w:rsid w:val="00953A16"/>
    <w:rsid w:val="00953D49"/>
    <w:rsid w:val="00953F7C"/>
    <w:rsid w:val="009543C4"/>
    <w:rsid w:val="00954633"/>
    <w:rsid w:val="009546A2"/>
    <w:rsid w:val="00954730"/>
    <w:rsid w:val="009547BE"/>
    <w:rsid w:val="00954A48"/>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28"/>
    <w:rsid w:val="00963F6F"/>
    <w:rsid w:val="00964432"/>
    <w:rsid w:val="00964494"/>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8FD"/>
    <w:rsid w:val="0097294D"/>
    <w:rsid w:val="0097294E"/>
    <w:rsid w:val="00972DDB"/>
    <w:rsid w:val="00973043"/>
    <w:rsid w:val="0097305A"/>
    <w:rsid w:val="0097321B"/>
    <w:rsid w:val="009737B0"/>
    <w:rsid w:val="00973C5B"/>
    <w:rsid w:val="00974040"/>
    <w:rsid w:val="009740E7"/>
    <w:rsid w:val="0097422B"/>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E9D"/>
    <w:rsid w:val="00977EFA"/>
    <w:rsid w:val="00980132"/>
    <w:rsid w:val="0098027C"/>
    <w:rsid w:val="0098036B"/>
    <w:rsid w:val="009803AE"/>
    <w:rsid w:val="00980831"/>
    <w:rsid w:val="0098090A"/>
    <w:rsid w:val="00980AE3"/>
    <w:rsid w:val="00980B85"/>
    <w:rsid w:val="00980E6C"/>
    <w:rsid w:val="0098180D"/>
    <w:rsid w:val="0098184D"/>
    <w:rsid w:val="00981A65"/>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3F1"/>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47B"/>
    <w:rsid w:val="009938F5"/>
    <w:rsid w:val="00993A47"/>
    <w:rsid w:val="00993A6D"/>
    <w:rsid w:val="00993C05"/>
    <w:rsid w:val="00993D95"/>
    <w:rsid w:val="00993DF2"/>
    <w:rsid w:val="00993F81"/>
    <w:rsid w:val="00994134"/>
    <w:rsid w:val="0099447E"/>
    <w:rsid w:val="0099448E"/>
    <w:rsid w:val="00994ABC"/>
    <w:rsid w:val="00994B1A"/>
    <w:rsid w:val="00994B76"/>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C6"/>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57E2"/>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119B"/>
    <w:rsid w:val="009D11C7"/>
    <w:rsid w:val="009D162C"/>
    <w:rsid w:val="009D165F"/>
    <w:rsid w:val="009D1750"/>
    <w:rsid w:val="009D1889"/>
    <w:rsid w:val="009D20B8"/>
    <w:rsid w:val="009D2557"/>
    <w:rsid w:val="009D2C17"/>
    <w:rsid w:val="009D2C37"/>
    <w:rsid w:val="009D2DFA"/>
    <w:rsid w:val="009D3097"/>
    <w:rsid w:val="009D31F4"/>
    <w:rsid w:val="009D3787"/>
    <w:rsid w:val="009D3957"/>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E14"/>
    <w:rsid w:val="009D6E70"/>
    <w:rsid w:val="009D7013"/>
    <w:rsid w:val="009D7087"/>
    <w:rsid w:val="009D7210"/>
    <w:rsid w:val="009D73F5"/>
    <w:rsid w:val="009D7438"/>
    <w:rsid w:val="009D762F"/>
    <w:rsid w:val="009D7ADB"/>
    <w:rsid w:val="009D7AE5"/>
    <w:rsid w:val="009D7DB1"/>
    <w:rsid w:val="009D7DC8"/>
    <w:rsid w:val="009E01C1"/>
    <w:rsid w:val="009E023F"/>
    <w:rsid w:val="009E03E9"/>
    <w:rsid w:val="009E057B"/>
    <w:rsid w:val="009E0876"/>
    <w:rsid w:val="009E0937"/>
    <w:rsid w:val="009E0B62"/>
    <w:rsid w:val="009E0C52"/>
    <w:rsid w:val="009E0E0B"/>
    <w:rsid w:val="009E0E6D"/>
    <w:rsid w:val="009E1184"/>
    <w:rsid w:val="009E1272"/>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7173"/>
    <w:rsid w:val="009E77C8"/>
    <w:rsid w:val="009E78E3"/>
    <w:rsid w:val="009E7ACB"/>
    <w:rsid w:val="009E7DF0"/>
    <w:rsid w:val="009E7E88"/>
    <w:rsid w:val="009F00DC"/>
    <w:rsid w:val="009F0398"/>
    <w:rsid w:val="009F04F4"/>
    <w:rsid w:val="009F05A2"/>
    <w:rsid w:val="009F0756"/>
    <w:rsid w:val="009F086B"/>
    <w:rsid w:val="009F0F39"/>
    <w:rsid w:val="009F1569"/>
    <w:rsid w:val="009F1639"/>
    <w:rsid w:val="009F1766"/>
    <w:rsid w:val="009F1FF4"/>
    <w:rsid w:val="009F20E7"/>
    <w:rsid w:val="009F21DA"/>
    <w:rsid w:val="009F22F5"/>
    <w:rsid w:val="009F23D6"/>
    <w:rsid w:val="009F254C"/>
    <w:rsid w:val="009F25EA"/>
    <w:rsid w:val="009F2716"/>
    <w:rsid w:val="009F287E"/>
    <w:rsid w:val="009F2AB3"/>
    <w:rsid w:val="009F2CEB"/>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AC"/>
    <w:rsid w:val="009F73BA"/>
    <w:rsid w:val="009F7596"/>
    <w:rsid w:val="009F75A8"/>
    <w:rsid w:val="009F76D0"/>
    <w:rsid w:val="009F7768"/>
    <w:rsid w:val="009F77E7"/>
    <w:rsid w:val="009F78F3"/>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2FC7"/>
    <w:rsid w:val="00A0368A"/>
    <w:rsid w:val="00A0381F"/>
    <w:rsid w:val="00A03C3A"/>
    <w:rsid w:val="00A041B1"/>
    <w:rsid w:val="00A0494D"/>
    <w:rsid w:val="00A04A5D"/>
    <w:rsid w:val="00A04CAD"/>
    <w:rsid w:val="00A04D95"/>
    <w:rsid w:val="00A04E3D"/>
    <w:rsid w:val="00A055DA"/>
    <w:rsid w:val="00A05820"/>
    <w:rsid w:val="00A05981"/>
    <w:rsid w:val="00A05D14"/>
    <w:rsid w:val="00A05D64"/>
    <w:rsid w:val="00A05E89"/>
    <w:rsid w:val="00A06011"/>
    <w:rsid w:val="00A0614E"/>
    <w:rsid w:val="00A0618B"/>
    <w:rsid w:val="00A065BC"/>
    <w:rsid w:val="00A066D9"/>
    <w:rsid w:val="00A067E2"/>
    <w:rsid w:val="00A06C85"/>
    <w:rsid w:val="00A06D88"/>
    <w:rsid w:val="00A06E95"/>
    <w:rsid w:val="00A07041"/>
    <w:rsid w:val="00A070AD"/>
    <w:rsid w:val="00A07109"/>
    <w:rsid w:val="00A072DF"/>
    <w:rsid w:val="00A07570"/>
    <w:rsid w:val="00A07630"/>
    <w:rsid w:val="00A077C8"/>
    <w:rsid w:val="00A0791E"/>
    <w:rsid w:val="00A07CA4"/>
    <w:rsid w:val="00A07DD6"/>
    <w:rsid w:val="00A07EE3"/>
    <w:rsid w:val="00A1002C"/>
    <w:rsid w:val="00A10A6F"/>
    <w:rsid w:val="00A10CDF"/>
    <w:rsid w:val="00A10ECE"/>
    <w:rsid w:val="00A11347"/>
    <w:rsid w:val="00A117DD"/>
    <w:rsid w:val="00A1188A"/>
    <w:rsid w:val="00A11D28"/>
    <w:rsid w:val="00A11F84"/>
    <w:rsid w:val="00A11FC9"/>
    <w:rsid w:val="00A1243E"/>
    <w:rsid w:val="00A124DA"/>
    <w:rsid w:val="00A12D2A"/>
    <w:rsid w:val="00A12D84"/>
    <w:rsid w:val="00A12DB1"/>
    <w:rsid w:val="00A13103"/>
    <w:rsid w:val="00A1326F"/>
    <w:rsid w:val="00A1343A"/>
    <w:rsid w:val="00A1388F"/>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7D2"/>
    <w:rsid w:val="00A22903"/>
    <w:rsid w:val="00A22C23"/>
    <w:rsid w:val="00A234AA"/>
    <w:rsid w:val="00A234F0"/>
    <w:rsid w:val="00A23677"/>
    <w:rsid w:val="00A23697"/>
    <w:rsid w:val="00A236E8"/>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BA"/>
    <w:rsid w:val="00A25B65"/>
    <w:rsid w:val="00A261AB"/>
    <w:rsid w:val="00A2631B"/>
    <w:rsid w:val="00A26421"/>
    <w:rsid w:val="00A26872"/>
    <w:rsid w:val="00A2687E"/>
    <w:rsid w:val="00A26CB5"/>
    <w:rsid w:val="00A2709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E20"/>
    <w:rsid w:val="00A32FB4"/>
    <w:rsid w:val="00A331FE"/>
    <w:rsid w:val="00A3332B"/>
    <w:rsid w:val="00A33394"/>
    <w:rsid w:val="00A3369E"/>
    <w:rsid w:val="00A33AD8"/>
    <w:rsid w:val="00A3427D"/>
    <w:rsid w:val="00A343E4"/>
    <w:rsid w:val="00A343E7"/>
    <w:rsid w:val="00A344F3"/>
    <w:rsid w:val="00A35405"/>
    <w:rsid w:val="00A35B07"/>
    <w:rsid w:val="00A35C2E"/>
    <w:rsid w:val="00A35C9E"/>
    <w:rsid w:val="00A35CE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702E"/>
    <w:rsid w:val="00A472E7"/>
    <w:rsid w:val="00A47503"/>
    <w:rsid w:val="00A47548"/>
    <w:rsid w:val="00A47588"/>
    <w:rsid w:val="00A476DF"/>
    <w:rsid w:val="00A4770E"/>
    <w:rsid w:val="00A503DF"/>
    <w:rsid w:val="00A505FF"/>
    <w:rsid w:val="00A507F3"/>
    <w:rsid w:val="00A50D4D"/>
    <w:rsid w:val="00A50DE5"/>
    <w:rsid w:val="00A51695"/>
    <w:rsid w:val="00A519D8"/>
    <w:rsid w:val="00A51E65"/>
    <w:rsid w:val="00A51F5E"/>
    <w:rsid w:val="00A52662"/>
    <w:rsid w:val="00A52692"/>
    <w:rsid w:val="00A526B4"/>
    <w:rsid w:val="00A5291A"/>
    <w:rsid w:val="00A52A55"/>
    <w:rsid w:val="00A530C6"/>
    <w:rsid w:val="00A53291"/>
    <w:rsid w:val="00A53393"/>
    <w:rsid w:val="00A534F4"/>
    <w:rsid w:val="00A535E8"/>
    <w:rsid w:val="00A536FA"/>
    <w:rsid w:val="00A539AD"/>
    <w:rsid w:val="00A53CE8"/>
    <w:rsid w:val="00A53E3F"/>
    <w:rsid w:val="00A540EC"/>
    <w:rsid w:val="00A54110"/>
    <w:rsid w:val="00A54504"/>
    <w:rsid w:val="00A545D4"/>
    <w:rsid w:val="00A5477B"/>
    <w:rsid w:val="00A54A5A"/>
    <w:rsid w:val="00A54D97"/>
    <w:rsid w:val="00A54DAD"/>
    <w:rsid w:val="00A552F1"/>
    <w:rsid w:val="00A55358"/>
    <w:rsid w:val="00A553DF"/>
    <w:rsid w:val="00A55A33"/>
    <w:rsid w:val="00A55C90"/>
    <w:rsid w:val="00A55E31"/>
    <w:rsid w:val="00A55EE3"/>
    <w:rsid w:val="00A56063"/>
    <w:rsid w:val="00A5615A"/>
    <w:rsid w:val="00A567E7"/>
    <w:rsid w:val="00A56CB5"/>
    <w:rsid w:val="00A5709A"/>
    <w:rsid w:val="00A57382"/>
    <w:rsid w:val="00A574D6"/>
    <w:rsid w:val="00A575B1"/>
    <w:rsid w:val="00A578E4"/>
    <w:rsid w:val="00A57D05"/>
    <w:rsid w:val="00A57DC9"/>
    <w:rsid w:val="00A57DE5"/>
    <w:rsid w:val="00A602DE"/>
    <w:rsid w:val="00A6040E"/>
    <w:rsid w:val="00A60707"/>
    <w:rsid w:val="00A6075D"/>
    <w:rsid w:val="00A6077C"/>
    <w:rsid w:val="00A60786"/>
    <w:rsid w:val="00A609E5"/>
    <w:rsid w:val="00A60A67"/>
    <w:rsid w:val="00A6129C"/>
    <w:rsid w:val="00A614C9"/>
    <w:rsid w:val="00A6199F"/>
    <w:rsid w:val="00A619FC"/>
    <w:rsid w:val="00A61C96"/>
    <w:rsid w:val="00A61F9E"/>
    <w:rsid w:val="00A6218B"/>
    <w:rsid w:val="00A628F0"/>
    <w:rsid w:val="00A62AA4"/>
    <w:rsid w:val="00A62FB9"/>
    <w:rsid w:val="00A63420"/>
    <w:rsid w:val="00A63C8F"/>
    <w:rsid w:val="00A63D87"/>
    <w:rsid w:val="00A63DBC"/>
    <w:rsid w:val="00A63E49"/>
    <w:rsid w:val="00A63F57"/>
    <w:rsid w:val="00A641E3"/>
    <w:rsid w:val="00A64442"/>
    <w:rsid w:val="00A64934"/>
    <w:rsid w:val="00A64D59"/>
    <w:rsid w:val="00A65033"/>
    <w:rsid w:val="00A656B7"/>
    <w:rsid w:val="00A656DE"/>
    <w:rsid w:val="00A65BB7"/>
    <w:rsid w:val="00A65C44"/>
    <w:rsid w:val="00A65C9B"/>
    <w:rsid w:val="00A65D20"/>
    <w:rsid w:val="00A65F81"/>
    <w:rsid w:val="00A66171"/>
    <w:rsid w:val="00A6658E"/>
    <w:rsid w:val="00A666C8"/>
    <w:rsid w:val="00A66A67"/>
    <w:rsid w:val="00A66C21"/>
    <w:rsid w:val="00A66C87"/>
    <w:rsid w:val="00A66D9A"/>
    <w:rsid w:val="00A6732C"/>
    <w:rsid w:val="00A67470"/>
    <w:rsid w:val="00A67575"/>
    <w:rsid w:val="00A6783C"/>
    <w:rsid w:val="00A67AB4"/>
    <w:rsid w:val="00A67F7F"/>
    <w:rsid w:val="00A701FE"/>
    <w:rsid w:val="00A70297"/>
    <w:rsid w:val="00A70604"/>
    <w:rsid w:val="00A70650"/>
    <w:rsid w:val="00A70C2E"/>
    <w:rsid w:val="00A70C76"/>
    <w:rsid w:val="00A70E8B"/>
    <w:rsid w:val="00A70FA0"/>
    <w:rsid w:val="00A71043"/>
    <w:rsid w:val="00A71097"/>
    <w:rsid w:val="00A711F4"/>
    <w:rsid w:val="00A7153B"/>
    <w:rsid w:val="00A716FB"/>
    <w:rsid w:val="00A718B1"/>
    <w:rsid w:val="00A718F5"/>
    <w:rsid w:val="00A71D17"/>
    <w:rsid w:val="00A71E2D"/>
    <w:rsid w:val="00A71F5E"/>
    <w:rsid w:val="00A72108"/>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E2"/>
    <w:rsid w:val="00A75949"/>
    <w:rsid w:val="00A75C5C"/>
    <w:rsid w:val="00A75F00"/>
    <w:rsid w:val="00A7652C"/>
    <w:rsid w:val="00A76732"/>
    <w:rsid w:val="00A76863"/>
    <w:rsid w:val="00A76AC4"/>
    <w:rsid w:val="00A76ADD"/>
    <w:rsid w:val="00A76C11"/>
    <w:rsid w:val="00A76D9C"/>
    <w:rsid w:val="00A76DA9"/>
    <w:rsid w:val="00A76EC7"/>
    <w:rsid w:val="00A7704F"/>
    <w:rsid w:val="00A7720E"/>
    <w:rsid w:val="00A7754B"/>
    <w:rsid w:val="00A77756"/>
    <w:rsid w:val="00A7775E"/>
    <w:rsid w:val="00A77793"/>
    <w:rsid w:val="00A77BAA"/>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900F6"/>
    <w:rsid w:val="00A901FC"/>
    <w:rsid w:val="00A9059C"/>
    <w:rsid w:val="00A90717"/>
    <w:rsid w:val="00A90809"/>
    <w:rsid w:val="00A90AD4"/>
    <w:rsid w:val="00A90DAA"/>
    <w:rsid w:val="00A90E76"/>
    <w:rsid w:val="00A90FE2"/>
    <w:rsid w:val="00A91079"/>
    <w:rsid w:val="00A9121F"/>
    <w:rsid w:val="00A91291"/>
    <w:rsid w:val="00A91509"/>
    <w:rsid w:val="00A917D5"/>
    <w:rsid w:val="00A91AEC"/>
    <w:rsid w:val="00A91BF4"/>
    <w:rsid w:val="00A91D31"/>
    <w:rsid w:val="00A91D9A"/>
    <w:rsid w:val="00A925E1"/>
    <w:rsid w:val="00A92665"/>
    <w:rsid w:val="00A928EC"/>
    <w:rsid w:val="00A92AEF"/>
    <w:rsid w:val="00A92D6E"/>
    <w:rsid w:val="00A92E0A"/>
    <w:rsid w:val="00A92F2E"/>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C0C"/>
    <w:rsid w:val="00AA0282"/>
    <w:rsid w:val="00AA046E"/>
    <w:rsid w:val="00AA0928"/>
    <w:rsid w:val="00AA0B30"/>
    <w:rsid w:val="00AA0FB5"/>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244"/>
    <w:rsid w:val="00AA532C"/>
    <w:rsid w:val="00AA549B"/>
    <w:rsid w:val="00AA5503"/>
    <w:rsid w:val="00AA5520"/>
    <w:rsid w:val="00AA562E"/>
    <w:rsid w:val="00AA5886"/>
    <w:rsid w:val="00AA5A73"/>
    <w:rsid w:val="00AA5BA7"/>
    <w:rsid w:val="00AA5FDA"/>
    <w:rsid w:val="00AA6416"/>
    <w:rsid w:val="00AA6664"/>
    <w:rsid w:val="00AA734F"/>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601"/>
    <w:rsid w:val="00AB7192"/>
    <w:rsid w:val="00AB71EA"/>
    <w:rsid w:val="00AB7494"/>
    <w:rsid w:val="00AB7670"/>
    <w:rsid w:val="00AB7C36"/>
    <w:rsid w:val="00AB7F75"/>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EFB"/>
    <w:rsid w:val="00AC3F4D"/>
    <w:rsid w:val="00AC402C"/>
    <w:rsid w:val="00AC42E7"/>
    <w:rsid w:val="00AC4404"/>
    <w:rsid w:val="00AC4405"/>
    <w:rsid w:val="00AC4EA9"/>
    <w:rsid w:val="00AC50CD"/>
    <w:rsid w:val="00AC512B"/>
    <w:rsid w:val="00AC5375"/>
    <w:rsid w:val="00AC551D"/>
    <w:rsid w:val="00AC575D"/>
    <w:rsid w:val="00AC5A2A"/>
    <w:rsid w:val="00AC5D82"/>
    <w:rsid w:val="00AC60AD"/>
    <w:rsid w:val="00AC6133"/>
    <w:rsid w:val="00AC61BD"/>
    <w:rsid w:val="00AC6407"/>
    <w:rsid w:val="00AC64D7"/>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D5F"/>
    <w:rsid w:val="00AD1E0E"/>
    <w:rsid w:val="00AD25F2"/>
    <w:rsid w:val="00AD2674"/>
    <w:rsid w:val="00AD27C7"/>
    <w:rsid w:val="00AD28D4"/>
    <w:rsid w:val="00AD2D8D"/>
    <w:rsid w:val="00AD330C"/>
    <w:rsid w:val="00AD370F"/>
    <w:rsid w:val="00AD3CB7"/>
    <w:rsid w:val="00AD3F32"/>
    <w:rsid w:val="00AD4294"/>
    <w:rsid w:val="00AD437A"/>
    <w:rsid w:val="00AD45A4"/>
    <w:rsid w:val="00AD4F78"/>
    <w:rsid w:val="00AD5145"/>
    <w:rsid w:val="00AD537C"/>
    <w:rsid w:val="00AD54E1"/>
    <w:rsid w:val="00AD5765"/>
    <w:rsid w:val="00AD5D98"/>
    <w:rsid w:val="00AD60CC"/>
    <w:rsid w:val="00AD6135"/>
    <w:rsid w:val="00AD61D3"/>
    <w:rsid w:val="00AD6802"/>
    <w:rsid w:val="00AD6AC8"/>
    <w:rsid w:val="00AD6CBA"/>
    <w:rsid w:val="00AD7340"/>
    <w:rsid w:val="00AD749F"/>
    <w:rsid w:val="00AD7808"/>
    <w:rsid w:val="00AD781F"/>
    <w:rsid w:val="00AD7ACE"/>
    <w:rsid w:val="00AE0009"/>
    <w:rsid w:val="00AE01C5"/>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D47"/>
    <w:rsid w:val="00AE1D59"/>
    <w:rsid w:val="00AE215E"/>
    <w:rsid w:val="00AE2A56"/>
    <w:rsid w:val="00AE2AD3"/>
    <w:rsid w:val="00AE2B0F"/>
    <w:rsid w:val="00AE2F0A"/>
    <w:rsid w:val="00AE3457"/>
    <w:rsid w:val="00AE370B"/>
    <w:rsid w:val="00AE380B"/>
    <w:rsid w:val="00AE412E"/>
    <w:rsid w:val="00AE42D1"/>
    <w:rsid w:val="00AE47BC"/>
    <w:rsid w:val="00AE4A11"/>
    <w:rsid w:val="00AE4AAD"/>
    <w:rsid w:val="00AE4B57"/>
    <w:rsid w:val="00AE4B58"/>
    <w:rsid w:val="00AE4C58"/>
    <w:rsid w:val="00AE4FB7"/>
    <w:rsid w:val="00AE51F0"/>
    <w:rsid w:val="00AE5300"/>
    <w:rsid w:val="00AE53B5"/>
    <w:rsid w:val="00AE53C4"/>
    <w:rsid w:val="00AE5727"/>
    <w:rsid w:val="00AE5889"/>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464"/>
    <w:rsid w:val="00AF5704"/>
    <w:rsid w:val="00AF5AA1"/>
    <w:rsid w:val="00AF5C55"/>
    <w:rsid w:val="00AF5EAE"/>
    <w:rsid w:val="00AF616E"/>
    <w:rsid w:val="00AF6941"/>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3FD5"/>
    <w:rsid w:val="00B1403A"/>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BA"/>
    <w:rsid w:val="00B17430"/>
    <w:rsid w:val="00B178CF"/>
    <w:rsid w:val="00B20316"/>
    <w:rsid w:val="00B2067F"/>
    <w:rsid w:val="00B20767"/>
    <w:rsid w:val="00B20A88"/>
    <w:rsid w:val="00B21532"/>
    <w:rsid w:val="00B2160D"/>
    <w:rsid w:val="00B216D9"/>
    <w:rsid w:val="00B2184B"/>
    <w:rsid w:val="00B21D78"/>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FF"/>
    <w:rsid w:val="00B257F7"/>
    <w:rsid w:val="00B25809"/>
    <w:rsid w:val="00B25C5E"/>
    <w:rsid w:val="00B25CC4"/>
    <w:rsid w:val="00B2603A"/>
    <w:rsid w:val="00B26988"/>
    <w:rsid w:val="00B269D1"/>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E17"/>
    <w:rsid w:val="00B341D1"/>
    <w:rsid w:val="00B3438A"/>
    <w:rsid w:val="00B3465B"/>
    <w:rsid w:val="00B34857"/>
    <w:rsid w:val="00B34E99"/>
    <w:rsid w:val="00B34EB7"/>
    <w:rsid w:val="00B34EC9"/>
    <w:rsid w:val="00B35176"/>
    <w:rsid w:val="00B352CB"/>
    <w:rsid w:val="00B35335"/>
    <w:rsid w:val="00B35574"/>
    <w:rsid w:val="00B35BE0"/>
    <w:rsid w:val="00B35DBA"/>
    <w:rsid w:val="00B36689"/>
    <w:rsid w:val="00B366CF"/>
    <w:rsid w:val="00B368D6"/>
    <w:rsid w:val="00B368EE"/>
    <w:rsid w:val="00B36E13"/>
    <w:rsid w:val="00B36F41"/>
    <w:rsid w:val="00B370A0"/>
    <w:rsid w:val="00B375E4"/>
    <w:rsid w:val="00B37603"/>
    <w:rsid w:val="00B37B07"/>
    <w:rsid w:val="00B4001A"/>
    <w:rsid w:val="00B400D7"/>
    <w:rsid w:val="00B404BC"/>
    <w:rsid w:val="00B40A57"/>
    <w:rsid w:val="00B40B8A"/>
    <w:rsid w:val="00B417D1"/>
    <w:rsid w:val="00B41947"/>
    <w:rsid w:val="00B41D87"/>
    <w:rsid w:val="00B41FAF"/>
    <w:rsid w:val="00B423C2"/>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6AD"/>
    <w:rsid w:val="00B51A19"/>
    <w:rsid w:val="00B51ED5"/>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406D"/>
    <w:rsid w:val="00B54486"/>
    <w:rsid w:val="00B5452C"/>
    <w:rsid w:val="00B545E2"/>
    <w:rsid w:val="00B549A7"/>
    <w:rsid w:val="00B54AD7"/>
    <w:rsid w:val="00B551B5"/>
    <w:rsid w:val="00B553AB"/>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B31"/>
    <w:rsid w:val="00B57D52"/>
    <w:rsid w:val="00B57EFD"/>
    <w:rsid w:val="00B60E16"/>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7C1"/>
    <w:rsid w:val="00B6384B"/>
    <w:rsid w:val="00B63DC4"/>
    <w:rsid w:val="00B63E0F"/>
    <w:rsid w:val="00B64743"/>
    <w:rsid w:val="00B64997"/>
    <w:rsid w:val="00B649FC"/>
    <w:rsid w:val="00B64A0A"/>
    <w:rsid w:val="00B64B7F"/>
    <w:rsid w:val="00B64E07"/>
    <w:rsid w:val="00B64E84"/>
    <w:rsid w:val="00B64EB1"/>
    <w:rsid w:val="00B64EFE"/>
    <w:rsid w:val="00B6504C"/>
    <w:rsid w:val="00B65AEA"/>
    <w:rsid w:val="00B65C35"/>
    <w:rsid w:val="00B66005"/>
    <w:rsid w:val="00B6603B"/>
    <w:rsid w:val="00B661E7"/>
    <w:rsid w:val="00B663E7"/>
    <w:rsid w:val="00B6669C"/>
    <w:rsid w:val="00B66872"/>
    <w:rsid w:val="00B66DE5"/>
    <w:rsid w:val="00B66F5A"/>
    <w:rsid w:val="00B67035"/>
    <w:rsid w:val="00B672A4"/>
    <w:rsid w:val="00B67425"/>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1D94"/>
    <w:rsid w:val="00B72165"/>
    <w:rsid w:val="00B72AFC"/>
    <w:rsid w:val="00B72B2C"/>
    <w:rsid w:val="00B72B84"/>
    <w:rsid w:val="00B7300A"/>
    <w:rsid w:val="00B730F0"/>
    <w:rsid w:val="00B731D6"/>
    <w:rsid w:val="00B731FF"/>
    <w:rsid w:val="00B738AC"/>
    <w:rsid w:val="00B73B10"/>
    <w:rsid w:val="00B73B73"/>
    <w:rsid w:val="00B74103"/>
    <w:rsid w:val="00B7490A"/>
    <w:rsid w:val="00B74A9F"/>
    <w:rsid w:val="00B74BAB"/>
    <w:rsid w:val="00B75238"/>
    <w:rsid w:val="00B755D0"/>
    <w:rsid w:val="00B756D1"/>
    <w:rsid w:val="00B758EA"/>
    <w:rsid w:val="00B75FE1"/>
    <w:rsid w:val="00B76486"/>
    <w:rsid w:val="00B764AD"/>
    <w:rsid w:val="00B7685C"/>
    <w:rsid w:val="00B76897"/>
    <w:rsid w:val="00B7698A"/>
    <w:rsid w:val="00B76AC4"/>
    <w:rsid w:val="00B76AFE"/>
    <w:rsid w:val="00B76C74"/>
    <w:rsid w:val="00B76C79"/>
    <w:rsid w:val="00B76D59"/>
    <w:rsid w:val="00B77037"/>
    <w:rsid w:val="00B773C2"/>
    <w:rsid w:val="00B7743A"/>
    <w:rsid w:val="00B776FC"/>
    <w:rsid w:val="00B777D5"/>
    <w:rsid w:val="00B7785E"/>
    <w:rsid w:val="00B778A5"/>
    <w:rsid w:val="00B779A6"/>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617"/>
    <w:rsid w:val="00B85BD1"/>
    <w:rsid w:val="00B85E32"/>
    <w:rsid w:val="00B8605C"/>
    <w:rsid w:val="00B860A6"/>
    <w:rsid w:val="00B86231"/>
    <w:rsid w:val="00B86311"/>
    <w:rsid w:val="00B8632B"/>
    <w:rsid w:val="00B86543"/>
    <w:rsid w:val="00B86AC2"/>
    <w:rsid w:val="00B86BB8"/>
    <w:rsid w:val="00B86C67"/>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FD6"/>
    <w:rsid w:val="00B920B5"/>
    <w:rsid w:val="00B92126"/>
    <w:rsid w:val="00B92BFC"/>
    <w:rsid w:val="00B92CD0"/>
    <w:rsid w:val="00B92F42"/>
    <w:rsid w:val="00B92F83"/>
    <w:rsid w:val="00B93403"/>
    <w:rsid w:val="00B93596"/>
    <w:rsid w:val="00B935AB"/>
    <w:rsid w:val="00B93609"/>
    <w:rsid w:val="00B93684"/>
    <w:rsid w:val="00B93748"/>
    <w:rsid w:val="00B937DB"/>
    <w:rsid w:val="00B93B1C"/>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50C"/>
    <w:rsid w:val="00BA36DD"/>
    <w:rsid w:val="00BA3B14"/>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28D"/>
    <w:rsid w:val="00BB658C"/>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839"/>
    <w:rsid w:val="00BC0910"/>
    <w:rsid w:val="00BC0D36"/>
    <w:rsid w:val="00BC10AC"/>
    <w:rsid w:val="00BC13B6"/>
    <w:rsid w:val="00BC13C1"/>
    <w:rsid w:val="00BC1453"/>
    <w:rsid w:val="00BC1530"/>
    <w:rsid w:val="00BC1682"/>
    <w:rsid w:val="00BC16C0"/>
    <w:rsid w:val="00BC19A5"/>
    <w:rsid w:val="00BC1AF2"/>
    <w:rsid w:val="00BC1BF9"/>
    <w:rsid w:val="00BC1C56"/>
    <w:rsid w:val="00BC26DD"/>
    <w:rsid w:val="00BC2AE7"/>
    <w:rsid w:val="00BC2E8F"/>
    <w:rsid w:val="00BC2EB3"/>
    <w:rsid w:val="00BC2F00"/>
    <w:rsid w:val="00BC3109"/>
    <w:rsid w:val="00BC313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854"/>
    <w:rsid w:val="00BC786D"/>
    <w:rsid w:val="00BC79C7"/>
    <w:rsid w:val="00BC7C7D"/>
    <w:rsid w:val="00BD018C"/>
    <w:rsid w:val="00BD0958"/>
    <w:rsid w:val="00BD0E44"/>
    <w:rsid w:val="00BD109B"/>
    <w:rsid w:val="00BD13A3"/>
    <w:rsid w:val="00BD14A5"/>
    <w:rsid w:val="00BD1955"/>
    <w:rsid w:val="00BD1C07"/>
    <w:rsid w:val="00BD1CD9"/>
    <w:rsid w:val="00BD1FF3"/>
    <w:rsid w:val="00BD228F"/>
    <w:rsid w:val="00BD240B"/>
    <w:rsid w:val="00BD2469"/>
    <w:rsid w:val="00BD2490"/>
    <w:rsid w:val="00BD2498"/>
    <w:rsid w:val="00BD26A8"/>
    <w:rsid w:val="00BD280B"/>
    <w:rsid w:val="00BD2B11"/>
    <w:rsid w:val="00BD2F94"/>
    <w:rsid w:val="00BD2FB6"/>
    <w:rsid w:val="00BD313C"/>
    <w:rsid w:val="00BD34EB"/>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0D1"/>
    <w:rsid w:val="00BE721F"/>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A0"/>
    <w:rsid w:val="00BF5464"/>
    <w:rsid w:val="00BF5849"/>
    <w:rsid w:val="00BF5A21"/>
    <w:rsid w:val="00BF5C4B"/>
    <w:rsid w:val="00BF5F7C"/>
    <w:rsid w:val="00BF61DD"/>
    <w:rsid w:val="00BF64B8"/>
    <w:rsid w:val="00BF650C"/>
    <w:rsid w:val="00BF691F"/>
    <w:rsid w:val="00BF6F21"/>
    <w:rsid w:val="00BF7528"/>
    <w:rsid w:val="00BF79D3"/>
    <w:rsid w:val="00BF7AA2"/>
    <w:rsid w:val="00BF7AD3"/>
    <w:rsid w:val="00BF7B7D"/>
    <w:rsid w:val="00C00075"/>
    <w:rsid w:val="00C0067E"/>
    <w:rsid w:val="00C00929"/>
    <w:rsid w:val="00C00B18"/>
    <w:rsid w:val="00C00C5B"/>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33A5"/>
    <w:rsid w:val="00C03724"/>
    <w:rsid w:val="00C039A8"/>
    <w:rsid w:val="00C03B1B"/>
    <w:rsid w:val="00C03B7A"/>
    <w:rsid w:val="00C03D63"/>
    <w:rsid w:val="00C0451C"/>
    <w:rsid w:val="00C04605"/>
    <w:rsid w:val="00C04CAF"/>
    <w:rsid w:val="00C04DD0"/>
    <w:rsid w:val="00C04EF9"/>
    <w:rsid w:val="00C052A0"/>
    <w:rsid w:val="00C05328"/>
    <w:rsid w:val="00C060DC"/>
    <w:rsid w:val="00C060FB"/>
    <w:rsid w:val="00C06302"/>
    <w:rsid w:val="00C06465"/>
    <w:rsid w:val="00C064A9"/>
    <w:rsid w:val="00C0651F"/>
    <w:rsid w:val="00C06709"/>
    <w:rsid w:val="00C06AAD"/>
    <w:rsid w:val="00C06BC7"/>
    <w:rsid w:val="00C06BF2"/>
    <w:rsid w:val="00C06D8A"/>
    <w:rsid w:val="00C06DAB"/>
    <w:rsid w:val="00C06EF3"/>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22F5"/>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E4F"/>
    <w:rsid w:val="00C2019F"/>
    <w:rsid w:val="00C202D3"/>
    <w:rsid w:val="00C204A6"/>
    <w:rsid w:val="00C20717"/>
    <w:rsid w:val="00C2097B"/>
    <w:rsid w:val="00C209C0"/>
    <w:rsid w:val="00C20A49"/>
    <w:rsid w:val="00C20EA9"/>
    <w:rsid w:val="00C20F2B"/>
    <w:rsid w:val="00C21550"/>
    <w:rsid w:val="00C21825"/>
    <w:rsid w:val="00C218AA"/>
    <w:rsid w:val="00C218D9"/>
    <w:rsid w:val="00C21B12"/>
    <w:rsid w:val="00C21BA5"/>
    <w:rsid w:val="00C2248C"/>
    <w:rsid w:val="00C224AD"/>
    <w:rsid w:val="00C22695"/>
    <w:rsid w:val="00C22FF5"/>
    <w:rsid w:val="00C230E2"/>
    <w:rsid w:val="00C23335"/>
    <w:rsid w:val="00C236BC"/>
    <w:rsid w:val="00C236FF"/>
    <w:rsid w:val="00C23B2C"/>
    <w:rsid w:val="00C23B78"/>
    <w:rsid w:val="00C23F4F"/>
    <w:rsid w:val="00C23F66"/>
    <w:rsid w:val="00C23FCF"/>
    <w:rsid w:val="00C2447B"/>
    <w:rsid w:val="00C248D6"/>
    <w:rsid w:val="00C24993"/>
    <w:rsid w:val="00C24D12"/>
    <w:rsid w:val="00C24E3E"/>
    <w:rsid w:val="00C24F74"/>
    <w:rsid w:val="00C25032"/>
    <w:rsid w:val="00C25344"/>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B57"/>
    <w:rsid w:val="00C30D39"/>
    <w:rsid w:val="00C30FFC"/>
    <w:rsid w:val="00C31084"/>
    <w:rsid w:val="00C3108D"/>
    <w:rsid w:val="00C31135"/>
    <w:rsid w:val="00C3117B"/>
    <w:rsid w:val="00C31595"/>
    <w:rsid w:val="00C3176A"/>
    <w:rsid w:val="00C3185F"/>
    <w:rsid w:val="00C319F4"/>
    <w:rsid w:val="00C31A0C"/>
    <w:rsid w:val="00C31B69"/>
    <w:rsid w:val="00C31CA0"/>
    <w:rsid w:val="00C31E8B"/>
    <w:rsid w:val="00C321B6"/>
    <w:rsid w:val="00C324A3"/>
    <w:rsid w:val="00C3250D"/>
    <w:rsid w:val="00C32768"/>
    <w:rsid w:val="00C32782"/>
    <w:rsid w:val="00C327E1"/>
    <w:rsid w:val="00C329F5"/>
    <w:rsid w:val="00C32C4F"/>
    <w:rsid w:val="00C32DBD"/>
    <w:rsid w:val="00C32F17"/>
    <w:rsid w:val="00C32F47"/>
    <w:rsid w:val="00C3313C"/>
    <w:rsid w:val="00C331FE"/>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AD6"/>
    <w:rsid w:val="00C35C15"/>
    <w:rsid w:val="00C35DFA"/>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ABD"/>
    <w:rsid w:val="00C40CAD"/>
    <w:rsid w:val="00C414DF"/>
    <w:rsid w:val="00C4153C"/>
    <w:rsid w:val="00C41AEA"/>
    <w:rsid w:val="00C41D6F"/>
    <w:rsid w:val="00C4208C"/>
    <w:rsid w:val="00C424D2"/>
    <w:rsid w:val="00C425F4"/>
    <w:rsid w:val="00C4268F"/>
    <w:rsid w:val="00C42752"/>
    <w:rsid w:val="00C429CA"/>
    <w:rsid w:val="00C42BBE"/>
    <w:rsid w:val="00C42C3C"/>
    <w:rsid w:val="00C42D3D"/>
    <w:rsid w:val="00C42ED4"/>
    <w:rsid w:val="00C4305C"/>
    <w:rsid w:val="00C4308E"/>
    <w:rsid w:val="00C43187"/>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30B"/>
    <w:rsid w:val="00C5379E"/>
    <w:rsid w:val="00C53C9C"/>
    <w:rsid w:val="00C54012"/>
    <w:rsid w:val="00C54053"/>
    <w:rsid w:val="00C540A5"/>
    <w:rsid w:val="00C5461D"/>
    <w:rsid w:val="00C5472C"/>
    <w:rsid w:val="00C54DEA"/>
    <w:rsid w:val="00C5507B"/>
    <w:rsid w:val="00C55195"/>
    <w:rsid w:val="00C5548D"/>
    <w:rsid w:val="00C555CD"/>
    <w:rsid w:val="00C55851"/>
    <w:rsid w:val="00C55AB4"/>
    <w:rsid w:val="00C55BAF"/>
    <w:rsid w:val="00C55D15"/>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F2D"/>
    <w:rsid w:val="00C600F5"/>
    <w:rsid w:val="00C601C8"/>
    <w:rsid w:val="00C601C9"/>
    <w:rsid w:val="00C609D1"/>
    <w:rsid w:val="00C6141B"/>
    <w:rsid w:val="00C614FC"/>
    <w:rsid w:val="00C617AF"/>
    <w:rsid w:val="00C61B00"/>
    <w:rsid w:val="00C6264E"/>
    <w:rsid w:val="00C626DA"/>
    <w:rsid w:val="00C62757"/>
    <w:rsid w:val="00C62F66"/>
    <w:rsid w:val="00C63545"/>
    <w:rsid w:val="00C63658"/>
    <w:rsid w:val="00C63744"/>
    <w:rsid w:val="00C637A0"/>
    <w:rsid w:val="00C63983"/>
    <w:rsid w:val="00C63B8D"/>
    <w:rsid w:val="00C63D2D"/>
    <w:rsid w:val="00C63F95"/>
    <w:rsid w:val="00C63FB9"/>
    <w:rsid w:val="00C6421B"/>
    <w:rsid w:val="00C6473A"/>
    <w:rsid w:val="00C64AB5"/>
    <w:rsid w:val="00C64E8B"/>
    <w:rsid w:val="00C64F08"/>
    <w:rsid w:val="00C64F64"/>
    <w:rsid w:val="00C65577"/>
    <w:rsid w:val="00C657B0"/>
    <w:rsid w:val="00C65973"/>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119B"/>
    <w:rsid w:val="00C7127C"/>
    <w:rsid w:val="00C714C9"/>
    <w:rsid w:val="00C71743"/>
    <w:rsid w:val="00C71BE6"/>
    <w:rsid w:val="00C724AE"/>
    <w:rsid w:val="00C7254D"/>
    <w:rsid w:val="00C7270D"/>
    <w:rsid w:val="00C72A87"/>
    <w:rsid w:val="00C72DD5"/>
    <w:rsid w:val="00C733D0"/>
    <w:rsid w:val="00C73E62"/>
    <w:rsid w:val="00C73EE7"/>
    <w:rsid w:val="00C73F2A"/>
    <w:rsid w:val="00C74125"/>
    <w:rsid w:val="00C74229"/>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E4"/>
    <w:rsid w:val="00C817FD"/>
    <w:rsid w:val="00C818FB"/>
    <w:rsid w:val="00C81BF2"/>
    <w:rsid w:val="00C81C84"/>
    <w:rsid w:val="00C8209B"/>
    <w:rsid w:val="00C824C8"/>
    <w:rsid w:val="00C827A8"/>
    <w:rsid w:val="00C82AB1"/>
    <w:rsid w:val="00C82CBA"/>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F4"/>
    <w:rsid w:val="00C84C7B"/>
    <w:rsid w:val="00C84CC9"/>
    <w:rsid w:val="00C84FC0"/>
    <w:rsid w:val="00C851F0"/>
    <w:rsid w:val="00C854FD"/>
    <w:rsid w:val="00C8562B"/>
    <w:rsid w:val="00C85A72"/>
    <w:rsid w:val="00C85E79"/>
    <w:rsid w:val="00C85FCE"/>
    <w:rsid w:val="00C8614C"/>
    <w:rsid w:val="00C864F7"/>
    <w:rsid w:val="00C86F66"/>
    <w:rsid w:val="00C87016"/>
    <w:rsid w:val="00C870AE"/>
    <w:rsid w:val="00C870EA"/>
    <w:rsid w:val="00C871DB"/>
    <w:rsid w:val="00C874C7"/>
    <w:rsid w:val="00C876AC"/>
    <w:rsid w:val="00C8770E"/>
    <w:rsid w:val="00C87DA9"/>
    <w:rsid w:val="00C87EB0"/>
    <w:rsid w:val="00C9013C"/>
    <w:rsid w:val="00C90176"/>
    <w:rsid w:val="00C90302"/>
    <w:rsid w:val="00C9043B"/>
    <w:rsid w:val="00C90737"/>
    <w:rsid w:val="00C909A5"/>
    <w:rsid w:val="00C90A2B"/>
    <w:rsid w:val="00C90B65"/>
    <w:rsid w:val="00C90C35"/>
    <w:rsid w:val="00C90D12"/>
    <w:rsid w:val="00C90F49"/>
    <w:rsid w:val="00C91785"/>
    <w:rsid w:val="00C91D65"/>
    <w:rsid w:val="00C91E7D"/>
    <w:rsid w:val="00C921AD"/>
    <w:rsid w:val="00C926C3"/>
    <w:rsid w:val="00C926D3"/>
    <w:rsid w:val="00C92E11"/>
    <w:rsid w:val="00C92EC9"/>
    <w:rsid w:val="00C92F43"/>
    <w:rsid w:val="00C931D4"/>
    <w:rsid w:val="00C93CC6"/>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D4"/>
    <w:rsid w:val="00C96B04"/>
    <w:rsid w:val="00C97004"/>
    <w:rsid w:val="00C970FB"/>
    <w:rsid w:val="00C971DE"/>
    <w:rsid w:val="00C973CC"/>
    <w:rsid w:val="00C9744E"/>
    <w:rsid w:val="00C974D9"/>
    <w:rsid w:val="00C974F4"/>
    <w:rsid w:val="00C9754F"/>
    <w:rsid w:val="00C97B27"/>
    <w:rsid w:val="00C97BDC"/>
    <w:rsid w:val="00C97C25"/>
    <w:rsid w:val="00C97D06"/>
    <w:rsid w:val="00C97D56"/>
    <w:rsid w:val="00CA05DC"/>
    <w:rsid w:val="00CA06C8"/>
    <w:rsid w:val="00CA0828"/>
    <w:rsid w:val="00CA0BD6"/>
    <w:rsid w:val="00CA0E4C"/>
    <w:rsid w:val="00CA0E6A"/>
    <w:rsid w:val="00CA0EE0"/>
    <w:rsid w:val="00CA0F7F"/>
    <w:rsid w:val="00CA0FF3"/>
    <w:rsid w:val="00CA1526"/>
    <w:rsid w:val="00CA15FF"/>
    <w:rsid w:val="00CA1750"/>
    <w:rsid w:val="00CA1789"/>
    <w:rsid w:val="00CA1A33"/>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1154"/>
    <w:rsid w:val="00CB11C3"/>
    <w:rsid w:val="00CB16DF"/>
    <w:rsid w:val="00CB17A3"/>
    <w:rsid w:val="00CB188E"/>
    <w:rsid w:val="00CB1981"/>
    <w:rsid w:val="00CB1B2F"/>
    <w:rsid w:val="00CB1BC7"/>
    <w:rsid w:val="00CB1F5F"/>
    <w:rsid w:val="00CB29C9"/>
    <w:rsid w:val="00CB2A5F"/>
    <w:rsid w:val="00CB2C03"/>
    <w:rsid w:val="00CB2C3E"/>
    <w:rsid w:val="00CB2D49"/>
    <w:rsid w:val="00CB2EC8"/>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284"/>
    <w:rsid w:val="00CC12BD"/>
    <w:rsid w:val="00CC172F"/>
    <w:rsid w:val="00CC1816"/>
    <w:rsid w:val="00CC1AAD"/>
    <w:rsid w:val="00CC1D96"/>
    <w:rsid w:val="00CC2359"/>
    <w:rsid w:val="00CC29DC"/>
    <w:rsid w:val="00CC2C94"/>
    <w:rsid w:val="00CC3484"/>
    <w:rsid w:val="00CC36B2"/>
    <w:rsid w:val="00CC3754"/>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964"/>
    <w:rsid w:val="00CC6C9D"/>
    <w:rsid w:val="00CC6F70"/>
    <w:rsid w:val="00CC7286"/>
    <w:rsid w:val="00CC7384"/>
    <w:rsid w:val="00CC7544"/>
    <w:rsid w:val="00CC7BBF"/>
    <w:rsid w:val="00CC7C61"/>
    <w:rsid w:val="00CC7F35"/>
    <w:rsid w:val="00CD0008"/>
    <w:rsid w:val="00CD002B"/>
    <w:rsid w:val="00CD02CF"/>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75B"/>
    <w:rsid w:val="00CD3BE5"/>
    <w:rsid w:val="00CD3C9E"/>
    <w:rsid w:val="00CD4021"/>
    <w:rsid w:val="00CD423A"/>
    <w:rsid w:val="00CD432E"/>
    <w:rsid w:val="00CD47BE"/>
    <w:rsid w:val="00CD4FBB"/>
    <w:rsid w:val="00CD5E26"/>
    <w:rsid w:val="00CD6343"/>
    <w:rsid w:val="00CD64C4"/>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4A6"/>
    <w:rsid w:val="00CE4520"/>
    <w:rsid w:val="00CE453C"/>
    <w:rsid w:val="00CE480D"/>
    <w:rsid w:val="00CE484E"/>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E2E"/>
    <w:rsid w:val="00CF00D3"/>
    <w:rsid w:val="00CF044F"/>
    <w:rsid w:val="00CF0470"/>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450"/>
    <w:rsid w:val="00CF349B"/>
    <w:rsid w:val="00CF3888"/>
    <w:rsid w:val="00CF3BE8"/>
    <w:rsid w:val="00CF3E4C"/>
    <w:rsid w:val="00CF45CF"/>
    <w:rsid w:val="00CF4BB4"/>
    <w:rsid w:val="00CF4C56"/>
    <w:rsid w:val="00CF50FB"/>
    <w:rsid w:val="00CF569C"/>
    <w:rsid w:val="00CF5817"/>
    <w:rsid w:val="00CF588F"/>
    <w:rsid w:val="00CF5AB7"/>
    <w:rsid w:val="00CF5D98"/>
    <w:rsid w:val="00CF5D9A"/>
    <w:rsid w:val="00CF6065"/>
    <w:rsid w:val="00CF6974"/>
    <w:rsid w:val="00CF6A01"/>
    <w:rsid w:val="00CF6A5D"/>
    <w:rsid w:val="00CF6C4C"/>
    <w:rsid w:val="00CF6CA4"/>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A17"/>
    <w:rsid w:val="00D00C73"/>
    <w:rsid w:val="00D00CC1"/>
    <w:rsid w:val="00D00E8D"/>
    <w:rsid w:val="00D01080"/>
    <w:rsid w:val="00D0149E"/>
    <w:rsid w:val="00D0151A"/>
    <w:rsid w:val="00D01626"/>
    <w:rsid w:val="00D01F63"/>
    <w:rsid w:val="00D020A2"/>
    <w:rsid w:val="00D021D9"/>
    <w:rsid w:val="00D0245F"/>
    <w:rsid w:val="00D025E0"/>
    <w:rsid w:val="00D027F7"/>
    <w:rsid w:val="00D02D44"/>
    <w:rsid w:val="00D02DF9"/>
    <w:rsid w:val="00D02EA5"/>
    <w:rsid w:val="00D0320B"/>
    <w:rsid w:val="00D03540"/>
    <w:rsid w:val="00D03906"/>
    <w:rsid w:val="00D03EC4"/>
    <w:rsid w:val="00D03EF2"/>
    <w:rsid w:val="00D03EFA"/>
    <w:rsid w:val="00D03EFF"/>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3A1"/>
    <w:rsid w:val="00D07835"/>
    <w:rsid w:val="00D07A63"/>
    <w:rsid w:val="00D07ABA"/>
    <w:rsid w:val="00D07B32"/>
    <w:rsid w:val="00D103AE"/>
    <w:rsid w:val="00D1056A"/>
    <w:rsid w:val="00D1069F"/>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15E"/>
    <w:rsid w:val="00D15797"/>
    <w:rsid w:val="00D15A0F"/>
    <w:rsid w:val="00D1607A"/>
    <w:rsid w:val="00D16235"/>
    <w:rsid w:val="00D164D9"/>
    <w:rsid w:val="00D168C3"/>
    <w:rsid w:val="00D16A21"/>
    <w:rsid w:val="00D1738D"/>
    <w:rsid w:val="00D174B3"/>
    <w:rsid w:val="00D17C21"/>
    <w:rsid w:val="00D17DB0"/>
    <w:rsid w:val="00D17E54"/>
    <w:rsid w:val="00D2020B"/>
    <w:rsid w:val="00D20327"/>
    <w:rsid w:val="00D20417"/>
    <w:rsid w:val="00D205A8"/>
    <w:rsid w:val="00D209EE"/>
    <w:rsid w:val="00D20A7B"/>
    <w:rsid w:val="00D20E83"/>
    <w:rsid w:val="00D211EB"/>
    <w:rsid w:val="00D21520"/>
    <w:rsid w:val="00D21A8B"/>
    <w:rsid w:val="00D21E23"/>
    <w:rsid w:val="00D21E31"/>
    <w:rsid w:val="00D21F36"/>
    <w:rsid w:val="00D2260D"/>
    <w:rsid w:val="00D2296F"/>
    <w:rsid w:val="00D22977"/>
    <w:rsid w:val="00D22B1D"/>
    <w:rsid w:val="00D22F12"/>
    <w:rsid w:val="00D2341D"/>
    <w:rsid w:val="00D234F2"/>
    <w:rsid w:val="00D236B7"/>
    <w:rsid w:val="00D236E1"/>
    <w:rsid w:val="00D23AE0"/>
    <w:rsid w:val="00D23C50"/>
    <w:rsid w:val="00D23E0A"/>
    <w:rsid w:val="00D23E10"/>
    <w:rsid w:val="00D23F59"/>
    <w:rsid w:val="00D24120"/>
    <w:rsid w:val="00D246E7"/>
    <w:rsid w:val="00D248C8"/>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5C4"/>
    <w:rsid w:val="00D3071E"/>
    <w:rsid w:val="00D308E7"/>
    <w:rsid w:val="00D30C4B"/>
    <w:rsid w:val="00D30CAE"/>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C08"/>
    <w:rsid w:val="00D33CDA"/>
    <w:rsid w:val="00D33F6E"/>
    <w:rsid w:val="00D34002"/>
    <w:rsid w:val="00D34096"/>
    <w:rsid w:val="00D341C5"/>
    <w:rsid w:val="00D3441E"/>
    <w:rsid w:val="00D3453F"/>
    <w:rsid w:val="00D34878"/>
    <w:rsid w:val="00D34E6F"/>
    <w:rsid w:val="00D35467"/>
    <w:rsid w:val="00D35483"/>
    <w:rsid w:val="00D3554A"/>
    <w:rsid w:val="00D3585D"/>
    <w:rsid w:val="00D359D3"/>
    <w:rsid w:val="00D35AC8"/>
    <w:rsid w:val="00D36094"/>
    <w:rsid w:val="00D36530"/>
    <w:rsid w:val="00D3658F"/>
    <w:rsid w:val="00D365A8"/>
    <w:rsid w:val="00D3684A"/>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3462"/>
    <w:rsid w:val="00D43463"/>
    <w:rsid w:val="00D438D6"/>
    <w:rsid w:val="00D43968"/>
    <w:rsid w:val="00D439E5"/>
    <w:rsid w:val="00D43CE6"/>
    <w:rsid w:val="00D43DA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5DC"/>
    <w:rsid w:val="00D57B31"/>
    <w:rsid w:val="00D57B70"/>
    <w:rsid w:val="00D602D6"/>
    <w:rsid w:val="00D60360"/>
    <w:rsid w:val="00D60690"/>
    <w:rsid w:val="00D608FA"/>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988"/>
    <w:rsid w:val="00D65F25"/>
    <w:rsid w:val="00D6623E"/>
    <w:rsid w:val="00D66260"/>
    <w:rsid w:val="00D6656F"/>
    <w:rsid w:val="00D6686B"/>
    <w:rsid w:val="00D66DE7"/>
    <w:rsid w:val="00D67637"/>
    <w:rsid w:val="00D676EE"/>
    <w:rsid w:val="00D6777F"/>
    <w:rsid w:val="00D67849"/>
    <w:rsid w:val="00D67CD9"/>
    <w:rsid w:val="00D7073F"/>
    <w:rsid w:val="00D708C3"/>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5411"/>
    <w:rsid w:val="00D75477"/>
    <w:rsid w:val="00D75781"/>
    <w:rsid w:val="00D759C6"/>
    <w:rsid w:val="00D759E7"/>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E99"/>
    <w:rsid w:val="00D8304D"/>
    <w:rsid w:val="00D83295"/>
    <w:rsid w:val="00D83337"/>
    <w:rsid w:val="00D83430"/>
    <w:rsid w:val="00D836E1"/>
    <w:rsid w:val="00D83CAF"/>
    <w:rsid w:val="00D83E03"/>
    <w:rsid w:val="00D83F85"/>
    <w:rsid w:val="00D843BA"/>
    <w:rsid w:val="00D84582"/>
    <w:rsid w:val="00D84770"/>
    <w:rsid w:val="00D847A7"/>
    <w:rsid w:val="00D8496B"/>
    <w:rsid w:val="00D8496F"/>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605"/>
    <w:rsid w:val="00D90FA2"/>
    <w:rsid w:val="00D913CB"/>
    <w:rsid w:val="00D914CC"/>
    <w:rsid w:val="00D91569"/>
    <w:rsid w:val="00D91809"/>
    <w:rsid w:val="00D91855"/>
    <w:rsid w:val="00D91E94"/>
    <w:rsid w:val="00D929BA"/>
    <w:rsid w:val="00D92A38"/>
    <w:rsid w:val="00D92F7A"/>
    <w:rsid w:val="00D931B1"/>
    <w:rsid w:val="00D935AB"/>
    <w:rsid w:val="00D9389E"/>
    <w:rsid w:val="00D938BF"/>
    <w:rsid w:val="00D93A08"/>
    <w:rsid w:val="00D93BDE"/>
    <w:rsid w:val="00D944F9"/>
    <w:rsid w:val="00D9456A"/>
    <w:rsid w:val="00D94B34"/>
    <w:rsid w:val="00D94C09"/>
    <w:rsid w:val="00D95635"/>
    <w:rsid w:val="00D95711"/>
    <w:rsid w:val="00D958DD"/>
    <w:rsid w:val="00D959E8"/>
    <w:rsid w:val="00D96608"/>
    <w:rsid w:val="00D96808"/>
    <w:rsid w:val="00D968C1"/>
    <w:rsid w:val="00D9693D"/>
    <w:rsid w:val="00D96D1D"/>
    <w:rsid w:val="00D96F60"/>
    <w:rsid w:val="00D9726D"/>
    <w:rsid w:val="00D97282"/>
    <w:rsid w:val="00D9732C"/>
    <w:rsid w:val="00D97650"/>
    <w:rsid w:val="00D97D9A"/>
    <w:rsid w:val="00D97DD5"/>
    <w:rsid w:val="00DA0547"/>
    <w:rsid w:val="00DA0BB0"/>
    <w:rsid w:val="00DA12D0"/>
    <w:rsid w:val="00DA13B8"/>
    <w:rsid w:val="00DA1581"/>
    <w:rsid w:val="00DA1822"/>
    <w:rsid w:val="00DA19F1"/>
    <w:rsid w:val="00DA1D52"/>
    <w:rsid w:val="00DA1D87"/>
    <w:rsid w:val="00DA2457"/>
    <w:rsid w:val="00DA249B"/>
    <w:rsid w:val="00DA2508"/>
    <w:rsid w:val="00DA2669"/>
    <w:rsid w:val="00DA27FD"/>
    <w:rsid w:val="00DA27FF"/>
    <w:rsid w:val="00DA295A"/>
    <w:rsid w:val="00DA2A78"/>
    <w:rsid w:val="00DA2B07"/>
    <w:rsid w:val="00DA2BD2"/>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46"/>
    <w:rsid w:val="00DA70C1"/>
    <w:rsid w:val="00DA71F3"/>
    <w:rsid w:val="00DA76DA"/>
    <w:rsid w:val="00DA773B"/>
    <w:rsid w:val="00DA773C"/>
    <w:rsid w:val="00DA7764"/>
    <w:rsid w:val="00DA7771"/>
    <w:rsid w:val="00DA783F"/>
    <w:rsid w:val="00DA79F5"/>
    <w:rsid w:val="00DA7FA5"/>
    <w:rsid w:val="00DB09EA"/>
    <w:rsid w:val="00DB1088"/>
    <w:rsid w:val="00DB1113"/>
    <w:rsid w:val="00DB11B1"/>
    <w:rsid w:val="00DB161D"/>
    <w:rsid w:val="00DB169A"/>
    <w:rsid w:val="00DB18C6"/>
    <w:rsid w:val="00DB19AB"/>
    <w:rsid w:val="00DB1B34"/>
    <w:rsid w:val="00DB1C77"/>
    <w:rsid w:val="00DB1D0C"/>
    <w:rsid w:val="00DB1EB0"/>
    <w:rsid w:val="00DB263E"/>
    <w:rsid w:val="00DB2735"/>
    <w:rsid w:val="00DB287B"/>
    <w:rsid w:val="00DB2A59"/>
    <w:rsid w:val="00DB2CE9"/>
    <w:rsid w:val="00DB2F61"/>
    <w:rsid w:val="00DB2FC5"/>
    <w:rsid w:val="00DB303F"/>
    <w:rsid w:val="00DB3221"/>
    <w:rsid w:val="00DB36C8"/>
    <w:rsid w:val="00DB38D8"/>
    <w:rsid w:val="00DB3E3F"/>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609C"/>
    <w:rsid w:val="00DC6782"/>
    <w:rsid w:val="00DC6784"/>
    <w:rsid w:val="00DC67CF"/>
    <w:rsid w:val="00DC6804"/>
    <w:rsid w:val="00DC6C22"/>
    <w:rsid w:val="00DC6D69"/>
    <w:rsid w:val="00DC6EAA"/>
    <w:rsid w:val="00DC7133"/>
    <w:rsid w:val="00DC731E"/>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ECC"/>
    <w:rsid w:val="00DE00EA"/>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A9B"/>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A12"/>
    <w:rsid w:val="00DF5A80"/>
    <w:rsid w:val="00DF5B2B"/>
    <w:rsid w:val="00DF5BBA"/>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C06"/>
    <w:rsid w:val="00E00190"/>
    <w:rsid w:val="00E005AA"/>
    <w:rsid w:val="00E00718"/>
    <w:rsid w:val="00E009EF"/>
    <w:rsid w:val="00E00D04"/>
    <w:rsid w:val="00E00D07"/>
    <w:rsid w:val="00E01691"/>
    <w:rsid w:val="00E01B20"/>
    <w:rsid w:val="00E01BBA"/>
    <w:rsid w:val="00E01EE5"/>
    <w:rsid w:val="00E01EFF"/>
    <w:rsid w:val="00E02231"/>
    <w:rsid w:val="00E02549"/>
    <w:rsid w:val="00E02B43"/>
    <w:rsid w:val="00E02B4F"/>
    <w:rsid w:val="00E02DE1"/>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B7A"/>
    <w:rsid w:val="00E07DEA"/>
    <w:rsid w:val="00E10065"/>
    <w:rsid w:val="00E101BC"/>
    <w:rsid w:val="00E101E5"/>
    <w:rsid w:val="00E10205"/>
    <w:rsid w:val="00E104CE"/>
    <w:rsid w:val="00E10663"/>
    <w:rsid w:val="00E107BF"/>
    <w:rsid w:val="00E10A99"/>
    <w:rsid w:val="00E119E2"/>
    <w:rsid w:val="00E11B53"/>
    <w:rsid w:val="00E11B90"/>
    <w:rsid w:val="00E12872"/>
    <w:rsid w:val="00E12A6B"/>
    <w:rsid w:val="00E12AEB"/>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EBA"/>
    <w:rsid w:val="00E23438"/>
    <w:rsid w:val="00E2350C"/>
    <w:rsid w:val="00E23BF3"/>
    <w:rsid w:val="00E23CD7"/>
    <w:rsid w:val="00E23DD1"/>
    <w:rsid w:val="00E2434E"/>
    <w:rsid w:val="00E24493"/>
    <w:rsid w:val="00E245A0"/>
    <w:rsid w:val="00E24C58"/>
    <w:rsid w:val="00E25398"/>
    <w:rsid w:val="00E25C88"/>
    <w:rsid w:val="00E25E76"/>
    <w:rsid w:val="00E263AD"/>
    <w:rsid w:val="00E26916"/>
    <w:rsid w:val="00E269B4"/>
    <w:rsid w:val="00E26D91"/>
    <w:rsid w:val="00E26FEA"/>
    <w:rsid w:val="00E27529"/>
    <w:rsid w:val="00E279DE"/>
    <w:rsid w:val="00E27BD7"/>
    <w:rsid w:val="00E301B8"/>
    <w:rsid w:val="00E303DF"/>
    <w:rsid w:val="00E30B95"/>
    <w:rsid w:val="00E30CE9"/>
    <w:rsid w:val="00E30D96"/>
    <w:rsid w:val="00E30F6B"/>
    <w:rsid w:val="00E3125E"/>
    <w:rsid w:val="00E312B2"/>
    <w:rsid w:val="00E3145A"/>
    <w:rsid w:val="00E3174D"/>
    <w:rsid w:val="00E3183D"/>
    <w:rsid w:val="00E3190C"/>
    <w:rsid w:val="00E31A54"/>
    <w:rsid w:val="00E32191"/>
    <w:rsid w:val="00E32319"/>
    <w:rsid w:val="00E3264C"/>
    <w:rsid w:val="00E32654"/>
    <w:rsid w:val="00E32998"/>
    <w:rsid w:val="00E32E91"/>
    <w:rsid w:val="00E32F89"/>
    <w:rsid w:val="00E333F8"/>
    <w:rsid w:val="00E334E8"/>
    <w:rsid w:val="00E33665"/>
    <w:rsid w:val="00E33769"/>
    <w:rsid w:val="00E33787"/>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C1F"/>
    <w:rsid w:val="00E35C7E"/>
    <w:rsid w:val="00E35F36"/>
    <w:rsid w:val="00E362A4"/>
    <w:rsid w:val="00E36419"/>
    <w:rsid w:val="00E3662B"/>
    <w:rsid w:val="00E36681"/>
    <w:rsid w:val="00E36711"/>
    <w:rsid w:val="00E36B8D"/>
    <w:rsid w:val="00E36C3C"/>
    <w:rsid w:val="00E37332"/>
    <w:rsid w:val="00E37496"/>
    <w:rsid w:val="00E376F9"/>
    <w:rsid w:val="00E37B58"/>
    <w:rsid w:val="00E37CB6"/>
    <w:rsid w:val="00E37D09"/>
    <w:rsid w:val="00E37E92"/>
    <w:rsid w:val="00E40098"/>
    <w:rsid w:val="00E4026C"/>
    <w:rsid w:val="00E402CB"/>
    <w:rsid w:val="00E40FBE"/>
    <w:rsid w:val="00E414BC"/>
    <w:rsid w:val="00E4158D"/>
    <w:rsid w:val="00E41BDD"/>
    <w:rsid w:val="00E4204F"/>
    <w:rsid w:val="00E42A57"/>
    <w:rsid w:val="00E42B98"/>
    <w:rsid w:val="00E42C57"/>
    <w:rsid w:val="00E42C68"/>
    <w:rsid w:val="00E430A1"/>
    <w:rsid w:val="00E43471"/>
    <w:rsid w:val="00E434DA"/>
    <w:rsid w:val="00E43AA0"/>
    <w:rsid w:val="00E43BF3"/>
    <w:rsid w:val="00E43E25"/>
    <w:rsid w:val="00E43F93"/>
    <w:rsid w:val="00E443C6"/>
    <w:rsid w:val="00E4456E"/>
    <w:rsid w:val="00E4495A"/>
    <w:rsid w:val="00E449E2"/>
    <w:rsid w:val="00E44AC1"/>
    <w:rsid w:val="00E45039"/>
    <w:rsid w:val="00E4514E"/>
    <w:rsid w:val="00E45760"/>
    <w:rsid w:val="00E45C62"/>
    <w:rsid w:val="00E45D03"/>
    <w:rsid w:val="00E45EA4"/>
    <w:rsid w:val="00E45F39"/>
    <w:rsid w:val="00E460CD"/>
    <w:rsid w:val="00E462AC"/>
    <w:rsid w:val="00E463E5"/>
    <w:rsid w:val="00E4653E"/>
    <w:rsid w:val="00E465E5"/>
    <w:rsid w:val="00E46654"/>
    <w:rsid w:val="00E467F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E9A"/>
    <w:rsid w:val="00E5101A"/>
    <w:rsid w:val="00E51420"/>
    <w:rsid w:val="00E514E2"/>
    <w:rsid w:val="00E51601"/>
    <w:rsid w:val="00E51677"/>
    <w:rsid w:val="00E518BA"/>
    <w:rsid w:val="00E51C1F"/>
    <w:rsid w:val="00E51FF3"/>
    <w:rsid w:val="00E524E3"/>
    <w:rsid w:val="00E52A25"/>
    <w:rsid w:val="00E52CB0"/>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E98"/>
    <w:rsid w:val="00E60762"/>
    <w:rsid w:val="00E60BE7"/>
    <w:rsid w:val="00E60D09"/>
    <w:rsid w:val="00E60D75"/>
    <w:rsid w:val="00E60F18"/>
    <w:rsid w:val="00E6129E"/>
    <w:rsid w:val="00E612D1"/>
    <w:rsid w:val="00E614A3"/>
    <w:rsid w:val="00E615BA"/>
    <w:rsid w:val="00E619A1"/>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B9"/>
    <w:rsid w:val="00E6467A"/>
    <w:rsid w:val="00E64848"/>
    <w:rsid w:val="00E64B21"/>
    <w:rsid w:val="00E64D80"/>
    <w:rsid w:val="00E6508C"/>
    <w:rsid w:val="00E65160"/>
    <w:rsid w:val="00E6517E"/>
    <w:rsid w:val="00E65288"/>
    <w:rsid w:val="00E65403"/>
    <w:rsid w:val="00E655EE"/>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AC4"/>
    <w:rsid w:val="00E75EF0"/>
    <w:rsid w:val="00E76337"/>
    <w:rsid w:val="00E76769"/>
    <w:rsid w:val="00E767AF"/>
    <w:rsid w:val="00E76D71"/>
    <w:rsid w:val="00E76E5C"/>
    <w:rsid w:val="00E772A2"/>
    <w:rsid w:val="00E777F7"/>
    <w:rsid w:val="00E77C21"/>
    <w:rsid w:val="00E77D00"/>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7E"/>
    <w:rsid w:val="00E84A9E"/>
    <w:rsid w:val="00E84D44"/>
    <w:rsid w:val="00E84D6B"/>
    <w:rsid w:val="00E84D72"/>
    <w:rsid w:val="00E8502D"/>
    <w:rsid w:val="00E850D2"/>
    <w:rsid w:val="00E85261"/>
    <w:rsid w:val="00E85344"/>
    <w:rsid w:val="00E85609"/>
    <w:rsid w:val="00E856FF"/>
    <w:rsid w:val="00E857C6"/>
    <w:rsid w:val="00E8586A"/>
    <w:rsid w:val="00E858E4"/>
    <w:rsid w:val="00E85C7C"/>
    <w:rsid w:val="00E85D55"/>
    <w:rsid w:val="00E86467"/>
    <w:rsid w:val="00E86D03"/>
    <w:rsid w:val="00E86EE5"/>
    <w:rsid w:val="00E87311"/>
    <w:rsid w:val="00E87575"/>
    <w:rsid w:val="00E8786F"/>
    <w:rsid w:val="00E879B4"/>
    <w:rsid w:val="00E87ABF"/>
    <w:rsid w:val="00E9014E"/>
    <w:rsid w:val="00E901A3"/>
    <w:rsid w:val="00E901AD"/>
    <w:rsid w:val="00E90475"/>
    <w:rsid w:val="00E904EC"/>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AB"/>
    <w:rsid w:val="00EA0223"/>
    <w:rsid w:val="00EA029E"/>
    <w:rsid w:val="00EA0CCB"/>
    <w:rsid w:val="00EA0CEE"/>
    <w:rsid w:val="00EA101C"/>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2EE0"/>
    <w:rsid w:val="00EA32DC"/>
    <w:rsid w:val="00EA37E3"/>
    <w:rsid w:val="00EA391E"/>
    <w:rsid w:val="00EA3AE6"/>
    <w:rsid w:val="00EA3B67"/>
    <w:rsid w:val="00EA3B71"/>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0B6"/>
    <w:rsid w:val="00EA652E"/>
    <w:rsid w:val="00EA65CE"/>
    <w:rsid w:val="00EA675B"/>
    <w:rsid w:val="00EA6917"/>
    <w:rsid w:val="00EA69E6"/>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39B"/>
    <w:rsid w:val="00EB43EA"/>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9C"/>
    <w:rsid w:val="00EC72AE"/>
    <w:rsid w:val="00EC7AC5"/>
    <w:rsid w:val="00EC7B7D"/>
    <w:rsid w:val="00EC7CBB"/>
    <w:rsid w:val="00EC7E61"/>
    <w:rsid w:val="00ED0142"/>
    <w:rsid w:val="00ED061A"/>
    <w:rsid w:val="00ED0814"/>
    <w:rsid w:val="00ED0927"/>
    <w:rsid w:val="00ED0A99"/>
    <w:rsid w:val="00ED0B7B"/>
    <w:rsid w:val="00ED0D03"/>
    <w:rsid w:val="00ED11A1"/>
    <w:rsid w:val="00ED13A6"/>
    <w:rsid w:val="00ED15AF"/>
    <w:rsid w:val="00ED178D"/>
    <w:rsid w:val="00ED1A1C"/>
    <w:rsid w:val="00ED1B36"/>
    <w:rsid w:val="00ED1D63"/>
    <w:rsid w:val="00ED1DB4"/>
    <w:rsid w:val="00ED206C"/>
    <w:rsid w:val="00ED235B"/>
    <w:rsid w:val="00ED2402"/>
    <w:rsid w:val="00ED2697"/>
    <w:rsid w:val="00ED2778"/>
    <w:rsid w:val="00ED2AD2"/>
    <w:rsid w:val="00ED2F4E"/>
    <w:rsid w:val="00ED3323"/>
    <w:rsid w:val="00ED3542"/>
    <w:rsid w:val="00ED36EF"/>
    <w:rsid w:val="00ED379C"/>
    <w:rsid w:val="00ED3FCF"/>
    <w:rsid w:val="00ED40B2"/>
    <w:rsid w:val="00ED42E4"/>
    <w:rsid w:val="00ED44C4"/>
    <w:rsid w:val="00ED46F4"/>
    <w:rsid w:val="00ED48CE"/>
    <w:rsid w:val="00ED4A32"/>
    <w:rsid w:val="00ED4B8A"/>
    <w:rsid w:val="00ED4D6C"/>
    <w:rsid w:val="00ED4D9A"/>
    <w:rsid w:val="00ED4EB8"/>
    <w:rsid w:val="00ED53E8"/>
    <w:rsid w:val="00ED5712"/>
    <w:rsid w:val="00ED599C"/>
    <w:rsid w:val="00ED5D66"/>
    <w:rsid w:val="00ED5E65"/>
    <w:rsid w:val="00ED5F4C"/>
    <w:rsid w:val="00ED62E6"/>
    <w:rsid w:val="00ED64D6"/>
    <w:rsid w:val="00ED655E"/>
    <w:rsid w:val="00ED674D"/>
    <w:rsid w:val="00ED6AC1"/>
    <w:rsid w:val="00ED6C2B"/>
    <w:rsid w:val="00ED6D4C"/>
    <w:rsid w:val="00ED75C4"/>
    <w:rsid w:val="00ED7950"/>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92"/>
    <w:rsid w:val="00EE7BFA"/>
    <w:rsid w:val="00EF05BB"/>
    <w:rsid w:val="00EF07B7"/>
    <w:rsid w:val="00EF07F7"/>
    <w:rsid w:val="00EF0D61"/>
    <w:rsid w:val="00EF0DE9"/>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D38"/>
    <w:rsid w:val="00EF3167"/>
    <w:rsid w:val="00EF33DA"/>
    <w:rsid w:val="00EF35B4"/>
    <w:rsid w:val="00EF380F"/>
    <w:rsid w:val="00EF38FC"/>
    <w:rsid w:val="00EF3A5B"/>
    <w:rsid w:val="00EF3DF6"/>
    <w:rsid w:val="00EF434D"/>
    <w:rsid w:val="00EF44ED"/>
    <w:rsid w:val="00EF4784"/>
    <w:rsid w:val="00EF4B5C"/>
    <w:rsid w:val="00EF4C23"/>
    <w:rsid w:val="00EF4F67"/>
    <w:rsid w:val="00EF539F"/>
    <w:rsid w:val="00EF5E75"/>
    <w:rsid w:val="00EF6323"/>
    <w:rsid w:val="00EF668A"/>
    <w:rsid w:val="00EF6A58"/>
    <w:rsid w:val="00EF6DA6"/>
    <w:rsid w:val="00EF6DFD"/>
    <w:rsid w:val="00EF714D"/>
    <w:rsid w:val="00EF744F"/>
    <w:rsid w:val="00EF75CB"/>
    <w:rsid w:val="00EF76D1"/>
    <w:rsid w:val="00EF7AD2"/>
    <w:rsid w:val="00EF7CA2"/>
    <w:rsid w:val="00EF7E60"/>
    <w:rsid w:val="00EF7EFF"/>
    <w:rsid w:val="00EF7F0B"/>
    <w:rsid w:val="00F00A53"/>
    <w:rsid w:val="00F00AC3"/>
    <w:rsid w:val="00F00AD2"/>
    <w:rsid w:val="00F00BDF"/>
    <w:rsid w:val="00F01783"/>
    <w:rsid w:val="00F01F2F"/>
    <w:rsid w:val="00F01FA9"/>
    <w:rsid w:val="00F02070"/>
    <w:rsid w:val="00F02350"/>
    <w:rsid w:val="00F024B0"/>
    <w:rsid w:val="00F024CD"/>
    <w:rsid w:val="00F024D3"/>
    <w:rsid w:val="00F024D5"/>
    <w:rsid w:val="00F025C6"/>
    <w:rsid w:val="00F02A32"/>
    <w:rsid w:val="00F02DDC"/>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61B9"/>
    <w:rsid w:val="00F063AB"/>
    <w:rsid w:val="00F066EF"/>
    <w:rsid w:val="00F06984"/>
    <w:rsid w:val="00F07136"/>
    <w:rsid w:val="00F07A9F"/>
    <w:rsid w:val="00F07C66"/>
    <w:rsid w:val="00F07D07"/>
    <w:rsid w:val="00F07F1A"/>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1BD"/>
    <w:rsid w:val="00F138BC"/>
    <w:rsid w:val="00F13930"/>
    <w:rsid w:val="00F13B2E"/>
    <w:rsid w:val="00F13BE4"/>
    <w:rsid w:val="00F13C6E"/>
    <w:rsid w:val="00F13D51"/>
    <w:rsid w:val="00F13DC0"/>
    <w:rsid w:val="00F14198"/>
    <w:rsid w:val="00F1466D"/>
    <w:rsid w:val="00F146B7"/>
    <w:rsid w:val="00F14979"/>
    <w:rsid w:val="00F14A1D"/>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89"/>
    <w:rsid w:val="00F21948"/>
    <w:rsid w:val="00F21A01"/>
    <w:rsid w:val="00F21EA9"/>
    <w:rsid w:val="00F22004"/>
    <w:rsid w:val="00F220E9"/>
    <w:rsid w:val="00F2252F"/>
    <w:rsid w:val="00F225CD"/>
    <w:rsid w:val="00F22920"/>
    <w:rsid w:val="00F22E38"/>
    <w:rsid w:val="00F2312C"/>
    <w:rsid w:val="00F2313E"/>
    <w:rsid w:val="00F2318A"/>
    <w:rsid w:val="00F237B7"/>
    <w:rsid w:val="00F238F8"/>
    <w:rsid w:val="00F23D60"/>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930"/>
    <w:rsid w:val="00F25A33"/>
    <w:rsid w:val="00F26061"/>
    <w:rsid w:val="00F261E0"/>
    <w:rsid w:val="00F266AE"/>
    <w:rsid w:val="00F26D9F"/>
    <w:rsid w:val="00F26E6C"/>
    <w:rsid w:val="00F27328"/>
    <w:rsid w:val="00F2756E"/>
    <w:rsid w:val="00F27585"/>
    <w:rsid w:val="00F27714"/>
    <w:rsid w:val="00F2782A"/>
    <w:rsid w:val="00F27FD2"/>
    <w:rsid w:val="00F30402"/>
    <w:rsid w:val="00F307C6"/>
    <w:rsid w:val="00F30904"/>
    <w:rsid w:val="00F30A44"/>
    <w:rsid w:val="00F30B14"/>
    <w:rsid w:val="00F310AD"/>
    <w:rsid w:val="00F310D5"/>
    <w:rsid w:val="00F310F9"/>
    <w:rsid w:val="00F311E4"/>
    <w:rsid w:val="00F312C3"/>
    <w:rsid w:val="00F313E5"/>
    <w:rsid w:val="00F31D32"/>
    <w:rsid w:val="00F31F04"/>
    <w:rsid w:val="00F31F2A"/>
    <w:rsid w:val="00F320CB"/>
    <w:rsid w:val="00F32292"/>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F11"/>
    <w:rsid w:val="00F351B5"/>
    <w:rsid w:val="00F3552F"/>
    <w:rsid w:val="00F355B7"/>
    <w:rsid w:val="00F35948"/>
    <w:rsid w:val="00F35B8A"/>
    <w:rsid w:val="00F35F5D"/>
    <w:rsid w:val="00F362EE"/>
    <w:rsid w:val="00F363E6"/>
    <w:rsid w:val="00F3672F"/>
    <w:rsid w:val="00F36952"/>
    <w:rsid w:val="00F36AF4"/>
    <w:rsid w:val="00F36C1F"/>
    <w:rsid w:val="00F36CCF"/>
    <w:rsid w:val="00F36DE6"/>
    <w:rsid w:val="00F36E39"/>
    <w:rsid w:val="00F3719D"/>
    <w:rsid w:val="00F373B2"/>
    <w:rsid w:val="00F37658"/>
    <w:rsid w:val="00F3771B"/>
    <w:rsid w:val="00F37773"/>
    <w:rsid w:val="00F37B07"/>
    <w:rsid w:val="00F37D4E"/>
    <w:rsid w:val="00F37FEF"/>
    <w:rsid w:val="00F4003C"/>
    <w:rsid w:val="00F401F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E7"/>
    <w:rsid w:val="00F44051"/>
    <w:rsid w:val="00F4410E"/>
    <w:rsid w:val="00F445D9"/>
    <w:rsid w:val="00F447EB"/>
    <w:rsid w:val="00F4495F"/>
    <w:rsid w:val="00F449F6"/>
    <w:rsid w:val="00F44B2A"/>
    <w:rsid w:val="00F44E0E"/>
    <w:rsid w:val="00F44E82"/>
    <w:rsid w:val="00F45006"/>
    <w:rsid w:val="00F45304"/>
    <w:rsid w:val="00F45311"/>
    <w:rsid w:val="00F4541E"/>
    <w:rsid w:val="00F45518"/>
    <w:rsid w:val="00F45B78"/>
    <w:rsid w:val="00F45E5E"/>
    <w:rsid w:val="00F45F39"/>
    <w:rsid w:val="00F46429"/>
    <w:rsid w:val="00F46614"/>
    <w:rsid w:val="00F4668B"/>
    <w:rsid w:val="00F469DF"/>
    <w:rsid w:val="00F46B27"/>
    <w:rsid w:val="00F46EA7"/>
    <w:rsid w:val="00F46FAD"/>
    <w:rsid w:val="00F46FAE"/>
    <w:rsid w:val="00F46FF6"/>
    <w:rsid w:val="00F4751D"/>
    <w:rsid w:val="00F47957"/>
    <w:rsid w:val="00F47BCF"/>
    <w:rsid w:val="00F47F34"/>
    <w:rsid w:val="00F47F8A"/>
    <w:rsid w:val="00F50009"/>
    <w:rsid w:val="00F50029"/>
    <w:rsid w:val="00F50059"/>
    <w:rsid w:val="00F50151"/>
    <w:rsid w:val="00F5020E"/>
    <w:rsid w:val="00F50255"/>
    <w:rsid w:val="00F508F5"/>
    <w:rsid w:val="00F50908"/>
    <w:rsid w:val="00F50AF0"/>
    <w:rsid w:val="00F50EC7"/>
    <w:rsid w:val="00F51093"/>
    <w:rsid w:val="00F51835"/>
    <w:rsid w:val="00F51C36"/>
    <w:rsid w:val="00F51E7C"/>
    <w:rsid w:val="00F51E7F"/>
    <w:rsid w:val="00F521C2"/>
    <w:rsid w:val="00F52906"/>
    <w:rsid w:val="00F53077"/>
    <w:rsid w:val="00F5324A"/>
    <w:rsid w:val="00F532AD"/>
    <w:rsid w:val="00F532D5"/>
    <w:rsid w:val="00F53614"/>
    <w:rsid w:val="00F53703"/>
    <w:rsid w:val="00F53851"/>
    <w:rsid w:val="00F53AC1"/>
    <w:rsid w:val="00F53C35"/>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62AE"/>
    <w:rsid w:val="00F56450"/>
    <w:rsid w:val="00F56492"/>
    <w:rsid w:val="00F564F6"/>
    <w:rsid w:val="00F566D4"/>
    <w:rsid w:val="00F56857"/>
    <w:rsid w:val="00F56968"/>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AF7"/>
    <w:rsid w:val="00F60B50"/>
    <w:rsid w:val="00F60E47"/>
    <w:rsid w:val="00F60E4B"/>
    <w:rsid w:val="00F60F26"/>
    <w:rsid w:val="00F6126E"/>
    <w:rsid w:val="00F612A1"/>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EC7"/>
    <w:rsid w:val="00F66EED"/>
    <w:rsid w:val="00F67008"/>
    <w:rsid w:val="00F671E8"/>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8D"/>
    <w:rsid w:val="00F7046D"/>
    <w:rsid w:val="00F706F0"/>
    <w:rsid w:val="00F70ABA"/>
    <w:rsid w:val="00F71321"/>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8DD"/>
    <w:rsid w:val="00F82A55"/>
    <w:rsid w:val="00F82A5D"/>
    <w:rsid w:val="00F82EE7"/>
    <w:rsid w:val="00F83355"/>
    <w:rsid w:val="00F833E0"/>
    <w:rsid w:val="00F837AF"/>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E43"/>
    <w:rsid w:val="00F91EC8"/>
    <w:rsid w:val="00F91F32"/>
    <w:rsid w:val="00F91F7B"/>
    <w:rsid w:val="00F92498"/>
    <w:rsid w:val="00F925F8"/>
    <w:rsid w:val="00F92AF5"/>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B80"/>
    <w:rsid w:val="00FA0D2B"/>
    <w:rsid w:val="00FA0E4D"/>
    <w:rsid w:val="00FA0F0E"/>
    <w:rsid w:val="00FA0F8B"/>
    <w:rsid w:val="00FA17AC"/>
    <w:rsid w:val="00FA1884"/>
    <w:rsid w:val="00FA195A"/>
    <w:rsid w:val="00FA1E0F"/>
    <w:rsid w:val="00FA1E93"/>
    <w:rsid w:val="00FA1ED2"/>
    <w:rsid w:val="00FA23C4"/>
    <w:rsid w:val="00FA262B"/>
    <w:rsid w:val="00FA289E"/>
    <w:rsid w:val="00FA2FE6"/>
    <w:rsid w:val="00FA310B"/>
    <w:rsid w:val="00FA34EB"/>
    <w:rsid w:val="00FA3A1D"/>
    <w:rsid w:val="00FA41A2"/>
    <w:rsid w:val="00FA41B6"/>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309E"/>
    <w:rsid w:val="00FB331B"/>
    <w:rsid w:val="00FB35BB"/>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A7A"/>
    <w:rsid w:val="00FC0B78"/>
    <w:rsid w:val="00FC0C13"/>
    <w:rsid w:val="00FC0F16"/>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F0B"/>
    <w:rsid w:val="00FC5F9E"/>
    <w:rsid w:val="00FC6037"/>
    <w:rsid w:val="00FC64DA"/>
    <w:rsid w:val="00FC6598"/>
    <w:rsid w:val="00FC6710"/>
    <w:rsid w:val="00FC6ABB"/>
    <w:rsid w:val="00FC6B7D"/>
    <w:rsid w:val="00FC7037"/>
    <w:rsid w:val="00FC7494"/>
    <w:rsid w:val="00FC754C"/>
    <w:rsid w:val="00FC76AC"/>
    <w:rsid w:val="00FC7848"/>
    <w:rsid w:val="00FC7AC2"/>
    <w:rsid w:val="00FC7D7E"/>
    <w:rsid w:val="00FC7FA3"/>
    <w:rsid w:val="00FD0000"/>
    <w:rsid w:val="00FD002B"/>
    <w:rsid w:val="00FD03AA"/>
    <w:rsid w:val="00FD043F"/>
    <w:rsid w:val="00FD0635"/>
    <w:rsid w:val="00FD0DBC"/>
    <w:rsid w:val="00FD0E58"/>
    <w:rsid w:val="00FD0EE5"/>
    <w:rsid w:val="00FD0FD0"/>
    <w:rsid w:val="00FD11A3"/>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D53"/>
    <w:rsid w:val="00FD53A5"/>
    <w:rsid w:val="00FD5550"/>
    <w:rsid w:val="00FD572C"/>
    <w:rsid w:val="00FD58B4"/>
    <w:rsid w:val="00FD5A2E"/>
    <w:rsid w:val="00FD5B24"/>
    <w:rsid w:val="00FD5D3B"/>
    <w:rsid w:val="00FD606F"/>
    <w:rsid w:val="00FD61EF"/>
    <w:rsid w:val="00FD62DA"/>
    <w:rsid w:val="00FD652A"/>
    <w:rsid w:val="00FD68B9"/>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E8C"/>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766D"/>
    <w:rsid w:val="00FE796A"/>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C8"/>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5F857847-4BBC-4E07-B92B-E0D45C777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heme="minorEastAsia"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2" ma:contentTypeDescription="Create a new document." ma:contentTypeScope="" ma:versionID="10565a5bc0aca7c34c7cf54bf08121b3">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da3b9fd1ac59a3fe642ff223168ac91f"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MDYJPH7RTKF3-899612618-2189631</_dlc_DocId>
    <_dlc_DocIdUrl xmlns="4280bfd0-8d39-4c8f-a2d7-e53cc45df9c8">
      <Url>https://assetworldcorpth.sharepoint.com/sites/File_Sharing/_layouts/15/DocIdRedir.aspx?ID=MDYJPH7RTKF3-899612618-2189631</Url>
      <Description>MDYJPH7RTKF3-899612618-2189631</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customXml/itemProps3.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4.xml><?xml version="1.0" encoding="utf-8"?>
<ds:datastoreItem xmlns:ds="http://schemas.openxmlformats.org/officeDocument/2006/customXml" ds:itemID="{16088C79-B9C0-4D38-A7AF-B0F1C878B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117EF8-6B8C-42ED-BA10-59031352CD61}">
  <ds:schemaRefs>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3774439a-3eb9-4523-ab15-1a7c88708d50"/>
    <ds:schemaRef ds:uri="http://schemas.microsoft.com/office/infopath/2007/PartnerControls"/>
    <ds:schemaRef ds:uri="4280bfd0-8d39-4c8f-a2d7-e53cc45df9c8"/>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639ACCE3-3C1A-4A75-81B2-A7A77098B3B8}">
  <ds:schemaRefs>
    <ds:schemaRef ds:uri="http://schemas.microsoft.com/sharepoint/events"/>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Template>
  <TotalTime>14</TotalTime>
  <Pages>2</Pages>
  <Words>311</Words>
  <Characters>1864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7</cp:revision>
  <cp:lastPrinted>2023-05-11T12:38:00Z</cp:lastPrinted>
  <dcterms:created xsi:type="dcterms:W3CDTF">2023-05-11T12:32:00Z</dcterms:created>
  <dcterms:modified xsi:type="dcterms:W3CDTF">2023-05-12T09:38:00Z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e758ad15-0881-464c-b6ae-8065d4e059f0</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