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AD7AA5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D7AA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D7AA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D7AA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AD7AA5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AD7AA5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AD7AA5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AD7AA5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AD7AA5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DB19D01" w14:textId="14C21551" w:rsidR="00CA2370" w:rsidRPr="00AD7AA5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001E92" w:rsidRPr="00AD7AA5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1E0FF3C" w14:textId="77777777" w:rsidR="00CA2370" w:rsidRPr="00AD7AA5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AD7AA5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AD7AA5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AD7AA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Pr="00AD7AA5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AD7AA5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AD7AA5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AD7AA5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4C274B00" w14:textId="77777777" w:rsidR="00627D37" w:rsidRPr="00AD7AA5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43D67B2" w14:textId="58380BF2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D7A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92F20B9" w14:textId="2ED38C0C" w:rsidR="00EF5914" w:rsidRPr="00AD7AA5" w:rsidRDefault="00A75C38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D05AC8" w14:textId="77777777" w:rsidR="005B0722" w:rsidRPr="00AD7AA5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br w:type="page"/>
      </w:r>
      <w:r w:rsidRPr="00AD7AA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094B2079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AD7AA5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DB3D77">
        <w:rPr>
          <w:rFonts w:asciiTheme="majorBidi" w:hAnsiTheme="majorBidi" w:cstheme="majorBidi"/>
          <w:sz w:val="30"/>
          <w:szCs w:val="30"/>
        </w:rPr>
        <w:t>8</w:t>
      </w:r>
      <w:r w:rsidR="003F7EBF">
        <w:rPr>
          <w:rFonts w:asciiTheme="majorBidi" w:hAnsiTheme="majorBidi" w:cstheme="majorBidi"/>
          <w:sz w:val="30"/>
          <w:szCs w:val="30"/>
        </w:rPr>
        <w:t xml:space="preserve"> </w:t>
      </w:r>
      <w:r w:rsidR="003F7EB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F798E">
        <w:rPr>
          <w:rFonts w:asciiTheme="majorBidi" w:hAnsiTheme="majorBidi" w:cstheme="majorBidi"/>
          <w:sz w:val="30"/>
          <w:szCs w:val="30"/>
        </w:rPr>
        <w:t>2566</w:t>
      </w:r>
    </w:p>
    <w:p w14:paraId="17511EB1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AD7AA5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AD7AA5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AD7AA5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AD7AA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AD7AA5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AD7AA5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AD7AA5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AD7AA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AD7AA5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AD7AA5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AD7AA5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AD7AA5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2750949C" w:rsidR="0010547F" w:rsidRPr="00AD7AA5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D7AA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F798E">
        <w:rPr>
          <w:rFonts w:asciiTheme="majorBidi" w:hAnsiTheme="majorBidi" w:cstheme="majorBidi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F798E">
        <w:rPr>
          <w:rFonts w:asciiTheme="majorBidi" w:hAnsiTheme="majorBidi" w:cstheme="majorBidi"/>
          <w:sz w:val="30"/>
          <w:szCs w:val="30"/>
        </w:rPr>
        <w:t>31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>
        <w:rPr>
          <w:rFonts w:asciiTheme="majorBidi" w:hAnsiTheme="majorBidi" w:cstheme="majorBidi"/>
          <w:sz w:val="30"/>
          <w:szCs w:val="30"/>
        </w:rPr>
        <w:t>2565</w:t>
      </w:r>
    </w:p>
    <w:p w14:paraId="7C131C2C" w14:textId="77777777" w:rsidR="0010547F" w:rsidRPr="00AD7AA5" w:rsidRDefault="0010547F" w:rsidP="0010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1BA7E4B8" w:rsidR="00B036A2" w:rsidRPr="00AD7AA5" w:rsidRDefault="0010547F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798E">
        <w:rPr>
          <w:rFonts w:asciiTheme="majorBidi" w:hAnsiTheme="majorBidi" w:cstheme="majorBidi"/>
          <w:sz w:val="30"/>
          <w:szCs w:val="30"/>
        </w:rPr>
        <w:t>31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>
        <w:rPr>
          <w:rFonts w:asciiTheme="majorBidi" w:hAnsiTheme="majorBidi" w:cstheme="majorBidi"/>
          <w:sz w:val="30"/>
          <w:szCs w:val="30"/>
        </w:rPr>
        <w:t>2565</w:t>
      </w:r>
    </w:p>
    <w:p w14:paraId="5E8429DB" w14:textId="1E1D6605" w:rsidR="004E2859" w:rsidRPr="00AD7AA5" w:rsidRDefault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</w:rPr>
        <w:br w:type="page"/>
      </w:r>
    </w:p>
    <w:p w14:paraId="3D404280" w14:textId="6EF02F9B" w:rsidR="00B036A2" w:rsidRPr="00AD7AA5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AD7AA5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1BD7E1" w14:textId="7C9CB690" w:rsidR="008F3D94" w:rsidRPr="00F739DB" w:rsidRDefault="00FF0F7D" w:rsidP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Cs/>
          <w:color w:val="000000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4B0297">
        <w:rPr>
          <w:rFonts w:asciiTheme="majorBidi" w:hAnsiTheme="majorBidi" w:cstheme="majorBidi"/>
          <w:sz w:val="30"/>
          <w:szCs w:val="30"/>
        </w:rPr>
        <w:t>7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02B9" w:rsidRPr="00AD7AA5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C01DAE" w:rsidRPr="00AD7AA5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3902B9" w:rsidRPr="00AD7AA5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C01DAE" w:rsidRPr="00AD7AA5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กิจการที่เกี่ยวข้องกันอื่น</w:t>
      </w:r>
      <w:r w:rsidR="001F32D3" w:rsidRPr="00AD7AA5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AD7AA5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AD7AA5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F739DB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941A6B" w:rsidRPr="00AD7AA5">
        <w:rPr>
          <w:rFonts w:asciiTheme="majorBidi" w:hAnsiTheme="majorBidi" w:cstheme="majorBidi"/>
          <w:b/>
          <w:sz w:val="30"/>
          <w:szCs w:val="30"/>
          <w:cs/>
        </w:rPr>
        <w:t>เดือน</w:t>
      </w:r>
      <w:r w:rsidR="001F32D3" w:rsidRPr="00AD7AA5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CF798E">
        <w:rPr>
          <w:rFonts w:asciiTheme="majorBidi" w:hAnsiTheme="majorBidi" w:cstheme="majorBidi"/>
          <w:bCs/>
          <w:sz w:val="30"/>
          <w:szCs w:val="30"/>
        </w:rPr>
        <w:t>31</w:t>
      </w:r>
      <w:r w:rsidR="008F3D94" w:rsidRPr="00AD7AA5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739DB" w:rsidRPr="00F739DB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F739DB" w:rsidRPr="00F739DB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CF798E">
        <w:rPr>
          <w:rFonts w:asciiTheme="majorBidi" w:hAnsiTheme="majorBidi" w:cstheme="majorBidi"/>
          <w:bCs/>
          <w:sz w:val="30"/>
          <w:szCs w:val="30"/>
        </w:rPr>
        <w:t>2566</w:t>
      </w:r>
    </w:p>
    <w:p w14:paraId="00976A8B" w14:textId="77777777" w:rsidR="008F3D94" w:rsidRPr="00AD7AA5" w:rsidRDefault="008F3D94" w:rsidP="004E2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GB" w:eastAsia="x-none" w:bidi="ar-SA"/>
        </w:rPr>
      </w:pPr>
    </w:p>
    <w:p w14:paraId="2BA704E6" w14:textId="6E7A02E6" w:rsidR="005F3717" w:rsidRPr="00AD7AA5" w:rsidRDefault="005F3717" w:rsidP="005F3717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AD7AA5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AD7AA5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AD7AA5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F739DB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</w:t>
      </w:r>
      <w:r w:rsidRPr="00AD7AA5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739DB" w:rsidRPr="00F739DB">
        <w:rPr>
          <w:rFonts w:asciiTheme="majorBidi" w:hAnsiTheme="majorBidi" w:cstheme="majorBidi"/>
          <w:bCs/>
          <w:sz w:val="30"/>
          <w:szCs w:val="30"/>
        </w:rPr>
        <w:t>3</w:t>
      </w:r>
      <w:r w:rsidR="00F739DB">
        <w:rPr>
          <w:rFonts w:asciiTheme="majorBidi" w:hAnsiTheme="majorBidi" w:cstheme="majorBidi"/>
          <w:sz w:val="30"/>
          <w:szCs w:val="30"/>
        </w:rPr>
        <w:t>1</w:t>
      </w:r>
      <w:r w:rsidR="008F3D94" w:rsidRPr="00AD7A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39D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B7049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CF798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F739D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D7AA5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AD7AA5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AD7AA5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F739DB">
        <w:rPr>
          <w:rFonts w:asciiTheme="majorBidi" w:hAnsiTheme="majorBidi" w:cstheme="majorBidi"/>
          <w:bCs/>
          <w:sz w:val="30"/>
          <w:szCs w:val="30"/>
          <w:lang w:bidi="th-TH"/>
        </w:rPr>
        <w:t>5</w:t>
      </w:r>
      <w:r w:rsidRPr="00AD7AA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AD7AA5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77777777" w:rsidR="003B595F" w:rsidRPr="00904E4C" w:rsidRDefault="003B595F" w:rsidP="003B595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05"/>
        <w:gridCol w:w="270"/>
        <w:gridCol w:w="1001"/>
        <w:gridCol w:w="9"/>
        <w:gridCol w:w="268"/>
        <w:gridCol w:w="9"/>
        <w:gridCol w:w="1014"/>
        <w:gridCol w:w="274"/>
        <w:gridCol w:w="1009"/>
        <w:gridCol w:w="11"/>
      </w:tblGrid>
      <w:tr w:rsidR="003B595F" w:rsidRPr="00904E4C" w14:paraId="232041EF" w14:textId="77777777">
        <w:trPr>
          <w:tblHeader/>
        </w:trPr>
        <w:tc>
          <w:tcPr>
            <w:tcW w:w="2349" w:type="pct"/>
          </w:tcPr>
          <w:p w14:paraId="4DB2872A" w14:textId="77777777" w:rsidR="003B595F" w:rsidRPr="00B7049E" w:rsidRDefault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B7049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39" w:type="pct"/>
            <w:gridSpan w:val="3"/>
          </w:tcPr>
          <w:p w14:paraId="54F846F3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53C6B94F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pct"/>
            <w:gridSpan w:val="5"/>
          </w:tcPr>
          <w:p w14:paraId="09BFEE29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B595F" w:rsidRPr="00904E4C" w14:paraId="0F4129F7" w14:textId="77777777">
        <w:trPr>
          <w:tblHeader/>
        </w:trPr>
        <w:tc>
          <w:tcPr>
            <w:tcW w:w="2349" w:type="pct"/>
          </w:tcPr>
          <w:p w14:paraId="278E39A7" w14:textId="3E636486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CF79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904E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47" w:type="pct"/>
          </w:tcPr>
          <w:p w14:paraId="16468E9E" w14:textId="5C27D86B" w:rsidR="003B595F" w:rsidRPr="00904E4C" w:rsidRDefault="00CF7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2BD9F9CC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6450DC00" w14:textId="2C40664C" w:rsidR="003B595F" w:rsidRPr="00904E4C" w:rsidRDefault="00CF7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51" w:type="pct"/>
            <w:gridSpan w:val="2"/>
          </w:tcPr>
          <w:p w14:paraId="0D14E47D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758E45E1" w14:textId="38C4F640" w:rsidR="003B595F" w:rsidRPr="00904E4C" w:rsidRDefault="00CF7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9" w:type="pct"/>
          </w:tcPr>
          <w:p w14:paraId="6E1BCAF6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3B4633E2" w14:textId="4AE7B20E" w:rsidR="003B595F" w:rsidRPr="00904E4C" w:rsidRDefault="00CF7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3B595F" w:rsidRPr="00904E4C" w14:paraId="2CCB0589" w14:textId="77777777">
        <w:trPr>
          <w:tblHeader/>
        </w:trPr>
        <w:tc>
          <w:tcPr>
            <w:tcW w:w="2349" w:type="pct"/>
          </w:tcPr>
          <w:p w14:paraId="51F3996F" w14:textId="77777777" w:rsidR="003B595F" w:rsidRPr="00904E4C" w:rsidRDefault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1" w:type="pct"/>
            <w:gridSpan w:val="10"/>
          </w:tcPr>
          <w:p w14:paraId="095213B7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B595F" w:rsidRPr="00904E4C" w14:paraId="5DE5D90D" w14:textId="77777777">
        <w:tc>
          <w:tcPr>
            <w:tcW w:w="2349" w:type="pct"/>
          </w:tcPr>
          <w:p w14:paraId="03A01923" w14:textId="77777777" w:rsidR="003B595F" w:rsidRPr="00904E4C" w:rsidRDefault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7" w:type="pct"/>
          </w:tcPr>
          <w:p w14:paraId="2FF10851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CD8D288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351193B5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7E5C5A98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80C833D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313851D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2EE68E17" w14:textId="77777777" w:rsidR="003B595F" w:rsidRPr="00904E4C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F2D8D" w:rsidRPr="00904E4C" w14:paraId="6A0D202F" w14:textId="77777777" w:rsidTr="0050013C">
        <w:tc>
          <w:tcPr>
            <w:tcW w:w="2349" w:type="pct"/>
          </w:tcPr>
          <w:p w14:paraId="52CFDD2D" w14:textId="77777777" w:rsidR="009F2D8D" w:rsidRPr="00904E4C" w:rsidRDefault="009F2D8D" w:rsidP="00500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049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0B64DB7F" w14:textId="77777777" w:rsidR="009F2D8D" w:rsidRPr="00904E4C" w:rsidRDefault="009F2D8D" w:rsidP="00500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"/>
              </w:tabs>
              <w:spacing w:after="0" w:line="240" w:lineRule="auto"/>
              <w:ind w:left="-334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74549F0" w14:textId="77777777" w:rsidR="009F2D8D" w:rsidRPr="00904E4C" w:rsidRDefault="009F2D8D" w:rsidP="00500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8325BDE" w14:textId="77777777" w:rsidR="009F2D8D" w:rsidRPr="00904E4C" w:rsidRDefault="009F2D8D" w:rsidP="00500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1" w:type="pct"/>
            <w:gridSpan w:val="2"/>
          </w:tcPr>
          <w:p w14:paraId="3EFB5221" w14:textId="77777777" w:rsidR="009F2D8D" w:rsidRPr="00904E4C" w:rsidRDefault="009F2D8D" w:rsidP="00500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A8A86D7" w14:textId="77777777" w:rsidR="009F2D8D" w:rsidRPr="00CF0F7F" w:rsidRDefault="009F2D8D" w:rsidP="00500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F63D18E" w14:textId="77777777" w:rsidR="009F2D8D" w:rsidRPr="00904E4C" w:rsidRDefault="009F2D8D" w:rsidP="00500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736AFA31" w14:textId="77777777" w:rsidR="009F2D8D" w:rsidRPr="00904E4C" w:rsidRDefault="009F2D8D" w:rsidP="00500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F0F7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B595F" w:rsidRPr="00904E4C" w14:paraId="05FF6247" w14:textId="77777777">
        <w:tc>
          <w:tcPr>
            <w:tcW w:w="2349" w:type="pct"/>
          </w:tcPr>
          <w:p w14:paraId="55C4B99D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" w:type="pct"/>
          </w:tcPr>
          <w:p w14:paraId="77119978" w14:textId="3BF4E925" w:rsidR="003B595F" w:rsidRPr="00904E4C" w:rsidRDefault="00782D91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</w:tcPr>
          <w:p w14:paraId="79397DD6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D9D74A7" w14:textId="5668A48A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51" w:type="pct"/>
            <w:gridSpan w:val="2"/>
          </w:tcPr>
          <w:p w14:paraId="0C90F287" w14:textId="77777777" w:rsidR="003B595F" w:rsidRPr="00904E4C" w:rsidRDefault="003B595F" w:rsidP="003B595F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2FB4DFF0" w14:textId="66F7539C" w:rsidR="003B595F" w:rsidRPr="00904E4C" w:rsidRDefault="00782D91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9" w:type="pct"/>
          </w:tcPr>
          <w:p w14:paraId="48FFCB2F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1822B17A" w14:textId="0372E9AC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</w:tr>
      <w:tr w:rsidR="003B595F" w:rsidRPr="00904E4C" w14:paraId="71569526" w14:textId="77777777">
        <w:tc>
          <w:tcPr>
            <w:tcW w:w="2349" w:type="pct"/>
          </w:tcPr>
          <w:p w14:paraId="41C400BF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75D7C87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87EF20C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3918C09A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05A1B2BC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27528128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331B17A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47255E9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43D6A295" w14:textId="77777777">
        <w:tc>
          <w:tcPr>
            <w:tcW w:w="2349" w:type="pct"/>
          </w:tcPr>
          <w:p w14:paraId="21A4B3EA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4696DB1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45F0AD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6D2EE67D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3B4D3F33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7E4FB0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1C3C358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1E29C77C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2E5178AA" w14:textId="77777777">
        <w:tc>
          <w:tcPr>
            <w:tcW w:w="2349" w:type="pct"/>
          </w:tcPr>
          <w:p w14:paraId="1C28135C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487B731C" w14:textId="5585D083" w:rsidR="003B595F" w:rsidRPr="00904E4C" w:rsidRDefault="00E40653" w:rsidP="00E40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2FBC5F9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4FE6C244" w14:textId="2A9539F0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62B77841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52" w:type="pct"/>
          </w:tcPr>
          <w:p w14:paraId="338D2F61" w14:textId="4521D817" w:rsidR="003B595F" w:rsidRPr="00904E4C" w:rsidRDefault="00821A7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4A5F66F1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8FD0910" w14:textId="79E59CD8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</w:tr>
      <w:tr w:rsidR="003B595F" w:rsidRPr="00904E4C" w14:paraId="58E42913" w14:textId="77777777">
        <w:tc>
          <w:tcPr>
            <w:tcW w:w="2349" w:type="pct"/>
          </w:tcPr>
          <w:p w14:paraId="52A33163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47" w:type="pct"/>
          </w:tcPr>
          <w:p w14:paraId="59AA930E" w14:textId="1B1308EB" w:rsidR="003B595F" w:rsidRPr="00904E4C" w:rsidRDefault="00E40653" w:rsidP="00E40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FD87618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E377A25" w14:textId="6DA74800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2155A7FF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E1AB135" w14:textId="504B264F" w:rsidR="003B595F" w:rsidRPr="00904E4C" w:rsidRDefault="00821A7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342</w:t>
            </w:r>
          </w:p>
        </w:tc>
        <w:tc>
          <w:tcPr>
            <w:tcW w:w="149" w:type="pct"/>
          </w:tcPr>
          <w:p w14:paraId="110D3AB7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39226B8" w14:textId="25A65EAF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339</w:t>
            </w:r>
          </w:p>
        </w:tc>
      </w:tr>
      <w:tr w:rsidR="003B595F" w:rsidRPr="00904E4C" w14:paraId="2D673068" w14:textId="77777777">
        <w:tc>
          <w:tcPr>
            <w:tcW w:w="2349" w:type="pct"/>
          </w:tcPr>
          <w:p w14:paraId="44089BA3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19479EF9" w14:textId="4449E80D" w:rsidR="003B595F" w:rsidRPr="00904E4C" w:rsidRDefault="00E40653" w:rsidP="00E40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BAA795E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05FEECDC" w14:textId="2D86A20D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1FD16201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EA98F0A" w14:textId="06840EF4" w:rsidR="003B595F" w:rsidRPr="00904E4C" w:rsidRDefault="003C005A" w:rsidP="003C0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after="0" w:line="240" w:lineRule="auto"/>
              <w:ind w:left="-334" w:right="-13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09E141D6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21A761FF" w14:textId="468BB2B1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109</w:t>
            </w:r>
          </w:p>
        </w:tc>
      </w:tr>
      <w:tr w:rsidR="000A5B56" w:rsidRPr="00904E4C" w14:paraId="00ADF671" w14:textId="77777777" w:rsidTr="000A5B56">
        <w:tc>
          <w:tcPr>
            <w:tcW w:w="2349" w:type="pct"/>
            <w:shd w:val="clear" w:color="auto" w:fill="auto"/>
          </w:tcPr>
          <w:p w14:paraId="7CE8705C" w14:textId="77777777" w:rsidR="000A5B56" w:rsidRPr="00904E4C" w:rsidRDefault="000A5B56" w:rsidP="0016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7" w:type="pct"/>
            <w:shd w:val="clear" w:color="auto" w:fill="auto"/>
          </w:tcPr>
          <w:p w14:paraId="7C2B7127" w14:textId="77777777" w:rsidR="000A5B56" w:rsidRPr="00904E4C" w:rsidRDefault="000A5B56" w:rsidP="0016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A0EF90" w14:textId="77777777" w:rsidR="000A5B56" w:rsidRPr="00904E4C" w:rsidRDefault="000A5B56" w:rsidP="0016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1E132DAC" w14:textId="77777777" w:rsidR="000A5B56" w:rsidRPr="00904E4C" w:rsidRDefault="000A5B56" w:rsidP="0016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0CBE876" w14:textId="77777777" w:rsidR="000A5B56" w:rsidRPr="00904E4C" w:rsidRDefault="000A5B56" w:rsidP="0016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shd w:val="clear" w:color="auto" w:fill="auto"/>
          </w:tcPr>
          <w:p w14:paraId="09A1F3ED" w14:textId="77777777" w:rsidR="000A5B56" w:rsidRPr="00904E4C" w:rsidRDefault="000A5B56" w:rsidP="0016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2,225</w:t>
            </w:r>
          </w:p>
        </w:tc>
        <w:tc>
          <w:tcPr>
            <w:tcW w:w="149" w:type="pct"/>
            <w:shd w:val="clear" w:color="auto" w:fill="auto"/>
          </w:tcPr>
          <w:p w14:paraId="251784A5" w14:textId="77777777" w:rsidR="000A5B56" w:rsidRPr="00904E4C" w:rsidRDefault="000A5B56" w:rsidP="0016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1248749A" w14:textId="77777777" w:rsidR="000A5B56" w:rsidRPr="00904E4C" w:rsidRDefault="000A5B56" w:rsidP="0016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1,693</w:t>
            </w:r>
          </w:p>
        </w:tc>
      </w:tr>
      <w:tr w:rsidR="0033590D" w:rsidRPr="00CA17BC" w14:paraId="0FB87F22" w14:textId="77777777">
        <w:tc>
          <w:tcPr>
            <w:tcW w:w="2349" w:type="pct"/>
          </w:tcPr>
          <w:p w14:paraId="28B3272C" w14:textId="46B46476" w:rsidR="0033590D" w:rsidRPr="00B6022E" w:rsidRDefault="0033590D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022E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B6022E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47" w:type="pct"/>
          </w:tcPr>
          <w:p w14:paraId="7BF27A34" w14:textId="0D6E2E3F" w:rsidR="0033590D" w:rsidRPr="00B6022E" w:rsidRDefault="00CA17BC" w:rsidP="00E40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022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0471813" w14:textId="77777777" w:rsidR="0033590D" w:rsidRPr="00B6022E" w:rsidRDefault="0033590D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62735C0E" w14:textId="287E396F" w:rsidR="0033590D" w:rsidRPr="00B6022E" w:rsidRDefault="00CA17BC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022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7E9F660A" w14:textId="77777777" w:rsidR="0033590D" w:rsidRPr="00B6022E" w:rsidRDefault="0033590D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41A8F7C" w14:textId="33F206BB" w:rsidR="0033590D" w:rsidRPr="00B6022E" w:rsidRDefault="0033590D" w:rsidP="00335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after="0" w:line="240" w:lineRule="auto"/>
              <w:ind w:left="-33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022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9" w:type="pct"/>
          </w:tcPr>
          <w:p w14:paraId="49FF59A5" w14:textId="77777777" w:rsidR="0033590D" w:rsidRPr="00B6022E" w:rsidRDefault="0033590D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641EE15C" w14:textId="271695D1" w:rsidR="0033590D" w:rsidRPr="00B6022E" w:rsidRDefault="00CA17BC" w:rsidP="00CA1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after="0" w:line="240" w:lineRule="auto"/>
              <w:ind w:left="-334" w:right="-18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022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B595F" w:rsidRPr="00904E4C" w14:paraId="2A6F37EC" w14:textId="77777777">
        <w:tc>
          <w:tcPr>
            <w:tcW w:w="2349" w:type="pct"/>
          </w:tcPr>
          <w:p w14:paraId="6AB8C52B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7" w:type="pct"/>
          </w:tcPr>
          <w:p w14:paraId="4D70F616" w14:textId="62581BE7" w:rsidR="003B595F" w:rsidRPr="00904E4C" w:rsidRDefault="00E40653" w:rsidP="00E40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19D8050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12503A22" w14:textId="24395290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</w:tcPr>
          <w:p w14:paraId="2AD2DF41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76CB88BB" w14:textId="30181D79" w:rsidR="003B595F" w:rsidRPr="00904E4C" w:rsidRDefault="0018047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55,773</w:t>
            </w:r>
          </w:p>
        </w:tc>
        <w:tc>
          <w:tcPr>
            <w:tcW w:w="149" w:type="pct"/>
          </w:tcPr>
          <w:p w14:paraId="79495465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0D37A2DA" w14:textId="649A838D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38,893</w:t>
            </w:r>
          </w:p>
        </w:tc>
      </w:tr>
      <w:tr w:rsidR="003B595F" w:rsidRPr="00904E4C" w14:paraId="45E123E8" w14:textId="77777777">
        <w:tc>
          <w:tcPr>
            <w:tcW w:w="2349" w:type="pct"/>
          </w:tcPr>
          <w:p w14:paraId="07C13174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992E504" w14:textId="77777777" w:rsidR="003B595F" w:rsidRPr="00904E4C" w:rsidRDefault="003B595F" w:rsidP="00E40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90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6894EF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4E265D6E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30DB1F2D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147CF7F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AF02649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09F98E9F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3231C9A5" w14:textId="77777777">
        <w:trPr>
          <w:trHeight w:val="80"/>
        </w:trPr>
        <w:tc>
          <w:tcPr>
            <w:tcW w:w="2349" w:type="pct"/>
          </w:tcPr>
          <w:p w14:paraId="692B5352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7" w:type="pct"/>
          </w:tcPr>
          <w:p w14:paraId="3E285B0A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D3957D7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0BEB9858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833"/>
              </w:tabs>
              <w:spacing w:after="0"/>
              <w:ind w:left="-108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68401526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7D7840F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960849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56CA83DE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24AD7EF8" w14:textId="77777777">
        <w:tc>
          <w:tcPr>
            <w:tcW w:w="2349" w:type="pct"/>
          </w:tcPr>
          <w:p w14:paraId="3B118B4B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2B19999C" w14:textId="778352C0" w:rsidR="003B595F" w:rsidRPr="00904E4C" w:rsidRDefault="00E4303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47" w:type="pct"/>
          </w:tcPr>
          <w:p w14:paraId="1026B597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38111302" w14:textId="442995AA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51" w:type="pct"/>
            <w:gridSpan w:val="2"/>
          </w:tcPr>
          <w:p w14:paraId="02131390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0E23B01" w14:textId="257CAA6D" w:rsidR="003B595F" w:rsidRPr="00904E4C" w:rsidRDefault="00E4303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49" w:type="pct"/>
          </w:tcPr>
          <w:p w14:paraId="71FE57F9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4581EEA8" w14:textId="24365946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3B595F" w:rsidRPr="00904E4C" w14:paraId="30D812E0" w14:textId="77777777">
        <w:tc>
          <w:tcPr>
            <w:tcW w:w="2349" w:type="pct"/>
          </w:tcPr>
          <w:p w14:paraId="2EECC510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47" w:type="pct"/>
          </w:tcPr>
          <w:p w14:paraId="4C50CFE7" w14:textId="716664CD" w:rsidR="003B595F" w:rsidRPr="00904E4C" w:rsidRDefault="00E4303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7,014</w:t>
            </w:r>
          </w:p>
        </w:tc>
        <w:tc>
          <w:tcPr>
            <w:tcW w:w="147" w:type="pct"/>
          </w:tcPr>
          <w:p w14:paraId="5344A9A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0C2C8817" w14:textId="544BA0F3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51" w:type="pct"/>
            <w:gridSpan w:val="2"/>
          </w:tcPr>
          <w:p w14:paraId="236DA4D6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0596E59" w14:textId="0D3FAB02" w:rsidR="003B595F" w:rsidRPr="00904E4C" w:rsidRDefault="00E4303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5,368</w:t>
            </w:r>
          </w:p>
        </w:tc>
        <w:tc>
          <w:tcPr>
            <w:tcW w:w="149" w:type="pct"/>
          </w:tcPr>
          <w:p w14:paraId="41EB268C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</w:tcPr>
          <w:p w14:paraId="75329702" w14:textId="32C5EB18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3,871</w:t>
            </w:r>
          </w:p>
        </w:tc>
      </w:tr>
      <w:tr w:rsidR="003B595F" w:rsidRPr="00904E4C" w14:paraId="72D71C44" w14:textId="77777777">
        <w:tc>
          <w:tcPr>
            <w:tcW w:w="2349" w:type="pct"/>
          </w:tcPr>
          <w:p w14:paraId="34F7067D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7" w:type="pct"/>
          </w:tcPr>
          <w:p w14:paraId="03C0C1D4" w14:textId="1E1811CC" w:rsidR="003B595F" w:rsidRPr="00904E4C" w:rsidRDefault="00E4303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14D8A26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55DA3E33" w14:textId="55BC0F65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1" w:type="pct"/>
            <w:gridSpan w:val="2"/>
          </w:tcPr>
          <w:p w14:paraId="30911800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95279F0" w14:textId="308977A9" w:rsidR="003B595F" w:rsidRPr="00904E4C" w:rsidRDefault="00D34AD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9" w:type="pct"/>
          </w:tcPr>
          <w:p w14:paraId="7C1CC007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75FFD68F" w14:textId="73E76C27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2F5D87" w:rsidRPr="00904E4C" w14:paraId="07575D8E" w14:textId="77777777" w:rsidTr="002F5D87">
        <w:tc>
          <w:tcPr>
            <w:tcW w:w="2349" w:type="pct"/>
            <w:shd w:val="clear" w:color="auto" w:fill="auto"/>
          </w:tcPr>
          <w:p w14:paraId="64AC6928" w14:textId="77777777" w:rsidR="002F5D87" w:rsidRPr="00904E4C" w:rsidRDefault="002F5D87" w:rsidP="0032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7" w:type="pct"/>
            <w:shd w:val="clear" w:color="auto" w:fill="auto"/>
          </w:tcPr>
          <w:p w14:paraId="454B21A3" w14:textId="77777777" w:rsidR="002F5D87" w:rsidRPr="00904E4C" w:rsidRDefault="002F5D87" w:rsidP="0032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1,419</w:t>
            </w:r>
          </w:p>
        </w:tc>
        <w:tc>
          <w:tcPr>
            <w:tcW w:w="147" w:type="pct"/>
            <w:shd w:val="clear" w:color="auto" w:fill="auto"/>
          </w:tcPr>
          <w:p w14:paraId="6E563896" w14:textId="77777777" w:rsidR="002F5D87" w:rsidRPr="00904E4C" w:rsidRDefault="002F5D87" w:rsidP="0032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7CC5D28B" w14:textId="77777777" w:rsidR="002F5D87" w:rsidRPr="00904E4C" w:rsidRDefault="002F5D87" w:rsidP="0032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1,066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C2B08AB" w14:textId="77777777" w:rsidR="002F5D87" w:rsidRPr="00904E4C" w:rsidRDefault="002F5D87" w:rsidP="0032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shd w:val="clear" w:color="auto" w:fill="auto"/>
          </w:tcPr>
          <w:p w14:paraId="29F870CC" w14:textId="77777777" w:rsidR="002F5D87" w:rsidRPr="00904E4C" w:rsidRDefault="002F5D87" w:rsidP="0032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1,368</w:t>
            </w:r>
          </w:p>
        </w:tc>
        <w:tc>
          <w:tcPr>
            <w:tcW w:w="149" w:type="pct"/>
            <w:shd w:val="clear" w:color="auto" w:fill="auto"/>
          </w:tcPr>
          <w:p w14:paraId="3B0C126F" w14:textId="77777777" w:rsidR="002F5D87" w:rsidRPr="00904E4C" w:rsidRDefault="002F5D87" w:rsidP="0032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592BFB5F" w14:textId="77777777" w:rsidR="002F5D87" w:rsidRPr="00904E4C" w:rsidRDefault="002F5D87" w:rsidP="00327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1,048</w:t>
            </w:r>
          </w:p>
        </w:tc>
      </w:tr>
      <w:tr w:rsidR="003B595F" w:rsidRPr="00904E4C" w14:paraId="66BA49A7" w14:textId="77777777">
        <w:tc>
          <w:tcPr>
            <w:tcW w:w="2349" w:type="pct"/>
          </w:tcPr>
          <w:p w14:paraId="41644155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3E2B319F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A1B6F24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9836B68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31BC3885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CD10196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936A4F9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606390E3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0989" w:rsidRPr="00904E4C" w14:paraId="50981995" w14:textId="77777777">
        <w:tc>
          <w:tcPr>
            <w:tcW w:w="2349" w:type="pct"/>
          </w:tcPr>
          <w:p w14:paraId="4F4F375B" w14:textId="77777777" w:rsidR="00350989" w:rsidRPr="00904E4C" w:rsidRDefault="00350989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2D0B8157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D6DB3EF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649C9CAE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6733BCA4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6D8BBF7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3AFCB26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0A11312C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50989" w:rsidRPr="00904E4C" w14:paraId="2FFAC731" w14:textId="77777777">
        <w:tc>
          <w:tcPr>
            <w:tcW w:w="2349" w:type="pct"/>
          </w:tcPr>
          <w:p w14:paraId="0F86864B" w14:textId="77777777" w:rsidR="00350989" w:rsidRPr="00904E4C" w:rsidRDefault="00350989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36DA9A60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B613860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5BBCC378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73A3B186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9DE6733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42A03BE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14:paraId="2ADE5F4D" w14:textId="77777777" w:rsidR="00350989" w:rsidRPr="00904E4C" w:rsidRDefault="00350989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18C1CA4A" w14:textId="77777777">
        <w:trPr>
          <w:gridAfter w:val="1"/>
          <w:wAfter w:w="6" w:type="pct"/>
        </w:trPr>
        <w:tc>
          <w:tcPr>
            <w:tcW w:w="2349" w:type="pct"/>
          </w:tcPr>
          <w:p w14:paraId="13A868CF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7" w:type="pct"/>
          </w:tcPr>
          <w:p w14:paraId="3EC97835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2156D2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1B089010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328B8011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2CBCE63E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5D998BC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67C557AF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47B28F49" w14:textId="77777777">
        <w:trPr>
          <w:gridAfter w:val="1"/>
          <w:wAfter w:w="6" w:type="pct"/>
        </w:trPr>
        <w:tc>
          <w:tcPr>
            <w:tcW w:w="2349" w:type="pct"/>
          </w:tcPr>
          <w:p w14:paraId="5D7A3A12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35129F6E" w14:textId="57BFBF80" w:rsidR="003B595F" w:rsidRPr="00904E4C" w:rsidRDefault="00DD6E96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7" w:type="pct"/>
          </w:tcPr>
          <w:p w14:paraId="267AFF1A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57994E81" w14:textId="39885F60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369</w:t>
            </w:r>
          </w:p>
        </w:tc>
        <w:tc>
          <w:tcPr>
            <w:tcW w:w="151" w:type="pct"/>
            <w:gridSpan w:val="2"/>
          </w:tcPr>
          <w:p w14:paraId="2F657E56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3AC6A0E" w14:textId="6443BAC5" w:rsidR="003B595F" w:rsidRPr="00904E4C" w:rsidRDefault="00DD6E96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9" w:type="pct"/>
          </w:tcPr>
          <w:p w14:paraId="686D797E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4ADAD1E1" w14:textId="401068D3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356</w:t>
            </w:r>
          </w:p>
        </w:tc>
      </w:tr>
      <w:tr w:rsidR="003B595F" w:rsidRPr="00904E4C" w14:paraId="65EB5F37" w14:textId="77777777">
        <w:trPr>
          <w:gridAfter w:val="1"/>
          <w:wAfter w:w="6" w:type="pct"/>
        </w:trPr>
        <w:tc>
          <w:tcPr>
            <w:tcW w:w="2349" w:type="pct"/>
          </w:tcPr>
          <w:p w14:paraId="61538019" w14:textId="77777777" w:rsidR="003B595F" w:rsidRPr="00BF270E" w:rsidRDefault="003B595F" w:rsidP="003B595F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5B66258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8B9D1AD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0BADD7CE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273CBA5A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FC5D13B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2F8A9A9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5891A171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3D690821" w14:textId="77777777">
        <w:trPr>
          <w:gridAfter w:val="1"/>
          <w:wAfter w:w="6" w:type="pct"/>
        </w:trPr>
        <w:tc>
          <w:tcPr>
            <w:tcW w:w="2349" w:type="pct"/>
          </w:tcPr>
          <w:p w14:paraId="282FC899" w14:textId="77777777" w:rsidR="003B595F" w:rsidRPr="00904E4C" w:rsidRDefault="003B595F" w:rsidP="003B595F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270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7" w:type="pct"/>
          </w:tcPr>
          <w:p w14:paraId="4C2F70B2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30331B5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3C96CCD0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gridSpan w:val="2"/>
          </w:tcPr>
          <w:p w14:paraId="003C1C29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110725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14BDD67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46797ACE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B595F" w:rsidRPr="00904E4C" w14:paraId="06DDF78B" w14:textId="77777777" w:rsidTr="00A73617">
        <w:trPr>
          <w:gridAfter w:val="1"/>
          <w:wAfter w:w="6" w:type="pct"/>
        </w:trPr>
        <w:tc>
          <w:tcPr>
            <w:tcW w:w="2349" w:type="pct"/>
            <w:shd w:val="clear" w:color="auto" w:fill="auto"/>
          </w:tcPr>
          <w:p w14:paraId="0169A4EC" w14:textId="77777777" w:rsidR="003B595F" w:rsidRPr="00350D3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D3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47" w:type="pct"/>
            <w:shd w:val="clear" w:color="auto" w:fill="auto"/>
          </w:tcPr>
          <w:p w14:paraId="4CE8976C" w14:textId="7C7A7317" w:rsidR="003B595F" w:rsidRPr="00350D3C" w:rsidRDefault="00A406DB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11,012</w:t>
            </w:r>
          </w:p>
        </w:tc>
        <w:tc>
          <w:tcPr>
            <w:tcW w:w="147" w:type="pct"/>
            <w:shd w:val="clear" w:color="auto" w:fill="auto"/>
          </w:tcPr>
          <w:p w14:paraId="1205F217" w14:textId="77777777" w:rsidR="003B595F" w:rsidRPr="00350D3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092511DC" w14:textId="2A9E9B08" w:rsidR="003B595F" w:rsidRPr="00350D3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10,564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E2ACC8E" w14:textId="77777777" w:rsidR="003B595F" w:rsidRPr="00350D3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shd w:val="clear" w:color="auto" w:fill="auto"/>
          </w:tcPr>
          <w:p w14:paraId="7AF66728" w14:textId="0ECC8465" w:rsidR="003B595F" w:rsidRPr="00350D3C" w:rsidRDefault="00A406DB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9,996</w:t>
            </w:r>
          </w:p>
        </w:tc>
        <w:tc>
          <w:tcPr>
            <w:tcW w:w="149" w:type="pct"/>
            <w:shd w:val="clear" w:color="auto" w:fill="auto"/>
          </w:tcPr>
          <w:p w14:paraId="59E0683C" w14:textId="77777777" w:rsidR="003B595F" w:rsidRPr="00350D3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  <w:shd w:val="clear" w:color="auto" w:fill="auto"/>
          </w:tcPr>
          <w:p w14:paraId="110BA5A2" w14:textId="374D9F38" w:rsidR="003B595F" w:rsidRPr="00350D3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9,965</w:t>
            </w:r>
          </w:p>
        </w:tc>
      </w:tr>
      <w:tr w:rsidR="003B595F" w:rsidRPr="00904E4C" w14:paraId="39299117" w14:textId="77777777" w:rsidTr="00130C96">
        <w:trPr>
          <w:gridAfter w:val="1"/>
          <w:wAfter w:w="6" w:type="pct"/>
        </w:trPr>
        <w:tc>
          <w:tcPr>
            <w:tcW w:w="2349" w:type="pct"/>
          </w:tcPr>
          <w:p w14:paraId="0C6E521C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F50C200" w14:textId="045DC97D" w:rsidR="003B595F" w:rsidRPr="00904E4C" w:rsidRDefault="00A406DB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</w:t>
            </w:r>
          </w:p>
        </w:tc>
        <w:tc>
          <w:tcPr>
            <w:tcW w:w="147" w:type="pct"/>
            <w:shd w:val="clear" w:color="auto" w:fill="auto"/>
          </w:tcPr>
          <w:p w14:paraId="582F854A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95B80" w14:textId="04DF859F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1D7FB65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25D40685" w14:textId="2DB0E8A8" w:rsidR="003B595F" w:rsidRPr="00904E4C" w:rsidRDefault="00A406DB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49" w:type="pct"/>
          </w:tcPr>
          <w:p w14:paraId="520AD1F7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425CCAC" w14:textId="2CA9EFE1" w:rsidR="003B595F" w:rsidRPr="00904E4C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</w:tr>
      <w:tr w:rsidR="003B595F" w:rsidRPr="00904E4C" w14:paraId="5DB9B2E4" w14:textId="77777777" w:rsidTr="00A73617">
        <w:trPr>
          <w:gridAfter w:val="1"/>
          <w:wAfter w:w="6" w:type="pct"/>
        </w:trPr>
        <w:tc>
          <w:tcPr>
            <w:tcW w:w="2349" w:type="pct"/>
            <w:shd w:val="clear" w:color="auto" w:fill="auto"/>
          </w:tcPr>
          <w:p w14:paraId="0AAFF873" w14:textId="77777777" w:rsidR="003B595F" w:rsidRPr="00904E4C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B0622" w14:textId="6DA1666A" w:rsidR="003B595F" w:rsidRPr="00904E4C" w:rsidRDefault="00A406DB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11,097</w:t>
            </w:r>
          </w:p>
        </w:tc>
        <w:tc>
          <w:tcPr>
            <w:tcW w:w="147" w:type="pct"/>
            <w:shd w:val="clear" w:color="auto" w:fill="auto"/>
          </w:tcPr>
          <w:p w14:paraId="3C86FC3A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7078D" w14:textId="72981DC3" w:rsidR="003B595F" w:rsidRPr="00372DDE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10,645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43974D4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3C33B" w14:textId="4BD01856" w:rsidR="003B595F" w:rsidRPr="00904E4C" w:rsidRDefault="00A406DB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10,066</w:t>
            </w:r>
          </w:p>
        </w:tc>
        <w:tc>
          <w:tcPr>
            <w:tcW w:w="149" w:type="pct"/>
            <w:shd w:val="clear" w:color="auto" w:fill="auto"/>
          </w:tcPr>
          <w:p w14:paraId="31A57C96" w14:textId="77777777" w:rsidR="003B595F" w:rsidRPr="00904E4C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34A94B47" w14:textId="25D5C736" w:rsidR="003B595F" w:rsidRPr="00BB5751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10,032</w:t>
            </w:r>
          </w:p>
        </w:tc>
      </w:tr>
    </w:tbl>
    <w:p w14:paraId="06BC1797" w14:textId="78E19F12" w:rsidR="003B595F" w:rsidRDefault="003B595F" w:rsidP="005F3717">
      <w:pPr>
        <w:rPr>
          <w:rFonts w:asciiTheme="majorBidi" w:hAnsiTheme="majorBidi" w:cstheme="majorBidi"/>
          <w:sz w:val="30"/>
          <w:szCs w:val="30"/>
        </w:rPr>
      </w:pPr>
    </w:p>
    <w:p w14:paraId="29B082D5" w14:textId="44CAA663" w:rsidR="00E647CB" w:rsidRPr="00AD7AA5" w:rsidRDefault="00E647CB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CF798E">
        <w:rPr>
          <w:rFonts w:asciiTheme="majorBidi" w:hAnsiTheme="majorBidi" w:cstheme="majorBidi"/>
          <w:sz w:val="30"/>
          <w:szCs w:val="30"/>
        </w:rPr>
        <w:t>31</w:t>
      </w:r>
      <w:r w:rsidR="00BE499A">
        <w:rPr>
          <w:rFonts w:asciiTheme="majorBidi" w:hAnsiTheme="majorBidi" w:cstheme="majorBidi"/>
          <w:sz w:val="30"/>
          <w:szCs w:val="30"/>
        </w:rPr>
        <w:t xml:space="preserve"> </w:t>
      </w:r>
      <w:r w:rsidR="00BE499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F798E">
        <w:rPr>
          <w:rFonts w:asciiTheme="majorBidi" w:hAnsiTheme="majorBidi" w:cstheme="majorBidi"/>
          <w:sz w:val="30"/>
          <w:szCs w:val="30"/>
        </w:rPr>
        <w:t>2566</w:t>
      </w:r>
      <w:r w:rsidR="00372DD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AD7A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F798E">
        <w:rPr>
          <w:rFonts w:asciiTheme="majorBidi" w:hAnsiTheme="majorBidi" w:cstheme="majorBidi"/>
          <w:sz w:val="30"/>
          <w:szCs w:val="30"/>
        </w:rPr>
        <w:t>31</w:t>
      </w:r>
      <w:r w:rsidR="00372DD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AD7A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>
        <w:rPr>
          <w:rFonts w:asciiTheme="majorBidi" w:hAnsiTheme="majorBidi" w:cstheme="majorBidi"/>
          <w:sz w:val="30"/>
          <w:szCs w:val="30"/>
        </w:rPr>
        <w:t>2565</w:t>
      </w:r>
      <w:r w:rsidR="00372DD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6"/>
        <w:gridCol w:w="262"/>
        <w:gridCol w:w="15"/>
        <w:gridCol w:w="1086"/>
        <w:gridCol w:w="17"/>
        <w:gridCol w:w="251"/>
        <w:gridCol w:w="17"/>
        <w:gridCol w:w="1068"/>
        <w:gridCol w:w="17"/>
        <w:gridCol w:w="238"/>
        <w:gridCol w:w="7"/>
        <w:gridCol w:w="1128"/>
      </w:tblGrid>
      <w:tr w:rsidR="003B595F" w:rsidRPr="00BC2804" w14:paraId="40558CCB" w14:textId="77777777" w:rsidTr="003B595F">
        <w:tc>
          <w:tcPr>
            <w:tcW w:w="2159" w:type="pct"/>
            <w:shd w:val="clear" w:color="auto" w:fill="auto"/>
          </w:tcPr>
          <w:p w14:paraId="078E9F60" w14:textId="702D6923" w:rsidR="003B595F" w:rsidRPr="00BC2804" w:rsidRDefault="003B595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6" w:type="pct"/>
            <w:gridSpan w:val="4"/>
            <w:shd w:val="clear" w:color="auto" w:fill="auto"/>
          </w:tcPr>
          <w:p w14:paraId="0584DA41" w14:textId="77777777" w:rsidR="003B595F" w:rsidRPr="00BC2804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B5A1D0" w14:textId="77777777" w:rsidR="003B595F" w:rsidRPr="00BC2804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6"/>
            <w:shd w:val="clear" w:color="auto" w:fill="auto"/>
          </w:tcPr>
          <w:p w14:paraId="570D9D3A" w14:textId="77777777" w:rsidR="003B595F" w:rsidRPr="00BC2804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3B595F" w:rsidRPr="00BC2804" w14:paraId="06903903" w14:textId="77777777" w:rsidTr="003B595F">
        <w:tc>
          <w:tcPr>
            <w:tcW w:w="2159" w:type="pct"/>
            <w:shd w:val="clear" w:color="auto" w:fill="auto"/>
          </w:tcPr>
          <w:p w14:paraId="1AA563F7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5F8A85D" w14:textId="65C56EA5" w:rsidR="003B595F" w:rsidRPr="003B595F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3F5FCE84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9826E20" w14:textId="4832CB73" w:rsidR="003B595F" w:rsidRPr="003B595F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BC7A919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AF1E5E" w14:textId="0F979298" w:rsidR="003B595F" w:rsidRPr="001E17E3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1A2CC069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1DE41D4" w14:textId="4D403A5B" w:rsidR="003B595F" w:rsidRPr="001E17E3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B595F" w:rsidRPr="00BC2804" w14:paraId="36CE4A90" w14:textId="77777777" w:rsidTr="003B595F">
        <w:tc>
          <w:tcPr>
            <w:tcW w:w="2159" w:type="pct"/>
            <w:shd w:val="clear" w:color="auto" w:fill="auto"/>
          </w:tcPr>
          <w:p w14:paraId="2D070F9B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2EE6835" w14:textId="08F2E41E" w:rsidR="003B595F" w:rsidRPr="003B595F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0F2063E4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8A4E2DE" w14:textId="0EA8BFF7" w:rsidR="003B595F" w:rsidRPr="003B595F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8A0429B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727F39F" w14:textId="71A46FFE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32BA0742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5B5496B" w14:textId="78085B51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B595F" w:rsidRPr="00BC2804" w14:paraId="29479348" w14:textId="77777777" w:rsidTr="00D34AED">
        <w:tc>
          <w:tcPr>
            <w:tcW w:w="2159" w:type="pct"/>
            <w:shd w:val="clear" w:color="auto" w:fill="auto"/>
          </w:tcPr>
          <w:p w14:paraId="230F5519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1" w:type="pct"/>
            <w:gridSpan w:val="12"/>
            <w:shd w:val="clear" w:color="auto" w:fill="auto"/>
          </w:tcPr>
          <w:p w14:paraId="1E40714F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085C" w:rsidRPr="00BC2804" w14:paraId="728FD322" w14:textId="77777777" w:rsidTr="00D34AED">
        <w:tc>
          <w:tcPr>
            <w:tcW w:w="2159" w:type="pct"/>
            <w:shd w:val="clear" w:color="auto" w:fill="auto"/>
          </w:tcPr>
          <w:p w14:paraId="440B9DB6" w14:textId="543D52AD" w:rsidR="0062085C" w:rsidRPr="00D34AED" w:rsidRDefault="0062085C" w:rsidP="0062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AE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0CAE353F" w14:textId="7B5EA7B4" w:rsidR="0062085C" w:rsidRPr="0062085C" w:rsidRDefault="0062085C" w:rsidP="0062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3D7B78" w14:textId="77777777" w:rsidR="0062085C" w:rsidRPr="00BC2804" w:rsidRDefault="0062085C" w:rsidP="0062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5BB66C4E" w14:textId="2D25B29C" w:rsidR="0062085C" w:rsidRPr="00BC2804" w:rsidRDefault="0062085C" w:rsidP="0062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065D1A5" w14:textId="77777777" w:rsidR="0062085C" w:rsidRPr="00BC2804" w:rsidRDefault="0062085C" w:rsidP="0062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D284A3B" w14:textId="3B83B7B3" w:rsidR="0062085C" w:rsidRPr="0062085C" w:rsidRDefault="0062085C" w:rsidP="0062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30" w:type="pct"/>
            <w:shd w:val="clear" w:color="auto" w:fill="auto"/>
          </w:tcPr>
          <w:p w14:paraId="6DB4A87A" w14:textId="77777777" w:rsidR="0062085C" w:rsidRPr="00BC2804" w:rsidRDefault="0062085C" w:rsidP="0062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46B03FE3" w14:textId="7646B0A8" w:rsidR="0062085C" w:rsidRPr="00BC2804" w:rsidRDefault="0062085C" w:rsidP="00620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4DD208C0" w14:textId="2A3BF8EB" w:rsidR="003B595F" w:rsidRDefault="003B595F" w:rsidP="003B5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cstheme="minorBidi"/>
        </w:rPr>
      </w:pPr>
    </w:p>
    <w:p w14:paraId="59C915BA" w14:textId="77777777" w:rsidR="003B39AC" w:rsidRDefault="003B39AC" w:rsidP="003B5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cstheme="minorBidi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3B595F" w:rsidRPr="00BC2804" w14:paraId="0329BEF5" w14:textId="77777777">
        <w:trPr>
          <w:tblHeader/>
        </w:trPr>
        <w:tc>
          <w:tcPr>
            <w:tcW w:w="2158" w:type="pct"/>
            <w:shd w:val="clear" w:color="auto" w:fill="auto"/>
          </w:tcPr>
          <w:p w14:paraId="4C417446" w14:textId="7E70034F" w:rsidR="003B595F" w:rsidRPr="00BC2804" w:rsidRDefault="003B595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1" w:name="OLE_LINK3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</w:t>
            </w:r>
            <w:r w:rsidR="009236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้</w:t>
            </w:r>
            <w:r w:rsidR="003B39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="00E237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อื่</w:t>
            </w:r>
            <w:r w:rsidR="009236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355" w:type="pct"/>
            <w:gridSpan w:val="3"/>
            <w:shd w:val="clear" w:color="auto" w:fill="auto"/>
          </w:tcPr>
          <w:p w14:paraId="0616708F" w14:textId="77777777" w:rsidR="003B595F" w:rsidRPr="00BC2804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5E8CA3C" w14:textId="77777777" w:rsidR="003B595F" w:rsidRPr="00BC2804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shd w:val="clear" w:color="auto" w:fill="auto"/>
          </w:tcPr>
          <w:p w14:paraId="6EA320AF" w14:textId="77777777" w:rsidR="003B595F" w:rsidRPr="00BC2804" w:rsidRDefault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5F" w:rsidRPr="00BC2804" w14:paraId="61AF3A2B" w14:textId="77777777" w:rsidTr="003B595F">
        <w:trPr>
          <w:tblHeader/>
        </w:trPr>
        <w:tc>
          <w:tcPr>
            <w:tcW w:w="2158" w:type="pct"/>
            <w:shd w:val="clear" w:color="auto" w:fill="auto"/>
          </w:tcPr>
          <w:p w14:paraId="3B3F6370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9D694F6" w14:textId="38707682" w:rsidR="003B595F" w:rsidRPr="001E17E3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1" w:type="pct"/>
            <w:shd w:val="clear" w:color="auto" w:fill="auto"/>
          </w:tcPr>
          <w:p w14:paraId="081D499C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69D878A" w14:textId="1FF45199" w:rsidR="003B595F" w:rsidRPr="001E17E3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446596DE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859A568" w14:textId="276D1CC7" w:rsidR="003B595F" w:rsidRPr="001E17E3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722B49B1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1B6ED03" w14:textId="31FC09DB" w:rsidR="003B595F" w:rsidRPr="001E17E3" w:rsidRDefault="00CF798E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B59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59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B595F" w:rsidRPr="00BC2804" w14:paraId="1A9CF605" w14:textId="77777777" w:rsidTr="003B595F">
        <w:trPr>
          <w:tblHeader/>
        </w:trPr>
        <w:tc>
          <w:tcPr>
            <w:tcW w:w="2158" w:type="pct"/>
            <w:shd w:val="clear" w:color="auto" w:fill="auto"/>
          </w:tcPr>
          <w:p w14:paraId="738F6756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F7C4022" w14:textId="0305C6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3CB54CDE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252A570" w14:textId="7B992EDB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07A1636D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7006BE" w14:textId="5C399780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45BF7F10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7A730F" w14:textId="39FF2D62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B595F" w:rsidRPr="00BC2804" w14:paraId="7BE847D8" w14:textId="77777777">
        <w:trPr>
          <w:tblHeader/>
        </w:trPr>
        <w:tc>
          <w:tcPr>
            <w:tcW w:w="2158" w:type="pct"/>
            <w:shd w:val="clear" w:color="auto" w:fill="auto"/>
          </w:tcPr>
          <w:p w14:paraId="1296E30E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41913D45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B595F" w:rsidRPr="00BC2804" w14:paraId="20102962" w14:textId="77777777" w:rsidTr="008708F6">
        <w:tc>
          <w:tcPr>
            <w:tcW w:w="2158" w:type="pct"/>
            <w:shd w:val="clear" w:color="auto" w:fill="auto"/>
          </w:tcPr>
          <w:p w14:paraId="19192A20" w14:textId="77777777" w:rsidR="003B595F" w:rsidRPr="00BC2804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7571BC74" w14:textId="6670A9F9" w:rsidR="003B595F" w:rsidRPr="0033508A" w:rsidRDefault="0033508A" w:rsidP="00335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28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7579C23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70DB711" w14:textId="6ACFC84A" w:rsidR="003B595F" w:rsidRPr="00D026EE" w:rsidRDefault="008708F6" w:rsidP="00870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28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34E48A" w14:textId="77777777" w:rsidR="003B595F" w:rsidRPr="008708F6" w:rsidRDefault="003B595F" w:rsidP="00870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4C30420C" w14:textId="38F4805F" w:rsidR="003B595F" w:rsidRPr="00BC2804" w:rsidRDefault="00465F93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1,126</w:t>
            </w:r>
          </w:p>
        </w:tc>
        <w:tc>
          <w:tcPr>
            <w:tcW w:w="143" w:type="pct"/>
            <w:shd w:val="clear" w:color="auto" w:fill="auto"/>
          </w:tcPr>
          <w:p w14:paraId="72629DDF" w14:textId="77777777" w:rsidR="003B595F" w:rsidRPr="00BC2804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4F7A35" w14:textId="0F47060D" w:rsidR="003B595F" w:rsidRPr="00BC2804" w:rsidRDefault="00CF798E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3B595F" w:rsidRPr="00BC2804" w14:paraId="50B82795" w14:textId="77777777" w:rsidTr="003B595F">
        <w:tc>
          <w:tcPr>
            <w:tcW w:w="2158" w:type="pct"/>
            <w:shd w:val="clear" w:color="auto" w:fill="FFFFFF"/>
          </w:tcPr>
          <w:p w14:paraId="27105E2F" w14:textId="77777777" w:rsidR="003B595F" w:rsidRPr="00BC2804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39F9F2C9" w14:textId="58567FF2" w:rsidR="003B595F" w:rsidRPr="00465F93" w:rsidRDefault="00465F93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D34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151" w:type="pct"/>
          </w:tcPr>
          <w:p w14:paraId="44E3EE53" w14:textId="77777777" w:rsidR="003B595F" w:rsidRPr="00BC2804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73AAFCE" w14:textId="1443342B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45" w:type="pct"/>
          </w:tcPr>
          <w:p w14:paraId="217760E2" w14:textId="77777777" w:rsidR="003B595F" w:rsidRPr="00BC2804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BCC7911" w14:textId="0AD42920" w:rsidR="003B595F" w:rsidRPr="00465F93" w:rsidRDefault="00465F93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D34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143" w:type="pct"/>
          </w:tcPr>
          <w:p w14:paraId="6E4D7F81" w14:textId="77777777" w:rsidR="003B595F" w:rsidRPr="00BC2804" w:rsidRDefault="003B595F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215B4B" w14:textId="29F62899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</w:tr>
      <w:tr w:rsidR="003B595F" w:rsidRPr="00BC2804" w14:paraId="38B128FE" w14:textId="77777777" w:rsidTr="003B595F">
        <w:tc>
          <w:tcPr>
            <w:tcW w:w="2158" w:type="pct"/>
            <w:shd w:val="clear" w:color="auto" w:fill="auto"/>
          </w:tcPr>
          <w:p w14:paraId="4A4065B8" w14:textId="0C3D7D07" w:rsidR="003B595F" w:rsidRPr="00BC2804" w:rsidRDefault="008660AA" w:rsidP="003B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B301E" w14:textId="7080E48B" w:rsidR="003B595F" w:rsidRPr="00CA17BC" w:rsidRDefault="00CA17BC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D34A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="00DB3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2DC1B46F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3CF60" w14:textId="58B638A2" w:rsidR="003B595F" w:rsidRPr="00DB3574" w:rsidRDefault="00DB3574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1,774</w:t>
            </w:r>
          </w:p>
        </w:tc>
        <w:tc>
          <w:tcPr>
            <w:tcW w:w="145" w:type="pct"/>
            <w:shd w:val="clear" w:color="auto" w:fill="auto"/>
          </w:tcPr>
          <w:p w14:paraId="0DA799E7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E87D" w14:textId="3DECA671" w:rsidR="003B595F" w:rsidRPr="00465F93" w:rsidRDefault="00465F93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D34A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B3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143" w:type="pct"/>
            <w:shd w:val="clear" w:color="auto" w:fill="auto"/>
          </w:tcPr>
          <w:p w14:paraId="1D2EFEBF" w14:textId="77777777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9844" w14:textId="21C2902F" w:rsidR="003B595F" w:rsidRPr="00BC2804" w:rsidRDefault="003B595F" w:rsidP="003B5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bookmarkEnd w:id="1"/>
    </w:tbl>
    <w:p w14:paraId="0CD71A29" w14:textId="77777777" w:rsidR="003B595F" w:rsidRPr="00AD7AA5" w:rsidRDefault="003B595F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735AD4D" w14:textId="20565B38" w:rsidR="0076118A" w:rsidRDefault="0076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1"/>
        <w:gridCol w:w="1169"/>
        <w:gridCol w:w="268"/>
        <w:gridCol w:w="1261"/>
        <w:gridCol w:w="269"/>
        <w:gridCol w:w="1170"/>
        <w:gridCol w:w="269"/>
        <w:gridCol w:w="1261"/>
      </w:tblGrid>
      <w:tr w:rsidR="00E77C5B" w:rsidRPr="00AD7AA5" w14:paraId="58BED26A" w14:textId="77777777" w:rsidTr="00EC43D3">
        <w:tc>
          <w:tcPr>
            <w:tcW w:w="1949" w:type="pct"/>
          </w:tcPr>
          <w:p w14:paraId="5EB2B85A" w14:textId="18F67B53" w:rsidR="00E77C5B" w:rsidRPr="00AD7AA5" w:rsidRDefault="00B05B82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</w:rPr>
              <w:lastRenderedPageBreak/>
              <w:br w:type="page"/>
            </w:r>
            <w:r w:rsidR="00E77C5B"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957428B" w14:textId="77777777" w:rsidR="00E77C5B" w:rsidRPr="00AD7AA5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AD7AA5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3" w:type="pct"/>
            <w:gridSpan w:val="3"/>
            <w:tcBorders>
              <w:bottom w:val="nil"/>
            </w:tcBorders>
          </w:tcPr>
          <w:p w14:paraId="714AAC3F" w14:textId="77777777" w:rsidR="00E77C5B" w:rsidRPr="00AD7AA5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4E0" w:rsidRPr="00AD7AA5" w14:paraId="0375905E" w14:textId="77777777" w:rsidTr="006E3A01">
        <w:tc>
          <w:tcPr>
            <w:tcW w:w="1949" w:type="pct"/>
          </w:tcPr>
          <w:p w14:paraId="2B9B0B25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6074DB9" w14:textId="6AB990D6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113DB6C2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9" w:type="pct"/>
          </w:tcPr>
          <w:p w14:paraId="0798F065" w14:textId="66602F5A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5DF554E" w14:textId="536EEA44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63D85106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7CA93C27" w14:textId="5A2732E8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974E0" w:rsidRPr="00AD7AA5" w14:paraId="0EAFB891" w14:textId="77777777" w:rsidTr="006E3A01">
        <w:tc>
          <w:tcPr>
            <w:tcW w:w="1949" w:type="pct"/>
          </w:tcPr>
          <w:p w14:paraId="503024B7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1FD4DA8" w14:textId="09C85A1E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4" w:type="pct"/>
          </w:tcPr>
          <w:p w14:paraId="4D990351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22119BD" w14:textId="03AAB75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4AE51CEF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293DC49" w14:textId="3E307568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0D76B6BD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1E4D1873" w14:textId="390C6A42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8974E0" w:rsidRPr="00AD7AA5" w14:paraId="3AB5A6B6" w14:textId="77777777" w:rsidTr="00471EA6">
        <w:tc>
          <w:tcPr>
            <w:tcW w:w="1949" w:type="pct"/>
          </w:tcPr>
          <w:p w14:paraId="06483C6A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</w:tcPr>
          <w:p w14:paraId="1C4268A8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4E0" w:rsidRPr="00AD7AA5" w14:paraId="6959A0BE" w14:textId="77777777" w:rsidTr="00471EA6">
        <w:tc>
          <w:tcPr>
            <w:tcW w:w="1949" w:type="pct"/>
          </w:tcPr>
          <w:p w14:paraId="65C95800" w14:textId="77777777" w:rsidR="008974E0" w:rsidRPr="00AD7AA5" w:rsidRDefault="008974E0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shd w:val="clear" w:color="auto" w:fill="FFFFFF" w:themeFill="background1"/>
          </w:tcPr>
          <w:p w14:paraId="7841E791" w14:textId="3D44855B" w:rsidR="008974E0" w:rsidRPr="00AD7AA5" w:rsidRDefault="003350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shd w:val="clear" w:color="auto" w:fill="FFFFFF" w:themeFill="background1"/>
          </w:tcPr>
          <w:p w14:paraId="135D9147" w14:textId="77777777" w:rsidR="008974E0" w:rsidRPr="00AD7AA5" w:rsidRDefault="008974E0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FFFFFF" w:themeFill="background1"/>
          </w:tcPr>
          <w:p w14:paraId="079AFDFA" w14:textId="4534FFEF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8974E0" w:rsidRPr="00AD7AA5" w:rsidRDefault="008974E0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1A12193D" w14:textId="0E20E4C4" w:rsidR="008974E0" w:rsidRPr="00AD7AA5" w:rsidRDefault="003350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FFFFFF" w:themeFill="background1"/>
          </w:tcPr>
          <w:p w14:paraId="435EE7EA" w14:textId="77777777" w:rsidR="008974E0" w:rsidRPr="00AD7AA5" w:rsidRDefault="008974E0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FFFFFF" w:themeFill="background1"/>
          </w:tcPr>
          <w:p w14:paraId="2AF3E309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6A5ACA0E" w14:textId="161105ED" w:rsidR="00251EB1" w:rsidRPr="00AD7AA5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0"/>
        <w:gridCol w:w="273"/>
        <w:gridCol w:w="1263"/>
      </w:tblGrid>
      <w:tr w:rsidR="00813ED1" w:rsidRPr="00AD7AA5" w14:paraId="12A61DD2" w14:textId="77777777" w:rsidTr="00EC43D3">
        <w:tc>
          <w:tcPr>
            <w:tcW w:w="1941" w:type="pct"/>
          </w:tcPr>
          <w:p w14:paraId="6ACFE582" w14:textId="0A20EA60" w:rsidR="00813ED1" w:rsidRPr="00AD7AA5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4" w:type="pct"/>
            <w:gridSpan w:val="3"/>
            <w:tcBorders>
              <w:bottom w:val="nil"/>
            </w:tcBorders>
          </w:tcPr>
          <w:p w14:paraId="44A48CA9" w14:textId="77777777" w:rsidR="00813ED1" w:rsidRPr="00AD7AA5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AD7AA5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  <w:tcBorders>
              <w:bottom w:val="nil"/>
            </w:tcBorders>
          </w:tcPr>
          <w:p w14:paraId="75E2A378" w14:textId="77777777" w:rsidR="00813ED1" w:rsidRPr="00AD7AA5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974E0" w:rsidRPr="00AD7AA5" w14:paraId="695F3BB5" w14:textId="77777777" w:rsidTr="00EC43D3">
        <w:trPr>
          <w:trHeight w:val="119"/>
        </w:trPr>
        <w:tc>
          <w:tcPr>
            <w:tcW w:w="1941" w:type="pct"/>
          </w:tcPr>
          <w:p w14:paraId="4E5CF57B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5F4254E9" w14:textId="154E0A3F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3F11478" w14:textId="08007CA7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38FFCEBC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3F92DCF" w14:textId="5DC63CA5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974E0" w:rsidRPr="00AD7AA5" w14:paraId="538DC5E0" w14:textId="77777777" w:rsidTr="00EC43D3">
        <w:trPr>
          <w:trHeight w:val="245"/>
        </w:trPr>
        <w:tc>
          <w:tcPr>
            <w:tcW w:w="1941" w:type="pct"/>
          </w:tcPr>
          <w:p w14:paraId="09D2B212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73061987" w14:textId="52E581E6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5B549C34" w14:textId="5C55F3EB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493A0DE9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C6E039E" w14:textId="5F417DCC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8974E0" w:rsidRPr="00AD7AA5" w14:paraId="3489B60F" w14:textId="77777777" w:rsidTr="00343BAE">
        <w:tc>
          <w:tcPr>
            <w:tcW w:w="1941" w:type="pct"/>
            <w:tcBorders>
              <w:bottom w:val="nil"/>
            </w:tcBorders>
          </w:tcPr>
          <w:p w14:paraId="00ECF76C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59" w:type="pct"/>
            <w:gridSpan w:val="7"/>
            <w:tcBorders>
              <w:top w:val="nil"/>
              <w:bottom w:val="nil"/>
            </w:tcBorders>
          </w:tcPr>
          <w:p w14:paraId="1DDCA3EE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974E0" w:rsidRPr="00AD7AA5" w14:paraId="710D2060" w14:textId="77777777" w:rsidTr="00343BAE">
        <w:tc>
          <w:tcPr>
            <w:tcW w:w="1941" w:type="pct"/>
            <w:tcBorders>
              <w:bottom w:val="nil"/>
            </w:tcBorders>
          </w:tcPr>
          <w:p w14:paraId="221A1F33" w14:textId="77777777" w:rsidR="008974E0" w:rsidRPr="00AD7AA5" w:rsidRDefault="008974E0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F2BBD22" w14:textId="05FC05D2" w:rsidR="008974E0" w:rsidRPr="00AD7AA5" w:rsidRDefault="00D7478A" w:rsidP="00D7478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C039C21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18966D2" w14:textId="3BC4009B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6AF74125" w14:textId="58B93B1C" w:rsidR="008974E0" w:rsidRPr="00AD7AA5" w:rsidRDefault="00D747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37,055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A8B14B7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34A67617" w14:textId="10DDBFD4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22,724</w:t>
            </w:r>
          </w:p>
        </w:tc>
      </w:tr>
    </w:tbl>
    <w:p w14:paraId="245FCBC9" w14:textId="5F5066D9" w:rsidR="00D22D59" w:rsidRPr="00AD7AA5" w:rsidRDefault="00D22D59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61"/>
        <w:gridCol w:w="263"/>
        <w:gridCol w:w="1172"/>
        <w:gridCol w:w="271"/>
        <w:gridCol w:w="1263"/>
      </w:tblGrid>
      <w:tr w:rsidR="00203872" w:rsidRPr="00AD7AA5" w14:paraId="081169F6" w14:textId="77777777" w:rsidTr="008F34F2">
        <w:trPr>
          <w:tblHeader/>
        </w:trPr>
        <w:tc>
          <w:tcPr>
            <w:tcW w:w="1941" w:type="pct"/>
          </w:tcPr>
          <w:p w14:paraId="0A199E9D" w14:textId="44FE78D8" w:rsidR="00B036A2" w:rsidRPr="00AD7AA5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</w:t>
            </w:r>
            <w:r w:rsidR="003B39AC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458" w:type="pct"/>
            <w:gridSpan w:val="3"/>
          </w:tcPr>
          <w:p w14:paraId="13E6902E" w14:textId="77777777" w:rsidR="00B036A2" w:rsidRPr="00AD7AA5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F35EF75" w14:textId="77777777" w:rsidR="00B036A2" w:rsidRPr="00AD7AA5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23301E91" w14:textId="77777777" w:rsidR="00B036A2" w:rsidRPr="00AD7AA5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974E0" w:rsidRPr="00AD7AA5" w14:paraId="5D83A323" w14:textId="77777777" w:rsidTr="00EC43D3">
        <w:trPr>
          <w:tblHeader/>
        </w:trPr>
        <w:tc>
          <w:tcPr>
            <w:tcW w:w="1941" w:type="pct"/>
          </w:tcPr>
          <w:p w14:paraId="3CED2B2A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19DC598" w14:textId="4BBF3FE1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4CB2422B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A13F77" w14:textId="0F30EF99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2" w:type="pct"/>
          </w:tcPr>
          <w:p w14:paraId="5E0C9BE2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2043C670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3906766D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7FA044C" w14:textId="6DBAFD3F" w:rsidR="008974E0" w:rsidRPr="00AD7AA5" w:rsidRDefault="00CF798E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974E0" w:rsidRPr="00AD7AA5" w14:paraId="14266AE6" w14:textId="77777777" w:rsidTr="00EC43D3">
        <w:trPr>
          <w:tblHeader/>
        </w:trPr>
        <w:tc>
          <w:tcPr>
            <w:tcW w:w="1941" w:type="pct"/>
          </w:tcPr>
          <w:p w14:paraId="1F1AA835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CB3C8AD" w14:textId="21C9F82F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7826835D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88A83EA" w14:textId="530E9A21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74F38F08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0DB193EE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5E3561F4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0FBBA49" w14:textId="79D4355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8974E0" w:rsidRPr="00AD7AA5" w14:paraId="22BDB0BC" w14:textId="77777777" w:rsidTr="00EC43D3">
        <w:trPr>
          <w:trHeight w:val="380"/>
          <w:tblHeader/>
        </w:trPr>
        <w:tc>
          <w:tcPr>
            <w:tcW w:w="1941" w:type="pct"/>
          </w:tcPr>
          <w:p w14:paraId="20DFAE02" w14:textId="77777777" w:rsidR="008974E0" w:rsidRPr="00AD7AA5" w:rsidRDefault="008974E0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40233BE6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974E0" w:rsidRPr="00AD7AA5" w14:paraId="362164CF" w14:textId="77777777" w:rsidTr="00072F3C">
        <w:tc>
          <w:tcPr>
            <w:tcW w:w="1941" w:type="pct"/>
            <w:shd w:val="clear" w:color="auto" w:fill="auto"/>
          </w:tcPr>
          <w:p w14:paraId="1D66CD32" w14:textId="71E1F22A" w:rsidR="008974E0" w:rsidRPr="00AD7AA5" w:rsidRDefault="00BA378A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  <w:shd w:val="clear" w:color="auto" w:fill="auto"/>
          </w:tcPr>
          <w:p w14:paraId="0BDAC325" w14:textId="1DC0F89F" w:rsidR="008974E0" w:rsidRPr="00AD7AA5" w:rsidRDefault="00F825CD" w:rsidP="0076118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7D1CF5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auto"/>
          </w:tcPr>
          <w:p w14:paraId="74CCDDE2" w14:textId="6FA803DD" w:rsidR="008974E0" w:rsidRPr="00F825CD" w:rsidRDefault="00F825CD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42" w:type="pct"/>
            <w:vMerge w:val="restart"/>
            <w:shd w:val="clear" w:color="auto" w:fill="auto"/>
          </w:tcPr>
          <w:p w14:paraId="7269231B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4674B453" w14:textId="1CAFCFC4" w:rsidR="008974E0" w:rsidRPr="00AD7AA5" w:rsidRDefault="0076118A" w:rsidP="0076118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636B530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auto"/>
          </w:tcPr>
          <w:p w14:paraId="7BD1AE87" w14:textId="02E933E9" w:rsidR="008974E0" w:rsidRPr="00D200CC" w:rsidRDefault="00D200CC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BA378A" w:rsidRPr="00AD7AA5" w14:paraId="44406C39" w14:textId="77777777" w:rsidTr="00072F3C">
        <w:tc>
          <w:tcPr>
            <w:tcW w:w="1941" w:type="pct"/>
            <w:shd w:val="clear" w:color="auto" w:fill="auto"/>
          </w:tcPr>
          <w:p w14:paraId="26D3A289" w14:textId="1798484C" w:rsidR="00BA378A" w:rsidRPr="00AD7AA5" w:rsidRDefault="00BA378A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200F2D00" w14:textId="0F0EA6A9" w:rsidR="00BA378A" w:rsidRDefault="00F825CD" w:rsidP="0076118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3E1A91" w14:textId="77777777" w:rsidR="00BA378A" w:rsidRPr="00AD7AA5" w:rsidRDefault="00BA37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auto"/>
          </w:tcPr>
          <w:p w14:paraId="468DDDAE" w14:textId="1D759560" w:rsidR="00BA378A" w:rsidRPr="0076118A" w:rsidRDefault="0076118A" w:rsidP="0076118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611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Merge/>
            <w:shd w:val="clear" w:color="auto" w:fill="auto"/>
          </w:tcPr>
          <w:p w14:paraId="4B7E2E1C" w14:textId="77777777" w:rsidR="00BA378A" w:rsidRPr="00AD7AA5" w:rsidRDefault="00BA37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42BBBB91" w14:textId="75779FF2" w:rsidR="00BA378A" w:rsidRDefault="00D200CC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1,026</w:t>
            </w:r>
          </w:p>
        </w:tc>
        <w:tc>
          <w:tcPr>
            <w:tcW w:w="146" w:type="pct"/>
            <w:shd w:val="clear" w:color="auto" w:fill="auto"/>
          </w:tcPr>
          <w:p w14:paraId="371789E2" w14:textId="77777777" w:rsidR="00BA378A" w:rsidRPr="00AD7AA5" w:rsidRDefault="00BA37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auto"/>
          </w:tcPr>
          <w:p w14:paraId="1D1185A2" w14:textId="1FC253C5" w:rsidR="00BA378A" w:rsidRPr="0076118A" w:rsidRDefault="0076118A" w:rsidP="0076118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378A" w:rsidRPr="00AD7AA5" w14:paraId="6F370192" w14:textId="77777777" w:rsidTr="00072F3C">
        <w:tc>
          <w:tcPr>
            <w:tcW w:w="1941" w:type="pct"/>
            <w:shd w:val="clear" w:color="auto" w:fill="auto"/>
          </w:tcPr>
          <w:p w14:paraId="0CFD2150" w14:textId="0971ED45" w:rsidR="00BA378A" w:rsidRPr="00AD7AA5" w:rsidRDefault="00BA378A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auto"/>
          </w:tcPr>
          <w:p w14:paraId="65F3AAC4" w14:textId="2AE0B804" w:rsidR="00BA378A" w:rsidRDefault="00F825CD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4,152</w:t>
            </w:r>
          </w:p>
        </w:tc>
        <w:tc>
          <w:tcPr>
            <w:tcW w:w="146" w:type="pct"/>
            <w:shd w:val="clear" w:color="auto" w:fill="auto"/>
          </w:tcPr>
          <w:p w14:paraId="4FEAFD97" w14:textId="77777777" w:rsidR="00BA378A" w:rsidRPr="00AD7AA5" w:rsidRDefault="00BA37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auto"/>
          </w:tcPr>
          <w:p w14:paraId="050F6246" w14:textId="6E52E040" w:rsidR="00BA378A" w:rsidRPr="00F825CD" w:rsidRDefault="00F825CD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F82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4,446</w:t>
            </w:r>
          </w:p>
        </w:tc>
        <w:tc>
          <w:tcPr>
            <w:tcW w:w="142" w:type="pct"/>
            <w:vMerge/>
            <w:shd w:val="clear" w:color="auto" w:fill="auto"/>
          </w:tcPr>
          <w:p w14:paraId="3A39D7CB" w14:textId="77777777" w:rsidR="00BA378A" w:rsidRPr="00AD7AA5" w:rsidRDefault="00BA37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581861B5" w14:textId="4204912A" w:rsidR="00BA378A" w:rsidRDefault="00F825CD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4,073</w:t>
            </w:r>
          </w:p>
        </w:tc>
        <w:tc>
          <w:tcPr>
            <w:tcW w:w="146" w:type="pct"/>
            <w:shd w:val="clear" w:color="auto" w:fill="auto"/>
          </w:tcPr>
          <w:p w14:paraId="3A694A3A" w14:textId="77777777" w:rsidR="00BA378A" w:rsidRPr="00AD7AA5" w:rsidRDefault="00BA378A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auto"/>
          </w:tcPr>
          <w:p w14:paraId="74515501" w14:textId="63962EDB" w:rsidR="00BA378A" w:rsidRPr="00D200CC" w:rsidRDefault="00D200CC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3,281</w:t>
            </w:r>
          </w:p>
        </w:tc>
      </w:tr>
      <w:tr w:rsidR="008974E0" w:rsidRPr="00AD7AA5" w14:paraId="6C5A9E49" w14:textId="77777777" w:rsidTr="0061289D">
        <w:tc>
          <w:tcPr>
            <w:tcW w:w="1941" w:type="pct"/>
          </w:tcPr>
          <w:p w14:paraId="261283D8" w14:textId="77777777" w:rsidR="008974E0" w:rsidRPr="00AD7AA5" w:rsidRDefault="008974E0" w:rsidP="008974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27EF2E9A" w:rsidR="008974E0" w:rsidRPr="00AD7AA5" w:rsidRDefault="00A55A05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4,152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6EB427AF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4,467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50BE4A02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2F2A0293" w14:textId="59CCCE88" w:rsidR="008974E0" w:rsidRPr="00AD7AA5" w:rsidRDefault="00D200CC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5,099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38D93F82" w:rsidR="008974E0" w:rsidRPr="00AD7AA5" w:rsidRDefault="008974E0" w:rsidP="008974E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</w:p>
        </w:tc>
      </w:tr>
    </w:tbl>
    <w:p w14:paraId="65C3D0D6" w14:textId="01FEE1C0" w:rsidR="006E3A01" w:rsidRPr="00AD7AA5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2A27358E" w14:textId="77777777" w:rsidR="006E3A01" w:rsidRPr="00AD7AA5" w:rsidRDefault="006E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  <w:r w:rsidRPr="00AD7AA5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4F83C43C" w14:textId="741BC134" w:rsidR="005729CF" w:rsidRPr="00AD7AA5" w:rsidRDefault="005729CF" w:rsidP="008C3BDD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</w:t>
      </w:r>
      <w:r w:rsidR="00987F2F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หนี้การค้า</w:t>
      </w:r>
    </w:p>
    <w:tbl>
      <w:tblPr>
        <w:tblStyle w:val="TableGrid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8974E0" w:rsidRPr="008974E0" w14:paraId="7C9C1A95" w14:textId="77777777" w:rsidTr="007A08C1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5053326F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C29A67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A1F3C" w14:textId="77777777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F7D1503" w14:textId="77777777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4E0" w:rsidRPr="008974E0" w14:paraId="1C99016B" w14:textId="77777777" w:rsidTr="007A08C1">
        <w:trPr>
          <w:trHeight w:val="83"/>
          <w:tblHeader/>
        </w:trPr>
        <w:tc>
          <w:tcPr>
            <w:tcW w:w="3870" w:type="dxa"/>
            <w:shd w:val="clear" w:color="auto" w:fill="auto"/>
            <w:vAlign w:val="bottom"/>
          </w:tcPr>
          <w:p w14:paraId="0BB4C822" w14:textId="6F140E35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6E7986" w14:textId="3C3E3135" w:rsidR="008974E0" w:rsidRPr="008974E0" w:rsidRDefault="00CF798E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638D3DB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247204" w14:textId="4C9F4F74" w:rsidR="008974E0" w:rsidRPr="008974E0" w:rsidRDefault="00CF798E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36EE39" w14:textId="77777777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DFAC4" w14:textId="28694F97" w:rsidR="008974E0" w:rsidRPr="008974E0" w:rsidRDefault="00CF798E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7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86A06FF" w14:textId="77777777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B3DA7" w14:textId="259BFDAD" w:rsidR="008974E0" w:rsidRPr="008974E0" w:rsidRDefault="00CF798E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74E0"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974E0" w:rsidRPr="008974E0" w14:paraId="749E118C" w14:textId="77777777" w:rsidTr="007A08C1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5B94DE07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68795" w14:textId="3016C1C6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5C658C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B0A6F8" w14:textId="2B4060C8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023C5A" w14:textId="77777777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234BE" w14:textId="571CAC95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3E3404" w14:textId="77777777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E52E0" w14:textId="6CFE5514" w:rsidR="008974E0" w:rsidRPr="008974E0" w:rsidRDefault="008974E0" w:rsidP="008974E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74E0" w:rsidRPr="008974E0" w14:paraId="7E8C253D" w14:textId="77777777" w:rsidTr="007A08C1">
        <w:trPr>
          <w:trHeight w:val="20"/>
        </w:trPr>
        <w:tc>
          <w:tcPr>
            <w:tcW w:w="3870" w:type="dxa"/>
          </w:tcPr>
          <w:p w14:paraId="34D81FDE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24B51C0" w14:textId="0CDFFDA9" w:rsidR="008974E0" w:rsidRPr="008974E0" w:rsidRDefault="00CF798E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974E0" w:rsidRPr="008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4E0" w:rsidRPr="008974E0" w14:paraId="1B4097BE" w14:textId="77777777" w:rsidTr="007A08C1">
        <w:trPr>
          <w:trHeight w:val="20"/>
        </w:trPr>
        <w:tc>
          <w:tcPr>
            <w:tcW w:w="3870" w:type="dxa"/>
          </w:tcPr>
          <w:p w14:paraId="617D83FA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273D008A" w14:textId="7B128E7A" w:rsidR="008974E0" w:rsidRPr="008974E0" w:rsidRDefault="00A10193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A9043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8270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A6521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68944" w14:textId="0A033CD7" w:rsidR="008974E0" w:rsidRPr="008974E0" w:rsidRDefault="008E01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45,320</w:t>
            </w:r>
          </w:p>
        </w:tc>
        <w:tc>
          <w:tcPr>
            <w:tcW w:w="270" w:type="dxa"/>
          </w:tcPr>
          <w:p w14:paraId="529CCD38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9BD2D" w14:textId="29B6F388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16,763</w:t>
            </w:r>
          </w:p>
        </w:tc>
        <w:tc>
          <w:tcPr>
            <w:tcW w:w="270" w:type="dxa"/>
          </w:tcPr>
          <w:p w14:paraId="2D5B4D67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52B08" w14:textId="5FC98761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21,053</w:t>
            </w:r>
          </w:p>
        </w:tc>
      </w:tr>
      <w:tr w:rsidR="008974E0" w:rsidRPr="008974E0" w14:paraId="33E535E0" w14:textId="77777777" w:rsidTr="007A08C1">
        <w:trPr>
          <w:trHeight w:val="20"/>
        </w:trPr>
        <w:tc>
          <w:tcPr>
            <w:tcW w:w="3870" w:type="dxa"/>
          </w:tcPr>
          <w:p w14:paraId="180A1297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5577F808" w14:textId="77777777" w:rsidR="008974E0" w:rsidRPr="008974E0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32830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9BF1C" w14:textId="77777777" w:rsidR="008974E0" w:rsidRPr="008974E0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570CF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594A8" w14:textId="77777777" w:rsidR="008974E0" w:rsidRPr="008974E0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4DA9B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23439A" w14:textId="77777777" w:rsidR="008974E0" w:rsidRPr="008974E0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4E0" w:rsidRPr="008974E0" w14:paraId="0BE520BB" w14:textId="77777777" w:rsidTr="007A08C1">
        <w:trPr>
          <w:trHeight w:val="20"/>
        </w:trPr>
        <w:tc>
          <w:tcPr>
            <w:tcW w:w="3870" w:type="dxa"/>
          </w:tcPr>
          <w:p w14:paraId="7B509E6D" w14:textId="3102F34E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974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DAA372" w14:textId="36090E9D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35,016</w:t>
            </w:r>
          </w:p>
        </w:tc>
        <w:tc>
          <w:tcPr>
            <w:tcW w:w="270" w:type="dxa"/>
          </w:tcPr>
          <w:p w14:paraId="04BD4354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CAB1B" w14:textId="3C72F648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01CD">
              <w:rPr>
                <w:rFonts w:asciiTheme="majorBidi" w:hAnsiTheme="majorBidi" w:cstheme="majorBidi"/>
                <w:sz w:val="30"/>
                <w:szCs w:val="30"/>
              </w:rPr>
              <w:t>8,891</w:t>
            </w:r>
          </w:p>
        </w:tc>
        <w:tc>
          <w:tcPr>
            <w:tcW w:w="270" w:type="dxa"/>
          </w:tcPr>
          <w:p w14:paraId="25CD107D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E519E" w14:textId="2AC06E9A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24,176</w:t>
            </w:r>
          </w:p>
        </w:tc>
        <w:tc>
          <w:tcPr>
            <w:tcW w:w="270" w:type="dxa"/>
          </w:tcPr>
          <w:p w14:paraId="258DFBCF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1ECC5" w14:textId="1E68DB23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7,228</w:t>
            </w:r>
          </w:p>
        </w:tc>
      </w:tr>
      <w:tr w:rsidR="008974E0" w:rsidRPr="008974E0" w14:paraId="67F1DAF2" w14:textId="77777777" w:rsidTr="007A08C1">
        <w:trPr>
          <w:trHeight w:val="20"/>
        </w:trPr>
        <w:tc>
          <w:tcPr>
            <w:tcW w:w="3870" w:type="dxa"/>
          </w:tcPr>
          <w:p w14:paraId="70254D45" w14:textId="2FD4935C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974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21237C4" w14:textId="68BBC7B7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FF24306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0241CE" w14:textId="6613C000" w:rsidR="008974E0" w:rsidRPr="008974E0" w:rsidRDefault="008E01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270" w:type="dxa"/>
          </w:tcPr>
          <w:p w14:paraId="3DA342CB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6401C" w14:textId="002B4DC6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1164E43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51CE2" w14:textId="6F9A9BA0" w:rsidR="008974E0" w:rsidRPr="008974E0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8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74E0" w:rsidRPr="008974E0" w14:paraId="2F45B7AC" w14:textId="77777777" w:rsidTr="007A08C1">
        <w:trPr>
          <w:trHeight w:val="20"/>
        </w:trPr>
        <w:tc>
          <w:tcPr>
            <w:tcW w:w="3870" w:type="dxa"/>
          </w:tcPr>
          <w:p w14:paraId="446975BE" w14:textId="1CEEFD48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8974E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8974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7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CD6CF38" w14:textId="06E99572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85EF9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C0692C" w14:textId="69703811" w:rsidR="008974E0" w:rsidRPr="008974E0" w:rsidRDefault="008E01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6A8F9A6B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3E81E" w14:textId="185359D5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8C9A4B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80F74" w14:textId="138D3AFE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8974E0" w:rsidRPr="008974E0" w14:paraId="1F085A2F" w14:textId="77777777" w:rsidTr="007A08C1">
        <w:trPr>
          <w:trHeight w:val="20"/>
        </w:trPr>
        <w:tc>
          <w:tcPr>
            <w:tcW w:w="3870" w:type="dxa"/>
          </w:tcPr>
          <w:p w14:paraId="20A415EE" w14:textId="0ACE260C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8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A1A23" w14:textId="739603D9" w:rsidR="008974E0" w:rsidRPr="008974E0" w:rsidRDefault="00A10193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27023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1CF97FEB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AD0DA0" w14:textId="2FF36CC5" w:rsidR="008974E0" w:rsidRPr="008974E0" w:rsidRDefault="008E01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2,240</w:t>
            </w:r>
          </w:p>
        </w:tc>
        <w:tc>
          <w:tcPr>
            <w:tcW w:w="270" w:type="dxa"/>
          </w:tcPr>
          <w:p w14:paraId="4BF06FE4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016394" w14:textId="558DCBA9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  <w:tc>
          <w:tcPr>
            <w:tcW w:w="270" w:type="dxa"/>
          </w:tcPr>
          <w:p w14:paraId="6A56183A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EC65C1" w14:textId="51365B95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</w:tr>
      <w:tr w:rsidR="008974E0" w:rsidRPr="008974E0" w14:paraId="39AA9356" w14:textId="77777777" w:rsidTr="007A08C1">
        <w:trPr>
          <w:trHeight w:val="20"/>
        </w:trPr>
        <w:tc>
          <w:tcPr>
            <w:tcW w:w="3870" w:type="dxa"/>
          </w:tcPr>
          <w:p w14:paraId="1E7871FA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B94071" w14:textId="73F5815F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52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2,901</w:t>
            </w:r>
          </w:p>
        </w:tc>
        <w:tc>
          <w:tcPr>
            <w:tcW w:w="270" w:type="dxa"/>
            <w:shd w:val="clear" w:color="auto" w:fill="auto"/>
          </w:tcPr>
          <w:p w14:paraId="16E9E082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568A35" w14:textId="0923C27C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E01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9,190</w:t>
            </w:r>
          </w:p>
        </w:tc>
        <w:tc>
          <w:tcPr>
            <w:tcW w:w="270" w:type="dxa"/>
          </w:tcPr>
          <w:p w14:paraId="0400E8D3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F0AAC3" w14:textId="56FDB8E0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42,46</w:t>
            </w:r>
            <w:r w:rsidR="003E2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D3D8F2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6C182" w14:textId="56A2BB1E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30,339</w:t>
            </w:r>
          </w:p>
        </w:tc>
      </w:tr>
      <w:tr w:rsidR="008974E0" w:rsidRPr="008974E0" w14:paraId="46192B05" w14:textId="77777777" w:rsidTr="007A08C1">
        <w:trPr>
          <w:trHeight w:val="20"/>
        </w:trPr>
        <w:tc>
          <w:tcPr>
            <w:tcW w:w="3870" w:type="dxa"/>
            <w:shd w:val="clear" w:color="auto" w:fill="auto"/>
          </w:tcPr>
          <w:p w14:paraId="5FE30E80" w14:textId="77777777" w:rsidR="008974E0" w:rsidRPr="00CD77FF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7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D77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CD77F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 w:rsidRPr="00CD77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D77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DEE703" w14:textId="77777777" w:rsidR="008974E0" w:rsidRPr="00CD77FF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4341DB" w14:textId="3E4811FA" w:rsidR="00174ACD" w:rsidRPr="00CD77FF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D77FF">
              <w:rPr>
                <w:rFonts w:asciiTheme="majorBidi" w:hAnsiTheme="majorBidi" w:cstheme="majorBidi"/>
                <w:sz w:val="30"/>
                <w:szCs w:val="30"/>
              </w:rPr>
              <w:t>(2,391)</w:t>
            </w:r>
          </w:p>
        </w:tc>
        <w:tc>
          <w:tcPr>
            <w:tcW w:w="270" w:type="dxa"/>
            <w:shd w:val="clear" w:color="auto" w:fill="auto"/>
          </w:tcPr>
          <w:p w14:paraId="2D421D9D" w14:textId="77777777" w:rsidR="008974E0" w:rsidRPr="00CD77FF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F322C5" w14:textId="77777777" w:rsidR="008974E0" w:rsidRPr="00CD77FF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E8364" w14:textId="5B6BF9F5" w:rsidR="008974E0" w:rsidRPr="00CD77FF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D77FF">
              <w:rPr>
                <w:rFonts w:asciiTheme="majorBidi" w:hAnsiTheme="majorBidi" w:cstheme="majorBidi"/>
                <w:sz w:val="30"/>
                <w:szCs w:val="30"/>
              </w:rPr>
              <w:t>(2,477)</w:t>
            </w:r>
          </w:p>
        </w:tc>
        <w:tc>
          <w:tcPr>
            <w:tcW w:w="270" w:type="dxa"/>
            <w:shd w:val="clear" w:color="auto" w:fill="auto"/>
          </w:tcPr>
          <w:p w14:paraId="19E371D1" w14:textId="77777777" w:rsidR="008974E0" w:rsidRPr="00CD77FF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19DE66" w14:textId="77777777" w:rsidR="008974E0" w:rsidRPr="00CD77FF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0A7DC" w14:textId="3B73CCD1" w:rsidR="00174ACD" w:rsidRPr="00CD77FF" w:rsidRDefault="00174ACD" w:rsidP="00C3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CD77FF">
              <w:rPr>
                <w:rFonts w:asciiTheme="majorBidi" w:hAnsiTheme="majorBidi" w:cstheme="majorBidi"/>
                <w:sz w:val="30"/>
                <w:szCs w:val="30"/>
              </w:rPr>
              <w:t>(1,977)</w:t>
            </w:r>
          </w:p>
        </w:tc>
        <w:tc>
          <w:tcPr>
            <w:tcW w:w="270" w:type="dxa"/>
            <w:shd w:val="clear" w:color="auto" w:fill="auto"/>
          </w:tcPr>
          <w:p w14:paraId="4FD46203" w14:textId="77777777" w:rsidR="008974E0" w:rsidRPr="00CD77FF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1C094A" w14:textId="77777777" w:rsidR="008974E0" w:rsidRPr="00CD77FF" w:rsidRDefault="008974E0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1CE04" w14:textId="1CD3C506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D77FF">
              <w:rPr>
                <w:rFonts w:asciiTheme="majorBidi" w:hAnsiTheme="majorBidi" w:cstheme="majorBidi"/>
                <w:sz w:val="30"/>
                <w:szCs w:val="30"/>
              </w:rPr>
              <w:t>(2,057)</w:t>
            </w:r>
          </w:p>
        </w:tc>
      </w:tr>
      <w:tr w:rsidR="008974E0" w:rsidRPr="008974E0" w14:paraId="03BAE63D" w14:textId="77777777" w:rsidTr="007A08C1">
        <w:trPr>
          <w:trHeight w:val="20"/>
        </w:trPr>
        <w:tc>
          <w:tcPr>
            <w:tcW w:w="3870" w:type="dxa"/>
          </w:tcPr>
          <w:p w14:paraId="4E94482B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16992" w14:textId="14DAC933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52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0,510</w:t>
            </w:r>
          </w:p>
        </w:tc>
        <w:tc>
          <w:tcPr>
            <w:tcW w:w="270" w:type="dxa"/>
            <w:shd w:val="clear" w:color="auto" w:fill="auto"/>
          </w:tcPr>
          <w:p w14:paraId="305BD89C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1B8F4" w14:textId="63B81900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64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6,713</w:t>
            </w:r>
          </w:p>
        </w:tc>
        <w:tc>
          <w:tcPr>
            <w:tcW w:w="270" w:type="dxa"/>
          </w:tcPr>
          <w:p w14:paraId="47715224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8FF53" w14:textId="23033D8B" w:rsidR="008974E0" w:rsidRPr="008974E0" w:rsidRDefault="00174ACD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40,486</w:t>
            </w:r>
          </w:p>
        </w:tc>
        <w:tc>
          <w:tcPr>
            <w:tcW w:w="270" w:type="dxa"/>
          </w:tcPr>
          <w:p w14:paraId="1418019A" w14:textId="77777777" w:rsidR="008974E0" w:rsidRPr="008974E0" w:rsidRDefault="008974E0" w:rsidP="0089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21A61" w14:textId="2A18A01D" w:rsidR="008974E0" w:rsidRPr="008974E0" w:rsidRDefault="00CF798E" w:rsidP="007A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28,282</w:t>
            </w:r>
          </w:p>
        </w:tc>
      </w:tr>
    </w:tbl>
    <w:p w14:paraId="12F8007D" w14:textId="68F7D6A3" w:rsidR="008974E0" w:rsidRDefault="008974E0" w:rsidP="008C3BD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8921A6" w:rsidRPr="00240583" w14:paraId="7431E1A8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78A0" w14:textId="49950271" w:rsidR="008921A6" w:rsidRPr="0039279C" w:rsidRDefault="007136E4" w:rsidP="00F6538E">
            <w:pPr>
              <w:tabs>
                <w:tab w:val="clear" w:pos="680"/>
                <w:tab w:val="left" w:pos="540"/>
              </w:tabs>
              <w:spacing w:line="240" w:lineRule="auto"/>
              <w:ind w:right="-377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="00F6538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D32CC" w14:textId="6E721728" w:rsidR="008921A6" w:rsidRPr="00240583" w:rsidRDefault="008921A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F27880" w14:textId="77777777" w:rsidR="008921A6" w:rsidRPr="00240583" w:rsidRDefault="00892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520A3" w14:textId="5A392252" w:rsidR="008921A6" w:rsidRPr="009D73D0" w:rsidRDefault="008921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921A6" w:rsidRPr="00AC74C0" w14:paraId="0FA9F74A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124A" w14:textId="609A0C80" w:rsidR="008921A6" w:rsidRPr="00073CAE" w:rsidRDefault="003B39AC" w:rsidP="0014184E">
            <w:pPr>
              <w:tabs>
                <w:tab w:val="clear" w:pos="680"/>
                <w:tab w:val="left" w:pos="540"/>
              </w:tabs>
              <w:spacing w:line="240" w:lineRule="auto"/>
              <w:ind w:right="-82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4184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E6417" w14:textId="36E6A70A" w:rsidR="008921A6" w:rsidRPr="001E17E3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B2C3F0" w14:textId="77777777" w:rsidR="008921A6" w:rsidRPr="00AC74C0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139225" w14:textId="6209BD87" w:rsidR="008921A6" w:rsidRPr="001E17E3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A8BFA" w14:textId="77777777" w:rsidR="008921A6" w:rsidRPr="00AC74C0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38DD72" w14:textId="0BC4A098" w:rsidR="008921A6" w:rsidRPr="001E17E3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944045" w14:textId="77777777" w:rsidR="008921A6" w:rsidRPr="00AC74C0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727973" w14:textId="0FB7B1FB" w:rsidR="008921A6" w:rsidRPr="001E17E3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21A6" w:rsidRPr="00240583" w14:paraId="76877C31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0633BC" w14:textId="77777777" w:rsidR="008921A6" w:rsidRPr="00240583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FB94C7" w14:textId="6AB9B2BC" w:rsidR="008921A6" w:rsidRPr="00240583" w:rsidRDefault="00CF798E" w:rsidP="00892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921A6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21A6" w:rsidRPr="00353821" w14:paraId="223CB49C" w14:textId="77777777" w:rsidTr="00E2799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BEC6" w14:textId="444D3DC9" w:rsidR="008921A6" w:rsidRPr="00353821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D77630" w14:textId="1EFA7498" w:rsidR="008921A6" w:rsidRPr="00353821" w:rsidRDefault="00E84A6F" w:rsidP="00C3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DFB7D" w14:textId="77777777" w:rsidR="008921A6" w:rsidRPr="00353821" w:rsidRDefault="008921A6" w:rsidP="0089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059B09" w14:textId="715341D5" w:rsidR="008921A6" w:rsidRPr="00353821" w:rsidRDefault="00CF798E" w:rsidP="0089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9A40D" w14:textId="77777777" w:rsidR="008921A6" w:rsidRPr="00353821" w:rsidRDefault="008921A6" w:rsidP="008921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B76EB8" w14:textId="5645F06F" w:rsidR="008921A6" w:rsidRPr="00353821" w:rsidRDefault="00E84A6F" w:rsidP="00C3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F8D8A" w14:textId="77777777" w:rsidR="008921A6" w:rsidRPr="00353821" w:rsidRDefault="008921A6" w:rsidP="0089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5DB58" w14:textId="25270155" w:rsidR="008921A6" w:rsidRPr="00353821" w:rsidRDefault="007136E4" w:rsidP="00C3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6F21E29" w14:textId="117BB070" w:rsidR="008921A6" w:rsidRDefault="008921A6" w:rsidP="008C3BD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12C6C3D" w14:textId="77777777" w:rsidR="008921A6" w:rsidRPr="008974E0" w:rsidRDefault="008921A6" w:rsidP="008C3BD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0FA1DCF6" w14:textId="253AFF6E" w:rsidR="00B03B5B" w:rsidRPr="00AD7AA5" w:rsidRDefault="00B03B5B" w:rsidP="008C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4B72DA50" w14:textId="77777777" w:rsidR="00337EF8" w:rsidRPr="00AD7AA5" w:rsidRDefault="00337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AD7AA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6B43BA0" w14:textId="337931A8" w:rsidR="00E15D18" w:rsidRPr="00AD7AA5" w:rsidRDefault="004B58A0" w:rsidP="001F7AA2">
      <w:pPr>
        <w:pStyle w:val="Heading1"/>
        <w:keepLines/>
        <w:numPr>
          <w:ilvl w:val="0"/>
          <w:numId w:val="1"/>
        </w:numPr>
        <w:shd w:val="clear" w:color="auto" w:fill="auto"/>
        <w:spacing w:line="376" w:lineRule="exact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001E9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194DE45E" w14:textId="68F1BF15" w:rsidR="0075652F" w:rsidRPr="00AD7AA5" w:rsidRDefault="0075652F" w:rsidP="001F7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6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70"/>
        <w:gridCol w:w="1170"/>
        <w:gridCol w:w="270"/>
        <w:gridCol w:w="1088"/>
        <w:gridCol w:w="270"/>
        <w:gridCol w:w="1098"/>
        <w:gridCol w:w="8"/>
      </w:tblGrid>
      <w:tr w:rsidR="0075652F" w:rsidRPr="00AD7AA5" w14:paraId="10B1E1B5" w14:textId="77777777" w:rsidTr="001F7AA2">
        <w:trPr>
          <w:trHeight w:val="241"/>
        </w:trPr>
        <w:tc>
          <w:tcPr>
            <w:tcW w:w="3870" w:type="dxa"/>
            <w:shd w:val="clear" w:color="auto" w:fill="auto"/>
            <w:hideMark/>
          </w:tcPr>
          <w:p w14:paraId="5C3EB034" w14:textId="77777777" w:rsidR="0075652F" w:rsidRPr="00AD7AA5" w:rsidRDefault="0075652F" w:rsidP="001F7AA2">
            <w:pPr>
              <w:pStyle w:val="Heading1"/>
              <w:shd w:val="clear" w:color="auto" w:fill="auto"/>
              <w:tabs>
                <w:tab w:val="clear" w:pos="414"/>
              </w:tabs>
              <w:spacing w:line="376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83" w:type="dxa"/>
            <w:gridSpan w:val="3"/>
            <w:shd w:val="clear" w:color="auto" w:fill="auto"/>
            <w:hideMark/>
          </w:tcPr>
          <w:p w14:paraId="6BFAB4B9" w14:textId="77777777" w:rsidR="0075652F" w:rsidRPr="00AD7AA5" w:rsidRDefault="0075652F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F40463" w14:textId="77777777" w:rsidR="0075652F" w:rsidRPr="00AD7AA5" w:rsidRDefault="0075652F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4"/>
            <w:shd w:val="clear" w:color="auto" w:fill="auto"/>
            <w:hideMark/>
          </w:tcPr>
          <w:p w14:paraId="2B590216" w14:textId="77777777" w:rsidR="0075652F" w:rsidRPr="00AD7AA5" w:rsidRDefault="0075652F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1A6" w:rsidRPr="00AD7AA5" w14:paraId="449A742E" w14:textId="77777777" w:rsidTr="001F7AA2">
        <w:trPr>
          <w:gridAfter w:val="1"/>
          <w:wAfter w:w="8" w:type="dxa"/>
          <w:trHeight w:val="241"/>
        </w:trPr>
        <w:tc>
          <w:tcPr>
            <w:tcW w:w="3870" w:type="dxa"/>
            <w:shd w:val="clear" w:color="auto" w:fill="auto"/>
          </w:tcPr>
          <w:p w14:paraId="4D646DB6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A608D47" w14:textId="1694A3BD" w:rsidR="008921A6" w:rsidRPr="00AD7AA5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21A6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21A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6B3ECD" w14:textId="2321E250" w:rsidR="008921A6" w:rsidRPr="00AD7AA5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21A6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21A6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551311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C94FCA" w14:textId="56FB274B" w:rsidR="008921A6" w:rsidRPr="00AD7AA5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921A6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21A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560639DD" w:rsidR="008921A6" w:rsidRPr="00AD7AA5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921A6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921A6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921A6" w:rsidRPr="00AD7AA5" w14:paraId="0A8AF96F" w14:textId="77777777" w:rsidTr="001F7AA2">
        <w:trPr>
          <w:gridAfter w:val="1"/>
          <w:wAfter w:w="8" w:type="dxa"/>
          <w:trHeight w:val="241"/>
        </w:trPr>
        <w:tc>
          <w:tcPr>
            <w:tcW w:w="3870" w:type="dxa"/>
            <w:shd w:val="clear" w:color="auto" w:fill="auto"/>
          </w:tcPr>
          <w:p w14:paraId="132C9CD2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B87D7D4" w14:textId="010D62D5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2B21DC" w14:textId="76D57DD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BEB7E8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8A227F4" w14:textId="6EB58414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5F481F3D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8921A6" w:rsidRPr="00AD7AA5" w14:paraId="603D6417" w14:textId="77777777" w:rsidTr="001F7AA2">
        <w:trPr>
          <w:gridAfter w:val="1"/>
          <w:wAfter w:w="9" w:type="dxa"/>
          <w:trHeight w:val="272"/>
        </w:trPr>
        <w:tc>
          <w:tcPr>
            <w:tcW w:w="3870" w:type="dxa"/>
            <w:shd w:val="clear" w:color="auto" w:fill="auto"/>
          </w:tcPr>
          <w:p w14:paraId="108FBCF1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shd w:val="clear" w:color="auto" w:fill="auto"/>
            <w:hideMark/>
          </w:tcPr>
          <w:p w14:paraId="1E849B0F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21A6" w:rsidRPr="00AD7AA5" w14:paraId="0BCDA8DE" w14:textId="77777777" w:rsidTr="001F7AA2">
        <w:trPr>
          <w:gridAfter w:val="1"/>
          <w:wAfter w:w="8" w:type="dxa"/>
          <w:trHeight w:val="320"/>
        </w:trPr>
        <w:tc>
          <w:tcPr>
            <w:tcW w:w="3870" w:type="dxa"/>
            <w:shd w:val="clear" w:color="auto" w:fill="auto"/>
            <w:vAlign w:val="bottom"/>
          </w:tcPr>
          <w:p w14:paraId="045572BF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D1FB3A5" w14:textId="1C9EAC6C" w:rsidR="008921A6" w:rsidRPr="00AD7AA5" w:rsidRDefault="009455CB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BABDE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D1ED8" w14:textId="19391EAE" w:rsidR="008921A6" w:rsidRPr="00AD7AA5" w:rsidRDefault="00CF798E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50AF9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12EFBC" w14:textId="6B2241D1" w:rsidR="008921A6" w:rsidRPr="00AD7AA5" w:rsidRDefault="001D1011" w:rsidP="001F7AA2">
            <w:pPr>
              <w:pStyle w:val="acctfourfigures"/>
              <w:tabs>
                <w:tab w:val="clear" w:pos="765"/>
                <w:tab w:val="decimal" w:pos="780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151,687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3F41D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38B6E8" w14:textId="152C8746" w:rsidR="008921A6" w:rsidRPr="00AD7AA5" w:rsidRDefault="00CF798E" w:rsidP="001F7AA2">
            <w:pPr>
              <w:pStyle w:val="acctfourfigures"/>
              <w:tabs>
                <w:tab w:val="clear" w:pos="765"/>
                <w:tab w:val="decimal" w:pos="780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105,115</w:t>
            </w:r>
          </w:p>
        </w:tc>
      </w:tr>
      <w:tr w:rsidR="008921A6" w:rsidRPr="00AD7AA5" w14:paraId="79089B3F" w14:textId="77777777" w:rsidTr="001F7AA2">
        <w:trPr>
          <w:gridAfter w:val="1"/>
          <w:wAfter w:w="8" w:type="dxa"/>
          <w:trHeight w:val="320"/>
        </w:trPr>
        <w:tc>
          <w:tcPr>
            <w:tcW w:w="3870" w:type="dxa"/>
            <w:shd w:val="clear" w:color="auto" w:fill="auto"/>
            <w:vAlign w:val="bottom"/>
          </w:tcPr>
          <w:p w14:paraId="39487D1B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CF43D4E" w14:textId="3829996D" w:rsidR="008921A6" w:rsidRPr="00AD7AA5" w:rsidRDefault="00DC46FF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095E1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E2A996" w14:textId="0B74455B" w:rsidR="008921A6" w:rsidRPr="00AD7AA5" w:rsidRDefault="00DC46FF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0B8F5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7146433" w14:textId="318A7164" w:rsidR="008921A6" w:rsidRPr="00AD7AA5" w:rsidRDefault="00DC46FF" w:rsidP="001F7AA2">
            <w:pPr>
              <w:pStyle w:val="acctfourfigures"/>
              <w:tabs>
                <w:tab w:val="clear" w:pos="765"/>
                <w:tab w:val="decimal" w:pos="780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12,712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C02A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5CB13F" w14:textId="3623A564" w:rsidR="008921A6" w:rsidRPr="00AD7AA5" w:rsidRDefault="00DC46FF" w:rsidP="001F7AA2">
            <w:pPr>
              <w:pStyle w:val="acctfourfigures"/>
              <w:tabs>
                <w:tab w:val="clear" w:pos="765"/>
                <w:tab w:val="decimal" w:pos="780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11,039</w:t>
            </w:r>
          </w:p>
        </w:tc>
      </w:tr>
      <w:tr w:rsidR="008921A6" w:rsidRPr="00AD7AA5" w14:paraId="493967CE" w14:textId="77777777" w:rsidTr="001F7AA2">
        <w:trPr>
          <w:gridAfter w:val="1"/>
          <w:wAfter w:w="8" w:type="dxa"/>
          <w:trHeight w:val="320"/>
        </w:trPr>
        <w:tc>
          <w:tcPr>
            <w:tcW w:w="3870" w:type="dxa"/>
            <w:shd w:val="clear" w:color="auto" w:fill="auto"/>
            <w:vAlign w:val="bottom"/>
          </w:tcPr>
          <w:p w14:paraId="34F6F9DD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เงินจ่ายล่วงหน้าค่าบริการ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1DC6BDB" w14:textId="2EEFC8C9" w:rsidR="008921A6" w:rsidRPr="00AD7AA5" w:rsidRDefault="00DC46FF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25880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A9D2DC" w14:textId="35D019A3" w:rsidR="008921A6" w:rsidRPr="00AD7AA5" w:rsidRDefault="00DC46FF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B20C6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BF53A3A" w14:textId="2D7D0DE2" w:rsidR="008921A6" w:rsidRPr="00AD7AA5" w:rsidRDefault="00DC46FF" w:rsidP="001F7AA2">
            <w:pPr>
              <w:pStyle w:val="acctfourfigures"/>
              <w:tabs>
                <w:tab w:val="clear" w:pos="765"/>
                <w:tab w:val="decimal" w:pos="780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784EF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64391B3" w14:textId="316977BF" w:rsidR="008921A6" w:rsidRPr="00AD7AA5" w:rsidRDefault="00DC46FF" w:rsidP="001F7AA2">
            <w:pPr>
              <w:pStyle w:val="acctfourfigures"/>
              <w:tabs>
                <w:tab w:val="clear" w:pos="765"/>
                <w:tab w:val="decimal" w:pos="780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5,180</w:t>
            </w:r>
          </w:p>
        </w:tc>
      </w:tr>
      <w:tr w:rsidR="008921A6" w:rsidRPr="00AD7AA5" w14:paraId="76AE5E02" w14:textId="77777777" w:rsidTr="001F7AA2">
        <w:trPr>
          <w:gridAfter w:val="1"/>
          <w:wAfter w:w="8" w:type="dxa"/>
          <w:trHeight w:val="320"/>
        </w:trPr>
        <w:tc>
          <w:tcPr>
            <w:tcW w:w="3870" w:type="dxa"/>
            <w:shd w:val="clear" w:color="auto" w:fill="auto"/>
            <w:vAlign w:val="bottom"/>
          </w:tcPr>
          <w:p w14:paraId="193A55CA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7542F9F7" w:rsidR="008921A6" w:rsidRPr="00AD7AA5" w:rsidRDefault="007A60F5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5B19FFEF" w:rsidR="008921A6" w:rsidRPr="00AD7AA5" w:rsidRDefault="00CF798E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236CB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1F8040E5" w:rsidR="008921A6" w:rsidRPr="00AD7AA5" w:rsidRDefault="008355E3" w:rsidP="001F7AA2">
            <w:pPr>
              <w:pStyle w:val="acctfourfigures"/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6246D90B" w:rsidR="008921A6" w:rsidRPr="00AD7AA5" w:rsidRDefault="000F6DE7" w:rsidP="001F7AA2">
            <w:pPr>
              <w:pStyle w:val="acctfourfigures"/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690</w:t>
            </w:r>
          </w:p>
        </w:tc>
      </w:tr>
      <w:tr w:rsidR="008921A6" w:rsidRPr="00AD7AA5" w14:paraId="1037DD46" w14:textId="77777777" w:rsidTr="001F7AA2">
        <w:trPr>
          <w:gridAfter w:val="1"/>
          <w:wAfter w:w="8" w:type="dxa"/>
          <w:trHeight w:val="320"/>
        </w:trPr>
        <w:tc>
          <w:tcPr>
            <w:tcW w:w="3870" w:type="dxa"/>
            <w:shd w:val="clear" w:color="auto" w:fill="auto"/>
            <w:vAlign w:val="bottom"/>
            <w:hideMark/>
          </w:tcPr>
          <w:p w14:paraId="1A597A80" w14:textId="77777777" w:rsidR="008921A6" w:rsidRPr="00AD7AA5" w:rsidRDefault="008921A6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0E7AE6A7" w:rsidR="008921A6" w:rsidRPr="00AD7AA5" w:rsidRDefault="00262F94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6DAAC113" w:rsidR="008921A6" w:rsidRPr="00AD7AA5" w:rsidRDefault="00CF798E" w:rsidP="001F7AA2">
            <w:pPr>
              <w:pStyle w:val="acctfourfigures"/>
              <w:tabs>
                <w:tab w:val="clear" w:pos="765"/>
                <w:tab w:val="decimal" w:pos="817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E3C9E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2A9B2D50" w:rsidR="008921A6" w:rsidRPr="00AD7AA5" w:rsidRDefault="00512DDB" w:rsidP="001F7AA2">
            <w:pPr>
              <w:pStyle w:val="acctfourfigures"/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174,103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8921A6" w:rsidRPr="00AD7AA5" w:rsidRDefault="008921A6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68A5CB1C" w:rsidR="008921A6" w:rsidRPr="00AD7AA5" w:rsidRDefault="000F6DE7" w:rsidP="001F7AA2">
            <w:pPr>
              <w:pStyle w:val="acctfourfigures"/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122,024</w:t>
            </w:r>
          </w:p>
        </w:tc>
      </w:tr>
    </w:tbl>
    <w:p w14:paraId="70D2B874" w14:textId="77777777" w:rsidR="00337EF8" w:rsidRPr="00AD7AA5" w:rsidRDefault="00337EF8" w:rsidP="001F7AA2">
      <w:pPr>
        <w:pStyle w:val="Heading1"/>
        <w:keepLines/>
        <w:shd w:val="clear" w:color="auto" w:fill="auto"/>
        <w:tabs>
          <w:tab w:val="clear" w:pos="414"/>
        </w:tabs>
        <w:spacing w:line="376" w:lineRule="exact"/>
        <w:ind w:left="518" w:right="-45" w:firstLine="0"/>
        <w:jc w:val="thaiDistribute"/>
        <w:rPr>
          <w:rFonts w:asciiTheme="majorBidi" w:hAnsiTheme="majorBidi" w:cstheme="majorBidi"/>
          <w:sz w:val="24"/>
          <w:szCs w:val="24"/>
          <w:u w:val="none"/>
          <w:lang w:val="th-TH"/>
        </w:rPr>
      </w:pPr>
    </w:p>
    <w:p w14:paraId="21FD9D7E" w14:textId="41D3AE4E" w:rsidR="00B036A2" w:rsidRPr="00AD7AA5" w:rsidRDefault="00B036A2" w:rsidP="001F7AA2">
      <w:pPr>
        <w:pStyle w:val="Heading1"/>
        <w:keepLines/>
        <w:numPr>
          <w:ilvl w:val="0"/>
          <w:numId w:val="1"/>
        </w:numPr>
        <w:shd w:val="clear" w:color="auto" w:fill="auto"/>
        <w:spacing w:line="376" w:lineRule="exact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BC2804" w:rsidRDefault="001F7AA2" w:rsidP="001F7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6" w:lineRule="exact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824"/>
        <w:gridCol w:w="1148"/>
        <w:gridCol w:w="11"/>
        <w:gridCol w:w="259"/>
        <w:gridCol w:w="11"/>
        <w:gridCol w:w="1137"/>
        <w:gridCol w:w="21"/>
        <w:gridCol w:w="254"/>
        <w:gridCol w:w="20"/>
        <w:gridCol w:w="1128"/>
        <w:gridCol w:w="22"/>
        <w:gridCol w:w="236"/>
        <w:gridCol w:w="12"/>
        <w:gridCol w:w="1140"/>
        <w:gridCol w:w="11"/>
      </w:tblGrid>
      <w:tr w:rsidR="001F7AA2" w:rsidRPr="00BC2804" w14:paraId="3EC616D1" w14:textId="77777777">
        <w:trPr>
          <w:trHeight w:val="241"/>
        </w:trPr>
        <w:tc>
          <w:tcPr>
            <w:tcW w:w="3824" w:type="dxa"/>
            <w:shd w:val="clear" w:color="auto" w:fill="auto"/>
            <w:hideMark/>
          </w:tcPr>
          <w:p w14:paraId="08A107BE" w14:textId="77777777" w:rsidR="001F7AA2" w:rsidRPr="00DF5A06" w:rsidRDefault="001F7AA2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6"/>
            <w:shd w:val="clear" w:color="auto" w:fill="auto"/>
            <w:hideMark/>
          </w:tcPr>
          <w:p w14:paraId="24B2ADC3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5C0CBFB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6"/>
            <w:shd w:val="clear" w:color="auto" w:fill="auto"/>
            <w:hideMark/>
          </w:tcPr>
          <w:p w14:paraId="005E5A98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AA2" w:rsidRPr="00BC2804" w14:paraId="2AC8AA44" w14:textId="77777777">
        <w:trPr>
          <w:gridAfter w:val="1"/>
          <w:wAfter w:w="11" w:type="dxa"/>
          <w:trHeight w:val="241"/>
        </w:trPr>
        <w:tc>
          <w:tcPr>
            <w:tcW w:w="3824" w:type="dxa"/>
            <w:shd w:val="clear" w:color="auto" w:fill="auto"/>
          </w:tcPr>
          <w:p w14:paraId="4BADB362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61C79CCD" w14:textId="767E4273" w:rsidR="001F7AA2" w:rsidRPr="001E17E3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F7AA2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F7AA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D75B62" w14:textId="77777777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7DD9A28D" w14:textId="704A2A3D" w:rsidR="001F7AA2" w:rsidRPr="001E17E3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1F7AA2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1F7AA2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13E0744" w14:textId="77777777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63A981E9" w14:textId="79879476" w:rsidR="001F7AA2" w:rsidRPr="001E17E3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F7AA2" w:rsidRPr="00AD7A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F7AA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78E9A90C" w14:textId="77777777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70736A8" w14:textId="72B56D8E" w:rsidR="001F7AA2" w:rsidRPr="001E17E3" w:rsidRDefault="00CF798E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1F7AA2"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1F7AA2"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1F7AA2" w:rsidRPr="00BC2804" w14:paraId="65E797C4" w14:textId="77777777">
        <w:trPr>
          <w:gridAfter w:val="1"/>
          <w:wAfter w:w="11" w:type="dxa"/>
          <w:trHeight w:val="241"/>
        </w:trPr>
        <w:tc>
          <w:tcPr>
            <w:tcW w:w="3824" w:type="dxa"/>
            <w:shd w:val="clear" w:color="auto" w:fill="auto"/>
          </w:tcPr>
          <w:p w14:paraId="5066201A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78EA54F1" w14:textId="38BAAF79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C9970A" w14:textId="77777777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60B42D47" w14:textId="07AACF54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39E40A" w14:textId="77777777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76EE5F5F" w14:textId="7EAB6BCF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1CDB693" w14:textId="77777777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BE1F101" w14:textId="46BA5BD7" w:rsidR="001F7AA2" w:rsidRPr="00BC2804" w:rsidRDefault="001F7AA2" w:rsidP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1F7AA2" w:rsidRPr="00BC2804" w14:paraId="5CE7CA35" w14:textId="77777777">
        <w:trPr>
          <w:trHeight w:val="232"/>
        </w:trPr>
        <w:tc>
          <w:tcPr>
            <w:tcW w:w="3824" w:type="dxa"/>
            <w:shd w:val="clear" w:color="auto" w:fill="auto"/>
          </w:tcPr>
          <w:p w14:paraId="00B62355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0" w:type="dxa"/>
            <w:gridSpan w:val="14"/>
            <w:shd w:val="clear" w:color="auto" w:fill="auto"/>
            <w:hideMark/>
          </w:tcPr>
          <w:p w14:paraId="66762149" w14:textId="0150E8BD" w:rsidR="001F7AA2" w:rsidRPr="00BC2804" w:rsidRDefault="00CF798E" w:rsidP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76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1F7AA2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1F7AA2" w:rsidRPr="00BC2804" w14:paraId="1DC5DD9B" w14:textId="77777777">
        <w:trPr>
          <w:trHeight w:val="164"/>
        </w:trPr>
        <w:tc>
          <w:tcPr>
            <w:tcW w:w="3824" w:type="dxa"/>
            <w:shd w:val="clear" w:color="auto" w:fill="auto"/>
            <w:hideMark/>
          </w:tcPr>
          <w:p w14:paraId="43452CA5" w14:textId="4A6105DE" w:rsidR="001F7AA2" w:rsidRPr="00BC2804" w:rsidRDefault="001F7AA2" w:rsidP="001F7AA2">
            <w:pPr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="003847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มีไว้เพื่อขาย</w:t>
            </w:r>
          </w:p>
        </w:tc>
        <w:tc>
          <w:tcPr>
            <w:tcW w:w="1148" w:type="dxa"/>
            <w:shd w:val="clear" w:color="auto" w:fill="auto"/>
          </w:tcPr>
          <w:p w14:paraId="4FCE842A" w14:textId="5B2B3E0B" w:rsidR="001F7AA2" w:rsidRPr="00353821" w:rsidRDefault="004A38A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874,37</w:t>
            </w:r>
            <w:r w:rsidR="002E1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B13160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68BFFBDA" w14:textId="708F49E8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696,083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82DBB14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7D6EC2C8" w14:textId="5F7CE281" w:rsidR="001F7AA2" w:rsidRPr="00353821" w:rsidRDefault="00BD2622" w:rsidP="001F7AA2">
            <w:pPr>
              <w:pStyle w:val="acctfourfigures"/>
              <w:tabs>
                <w:tab w:val="clear" w:pos="765"/>
                <w:tab w:val="decimal" w:pos="83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827,472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D336EAA" w14:textId="77777777" w:rsidR="001F7AA2" w:rsidRPr="00B705A8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9293AE9" w14:textId="3064A97C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3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644,581</w:t>
            </w:r>
          </w:p>
        </w:tc>
      </w:tr>
      <w:tr w:rsidR="001F7AA2" w:rsidRPr="00BC2804" w14:paraId="2DF69063" w14:textId="77777777">
        <w:trPr>
          <w:trHeight w:val="320"/>
        </w:trPr>
        <w:tc>
          <w:tcPr>
            <w:tcW w:w="3824" w:type="dxa"/>
            <w:shd w:val="clear" w:color="auto" w:fill="auto"/>
          </w:tcPr>
          <w:p w14:paraId="4AD3386F" w14:textId="77777777" w:rsidR="001F7AA2" w:rsidRPr="00BC2804" w:rsidRDefault="001F7AA2" w:rsidP="001F7AA2">
            <w:pPr>
              <w:spacing w:line="37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8CBD9" w14:textId="3BAB3464" w:rsidR="001F7AA2" w:rsidRPr="00353821" w:rsidRDefault="004A38AE" w:rsidP="001F7AA2">
            <w:pPr>
              <w:pStyle w:val="acctfourfigures"/>
              <w:tabs>
                <w:tab w:val="clear" w:pos="765"/>
                <w:tab w:val="decimal" w:pos="875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210F49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76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439FD" w14:textId="0673A060" w:rsidR="001F7AA2" w:rsidRPr="00BC2804" w:rsidRDefault="00CF798E" w:rsidP="001F7AA2">
            <w:pPr>
              <w:pStyle w:val="acctfourfigures"/>
              <w:tabs>
                <w:tab w:val="clear" w:pos="765"/>
                <w:tab w:val="decimal" w:pos="875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5,762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94169EA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76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90907" w14:textId="550A4F5F" w:rsidR="001F7AA2" w:rsidRPr="00353821" w:rsidRDefault="00BD2622" w:rsidP="001F7AA2">
            <w:pPr>
              <w:pStyle w:val="acctfourfigures"/>
              <w:tabs>
                <w:tab w:val="clear" w:pos="765"/>
                <w:tab w:val="decimal" w:pos="-113"/>
                <w:tab w:val="decimal" w:pos="612"/>
                <w:tab w:val="decimal" w:pos="837"/>
              </w:tabs>
              <w:spacing w:line="376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D2C3546" w14:textId="77777777" w:rsidR="001F7AA2" w:rsidRPr="00B705A8" w:rsidRDefault="001F7AA2" w:rsidP="001F7AA2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76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48F34" w14:textId="1CD14BD0" w:rsidR="001F7AA2" w:rsidRPr="00BC2804" w:rsidRDefault="001F7AA2" w:rsidP="001F7AA2">
            <w:pPr>
              <w:pStyle w:val="acctfourfigures"/>
              <w:tabs>
                <w:tab w:val="clear" w:pos="765"/>
                <w:tab w:val="decimal" w:pos="-113"/>
                <w:tab w:val="decimal" w:pos="863"/>
              </w:tabs>
              <w:spacing w:line="376" w:lineRule="exact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7AA2" w:rsidRPr="00BC2804" w14:paraId="4A6303C3" w14:textId="77777777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670DFF47" w14:textId="77777777" w:rsidR="001F7AA2" w:rsidRPr="00BC2804" w:rsidRDefault="001F7AA2" w:rsidP="001F7AA2">
            <w:pPr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1F07346A" w14:textId="7F0A0F78" w:rsidR="001F7AA2" w:rsidRPr="00353821" w:rsidRDefault="004A38A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875,7</w:t>
            </w:r>
            <w:r w:rsidR="002E15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729661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FFF935" w14:textId="453DE1F7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701,845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708245E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81A3E" w14:textId="46AACE7A" w:rsidR="001F7AA2" w:rsidRPr="00353821" w:rsidRDefault="00BD2622" w:rsidP="001F7AA2">
            <w:pPr>
              <w:pStyle w:val="acctfourfigures"/>
              <w:tabs>
                <w:tab w:val="clear" w:pos="765"/>
                <w:tab w:val="decimal" w:pos="837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827,472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AC38C2C" w14:textId="77777777" w:rsidR="001F7AA2" w:rsidRPr="00B705A8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E5510B" w14:textId="4E56497F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3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644,581</w:t>
            </w:r>
          </w:p>
        </w:tc>
      </w:tr>
      <w:tr w:rsidR="001F7AA2" w:rsidRPr="00BC2804" w14:paraId="6E3A9B58" w14:textId="77777777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539437EA" w14:textId="77777777" w:rsidR="001F7AA2" w:rsidRPr="00BC2804" w:rsidRDefault="001F7AA2" w:rsidP="001F7AA2">
            <w:pPr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831F14F" w14:textId="18C28DA1" w:rsidR="001F7AA2" w:rsidRPr="00353821" w:rsidRDefault="004A38A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(48,474)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0353B8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F829A" w14:textId="6DAB0F5E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(38,65</w:t>
            </w:r>
            <w:r w:rsidR="001F7AA2" w:rsidRPr="003538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1320FBC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26535" w14:textId="15989597" w:rsidR="001F7AA2" w:rsidRPr="00353821" w:rsidRDefault="00BD2622" w:rsidP="001F7AA2">
            <w:pPr>
              <w:pStyle w:val="acctfourfigures"/>
              <w:tabs>
                <w:tab w:val="clear" w:pos="765"/>
                <w:tab w:val="decimal" w:pos="837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(39,700)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34167C9" w14:textId="77777777" w:rsidR="001F7AA2" w:rsidRPr="00B705A8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77970" w14:textId="0ACD1AA4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3"/>
              </w:tabs>
              <w:spacing w:line="376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(36,591)</w:t>
            </w:r>
          </w:p>
        </w:tc>
      </w:tr>
      <w:tr w:rsidR="001F7AA2" w:rsidRPr="00BC2804" w14:paraId="7198E2C3" w14:textId="77777777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5966811E" w14:textId="77777777" w:rsidR="001F7AA2" w:rsidRPr="00BC2804" w:rsidRDefault="001F7AA2" w:rsidP="001F7AA2">
            <w:pPr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4495E" w14:textId="6BAFF98A" w:rsidR="001F7AA2" w:rsidRPr="00353821" w:rsidRDefault="004A38A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827,30</w:t>
            </w:r>
            <w:r w:rsidR="002E1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2F8373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2A69F" w14:textId="0D4C4524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4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663,195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54F056B" w14:textId="77777777" w:rsidR="001F7AA2" w:rsidRPr="00BC280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FA3AC" w14:textId="7B62E1BE" w:rsidR="001F7AA2" w:rsidRPr="00353821" w:rsidRDefault="00BD2622" w:rsidP="001F7AA2">
            <w:pPr>
              <w:pStyle w:val="acctfourfigures"/>
              <w:tabs>
                <w:tab w:val="clear" w:pos="765"/>
                <w:tab w:val="decimal" w:pos="837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787,772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886FA78" w14:textId="77777777" w:rsidR="001F7AA2" w:rsidRPr="00B705A8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76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3802C" w14:textId="5B7C99BB" w:rsidR="001F7AA2" w:rsidRPr="00BC2804" w:rsidRDefault="00CF798E" w:rsidP="001F7AA2">
            <w:pPr>
              <w:pStyle w:val="acctfourfigures"/>
              <w:tabs>
                <w:tab w:val="clear" w:pos="765"/>
                <w:tab w:val="decimal" w:pos="863"/>
              </w:tabs>
              <w:spacing w:line="376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607,990</w:t>
            </w:r>
          </w:p>
        </w:tc>
      </w:tr>
    </w:tbl>
    <w:p w14:paraId="2AB241C3" w14:textId="6E8A1A85" w:rsidR="001F7AA2" w:rsidRDefault="001F7AA2" w:rsidP="001F7AA2">
      <w:pPr>
        <w:spacing w:line="376" w:lineRule="exact"/>
        <w:ind w:firstLine="706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22"/>
        <w:gridCol w:w="1177"/>
        <w:gridCol w:w="271"/>
        <w:gridCol w:w="1110"/>
        <w:gridCol w:w="296"/>
        <w:gridCol w:w="1163"/>
        <w:gridCol w:w="275"/>
        <w:gridCol w:w="1146"/>
      </w:tblGrid>
      <w:tr w:rsidR="001F7AA2" w:rsidRPr="00904E4C" w14:paraId="635619B1" w14:textId="77777777" w:rsidTr="001F7AA2">
        <w:trPr>
          <w:tblHeader/>
        </w:trPr>
        <w:tc>
          <w:tcPr>
            <w:tcW w:w="2095" w:type="pct"/>
          </w:tcPr>
          <w:p w14:paraId="3679D826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B65F362" w14:textId="77777777" w:rsidR="001F7AA2" w:rsidRPr="00904E4C" w:rsidRDefault="001F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8" w:type="pct"/>
          </w:tcPr>
          <w:p w14:paraId="1136DEAE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0109783B" w14:textId="77777777" w:rsidR="001F7AA2" w:rsidRPr="00904E4C" w:rsidRDefault="001F7AA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7AA2" w:rsidRPr="00904E4C" w14:paraId="00829EDD" w14:textId="77777777" w:rsidTr="001F7AA2">
        <w:trPr>
          <w:tblHeader/>
        </w:trPr>
        <w:tc>
          <w:tcPr>
            <w:tcW w:w="2095" w:type="pct"/>
          </w:tcPr>
          <w:p w14:paraId="79248639" w14:textId="62CBC512" w:rsidR="001F7AA2" w:rsidRPr="00E97CDB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CF798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E97CD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9" w:type="pct"/>
            <w:shd w:val="clear" w:color="auto" w:fill="auto"/>
          </w:tcPr>
          <w:p w14:paraId="093E25BB" w14:textId="4C5F034A" w:rsidR="001F7AA2" w:rsidRPr="001F7AA2" w:rsidRDefault="00CF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03A3580" w14:textId="77777777" w:rsidR="001F7AA2" w:rsidRPr="001F7AA2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4233CAD" w14:textId="5B47DEFD" w:rsidR="001F7AA2" w:rsidRPr="001F7AA2" w:rsidRDefault="00CF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58" w:type="pct"/>
          </w:tcPr>
          <w:p w14:paraId="16DB9623" w14:textId="77777777" w:rsidR="001F7AA2" w:rsidRPr="001F7AA2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11B75AA" w14:textId="66C949A8" w:rsidR="001F7AA2" w:rsidRPr="001F7AA2" w:rsidRDefault="00CF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157DB009" w14:textId="77777777" w:rsidR="001F7AA2" w:rsidRPr="001F7AA2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1D7025F" w14:textId="65CE5948" w:rsidR="001F7AA2" w:rsidRPr="001F7AA2" w:rsidRDefault="00CF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1F7AA2" w:rsidRPr="00904E4C" w14:paraId="3B4ABAEF" w14:textId="77777777" w:rsidTr="001F7AA2">
        <w:trPr>
          <w:trHeight w:val="371"/>
          <w:tblHeader/>
        </w:trPr>
        <w:tc>
          <w:tcPr>
            <w:tcW w:w="2095" w:type="pct"/>
          </w:tcPr>
          <w:p w14:paraId="2E1543CA" w14:textId="77777777" w:rsidR="001F7AA2" w:rsidRPr="00240583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  <w:shd w:val="clear" w:color="auto" w:fill="auto"/>
          </w:tcPr>
          <w:p w14:paraId="00D660C3" w14:textId="77777777" w:rsidR="001F7AA2" w:rsidRPr="00240583" w:rsidRDefault="001F7A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7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F277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F7AA2" w:rsidRPr="00904E4C" w14:paraId="51E90EF2" w14:textId="77777777" w:rsidTr="001F7AA2">
        <w:tc>
          <w:tcPr>
            <w:tcW w:w="2095" w:type="pct"/>
          </w:tcPr>
          <w:p w14:paraId="3CF22F1A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29" w:type="pct"/>
            <w:shd w:val="clear" w:color="auto" w:fill="auto"/>
          </w:tcPr>
          <w:p w14:paraId="3205DA4E" w14:textId="77777777" w:rsidR="001F7AA2" w:rsidRPr="00904E4C" w:rsidRDefault="001F7AA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5949E5B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18BCF7E" w14:textId="77777777" w:rsidR="001F7AA2" w:rsidRPr="00904E4C" w:rsidRDefault="001F7AA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</w:tcPr>
          <w:p w14:paraId="7BA3E4B8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98A5FC7" w14:textId="77777777" w:rsidR="001F7AA2" w:rsidRPr="00904E4C" w:rsidRDefault="001F7AA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C8935BA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6DEF1A5" w14:textId="77777777" w:rsidR="001F7AA2" w:rsidRPr="00904E4C" w:rsidRDefault="001F7AA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7AA2" w:rsidRPr="00904E4C" w14:paraId="43BEBD57" w14:textId="77777777" w:rsidTr="001F7AA2">
        <w:tc>
          <w:tcPr>
            <w:tcW w:w="2095" w:type="pct"/>
          </w:tcPr>
          <w:p w14:paraId="74EF491B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29" w:type="pct"/>
            <w:shd w:val="clear" w:color="auto" w:fill="auto"/>
          </w:tcPr>
          <w:p w14:paraId="1AD47FEE" w14:textId="77777777" w:rsidR="001F7AA2" w:rsidRPr="00904E4C" w:rsidRDefault="001F7AA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653C8F52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F533007" w14:textId="77777777" w:rsidR="001F7AA2" w:rsidRPr="00904E4C" w:rsidRDefault="001F7AA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</w:tcPr>
          <w:p w14:paraId="15666452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236739" w14:textId="77777777" w:rsidR="001F7AA2" w:rsidRPr="00904E4C" w:rsidRDefault="001F7AA2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D3BA97C" w14:textId="77777777" w:rsidR="001F7AA2" w:rsidRPr="00904E4C" w:rsidRDefault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4E1C13A" w14:textId="77777777" w:rsidR="001F7AA2" w:rsidRPr="00904E4C" w:rsidRDefault="001F7AA2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7AA2" w:rsidRPr="00904E4C" w14:paraId="0C3A196B" w14:textId="77777777" w:rsidTr="001F7AA2">
        <w:tc>
          <w:tcPr>
            <w:tcW w:w="2095" w:type="pct"/>
          </w:tcPr>
          <w:p w14:paraId="07728255" w14:textId="77777777" w:rsidR="001F7AA2" w:rsidRPr="00AB4561" w:rsidRDefault="001F7AA2" w:rsidP="001F7AA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5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29" w:type="pct"/>
            <w:shd w:val="clear" w:color="auto" w:fill="auto"/>
          </w:tcPr>
          <w:p w14:paraId="4EFEB48B" w14:textId="23343477" w:rsidR="001F7AA2" w:rsidRPr="00151AC4" w:rsidRDefault="00434CC9" w:rsidP="001F7AA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1,678,40</w:t>
            </w:r>
            <w:r w:rsidR="0039062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1C612525" w14:textId="77777777" w:rsidR="001F7AA2" w:rsidRPr="00151AC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5DABE74" w14:textId="24B24F8B" w:rsidR="001F7AA2" w:rsidRPr="00904E4C" w:rsidRDefault="001F7AA2" w:rsidP="001F7AA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1,559,937</w:t>
            </w:r>
          </w:p>
        </w:tc>
        <w:tc>
          <w:tcPr>
            <w:tcW w:w="158" w:type="pct"/>
          </w:tcPr>
          <w:p w14:paraId="43C942F4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B1A6A2D" w14:textId="4A619C90" w:rsidR="001F7AA2" w:rsidRPr="00274A3A" w:rsidRDefault="007F374D" w:rsidP="001F7AA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1,640,784</w:t>
            </w:r>
          </w:p>
        </w:tc>
        <w:tc>
          <w:tcPr>
            <w:tcW w:w="147" w:type="pct"/>
            <w:shd w:val="clear" w:color="auto" w:fill="auto"/>
          </w:tcPr>
          <w:p w14:paraId="5F680A86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568B024" w14:textId="7926DB30" w:rsidR="001F7AA2" w:rsidRPr="00904E4C" w:rsidRDefault="00CF798E" w:rsidP="001F7AA2">
            <w:pPr>
              <w:pStyle w:val="acctfourfigures"/>
              <w:tabs>
                <w:tab w:val="clear" w:pos="765"/>
                <w:tab w:val="decimal" w:pos="889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1,532,300</w:t>
            </w:r>
          </w:p>
        </w:tc>
      </w:tr>
      <w:tr w:rsidR="001F7AA2" w:rsidRPr="00904E4C" w14:paraId="099DD92F" w14:textId="77777777" w:rsidTr="001F7AA2">
        <w:tc>
          <w:tcPr>
            <w:tcW w:w="2095" w:type="pct"/>
          </w:tcPr>
          <w:p w14:paraId="2BEDC429" w14:textId="5E2EED31" w:rsidR="001F7AA2" w:rsidRPr="00AB4561" w:rsidRDefault="007524D6" w:rsidP="001F7AA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7AA2"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1F7AA2"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="001F7AA2" w:rsidRPr="009C6A5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shd w:val="clear" w:color="auto" w:fill="auto"/>
          </w:tcPr>
          <w:p w14:paraId="5B8B2BC4" w14:textId="77777777" w:rsidR="001F7AA2" w:rsidRPr="00241A1A" w:rsidRDefault="001F7AA2" w:rsidP="001F7AA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51AD400" w14:textId="77777777" w:rsidR="001F7AA2" w:rsidRPr="00151AC4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143B6A6" w14:textId="77777777" w:rsidR="001F7AA2" w:rsidRDefault="001F7AA2" w:rsidP="001F7AA2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</w:tcPr>
          <w:p w14:paraId="4DC2F66A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B7420F1" w14:textId="77777777" w:rsidR="001F7AA2" w:rsidRPr="00274A3A" w:rsidRDefault="001F7AA2" w:rsidP="001F7AA2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1208EA0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90C5822" w14:textId="77777777" w:rsidR="001F7AA2" w:rsidRPr="00904E4C" w:rsidRDefault="001F7AA2" w:rsidP="001F7AA2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7AA2" w:rsidRPr="00904E4C" w14:paraId="753E568D" w14:textId="77777777" w:rsidTr="001F7AA2">
        <w:tc>
          <w:tcPr>
            <w:tcW w:w="2095" w:type="pct"/>
          </w:tcPr>
          <w:p w14:paraId="07A1A8D5" w14:textId="77777777" w:rsidR="001F7AA2" w:rsidRPr="00AB4561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FD6B52A" w14:textId="6D58B9F7" w:rsidR="001F7AA2" w:rsidRPr="00566D21" w:rsidRDefault="007F374D" w:rsidP="001F7AA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9,824</w:t>
            </w:r>
          </w:p>
        </w:tc>
        <w:tc>
          <w:tcPr>
            <w:tcW w:w="145" w:type="pct"/>
            <w:shd w:val="clear" w:color="auto" w:fill="auto"/>
          </w:tcPr>
          <w:p w14:paraId="4AF0F887" w14:textId="77777777" w:rsidR="001F7AA2" w:rsidRPr="00C00EA1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97B3EF1" w14:textId="5A3DE045" w:rsidR="001F7AA2" w:rsidRPr="00C00EA1" w:rsidRDefault="001F7AA2" w:rsidP="001F7AA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(1,488)</w:t>
            </w:r>
          </w:p>
        </w:tc>
        <w:tc>
          <w:tcPr>
            <w:tcW w:w="158" w:type="pct"/>
          </w:tcPr>
          <w:p w14:paraId="282A6C9C" w14:textId="77777777" w:rsidR="001F7AA2" w:rsidRPr="00C00EA1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7E9553F7" w14:textId="0297E7C5" w:rsidR="001F7AA2" w:rsidRPr="00274A3A" w:rsidRDefault="007F374D" w:rsidP="001F7AA2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</w:t>
            </w:r>
            <w:r w:rsidR="006F7074">
              <w:rPr>
                <w:rFonts w:ascii="Angsana New" w:hAnsi="Angsana New" w:cs="Angsana New"/>
                <w:sz w:val="30"/>
                <w:szCs w:val="30"/>
                <w:lang w:bidi="th-TH"/>
              </w:rPr>
              <w:t>09</w:t>
            </w:r>
          </w:p>
        </w:tc>
        <w:tc>
          <w:tcPr>
            <w:tcW w:w="147" w:type="pct"/>
            <w:shd w:val="clear" w:color="auto" w:fill="auto"/>
          </w:tcPr>
          <w:p w14:paraId="41C32CE2" w14:textId="77777777" w:rsidR="001F7AA2" w:rsidRPr="00C00EA1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779DA135" w14:textId="0EF8EB3E" w:rsidR="001F7AA2" w:rsidRPr="00C00EA1" w:rsidRDefault="001F7AA2" w:rsidP="001F7AA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4A3A">
              <w:rPr>
                <w:rFonts w:ascii="Angsana New" w:hAnsi="Angsana New" w:cs="Angsana New"/>
                <w:sz w:val="30"/>
                <w:szCs w:val="30"/>
                <w:lang w:bidi="th-TH"/>
              </w:rPr>
              <w:t>(3,60</w:t>
            </w:r>
            <w:r w:rsidR="00CF79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74A3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F7AA2" w:rsidRPr="00904E4C" w14:paraId="3A375D60" w14:textId="77777777" w:rsidTr="001F7AA2">
        <w:tc>
          <w:tcPr>
            <w:tcW w:w="2095" w:type="pct"/>
          </w:tcPr>
          <w:p w14:paraId="738B596E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2B4B1" w14:textId="411CAC93" w:rsidR="001F7AA2" w:rsidRPr="00904E4C" w:rsidRDefault="007F374D" w:rsidP="001F7AA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1,688,22</w:t>
            </w:r>
            <w:r w:rsidR="003906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510ABB26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A7A45" w14:textId="0C2F8BC7" w:rsidR="001F7AA2" w:rsidRPr="00904E4C" w:rsidRDefault="001F7AA2" w:rsidP="001F7AA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1,558,449</w:t>
            </w:r>
          </w:p>
        </w:tc>
        <w:tc>
          <w:tcPr>
            <w:tcW w:w="158" w:type="pct"/>
          </w:tcPr>
          <w:p w14:paraId="43F17E43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597F9" w14:textId="138BDEB5" w:rsidR="001F7AA2" w:rsidRPr="00904E4C" w:rsidRDefault="00390628" w:rsidP="001F7AA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1,643,893</w:t>
            </w:r>
          </w:p>
        </w:tc>
        <w:tc>
          <w:tcPr>
            <w:tcW w:w="147" w:type="pct"/>
            <w:shd w:val="clear" w:color="auto" w:fill="auto"/>
          </w:tcPr>
          <w:p w14:paraId="7A23F7CE" w14:textId="77777777" w:rsidR="001F7AA2" w:rsidRPr="00904E4C" w:rsidRDefault="001F7AA2" w:rsidP="001F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69D8F" w14:textId="73F6E3A6" w:rsidR="001F7AA2" w:rsidRPr="000105D6" w:rsidRDefault="00CF798E" w:rsidP="001F7AA2">
            <w:pPr>
              <w:pStyle w:val="acctfourfigures"/>
              <w:tabs>
                <w:tab w:val="clear" w:pos="765"/>
                <w:tab w:val="decimal" w:pos="867"/>
              </w:tabs>
              <w:spacing w:line="23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1,528,696</w:t>
            </w:r>
          </w:p>
        </w:tc>
      </w:tr>
    </w:tbl>
    <w:p w14:paraId="2C379879" w14:textId="0A6A4082" w:rsidR="00D15F13" w:rsidRPr="00AD7AA5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AD7AA5" w:rsidSect="00E042D0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490A5871" w14:textId="1333F793" w:rsidR="00C112BE" w:rsidRPr="00AD7AA5" w:rsidRDefault="00C112BE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F67EAD9" w14:textId="77777777" w:rsidR="00C112BE" w:rsidRPr="00AD7AA5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13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952"/>
        <w:gridCol w:w="214"/>
        <w:gridCol w:w="870"/>
        <w:gridCol w:w="252"/>
        <w:gridCol w:w="831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AD7AA5" w:rsidDel="00685444" w14:paraId="728011A0" w14:textId="77777777" w:rsidTr="003B39AC">
        <w:trPr>
          <w:cantSplit/>
          <w:trHeight w:val="386"/>
          <w:tblHeader/>
        </w:trPr>
        <w:tc>
          <w:tcPr>
            <w:tcW w:w="1980" w:type="dxa"/>
          </w:tcPr>
          <w:p w14:paraId="60A96BD5" w14:textId="77777777" w:rsidR="00C112BE" w:rsidRPr="00AD7AA5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0"/>
            <w:vAlign w:val="center"/>
          </w:tcPr>
          <w:p w14:paraId="5E9AC4E3" w14:textId="77777777" w:rsidR="00C112BE" w:rsidRPr="00AD7AA5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AD7AA5" w:rsidDel="00685444" w14:paraId="2F068212" w14:textId="77777777" w:rsidTr="003B39AC">
        <w:trPr>
          <w:cantSplit/>
          <w:trHeight w:val="743"/>
          <w:tblHeader/>
        </w:trPr>
        <w:tc>
          <w:tcPr>
            <w:tcW w:w="1980" w:type="dxa"/>
            <w:vAlign w:val="center"/>
          </w:tcPr>
          <w:p w14:paraId="36312D2C" w14:textId="77777777" w:rsidR="00C112BE" w:rsidRPr="00AD7AA5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AD7AA5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AD7AA5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14:paraId="159F79F3" w14:textId="77777777" w:rsidR="00C112BE" w:rsidRPr="00AD7AA5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22162543" w14:textId="77777777" w:rsidR="00C112BE" w:rsidRPr="00AD7AA5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AD7AA5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AD7AA5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AD7AA5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AD7AA5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AD7AA5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AD7AA5" w:rsidRDefault="00C112BE" w:rsidP="003B39AC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AD7AA5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AD7AA5" w:rsidDel="00685444" w:rsidRDefault="00C112B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AD7AA5" w:rsidRDefault="004C11EE" w:rsidP="003B39AC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606ED00B" w:rsidR="00C112BE" w:rsidRPr="00AD7AA5" w:rsidDel="00685444" w:rsidRDefault="004C11EE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3B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สาม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C4EBA" w:rsidRPr="00AD7AA5" w14:paraId="618F2DE3" w14:textId="77777777" w:rsidTr="003B39AC">
        <w:trPr>
          <w:gridAfter w:val="1"/>
          <w:wAfter w:w="8" w:type="dxa"/>
          <w:cantSplit/>
          <w:trHeight w:val="357"/>
          <w:tblHeader/>
        </w:trPr>
        <w:tc>
          <w:tcPr>
            <w:tcW w:w="1980" w:type="dxa"/>
          </w:tcPr>
          <w:p w14:paraId="27B8BC1D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2" w:type="dxa"/>
          </w:tcPr>
          <w:p w14:paraId="6C2842C1" w14:textId="3372B1AE" w:rsidR="000C4EBA" w:rsidRDefault="00CF798E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540E4103" w14:textId="50B4B134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4" w:type="dxa"/>
          </w:tcPr>
          <w:p w14:paraId="41E0F7B7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2" w:type="dxa"/>
          </w:tcPr>
          <w:p w14:paraId="2C5762A2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0C8976F3" w14:textId="60A4D02F" w:rsidR="000C4EBA" w:rsidRDefault="00CF798E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6BE9CF04" w14:textId="10A4F889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03B7AD1D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4966EB1C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0C5675A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66A03D57" w14:textId="29018F97" w:rsidR="000C4EBA" w:rsidRDefault="00CF798E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81573AB" w14:textId="2C5E107E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16" w:type="dxa"/>
          </w:tcPr>
          <w:p w14:paraId="3A030970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0C4D27A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9CB74C6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B1CD03" w14:textId="4080CA8D" w:rsidR="000C4EBA" w:rsidRDefault="00CF798E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3481714" w14:textId="55129D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FAA0DD0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3BD4DC9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005DDBC2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51A4E05" w14:textId="6F325FC7" w:rsidR="000C4EBA" w:rsidRDefault="00CF798E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41F0A722" w14:textId="4D2FE9CF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4848A62F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A2708B1" w14:textId="3472BBEB" w:rsidR="000C4EBA" w:rsidRDefault="00CF798E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2075C83A" w14:textId="16852B12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0C4EBA" w:rsidRPr="00AD7AA5" w14:paraId="2FF05CF3" w14:textId="77777777" w:rsidTr="003B39AC">
        <w:trPr>
          <w:gridAfter w:val="1"/>
          <w:wAfter w:w="8" w:type="dxa"/>
          <w:cantSplit/>
          <w:trHeight w:val="357"/>
          <w:tblHeader/>
        </w:trPr>
        <w:tc>
          <w:tcPr>
            <w:tcW w:w="1980" w:type="dxa"/>
          </w:tcPr>
          <w:p w14:paraId="4CE04EFB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5F1EC8C8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4" w:type="dxa"/>
          </w:tcPr>
          <w:p w14:paraId="22D14491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2F77863E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28EBAFFB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74CB06A6" w14:textId="784DCD8B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6" w:type="dxa"/>
          </w:tcPr>
          <w:p w14:paraId="2BCAFFAC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34AC34D8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3483E477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537E279A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6" w:type="dxa"/>
          </w:tcPr>
          <w:p w14:paraId="381731F9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76C5BE8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" w:type="dxa"/>
          </w:tcPr>
          <w:p w14:paraId="2654B744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18293294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9648524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657E5F1D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F06996A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57F95233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6DBA70DD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5F636488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="00CF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0C4EBA" w:rsidRPr="00AD7AA5" w14:paraId="24300CC6" w14:textId="77777777" w:rsidTr="003B39AC">
        <w:trPr>
          <w:cantSplit/>
          <w:trHeight w:val="357"/>
          <w:tblHeader/>
        </w:trPr>
        <w:tc>
          <w:tcPr>
            <w:tcW w:w="1980" w:type="dxa"/>
          </w:tcPr>
          <w:p w14:paraId="332AB0A4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14:paraId="06ADDFAB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5" w:type="dxa"/>
            <w:gridSpan w:val="16"/>
          </w:tcPr>
          <w:p w14:paraId="576A4D9B" w14:textId="4D7FE0A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CF79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C4EBA" w:rsidRPr="00AD7AA5" w14:paraId="37F34652" w14:textId="77777777" w:rsidTr="003B39AC">
        <w:trPr>
          <w:gridAfter w:val="1"/>
          <w:wAfter w:w="8" w:type="dxa"/>
          <w:cantSplit/>
          <w:trHeight w:val="376"/>
        </w:trPr>
        <w:tc>
          <w:tcPr>
            <w:tcW w:w="1980" w:type="dxa"/>
          </w:tcPr>
          <w:p w14:paraId="6266DD1F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1A833E1E" w:rsidR="000C4EBA" w:rsidRPr="00AD7AA5" w:rsidRDefault="008716B8" w:rsidP="003B39AC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0C4EBA" w:rsidRPr="00AD7AA5" w:rsidRDefault="000C4EBA" w:rsidP="003B39AC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52" w:type="dxa"/>
            <w:shd w:val="clear" w:color="auto" w:fill="FFFFFF" w:themeFill="background1"/>
          </w:tcPr>
          <w:p w14:paraId="5354BAA7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7489702E" w14:textId="6AE19CFC" w:rsidR="000C4EBA" w:rsidRPr="00AD7AA5" w:rsidRDefault="008716B8" w:rsidP="003B39A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67E67ABA" w:rsidR="000C4EBA" w:rsidRPr="00AD7AA5" w:rsidRDefault="009B69EA" w:rsidP="003B39A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55FA0290" w:rsidR="000C4EBA" w:rsidRPr="00AD7AA5" w:rsidRDefault="009B69EA" w:rsidP="003B39A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130,2</w:t>
            </w:r>
            <w:r w:rsidR="00E57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60C37016" w:rsidR="000C4EBA" w:rsidRPr="00AD7AA5" w:rsidRDefault="00CF798E" w:rsidP="003B39A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528C9189" w:rsidR="000C4EBA" w:rsidRPr="00AD7AA5" w:rsidRDefault="009B69EA" w:rsidP="003B39A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4F7BCDA5" w:rsidR="000C4EBA" w:rsidRPr="00AD7AA5" w:rsidRDefault="000C4EBA" w:rsidP="003B39A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4EBA" w:rsidRPr="00AD7AA5" w14:paraId="3F8998B5" w14:textId="77777777" w:rsidTr="003B39AC">
        <w:trPr>
          <w:gridAfter w:val="1"/>
          <w:wAfter w:w="8" w:type="dxa"/>
          <w:cantSplit/>
          <w:trHeight w:val="180"/>
        </w:trPr>
        <w:tc>
          <w:tcPr>
            <w:tcW w:w="1980" w:type="dxa"/>
            <w:vAlign w:val="bottom"/>
          </w:tcPr>
          <w:p w14:paraId="0ADD9275" w14:textId="77777777" w:rsidR="000C4EBA" w:rsidRPr="00AD7AA5" w:rsidRDefault="000C4EBA" w:rsidP="003B39AC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bottom"/>
          </w:tcPr>
          <w:p w14:paraId="0A593B47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1C43C2E6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1C91E5CD" w:rsidR="000C4EBA" w:rsidRPr="00AD7AA5" w:rsidRDefault="009B69EA" w:rsidP="003B39A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42355270" w:rsidR="000C4EBA" w:rsidRPr="00AD7AA5" w:rsidRDefault="009B69EA" w:rsidP="003B39AC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130,</w:t>
            </w:r>
            <w:r w:rsidRPr="3EFB92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7A0EC63F" w:rsidRPr="3EFB92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2C17D69C" w:rsidR="000C4EBA" w:rsidRPr="00AD7AA5" w:rsidRDefault="00CF798E" w:rsidP="003B39A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75B8058A" w:rsidR="000C4EBA" w:rsidRPr="00AD7AA5" w:rsidRDefault="009B69EA" w:rsidP="003B39A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0C4EBA" w:rsidRPr="00AD7AA5" w:rsidRDefault="000C4EBA" w:rsidP="003B39AC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4C21F27C" w:rsidR="000C4EBA" w:rsidRPr="00AD7AA5" w:rsidRDefault="000C4EBA" w:rsidP="003B39AC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AD7AA5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AD7AA5" w:rsidRDefault="009A33A9" w:rsidP="0047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AD7AA5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AD7AA5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AD7AA5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AD7AA5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AD7AA5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AD7AA5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AD7AA5" w:rsidSect="004D1A83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42D8A6F5" w:rsidR="00D61673" w:rsidRPr="00AD7AA5" w:rsidRDefault="004B36E8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ส่วนปรับปรุงอาคารเช่าและอุปกรณ์ </w:t>
      </w:r>
      <w:r w:rsidR="00F96631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AD7AA5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75369F05" w:rsidR="004313F8" w:rsidRPr="00AD7AA5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AD7AA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AD7AA5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AD7AA5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AD7AA5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AD7A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AD7AA5">
        <w:rPr>
          <w:rFonts w:asciiTheme="majorBidi" w:hAnsiTheme="majorBidi" w:cstheme="majorBidi"/>
          <w:sz w:val="30"/>
          <w:szCs w:val="30"/>
          <w:cs/>
        </w:rPr>
        <w:t>งว</w:t>
      </w:r>
      <w:r w:rsidR="000C4EBA">
        <w:rPr>
          <w:rFonts w:asciiTheme="majorBidi" w:hAnsiTheme="majorBidi" w:cstheme="majorBidi" w:hint="cs"/>
          <w:sz w:val="30"/>
          <w:szCs w:val="30"/>
          <w:cs/>
        </w:rPr>
        <w:t>ดสาม</w:t>
      </w:r>
      <w:r w:rsidR="004C11EE" w:rsidRPr="00AD7A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98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0C4E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C4EBA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2C755C" w:rsidRPr="00AD7A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CF798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EC0AA8" w:rsidRPr="00AD7A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AD7AA5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AD7AA5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AD7AA5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AD7AA5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AD7AA5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AD7AA5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AD7AA5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AD7AA5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AD7AA5" w14:paraId="665039A8" w14:textId="77777777" w:rsidTr="00BB5751">
        <w:trPr>
          <w:tblHeader/>
        </w:trPr>
        <w:tc>
          <w:tcPr>
            <w:tcW w:w="2070" w:type="pct"/>
          </w:tcPr>
          <w:p w14:paraId="59268FFC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</w:tcPr>
          <w:p w14:paraId="376EA092" w14:textId="399EBCD9" w:rsidR="00255478" w:rsidRPr="00AD7AA5" w:rsidRDefault="00157D83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6,362</w:t>
            </w:r>
          </w:p>
        </w:tc>
        <w:tc>
          <w:tcPr>
            <w:tcW w:w="144" w:type="pct"/>
          </w:tcPr>
          <w:p w14:paraId="2A12DBB4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308359FD" w14:textId="66619BD9" w:rsidR="00255478" w:rsidRPr="00AD7AA5" w:rsidRDefault="00157D83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3,689</w:t>
            </w:r>
          </w:p>
        </w:tc>
        <w:tc>
          <w:tcPr>
            <w:tcW w:w="144" w:type="pct"/>
          </w:tcPr>
          <w:p w14:paraId="3A201155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B45BC39" w14:textId="5594ADEE" w:rsidR="00255478" w:rsidRPr="00AD7AA5" w:rsidRDefault="00157D83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6,226</w:t>
            </w:r>
          </w:p>
        </w:tc>
        <w:tc>
          <w:tcPr>
            <w:tcW w:w="144" w:type="pct"/>
          </w:tcPr>
          <w:p w14:paraId="3D52C873" w14:textId="77777777" w:rsidR="00255478" w:rsidRPr="00AD7AA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2BE0B36D" w14:textId="7A874B5A" w:rsidR="00255478" w:rsidRPr="00AD7AA5" w:rsidRDefault="006D1067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3,689</w:t>
            </w:r>
          </w:p>
        </w:tc>
      </w:tr>
      <w:tr w:rsidR="00EC0AA8" w:rsidRPr="00AD7AA5" w14:paraId="6456C1CE" w14:textId="77777777" w:rsidTr="00BB5751">
        <w:trPr>
          <w:tblHeader/>
        </w:trPr>
        <w:tc>
          <w:tcPr>
            <w:tcW w:w="2070" w:type="pct"/>
          </w:tcPr>
          <w:p w14:paraId="2EC0D2CD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663C41C" w14:textId="7E79B934" w:rsidR="00EC0AA8" w:rsidRPr="00AD7AA5" w:rsidRDefault="00157D83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5,673</w:t>
            </w:r>
          </w:p>
        </w:tc>
        <w:tc>
          <w:tcPr>
            <w:tcW w:w="144" w:type="pct"/>
          </w:tcPr>
          <w:p w14:paraId="2C674482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0BBFD01" w14:textId="77151900" w:rsidR="00EC0AA8" w:rsidRPr="00AD7AA5" w:rsidRDefault="00157D83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3,890</w:t>
            </w:r>
          </w:p>
        </w:tc>
        <w:tc>
          <w:tcPr>
            <w:tcW w:w="144" w:type="pct"/>
          </w:tcPr>
          <w:p w14:paraId="16E5D7AC" w14:textId="77777777" w:rsidR="00EC0AA8" w:rsidRPr="00AD7AA5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A8F9FD4" w14:textId="4B91164D" w:rsidR="00EC0AA8" w:rsidRPr="00AD7AA5" w:rsidRDefault="00431E86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5,673</w:t>
            </w:r>
          </w:p>
        </w:tc>
        <w:tc>
          <w:tcPr>
            <w:tcW w:w="144" w:type="pct"/>
          </w:tcPr>
          <w:p w14:paraId="42F34049" w14:textId="77777777" w:rsidR="00EC0AA8" w:rsidRPr="00AD7AA5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8F61A2C" w14:textId="119156E7" w:rsidR="00EC0AA8" w:rsidRPr="00AD7AA5" w:rsidRDefault="006D1067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3,890</w:t>
            </w:r>
          </w:p>
        </w:tc>
      </w:tr>
      <w:tr w:rsidR="00EC0AA8" w:rsidRPr="00AD7AA5" w14:paraId="5AF7F9F6" w14:textId="77777777" w:rsidTr="00BB5751">
        <w:trPr>
          <w:tblHeader/>
        </w:trPr>
        <w:tc>
          <w:tcPr>
            <w:tcW w:w="2070" w:type="pct"/>
          </w:tcPr>
          <w:p w14:paraId="6F55E209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CCD6A2E" w14:textId="7920170D" w:rsidR="00EC0AA8" w:rsidRPr="00AD7AA5" w:rsidRDefault="00157D83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12,035</w:t>
            </w:r>
          </w:p>
        </w:tc>
        <w:tc>
          <w:tcPr>
            <w:tcW w:w="144" w:type="pct"/>
          </w:tcPr>
          <w:p w14:paraId="7F6F4ABD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B93214E" w14:textId="75408B62" w:rsidR="00EC0AA8" w:rsidRPr="00AD7AA5" w:rsidRDefault="00157D83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7,579</w:t>
            </w:r>
          </w:p>
        </w:tc>
        <w:tc>
          <w:tcPr>
            <w:tcW w:w="144" w:type="pct"/>
          </w:tcPr>
          <w:p w14:paraId="067195DD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E8F01BF" w14:textId="1675FCDE" w:rsidR="00EC0AA8" w:rsidRPr="00AD7AA5" w:rsidRDefault="00AB27C2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11,899</w:t>
            </w:r>
          </w:p>
        </w:tc>
        <w:tc>
          <w:tcPr>
            <w:tcW w:w="144" w:type="pct"/>
          </w:tcPr>
          <w:p w14:paraId="5F42DAA5" w14:textId="77777777" w:rsidR="00EC0AA8" w:rsidRPr="00AD7AA5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2CAD91D" w14:textId="3D3FBADC" w:rsidR="00EC0AA8" w:rsidRPr="00AD7AA5" w:rsidRDefault="006D1067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7,579</w:t>
            </w:r>
          </w:p>
        </w:tc>
      </w:tr>
    </w:tbl>
    <w:p w14:paraId="1FA89E1C" w14:textId="61A6448C" w:rsidR="00CF4FF5" w:rsidRPr="00AD7AA5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AD7AA5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AD7AA5">
        <w:rPr>
          <w:rFonts w:asciiTheme="majorBidi" w:hAnsiTheme="majorBidi" w:cstheme="majorBidi"/>
          <w:sz w:val="30"/>
          <w:szCs w:val="30"/>
          <w:cs/>
        </w:rPr>
        <w:t>้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AD7AA5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64"/>
        <w:gridCol w:w="6"/>
      </w:tblGrid>
      <w:tr w:rsidR="00BB5751" w:rsidRPr="00AD7AA5" w14:paraId="29DAB3FB" w14:textId="77777777" w:rsidTr="002C755C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AD7AA5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AD7AA5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AD7AA5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gridSpan w:val="2"/>
          </w:tcPr>
          <w:p w14:paraId="2312F8AC" w14:textId="1F9E886F" w:rsidR="00BB5751" w:rsidRPr="00AD7AA5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AD7AA5" w14:paraId="0EA886D2" w14:textId="77777777" w:rsidTr="002C755C">
        <w:trPr>
          <w:gridAfter w:val="1"/>
          <w:wAfter w:w="6" w:type="dxa"/>
          <w:trHeight w:val="21"/>
          <w:tblHeader/>
        </w:trPr>
        <w:tc>
          <w:tcPr>
            <w:tcW w:w="4680" w:type="dxa"/>
          </w:tcPr>
          <w:p w14:paraId="0C59C632" w14:textId="77777777" w:rsidR="00BB5751" w:rsidRPr="00AD7AA5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04" w:type="dxa"/>
            <w:gridSpan w:val="3"/>
          </w:tcPr>
          <w:p w14:paraId="2A908B9C" w14:textId="6DA336BC" w:rsidR="00BB5751" w:rsidRPr="00AD7AA5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AD7AA5" w14:paraId="6400873B" w14:textId="77777777" w:rsidTr="002C755C">
        <w:trPr>
          <w:trHeight w:val="21"/>
        </w:trPr>
        <w:tc>
          <w:tcPr>
            <w:tcW w:w="4680" w:type="dxa"/>
          </w:tcPr>
          <w:p w14:paraId="7248E3A7" w14:textId="15975541" w:rsidR="00BB5751" w:rsidRPr="00AD7AA5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F79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5BA5B702" w14:textId="42C90DA9" w:rsidR="00BB5751" w:rsidRPr="00AD7AA5" w:rsidRDefault="00CF798E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372,462</w:t>
            </w:r>
          </w:p>
        </w:tc>
        <w:tc>
          <w:tcPr>
            <w:tcW w:w="270" w:type="dxa"/>
            <w:shd w:val="clear" w:color="auto" w:fill="auto"/>
          </w:tcPr>
          <w:p w14:paraId="1C19049E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06D2E74F" w14:textId="3489584C" w:rsidR="00BB5751" w:rsidRPr="00AD7AA5" w:rsidRDefault="00CF798E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369,652</w:t>
            </w:r>
          </w:p>
        </w:tc>
      </w:tr>
      <w:tr w:rsidR="00BB5751" w:rsidRPr="00AD7AA5" w14:paraId="1CE0BE7D" w14:textId="77777777" w:rsidTr="002C755C">
        <w:trPr>
          <w:trHeight w:val="21"/>
        </w:trPr>
        <w:tc>
          <w:tcPr>
            <w:tcW w:w="4680" w:type="dxa"/>
          </w:tcPr>
          <w:p w14:paraId="0350D1DB" w14:textId="77777777" w:rsidR="00BB5751" w:rsidRPr="00AD7AA5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auto"/>
          </w:tcPr>
          <w:p w14:paraId="2563EA5E" w14:textId="6E379719" w:rsidR="00BB5751" w:rsidRPr="00AD7AA5" w:rsidRDefault="007E0455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7,753</w:t>
            </w:r>
          </w:p>
        </w:tc>
        <w:tc>
          <w:tcPr>
            <w:tcW w:w="270" w:type="dxa"/>
            <w:shd w:val="clear" w:color="auto" w:fill="auto"/>
          </w:tcPr>
          <w:p w14:paraId="01E57896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5B4FBBB4" w14:textId="24BCD591" w:rsidR="00BB5751" w:rsidRPr="00AD7AA5" w:rsidRDefault="006C1F19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7,753</w:t>
            </w:r>
          </w:p>
        </w:tc>
      </w:tr>
      <w:tr w:rsidR="00BB5751" w:rsidRPr="00AD7AA5" w14:paraId="1B1C13D6" w14:textId="77777777" w:rsidTr="002C755C">
        <w:trPr>
          <w:trHeight w:val="21"/>
        </w:trPr>
        <w:tc>
          <w:tcPr>
            <w:tcW w:w="4680" w:type="dxa"/>
          </w:tcPr>
          <w:p w14:paraId="74F88092" w14:textId="77777777" w:rsidR="00BB5751" w:rsidRPr="00AD7AA5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4C5CCC4A" w:rsidR="00BB5751" w:rsidRPr="00AD7AA5" w:rsidRDefault="007E0455" w:rsidP="0018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(49,846)</w:t>
            </w:r>
          </w:p>
        </w:tc>
        <w:tc>
          <w:tcPr>
            <w:tcW w:w="270" w:type="dxa"/>
            <w:shd w:val="clear" w:color="auto" w:fill="auto"/>
          </w:tcPr>
          <w:p w14:paraId="6D1BC295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4C590" w14:textId="48796998" w:rsidR="00BB5751" w:rsidRPr="00AD7AA5" w:rsidRDefault="006C1F19" w:rsidP="00187992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(49,394)</w:t>
            </w:r>
          </w:p>
        </w:tc>
      </w:tr>
      <w:tr w:rsidR="00BB5751" w:rsidRPr="00AD7AA5" w14:paraId="29B4A77F" w14:textId="77777777" w:rsidTr="002C755C">
        <w:trPr>
          <w:trHeight w:val="21"/>
        </w:trPr>
        <w:tc>
          <w:tcPr>
            <w:tcW w:w="4680" w:type="dxa"/>
            <w:vAlign w:val="bottom"/>
          </w:tcPr>
          <w:p w14:paraId="1F31A926" w14:textId="5ED8E3ED" w:rsidR="00BB5751" w:rsidRPr="00AD7AA5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C755C" w:rsidRPr="00AD7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4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F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1E3C2EB8" w:rsidR="00BB5751" w:rsidRPr="00AD7AA5" w:rsidRDefault="007E0455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330,369</w:t>
            </w:r>
          </w:p>
        </w:tc>
        <w:tc>
          <w:tcPr>
            <w:tcW w:w="270" w:type="dxa"/>
            <w:shd w:val="clear" w:color="auto" w:fill="auto"/>
          </w:tcPr>
          <w:p w14:paraId="173972A2" w14:textId="77777777" w:rsidR="00BB5751" w:rsidRPr="00AD7AA5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0EF26915" w:rsidR="00BB5751" w:rsidRPr="00AD7AA5" w:rsidRDefault="006C1F19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328,011</w:t>
            </w:r>
          </w:p>
        </w:tc>
      </w:tr>
    </w:tbl>
    <w:p w14:paraId="128A8556" w14:textId="713DD776" w:rsidR="00FD26B8" w:rsidRDefault="00FD26B8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7FBE27" w14:textId="77777777" w:rsidR="00FD26B8" w:rsidRDefault="00FD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79A59D8C" w14:textId="45F48827" w:rsidR="00792C02" w:rsidRPr="00AD7AA5" w:rsidRDefault="0079023D" w:rsidP="000105D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3" w:name="_Hlk23765408"/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</w:t>
      </w:r>
      <w:r w:rsidR="00792C0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3"/>
    </w:p>
    <w:p w14:paraId="180D78A4" w14:textId="77777777" w:rsidR="000105D6" w:rsidRPr="00FD26B8" w:rsidRDefault="000105D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90AD6" w14:textId="206D316A" w:rsidR="004F39B6" w:rsidRPr="00AD7AA5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AD7AA5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AD7AA5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4EB5AC" w14:textId="22FD4DA9" w:rsidR="00F51AC3" w:rsidRPr="00FD26B8" w:rsidRDefault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B096114" w14:textId="18FC90E1" w:rsidR="0079023D" w:rsidRPr="00AD7AA5" w:rsidRDefault="00960F80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</w:t>
      </w:r>
      <w:r w:rsidR="00792C02" w:rsidRPr="00AD7A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FD26B8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  <w:lang w:eastAsia="x-none"/>
        </w:rPr>
      </w:pPr>
    </w:p>
    <w:p w14:paraId="6D599A21" w14:textId="49A55865" w:rsidR="00BF6C64" w:rsidRPr="00AD7AA5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AD7AA5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FD26B8" w:rsidRDefault="00684BD7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47FAB4B4" w14:textId="01094EF3" w:rsidR="00A1213F" w:rsidRPr="00AD7AA5" w:rsidRDefault="00BF6C64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AD7AA5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3E906F50" w:rsidR="00B775EE" w:rsidRDefault="00B775EE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0C4EBA" w:rsidRPr="00904E4C" w14:paraId="7C1AED84" w14:textId="77777777">
        <w:tc>
          <w:tcPr>
            <w:tcW w:w="3870" w:type="dxa"/>
            <w:vAlign w:val="bottom"/>
          </w:tcPr>
          <w:p w14:paraId="6CC9A105" w14:textId="77777777" w:rsidR="000C4EBA" w:rsidRPr="00904E4C" w:rsidRDefault="000C4EB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0E332AE4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C0119DC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149ED22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C4EBA" w:rsidRPr="00904E4C" w14:paraId="335A2E91" w14:textId="77777777">
        <w:tc>
          <w:tcPr>
            <w:tcW w:w="3870" w:type="dxa"/>
            <w:vAlign w:val="bottom"/>
          </w:tcPr>
          <w:p w14:paraId="3016DBB0" w14:textId="77777777" w:rsidR="000C4EBA" w:rsidRPr="00904E4C" w:rsidRDefault="000C4EB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77F6B6CA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36" w:type="dxa"/>
          </w:tcPr>
          <w:p w14:paraId="4ECF6B01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0648D684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</w:tr>
      <w:tr w:rsidR="000C4EBA" w:rsidRPr="00904E4C" w14:paraId="1EE8028F" w14:textId="77777777">
        <w:tc>
          <w:tcPr>
            <w:tcW w:w="3870" w:type="dxa"/>
            <w:vAlign w:val="bottom"/>
          </w:tcPr>
          <w:p w14:paraId="25B93563" w14:textId="77777777" w:rsidR="000C4EBA" w:rsidRPr="00904E4C" w:rsidRDefault="000C4EB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4D41E018" w14:textId="7CAC52DC" w:rsidR="000C4EBA" w:rsidRPr="00CF72C5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 w:rsidR="00CF79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733EDD58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DBE76FF" w14:textId="168AE176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 w:rsidR="00CF79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</w:tr>
      <w:tr w:rsidR="000C4EBA" w:rsidRPr="00904E4C" w14:paraId="49CE45A8" w14:textId="77777777">
        <w:tc>
          <w:tcPr>
            <w:tcW w:w="3870" w:type="dxa"/>
            <w:vAlign w:val="bottom"/>
          </w:tcPr>
          <w:p w14:paraId="45B6ED55" w14:textId="77777777" w:rsidR="000C4EBA" w:rsidRPr="00904E4C" w:rsidRDefault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15BBB75D" w14:textId="148ED5CD" w:rsidR="000C4EBA" w:rsidRPr="00904E4C" w:rsidRDefault="00CF798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5D762A53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19428D31" w14:textId="72726794" w:rsidR="000C4EBA" w:rsidRPr="00904E4C" w:rsidRDefault="00CF798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36" w:type="dxa"/>
          </w:tcPr>
          <w:p w14:paraId="292F5EE1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19579B8F" w14:textId="65AE4EDE" w:rsidR="000C4EBA" w:rsidRPr="00904E4C" w:rsidRDefault="00CF798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40" w:type="dxa"/>
          </w:tcPr>
          <w:p w14:paraId="50F76ACE" w14:textId="77777777" w:rsidR="000C4EBA" w:rsidRPr="00904E4C" w:rsidRDefault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EC940F8" w14:textId="0D6372F4" w:rsidR="000C4EBA" w:rsidRPr="00904E4C" w:rsidRDefault="00CF798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</w:tr>
      <w:tr w:rsidR="000C4EBA" w:rsidRPr="00904E4C" w14:paraId="6A1F7BEE" w14:textId="77777777">
        <w:tc>
          <w:tcPr>
            <w:tcW w:w="3870" w:type="dxa"/>
            <w:vAlign w:val="bottom"/>
          </w:tcPr>
          <w:p w14:paraId="09531686" w14:textId="77777777" w:rsidR="000C4EBA" w:rsidRPr="00904E4C" w:rsidRDefault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5393DA03" w14:textId="74A34889" w:rsidR="000C4EBA" w:rsidRPr="00904E4C" w:rsidRDefault="00CF798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0C4EBA"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0C4EBA"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0C4EBA" w:rsidRPr="00904E4C" w14:paraId="3D3EABDF" w14:textId="77777777">
        <w:tc>
          <w:tcPr>
            <w:tcW w:w="3870" w:type="dxa"/>
            <w:hideMark/>
          </w:tcPr>
          <w:p w14:paraId="54E2474E" w14:textId="77777777" w:rsidR="000C4EBA" w:rsidRPr="00904E4C" w:rsidRDefault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7D6601E" w14:textId="77777777" w:rsidR="000C4EBA" w:rsidRPr="00904E4C" w:rsidRDefault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46321E23" w14:textId="77777777" w:rsidR="000C4EBA" w:rsidRPr="00904E4C" w:rsidRDefault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0BBB0A3F" w14:textId="77777777" w:rsidR="000C4EBA" w:rsidRPr="00904E4C" w:rsidRDefault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2184CB16" w14:textId="77777777" w:rsidR="000C4EBA" w:rsidRPr="00904E4C" w:rsidRDefault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E6FC74E" w14:textId="77777777" w:rsidR="000C4EBA" w:rsidRPr="00904E4C" w:rsidRDefault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213E0402" w14:textId="77777777" w:rsidR="000C4EBA" w:rsidRPr="00904E4C" w:rsidRDefault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632C8030" w14:textId="77777777" w:rsidR="000C4EBA" w:rsidRPr="00904E4C" w:rsidRDefault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0C4EBA" w:rsidRPr="00904E4C" w14:paraId="6723F125" w14:textId="77777777">
        <w:tc>
          <w:tcPr>
            <w:tcW w:w="3870" w:type="dxa"/>
            <w:hideMark/>
          </w:tcPr>
          <w:p w14:paraId="28545C36" w14:textId="77777777" w:rsidR="000C4EBA" w:rsidRPr="00904E4C" w:rsidRDefault="000C4EBA" w:rsidP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4762410F" w14:textId="6C994AE1" w:rsidR="000C4EBA" w:rsidRPr="00904E4C" w:rsidRDefault="000B429F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1,927,173</w:t>
            </w:r>
          </w:p>
        </w:tc>
        <w:tc>
          <w:tcPr>
            <w:tcW w:w="270" w:type="dxa"/>
            <w:vAlign w:val="bottom"/>
          </w:tcPr>
          <w:p w14:paraId="1F66B431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421B8A2D" w14:textId="74E09ECE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1,776,634</w:t>
            </w:r>
          </w:p>
        </w:tc>
        <w:tc>
          <w:tcPr>
            <w:tcW w:w="236" w:type="dxa"/>
            <w:vAlign w:val="bottom"/>
          </w:tcPr>
          <w:p w14:paraId="3590BA0A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C3DD55F" w14:textId="61FB2B8C" w:rsidR="000C4EBA" w:rsidRPr="00904E4C" w:rsidRDefault="00DA0778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0778">
              <w:rPr>
                <w:rFonts w:ascii="Angsana New" w:hAnsi="Angsana New"/>
                <w:sz w:val="30"/>
                <w:szCs w:val="30"/>
                <w:lang w:val="en-US" w:eastAsia="en-US"/>
              </w:rPr>
              <w:t>1,854,817</w:t>
            </w:r>
          </w:p>
        </w:tc>
        <w:tc>
          <w:tcPr>
            <w:tcW w:w="240" w:type="dxa"/>
            <w:vAlign w:val="bottom"/>
          </w:tcPr>
          <w:p w14:paraId="3B2F58C8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226DBE22" w14:textId="519DBCE1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1,719,540</w:t>
            </w:r>
          </w:p>
        </w:tc>
      </w:tr>
      <w:tr w:rsidR="000C4EBA" w:rsidRPr="00904E4C" w14:paraId="6613CE31" w14:textId="77777777">
        <w:tc>
          <w:tcPr>
            <w:tcW w:w="3870" w:type="dxa"/>
            <w:hideMark/>
          </w:tcPr>
          <w:p w14:paraId="68E70DA1" w14:textId="77777777" w:rsidR="000C4EBA" w:rsidRPr="00904E4C" w:rsidRDefault="000C4EBA" w:rsidP="000C4EBA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2B6A1" w14:textId="59AAE2B6" w:rsidR="000C4EBA" w:rsidRPr="00904E4C" w:rsidRDefault="000B429F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1,927,173</w:t>
            </w:r>
          </w:p>
        </w:tc>
        <w:tc>
          <w:tcPr>
            <w:tcW w:w="270" w:type="dxa"/>
          </w:tcPr>
          <w:p w14:paraId="1A24E980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E9105" w14:textId="334EF600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1,776,634</w:t>
            </w:r>
          </w:p>
        </w:tc>
        <w:tc>
          <w:tcPr>
            <w:tcW w:w="236" w:type="dxa"/>
          </w:tcPr>
          <w:p w14:paraId="50AE3C2A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6FECF" w14:textId="25C28AFA" w:rsidR="000C4EBA" w:rsidRPr="00904E4C" w:rsidRDefault="00DA0778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07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1,854,817</w:t>
            </w:r>
          </w:p>
        </w:tc>
        <w:tc>
          <w:tcPr>
            <w:tcW w:w="240" w:type="dxa"/>
          </w:tcPr>
          <w:p w14:paraId="09AA2617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4007E" w14:textId="4450E0F5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1,719,540</w:t>
            </w:r>
          </w:p>
        </w:tc>
      </w:tr>
      <w:tr w:rsidR="000C4EBA" w:rsidRPr="00904E4C" w14:paraId="3B36F57A" w14:textId="77777777">
        <w:trPr>
          <w:trHeight w:val="224"/>
        </w:trPr>
        <w:tc>
          <w:tcPr>
            <w:tcW w:w="3870" w:type="dxa"/>
          </w:tcPr>
          <w:p w14:paraId="20DA27A3" w14:textId="77777777" w:rsidR="000C4EBA" w:rsidRPr="00904E4C" w:rsidRDefault="000C4EBA" w:rsidP="000C4EBA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6C2F5907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F773FF3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4CDD4862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602EC239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CDDF0C0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6969F31A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20A0284E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0C4EBA" w:rsidRPr="00904E4C" w14:paraId="5C0B4579" w14:textId="77777777">
        <w:tc>
          <w:tcPr>
            <w:tcW w:w="3870" w:type="dxa"/>
            <w:hideMark/>
          </w:tcPr>
          <w:p w14:paraId="46742B8D" w14:textId="77777777" w:rsidR="000C4EBA" w:rsidRPr="00904E4C" w:rsidRDefault="000C4EBA" w:rsidP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71B79F14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C5EC0D2" w14:textId="77777777" w:rsidR="000C4EBA" w:rsidRPr="00904E4C" w:rsidRDefault="000C4EBA" w:rsidP="000C4EB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4A180A2F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74B9B5F" w14:textId="77777777" w:rsidR="000C4EBA" w:rsidRPr="00904E4C" w:rsidRDefault="000C4EBA" w:rsidP="000C4EB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A944D60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366928C1" w14:textId="77777777" w:rsidR="000C4EBA" w:rsidRPr="00904E4C" w:rsidRDefault="000C4EBA" w:rsidP="000C4EB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B4D3586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C4EBA" w:rsidRPr="00904E4C" w14:paraId="19D387EA" w14:textId="77777777">
        <w:tc>
          <w:tcPr>
            <w:tcW w:w="3870" w:type="dxa"/>
            <w:hideMark/>
          </w:tcPr>
          <w:p w14:paraId="37750D19" w14:textId="77777777" w:rsidR="000C4EBA" w:rsidRPr="00904E4C" w:rsidRDefault="000C4EBA" w:rsidP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20843F44" w14:textId="180446BE" w:rsidR="000C4EBA" w:rsidRPr="00904E4C" w:rsidRDefault="00E00A89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0A89">
              <w:rPr>
                <w:rFonts w:ascii="Angsana New" w:hAnsi="Angsana New"/>
                <w:sz w:val="30"/>
                <w:szCs w:val="30"/>
                <w:lang w:val="en-US" w:eastAsia="en-US"/>
              </w:rPr>
              <w:t>1,882,043</w:t>
            </w:r>
          </w:p>
        </w:tc>
        <w:tc>
          <w:tcPr>
            <w:tcW w:w="270" w:type="dxa"/>
          </w:tcPr>
          <w:p w14:paraId="0C7BDC9D" w14:textId="77777777" w:rsidR="000C4EBA" w:rsidRPr="00904E4C" w:rsidRDefault="000C4EBA" w:rsidP="000C4EB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6CB1C66" w14:textId="0FD00271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1,761,325</w:t>
            </w:r>
          </w:p>
        </w:tc>
        <w:tc>
          <w:tcPr>
            <w:tcW w:w="236" w:type="dxa"/>
          </w:tcPr>
          <w:p w14:paraId="390D32B9" w14:textId="77777777" w:rsidR="000C4EBA" w:rsidRPr="00904E4C" w:rsidRDefault="000C4EBA" w:rsidP="000C4EB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A5FA97D" w14:textId="09A32016" w:rsidR="000C4EBA" w:rsidRPr="00904E4C" w:rsidRDefault="00294FCB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4FCB">
              <w:rPr>
                <w:rFonts w:ascii="Angsana New" w:hAnsi="Angsana New"/>
                <w:sz w:val="30"/>
                <w:szCs w:val="30"/>
                <w:lang w:val="en-US" w:eastAsia="en-US"/>
              </w:rPr>
              <w:t>1,809,693</w:t>
            </w:r>
          </w:p>
        </w:tc>
        <w:tc>
          <w:tcPr>
            <w:tcW w:w="240" w:type="dxa"/>
          </w:tcPr>
          <w:p w14:paraId="52F608C9" w14:textId="77777777" w:rsidR="000C4EBA" w:rsidRPr="00904E4C" w:rsidRDefault="000C4EBA" w:rsidP="000C4EB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3BBE1D5" w14:textId="1E860234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1,704,227</w:t>
            </w:r>
          </w:p>
        </w:tc>
      </w:tr>
      <w:tr w:rsidR="000C4EBA" w:rsidRPr="00904E4C" w14:paraId="3F5EDE27" w14:textId="77777777">
        <w:tc>
          <w:tcPr>
            <w:tcW w:w="3870" w:type="dxa"/>
            <w:hideMark/>
          </w:tcPr>
          <w:p w14:paraId="6311E62F" w14:textId="77777777" w:rsidR="000C4EBA" w:rsidRPr="00904E4C" w:rsidRDefault="000C4EBA" w:rsidP="000C4EBA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40B89289" w14:textId="094638C5" w:rsidR="000C4EBA" w:rsidRPr="00904E4C" w:rsidRDefault="00DE592D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592D">
              <w:rPr>
                <w:rFonts w:ascii="Angsana New" w:hAnsi="Angsana New"/>
                <w:sz w:val="30"/>
                <w:szCs w:val="30"/>
                <w:lang w:val="en-US" w:eastAsia="en-US"/>
              </w:rPr>
              <w:t>45,130</w:t>
            </w:r>
          </w:p>
        </w:tc>
        <w:tc>
          <w:tcPr>
            <w:tcW w:w="270" w:type="dxa"/>
          </w:tcPr>
          <w:p w14:paraId="03DA561C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A261675" w14:textId="61BB76C4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15,309</w:t>
            </w:r>
          </w:p>
        </w:tc>
        <w:tc>
          <w:tcPr>
            <w:tcW w:w="236" w:type="dxa"/>
          </w:tcPr>
          <w:p w14:paraId="52387FBD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5C894B74" w14:textId="6986895A" w:rsidR="000C4EBA" w:rsidRPr="00904E4C" w:rsidRDefault="005D72AC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72AC">
              <w:rPr>
                <w:rFonts w:ascii="Angsana New" w:hAnsi="Angsana New"/>
                <w:sz w:val="30"/>
                <w:szCs w:val="30"/>
                <w:lang w:val="en-US" w:eastAsia="en-US"/>
              </w:rPr>
              <w:t>45,124</w:t>
            </w:r>
          </w:p>
        </w:tc>
        <w:tc>
          <w:tcPr>
            <w:tcW w:w="240" w:type="dxa"/>
          </w:tcPr>
          <w:p w14:paraId="1A207A28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6AFB2247" w14:textId="6CDAB3A1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15,313</w:t>
            </w:r>
          </w:p>
        </w:tc>
      </w:tr>
      <w:tr w:rsidR="000C4EBA" w:rsidRPr="00904E4C" w14:paraId="5F5AF79A" w14:textId="77777777">
        <w:tc>
          <w:tcPr>
            <w:tcW w:w="3870" w:type="dxa"/>
            <w:hideMark/>
          </w:tcPr>
          <w:p w14:paraId="357D486C" w14:textId="77777777" w:rsidR="000C4EBA" w:rsidRPr="00904E4C" w:rsidRDefault="000C4EBA" w:rsidP="000C4EBA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0314D" w14:textId="2863C0D8" w:rsidR="000C4EBA" w:rsidRPr="00904E4C" w:rsidRDefault="007C2777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27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1,927,173</w:t>
            </w:r>
          </w:p>
        </w:tc>
        <w:tc>
          <w:tcPr>
            <w:tcW w:w="270" w:type="dxa"/>
          </w:tcPr>
          <w:p w14:paraId="7980172F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65977" w14:textId="13BD222F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1,776,634</w:t>
            </w:r>
          </w:p>
        </w:tc>
        <w:tc>
          <w:tcPr>
            <w:tcW w:w="236" w:type="dxa"/>
          </w:tcPr>
          <w:p w14:paraId="08A2F995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D8A50" w14:textId="1BA50B3A" w:rsidR="000C4EBA" w:rsidRPr="00904E4C" w:rsidRDefault="005B0D2C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0D2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1,854,817</w:t>
            </w:r>
          </w:p>
        </w:tc>
        <w:tc>
          <w:tcPr>
            <w:tcW w:w="240" w:type="dxa"/>
          </w:tcPr>
          <w:p w14:paraId="0CC02051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A483A4" w14:textId="05BE97E3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1,719,540</w:t>
            </w:r>
          </w:p>
        </w:tc>
      </w:tr>
      <w:tr w:rsidR="000C4EBA" w:rsidRPr="00904E4C" w14:paraId="4B48EF10" w14:textId="77777777">
        <w:trPr>
          <w:trHeight w:val="278"/>
        </w:trPr>
        <w:tc>
          <w:tcPr>
            <w:tcW w:w="3870" w:type="dxa"/>
          </w:tcPr>
          <w:p w14:paraId="3FD9C4A8" w14:textId="77777777" w:rsidR="000C4EBA" w:rsidRPr="00904E4C" w:rsidRDefault="000C4EBA" w:rsidP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05A4896" w14:textId="77777777" w:rsidR="000C4EBA" w:rsidRPr="00904E4C" w:rsidRDefault="000C4EBA" w:rsidP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6" w:type="dxa"/>
          </w:tcPr>
          <w:p w14:paraId="429F5704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75DA1AF4" w14:textId="77777777" w:rsidR="000C4EBA" w:rsidRPr="00904E4C" w:rsidRDefault="000C4EBA" w:rsidP="000C4EB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0C4EBA" w:rsidRPr="00904E4C" w14:paraId="09D54358" w14:textId="77777777">
        <w:tc>
          <w:tcPr>
            <w:tcW w:w="3870" w:type="dxa"/>
          </w:tcPr>
          <w:p w14:paraId="48080C5B" w14:textId="77777777" w:rsidR="000C4EBA" w:rsidRPr="00904E4C" w:rsidRDefault="000C4EBA" w:rsidP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77CEED33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86EBE2E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B82BFE8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5208EEE9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3BC2535C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2904CDC9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385757EF" w14:textId="77777777" w:rsidR="000C4EBA" w:rsidRPr="00904E4C" w:rsidRDefault="000C4EBA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C4EBA" w:rsidRPr="00904E4C" w14:paraId="2534C8EE" w14:textId="77777777">
        <w:tc>
          <w:tcPr>
            <w:tcW w:w="3870" w:type="dxa"/>
            <w:vAlign w:val="bottom"/>
            <w:hideMark/>
          </w:tcPr>
          <w:p w14:paraId="55854070" w14:textId="77777777" w:rsidR="000C4EBA" w:rsidRPr="00904E4C" w:rsidRDefault="000C4EBA" w:rsidP="000C4EB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7405EEBD" w14:textId="1F28636E" w:rsidR="000C4EBA" w:rsidRPr="00904E4C" w:rsidRDefault="00C04F7F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4F7F">
              <w:rPr>
                <w:rFonts w:ascii="Angsana New" w:hAnsi="Angsana New"/>
                <w:sz w:val="30"/>
                <w:szCs w:val="30"/>
                <w:lang w:val="en-US" w:eastAsia="en-US"/>
              </w:rPr>
              <w:t>1,927,173</w:t>
            </w:r>
          </w:p>
        </w:tc>
        <w:tc>
          <w:tcPr>
            <w:tcW w:w="270" w:type="dxa"/>
            <w:vAlign w:val="bottom"/>
          </w:tcPr>
          <w:p w14:paraId="22A4B1A3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233F8020" w14:textId="4F0C4E58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1,776,634</w:t>
            </w:r>
          </w:p>
        </w:tc>
        <w:tc>
          <w:tcPr>
            <w:tcW w:w="236" w:type="dxa"/>
            <w:vAlign w:val="bottom"/>
          </w:tcPr>
          <w:p w14:paraId="56231128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1A561AF4" w14:textId="4D35835B" w:rsidR="000C4EBA" w:rsidRPr="00904E4C" w:rsidRDefault="00397F53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7F53">
              <w:rPr>
                <w:rFonts w:ascii="Angsana New" w:hAnsi="Angsana New"/>
                <w:sz w:val="30"/>
                <w:szCs w:val="30"/>
                <w:lang w:val="en-US" w:eastAsia="en-US"/>
              </w:rPr>
              <w:t>1,854,817</w:t>
            </w:r>
          </w:p>
        </w:tc>
        <w:tc>
          <w:tcPr>
            <w:tcW w:w="240" w:type="dxa"/>
            <w:vAlign w:val="bottom"/>
          </w:tcPr>
          <w:p w14:paraId="7454B9EF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716E07F9" w14:textId="276EB8C4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1,719,540</w:t>
            </w:r>
          </w:p>
        </w:tc>
      </w:tr>
      <w:tr w:rsidR="000C4EBA" w:rsidRPr="00904E4C" w14:paraId="22607558" w14:textId="77777777">
        <w:tc>
          <w:tcPr>
            <w:tcW w:w="3870" w:type="dxa"/>
            <w:hideMark/>
          </w:tcPr>
          <w:p w14:paraId="750D1478" w14:textId="77777777" w:rsidR="000C4EBA" w:rsidRPr="00904E4C" w:rsidRDefault="000C4EBA" w:rsidP="000C4EBA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740C6" w14:textId="19BEEF44" w:rsidR="000C4EBA" w:rsidRPr="00904E4C" w:rsidRDefault="00C04F7F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04F7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1,927,173</w:t>
            </w:r>
          </w:p>
        </w:tc>
        <w:tc>
          <w:tcPr>
            <w:tcW w:w="270" w:type="dxa"/>
          </w:tcPr>
          <w:p w14:paraId="09DCA51B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6A09F" w14:textId="00A9E7EF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1,776,634</w:t>
            </w:r>
          </w:p>
        </w:tc>
        <w:tc>
          <w:tcPr>
            <w:tcW w:w="236" w:type="dxa"/>
          </w:tcPr>
          <w:p w14:paraId="293CED39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65681E" w14:textId="644BE142" w:rsidR="000C4EBA" w:rsidRPr="00904E4C" w:rsidRDefault="001250E7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250E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1,854,817</w:t>
            </w:r>
          </w:p>
        </w:tc>
        <w:tc>
          <w:tcPr>
            <w:tcW w:w="240" w:type="dxa"/>
          </w:tcPr>
          <w:p w14:paraId="4A581A85" w14:textId="77777777" w:rsidR="000C4EBA" w:rsidRPr="00904E4C" w:rsidRDefault="000C4EBA" w:rsidP="000C4EB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E2F11" w14:textId="42840D2D" w:rsidR="000C4EBA" w:rsidRPr="00904E4C" w:rsidRDefault="00CF798E" w:rsidP="000C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1,719,540</w:t>
            </w:r>
          </w:p>
        </w:tc>
      </w:tr>
    </w:tbl>
    <w:p w14:paraId="460B3045" w14:textId="3647A999" w:rsidR="000C4EBA" w:rsidRDefault="000C4EBA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4226F3" w14:textId="62DD2658" w:rsidR="000C4EBA" w:rsidRDefault="000C4EBA" w:rsidP="00F5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D01963" w14:textId="00A16DB6" w:rsidR="00D9238C" w:rsidRPr="00AD7AA5" w:rsidRDefault="00D9238C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67AA381" w14:textId="77777777" w:rsidR="00157CDB" w:rsidRPr="00AD7AA5" w:rsidRDefault="00157CDB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42DAE" w14:textId="7506871F" w:rsidR="00F40BF4" w:rsidRPr="00AD7AA5" w:rsidRDefault="00F40BF4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AD7AA5" w:rsidRDefault="00574BC5" w:rsidP="00FA4A5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593B4DAF" w:rsidR="00F40BF4" w:rsidRPr="00AD7AA5" w:rsidRDefault="00F40BF4" w:rsidP="00D9238C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D7A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AD7AA5" w:rsidRDefault="007C0E22" w:rsidP="00D9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1"/>
        <w:gridCol w:w="270"/>
        <w:gridCol w:w="1644"/>
      </w:tblGrid>
      <w:tr w:rsidR="00F40BF4" w:rsidRPr="00AD7AA5" w14:paraId="45645564" w14:textId="77777777" w:rsidTr="009E2B14">
        <w:trPr>
          <w:trHeight w:val="418"/>
        </w:trPr>
        <w:tc>
          <w:tcPr>
            <w:tcW w:w="3022" w:type="pct"/>
          </w:tcPr>
          <w:p w14:paraId="7054399C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6B895AC2" w:rsidR="00F40BF4" w:rsidRPr="00AD7AA5" w:rsidRDefault="000C4EBA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วันที่ </w:t>
            </w:r>
            <w:r w:rsidR="00C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907" w:type="pct"/>
          </w:tcPr>
          <w:p w14:paraId="430F18D0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14:paraId="3877F26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6C9BFFBC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AD7AA5" w14:paraId="48F66CFC" w14:textId="77777777" w:rsidTr="009E2B14">
        <w:trPr>
          <w:trHeight w:val="434"/>
        </w:trPr>
        <w:tc>
          <w:tcPr>
            <w:tcW w:w="3022" w:type="pct"/>
          </w:tcPr>
          <w:p w14:paraId="352CA51C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78" w:type="pct"/>
            <w:gridSpan w:val="3"/>
          </w:tcPr>
          <w:p w14:paraId="0CC6FD77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AD7AA5" w14:paraId="51DFAE77" w14:textId="77777777" w:rsidTr="009E2B14">
        <w:trPr>
          <w:trHeight w:val="418"/>
        </w:trPr>
        <w:tc>
          <w:tcPr>
            <w:tcW w:w="3022" w:type="pct"/>
          </w:tcPr>
          <w:p w14:paraId="30BFE693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07" w:type="pct"/>
          </w:tcPr>
          <w:p w14:paraId="4CFD65E0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303A1F5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40D1F639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AD7AA5" w14:paraId="787BD5AF" w14:textId="77777777" w:rsidTr="009E2B14">
        <w:trPr>
          <w:trHeight w:val="405"/>
        </w:trPr>
        <w:tc>
          <w:tcPr>
            <w:tcW w:w="3022" w:type="pct"/>
          </w:tcPr>
          <w:p w14:paraId="0D34E932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07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5CEDB6B9" w:rsidR="00F40BF4" w:rsidRPr="00AD7AA5" w:rsidRDefault="001250E7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4,009</w:t>
            </w:r>
          </w:p>
        </w:tc>
        <w:tc>
          <w:tcPr>
            <w:tcW w:w="151" w:type="pct"/>
            <w:shd w:val="clear" w:color="auto" w:fill="auto"/>
          </w:tcPr>
          <w:p w14:paraId="350971FE" w14:textId="77777777" w:rsidR="00F40BF4" w:rsidRPr="00AD7AA5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20BF8E53" w:rsidR="00F40BF4" w:rsidRPr="00AD7AA5" w:rsidRDefault="000B34A1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4,009</w:t>
            </w:r>
          </w:p>
        </w:tc>
      </w:tr>
      <w:tr w:rsidR="00F40BF4" w:rsidRPr="00AD7AA5" w14:paraId="67C01CD0" w14:textId="77777777" w:rsidTr="009E2B14">
        <w:trPr>
          <w:trHeight w:val="405"/>
        </w:trPr>
        <w:tc>
          <w:tcPr>
            <w:tcW w:w="3022" w:type="pct"/>
          </w:tcPr>
          <w:p w14:paraId="41C19E86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7" w:type="pct"/>
            <w:tcBorders>
              <w:top w:val="double" w:sz="4" w:space="0" w:color="auto"/>
            </w:tcBorders>
          </w:tcPr>
          <w:p w14:paraId="3BEB4F93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4D588C86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  <w:tcBorders>
              <w:top w:val="double" w:sz="4" w:space="0" w:color="auto"/>
            </w:tcBorders>
          </w:tcPr>
          <w:p w14:paraId="5913CD84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AD7AA5" w14:paraId="61A4E569" w14:textId="77777777" w:rsidTr="009E2B14">
        <w:trPr>
          <w:trHeight w:val="405"/>
        </w:trPr>
        <w:tc>
          <w:tcPr>
            <w:tcW w:w="3022" w:type="pct"/>
          </w:tcPr>
          <w:p w14:paraId="501E4BED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07" w:type="pct"/>
          </w:tcPr>
          <w:p w14:paraId="3553A04F" w14:textId="77777777" w:rsidR="00F40BF4" w:rsidRPr="00AD7AA5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439CF0A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</w:tcPr>
          <w:p w14:paraId="18C89265" w14:textId="77777777" w:rsidR="00F40BF4" w:rsidRPr="00AD7AA5" w:rsidRDefault="00F40BF4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B34654" w14:paraId="6BD51C01" w14:textId="77777777" w:rsidTr="009E2B14">
        <w:trPr>
          <w:trHeight w:val="405"/>
        </w:trPr>
        <w:tc>
          <w:tcPr>
            <w:tcW w:w="3022" w:type="pct"/>
          </w:tcPr>
          <w:p w14:paraId="0E01DA3E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07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2961CE4C" w:rsidR="00F40BF4" w:rsidRPr="00AD7AA5" w:rsidRDefault="00CB113B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216,856</w:t>
            </w:r>
          </w:p>
        </w:tc>
        <w:tc>
          <w:tcPr>
            <w:tcW w:w="151" w:type="pct"/>
            <w:shd w:val="clear" w:color="auto" w:fill="auto"/>
          </w:tcPr>
          <w:p w14:paraId="3BD622A2" w14:textId="77777777" w:rsidR="00F40BF4" w:rsidRPr="00AD7AA5" w:rsidRDefault="00F40BF4" w:rsidP="0096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20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5A00B171" w:rsidR="00F40BF4" w:rsidRPr="00B34654" w:rsidRDefault="00CB113B" w:rsidP="0096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216,856</w:t>
            </w:r>
          </w:p>
        </w:tc>
      </w:tr>
    </w:tbl>
    <w:p w14:paraId="658EC14F" w14:textId="77777777" w:rsidR="00EF5914" w:rsidRDefault="00EF5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81F167" w14:textId="270185AA" w:rsidR="00EF5914" w:rsidRDefault="00061250" w:rsidP="002C6394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427B707" w14:textId="77777777" w:rsidR="002C6394" w:rsidRPr="002C6394" w:rsidRDefault="002C6394" w:rsidP="002C6394">
      <w:pPr>
        <w:rPr>
          <w:rFonts w:cstheme="minorBidi"/>
          <w:lang w:val="th-TH" w:eastAsia="x-none"/>
        </w:rPr>
      </w:pPr>
    </w:p>
    <w:p w14:paraId="373F434B" w14:textId="16F89BFB" w:rsidR="00EF5914" w:rsidRPr="00061250" w:rsidRDefault="00061250" w:rsidP="00061250">
      <w:pPr>
        <w:tabs>
          <w:tab w:val="clear" w:pos="454"/>
          <w:tab w:val="clear" w:pos="680"/>
          <w:tab w:val="left" w:pos="56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inorBidi"/>
          <w:sz w:val="30"/>
          <w:szCs w:val="38"/>
          <w:cs/>
        </w:rPr>
      </w:pPr>
      <w:r w:rsidRPr="00061250">
        <w:rPr>
          <w:rFonts w:ascii="Angsana New" w:hAnsi="Angsana New" w:cs="Angsana New" w:hint="cs"/>
          <w:sz w:val="30"/>
          <w:szCs w:val="30"/>
          <w:cs/>
        </w:rPr>
        <w:t>ในที</w:t>
      </w:r>
      <w:r>
        <w:rPr>
          <w:rFonts w:ascii="Angsana New" w:hAnsi="Angsana New" w:cs="Angsana New" w:hint="cs"/>
          <w:sz w:val="30"/>
          <w:szCs w:val="30"/>
          <w:cs/>
        </w:rPr>
        <w:t xml:space="preserve">่ประชุมสามัญผู้ถือหุ้นประจำปี เมื่อวันที่ </w:t>
      </w:r>
      <w:r w:rsidR="00D17FAC"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CF798E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ผู้ถือหุ้นมีมติอนุมัติจ่ายเงินปันผลสำหรับผลการดำเนินงานในปี </w:t>
      </w:r>
      <w:r w:rsidR="00CF798E">
        <w:rPr>
          <w:rFonts w:ascii="Angsana New" w:hAnsi="Angsana New" w:cs="Angsana New"/>
          <w:sz w:val="30"/>
          <w:szCs w:val="30"/>
        </w:rPr>
        <w:t>256</w:t>
      </w:r>
      <w:r w:rsidR="00680EE0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ในอัตราหุ้นละ </w:t>
      </w:r>
      <w:r w:rsidR="00D17FAC">
        <w:rPr>
          <w:rFonts w:ascii="Angsana New" w:hAnsi="Angsana New" w:cs="Angsana New"/>
          <w:sz w:val="30"/>
          <w:szCs w:val="30"/>
        </w:rPr>
        <w:t>0.08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 w:rsidR="00D17FAC">
        <w:rPr>
          <w:rFonts w:ascii="Angsana New" w:hAnsi="Angsana New" w:cs="Angsana New"/>
          <w:sz w:val="30"/>
          <w:szCs w:val="30"/>
        </w:rPr>
        <w:t>48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โดยกำหนดจ่ายเงินปันผลในวันที่ </w:t>
      </w:r>
      <w:r w:rsidR="00D17FAC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F798E">
        <w:rPr>
          <w:rFonts w:ascii="Angsana New" w:hAnsi="Angsana New" w:cs="Angsana New"/>
          <w:sz w:val="30"/>
          <w:szCs w:val="30"/>
        </w:rPr>
        <w:t>2566</w:t>
      </w:r>
    </w:p>
    <w:sectPr w:rsidR="00EF5914" w:rsidRPr="00061250" w:rsidSect="004D1A83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C8CE" w14:textId="77777777" w:rsidR="004705D6" w:rsidRDefault="004705D6">
      <w:r>
        <w:separator/>
      </w:r>
    </w:p>
  </w:endnote>
  <w:endnote w:type="continuationSeparator" w:id="0">
    <w:p w14:paraId="045A4764" w14:textId="77777777" w:rsidR="004705D6" w:rsidRDefault="004705D6">
      <w:r>
        <w:continuationSeparator/>
      </w:r>
    </w:p>
  </w:endnote>
  <w:endnote w:type="continuationNotice" w:id="1">
    <w:p w14:paraId="1A1F46E8" w14:textId="77777777" w:rsidR="004705D6" w:rsidRDefault="004705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000000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6356A026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 w:rsidR="00CF798E"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5B8E" w14:textId="77777777" w:rsidR="005266CA" w:rsidRPr="002B54E9" w:rsidRDefault="005266CA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F73B" w14:textId="072A99A5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7CC029A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DE060" w14:textId="77777777" w:rsidR="004705D6" w:rsidRDefault="004705D6">
      <w:r>
        <w:separator/>
      </w:r>
    </w:p>
  </w:footnote>
  <w:footnote w:type="continuationSeparator" w:id="0">
    <w:p w14:paraId="41E590E5" w14:textId="77777777" w:rsidR="004705D6" w:rsidRDefault="004705D6">
      <w:r>
        <w:continuationSeparator/>
      </w:r>
    </w:p>
  </w:footnote>
  <w:footnote w:type="continuationNotice" w:id="1">
    <w:p w14:paraId="22B0C422" w14:textId="77777777" w:rsidR="004705D6" w:rsidRDefault="004705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453C3DDE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49433777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0AF90B" w14:textId="2AA98398" w:rsidR="003B595F" w:rsidRDefault="003B595F" w:rsidP="003B59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bookmarkStart w:id="2" w:name="_Hlk130216713"/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Cs/>
        <w:sz w:val="32"/>
        <w:szCs w:val="32"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bookmarkEnd w:id="2"/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3414293E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201D66FF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3D2F" w14:textId="1829CB60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F2051C" w14:textId="154CAD0F" w:rsidR="001F7AA2" w:rsidRDefault="001F7AA2" w:rsidP="001F7A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Cs/>
        <w:sz w:val="32"/>
        <w:szCs w:val="32"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9067E8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424C2AB6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C95050" w14:textId="0E887F82" w:rsidR="001F7AA2" w:rsidRDefault="001F7AA2" w:rsidP="001F7A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31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Cs/>
        <w:sz w:val="32"/>
        <w:szCs w:val="32"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0"/>
  </w:num>
  <w:num w:numId="2" w16cid:durableId="531117654">
    <w:abstractNumId w:val="20"/>
  </w:num>
  <w:num w:numId="3" w16cid:durableId="889533489">
    <w:abstractNumId w:val="0"/>
  </w:num>
  <w:num w:numId="4" w16cid:durableId="1047950257">
    <w:abstractNumId w:val="15"/>
  </w:num>
  <w:num w:numId="5" w16cid:durableId="798035997">
    <w:abstractNumId w:val="8"/>
  </w:num>
  <w:num w:numId="6" w16cid:durableId="1220826067">
    <w:abstractNumId w:val="1"/>
  </w:num>
  <w:num w:numId="7" w16cid:durableId="1597518016">
    <w:abstractNumId w:val="16"/>
  </w:num>
  <w:num w:numId="8" w16cid:durableId="348408432">
    <w:abstractNumId w:val="3"/>
  </w:num>
  <w:num w:numId="9" w16cid:durableId="853958911">
    <w:abstractNumId w:val="2"/>
  </w:num>
  <w:num w:numId="10" w16cid:durableId="1913008882">
    <w:abstractNumId w:val="21"/>
  </w:num>
  <w:num w:numId="11" w16cid:durableId="767459239">
    <w:abstractNumId w:val="19"/>
  </w:num>
  <w:num w:numId="12" w16cid:durableId="1665476739">
    <w:abstractNumId w:val="13"/>
  </w:num>
  <w:num w:numId="13" w16cid:durableId="1496922158">
    <w:abstractNumId w:val="4"/>
  </w:num>
  <w:num w:numId="14" w16cid:durableId="1647780597">
    <w:abstractNumId w:val="14"/>
  </w:num>
  <w:num w:numId="15" w16cid:durableId="907500588">
    <w:abstractNumId w:val="17"/>
  </w:num>
  <w:num w:numId="16" w16cid:durableId="1237010275">
    <w:abstractNumId w:val="12"/>
  </w:num>
  <w:num w:numId="17" w16cid:durableId="792402417">
    <w:abstractNumId w:val="11"/>
  </w:num>
  <w:num w:numId="18" w16cid:durableId="618026002">
    <w:abstractNumId w:val="5"/>
  </w:num>
  <w:num w:numId="19" w16cid:durableId="1619680823">
    <w:abstractNumId w:val="7"/>
  </w:num>
  <w:num w:numId="20" w16cid:durableId="1839415902">
    <w:abstractNumId w:val="6"/>
  </w:num>
  <w:num w:numId="21" w16cid:durableId="1613321632">
    <w:abstractNumId w:val="9"/>
  </w:num>
  <w:num w:numId="22" w16cid:durableId="1612861186">
    <w:abstractNumId w:val="5"/>
  </w:num>
  <w:num w:numId="23" w16cid:durableId="82250231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38E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25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602"/>
    <w:rsid w:val="00070CBA"/>
    <w:rsid w:val="00070D40"/>
    <w:rsid w:val="000710E3"/>
    <w:rsid w:val="0007170E"/>
    <w:rsid w:val="00071E82"/>
    <w:rsid w:val="000724F0"/>
    <w:rsid w:val="00072552"/>
    <w:rsid w:val="00072C45"/>
    <w:rsid w:val="00072F3C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AEF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D75"/>
    <w:rsid w:val="000A2ED9"/>
    <w:rsid w:val="000A2F44"/>
    <w:rsid w:val="000A4117"/>
    <w:rsid w:val="000A48BA"/>
    <w:rsid w:val="000A49A3"/>
    <w:rsid w:val="000A4D1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34A1"/>
    <w:rsid w:val="000B429F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4EBA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2E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DE7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0E7"/>
    <w:rsid w:val="001253D7"/>
    <w:rsid w:val="0012558E"/>
    <w:rsid w:val="00125754"/>
    <w:rsid w:val="00125897"/>
    <w:rsid w:val="00126617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12D2"/>
    <w:rsid w:val="0014184E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20F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AC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479"/>
    <w:rsid w:val="0018075B"/>
    <w:rsid w:val="00181DD8"/>
    <w:rsid w:val="00181DE0"/>
    <w:rsid w:val="00182829"/>
    <w:rsid w:val="00182AD8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011"/>
    <w:rsid w:val="001D13A9"/>
    <w:rsid w:val="001D1889"/>
    <w:rsid w:val="001D1B27"/>
    <w:rsid w:val="001D25E0"/>
    <w:rsid w:val="001D2725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415"/>
    <w:rsid w:val="00241A1A"/>
    <w:rsid w:val="00241DE9"/>
    <w:rsid w:val="00242AF0"/>
    <w:rsid w:val="00242F29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1969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4FCB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14C5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0BE4"/>
    <w:rsid w:val="002E10A1"/>
    <w:rsid w:val="002E15C5"/>
    <w:rsid w:val="002E15D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0"/>
    <w:rsid w:val="00304D2A"/>
    <w:rsid w:val="00305B63"/>
    <w:rsid w:val="00306A89"/>
    <w:rsid w:val="003102D7"/>
    <w:rsid w:val="003102DA"/>
    <w:rsid w:val="00310BAA"/>
    <w:rsid w:val="00310DBE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08A"/>
    <w:rsid w:val="003352AA"/>
    <w:rsid w:val="00335477"/>
    <w:rsid w:val="003355A9"/>
    <w:rsid w:val="0033590D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437C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0611"/>
    <w:rsid w:val="003708B1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2A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7A9"/>
    <w:rsid w:val="00384EA0"/>
    <w:rsid w:val="00385487"/>
    <w:rsid w:val="00385CFC"/>
    <w:rsid w:val="00385E3F"/>
    <w:rsid w:val="00385E60"/>
    <w:rsid w:val="003877C8"/>
    <w:rsid w:val="0039024C"/>
    <w:rsid w:val="003902B9"/>
    <w:rsid w:val="00390628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39AC"/>
    <w:rsid w:val="003B43B5"/>
    <w:rsid w:val="003B4550"/>
    <w:rsid w:val="003B4752"/>
    <w:rsid w:val="003B4A3B"/>
    <w:rsid w:val="003B50D2"/>
    <w:rsid w:val="003B53F2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159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1F0F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AF9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2351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2A2"/>
    <w:rsid w:val="0047156B"/>
    <w:rsid w:val="00471A00"/>
    <w:rsid w:val="00471C79"/>
    <w:rsid w:val="00471DC9"/>
    <w:rsid w:val="00471EA6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95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38AE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297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88C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D2C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D72AC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85C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10D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39B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AB6"/>
    <w:rsid w:val="006C5CB9"/>
    <w:rsid w:val="006C772C"/>
    <w:rsid w:val="006C7827"/>
    <w:rsid w:val="006C7877"/>
    <w:rsid w:val="006D030B"/>
    <w:rsid w:val="006D03D2"/>
    <w:rsid w:val="006D0518"/>
    <w:rsid w:val="006D061B"/>
    <w:rsid w:val="006D0C4B"/>
    <w:rsid w:val="006D1067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158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4"/>
    <w:rsid w:val="006F707F"/>
    <w:rsid w:val="006F7397"/>
    <w:rsid w:val="006F74C7"/>
    <w:rsid w:val="007007B6"/>
    <w:rsid w:val="00700829"/>
    <w:rsid w:val="00701C8E"/>
    <w:rsid w:val="00701D6F"/>
    <w:rsid w:val="00701F4D"/>
    <w:rsid w:val="007029D8"/>
    <w:rsid w:val="00702A9F"/>
    <w:rsid w:val="00702EE4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6E4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1CF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18A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592A"/>
    <w:rsid w:val="007A60F5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455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068D"/>
    <w:rsid w:val="007F173C"/>
    <w:rsid w:val="007F1855"/>
    <w:rsid w:val="007F1A7F"/>
    <w:rsid w:val="007F1D87"/>
    <w:rsid w:val="007F2778"/>
    <w:rsid w:val="007F2F5B"/>
    <w:rsid w:val="007F374D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930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6AF"/>
    <w:rsid w:val="00817EAA"/>
    <w:rsid w:val="00820435"/>
    <w:rsid w:val="00820553"/>
    <w:rsid w:val="0082143C"/>
    <w:rsid w:val="0082169C"/>
    <w:rsid w:val="00821981"/>
    <w:rsid w:val="00821A79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023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AA"/>
    <w:rsid w:val="008660B0"/>
    <w:rsid w:val="00866DAA"/>
    <w:rsid w:val="00867953"/>
    <w:rsid w:val="008708F6"/>
    <w:rsid w:val="0087099E"/>
    <w:rsid w:val="00870DA6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A90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53E"/>
    <w:rsid w:val="008D75A9"/>
    <w:rsid w:val="008D7989"/>
    <w:rsid w:val="008D7BB1"/>
    <w:rsid w:val="008D7FD8"/>
    <w:rsid w:val="008E00CF"/>
    <w:rsid w:val="008E01CD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55CB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5CE6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193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6DB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A05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1AE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677E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438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27C2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1C7C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A07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E77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38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22E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792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2D3"/>
    <w:rsid w:val="00BA26CF"/>
    <w:rsid w:val="00BA28C6"/>
    <w:rsid w:val="00BA378A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2622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4F7F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0E14"/>
    <w:rsid w:val="00C31326"/>
    <w:rsid w:val="00C31641"/>
    <w:rsid w:val="00C3189B"/>
    <w:rsid w:val="00C31BAD"/>
    <w:rsid w:val="00C325D2"/>
    <w:rsid w:val="00C326AA"/>
    <w:rsid w:val="00C330A9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5D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6C1A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200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5C12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13B"/>
    <w:rsid w:val="00CB15C7"/>
    <w:rsid w:val="00CB167A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98E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26EE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EF7"/>
    <w:rsid w:val="00D3639B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88"/>
    <w:rsid w:val="00D744A5"/>
    <w:rsid w:val="00D7478A"/>
    <w:rsid w:val="00D754C9"/>
    <w:rsid w:val="00D758FE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3574"/>
    <w:rsid w:val="00DB3D77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6FF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6E96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2D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A89"/>
    <w:rsid w:val="00E00BA5"/>
    <w:rsid w:val="00E00F89"/>
    <w:rsid w:val="00E01267"/>
    <w:rsid w:val="00E01414"/>
    <w:rsid w:val="00E015D3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2D0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7BD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653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208A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3B1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38D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4D0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9DB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383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52EAA4B1-7D21-45D6-9935-002B08B3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119</TotalTime>
  <Pages>11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Panita, Kanyarattana</cp:lastModifiedBy>
  <cp:revision>25</cp:revision>
  <cp:lastPrinted>2022-11-09T03:52:00Z</cp:lastPrinted>
  <dcterms:created xsi:type="dcterms:W3CDTF">2023-05-02T08:53:00Z</dcterms:created>
  <dcterms:modified xsi:type="dcterms:W3CDTF">2023-05-05T06:11:00Z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