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86262D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B380D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27E08D0A" w14:textId="77777777" w:rsidR="009030AC" w:rsidRPr="001F195D" w:rsidRDefault="009030AC" w:rsidP="001F195D">
      <w:pPr>
        <w:rPr>
          <w:cs/>
        </w:rPr>
      </w:pPr>
    </w:p>
    <w:p w14:paraId="59BF6B77" w14:textId="586B880C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847AC99" w14:textId="31FA4094" w:rsidR="00405670" w:rsidRDefault="007B541A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B541A">
        <w:rPr>
          <w:rFonts w:asciiTheme="majorBidi" w:hAnsiTheme="majorBidi"/>
          <w:sz w:val="28"/>
          <w:szCs w:val="28"/>
          <w:cs/>
          <w:lang w:bidi="th-TH"/>
        </w:rPr>
        <w:t>การเปลี่ยนแปลงส่วนได้เสียที่ไม่มีอำนาจควบคุมในบริษัทย่อย</w:t>
      </w:r>
    </w:p>
    <w:p w14:paraId="55A3C43D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454E7D0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4DEB9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054795E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03C0DFBF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95458A3" w14:textId="3FB53879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5316286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41973C8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F7B6A24" w14:textId="71A39806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2C0C13BE" w14:textId="2D3AEEB0" w:rsidR="00880FF2" w:rsidRPr="005B380D" w:rsidRDefault="00880FF2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80FF2">
        <w:rPr>
          <w:rFonts w:asciiTheme="majorBidi" w:hAnsi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11E69B1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5B380D">
        <w:rPr>
          <w:rFonts w:asciiTheme="majorBidi" w:hAnsiTheme="majorBidi" w:cstheme="majorBidi"/>
          <w:spacing w:val="-4"/>
          <w:sz w:val="28"/>
          <w:szCs w:val="28"/>
          <w:highlight w:val="lightGray"/>
          <w:cs/>
          <w:lang w:bidi="th-TH"/>
        </w:rPr>
        <w:br w:type="page"/>
      </w:r>
    </w:p>
    <w:p w14:paraId="26C972EF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5F26B5" w14:textId="63D43F11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254C5" w:rsidRPr="00F86855">
        <w:rPr>
          <w:rFonts w:asciiTheme="majorBidi" w:hAnsiTheme="majorBidi" w:cstheme="majorBidi"/>
          <w:sz w:val="28"/>
          <w:szCs w:val="28"/>
        </w:rPr>
        <w:t xml:space="preserve"> </w:t>
      </w:r>
      <w:r w:rsidR="00703925">
        <w:rPr>
          <w:rFonts w:asciiTheme="majorBidi" w:hAnsiTheme="majorBidi" w:cstheme="majorBidi"/>
          <w:sz w:val="28"/>
          <w:szCs w:val="28"/>
        </w:rPr>
        <w:t>15</w:t>
      </w:r>
      <w:r w:rsidR="000E7E5C">
        <w:rPr>
          <w:rFonts w:asciiTheme="majorBidi" w:hAnsiTheme="majorBidi" w:cstheme="majorBidi"/>
          <w:sz w:val="28"/>
          <w:szCs w:val="28"/>
        </w:rPr>
        <w:t xml:space="preserve"> </w:t>
      </w:r>
      <w:r w:rsidR="000E7E5C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0E7E5C">
        <w:rPr>
          <w:rFonts w:asciiTheme="majorBidi" w:hAnsiTheme="majorBidi" w:cstheme="majorBidi"/>
          <w:sz w:val="28"/>
          <w:szCs w:val="28"/>
        </w:rPr>
        <w:t>2566</w:t>
      </w:r>
    </w:p>
    <w:p w14:paraId="535CD408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276EE89" w14:textId="77777777" w:rsidR="009030AC" w:rsidRPr="005B380D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C5FA4" w14:textId="5DEACDB3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5B380D">
        <w:rPr>
          <w:rFonts w:asciiTheme="majorBidi" w:hAnsiTheme="majorBidi" w:cstheme="majorBidi"/>
          <w:sz w:val="28"/>
          <w:szCs w:val="28"/>
        </w:rPr>
        <w:t xml:space="preserve"> 34</w:t>
      </w:r>
      <w:r w:rsidR="00AB0C67"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B380D">
        <w:rPr>
          <w:rFonts w:asciiTheme="majorBidi" w:hAnsiTheme="majorBidi" w:cstheme="majorBidi"/>
          <w:i/>
          <w:iCs/>
          <w:sz w:val="28"/>
          <w:szCs w:val="28"/>
        </w:rPr>
        <w:br/>
      </w: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5B380D">
        <w:rPr>
          <w:rFonts w:asciiTheme="majorBidi" w:hAnsiTheme="majorBidi" w:cstheme="majorBidi"/>
          <w:sz w:val="28"/>
          <w:szCs w:val="28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B380D">
        <w:rPr>
          <w:rFonts w:asciiTheme="majorBidi" w:hAnsiTheme="majorBidi" w:cstheme="majorBidi"/>
          <w:sz w:val="28"/>
          <w:szCs w:val="28"/>
        </w:rPr>
        <w:br/>
        <w:t>31</w:t>
      </w:r>
      <w:r w:rsidR="0021001C">
        <w:rPr>
          <w:rFonts w:asciiTheme="majorBidi" w:hAnsiTheme="majorBidi" w:cstheme="majorBidi"/>
          <w:sz w:val="28"/>
          <w:szCs w:val="28"/>
        </w:rPr>
        <w:t xml:space="preserve"> </w:t>
      </w:r>
      <w:r w:rsidR="00D01652" w:rsidRPr="005B3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0BD7" w:rsidRPr="005B380D">
        <w:rPr>
          <w:rFonts w:asciiTheme="majorBidi" w:hAnsiTheme="majorBidi" w:cstheme="majorBidi"/>
          <w:sz w:val="28"/>
          <w:szCs w:val="28"/>
        </w:rPr>
        <w:t>256</w:t>
      </w:r>
      <w:r w:rsidR="00345D10">
        <w:rPr>
          <w:rFonts w:asciiTheme="majorBidi" w:hAnsiTheme="majorBidi" w:cstheme="majorBidi"/>
          <w:sz w:val="28"/>
          <w:szCs w:val="28"/>
        </w:rPr>
        <w:t>5</w:t>
      </w:r>
    </w:p>
    <w:p w14:paraId="4D63BB00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38D8557" w14:textId="5A1D675E" w:rsidR="00D01652" w:rsidRPr="005B380D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5B380D">
        <w:rPr>
          <w:rFonts w:asciiTheme="majorBidi" w:hAnsiTheme="majorBidi" w:cstheme="majorBidi"/>
          <w:sz w:val="28"/>
          <w:szCs w:val="28"/>
        </w:rPr>
        <w:t>31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0BD7" w:rsidRPr="005B380D">
        <w:rPr>
          <w:rFonts w:asciiTheme="majorBidi" w:hAnsiTheme="majorBidi" w:cstheme="majorBidi"/>
          <w:sz w:val="28"/>
          <w:szCs w:val="28"/>
        </w:rPr>
        <w:t>256</w:t>
      </w:r>
      <w:r w:rsidR="00345D10">
        <w:rPr>
          <w:rFonts w:asciiTheme="majorBidi" w:hAnsiTheme="majorBidi" w:cstheme="majorBidi"/>
          <w:sz w:val="28"/>
          <w:szCs w:val="28"/>
        </w:rPr>
        <w:t>5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8A20BB" w14:textId="610128B7" w:rsidR="009030AC" w:rsidRPr="00C47446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</w:p>
    <w:p w14:paraId="4471DA12" w14:textId="6E1E4E38" w:rsidR="00946E22" w:rsidRDefault="007B541A" w:rsidP="00946E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/>
          <w:sz w:val="28"/>
          <w:szCs w:val="28"/>
          <w:u w:val="none"/>
          <w:lang w:val="th-TH"/>
        </w:rPr>
      </w:pPr>
      <w:r w:rsidRPr="007B541A">
        <w:rPr>
          <w:rFonts w:asciiTheme="majorBidi" w:hAnsiTheme="majorBidi"/>
          <w:sz w:val="28"/>
          <w:szCs w:val="28"/>
          <w:u w:val="none"/>
          <w:cs/>
          <w:lang w:val="th-TH"/>
        </w:rPr>
        <w:t>การเปลี่ยนแปลงส่วนได้เสียที่ไม่มีอำนาจควบคุมในบริษัทย่อย</w:t>
      </w:r>
    </w:p>
    <w:p w14:paraId="121514E9" w14:textId="77777777" w:rsidR="0085150C" w:rsidRDefault="0085150C" w:rsidP="0085150C">
      <w:pPr>
        <w:rPr>
          <w:rFonts w:asciiTheme="majorBidi" w:hAnsiTheme="majorBidi" w:cstheme="majorBidi"/>
          <w:sz w:val="28"/>
          <w:szCs w:val="28"/>
        </w:rPr>
      </w:pPr>
    </w:p>
    <w:p w14:paraId="78CCE7A8" w14:textId="7B5931C6" w:rsidR="00237990" w:rsidRPr="00237990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237990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>14</w:t>
      </w:r>
      <w:r w:rsidRPr="00237990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/>
          <w:sz w:val="28"/>
          <w:szCs w:val="28"/>
        </w:rPr>
        <w:t>2566</w:t>
      </w:r>
      <w:r w:rsidRPr="00237990">
        <w:rPr>
          <w:rFonts w:asciiTheme="majorBidi" w:hAnsiTheme="majorBidi"/>
          <w:sz w:val="28"/>
          <w:szCs w:val="28"/>
          <w:cs/>
        </w:rPr>
        <w:t xml:space="preserve"> บริษัท เมพ คอร์ปอเรชั่น จำกัด (มหาชน) (</w:t>
      </w:r>
      <w:r w:rsidRPr="00237990">
        <w:rPr>
          <w:rFonts w:asciiTheme="majorBidi" w:hAnsiTheme="majorBidi" w:cstheme="majorBidi"/>
          <w:sz w:val="28"/>
          <w:szCs w:val="28"/>
        </w:rPr>
        <w:t xml:space="preserve">MEB) </w:t>
      </w:r>
      <w:r w:rsidRPr="00237990">
        <w:rPr>
          <w:rFonts w:asciiTheme="majorBidi" w:hAnsiTheme="majorBidi"/>
          <w:sz w:val="28"/>
          <w:szCs w:val="28"/>
          <w:cs/>
        </w:rPr>
        <w:t>ได้เสนอขายหุ้นสามัญต่อประชาชนทั่วไ</w:t>
      </w:r>
      <w:r>
        <w:rPr>
          <w:rFonts w:asciiTheme="majorBidi" w:hAnsiTheme="majorBidi" w:hint="cs"/>
          <w:sz w:val="28"/>
          <w:szCs w:val="28"/>
          <w:cs/>
        </w:rPr>
        <w:t>ป</w:t>
      </w:r>
      <w:r w:rsidRPr="00237990">
        <w:rPr>
          <w:rFonts w:asciiTheme="majorBidi" w:hAnsiTheme="majorBidi"/>
          <w:sz w:val="28"/>
          <w:szCs w:val="28"/>
          <w:cs/>
        </w:rPr>
        <w:t>เป็นครั้งแรก (</w:t>
      </w:r>
      <w:r w:rsidRPr="00237990">
        <w:rPr>
          <w:rFonts w:asciiTheme="majorBidi" w:hAnsiTheme="majorBidi" w:cstheme="majorBidi"/>
          <w:sz w:val="28"/>
          <w:szCs w:val="28"/>
        </w:rPr>
        <w:t xml:space="preserve">IPO) </w:t>
      </w:r>
      <w:r w:rsidRPr="00237990">
        <w:rPr>
          <w:rFonts w:asciiTheme="majorBidi" w:hAnsiTheme="majorBidi"/>
          <w:sz w:val="28"/>
          <w:szCs w:val="28"/>
          <w:cs/>
        </w:rPr>
        <w:t xml:space="preserve">รวมจำนวนทั้งสิ้น </w:t>
      </w:r>
      <w:r>
        <w:rPr>
          <w:rFonts w:asciiTheme="majorBidi" w:hAnsiTheme="majorBidi"/>
          <w:sz w:val="28"/>
          <w:szCs w:val="28"/>
        </w:rPr>
        <w:t>75.5</w:t>
      </w:r>
      <w:r w:rsidRPr="00237990">
        <w:rPr>
          <w:rFonts w:asciiTheme="majorBidi" w:hAnsiTheme="majorBidi"/>
          <w:sz w:val="28"/>
          <w:szCs w:val="28"/>
          <w:cs/>
        </w:rPr>
        <w:t xml:space="preserve"> ล้านหุ้น ในราคาหุ้นละ </w:t>
      </w:r>
      <w:r>
        <w:rPr>
          <w:rFonts w:asciiTheme="majorBidi" w:hAnsiTheme="majorBidi"/>
          <w:sz w:val="28"/>
          <w:szCs w:val="28"/>
        </w:rPr>
        <w:t>28.5</w:t>
      </w:r>
      <w:r w:rsidRPr="00237990">
        <w:rPr>
          <w:rFonts w:asciiTheme="majorBidi" w:hAnsiTheme="majorBidi"/>
          <w:sz w:val="28"/>
          <w:szCs w:val="28"/>
          <w:cs/>
        </w:rPr>
        <w:t xml:space="preserve"> บาท โดยแบ่งออกเป็น (</w:t>
      </w:r>
      <w:r>
        <w:rPr>
          <w:rFonts w:asciiTheme="majorBidi" w:hAnsiTheme="majorBidi"/>
          <w:sz w:val="28"/>
          <w:szCs w:val="28"/>
        </w:rPr>
        <w:t>1</w:t>
      </w:r>
      <w:r w:rsidRPr="00237990">
        <w:rPr>
          <w:rFonts w:asciiTheme="majorBidi" w:hAnsiTheme="majorBidi"/>
          <w:sz w:val="28"/>
          <w:szCs w:val="28"/>
          <w:cs/>
        </w:rPr>
        <w:t xml:space="preserve">) หุ้นสามัญเพิ่มทุนจำนวน </w:t>
      </w:r>
      <w:r>
        <w:rPr>
          <w:rFonts w:asciiTheme="majorBidi" w:hAnsiTheme="majorBidi"/>
          <w:sz w:val="28"/>
          <w:szCs w:val="28"/>
        </w:rPr>
        <w:t>22.5</w:t>
      </w:r>
      <w:r w:rsidRPr="00237990">
        <w:rPr>
          <w:rFonts w:asciiTheme="majorBidi" w:hAnsiTheme="majorBidi"/>
          <w:sz w:val="28"/>
          <w:szCs w:val="28"/>
          <w:cs/>
        </w:rPr>
        <w:t xml:space="preserve"> ล้านหุ้น และ (</w:t>
      </w:r>
      <w:r>
        <w:rPr>
          <w:rFonts w:asciiTheme="majorBidi" w:hAnsiTheme="majorBidi"/>
          <w:sz w:val="28"/>
          <w:szCs w:val="28"/>
        </w:rPr>
        <w:t>2</w:t>
      </w:r>
      <w:r w:rsidRPr="00237990">
        <w:rPr>
          <w:rFonts w:asciiTheme="majorBidi" w:hAnsiTheme="majorBidi"/>
          <w:sz w:val="28"/>
          <w:szCs w:val="28"/>
          <w:cs/>
        </w:rPr>
        <w:t xml:space="preserve">) หุ้นสามัญของผู้ถือหุ้นเดิม จำนวน </w:t>
      </w:r>
      <w:r>
        <w:rPr>
          <w:rFonts w:asciiTheme="majorBidi" w:hAnsiTheme="majorBidi"/>
          <w:sz w:val="28"/>
          <w:szCs w:val="28"/>
        </w:rPr>
        <w:t>53</w:t>
      </w:r>
      <w:r w:rsidRPr="00237990">
        <w:rPr>
          <w:rFonts w:asciiTheme="majorBidi" w:hAnsiTheme="majorBidi"/>
          <w:sz w:val="28"/>
          <w:szCs w:val="28"/>
          <w:cs/>
        </w:rPr>
        <w:t xml:space="preserve"> ล้านหุ้น </w:t>
      </w:r>
    </w:p>
    <w:p w14:paraId="19666774" w14:textId="77777777" w:rsidR="00F24EC5" w:rsidRDefault="00F24EC5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28"/>
          <w:szCs w:val="28"/>
        </w:rPr>
      </w:pPr>
    </w:p>
    <w:p w14:paraId="28B3D726" w14:textId="27E7FD73" w:rsidR="0085150C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28"/>
          <w:szCs w:val="28"/>
        </w:rPr>
      </w:pPr>
      <w:r w:rsidRPr="00237990">
        <w:rPr>
          <w:rFonts w:asciiTheme="majorBidi" w:hAnsiTheme="majorBidi"/>
          <w:sz w:val="28"/>
          <w:szCs w:val="28"/>
          <w:cs/>
        </w:rPr>
        <w:t>ภายหลังเหตุการณ์ดังกล่าว กลุ่มบริษัทยังคงมีอำนาจควบคุมในบริษัท เมพ คอร์ปอเรชั่น จำกัด (มหาชน) (</w:t>
      </w:r>
      <w:r w:rsidRPr="00237990">
        <w:rPr>
          <w:rFonts w:asciiTheme="majorBidi" w:hAnsiTheme="majorBidi" w:cstheme="majorBidi"/>
          <w:sz w:val="28"/>
          <w:szCs w:val="28"/>
        </w:rPr>
        <w:t xml:space="preserve">MEB) </w:t>
      </w:r>
      <w:r w:rsidRPr="00237990">
        <w:rPr>
          <w:rFonts w:asciiTheme="majorBidi" w:hAnsiTheme="majorBidi"/>
          <w:sz w:val="28"/>
          <w:szCs w:val="28"/>
          <w:cs/>
        </w:rPr>
        <w:t xml:space="preserve">โดยมีสัดส่วนการถือหุ้นสุทธิใน </w:t>
      </w:r>
      <w:r w:rsidRPr="00237990">
        <w:rPr>
          <w:rFonts w:asciiTheme="majorBidi" w:hAnsiTheme="majorBidi" w:cstheme="majorBidi"/>
          <w:sz w:val="28"/>
          <w:szCs w:val="28"/>
        </w:rPr>
        <w:t xml:space="preserve">MEB </w:t>
      </w:r>
      <w:r w:rsidRPr="00237990">
        <w:rPr>
          <w:rFonts w:asciiTheme="majorBidi" w:hAnsiTheme="majorBidi"/>
          <w:sz w:val="28"/>
          <w:szCs w:val="28"/>
          <w:cs/>
        </w:rPr>
        <w:t>เปลี่ยนแปลงจาก</w:t>
      </w:r>
      <w:r w:rsidR="00E42D79">
        <w:rPr>
          <w:rFonts w:asciiTheme="majorBidi" w:hAnsiTheme="majorBidi" w:hint="cs"/>
          <w:sz w:val="28"/>
          <w:szCs w:val="28"/>
          <w:cs/>
        </w:rPr>
        <w:t>ร้อยละ</w:t>
      </w:r>
      <w:r w:rsidRPr="00237990">
        <w:rPr>
          <w:rFonts w:asciiTheme="majorBidi" w:hAnsiTheme="majorBidi"/>
          <w:sz w:val="28"/>
          <w:szCs w:val="28"/>
          <w:cs/>
        </w:rPr>
        <w:t xml:space="preserve"> </w:t>
      </w:r>
      <w:r w:rsidR="00F24EC5">
        <w:rPr>
          <w:rFonts w:asciiTheme="majorBidi" w:hAnsiTheme="majorBidi"/>
          <w:sz w:val="28"/>
          <w:szCs w:val="28"/>
        </w:rPr>
        <w:t>74.81</w:t>
      </w:r>
      <w:r w:rsidRPr="00237990">
        <w:rPr>
          <w:rFonts w:asciiTheme="majorBidi" w:hAnsiTheme="majorBidi"/>
          <w:sz w:val="28"/>
          <w:szCs w:val="28"/>
          <w:cs/>
        </w:rPr>
        <w:t xml:space="preserve"> ลดลงเหลือ</w:t>
      </w:r>
      <w:r w:rsidR="00E42D79">
        <w:rPr>
          <w:rFonts w:asciiTheme="majorBidi" w:hAnsiTheme="majorBidi" w:hint="cs"/>
          <w:sz w:val="28"/>
          <w:szCs w:val="28"/>
          <w:cs/>
        </w:rPr>
        <w:t>ร้อยละ</w:t>
      </w:r>
      <w:r w:rsidRPr="00237990">
        <w:rPr>
          <w:rFonts w:asciiTheme="majorBidi" w:hAnsiTheme="majorBidi"/>
          <w:sz w:val="28"/>
          <w:szCs w:val="28"/>
          <w:cs/>
        </w:rPr>
        <w:t xml:space="preserve"> </w:t>
      </w:r>
      <w:r w:rsidR="00F24EC5">
        <w:rPr>
          <w:rFonts w:asciiTheme="majorBidi" w:hAnsiTheme="majorBidi"/>
          <w:sz w:val="28"/>
          <w:szCs w:val="28"/>
        </w:rPr>
        <w:t>55.94</w:t>
      </w:r>
      <w:r w:rsidRPr="00237990">
        <w:rPr>
          <w:rFonts w:asciiTheme="majorBidi" w:hAnsiTheme="majorBidi"/>
          <w:sz w:val="28"/>
          <w:szCs w:val="28"/>
          <w:cs/>
        </w:rPr>
        <w:t xml:space="preserve"> กลุ่มบริษัทได้แสดงผลกระทบจากการเปลี่ยนแปลงส่วนได้เสียในบริษัทย่อยดังกล่าว จำนวน </w:t>
      </w:r>
      <w:r w:rsidR="00F24EC5">
        <w:rPr>
          <w:rFonts w:asciiTheme="majorBidi" w:hAnsiTheme="majorBidi"/>
          <w:sz w:val="28"/>
          <w:szCs w:val="28"/>
        </w:rPr>
        <w:t>1,445</w:t>
      </w:r>
      <w:r w:rsidRPr="00237990">
        <w:rPr>
          <w:rFonts w:asciiTheme="majorBidi" w:hAnsiTheme="majorBidi"/>
          <w:sz w:val="28"/>
          <w:szCs w:val="28"/>
          <w:cs/>
        </w:rPr>
        <w:t xml:space="preserve"> ล้านบาท เป็นผลต่างจากการเปลี่ยนแปลงส่วนได้เสียที่ไม่มีอำนาจควบคุมในงบแสดงการเปลี่ยนแปลงส่วนของผู้ถือหุ้นรวม</w:t>
      </w:r>
    </w:p>
    <w:p w14:paraId="6D0C7A4F" w14:textId="77777777" w:rsidR="00237990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28"/>
          <w:szCs w:val="28"/>
        </w:rPr>
      </w:pPr>
    </w:p>
    <w:p w14:paraId="7AFCEF70" w14:textId="4AFA2A0C" w:rsidR="00237990" w:rsidRPr="0085150C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7990">
        <w:rPr>
          <w:rFonts w:asciiTheme="majorBidi" w:hAnsiTheme="majorBidi"/>
          <w:sz w:val="28"/>
          <w:szCs w:val="28"/>
          <w:cs/>
        </w:rPr>
        <w:t xml:space="preserve">ทั้งนี้ หุ้นของ </w:t>
      </w:r>
      <w:r w:rsidRPr="00237990">
        <w:rPr>
          <w:rFonts w:asciiTheme="majorBidi" w:hAnsiTheme="majorBidi" w:cstheme="majorBidi"/>
          <w:sz w:val="28"/>
          <w:szCs w:val="28"/>
        </w:rPr>
        <w:t xml:space="preserve">MEB </w:t>
      </w:r>
      <w:r w:rsidRPr="00237990">
        <w:rPr>
          <w:rFonts w:asciiTheme="majorBidi" w:hAnsiTheme="majorBidi"/>
          <w:sz w:val="28"/>
          <w:szCs w:val="28"/>
          <w:cs/>
        </w:rPr>
        <w:t>เริ่มมีการซื้อขายในตลาดหลักทรัพย์ เอ็ม เอ ไอ (</w:t>
      </w:r>
      <w:r w:rsidRPr="00237990">
        <w:rPr>
          <w:rFonts w:asciiTheme="majorBidi" w:hAnsiTheme="majorBidi" w:cstheme="majorBidi"/>
          <w:sz w:val="28"/>
          <w:szCs w:val="28"/>
        </w:rPr>
        <w:t xml:space="preserve">MAI) </w:t>
      </w:r>
      <w:r w:rsidRPr="00237990">
        <w:rPr>
          <w:rFonts w:asciiTheme="majorBidi" w:hAnsiTheme="majorBidi"/>
          <w:sz w:val="28"/>
          <w:szCs w:val="28"/>
          <w:cs/>
        </w:rPr>
        <w:t xml:space="preserve">ตั้งแต่วันที่ </w:t>
      </w:r>
      <w:r w:rsidR="00F24EC5">
        <w:rPr>
          <w:rFonts w:asciiTheme="majorBidi" w:hAnsiTheme="majorBidi"/>
          <w:sz w:val="28"/>
          <w:szCs w:val="28"/>
        </w:rPr>
        <w:t>14</w:t>
      </w:r>
      <w:r w:rsidRPr="00237990">
        <w:rPr>
          <w:rFonts w:asciiTheme="majorBidi" w:hAnsiTheme="majorBidi" w:cstheme="majorBidi"/>
          <w:sz w:val="28"/>
          <w:szCs w:val="28"/>
        </w:rPr>
        <w:t xml:space="preserve"> </w:t>
      </w:r>
      <w:r w:rsidRPr="00237990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="00F24EC5">
        <w:rPr>
          <w:rFonts w:asciiTheme="majorBidi" w:hAnsiTheme="majorBidi"/>
          <w:sz w:val="28"/>
          <w:szCs w:val="28"/>
        </w:rPr>
        <w:t>2566</w:t>
      </w:r>
    </w:p>
    <w:p w14:paraId="363F0255" w14:textId="08222F15" w:rsidR="000F43C8" w:rsidRDefault="000F4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9487113" w14:textId="172B8D62" w:rsidR="007B541A" w:rsidRPr="007B541A" w:rsidRDefault="007B541A" w:rsidP="007B54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5D231ACD" w14:textId="028F94F3" w:rsidR="009030AC" w:rsidRPr="00505BA4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A2257" w14:textId="1B551EDC" w:rsidR="008819BB" w:rsidRPr="005B380D" w:rsidRDefault="008819BB" w:rsidP="008819BB">
      <w:pPr>
        <w:spacing w:line="240" w:lineRule="auto"/>
        <w:ind w:left="540" w:right="45"/>
        <w:jc w:val="thaiDistribute"/>
        <w:rPr>
          <w:rFonts w:asciiTheme="majorBidi" w:hAnsiTheme="majorBidi"/>
          <w:b/>
          <w:spacing w:val="-2"/>
          <w:sz w:val="28"/>
          <w:szCs w:val="28"/>
        </w:rPr>
      </w:pPr>
      <w:r w:rsidRPr="005B380D">
        <w:rPr>
          <w:rFonts w:asciiTheme="majorBidi" w:hAnsiTheme="majorBidi"/>
          <w:b/>
          <w:spacing w:val="-2"/>
          <w:sz w:val="28"/>
          <w:szCs w:val="28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79E5FA10" w14:textId="2C9380CC" w:rsidR="006E656E" w:rsidRPr="007D1252" w:rsidRDefault="006E656E" w:rsidP="00283915">
      <w:pPr>
        <w:spacing w:line="240" w:lineRule="auto"/>
        <w:ind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080"/>
      </w:tblGrid>
      <w:tr w:rsidR="003D6FB3" w:rsidRPr="005B380D" w14:paraId="5537DB89" w14:textId="77777777" w:rsidTr="00A12C5A">
        <w:trPr>
          <w:cantSplit/>
          <w:tblHeader/>
        </w:trPr>
        <w:tc>
          <w:tcPr>
            <w:tcW w:w="4320" w:type="dxa"/>
          </w:tcPr>
          <w:p w14:paraId="0208F06C" w14:textId="77777777" w:rsidR="003D6FB3" w:rsidRPr="005B380D" w:rsidRDefault="003D6FB3" w:rsidP="00A12C5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2BFC0899" w14:textId="77777777" w:rsidR="003D6FB3" w:rsidRPr="005B380D" w:rsidRDefault="003D6FB3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7EE2933F" w14:textId="77777777" w:rsidR="003D6FB3" w:rsidRPr="005B380D" w:rsidRDefault="003D6FB3" w:rsidP="00A12C5A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D6FB3" w:rsidRPr="005B380D" w14:paraId="3E2F667B" w14:textId="77777777" w:rsidTr="00A12C5A">
        <w:trPr>
          <w:cantSplit/>
          <w:tblHeader/>
        </w:trPr>
        <w:tc>
          <w:tcPr>
            <w:tcW w:w="4320" w:type="dxa"/>
          </w:tcPr>
          <w:p w14:paraId="5AEDF627" w14:textId="77777777" w:rsidR="003D6FB3" w:rsidRPr="005B380D" w:rsidRDefault="003D6FB3" w:rsidP="00A12C5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  <w:t xml:space="preserve">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080" w:type="dxa"/>
          </w:tcPr>
          <w:p w14:paraId="760918C5" w14:textId="2C320E0C" w:rsidR="003D6FB3" w:rsidRPr="005B380D" w:rsidRDefault="003D6FB3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6083F44" w14:textId="77777777" w:rsidR="003D6FB3" w:rsidRPr="005B380D" w:rsidRDefault="003D6FB3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6FFDBB" w14:textId="3608B624" w:rsidR="003D6FB3" w:rsidRPr="005B380D" w:rsidRDefault="003D6FB3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0465A33D" w14:textId="77777777" w:rsidR="003D6FB3" w:rsidRPr="005B380D" w:rsidRDefault="003D6FB3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40665" w14:textId="746E0D84" w:rsidR="003D6FB3" w:rsidRPr="005B380D" w:rsidRDefault="003D6FB3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8E6231D" w14:textId="77777777" w:rsidR="003D6FB3" w:rsidRPr="005B380D" w:rsidRDefault="003D6FB3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DE1E2" w14:textId="527BCE09" w:rsidR="003D6FB3" w:rsidRPr="005B380D" w:rsidRDefault="003D6FB3" w:rsidP="00A12C5A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</w:tr>
      <w:tr w:rsidR="003D6FB3" w:rsidRPr="005B380D" w14:paraId="5291552C" w14:textId="77777777" w:rsidTr="00A12C5A">
        <w:trPr>
          <w:cantSplit/>
          <w:tblHeader/>
        </w:trPr>
        <w:tc>
          <w:tcPr>
            <w:tcW w:w="4320" w:type="dxa"/>
          </w:tcPr>
          <w:p w14:paraId="3B7B4C2F" w14:textId="77777777" w:rsidR="003D6FB3" w:rsidRPr="005B380D" w:rsidRDefault="003D6FB3" w:rsidP="00A12C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04267634" w14:textId="77777777" w:rsidR="003D6FB3" w:rsidRPr="005B380D" w:rsidRDefault="003D6FB3" w:rsidP="00A12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3D6FB3" w:rsidRPr="005B380D" w14:paraId="080D90F0" w14:textId="77777777" w:rsidTr="00A12C5A">
        <w:trPr>
          <w:cantSplit/>
        </w:trPr>
        <w:tc>
          <w:tcPr>
            <w:tcW w:w="4320" w:type="dxa"/>
          </w:tcPr>
          <w:p w14:paraId="2C7D603D" w14:textId="77777777" w:rsidR="003D6FB3" w:rsidRPr="005B380D" w:rsidRDefault="003D6FB3" w:rsidP="00A12C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60E1C32C" w14:textId="77777777" w:rsidR="003D6FB3" w:rsidRPr="005B380D" w:rsidRDefault="003D6FB3" w:rsidP="00A12C5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0965F8" w14:textId="77777777" w:rsidR="003D6FB3" w:rsidRPr="005B380D" w:rsidRDefault="003D6FB3" w:rsidP="00A12C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9C605" w14:textId="77777777" w:rsidR="003D6FB3" w:rsidRPr="005B380D" w:rsidRDefault="003D6FB3" w:rsidP="00A12C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4E6903" w14:textId="77777777" w:rsidR="003D6FB3" w:rsidRPr="005B380D" w:rsidRDefault="003D6FB3" w:rsidP="00A12C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1F5E9A" w14:textId="77777777" w:rsidR="003D6FB3" w:rsidRPr="005B380D" w:rsidRDefault="003D6FB3" w:rsidP="00A12C5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7CEA81" w14:textId="77777777" w:rsidR="003D6FB3" w:rsidRPr="005B380D" w:rsidRDefault="003D6FB3" w:rsidP="00A12C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3CFEF3" w14:textId="77777777" w:rsidR="003D6FB3" w:rsidRPr="005B380D" w:rsidRDefault="003D6FB3" w:rsidP="00A12C5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FB3" w:rsidRPr="005B380D" w14:paraId="453C32A5" w14:textId="77777777" w:rsidTr="00A12C5A">
        <w:trPr>
          <w:cantSplit/>
        </w:trPr>
        <w:tc>
          <w:tcPr>
            <w:tcW w:w="4320" w:type="dxa"/>
            <w:vAlign w:val="bottom"/>
          </w:tcPr>
          <w:p w14:paraId="0B7E06CE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7CD7C87A" w14:textId="54269A7F" w:rsidR="003D6FB3" w:rsidRPr="00283915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39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D32E0A2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3E0B1D8" w14:textId="320F4D0A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E138335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9D7CFE" w14:textId="1DAE2B2E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DD0F61D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7E8835" w14:textId="70FB28FD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3D6FB3" w:rsidRPr="005B380D" w14:paraId="6D17246B" w14:textId="77777777" w:rsidTr="00A12C5A">
        <w:trPr>
          <w:cantSplit/>
        </w:trPr>
        <w:tc>
          <w:tcPr>
            <w:tcW w:w="4320" w:type="dxa"/>
            <w:vAlign w:val="bottom"/>
          </w:tcPr>
          <w:p w14:paraId="79DFF1A4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F4615EB" w14:textId="3196FE6D" w:rsidR="003D6FB3" w:rsidRPr="004813AC" w:rsidRDefault="004813AC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5EC39D3B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73B781" w14:textId="04828EE7" w:rsidR="003D6FB3" w:rsidRPr="005B380D" w:rsidRDefault="004813AC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F5385E4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42DE1" w14:textId="384CA4AD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80" w:type="dxa"/>
          </w:tcPr>
          <w:p w14:paraId="6CA0F776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26B31" w14:textId="211FEFF8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3D6FB3" w:rsidRPr="005B380D" w14:paraId="061A9BBD" w14:textId="77777777" w:rsidTr="00A12C5A">
        <w:trPr>
          <w:cantSplit/>
        </w:trPr>
        <w:tc>
          <w:tcPr>
            <w:tcW w:w="4320" w:type="dxa"/>
            <w:vAlign w:val="bottom"/>
          </w:tcPr>
          <w:p w14:paraId="49BD9633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937FFAB" w14:textId="68BF3521" w:rsidR="003D6FB3" w:rsidRPr="00283915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4457EE21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574BDD" w14:textId="25D5AFC8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0" w:type="dxa"/>
          </w:tcPr>
          <w:p w14:paraId="3C06625C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F82DAD" w14:textId="1C6E6B29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AFD1FE9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BE1439" w14:textId="67071298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3D6FB3" w:rsidRPr="005B380D" w14:paraId="5C682BBD" w14:textId="77777777" w:rsidTr="00A12C5A">
        <w:trPr>
          <w:cantSplit/>
        </w:trPr>
        <w:tc>
          <w:tcPr>
            <w:tcW w:w="4320" w:type="dxa"/>
            <w:vAlign w:val="bottom"/>
          </w:tcPr>
          <w:p w14:paraId="45D54AA5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229D837F" w14:textId="0B346E17" w:rsidR="003D6FB3" w:rsidRPr="00283915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0FCA53AA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F860E5" w14:textId="5B88F9AE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56AA1D9D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EE381" w14:textId="5311B3FF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2AAB30B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A3650C" w14:textId="4C2DE214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3D6FB3" w:rsidRPr="005B380D" w14:paraId="09EDC436" w14:textId="77777777" w:rsidTr="00A12C5A">
        <w:trPr>
          <w:cantSplit/>
        </w:trPr>
        <w:tc>
          <w:tcPr>
            <w:tcW w:w="4320" w:type="dxa"/>
            <w:vAlign w:val="bottom"/>
          </w:tcPr>
          <w:p w14:paraId="2362DC36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22A6C256" w14:textId="651C2946" w:rsidR="003D6FB3" w:rsidRPr="00283915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80" w:type="dxa"/>
          </w:tcPr>
          <w:p w14:paraId="727A11FD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111251" w14:textId="06B867C4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80" w:type="dxa"/>
          </w:tcPr>
          <w:p w14:paraId="39F88D8F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B8284" w14:textId="0F4A813C" w:rsidR="003D6FB3" w:rsidRPr="009E4BF5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89</w:t>
            </w:r>
          </w:p>
        </w:tc>
        <w:tc>
          <w:tcPr>
            <w:tcW w:w="180" w:type="dxa"/>
          </w:tcPr>
          <w:p w14:paraId="44AAB415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CB50F5" w14:textId="1B24FF3D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81</w:t>
            </w:r>
          </w:p>
        </w:tc>
      </w:tr>
      <w:tr w:rsidR="003D6FB3" w:rsidRPr="005B380D" w14:paraId="52745F9A" w14:textId="77777777" w:rsidTr="00A12C5A">
        <w:trPr>
          <w:cantSplit/>
        </w:trPr>
        <w:tc>
          <w:tcPr>
            <w:tcW w:w="4320" w:type="dxa"/>
            <w:vAlign w:val="bottom"/>
          </w:tcPr>
          <w:p w14:paraId="018D131A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C228ADD" w14:textId="02F83A12" w:rsidR="003D6FB3" w:rsidRPr="00283915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546A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7435FF86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98A8B5" w14:textId="14535C38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546A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398D1513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6E5443" w14:textId="24A65F99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</w:t>
            </w:r>
          </w:p>
        </w:tc>
        <w:tc>
          <w:tcPr>
            <w:tcW w:w="180" w:type="dxa"/>
          </w:tcPr>
          <w:p w14:paraId="47A390CA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F6785C" w14:textId="11984D87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3D6FB3" w:rsidRPr="00516F50" w14:paraId="500C8B47" w14:textId="77777777" w:rsidTr="00A12C5A">
        <w:trPr>
          <w:cantSplit/>
        </w:trPr>
        <w:tc>
          <w:tcPr>
            <w:tcW w:w="4320" w:type="dxa"/>
            <w:vAlign w:val="bottom"/>
          </w:tcPr>
          <w:p w14:paraId="55846C4A" w14:textId="77777777" w:rsidR="003D6FB3" w:rsidRPr="00516F50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43B2873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8BAE3F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A8AB5D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2C2C7A9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24CB4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F5529D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6F0481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FB3" w:rsidRPr="005B380D" w14:paraId="6D03118B" w14:textId="77777777" w:rsidTr="00A12C5A">
        <w:trPr>
          <w:cantSplit/>
        </w:trPr>
        <w:tc>
          <w:tcPr>
            <w:tcW w:w="4320" w:type="dxa"/>
            <w:vAlign w:val="bottom"/>
          </w:tcPr>
          <w:p w14:paraId="6C8CAA8C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77B292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0A72AA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DDC5B1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FF5DA4A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C40B33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EE4D7D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1F8375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FB3" w:rsidRPr="005B380D" w14:paraId="2A651101" w14:textId="77777777" w:rsidTr="00A12C5A">
        <w:trPr>
          <w:cantSplit/>
        </w:trPr>
        <w:tc>
          <w:tcPr>
            <w:tcW w:w="4320" w:type="dxa"/>
            <w:vAlign w:val="bottom"/>
          </w:tcPr>
          <w:p w14:paraId="29C4ED05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2C5A579" w14:textId="7C2B8A20" w:rsidR="003D6FB3" w:rsidRPr="005B380D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369BF76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30E07" w14:textId="17EBE39E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9DEC33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7B2935" w14:textId="69332F00" w:rsidR="003D6FB3" w:rsidRPr="0074742A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2BE8B770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D20DB8" w14:textId="0EF81E0F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3,442</w:t>
            </w:r>
          </w:p>
        </w:tc>
      </w:tr>
      <w:tr w:rsidR="003D6FB3" w:rsidRPr="005B380D" w14:paraId="3AB6BAB6" w14:textId="77777777" w:rsidTr="00A12C5A">
        <w:trPr>
          <w:cantSplit/>
        </w:trPr>
        <w:tc>
          <w:tcPr>
            <w:tcW w:w="4320" w:type="dxa"/>
            <w:vAlign w:val="bottom"/>
          </w:tcPr>
          <w:p w14:paraId="024A1FF2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70B82C73" w14:textId="2CAE9D02" w:rsidR="003D6FB3" w:rsidRPr="005B380D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48E380E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960CE" w14:textId="28520AFB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5D39201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952209" w14:textId="4FAAEF55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97</w:t>
            </w:r>
          </w:p>
        </w:tc>
        <w:tc>
          <w:tcPr>
            <w:tcW w:w="180" w:type="dxa"/>
          </w:tcPr>
          <w:p w14:paraId="7447556F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A57CEE" w14:textId="79E9FD79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85</w:t>
            </w:r>
          </w:p>
        </w:tc>
      </w:tr>
      <w:tr w:rsidR="003D6FB3" w:rsidRPr="005B380D" w14:paraId="31555D1A" w14:textId="77777777" w:rsidTr="00A12C5A">
        <w:trPr>
          <w:cantSplit/>
        </w:trPr>
        <w:tc>
          <w:tcPr>
            <w:tcW w:w="4320" w:type="dxa"/>
            <w:vAlign w:val="bottom"/>
          </w:tcPr>
          <w:p w14:paraId="0F25A286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1D8B051" w14:textId="2D5EE61C" w:rsidR="003D6FB3" w:rsidRPr="005B380D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0F0F1C2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7939E" w14:textId="284C1EB3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66DCB5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2DCA17" w14:textId="7AC78591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214</w:t>
            </w:r>
          </w:p>
        </w:tc>
        <w:tc>
          <w:tcPr>
            <w:tcW w:w="180" w:type="dxa"/>
          </w:tcPr>
          <w:p w14:paraId="6CAED95A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D53B6C" w14:textId="4CCA19DA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101</w:t>
            </w:r>
          </w:p>
        </w:tc>
      </w:tr>
      <w:tr w:rsidR="003D6FB3" w:rsidRPr="005B380D" w14:paraId="77651CB1" w14:textId="77777777" w:rsidTr="00A12C5A">
        <w:trPr>
          <w:cantSplit/>
        </w:trPr>
        <w:tc>
          <w:tcPr>
            <w:tcW w:w="4320" w:type="dxa"/>
            <w:vAlign w:val="bottom"/>
          </w:tcPr>
          <w:p w14:paraId="32E17122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0DBDF228" w14:textId="41CA3197" w:rsidR="003D6FB3" w:rsidRPr="005B380D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FFA2FA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1C1E5F" w14:textId="12F52CBD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C5FC46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6BFA7F" w14:textId="1FC678B0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433</w:t>
            </w:r>
          </w:p>
        </w:tc>
        <w:tc>
          <w:tcPr>
            <w:tcW w:w="180" w:type="dxa"/>
          </w:tcPr>
          <w:p w14:paraId="4C75B7B9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160906" w14:textId="63E52C84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389</w:t>
            </w:r>
          </w:p>
        </w:tc>
      </w:tr>
      <w:tr w:rsidR="003D6FB3" w:rsidRPr="005B380D" w14:paraId="61EB2037" w14:textId="77777777" w:rsidTr="00A12C5A">
        <w:trPr>
          <w:cantSplit/>
        </w:trPr>
        <w:tc>
          <w:tcPr>
            <w:tcW w:w="4320" w:type="dxa"/>
            <w:vAlign w:val="bottom"/>
          </w:tcPr>
          <w:p w14:paraId="7D0AB99E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F7FE467" w14:textId="04DD3BDC" w:rsidR="003D6FB3" w:rsidRPr="005B380D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69FC98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0BF708" w14:textId="49937678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10E75E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88C57B" w14:textId="4F079909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</w:t>
            </w:r>
          </w:p>
        </w:tc>
        <w:tc>
          <w:tcPr>
            <w:tcW w:w="180" w:type="dxa"/>
          </w:tcPr>
          <w:p w14:paraId="600CF2B2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C78FF8" w14:textId="44541DEA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</w:tr>
      <w:tr w:rsidR="003D6FB3" w:rsidRPr="005B380D" w14:paraId="0DDCADCB" w14:textId="77777777" w:rsidTr="00A12C5A">
        <w:trPr>
          <w:cantSplit/>
        </w:trPr>
        <w:tc>
          <w:tcPr>
            <w:tcW w:w="4320" w:type="dxa"/>
            <w:vAlign w:val="bottom"/>
          </w:tcPr>
          <w:p w14:paraId="143FD964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0838B05" w14:textId="364E1DC5" w:rsidR="003D6FB3" w:rsidRPr="005B380D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7939C7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AA3D9E" w14:textId="3863DD83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0AA452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4EE5E5" w14:textId="4B77DA89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</w:t>
            </w:r>
          </w:p>
        </w:tc>
        <w:tc>
          <w:tcPr>
            <w:tcW w:w="180" w:type="dxa"/>
          </w:tcPr>
          <w:p w14:paraId="2CD66D6A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305293" w14:textId="79E7C775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</w:t>
            </w:r>
          </w:p>
        </w:tc>
      </w:tr>
      <w:tr w:rsidR="003D6FB3" w:rsidRPr="005B380D" w14:paraId="5FFA9CDE" w14:textId="77777777" w:rsidTr="00A12C5A">
        <w:trPr>
          <w:cantSplit/>
        </w:trPr>
        <w:tc>
          <w:tcPr>
            <w:tcW w:w="4320" w:type="dxa"/>
            <w:vAlign w:val="bottom"/>
          </w:tcPr>
          <w:p w14:paraId="6603F6CC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411FD6D6" w14:textId="6DD8E6E8" w:rsidR="003D6FB3" w:rsidRPr="005B380D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81AAB4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7EA8DC" w14:textId="28D7E300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20E84D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7C8680" w14:textId="50079136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180" w:type="dxa"/>
          </w:tcPr>
          <w:p w14:paraId="09409CA5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C61404" w14:textId="4CD3E73A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3D6FB3" w:rsidRPr="005B380D" w14:paraId="7086DBEB" w14:textId="77777777" w:rsidTr="00A12C5A">
        <w:trPr>
          <w:cantSplit/>
        </w:trPr>
        <w:tc>
          <w:tcPr>
            <w:tcW w:w="4320" w:type="dxa"/>
            <w:vAlign w:val="bottom"/>
          </w:tcPr>
          <w:p w14:paraId="2C60EB88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D38960D" w14:textId="351F320A" w:rsidR="003D6FB3" w:rsidRPr="005B380D" w:rsidRDefault="00283915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E13BCE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C00176" w14:textId="26712D70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04EB79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A7878" w14:textId="4D5A9D7B" w:rsidR="003D6FB3" w:rsidRPr="005B380D" w:rsidRDefault="009E4BF5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180" w:type="dxa"/>
          </w:tcPr>
          <w:p w14:paraId="7B7C62A4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E11F9E" w14:textId="3FB2711B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3D6FB3" w:rsidRPr="00516F50" w14:paraId="1AF39EFA" w14:textId="77777777" w:rsidTr="00A12C5A">
        <w:trPr>
          <w:cantSplit/>
          <w:trHeight w:val="225"/>
        </w:trPr>
        <w:tc>
          <w:tcPr>
            <w:tcW w:w="4320" w:type="dxa"/>
            <w:vAlign w:val="bottom"/>
          </w:tcPr>
          <w:p w14:paraId="00AFB964" w14:textId="77777777" w:rsidR="003D6FB3" w:rsidRPr="00516F50" w:rsidRDefault="003D6FB3" w:rsidP="003D6FB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67DDE8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91068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B74636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0D7D0E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834A17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2BE438E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3240FA" w14:textId="77777777" w:rsidR="003D6FB3" w:rsidRPr="00516F50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3D6FB3" w:rsidRPr="005B380D" w14:paraId="3CF460F5" w14:textId="77777777" w:rsidTr="00A12C5A">
        <w:trPr>
          <w:cantSplit/>
        </w:trPr>
        <w:tc>
          <w:tcPr>
            <w:tcW w:w="4320" w:type="dxa"/>
            <w:vAlign w:val="bottom"/>
          </w:tcPr>
          <w:p w14:paraId="0F26935F" w14:textId="77777777" w:rsidR="003D6FB3" w:rsidRPr="005B380D" w:rsidRDefault="003D6FB3" w:rsidP="003D6F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5F05FFA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9EEA11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864566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2212EDF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101DFE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5B7237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3972C2" w14:textId="77777777" w:rsidR="003D6FB3" w:rsidRPr="005B380D" w:rsidRDefault="003D6FB3" w:rsidP="003D6FB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BF5" w:rsidRPr="005B380D" w14:paraId="63D2FDBC" w14:textId="77777777" w:rsidTr="00A12C5A">
        <w:trPr>
          <w:cantSplit/>
        </w:trPr>
        <w:tc>
          <w:tcPr>
            <w:tcW w:w="4320" w:type="dxa"/>
            <w:vAlign w:val="bottom"/>
          </w:tcPr>
          <w:p w14:paraId="063860BD" w14:textId="77777777" w:rsidR="009E4BF5" w:rsidRPr="005B380D" w:rsidRDefault="009E4BF5" w:rsidP="009E4B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3BE3DBF2" w14:textId="1CC28152" w:rsidR="009E4BF5" w:rsidRPr="005B380D" w:rsidRDefault="00283915" w:rsidP="009E4B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180" w:type="dxa"/>
          </w:tcPr>
          <w:p w14:paraId="2F79AFFA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60D439" w14:textId="271DE8B9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1FBA76B6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68DC17" w14:textId="1E3239B3" w:rsidR="009E4BF5" w:rsidRPr="005B380D" w:rsidRDefault="009E4BF5" w:rsidP="009E4BF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D02C23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39DCA8" w14:textId="7E8181FF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4BF5" w:rsidRPr="005B380D" w14:paraId="020D6768" w14:textId="77777777" w:rsidTr="00A12C5A">
        <w:trPr>
          <w:cantSplit/>
        </w:trPr>
        <w:tc>
          <w:tcPr>
            <w:tcW w:w="4320" w:type="dxa"/>
            <w:vAlign w:val="bottom"/>
          </w:tcPr>
          <w:p w14:paraId="305CF3EF" w14:textId="77777777" w:rsidR="009E4BF5" w:rsidRPr="005B380D" w:rsidRDefault="009E4BF5" w:rsidP="009E4B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7906DB1B" w14:textId="1722E391" w:rsidR="009E4BF5" w:rsidRDefault="00283915" w:rsidP="009E4B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17109F5C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E4C55" w14:textId="5DC396AC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68356C2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A4304F" w14:textId="07DC55CF" w:rsidR="009E4BF5" w:rsidRPr="0094278F" w:rsidRDefault="009E4BF5" w:rsidP="009E4BF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DE2CC0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67AAB9" w14:textId="433E8D4E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E4BF5" w:rsidRPr="005B380D" w14:paraId="0F278553" w14:textId="77777777" w:rsidTr="00A12C5A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5744BF58" w14:textId="77777777" w:rsidR="009E4BF5" w:rsidRPr="005B380D" w:rsidRDefault="009E4BF5" w:rsidP="009E4B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036D8684" w14:textId="41588E0F" w:rsidR="009E4BF5" w:rsidRPr="005B380D" w:rsidRDefault="00283915" w:rsidP="009E4B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6D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BCE1D85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4F2732" w14:textId="2583018C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09F859F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D62A83" w14:textId="2AD48825" w:rsidR="009E4BF5" w:rsidRPr="005B380D" w:rsidRDefault="009E4BF5" w:rsidP="009E4BF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299FE8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86997" w14:textId="438D1415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4BF5" w:rsidRPr="005B380D" w14:paraId="54B0DA4F" w14:textId="77777777" w:rsidTr="00A12C5A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7A326EDB" w14:textId="77777777" w:rsidR="009E4BF5" w:rsidRPr="005B380D" w:rsidRDefault="009E4BF5" w:rsidP="009E4B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shd w:val="clear" w:color="auto" w:fill="auto"/>
          </w:tcPr>
          <w:p w14:paraId="7BD3C01D" w14:textId="7A9C3A2E" w:rsidR="009E4BF5" w:rsidRDefault="00283915" w:rsidP="009E4B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57E22C8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090B14" w14:textId="61DC673D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CFACF7E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6C45A" w14:textId="3677B1C8" w:rsidR="009E4BF5" w:rsidRDefault="009E4BF5" w:rsidP="009E4BF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D797A7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E184CF" w14:textId="6C628EFF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4BF5" w:rsidRPr="005B380D" w14:paraId="54A7C87F" w14:textId="77777777" w:rsidTr="00A12C5A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1FB3E2C4" w14:textId="77777777" w:rsidR="009E4BF5" w:rsidRPr="005B380D" w:rsidRDefault="009E4BF5" w:rsidP="009E4B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530F396A" w14:textId="7945E0FC" w:rsidR="009E4BF5" w:rsidRPr="00EB196F" w:rsidRDefault="00283915" w:rsidP="009E4B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A1A8AE7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4F68E8" w14:textId="1F7C5827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C784D77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40CF7C" w14:textId="28EC244B" w:rsidR="009E4BF5" w:rsidRDefault="009E4BF5" w:rsidP="009E4BF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648844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CC3F5E" w14:textId="64764C43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4BF5" w:rsidRPr="00516F50" w14:paraId="30C1BFA8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43C397B0" w14:textId="77777777" w:rsidR="009E4BF5" w:rsidRPr="00516F50" w:rsidRDefault="009E4BF5" w:rsidP="009E4B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9F15D3" w14:textId="77777777" w:rsidR="009E4BF5" w:rsidRPr="00516F50" w:rsidRDefault="009E4BF5" w:rsidP="009E4B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152628" w14:textId="77777777" w:rsidR="009E4BF5" w:rsidRPr="00516F50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659297" w14:textId="77777777" w:rsidR="009E4BF5" w:rsidRPr="00516F50" w:rsidRDefault="009E4BF5" w:rsidP="009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B57E54" w14:textId="77777777" w:rsidR="009E4BF5" w:rsidRPr="00516F50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BC1D54" w14:textId="77777777" w:rsidR="009E4BF5" w:rsidRPr="00516F50" w:rsidRDefault="009E4BF5" w:rsidP="009E4BF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BDFDEE" w14:textId="77777777" w:rsidR="009E4BF5" w:rsidRPr="00516F50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C341D7" w14:textId="77777777" w:rsidR="009E4BF5" w:rsidRPr="00516F50" w:rsidRDefault="009E4BF5" w:rsidP="009E4BF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7446" w:rsidRPr="00516F50" w14:paraId="47751720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6A521A4C" w14:textId="77777777" w:rsidR="00C47446" w:rsidRPr="00516F50" w:rsidRDefault="00C47446" w:rsidP="009E4B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C7D01D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87E811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DE8DA6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ECD8FF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4D7140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FE6A16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88C8F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7446" w:rsidRPr="00516F50" w14:paraId="0E52BCAA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4EA4C1F7" w14:textId="77777777" w:rsidR="00C47446" w:rsidRPr="00516F50" w:rsidRDefault="00C47446" w:rsidP="009E4B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1B1F4A7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036EEE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C36624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32706E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1027D0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D4606E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843E32" w14:textId="77777777" w:rsidR="00C47446" w:rsidRPr="00516F50" w:rsidRDefault="00C47446" w:rsidP="009E4BF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BF5" w:rsidRPr="005B380D" w14:paraId="4E0D9D5C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13E24EE6" w14:textId="77777777" w:rsidR="009E4BF5" w:rsidRPr="005B380D" w:rsidRDefault="009E4BF5" w:rsidP="009E4B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BF9903D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1F6753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BBC09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F979CA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C21007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EDA79F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4458BF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BF5" w:rsidRPr="005B380D" w14:paraId="7D0A9101" w14:textId="77777777" w:rsidTr="00A12C5A">
        <w:trPr>
          <w:cantSplit/>
          <w:trHeight w:val="272"/>
        </w:trPr>
        <w:tc>
          <w:tcPr>
            <w:tcW w:w="4320" w:type="dxa"/>
          </w:tcPr>
          <w:p w14:paraId="7B5AA391" w14:textId="77777777" w:rsidR="009E4BF5" w:rsidRPr="005B380D" w:rsidRDefault="009E4BF5" w:rsidP="009E4B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5F41E703" w14:textId="44ED0E2A" w:rsidR="009E4BF5" w:rsidRPr="005B380D" w:rsidRDefault="005F669D" w:rsidP="009E4B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0" w:type="dxa"/>
          </w:tcPr>
          <w:p w14:paraId="7E48494F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315921" w14:textId="7EF3BD59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0" w:type="dxa"/>
          </w:tcPr>
          <w:p w14:paraId="1E352387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A0B207" w14:textId="79A6865E" w:rsidR="009E4BF5" w:rsidRPr="005B380D" w:rsidRDefault="009E4BF5" w:rsidP="009E4BF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ADABB63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53C71D" w14:textId="5A7F66A9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4BF5" w:rsidRPr="005B380D" w14:paraId="74C1E81C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1969BBAB" w14:textId="77777777" w:rsidR="009E4BF5" w:rsidRPr="005B380D" w:rsidRDefault="009E4BF5" w:rsidP="009E4B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08513C9B" w14:textId="5B4F6762" w:rsidR="009E4BF5" w:rsidRPr="005B380D" w:rsidRDefault="005F669D" w:rsidP="009E4BF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0" w:type="dxa"/>
          </w:tcPr>
          <w:p w14:paraId="2F8EC39A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F2B4C1" w14:textId="7D34358C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14:paraId="040D005F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D3EF18" w14:textId="047DB4B2" w:rsidR="009E4BF5" w:rsidRPr="005B380D" w:rsidRDefault="009E4BF5" w:rsidP="009E4BF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A881022" w14:textId="77777777" w:rsidR="009E4BF5" w:rsidRPr="005B380D" w:rsidRDefault="009E4BF5" w:rsidP="009E4B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DFCCD6" w14:textId="58CC2068" w:rsidR="009E4BF5" w:rsidRPr="005B380D" w:rsidRDefault="009E4BF5" w:rsidP="009E4BF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16F50" w:rsidRPr="005B380D" w14:paraId="5707629A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4DF2671E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76AC7EE" w14:textId="6A813C0A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84F418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94EF25" w14:textId="66439E12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2DA741A6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8E43AB" w14:textId="6589BD8B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0C699BC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04BE5A" w14:textId="7C4A90BA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6F50" w:rsidRPr="005B380D" w14:paraId="226361DD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515E9AF7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56BDA96" w14:textId="7C2675C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5AD72B4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161E6F" w14:textId="5B7C3469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6D9A6742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782E22" w14:textId="70397621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8EC291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CB03F3" w14:textId="1D06EFF5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6F50" w:rsidRPr="005B380D" w14:paraId="00CB851E" w14:textId="77777777" w:rsidTr="00A12C5A">
        <w:trPr>
          <w:cantSplit/>
          <w:trHeight w:val="56"/>
        </w:trPr>
        <w:tc>
          <w:tcPr>
            <w:tcW w:w="4320" w:type="dxa"/>
            <w:vAlign w:val="bottom"/>
          </w:tcPr>
          <w:p w14:paraId="59AE13EE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063F7798" w14:textId="35B76F20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DBA56F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667B66" w14:textId="09A93B89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A98DD5C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70DC14" w14:textId="6775BAC2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B7B3F3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7F2C19" w14:textId="0E4B6B7C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6F50" w:rsidRPr="00516F50" w14:paraId="46A21814" w14:textId="77777777" w:rsidTr="00A12C5A">
        <w:trPr>
          <w:cantSplit/>
          <w:trHeight w:val="56"/>
        </w:trPr>
        <w:tc>
          <w:tcPr>
            <w:tcW w:w="4320" w:type="dxa"/>
            <w:vAlign w:val="bottom"/>
          </w:tcPr>
          <w:p w14:paraId="285E2691" w14:textId="77777777" w:rsidR="00516F50" w:rsidRPr="00516F50" w:rsidRDefault="00516F50" w:rsidP="00516F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EFA5ADF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7D00D1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9529AB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06C537F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CC08D4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C7B70C1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A15762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F50" w:rsidRPr="005B380D" w14:paraId="0CB8DC7E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2C072FDC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2AC3C478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54F641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77DA1A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F70404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61EEDB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154CDB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324CCC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F50" w:rsidRPr="005B380D" w14:paraId="6BE53A96" w14:textId="77777777" w:rsidTr="00A12C5A">
        <w:trPr>
          <w:cantSplit/>
          <w:trHeight w:val="272"/>
        </w:trPr>
        <w:tc>
          <w:tcPr>
            <w:tcW w:w="4320" w:type="dxa"/>
          </w:tcPr>
          <w:p w14:paraId="2AEF91F6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43BF4915" w14:textId="7A469BAA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80" w:type="dxa"/>
          </w:tcPr>
          <w:p w14:paraId="1C6385BF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E9F11" w14:textId="718C96B8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80" w:type="dxa"/>
          </w:tcPr>
          <w:p w14:paraId="18F92F3D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95E564" w14:textId="5467990D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38E09F0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202983" w14:textId="5763E5D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6F50" w:rsidRPr="005B380D" w14:paraId="18ABABA3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54058EF1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74499687" w14:textId="76BDE324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14:paraId="4620B739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21DB0C" w14:textId="57D54C8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5DDD574A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6A9C82" w14:textId="25675C9E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0802ECEA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77DA2" w14:textId="660E7322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6F50" w:rsidRPr="005B380D" w14:paraId="00B41591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74A64737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2A06F1A8" w14:textId="0431B861" w:rsidR="00516F50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67718A6D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873FB" w14:textId="4B35DC59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4FE62BBD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28DD68" w14:textId="33502A27" w:rsidR="00516F50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6C2C043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56B03F" w14:textId="27722676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6F50" w:rsidRPr="005B380D" w14:paraId="33603BE5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17AC0364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3D0AD125" w14:textId="027B2042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63065829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10BA4" w14:textId="4A7B2085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" w:type="dxa"/>
          </w:tcPr>
          <w:p w14:paraId="5CD857E3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B079FA" w14:textId="256DF608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74455D7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E1A36" w14:textId="15B5B416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6F50" w:rsidRPr="005B380D" w14:paraId="74ADA1DC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0DE69577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2009E77" w14:textId="04A79EBA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</w:tcPr>
          <w:p w14:paraId="4CCC29D3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6D6163" w14:textId="150E972C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</w:tcPr>
          <w:p w14:paraId="323DF5B9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087D1F" w14:textId="06845EE9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6B4C99A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A713C2" w14:textId="4C820DD6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6F50" w:rsidRPr="005B380D" w14:paraId="5E3FCE25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222398DB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AABBFF5" w14:textId="4BBB50D9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39EFEEE6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CBFAD" w14:textId="256CFD08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" w:type="dxa"/>
          </w:tcPr>
          <w:p w14:paraId="32422CAF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B91170" w14:textId="25E28B5B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80" w:type="dxa"/>
          </w:tcPr>
          <w:p w14:paraId="69DEC3B0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061427" w14:textId="1DC6D419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516F50" w:rsidRPr="005B380D" w14:paraId="34DA16E2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50D44133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79D6209C" w14:textId="00BF8428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6ADEDC5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876406" w14:textId="77B6A9E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</w:tcPr>
          <w:p w14:paraId="5A1522A1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DE5C6B" w14:textId="77176EF2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88C5E39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07732C" w14:textId="3CFACBD5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6F50" w:rsidRPr="005B380D" w14:paraId="24C993CF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2DACA2E9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2F29112" w14:textId="6DD83572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180" w:type="dxa"/>
          </w:tcPr>
          <w:p w14:paraId="3EB443DE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9C7DCE" w14:textId="79FC50DE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80" w:type="dxa"/>
          </w:tcPr>
          <w:p w14:paraId="22931FBB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34FEE3" w14:textId="59082CEE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922F58C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32E6B4" w14:textId="1B42C255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6F50" w:rsidRPr="005B380D" w14:paraId="33892E30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64382EF5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5A6E6723" w14:textId="3DC0D555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80" w:type="dxa"/>
          </w:tcPr>
          <w:p w14:paraId="58778666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6BEB57" w14:textId="18AC1098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80" w:type="dxa"/>
          </w:tcPr>
          <w:p w14:paraId="53306536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A7A528" w14:textId="29B07969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477AF84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955FCE" w14:textId="29B06A51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516F50" w:rsidRPr="005B380D" w14:paraId="6278D477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30BDC4CD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080" w:type="dxa"/>
          </w:tcPr>
          <w:p w14:paraId="7B33AC62" w14:textId="00D98821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14:paraId="0869297C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693384" w14:textId="1622D165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6FEA3501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005057" w14:textId="722E678A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3216DF84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9907D" w14:textId="36A6BA96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6F50" w:rsidRPr="005B380D" w14:paraId="34B15A83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507BB6E4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080" w:type="dxa"/>
          </w:tcPr>
          <w:p w14:paraId="3524249E" w14:textId="6B85758D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80" w:type="dxa"/>
          </w:tcPr>
          <w:p w14:paraId="469D886E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87C54B" w14:textId="1A8E7AAF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80" w:type="dxa"/>
          </w:tcPr>
          <w:p w14:paraId="07A8A637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FD48E5" w14:textId="79471463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6EE26CE1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7DEF5" w14:textId="7962366A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516F50" w:rsidRPr="005B380D" w14:paraId="7B8B743C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12EA10A9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388DD84B" w14:textId="43B2F6DE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0" w:type="dxa"/>
          </w:tcPr>
          <w:p w14:paraId="34AF983A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6FC0E3" w14:textId="5119B2D5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0" w:type="dxa"/>
          </w:tcPr>
          <w:p w14:paraId="0D4799D0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E46FC5" w14:textId="36E61286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CA09CAC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776F5" w14:textId="55247AC8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6F50" w:rsidRPr="005B380D" w14:paraId="743C9038" w14:textId="77777777" w:rsidTr="00A12C5A">
        <w:trPr>
          <w:cantSplit/>
          <w:trHeight w:val="272"/>
        </w:trPr>
        <w:tc>
          <w:tcPr>
            <w:tcW w:w="4320" w:type="dxa"/>
            <w:vAlign w:val="bottom"/>
          </w:tcPr>
          <w:p w14:paraId="2FF71CD5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619D4BF" w14:textId="4C97AFF4" w:rsidR="00516F50" w:rsidRPr="007379E8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80" w:type="dxa"/>
          </w:tcPr>
          <w:p w14:paraId="1803742A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8C1B64" w14:textId="12A66F19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80" w:type="dxa"/>
          </w:tcPr>
          <w:p w14:paraId="3503A4A5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D01532" w14:textId="7F08EFC1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80" w:type="dxa"/>
          </w:tcPr>
          <w:p w14:paraId="34CA1567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A3DC05" w14:textId="238FC24D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16F50" w:rsidRPr="00516F50" w14:paraId="4E5EA3BD" w14:textId="77777777" w:rsidTr="00A12C5A">
        <w:trPr>
          <w:cantSplit/>
          <w:trHeight w:val="272"/>
        </w:trPr>
        <w:tc>
          <w:tcPr>
            <w:tcW w:w="4320" w:type="dxa"/>
          </w:tcPr>
          <w:p w14:paraId="52759D78" w14:textId="77777777" w:rsidR="00516F50" w:rsidRPr="00516F50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526D871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4A2458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610DC6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5A3B8C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B42CC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C2E7D40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87E4BA" w14:textId="77777777" w:rsidR="00516F50" w:rsidRPr="00516F50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F50" w:rsidRPr="005B380D" w14:paraId="575EBE9E" w14:textId="77777777" w:rsidTr="00A12C5A">
        <w:trPr>
          <w:cantSplit/>
          <w:trHeight w:val="272"/>
        </w:trPr>
        <w:tc>
          <w:tcPr>
            <w:tcW w:w="4320" w:type="dxa"/>
          </w:tcPr>
          <w:p w14:paraId="1FBC6048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18C65CBC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E06314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45B462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25DD54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A8D588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5B14791A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76CB37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F50" w:rsidRPr="005B380D" w14:paraId="032CEBA9" w14:textId="77777777" w:rsidTr="00A12C5A">
        <w:trPr>
          <w:cantSplit/>
          <w:trHeight w:val="272"/>
        </w:trPr>
        <w:tc>
          <w:tcPr>
            <w:tcW w:w="4320" w:type="dxa"/>
          </w:tcPr>
          <w:p w14:paraId="68C391BB" w14:textId="77777777" w:rsidR="00516F50" w:rsidRPr="00C70D34" w:rsidRDefault="00516F50" w:rsidP="00516F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37"/>
              <w:rPr>
                <w:i/>
                <w:iCs/>
                <w:color w:val="0000FF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31BAA713" w14:textId="640A3FBF" w:rsidR="00516F50" w:rsidRPr="00A9223C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180" w:type="dxa"/>
          </w:tcPr>
          <w:p w14:paraId="60A84C35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8071F5" w14:textId="36DE6E2A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80" w:type="dxa"/>
          </w:tcPr>
          <w:p w14:paraId="61A0A2A3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C30DD" w14:textId="606CCBA6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177</w:t>
            </w:r>
          </w:p>
        </w:tc>
        <w:tc>
          <w:tcPr>
            <w:tcW w:w="180" w:type="dxa"/>
          </w:tcPr>
          <w:p w14:paraId="1F3B6C79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BD1DCC" w14:textId="5A8BEBFF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133</w:t>
            </w:r>
          </w:p>
        </w:tc>
      </w:tr>
      <w:tr w:rsidR="00516F50" w:rsidRPr="005B380D" w14:paraId="02EAEC14" w14:textId="77777777" w:rsidTr="00A12C5A">
        <w:trPr>
          <w:cantSplit/>
          <w:trHeight w:val="272"/>
        </w:trPr>
        <w:tc>
          <w:tcPr>
            <w:tcW w:w="4320" w:type="dxa"/>
          </w:tcPr>
          <w:p w14:paraId="6D596FFC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1B29FC3B" w14:textId="3F4347E3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</w:tcPr>
          <w:p w14:paraId="34BE1A35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0349F" w14:textId="260FC33F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</w:tcPr>
          <w:p w14:paraId="2EEFC201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27F26" w14:textId="48CD795E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80" w:type="dxa"/>
          </w:tcPr>
          <w:p w14:paraId="7804A606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62307C" w14:textId="4C719574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516F50" w:rsidRPr="005B380D" w14:paraId="2D103C14" w14:textId="77777777" w:rsidTr="00A12C5A">
        <w:trPr>
          <w:cantSplit/>
          <w:trHeight w:val="272"/>
        </w:trPr>
        <w:tc>
          <w:tcPr>
            <w:tcW w:w="4320" w:type="dxa"/>
          </w:tcPr>
          <w:p w14:paraId="096F6561" w14:textId="77777777" w:rsidR="00516F50" w:rsidRPr="005B380D" w:rsidRDefault="00516F50" w:rsidP="00516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ผลประโยชน์เลิกจ้าง</w:t>
            </w:r>
          </w:p>
        </w:tc>
        <w:tc>
          <w:tcPr>
            <w:tcW w:w="1080" w:type="dxa"/>
          </w:tcPr>
          <w:p w14:paraId="1190F0DE" w14:textId="1329B4B2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7528B8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A7C84A" w14:textId="42F0D59D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</w:tcPr>
          <w:p w14:paraId="24BB8BE0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F1D48F" w14:textId="0DB5F1BB" w:rsidR="00516F50" w:rsidRPr="005B380D" w:rsidRDefault="00516F50" w:rsidP="00516F5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D745707" w14:textId="77777777" w:rsidR="00516F50" w:rsidRPr="005B380D" w:rsidRDefault="00516F50" w:rsidP="00516F5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3B82A8" w14:textId="7FA2BDE2" w:rsidR="00516F50" w:rsidRPr="005B380D" w:rsidRDefault="00516F50" w:rsidP="00516F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27568DBF" w14:textId="40F6F3F5" w:rsidR="00516F50" w:rsidRDefault="00516F50">
      <w:pPr>
        <w:rPr>
          <w:sz w:val="28"/>
          <w:szCs w:val="28"/>
        </w:rPr>
      </w:pPr>
    </w:p>
    <w:p w14:paraId="5CF9DD76" w14:textId="77777777" w:rsidR="00516F50" w:rsidRDefault="0051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241"/>
        <w:gridCol w:w="1081"/>
        <w:gridCol w:w="180"/>
        <w:gridCol w:w="1081"/>
        <w:gridCol w:w="180"/>
        <w:gridCol w:w="1079"/>
        <w:gridCol w:w="178"/>
        <w:gridCol w:w="1171"/>
      </w:tblGrid>
      <w:tr w:rsidR="00BC0E08" w:rsidRPr="00662482" w14:paraId="66EC68AA" w14:textId="77777777" w:rsidTr="00A9223C">
        <w:trPr>
          <w:tblHeader/>
        </w:trPr>
        <w:tc>
          <w:tcPr>
            <w:tcW w:w="2307" w:type="pct"/>
          </w:tcPr>
          <w:p w14:paraId="06549C77" w14:textId="465C3A45" w:rsidR="00BC0E08" w:rsidRPr="00662482" w:rsidRDefault="00BC0E08" w:rsidP="00A12C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74" w:type="pct"/>
            <w:gridSpan w:val="3"/>
          </w:tcPr>
          <w:p w14:paraId="770327F7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4F212B69" w14:textId="77777777" w:rsidR="00BC0E08" w:rsidRPr="00662482" w:rsidRDefault="00BC0E08" w:rsidP="00A12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</w:tcPr>
          <w:p w14:paraId="468B3E93" w14:textId="77777777" w:rsidR="00BC0E08" w:rsidRPr="00662482" w:rsidRDefault="00BC0E08" w:rsidP="00A12C5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C2FB3" w:rsidRPr="00662482" w14:paraId="22569ADB" w14:textId="77777777" w:rsidTr="00A9223C">
        <w:trPr>
          <w:tblHeader/>
        </w:trPr>
        <w:tc>
          <w:tcPr>
            <w:tcW w:w="2307" w:type="pct"/>
          </w:tcPr>
          <w:p w14:paraId="167824BE" w14:textId="5B343F3C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1A263E7B" w14:textId="06B9BF08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8" w:type="pct"/>
            <w:vAlign w:val="center"/>
          </w:tcPr>
          <w:p w14:paraId="4837A3AA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198E8654" w14:textId="6A78942E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8" w:type="pct"/>
          </w:tcPr>
          <w:p w14:paraId="0BC408A1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7A8BC03B" w14:textId="5E8EB585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7" w:type="pct"/>
            <w:vAlign w:val="center"/>
          </w:tcPr>
          <w:p w14:paraId="5E5A9D07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54710A6" w14:textId="23D6AABA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5C2FB3" w:rsidRPr="00662482" w14:paraId="5C4C3C5F" w14:textId="77777777" w:rsidTr="00A9223C">
        <w:trPr>
          <w:tblHeader/>
        </w:trPr>
        <w:tc>
          <w:tcPr>
            <w:tcW w:w="2307" w:type="pct"/>
          </w:tcPr>
          <w:p w14:paraId="323EE82A" w14:textId="21B8B749" w:rsidR="00BC0E08" w:rsidRPr="00662482" w:rsidRDefault="00ED72C3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</w:p>
        </w:tc>
        <w:tc>
          <w:tcPr>
            <w:tcW w:w="588" w:type="pct"/>
            <w:vAlign w:val="center"/>
          </w:tcPr>
          <w:p w14:paraId="325D5C9D" w14:textId="66351469" w:rsidR="00BC0E08" w:rsidRPr="00BC0E08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pct"/>
            <w:vAlign w:val="center"/>
          </w:tcPr>
          <w:p w14:paraId="42B6C635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78DEAA8E" w14:textId="1DC87B1B" w:rsidR="00BC0E08" w:rsidRPr="00BC0E08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8" w:type="pct"/>
          </w:tcPr>
          <w:p w14:paraId="1141F87C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2AE659EE" w14:textId="7D605B43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6214D1BB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3BEDDB5" w14:textId="749A144B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C0E08" w:rsidRPr="00662482" w14:paraId="15C3B38B" w14:textId="77777777" w:rsidTr="00A9223C">
        <w:trPr>
          <w:tblHeader/>
        </w:trPr>
        <w:tc>
          <w:tcPr>
            <w:tcW w:w="2307" w:type="pct"/>
            <w:vAlign w:val="bottom"/>
          </w:tcPr>
          <w:p w14:paraId="6F7F8245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9B5928C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C0E08" w:rsidRPr="00662482" w14:paraId="4ED0F84D" w14:textId="77777777" w:rsidTr="00A9223C">
        <w:tc>
          <w:tcPr>
            <w:tcW w:w="2307" w:type="pct"/>
            <w:vAlign w:val="bottom"/>
          </w:tcPr>
          <w:p w14:paraId="0FCB9532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693" w:type="pct"/>
            <w:gridSpan w:val="7"/>
            <w:vAlign w:val="bottom"/>
          </w:tcPr>
          <w:p w14:paraId="10274D66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C2FB3" w:rsidRPr="00662482" w14:paraId="658B85AC" w14:textId="77777777" w:rsidTr="00A9223C">
        <w:tc>
          <w:tcPr>
            <w:tcW w:w="2307" w:type="pct"/>
            <w:vAlign w:val="bottom"/>
          </w:tcPr>
          <w:p w14:paraId="41D28F4B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588" w:type="pct"/>
          </w:tcPr>
          <w:p w14:paraId="45D00A9C" w14:textId="32B51C3F" w:rsidR="00BC0E08" w:rsidRPr="00156C0D" w:rsidRDefault="00156C0D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8" w:type="pct"/>
            <w:vAlign w:val="bottom"/>
          </w:tcPr>
          <w:p w14:paraId="5933DEC2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35F59B62" w14:textId="1C50FAAA" w:rsidR="00BC0E08" w:rsidRPr="00A9223C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pct"/>
            <w:vAlign w:val="bottom"/>
          </w:tcPr>
          <w:p w14:paraId="2A56CF73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61483D" w14:textId="4651BBA2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21D47B8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2855257A" w14:textId="3C9A9CA1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2FB3" w:rsidRPr="00662482" w14:paraId="3E9CC21F" w14:textId="77777777" w:rsidTr="00A9223C">
        <w:tc>
          <w:tcPr>
            <w:tcW w:w="2307" w:type="pct"/>
            <w:vAlign w:val="bottom"/>
          </w:tcPr>
          <w:p w14:paraId="3493F4D9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2B24E8BF" w14:textId="193D7653" w:rsidR="00BC0E08" w:rsidRPr="00A9223C" w:rsidRDefault="00156C0D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4201BEE7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580583C0" w14:textId="2F57D4FC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669C42CD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3BB9B73" w14:textId="1BDF6F15" w:rsidR="00BC0E08" w:rsidRPr="00B9776D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97" w:type="pct"/>
            <w:vAlign w:val="bottom"/>
          </w:tcPr>
          <w:p w14:paraId="1F47509D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DEC559B" w14:textId="10381897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5C2FB3" w:rsidRPr="00662482" w14:paraId="69BFA879" w14:textId="77777777" w:rsidTr="00A9223C">
        <w:tc>
          <w:tcPr>
            <w:tcW w:w="2307" w:type="pct"/>
            <w:vAlign w:val="bottom"/>
          </w:tcPr>
          <w:p w14:paraId="1ECFFC8D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2C18662B" w14:textId="6A76680C" w:rsidR="00BC0E08" w:rsidRPr="00A9223C" w:rsidRDefault="00156C0D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8" w:type="pct"/>
            <w:vAlign w:val="bottom"/>
          </w:tcPr>
          <w:p w14:paraId="3F145B42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AFDD270" w14:textId="2C608601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8" w:type="pct"/>
            <w:vAlign w:val="bottom"/>
          </w:tcPr>
          <w:p w14:paraId="467ED5E6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AE0AFC6" w14:textId="489802E1" w:rsidR="00BC0E08" w:rsidRPr="00B9776D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68C402E3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2AFB500" w14:textId="4665C54E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2FB3" w:rsidRPr="00662482" w14:paraId="7DD7F93D" w14:textId="77777777" w:rsidTr="00A9223C">
        <w:tc>
          <w:tcPr>
            <w:tcW w:w="2307" w:type="pct"/>
            <w:vAlign w:val="bottom"/>
          </w:tcPr>
          <w:p w14:paraId="78AF243D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720E22C8" w14:textId="364046E6" w:rsidR="00BC0E08" w:rsidRPr="00A9223C" w:rsidRDefault="00156C0D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8" w:type="pct"/>
            <w:vAlign w:val="bottom"/>
          </w:tcPr>
          <w:p w14:paraId="23593EC8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1CA3654" w14:textId="6FCFE638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8" w:type="pct"/>
            <w:vAlign w:val="bottom"/>
          </w:tcPr>
          <w:p w14:paraId="35930CC8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55E2D72" w14:textId="0AB34117" w:rsidR="00BC0E08" w:rsidRPr="00B9776D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902519E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902071F" w14:textId="7B1D1BA7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2FB3" w:rsidRPr="00662482" w14:paraId="7A19A953" w14:textId="77777777" w:rsidTr="00A9223C">
        <w:tc>
          <w:tcPr>
            <w:tcW w:w="2307" w:type="pct"/>
            <w:vAlign w:val="bottom"/>
          </w:tcPr>
          <w:p w14:paraId="61819637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36C9BF7" w14:textId="07C94978" w:rsidR="00BC0E08" w:rsidRPr="00A9223C" w:rsidRDefault="00156C0D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98" w:type="pct"/>
            <w:vAlign w:val="bottom"/>
          </w:tcPr>
          <w:p w14:paraId="38A8205B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4EE23CB" w14:textId="7BDAA3DE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98" w:type="pct"/>
            <w:vAlign w:val="bottom"/>
          </w:tcPr>
          <w:p w14:paraId="5EDFE954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F071966" w14:textId="19D4D08C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  <w:vAlign w:val="bottom"/>
          </w:tcPr>
          <w:p w14:paraId="5E664EBF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E7D66C" w14:textId="69CB10D3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C2FB3" w:rsidRPr="00662482" w14:paraId="612C6523" w14:textId="77777777" w:rsidTr="0079406E">
        <w:tc>
          <w:tcPr>
            <w:tcW w:w="2307" w:type="pct"/>
            <w:vAlign w:val="bottom"/>
          </w:tcPr>
          <w:p w14:paraId="4581C8EB" w14:textId="77777777" w:rsidR="00BC0E08" w:rsidRPr="00662482" w:rsidRDefault="00BC0E08" w:rsidP="00BC0E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F05AB47" w14:textId="65A7A66F" w:rsidR="00BC0E08" w:rsidRPr="00A9223C" w:rsidRDefault="00156C0D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98" w:type="pct"/>
            <w:vAlign w:val="bottom"/>
          </w:tcPr>
          <w:p w14:paraId="37887658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930E69D" w14:textId="1DBF1B42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98" w:type="pct"/>
            <w:vAlign w:val="bottom"/>
          </w:tcPr>
          <w:p w14:paraId="340BC3F1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268C327" w14:textId="294AE9CB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97" w:type="pct"/>
            <w:vAlign w:val="bottom"/>
          </w:tcPr>
          <w:p w14:paraId="48137766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2DD861CB" w14:textId="01CC5F21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</w:tr>
      <w:tr w:rsidR="005C2FB3" w:rsidRPr="00662482" w14:paraId="74E84114" w14:textId="77777777" w:rsidTr="00A9223C">
        <w:tc>
          <w:tcPr>
            <w:tcW w:w="2307" w:type="pct"/>
            <w:vAlign w:val="bottom"/>
          </w:tcPr>
          <w:p w14:paraId="7F30D8FC" w14:textId="77777777" w:rsidR="00BC0E08" w:rsidRPr="00662482" w:rsidRDefault="00BC0E08" w:rsidP="00BC0E08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001439F" w14:textId="5E3E2814" w:rsidR="00BC0E08" w:rsidRPr="00A9223C" w:rsidRDefault="00156C0D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8" w:type="pct"/>
            <w:vAlign w:val="bottom"/>
          </w:tcPr>
          <w:p w14:paraId="1B8BD8D8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F0AA524" w14:textId="6827AEBA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8" w:type="pct"/>
            <w:vAlign w:val="bottom"/>
          </w:tcPr>
          <w:p w14:paraId="366E4BA4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058AC31" w14:textId="006B3B0F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7" w:type="pct"/>
            <w:vAlign w:val="bottom"/>
          </w:tcPr>
          <w:p w14:paraId="24D2B6EF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2C0AE37" w14:textId="3888B278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5C2FB3" w:rsidRPr="00662482" w14:paraId="59513B65" w14:textId="77777777" w:rsidTr="00A9223C">
        <w:tc>
          <w:tcPr>
            <w:tcW w:w="2307" w:type="pct"/>
            <w:vAlign w:val="bottom"/>
          </w:tcPr>
          <w:p w14:paraId="0D1598F3" w14:textId="77777777" w:rsidR="00BC0E08" w:rsidRPr="00662482" w:rsidRDefault="00BC0E08" w:rsidP="00BC0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0995F59" w14:textId="7B1D1392" w:rsidR="00BC0E08" w:rsidRPr="00A9223C" w:rsidRDefault="00156C0D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98" w:type="pct"/>
            <w:vAlign w:val="bottom"/>
          </w:tcPr>
          <w:p w14:paraId="66EB8E3B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5BC5069" w14:textId="6C2E9BF5" w:rsidR="00BC0E08" w:rsidRPr="00A9223C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98" w:type="pct"/>
            <w:vAlign w:val="bottom"/>
          </w:tcPr>
          <w:p w14:paraId="5465CA53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00FA77E" w14:textId="07625AB0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97" w:type="pct"/>
            <w:vAlign w:val="bottom"/>
          </w:tcPr>
          <w:p w14:paraId="539988B4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41E4BDD" w14:textId="266A4E76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</w:tr>
      <w:tr w:rsidR="005C2FB3" w:rsidRPr="00662482" w14:paraId="55D4A64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C6070EE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AD908C4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33322AC9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6A023DC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688C634B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CCA332C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41A13A6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7709A1A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C2FB3" w:rsidRPr="00662482" w14:paraId="7B78871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FB8233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ลูกหนี้หมุนเวียนอื่น</w:t>
            </w:r>
          </w:p>
        </w:tc>
        <w:tc>
          <w:tcPr>
            <w:tcW w:w="588" w:type="pct"/>
          </w:tcPr>
          <w:p w14:paraId="20BED644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542EAC38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1D91BF0E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7B5B4656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7A651AB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4297F3D9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A72A6DE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C2FB3" w:rsidRPr="00662482" w14:paraId="4797294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E33B2C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588" w:type="pct"/>
          </w:tcPr>
          <w:p w14:paraId="7D61DB46" w14:textId="09280DE3" w:rsidR="00BC0E08" w:rsidRPr="005E4F8A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E4F8A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98" w:type="pct"/>
            <w:vAlign w:val="bottom"/>
          </w:tcPr>
          <w:p w14:paraId="2E2619E5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6BC3DA3" w14:textId="57BA3A97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8" w:type="pct"/>
            <w:vAlign w:val="bottom"/>
          </w:tcPr>
          <w:p w14:paraId="7E9548B7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0137EA7" w14:textId="633DCB68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46EEB558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EAFC14B" w14:textId="53E71E26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2FB3" w:rsidRPr="00662482" w14:paraId="54DC7A1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D18144A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FCF1FE4" w14:textId="60A97B47" w:rsidR="00BC0E08" w:rsidRPr="00662482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780752D4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4C018986" w14:textId="5E3C0554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7205B2EB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ADC805" w14:textId="3ED3F6E4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97" w:type="pct"/>
            <w:vAlign w:val="bottom"/>
          </w:tcPr>
          <w:p w14:paraId="28DF6253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CCBE352" w14:textId="186DB298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</w:tr>
      <w:tr w:rsidR="005C2FB3" w:rsidRPr="00662482" w14:paraId="45AFC6F6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29455C4A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64F24DBC" w14:textId="6B6C6C6F" w:rsidR="00BC0E08" w:rsidRPr="00662482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98" w:type="pct"/>
            <w:vAlign w:val="bottom"/>
          </w:tcPr>
          <w:p w14:paraId="3E9D10BF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A9834FF" w14:textId="427869D7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8" w:type="pct"/>
            <w:vAlign w:val="bottom"/>
          </w:tcPr>
          <w:p w14:paraId="2C35EAA9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B782EEF" w14:textId="64B36DC1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CAD62FD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2BB476B" w14:textId="36077770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2FB3" w:rsidRPr="00662482" w14:paraId="5A413689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370A536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137EB3EE" w14:textId="3988C221" w:rsidR="00BC0E08" w:rsidRPr="00662482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8" w:type="pct"/>
            <w:vAlign w:val="bottom"/>
          </w:tcPr>
          <w:p w14:paraId="7EC9647C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F20DDA3" w14:textId="1AA6B6C0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8" w:type="pct"/>
            <w:vAlign w:val="bottom"/>
          </w:tcPr>
          <w:p w14:paraId="7AE381F7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4FDD313" w14:textId="528678A7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8973A93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CAED57E" w14:textId="109D2D41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2FB3" w:rsidRPr="00662482" w14:paraId="1DD7A780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2D6180A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64EB2F" w14:textId="3EFD4F64" w:rsidR="00BC0E08" w:rsidRPr="00662482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98" w:type="pct"/>
            <w:vAlign w:val="bottom"/>
          </w:tcPr>
          <w:p w14:paraId="4C9F42B7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4CF3BC0" w14:textId="6C903B8B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8" w:type="pct"/>
            <w:vAlign w:val="bottom"/>
          </w:tcPr>
          <w:p w14:paraId="6D340359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F715BEC" w14:textId="0BCF7BF5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7" w:type="pct"/>
            <w:vAlign w:val="bottom"/>
          </w:tcPr>
          <w:p w14:paraId="3AE070D5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F557E35" w14:textId="72B80255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5C2FB3" w:rsidRPr="00662482" w14:paraId="4EAC827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754190B8" w14:textId="77777777" w:rsidR="00BC0E08" w:rsidRPr="00662482" w:rsidRDefault="00BC0E08" w:rsidP="00BC0E0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F59DE06" w14:textId="65AF62C7" w:rsidR="00BC0E08" w:rsidRPr="00662482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8" w:type="pct"/>
            <w:vAlign w:val="bottom"/>
          </w:tcPr>
          <w:p w14:paraId="65A77DB2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8DF6B2" w14:textId="34E5D355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98" w:type="pct"/>
            <w:vAlign w:val="bottom"/>
          </w:tcPr>
          <w:p w14:paraId="123DED1F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CBE8BA9" w14:textId="15AA030E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97" w:type="pct"/>
            <w:vAlign w:val="bottom"/>
          </w:tcPr>
          <w:p w14:paraId="6500C495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9828170" w14:textId="2BA55DD5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</w:tr>
      <w:tr w:rsidR="005C2FB3" w:rsidRPr="00662482" w14:paraId="2999E82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4B154AAC" w14:textId="77777777" w:rsidR="00BC0E08" w:rsidRPr="00662482" w:rsidRDefault="00BC0E08" w:rsidP="00BC0E08">
            <w:pPr>
              <w:tabs>
                <w:tab w:val="left" w:pos="384"/>
              </w:tabs>
              <w:ind w:left="201" w:right="86" w:hanging="201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ADE7A9C" w14:textId="146D65E8" w:rsidR="00BC0E08" w:rsidRPr="00662482" w:rsidDel="006E1E49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14126926" w14:textId="77777777" w:rsidR="00BC0E08" w:rsidRPr="00662482" w:rsidDel="006E1E49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1588C4E" w14:textId="5EB5B2C3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5D0B5A56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7957275" w14:textId="148E1A06" w:rsidR="00BC0E08" w:rsidRPr="00662482" w:rsidDel="006E1E49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97" w:type="pct"/>
            <w:vAlign w:val="bottom"/>
          </w:tcPr>
          <w:p w14:paraId="5B54A47B" w14:textId="77777777" w:rsidR="00BC0E08" w:rsidRPr="00662482" w:rsidDel="006E1E49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5936E271" w14:textId="58DA1CC5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</w:tr>
      <w:tr w:rsidR="005C2FB3" w:rsidRPr="00662482" w14:paraId="749914AA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06B4D73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86FA3B" w14:textId="7785003C" w:rsidR="00BC0E08" w:rsidRPr="005E4F8A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F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98" w:type="pct"/>
            <w:tcBorders>
              <w:left w:val="nil"/>
            </w:tcBorders>
            <w:vAlign w:val="bottom"/>
          </w:tcPr>
          <w:p w14:paraId="783AB83E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BB2AD0" w14:textId="06C6B58B" w:rsidR="00BC0E08" w:rsidRPr="00662482" w:rsidRDefault="00BC0E08" w:rsidP="00A9223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98" w:type="pct"/>
            <w:vAlign w:val="bottom"/>
          </w:tcPr>
          <w:p w14:paraId="4A667D59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8E3AF0D" w14:textId="60FE6349" w:rsidR="00BC0E08" w:rsidRPr="00662482" w:rsidRDefault="009E4BF5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97" w:type="pct"/>
          </w:tcPr>
          <w:p w14:paraId="31BF58E5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C2147F" w14:textId="7452BD40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,747</w:t>
            </w:r>
          </w:p>
        </w:tc>
      </w:tr>
      <w:tr w:rsidR="005C2FB3" w:rsidRPr="00662482" w14:paraId="426A7AD9" w14:textId="77777777" w:rsidTr="00A9223C">
        <w:trPr>
          <w:trHeight w:val="305"/>
        </w:trPr>
        <w:tc>
          <w:tcPr>
            <w:tcW w:w="2307" w:type="pct"/>
            <w:vAlign w:val="bottom"/>
          </w:tcPr>
          <w:p w14:paraId="2FBAB75E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88" w:type="pct"/>
          </w:tcPr>
          <w:p w14:paraId="2919637F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4E0ACA84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F07F975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3FF9A644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76C5159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179AA95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391FB81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2FB3" w:rsidRPr="00662482" w14:paraId="188B61F6" w14:textId="77777777" w:rsidTr="00A9223C">
        <w:tc>
          <w:tcPr>
            <w:tcW w:w="2307" w:type="pct"/>
            <w:vAlign w:val="bottom"/>
          </w:tcPr>
          <w:p w14:paraId="09F7C1C2" w14:textId="77777777" w:rsidR="00BC0E08" w:rsidRPr="00662482" w:rsidRDefault="00BC0E08" w:rsidP="00BC0E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88" w:type="pct"/>
          </w:tcPr>
          <w:p w14:paraId="00D0EAAD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69C78EFD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7C57D31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5E609AB7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B1C371F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47B7588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F58B101" w14:textId="77777777" w:rsidR="00BC0E08" w:rsidRPr="00662482" w:rsidRDefault="00BC0E08" w:rsidP="00A922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915" w:rsidRPr="00662482" w14:paraId="377B2331" w14:textId="77777777" w:rsidTr="00A9223C">
        <w:tc>
          <w:tcPr>
            <w:tcW w:w="2307" w:type="pct"/>
            <w:vAlign w:val="bottom"/>
          </w:tcPr>
          <w:p w14:paraId="3639D1BD" w14:textId="77777777" w:rsidR="006D6915" w:rsidRPr="00662482" w:rsidRDefault="006D6915" w:rsidP="006D6915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330226A" w14:textId="58C3C933" w:rsidR="006D6915" w:rsidRPr="006D6915" w:rsidRDefault="006D6915" w:rsidP="006D691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48A525C8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2A74B5E" w14:textId="00405372" w:rsidR="006D6915" w:rsidRPr="00A9223C" w:rsidRDefault="006D6915" w:rsidP="006D6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703033A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99FBD1C" w14:textId="06C1EBCC" w:rsidR="006D6915" w:rsidRPr="00662482" w:rsidRDefault="006D6915" w:rsidP="006D691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32,807</w:t>
            </w:r>
          </w:p>
        </w:tc>
        <w:tc>
          <w:tcPr>
            <w:tcW w:w="97" w:type="pct"/>
            <w:vAlign w:val="bottom"/>
          </w:tcPr>
          <w:p w14:paraId="0026C161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9D5506C" w14:textId="3A4233A1" w:rsidR="006D6915" w:rsidRPr="00662482" w:rsidRDefault="006D6915" w:rsidP="006D691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29,384</w:t>
            </w:r>
          </w:p>
        </w:tc>
      </w:tr>
      <w:tr w:rsidR="006D6915" w:rsidRPr="00662482" w14:paraId="27C5E830" w14:textId="77777777" w:rsidTr="00A9223C">
        <w:tc>
          <w:tcPr>
            <w:tcW w:w="2307" w:type="pct"/>
            <w:vAlign w:val="bottom"/>
          </w:tcPr>
          <w:p w14:paraId="0A01DC81" w14:textId="77777777" w:rsidR="006D6915" w:rsidRPr="00662482" w:rsidRDefault="006D6915" w:rsidP="006D6915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4750234" w14:textId="6A0AA18F" w:rsidR="006D6915" w:rsidRPr="006D6915" w:rsidRDefault="006D6915" w:rsidP="006D691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17E2475B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ED825F4" w14:textId="7BE0A1DD" w:rsidR="006D6915" w:rsidRPr="00662482" w:rsidRDefault="006D6915" w:rsidP="006D6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2534EED0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ABA6DFC" w14:textId="587FB033" w:rsidR="006D6915" w:rsidRPr="00662482" w:rsidRDefault="006D6915" w:rsidP="006D691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D1A673D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F77164" w14:textId="1F03282A" w:rsidR="006D6915" w:rsidRPr="00662482" w:rsidRDefault="006D6915" w:rsidP="006D691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6915" w:rsidRPr="00662482" w14:paraId="348B9CBA" w14:textId="77777777" w:rsidTr="00A9223C">
        <w:tc>
          <w:tcPr>
            <w:tcW w:w="2307" w:type="pct"/>
            <w:vAlign w:val="bottom"/>
          </w:tcPr>
          <w:p w14:paraId="6E6951A0" w14:textId="77777777" w:rsidR="006D6915" w:rsidRPr="00662482" w:rsidRDefault="006D6915" w:rsidP="006D691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96D5F4F" w14:textId="34E4EAB4" w:rsidR="006D6915" w:rsidRPr="006D6915" w:rsidRDefault="006D6915" w:rsidP="006D691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53EE4106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6416F86" w14:textId="0A5C7582" w:rsidR="006D6915" w:rsidRPr="00662482" w:rsidRDefault="006D6915" w:rsidP="006D6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47605A8B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67E71DE" w14:textId="556266F7" w:rsidR="006D6915" w:rsidRPr="00662482" w:rsidRDefault="006D6915" w:rsidP="006D691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32,807</w:t>
            </w:r>
          </w:p>
        </w:tc>
        <w:tc>
          <w:tcPr>
            <w:tcW w:w="97" w:type="pct"/>
            <w:vAlign w:val="bottom"/>
          </w:tcPr>
          <w:p w14:paraId="4BE336A7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6B478CF" w14:textId="4B692D94" w:rsidR="006D6915" w:rsidRPr="00662482" w:rsidRDefault="006D6915" w:rsidP="006D691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29,384</w:t>
            </w:r>
          </w:p>
        </w:tc>
      </w:tr>
      <w:tr w:rsidR="006D6915" w:rsidRPr="00662482" w14:paraId="3BFE77E5" w14:textId="77777777" w:rsidTr="00A9223C">
        <w:tc>
          <w:tcPr>
            <w:tcW w:w="2307" w:type="pct"/>
            <w:vAlign w:val="bottom"/>
          </w:tcPr>
          <w:p w14:paraId="6B086B40" w14:textId="77777777" w:rsidR="006D6915" w:rsidRPr="00662482" w:rsidRDefault="006D6915" w:rsidP="006D6915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D0774BB" w14:textId="4D0CC99E" w:rsidR="006D6915" w:rsidRPr="006D6915" w:rsidRDefault="006D6915" w:rsidP="006D691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215F4C9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F5CAE77" w14:textId="6DF2CF0F" w:rsidR="006D6915" w:rsidRPr="00662482" w:rsidRDefault="006D6915" w:rsidP="006D6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219DF734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42155FD" w14:textId="2CE46D5B" w:rsidR="006D6915" w:rsidRPr="00662482" w:rsidRDefault="006D6915" w:rsidP="006D691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97" w:type="pct"/>
            <w:vAlign w:val="bottom"/>
          </w:tcPr>
          <w:p w14:paraId="4DECAB6B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B78FFEA" w14:textId="173C5CED" w:rsidR="006D6915" w:rsidRPr="00662482" w:rsidRDefault="006D6915" w:rsidP="006D691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6D6915" w:rsidRPr="00662482" w14:paraId="50B7226E" w14:textId="77777777" w:rsidTr="00A9223C">
        <w:tc>
          <w:tcPr>
            <w:tcW w:w="2307" w:type="pct"/>
            <w:vAlign w:val="bottom"/>
          </w:tcPr>
          <w:p w14:paraId="2C4A5566" w14:textId="77777777" w:rsidR="006D6915" w:rsidRPr="00662482" w:rsidRDefault="006D6915" w:rsidP="006D69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ABAEF4A" w14:textId="7E9F7E26" w:rsidR="006D6915" w:rsidRPr="005126B2" w:rsidRDefault="006D6915" w:rsidP="005126B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26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307ABD6E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FC1ECBD" w14:textId="37C9A1B6" w:rsidR="006D6915" w:rsidRPr="00662482" w:rsidRDefault="006D6915" w:rsidP="006D6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7DA40F4F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EC4542" w14:textId="122B9834" w:rsidR="006D6915" w:rsidRPr="00662482" w:rsidRDefault="006D6915" w:rsidP="006D691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32,759</w:t>
            </w:r>
          </w:p>
        </w:tc>
        <w:tc>
          <w:tcPr>
            <w:tcW w:w="97" w:type="pct"/>
            <w:vAlign w:val="bottom"/>
          </w:tcPr>
          <w:p w14:paraId="1829BCB0" w14:textId="77777777" w:rsidR="006D6915" w:rsidRPr="00662482" w:rsidRDefault="006D6915" w:rsidP="006D691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3858E6" w14:textId="167A2C11" w:rsidR="006D6915" w:rsidRPr="00662482" w:rsidRDefault="006D6915" w:rsidP="006D691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29,336</w:t>
            </w:r>
          </w:p>
        </w:tc>
      </w:tr>
    </w:tbl>
    <w:p w14:paraId="4340A708" w14:textId="7AA8070F" w:rsidR="00E86084" w:rsidRDefault="00E86084" w:rsidP="00BC0E08">
      <w:pPr>
        <w:rPr>
          <w:rFonts w:asciiTheme="majorBidi" w:hAnsiTheme="majorBidi" w:cstheme="majorBidi"/>
          <w:sz w:val="28"/>
          <w:szCs w:val="28"/>
        </w:rPr>
      </w:pPr>
    </w:p>
    <w:p w14:paraId="1B23CE53" w14:textId="77777777" w:rsidR="00E86084" w:rsidRDefault="00E86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9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2"/>
        <w:gridCol w:w="1083"/>
        <w:gridCol w:w="178"/>
        <w:gridCol w:w="1083"/>
        <w:gridCol w:w="180"/>
        <w:gridCol w:w="1079"/>
        <w:gridCol w:w="180"/>
        <w:gridCol w:w="1167"/>
      </w:tblGrid>
      <w:tr w:rsidR="00BC0E08" w:rsidRPr="00662482" w14:paraId="70481DAD" w14:textId="77777777" w:rsidTr="005E4F8A">
        <w:trPr>
          <w:cantSplit/>
        </w:trPr>
        <w:tc>
          <w:tcPr>
            <w:tcW w:w="2307" w:type="pct"/>
          </w:tcPr>
          <w:p w14:paraId="2254A923" w14:textId="77777777" w:rsidR="00BC0E08" w:rsidRPr="00662482" w:rsidRDefault="00BC0E08" w:rsidP="00A12C5A">
            <w:pPr>
              <w:ind w:left="2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pct"/>
            <w:gridSpan w:val="3"/>
          </w:tcPr>
          <w:p w14:paraId="24E96547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28DF2C29" w14:textId="77777777" w:rsidR="00BC0E08" w:rsidRPr="00662482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0" w:type="pct"/>
            <w:gridSpan w:val="3"/>
          </w:tcPr>
          <w:p w14:paraId="14ADF2CB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D5CB4" w:rsidRPr="00662482" w14:paraId="4BCA1F0C" w14:textId="77777777" w:rsidTr="005E4F8A">
        <w:trPr>
          <w:cantSplit/>
        </w:trPr>
        <w:tc>
          <w:tcPr>
            <w:tcW w:w="2307" w:type="pct"/>
          </w:tcPr>
          <w:p w14:paraId="475A223E" w14:textId="0FAA2F59" w:rsidR="00BC0E08" w:rsidRPr="00662482" w:rsidRDefault="000E6467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47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A47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9" w:type="pct"/>
            <w:vAlign w:val="center"/>
          </w:tcPr>
          <w:p w14:paraId="67E0827B" w14:textId="7C18333F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2AFAA058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BE62CE1" w14:textId="4772F0AC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8" w:type="pct"/>
          </w:tcPr>
          <w:p w14:paraId="78549691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602128FE" w14:textId="6C889665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pct"/>
            <w:vAlign w:val="center"/>
          </w:tcPr>
          <w:p w14:paraId="732E7CE6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597A8195" w14:textId="4EFE8D1D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C0E08" w:rsidRPr="00662482" w14:paraId="0058BDB7" w14:textId="77777777" w:rsidTr="009D5CB4">
        <w:trPr>
          <w:cantSplit/>
        </w:trPr>
        <w:tc>
          <w:tcPr>
            <w:tcW w:w="2307" w:type="pct"/>
          </w:tcPr>
          <w:p w14:paraId="69E6FEB0" w14:textId="77777777" w:rsidR="00BC0E08" w:rsidRPr="00662482" w:rsidRDefault="00BC0E08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3" w:type="pct"/>
            <w:gridSpan w:val="7"/>
            <w:vAlign w:val="center"/>
          </w:tcPr>
          <w:p w14:paraId="5DC597AD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E4F8A" w:rsidRPr="00662482" w14:paraId="19437672" w14:textId="77777777" w:rsidTr="005E4F8A">
        <w:trPr>
          <w:cantSplit/>
        </w:trPr>
        <w:tc>
          <w:tcPr>
            <w:tcW w:w="2307" w:type="pct"/>
          </w:tcPr>
          <w:p w14:paraId="6772BE3D" w14:textId="77777777" w:rsidR="005E4F8A" w:rsidRPr="00662482" w:rsidRDefault="005E4F8A" w:rsidP="005E4F8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ลูกหนี้หมุนเวียนอื่น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37F9232C" w14:textId="255561E7" w:rsidR="005E4F8A" w:rsidRPr="005E4F8A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BC71E42" w14:textId="77777777" w:rsidR="005E4F8A" w:rsidRPr="00662482" w:rsidRDefault="005E4F8A" w:rsidP="005E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0E0AA8F" w14:textId="77777777" w:rsidR="005E4F8A" w:rsidRPr="00662482" w:rsidRDefault="005E4F8A" w:rsidP="005E4F8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5FC0F08" w14:textId="77777777" w:rsidR="005E4F8A" w:rsidRPr="00662482" w:rsidRDefault="005E4F8A" w:rsidP="005E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1D99301" w14:textId="2C61B46E" w:rsidR="005E4F8A" w:rsidRPr="00662482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8" w:type="pct"/>
          </w:tcPr>
          <w:p w14:paraId="52E952D2" w14:textId="77777777" w:rsidR="005E4F8A" w:rsidRPr="00662482" w:rsidRDefault="005E4F8A" w:rsidP="005E4F8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C1B2ABD" w14:textId="20F346FC" w:rsidR="005E4F8A" w:rsidRPr="00662482" w:rsidRDefault="00F05A95" w:rsidP="005E4F8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4F8A" w:rsidRPr="00662482" w14:paraId="0CCACB17" w14:textId="77777777" w:rsidTr="005E4F8A">
        <w:trPr>
          <w:cantSplit/>
        </w:trPr>
        <w:tc>
          <w:tcPr>
            <w:tcW w:w="2307" w:type="pct"/>
          </w:tcPr>
          <w:p w14:paraId="4C23A876" w14:textId="77777777" w:rsidR="005E4F8A" w:rsidRPr="00662482" w:rsidRDefault="005E4F8A" w:rsidP="005E4F8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F02A7CA" w14:textId="3CF7DC53" w:rsidR="005E4F8A" w:rsidRPr="005E4F8A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73EB9997" w14:textId="77777777" w:rsidR="005E4F8A" w:rsidRPr="00662482" w:rsidRDefault="005E4F8A" w:rsidP="005E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0703250" w14:textId="77777777" w:rsidR="005E4F8A" w:rsidRPr="00662482" w:rsidRDefault="005E4F8A" w:rsidP="005E4F8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B46F5A9" w14:textId="77777777" w:rsidR="005E4F8A" w:rsidRPr="00662482" w:rsidRDefault="005E4F8A" w:rsidP="005E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C4B42FD" w14:textId="3B14E9FF" w:rsidR="005E4F8A" w:rsidRPr="00662482" w:rsidRDefault="005E4F8A" w:rsidP="005E4F8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7E55C1A4" w14:textId="77777777" w:rsidR="005E4F8A" w:rsidRPr="00662482" w:rsidRDefault="005E4F8A" w:rsidP="005E4F8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3AF2B9B3" w14:textId="1FAB8343" w:rsidR="005E4F8A" w:rsidRPr="00662482" w:rsidRDefault="00F05A95" w:rsidP="005E4F8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ADDFAA2" w14:textId="77777777" w:rsidR="00BC0E08" w:rsidRPr="00662482" w:rsidRDefault="00BC0E08" w:rsidP="00BC0E0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1"/>
        <w:gridCol w:w="178"/>
        <w:gridCol w:w="1083"/>
        <w:gridCol w:w="178"/>
        <w:gridCol w:w="1081"/>
        <w:gridCol w:w="178"/>
        <w:gridCol w:w="1171"/>
      </w:tblGrid>
      <w:tr w:rsidR="00BC0E08" w:rsidRPr="00662482" w14:paraId="5AD947F8" w14:textId="77777777" w:rsidTr="009D5CB4">
        <w:trPr>
          <w:cantSplit/>
          <w:tblHeader/>
        </w:trPr>
        <w:tc>
          <w:tcPr>
            <w:tcW w:w="2307" w:type="pct"/>
          </w:tcPr>
          <w:p w14:paraId="10E50B6C" w14:textId="0E6901BE" w:rsidR="00BC0E08" w:rsidRPr="00662482" w:rsidRDefault="00BC0E08" w:rsidP="00A12C5A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4" w:type="pct"/>
            <w:gridSpan w:val="3"/>
          </w:tcPr>
          <w:p w14:paraId="3DF3D74C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4E9746C4" w14:textId="77777777" w:rsidR="00BC0E08" w:rsidRPr="00662482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2" w:type="pct"/>
            <w:gridSpan w:val="3"/>
          </w:tcPr>
          <w:p w14:paraId="1C82A3F9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D5CB4" w:rsidRPr="00662482" w14:paraId="455E67FD" w14:textId="77777777" w:rsidTr="001A0A21">
        <w:trPr>
          <w:cantSplit/>
          <w:tblHeader/>
        </w:trPr>
        <w:tc>
          <w:tcPr>
            <w:tcW w:w="2307" w:type="pct"/>
          </w:tcPr>
          <w:p w14:paraId="5CAADDFE" w14:textId="6D748D51" w:rsidR="00BC0E08" w:rsidRPr="00662482" w:rsidRDefault="00BC0E08" w:rsidP="00BC0E08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8" w:type="pct"/>
            <w:vAlign w:val="center"/>
          </w:tcPr>
          <w:p w14:paraId="22133E81" w14:textId="20F34E56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7" w:type="pct"/>
            <w:vAlign w:val="center"/>
          </w:tcPr>
          <w:p w14:paraId="57519D8C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115F706" w14:textId="75C58D6E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7" w:type="pct"/>
          </w:tcPr>
          <w:p w14:paraId="72B281FC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45319476" w14:textId="56D95B49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7" w:type="pct"/>
            <w:vAlign w:val="center"/>
          </w:tcPr>
          <w:p w14:paraId="1A194CB5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7A08D6D" w14:textId="0AB77765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9D5CB4" w:rsidRPr="00662482" w14:paraId="52814287" w14:textId="77777777" w:rsidTr="001A0A21">
        <w:trPr>
          <w:cantSplit/>
          <w:tblHeader/>
        </w:trPr>
        <w:tc>
          <w:tcPr>
            <w:tcW w:w="2307" w:type="pct"/>
          </w:tcPr>
          <w:p w14:paraId="5DD0E884" w14:textId="3749409B" w:rsidR="00BC0E08" w:rsidRPr="00662482" w:rsidRDefault="00041630" w:rsidP="00BC0E0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4163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88" w:type="pct"/>
            <w:vAlign w:val="center"/>
          </w:tcPr>
          <w:p w14:paraId="327502AB" w14:textId="3B6C234D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4DF4377B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D014FF6" w14:textId="3E9310FF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7" w:type="pct"/>
          </w:tcPr>
          <w:p w14:paraId="266567E3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1B4F28F0" w14:textId="2AFFE02D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46E23EE0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70930059" w14:textId="3547FA83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C0E08" w:rsidRPr="00662482" w14:paraId="3322E492" w14:textId="77777777" w:rsidTr="009D5CB4">
        <w:trPr>
          <w:cantSplit/>
          <w:tblHeader/>
        </w:trPr>
        <w:tc>
          <w:tcPr>
            <w:tcW w:w="2307" w:type="pct"/>
          </w:tcPr>
          <w:p w14:paraId="51C82322" w14:textId="77777777" w:rsidR="00BC0E08" w:rsidRPr="00662482" w:rsidRDefault="00BC0E08" w:rsidP="00BC0E08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5F8C179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D5CB4" w:rsidRPr="009A4A4F" w14:paraId="74C0F53E" w14:textId="77777777" w:rsidTr="001A0A21">
        <w:trPr>
          <w:cantSplit/>
        </w:trPr>
        <w:tc>
          <w:tcPr>
            <w:tcW w:w="2307" w:type="pct"/>
          </w:tcPr>
          <w:p w14:paraId="5CA795EB" w14:textId="77777777" w:rsidR="00BC0E08" w:rsidRPr="009A4A4F" w:rsidRDefault="00BC0E08" w:rsidP="00BC0E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88" w:type="pct"/>
            <w:vAlign w:val="bottom"/>
          </w:tcPr>
          <w:p w14:paraId="242F5341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699BA42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28B410F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34B9014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4E30884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4CA5ABE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07EAA1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D5CB4" w:rsidRPr="009A4A4F" w14:paraId="79B204F7" w14:textId="77777777" w:rsidTr="001A0A21">
        <w:trPr>
          <w:cantSplit/>
        </w:trPr>
        <w:tc>
          <w:tcPr>
            <w:tcW w:w="2307" w:type="pct"/>
          </w:tcPr>
          <w:p w14:paraId="298D5069" w14:textId="77777777" w:rsidR="00BC0E08" w:rsidRPr="009A4A4F" w:rsidRDefault="00BC0E08" w:rsidP="00BC0E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D529833" w14:textId="10FEB413" w:rsidR="00BC0E08" w:rsidRPr="009A4A4F" w:rsidRDefault="005F37BA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2,186</w:t>
            </w:r>
          </w:p>
        </w:tc>
        <w:tc>
          <w:tcPr>
            <w:tcW w:w="97" w:type="pct"/>
            <w:vAlign w:val="bottom"/>
          </w:tcPr>
          <w:p w14:paraId="54A59E04" w14:textId="77777777" w:rsidR="00BC0E08" w:rsidRPr="009A4A4F" w:rsidRDefault="00BC0E08" w:rsidP="001A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ABCFD9" w14:textId="3910F154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2,171</w:t>
            </w:r>
          </w:p>
        </w:tc>
        <w:tc>
          <w:tcPr>
            <w:tcW w:w="97" w:type="pct"/>
            <w:vAlign w:val="bottom"/>
          </w:tcPr>
          <w:p w14:paraId="0A51B437" w14:textId="77777777" w:rsidR="00BC0E08" w:rsidRPr="009A4A4F" w:rsidRDefault="00BC0E08" w:rsidP="001A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B7B6989" w14:textId="3B539CCE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488C9884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54C3E195" w14:textId="7EF295CB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D5CB4" w:rsidRPr="009A4A4F" w14:paraId="383A7554" w14:textId="77777777" w:rsidTr="001A0A21">
        <w:trPr>
          <w:cantSplit/>
        </w:trPr>
        <w:tc>
          <w:tcPr>
            <w:tcW w:w="2307" w:type="pct"/>
          </w:tcPr>
          <w:p w14:paraId="3D7570E4" w14:textId="77777777" w:rsidR="00BC0E08" w:rsidRPr="009A4A4F" w:rsidRDefault="00BC0E08" w:rsidP="00BC0E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D78A9BA" w14:textId="77777777" w:rsidR="00BC0E08" w:rsidRPr="009A4A4F" w:rsidRDefault="00BC0E08" w:rsidP="001E2AB4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91428AC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69421A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2199D6A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2BB8A74D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65F70CDD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51B56D99" w14:textId="77777777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9A4A4F" w14:paraId="620F620C" w14:textId="77777777" w:rsidTr="001A0A21">
        <w:trPr>
          <w:cantSplit/>
        </w:trPr>
        <w:tc>
          <w:tcPr>
            <w:tcW w:w="2307" w:type="pct"/>
          </w:tcPr>
          <w:p w14:paraId="35B3DCD3" w14:textId="77777777" w:rsidR="00BC0E08" w:rsidRPr="009A4A4F" w:rsidRDefault="00BC0E08" w:rsidP="00BC0E0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8" w:type="pct"/>
            <w:vAlign w:val="bottom"/>
          </w:tcPr>
          <w:p w14:paraId="502B652A" w14:textId="77777777" w:rsidR="00BC0E08" w:rsidRPr="009A4A4F" w:rsidRDefault="00BC0E08" w:rsidP="001E2AB4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BD4E648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19332D2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271173E3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3979DE2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A90DFD0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E6F9F1" w14:textId="77777777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9A4A4F" w14:paraId="70BFF460" w14:textId="77777777" w:rsidTr="001A0A21">
        <w:trPr>
          <w:cantSplit/>
        </w:trPr>
        <w:tc>
          <w:tcPr>
            <w:tcW w:w="2307" w:type="pct"/>
          </w:tcPr>
          <w:p w14:paraId="03315BDA" w14:textId="77777777" w:rsidR="00BC0E08" w:rsidRPr="009A4A4F" w:rsidRDefault="00BC0E08" w:rsidP="00BC0E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79D667B" w14:textId="19DE96B0" w:rsidR="00BC0E08" w:rsidRPr="009A4A4F" w:rsidRDefault="00ED54ED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</w:t>
            </w:r>
          </w:p>
        </w:tc>
        <w:tc>
          <w:tcPr>
            <w:tcW w:w="97" w:type="pct"/>
            <w:vAlign w:val="bottom"/>
          </w:tcPr>
          <w:p w14:paraId="0C713D94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4066B" w14:textId="5AC4CBA0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</w:t>
            </w:r>
          </w:p>
        </w:tc>
        <w:tc>
          <w:tcPr>
            <w:tcW w:w="97" w:type="pct"/>
            <w:vAlign w:val="bottom"/>
          </w:tcPr>
          <w:p w14:paraId="058724CB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C9B4535" w14:textId="11B35132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5BBAC457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70B1F64" w14:textId="5CAA0881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D5CB4" w:rsidRPr="009A4A4F" w14:paraId="45BA100F" w14:textId="77777777" w:rsidTr="001A0A21">
        <w:trPr>
          <w:cantSplit/>
        </w:trPr>
        <w:tc>
          <w:tcPr>
            <w:tcW w:w="2307" w:type="pct"/>
          </w:tcPr>
          <w:p w14:paraId="0F0EF7CC" w14:textId="77777777" w:rsidR="00BC0E08" w:rsidRPr="009A4A4F" w:rsidRDefault="00BC0E08" w:rsidP="00BC0E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C44F665" w14:textId="77777777" w:rsidR="00BC0E08" w:rsidRPr="009A4A4F" w:rsidRDefault="00BC0E08" w:rsidP="001E2AB4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CAD5DC1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27F84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7F12D2F3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1033B8FB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B4C1CAC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21F4C1C3" w14:textId="77777777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9A4A4F" w14:paraId="36FDDC04" w14:textId="77777777" w:rsidTr="001A0A21">
        <w:trPr>
          <w:cantSplit/>
        </w:trPr>
        <w:tc>
          <w:tcPr>
            <w:tcW w:w="2307" w:type="pct"/>
          </w:tcPr>
          <w:p w14:paraId="0E06EE76" w14:textId="77777777" w:rsidR="00BC0E08" w:rsidRPr="009A4A4F" w:rsidRDefault="00BC0E08" w:rsidP="00BC0E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88" w:type="pct"/>
            <w:vAlign w:val="bottom"/>
          </w:tcPr>
          <w:p w14:paraId="3AF6E4A2" w14:textId="77777777" w:rsidR="00BC0E08" w:rsidRPr="009A4A4F" w:rsidRDefault="00BC0E08" w:rsidP="001E2AB4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CADE46F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621380A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636F9692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F04F0E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015BB22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CB8C22B" w14:textId="77777777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9A4A4F" w14:paraId="0B52999A" w14:textId="77777777" w:rsidTr="001A0A21">
        <w:trPr>
          <w:cantSplit/>
        </w:trPr>
        <w:tc>
          <w:tcPr>
            <w:tcW w:w="2307" w:type="pct"/>
          </w:tcPr>
          <w:p w14:paraId="43EE5840" w14:textId="77777777" w:rsidR="00BC0E08" w:rsidRPr="009A4A4F" w:rsidRDefault="00BC0E08" w:rsidP="00BC0E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88" w:type="pct"/>
            <w:vAlign w:val="bottom"/>
          </w:tcPr>
          <w:p w14:paraId="29BC5E14" w14:textId="3A66F5F9" w:rsidR="00BC0E08" w:rsidRPr="009A4A4F" w:rsidRDefault="00ED54ED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  <w:tc>
          <w:tcPr>
            <w:tcW w:w="97" w:type="pct"/>
            <w:vAlign w:val="bottom"/>
          </w:tcPr>
          <w:p w14:paraId="3A71DC0A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D133D01" w14:textId="71FC22C3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97" w:type="pct"/>
            <w:vAlign w:val="bottom"/>
          </w:tcPr>
          <w:p w14:paraId="2618333F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972B03D" w14:textId="273EB425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7" w:type="pct"/>
            <w:vAlign w:val="bottom"/>
          </w:tcPr>
          <w:p w14:paraId="0FDFB80E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4A4A4CA" w14:textId="7FAFD691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D5CB4" w:rsidRPr="009A4A4F" w14:paraId="328E4513" w14:textId="77777777" w:rsidTr="001A0A21">
        <w:trPr>
          <w:cantSplit/>
        </w:trPr>
        <w:tc>
          <w:tcPr>
            <w:tcW w:w="2307" w:type="pct"/>
          </w:tcPr>
          <w:p w14:paraId="7ADB4F9B" w14:textId="77777777" w:rsidR="00BC0E08" w:rsidRPr="009A4A4F" w:rsidRDefault="00BC0E08" w:rsidP="00BC0E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4A89E305" w14:textId="1AF71ABD" w:rsidR="00BC0E08" w:rsidRPr="009A4A4F" w:rsidRDefault="00ED54ED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26D71E72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5B7B6E9" w14:textId="3EA9ED3A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3F0C4AA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6B57431" w14:textId="341F3AC2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7" w:type="pct"/>
            <w:vAlign w:val="bottom"/>
          </w:tcPr>
          <w:p w14:paraId="4A374BC0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661D752" w14:textId="58503130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D5CB4" w:rsidRPr="009A4A4F" w14:paraId="7210B7FC" w14:textId="77777777" w:rsidTr="005E2040">
        <w:trPr>
          <w:cantSplit/>
        </w:trPr>
        <w:tc>
          <w:tcPr>
            <w:tcW w:w="2307" w:type="pct"/>
          </w:tcPr>
          <w:p w14:paraId="16FCAD0A" w14:textId="77777777" w:rsidR="00BC0E08" w:rsidRPr="009A4A4F" w:rsidRDefault="00BC0E08" w:rsidP="00BC0E08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68728E1" w14:textId="129CE2A1" w:rsidR="00BC0E08" w:rsidRPr="00CC7258" w:rsidRDefault="005E2040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97" w:type="pct"/>
            <w:vAlign w:val="bottom"/>
          </w:tcPr>
          <w:p w14:paraId="3A382E2F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8509107" w14:textId="200DE5DE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97" w:type="pct"/>
            <w:vAlign w:val="bottom"/>
          </w:tcPr>
          <w:p w14:paraId="65D865C0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9C45709" w14:textId="2A105F00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C4BB768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FC7E108" w14:textId="07BCEF98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5CB4" w:rsidRPr="009A4A4F" w14:paraId="72229F30" w14:textId="77777777" w:rsidTr="001A0A21">
        <w:trPr>
          <w:cantSplit/>
        </w:trPr>
        <w:tc>
          <w:tcPr>
            <w:tcW w:w="2307" w:type="pct"/>
          </w:tcPr>
          <w:p w14:paraId="066F34B6" w14:textId="77777777" w:rsidR="00BC0E08" w:rsidRPr="009A4A4F" w:rsidRDefault="00BC0E08" w:rsidP="00BC0E08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345EED3" w14:textId="523381C5" w:rsidR="00BC0E08" w:rsidRPr="00302065" w:rsidRDefault="00ED54ED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</w:t>
            </w:r>
            <w:r w:rsidR="00161BDA"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3020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5CE80425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3E412" w14:textId="1A400C3E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1,272</w:t>
            </w:r>
          </w:p>
        </w:tc>
        <w:tc>
          <w:tcPr>
            <w:tcW w:w="97" w:type="pct"/>
            <w:vAlign w:val="bottom"/>
          </w:tcPr>
          <w:p w14:paraId="66815E34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C07DEAA" w14:textId="5119417D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7" w:type="pct"/>
            <w:vAlign w:val="bottom"/>
          </w:tcPr>
          <w:p w14:paraId="24F5D735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64DCF9E" w14:textId="1CF14BD4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D5CB4" w:rsidRPr="009A4A4F" w14:paraId="0BBB722C" w14:textId="77777777" w:rsidTr="001A0A21">
        <w:trPr>
          <w:cantSplit/>
        </w:trPr>
        <w:tc>
          <w:tcPr>
            <w:tcW w:w="2307" w:type="pct"/>
          </w:tcPr>
          <w:p w14:paraId="3541D685" w14:textId="77777777" w:rsidR="00BC0E08" w:rsidRPr="009A4A4F" w:rsidRDefault="00BC0E08" w:rsidP="00BC0E0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F7D51" w14:textId="7E1CA0B1" w:rsidR="00BC0E08" w:rsidRPr="00302065" w:rsidRDefault="00ED54ED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</w:t>
            </w:r>
            <w:r w:rsidR="005E204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30206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68074D76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39B2E" w14:textId="0F61FDFC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1,328</w:t>
            </w:r>
          </w:p>
        </w:tc>
        <w:tc>
          <w:tcPr>
            <w:tcW w:w="97" w:type="pct"/>
            <w:vAlign w:val="bottom"/>
          </w:tcPr>
          <w:p w14:paraId="05D52275" w14:textId="77777777" w:rsidR="00BC0E08" w:rsidRPr="009A4A4F" w:rsidRDefault="00BC0E08" w:rsidP="00BC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7A7F6" w14:textId="4570899E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97" w:type="pct"/>
            <w:vAlign w:val="bottom"/>
          </w:tcPr>
          <w:p w14:paraId="411370D1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BE3B6" w14:textId="696291FE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</w:tr>
      <w:tr w:rsidR="009D5CB4" w:rsidRPr="009A4A4F" w14:paraId="7BBB01D2" w14:textId="77777777" w:rsidTr="001A0A21">
        <w:trPr>
          <w:cantSplit/>
        </w:trPr>
        <w:tc>
          <w:tcPr>
            <w:tcW w:w="2307" w:type="pct"/>
          </w:tcPr>
          <w:p w14:paraId="3117A62D" w14:textId="77777777" w:rsidR="00BC0E08" w:rsidRPr="009A4A4F" w:rsidRDefault="00BC0E08" w:rsidP="00BC0E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734EDBEB" w14:textId="77777777" w:rsidR="00BC0E08" w:rsidRPr="009A4A4F" w:rsidRDefault="00BC0E08" w:rsidP="001E2AB4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3357C2D4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8DA0D9D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70492EA0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28EB439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77A4D189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9076504" w14:textId="77777777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9A4A4F" w14:paraId="5E515BD2" w14:textId="77777777" w:rsidTr="001A0A21">
        <w:trPr>
          <w:cantSplit/>
        </w:trPr>
        <w:tc>
          <w:tcPr>
            <w:tcW w:w="2307" w:type="pct"/>
          </w:tcPr>
          <w:p w14:paraId="5041DE68" w14:textId="77777777" w:rsidR="00BC0E08" w:rsidRPr="009A4A4F" w:rsidRDefault="00BC0E08" w:rsidP="00BC0E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588" w:type="pct"/>
          </w:tcPr>
          <w:p w14:paraId="09FE2535" w14:textId="77777777" w:rsidR="00BC0E08" w:rsidRPr="009A4A4F" w:rsidRDefault="00BC0E08" w:rsidP="001E2AB4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75E62B88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20F2F9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7D1609F4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188CB21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7E583A3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AF7C51B" w14:textId="77777777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9A4A4F" w14:paraId="7BAEA1AF" w14:textId="77777777" w:rsidTr="001A0A21">
        <w:trPr>
          <w:cantSplit/>
        </w:trPr>
        <w:tc>
          <w:tcPr>
            <w:tcW w:w="2307" w:type="pct"/>
          </w:tcPr>
          <w:p w14:paraId="723C7E46" w14:textId="77777777" w:rsidR="00BC0E08" w:rsidRPr="009A4A4F" w:rsidRDefault="00BC0E08" w:rsidP="00BC0E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5C52E5B" w14:textId="327BEDC0" w:rsidR="00BC0E08" w:rsidRPr="009A4A4F" w:rsidRDefault="006D6915" w:rsidP="006D6915">
            <w:pPr>
              <w:pStyle w:val="acctfourfigures"/>
              <w:tabs>
                <w:tab w:val="clear" w:pos="765"/>
                <w:tab w:val="decimal" w:pos="730"/>
                <w:tab w:val="decimal" w:pos="763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</w:tcPr>
          <w:p w14:paraId="48901454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5A68A7FD" w14:textId="2A46C686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</w:tcPr>
          <w:p w14:paraId="7C018E11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2B4175D" w14:textId="1EE6FF5D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3,668</w:t>
            </w:r>
          </w:p>
        </w:tc>
        <w:tc>
          <w:tcPr>
            <w:tcW w:w="97" w:type="pct"/>
          </w:tcPr>
          <w:p w14:paraId="31F127EC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B955A1C" w14:textId="3FCDED69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7,166</w:t>
            </w:r>
          </w:p>
        </w:tc>
      </w:tr>
      <w:tr w:rsidR="009D5CB4" w:rsidRPr="009A4A4F" w14:paraId="7B92FB7E" w14:textId="77777777" w:rsidTr="001A0A21">
        <w:trPr>
          <w:cantSplit/>
        </w:trPr>
        <w:tc>
          <w:tcPr>
            <w:tcW w:w="2307" w:type="pct"/>
          </w:tcPr>
          <w:p w14:paraId="757DBBA5" w14:textId="77777777" w:rsidR="00BC0E08" w:rsidRPr="009A4A4F" w:rsidRDefault="00BC0E08" w:rsidP="00BC0E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7394998E" w14:textId="77777777" w:rsidR="00BC0E08" w:rsidRPr="009A4A4F" w:rsidRDefault="00BC0E08" w:rsidP="001E2AB4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6D3DD17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28D5829D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220090E9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0AC40640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D30834B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69299701" w14:textId="77777777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9A4A4F" w14:paraId="3FF4B1BD" w14:textId="77777777" w:rsidTr="001A0A21">
        <w:trPr>
          <w:cantSplit/>
        </w:trPr>
        <w:tc>
          <w:tcPr>
            <w:tcW w:w="2307" w:type="pct"/>
          </w:tcPr>
          <w:p w14:paraId="50C713D3" w14:textId="77777777" w:rsidR="00BC0E08" w:rsidRPr="009A4A4F" w:rsidRDefault="00BC0E08" w:rsidP="00BC0E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005053A8" w14:textId="77777777" w:rsidR="00BC0E08" w:rsidRPr="009A4A4F" w:rsidRDefault="00BC0E08" w:rsidP="001E2AB4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4A60AE1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0FC3215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361A1769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200F16F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93B0472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8264A15" w14:textId="77777777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9A4A4F" w14:paraId="77F4919A" w14:textId="77777777" w:rsidTr="001A0A21">
        <w:trPr>
          <w:cantSplit/>
        </w:trPr>
        <w:tc>
          <w:tcPr>
            <w:tcW w:w="2307" w:type="pct"/>
          </w:tcPr>
          <w:p w14:paraId="29537CA6" w14:textId="77777777" w:rsidR="00BC0E08" w:rsidRPr="009A4A4F" w:rsidRDefault="00BC0E08" w:rsidP="00BC0E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88" w:type="pct"/>
          </w:tcPr>
          <w:p w14:paraId="02E1AFBF" w14:textId="553EE32B" w:rsidR="00BC0E08" w:rsidRPr="009A4A4F" w:rsidRDefault="00A12C5A" w:rsidP="00A12C5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2,801</w:t>
            </w:r>
          </w:p>
        </w:tc>
        <w:tc>
          <w:tcPr>
            <w:tcW w:w="97" w:type="pct"/>
          </w:tcPr>
          <w:p w14:paraId="271FD1C9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ABFC39F" w14:textId="02D4C6E4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2,885</w:t>
            </w:r>
          </w:p>
        </w:tc>
        <w:tc>
          <w:tcPr>
            <w:tcW w:w="97" w:type="pct"/>
          </w:tcPr>
          <w:p w14:paraId="79C06CB2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616E2DF" w14:textId="1EDF595F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170A68BE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56111CD" w14:textId="27A27C7A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5CB4" w:rsidRPr="009A4A4F" w14:paraId="2D4073A2" w14:textId="77777777" w:rsidTr="001A0A21">
        <w:trPr>
          <w:cantSplit/>
        </w:trPr>
        <w:tc>
          <w:tcPr>
            <w:tcW w:w="2307" w:type="pct"/>
          </w:tcPr>
          <w:p w14:paraId="7C82C09F" w14:textId="77777777" w:rsidR="00BC0E08" w:rsidRPr="009A4A4F" w:rsidRDefault="00BC0E08" w:rsidP="00BC0E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3F248162" w14:textId="47AFE409" w:rsidR="00BC0E08" w:rsidRPr="009A4A4F" w:rsidRDefault="00A12C5A" w:rsidP="00A12C5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76845C8C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EDF5FCB" w14:textId="7B3F07C3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6A6ACF2D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E9AE8C9" w14:textId="79744908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</w:tcPr>
          <w:p w14:paraId="37E12F07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4D5E85F" w14:textId="2B123DA4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D5CB4" w:rsidRPr="009A4A4F" w14:paraId="21C6ADA4" w14:textId="77777777" w:rsidTr="001A0A21">
        <w:trPr>
          <w:cantSplit/>
        </w:trPr>
        <w:tc>
          <w:tcPr>
            <w:tcW w:w="2307" w:type="pct"/>
          </w:tcPr>
          <w:p w14:paraId="1CA0CFA4" w14:textId="77777777" w:rsidR="00BC0E08" w:rsidRPr="009A4A4F" w:rsidRDefault="00BC0E08" w:rsidP="00BC0E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04A8C7C" w14:textId="7DDD139D" w:rsidR="00BC0E08" w:rsidRPr="009A4A4F" w:rsidRDefault="00A12C5A" w:rsidP="00A12C5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11,8</w:t>
            </w:r>
            <w:r w:rsidR="00161BDA"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</w:p>
        </w:tc>
        <w:tc>
          <w:tcPr>
            <w:tcW w:w="97" w:type="pct"/>
          </w:tcPr>
          <w:p w14:paraId="26FC5CF2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8678F8" w14:textId="4426844C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11,317</w:t>
            </w:r>
          </w:p>
        </w:tc>
        <w:tc>
          <w:tcPr>
            <w:tcW w:w="97" w:type="pct"/>
          </w:tcPr>
          <w:p w14:paraId="53DB9FC1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B8C8AE7" w14:textId="35AAD69D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7" w:type="pct"/>
          </w:tcPr>
          <w:p w14:paraId="49B986F3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D7AF99B" w14:textId="4C75CFA3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9D5CB4" w:rsidRPr="009A4A4F" w14:paraId="2FC7F38E" w14:textId="77777777" w:rsidTr="001A0A21">
        <w:trPr>
          <w:cantSplit/>
          <w:trHeight w:val="343"/>
        </w:trPr>
        <w:tc>
          <w:tcPr>
            <w:tcW w:w="2307" w:type="pct"/>
          </w:tcPr>
          <w:p w14:paraId="5E0029A5" w14:textId="77777777" w:rsidR="00BC0E08" w:rsidRPr="009A4A4F" w:rsidRDefault="00BC0E08" w:rsidP="00BC0E08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74A7A34" w14:textId="17176D55" w:rsidR="00BC0E08" w:rsidRPr="009A4A4F" w:rsidRDefault="00A12C5A" w:rsidP="00A12C5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14,6</w:t>
            </w:r>
            <w:r w:rsidR="00161BDA"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</w:t>
            </w:r>
          </w:p>
        </w:tc>
        <w:tc>
          <w:tcPr>
            <w:tcW w:w="97" w:type="pct"/>
          </w:tcPr>
          <w:p w14:paraId="0F3EFFE0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EEAE5D3" w14:textId="78E5835F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14,202</w:t>
            </w:r>
          </w:p>
        </w:tc>
        <w:tc>
          <w:tcPr>
            <w:tcW w:w="97" w:type="pct"/>
          </w:tcPr>
          <w:p w14:paraId="147FCB5D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95E12" w14:textId="4C12BA0B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97" w:type="pct"/>
          </w:tcPr>
          <w:p w14:paraId="4D8A7D41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4009A" w14:textId="72064D4F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  <w:tr w:rsidR="009D5CB4" w:rsidRPr="009A4A4F" w14:paraId="18D84B14" w14:textId="77777777" w:rsidTr="001A0A21">
        <w:trPr>
          <w:cantSplit/>
        </w:trPr>
        <w:tc>
          <w:tcPr>
            <w:tcW w:w="2307" w:type="pct"/>
          </w:tcPr>
          <w:p w14:paraId="24D75FBC" w14:textId="77777777" w:rsidR="00BC0E08" w:rsidRPr="009A4A4F" w:rsidRDefault="00BC0E08" w:rsidP="00BC0E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5807E45" w14:textId="77777777" w:rsidR="00BC0E08" w:rsidRPr="009A4A4F" w:rsidRDefault="00BC0E08" w:rsidP="001E2AB4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5D790823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73A1649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A75B3C1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7DC6A8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43B092E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7DBDDCA" w14:textId="77777777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9A4A4F" w14:paraId="75E775D8" w14:textId="77777777" w:rsidTr="001A0A21">
        <w:trPr>
          <w:cantSplit/>
        </w:trPr>
        <w:tc>
          <w:tcPr>
            <w:tcW w:w="2307" w:type="pct"/>
          </w:tcPr>
          <w:p w14:paraId="3CC4F6B0" w14:textId="77777777" w:rsidR="00BC0E08" w:rsidRPr="009A4A4F" w:rsidRDefault="00BC0E08" w:rsidP="00BC0E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รายได้ค่าเช่ารอรับรู้</w:t>
            </w:r>
          </w:p>
        </w:tc>
        <w:tc>
          <w:tcPr>
            <w:tcW w:w="588" w:type="pct"/>
            <w:vAlign w:val="bottom"/>
          </w:tcPr>
          <w:p w14:paraId="6B388F28" w14:textId="77777777" w:rsidR="00BC0E08" w:rsidRPr="009A4A4F" w:rsidRDefault="00BC0E08" w:rsidP="001E2AB4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3D8EDD6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42911C4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169B831E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701D37D" w14:textId="77777777" w:rsidR="00BC0E08" w:rsidRPr="009A4A4F" w:rsidRDefault="00BC0E08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C1B4816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DA9607D" w14:textId="77777777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9A4A4F" w14:paraId="2D4AD864" w14:textId="77777777" w:rsidTr="001A0A21">
        <w:trPr>
          <w:cantSplit/>
        </w:trPr>
        <w:tc>
          <w:tcPr>
            <w:tcW w:w="2307" w:type="pct"/>
          </w:tcPr>
          <w:p w14:paraId="4BA0E8E3" w14:textId="77777777" w:rsidR="00BC0E08" w:rsidRPr="009A4A4F" w:rsidRDefault="00BC0E08" w:rsidP="00BC0E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132B65" w14:textId="769F5E56" w:rsidR="00BC0E08" w:rsidRPr="009A4A4F" w:rsidRDefault="00ED54ED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5,255</w:t>
            </w:r>
          </w:p>
        </w:tc>
        <w:tc>
          <w:tcPr>
            <w:tcW w:w="97" w:type="pct"/>
            <w:vAlign w:val="bottom"/>
          </w:tcPr>
          <w:p w14:paraId="3574C737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5C0B56D4" w14:textId="166D6CDC" w:rsidR="00BC0E08" w:rsidRPr="009A4A4F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5,296</w:t>
            </w:r>
          </w:p>
        </w:tc>
        <w:tc>
          <w:tcPr>
            <w:tcW w:w="97" w:type="pct"/>
            <w:vAlign w:val="bottom"/>
          </w:tcPr>
          <w:p w14:paraId="3A0EF8A7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B65FF40" w14:textId="05782638" w:rsidR="00BC0E08" w:rsidRPr="009A4A4F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2FE1942" w14:textId="77777777" w:rsidR="00BC0E08" w:rsidRPr="009A4A4F" w:rsidRDefault="00BC0E08" w:rsidP="00BC0E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291BDF1B" w14:textId="424373FF" w:rsidR="00BC0E08" w:rsidRPr="009A4A4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A0A21" w:rsidRPr="00D62F04" w14:paraId="389125F9" w14:textId="77777777" w:rsidTr="001A0A21">
        <w:trPr>
          <w:cantSplit/>
        </w:trPr>
        <w:tc>
          <w:tcPr>
            <w:tcW w:w="2307" w:type="pct"/>
            <w:shd w:val="clear" w:color="auto" w:fill="auto"/>
          </w:tcPr>
          <w:p w14:paraId="3E378E2F" w14:textId="04599227" w:rsidR="001A0A21" w:rsidRPr="00D62F04" w:rsidRDefault="001A0A21" w:rsidP="00BC0E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4568147" w14:textId="77777777" w:rsidR="001A0A21" w:rsidRPr="00D62F04" w:rsidRDefault="001A0A21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35AA89B0" w14:textId="77777777" w:rsidR="001A0A21" w:rsidRPr="00D62F04" w:rsidRDefault="001A0A21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A70F961" w14:textId="77777777" w:rsidR="001A0A21" w:rsidRPr="00D62F04" w:rsidRDefault="001A0A21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B1BF348" w14:textId="77777777" w:rsidR="001A0A21" w:rsidRPr="00D62F04" w:rsidRDefault="001A0A21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50B9FE" w14:textId="77777777" w:rsidR="001A0A21" w:rsidRPr="00D62F04" w:rsidRDefault="001A0A21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5FC1EE4" w14:textId="77777777" w:rsidR="001A0A21" w:rsidRPr="00D62F04" w:rsidRDefault="001A0A21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439CD99" w14:textId="77777777" w:rsidR="001A0A21" w:rsidRPr="00D62F04" w:rsidRDefault="001A0A21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662482" w14:paraId="3A361653" w14:textId="77777777" w:rsidTr="001A0A21">
        <w:trPr>
          <w:cantSplit/>
        </w:trPr>
        <w:tc>
          <w:tcPr>
            <w:tcW w:w="2307" w:type="pct"/>
          </w:tcPr>
          <w:p w14:paraId="5E0DF82E" w14:textId="77777777" w:rsidR="00BC0E08" w:rsidRPr="00662482" w:rsidRDefault="00BC0E08" w:rsidP="00BC0E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88" w:type="pct"/>
            <w:vAlign w:val="bottom"/>
          </w:tcPr>
          <w:p w14:paraId="58F6D427" w14:textId="52A8367F" w:rsidR="00BC0E08" w:rsidRPr="00ED54ED" w:rsidRDefault="00ED54ED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4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1035B509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76EDE14" w14:textId="3643F556" w:rsidR="00BC0E08" w:rsidRPr="00662482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734A8DDD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E314702" w14:textId="6DC00E28" w:rsidR="00BC0E08" w:rsidRPr="00662482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97" w:type="pct"/>
            <w:vAlign w:val="bottom"/>
          </w:tcPr>
          <w:p w14:paraId="137DC49D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AEC66F1" w14:textId="59C39BD6" w:rsidR="00BC0E08" w:rsidRPr="00662482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9D5CB4" w:rsidRPr="00662482" w14:paraId="6008D9F2" w14:textId="77777777" w:rsidTr="001A0A21">
        <w:trPr>
          <w:cantSplit/>
        </w:trPr>
        <w:tc>
          <w:tcPr>
            <w:tcW w:w="2307" w:type="pct"/>
          </w:tcPr>
          <w:p w14:paraId="480341C6" w14:textId="77777777" w:rsidR="00BC0E08" w:rsidRPr="00662482" w:rsidRDefault="00BC0E08" w:rsidP="00BC0E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3FFF17AE" w14:textId="1A3F8E37" w:rsidR="00BC0E08" w:rsidRPr="00ED54ED" w:rsidRDefault="00ED54ED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4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83C4461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B1812BA" w14:textId="53F9A83C" w:rsidR="00BC0E08" w:rsidRPr="001A0A21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5937370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4C071EB" w14:textId="7BEBFC01" w:rsidR="00BC0E08" w:rsidRPr="00662482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" w:type="pct"/>
            <w:vAlign w:val="bottom"/>
          </w:tcPr>
          <w:p w14:paraId="45DF233B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C5766A0" w14:textId="2DDE9D5D" w:rsidR="00BC0E08" w:rsidRPr="00662482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D5CB4" w:rsidRPr="00662482" w14:paraId="099DDB6A" w14:textId="77777777" w:rsidTr="001A0A21">
        <w:trPr>
          <w:cantSplit/>
        </w:trPr>
        <w:tc>
          <w:tcPr>
            <w:tcW w:w="2307" w:type="pct"/>
          </w:tcPr>
          <w:p w14:paraId="4E9E003D" w14:textId="77777777" w:rsidR="00BC0E08" w:rsidRPr="00662482" w:rsidRDefault="00BC0E08" w:rsidP="00BC0E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8" w:type="pct"/>
            <w:vAlign w:val="bottom"/>
          </w:tcPr>
          <w:p w14:paraId="1E7C1082" w14:textId="08F43164" w:rsidR="00BC0E08" w:rsidRPr="00ED54ED" w:rsidRDefault="00ED54ED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54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  <w:tc>
          <w:tcPr>
            <w:tcW w:w="97" w:type="pct"/>
            <w:vAlign w:val="bottom"/>
          </w:tcPr>
          <w:p w14:paraId="189217BB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37A525DE" w14:textId="4BCB56B1" w:rsidR="00BC0E08" w:rsidRPr="001A0A21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</w:t>
            </w:r>
          </w:p>
        </w:tc>
        <w:tc>
          <w:tcPr>
            <w:tcW w:w="97" w:type="pct"/>
            <w:vAlign w:val="bottom"/>
          </w:tcPr>
          <w:p w14:paraId="55AA93AF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BF078D8" w14:textId="272FACB9" w:rsidR="00BC0E08" w:rsidRPr="00662482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358A8E6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B543C66" w14:textId="6C264FCA" w:rsidR="00BC0E08" w:rsidRPr="00662482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5CB4" w:rsidRPr="00662482" w14:paraId="276F46E3" w14:textId="77777777" w:rsidTr="001A0A21">
        <w:trPr>
          <w:cantSplit/>
        </w:trPr>
        <w:tc>
          <w:tcPr>
            <w:tcW w:w="2307" w:type="pct"/>
          </w:tcPr>
          <w:p w14:paraId="07F73A7E" w14:textId="77777777" w:rsidR="00BC0E08" w:rsidRPr="00662482" w:rsidRDefault="00BC0E08" w:rsidP="00BC0E08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28BA41A" w14:textId="724937E8" w:rsidR="00BC0E08" w:rsidRPr="00ED54ED" w:rsidRDefault="00ED54ED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4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97" w:type="pct"/>
            <w:vAlign w:val="bottom"/>
          </w:tcPr>
          <w:p w14:paraId="3223595B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127BEB8" w14:textId="1C659583" w:rsidR="00BC0E08" w:rsidRPr="001A0A21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7" w:type="pct"/>
            <w:vAlign w:val="bottom"/>
          </w:tcPr>
          <w:p w14:paraId="3CCC5756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63F4474" w14:textId="6B020082" w:rsidR="00BC0E08" w:rsidRPr="00662482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431D12F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632D702" w14:textId="07165FF9" w:rsidR="00BC0E08" w:rsidRPr="00662482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5CB4" w:rsidRPr="00662482" w14:paraId="3A9C766F" w14:textId="77777777" w:rsidTr="001A0A21">
        <w:trPr>
          <w:cantSplit/>
        </w:trPr>
        <w:tc>
          <w:tcPr>
            <w:tcW w:w="2307" w:type="pct"/>
          </w:tcPr>
          <w:p w14:paraId="72FF402A" w14:textId="77777777" w:rsidR="00BC0E08" w:rsidRPr="00662482" w:rsidRDefault="00BC0E08" w:rsidP="00BC0E08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D72F5" w14:textId="624A4501" w:rsidR="00BC0E08" w:rsidRPr="00ED54ED" w:rsidRDefault="00ED54ED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4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73</w:t>
            </w:r>
          </w:p>
        </w:tc>
        <w:tc>
          <w:tcPr>
            <w:tcW w:w="97" w:type="pct"/>
            <w:vAlign w:val="bottom"/>
          </w:tcPr>
          <w:p w14:paraId="474009D4" w14:textId="77777777" w:rsidR="00BC0E08" w:rsidRPr="001A0A21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E846" w14:textId="3806FDA9" w:rsidR="00BC0E08" w:rsidRPr="001A0A21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154</w:t>
            </w:r>
          </w:p>
        </w:tc>
        <w:tc>
          <w:tcPr>
            <w:tcW w:w="97" w:type="pct"/>
            <w:vAlign w:val="bottom"/>
          </w:tcPr>
          <w:p w14:paraId="096CB29B" w14:textId="77777777" w:rsidR="00BC0E08" w:rsidRPr="001A0A21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C8A73" w14:textId="4425FA82" w:rsidR="00BC0E08" w:rsidRPr="001A0A21" w:rsidRDefault="009E4BF5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97" w:type="pct"/>
            <w:vAlign w:val="bottom"/>
          </w:tcPr>
          <w:p w14:paraId="3E2822B6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87E27" w14:textId="5EFCEAEF" w:rsidR="00BC0E08" w:rsidRPr="00A311FD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11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</w:tr>
      <w:tr w:rsidR="00805012" w:rsidRPr="00662482" w14:paraId="32BC5EA5" w14:textId="77777777" w:rsidTr="00805012">
        <w:trPr>
          <w:cantSplit/>
        </w:trPr>
        <w:tc>
          <w:tcPr>
            <w:tcW w:w="2307" w:type="pct"/>
          </w:tcPr>
          <w:p w14:paraId="2C1A48D2" w14:textId="77777777" w:rsidR="00805012" w:rsidRPr="00662482" w:rsidRDefault="00805012" w:rsidP="00BC0E08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0768690C" w14:textId="77777777" w:rsidR="00805012" w:rsidRPr="00ED54ED" w:rsidRDefault="00805012" w:rsidP="00ED54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4B92B325" w14:textId="77777777" w:rsidR="00805012" w:rsidRPr="001A0A21" w:rsidRDefault="00805012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55EF7EB6" w14:textId="77777777" w:rsidR="00805012" w:rsidRPr="001A0A21" w:rsidRDefault="00805012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FDCF803" w14:textId="77777777" w:rsidR="00805012" w:rsidRPr="001A0A21" w:rsidRDefault="00805012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B237A82" w14:textId="77777777" w:rsidR="00805012" w:rsidRDefault="00805012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5B1FAAE3" w14:textId="77777777" w:rsidR="00805012" w:rsidRPr="00662482" w:rsidRDefault="00805012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68EBA240" w14:textId="77777777" w:rsidR="00805012" w:rsidRPr="00A311FD" w:rsidRDefault="00805012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5CB4" w:rsidRPr="00662482" w14:paraId="7646948D" w14:textId="77777777" w:rsidTr="001A0A21">
        <w:trPr>
          <w:cantSplit/>
        </w:trPr>
        <w:tc>
          <w:tcPr>
            <w:tcW w:w="2307" w:type="pct"/>
          </w:tcPr>
          <w:p w14:paraId="7580A256" w14:textId="77777777" w:rsidR="00BC0E08" w:rsidRPr="00662482" w:rsidRDefault="00BC0E08" w:rsidP="00BC0E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588" w:type="pct"/>
          </w:tcPr>
          <w:p w14:paraId="62E0C66F" w14:textId="77777777" w:rsidR="00BC0E08" w:rsidRPr="001E2AB4" w:rsidRDefault="00BC0E08" w:rsidP="001E2AB4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642980A4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2738F822" w14:textId="77777777" w:rsidR="00BC0E08" w:rsidRPr="001A0A21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4F94010C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F91B3F" w14:textId="77777777" w:rsidR="00BC0E08" w:rsidRPr="001A0A21" w:rsidRDefault="00BC0E08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E9743B0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C0C7DE5" w14:textId="77777777" w:rsidR="00BC0E08" w:rsidRPr="0014495F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CB4" w:rsidRPr="00662482" w14:paraId="4D7C4150" w14:textId="77777777" w:rsidTr="001A0A21">
        <w:trPr>
          <w:cantSplit/>
        </w:trPr>
        <w:tc>
          <w:tcPr>
            <w:tcW w:w="2307" w:type="pct"/>
          </w:tcPr>
          <w:p w14:paraId="0CBDE7AD" w14:textId="77777777" w:rsidR="00BC0E08" w:rsidRPr="00662482" w:rsidRDefault="00BC0E08" w:rsidP="00BC0E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C6D9476" w14:textId="719C021C" w:rsidR="00BC0E08" w:rsidRPr="00711339" w:rsidRDefault="00AA2C03" w:rsidP="0071133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711339" w:rsidRPr="0071133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</w:t>
            </w:r>
          </w:p>
        </w:tc>
        <w:tc>
          <w:tcPr>
            <w:tcW w:w="97" w:type="pct"/>
          </w:tcPr>
          <w:p w14:paraId="42E5710C" w14:textId="77777777" w:rsidR="00BC0E08" w:rsidRPr="001A0A21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72EAEB3" w14:textId="08FC7D7C" w:rsidR="00BC0E08" w:rsidRPr="001A0A21" w:rsidRDefault="00BC0E08" w:rsidP="001A0A2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341</w:t>
            </w:r>
          </w:p>
        </w:tc>
        <w:tc>
          <w:tcPr>
            <w:tcW w:w="97" w:type="pct"/>
          </w:tcPr>
          <w:p w14:paraId="54F104F5" w14:textId="77777777" w:rsidR="00BC0E08" w:rsidRPr="001A0A21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D5815A1" w14:textId="7C0CCD92" w:rsidR="00BC0E08" w:rsidRPr="001A0A21" w:rsidRDefault="00AA2C03" w:rsidP="001A0A2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E4B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97" w:type="pct"/>
          </w:tcPr>
          <w:p w14:paraId="7742872B" w14:textId="77777777" w:rsidR="00BC0E08" w:rsidRPr="00662482" w:rsidRDefault="00BC0E08" w:rsidP="00BC0E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E4879FA" w14:textId="1A851A74" w:rsidR="00BC0E08" w:rsidRPr="00A311FD" w:rsidRDefault="00BC0E08" w:rsidP="0014495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11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</w:p>
        </w:tc>
      </w:tr>
    </w:tbl>
    <w:p w14:paraId="32E27D92" w14:textId="77777777" w:rsidR="00BC0E08" w:rsidRPr="00123AFC" w:rsidRDefault="00BC0E08" w:rsidP="00BC0E08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E35E8B" w14:textId="77777777" w:rsidR="009030AC" w:rsidRPr="005B380D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2AAEC979" w14:textId="77777777" w:rsidR="009030AC" w:rsidRPr="00123AFC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73EBAB" w14:textId="22549189" w:rsidR="009030AC" w:rsidRPr="005B380D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254C5">
        <w:rPr>
          <w:rFonts w:asciiTheme="majorBidi" w:hAnsiTheme="majorBidi" w:cstheme="majorBidi"/>
          <w:sz w:val="28"/>
          <w:szCs w:val="28"/>
        </w:rPr>
        <w:t>3</w:t>
      </w:r>
      <w:r w:rsidR="00346BFB">
        <w:rPr>
          <w:rFonts w:asciiTheme="majorBidi" w:hAnsiTheme="majorBidi" w:cstheme="majorBidi"/>
          <w:sz w:val="28"/>
          <w:szCs w:val="28"/>
        </w:rPr>
        <w:t>1</w:t>
      </w:r>
      <w:r w:rsidR="002254C5">
        <w:rPr>
          <w:rFonts w:asciiTheme="majorBidi" w:hAnsiTheme="majorBidi" w:cstheme="majorBidi"/>
          <w:sz w:val="28"/>
          <w:szCs w:val="28"/>
        </w:rPr>
        <w:t xml:space="preserve"> </w:t>
      </w:r>
      <w:r w:rsidR="00346BF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793289" w:rsidRPr="005B380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</w:rPr>
        <w:t>256</w:t>
      </w:r>
      <w:r w:rsidR="00346BFB">
        <w:rPr>
          <w:rFonts w:asciiTheme="majorBidi" w:hAnsiTheme="majorBidi" w:cstheme="majorBidi"/>
          <w:sz w:val="28"/>
          <w:szCs w:val="28"/>
        </w:rPr>
        <w:t>6</w:t>
      </w:r>
      <w:r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บริษัทเป็นผู้ค้ำประกันวงเงินสินเชื่อจากสถาบันการเงินหลายแห่งให้แก่กิจการที่เกี่ยวข้องกัน</w:t>
      </w:r>
      <w:r w:rsidR="005A553C">
        <w:rPr>
          <w:rFonts w:asciiTheme="majorBidi" w:hAnsiTheme="majorBidi" w:cstheme="majorBidi"/>
          <w:sz w:val="28"/>
          <w:szCs w:val="28"/>
        </w:rPr>
        <w:br/>
      </w:r>
      <w:r w:rsidRPr="005B380D">
        <w:rPr>
          <w:rFonts w:asciiTheme="majorBidi" w:hAnsiTheme="majorBidi" w:cstheme="majorBidi"/>
          <w:sz w:val="28"/>
          <w:szCs w:val="28"/>
          <w:cs/>
        </w:rPr>
        <w:t>หลายแห่ง เป็นจำนว</w:t>
      </w:r>
      <w:r w:rsidRPr="009E4BF5">
        <w:rPr>
          <w:rFonts w:asciiTheme="majorBidi" w:hAnsiTheme="majorBidi" w:cstheme="majorBidi"/>
          <w:sz w:val="28"/>
          <w:szCs w:val="28"/>
          <w:cs/>
        </w:rPr>
        <w:t xml:space="preserve">นเงิน </w:t>
      </w:r>
      <w:r w:rsidR="009E4BF5" w:rsidRPr="009E4BF5">
        <w:rPr>
          <w:rFonts w:asciiTheme="majorBidi" w:hAnsiTheme="majorBidi" w:cstheme="majorBidi"/>
          <w:sz w:val="28"/>
          <w:szCs w:val="28"/>
        </w:rPr>
        <w:t xml:space="preserve">420 </w:t>
      </w:r>
      <w:r w:rsidRPr="009E4BF5">
        <w:rPr>
          <w:rFonts w:asciiTheme="majorBidi" w:hAnsiTheme="majorBidi" w:cstheme="majorBidi"/>
          <w:sz w:val="28"/>
          <w:szCs w:val="28"/>
          <w:cs/>
        </w:rPr>
        <w:t>ล้าน</w:t>
      </w:r>
      <w:r w:rsidRPr="005B380D">
        <w:rPr>
          <w:rFonts w:asciiTheme="majorBidi" w:hAnsiTheme="majorBidi" w:cstheme="majorBidi"/>
          <w:sz w:val="28"/>
          <w:szCs w:val="28"/>
          <w:cs/>
        </w:rPr>
        <w:t>บาท</w:t>
      </w:r>
    </w:p>
    <w:p w14:paraId="3F0D15F9" w14:textId="2FB1D370" w:rsidR="009030AC" w:rsidRPr="00123AFC" w:rsidRDefault="009030AC" w:rsidP="00A12C5A">
      <w:pPr>
        <w:jc w:val="thaiDistribute"/>
        <w:rPr>
          <w:rFonts w:asciiTheme="majorBidi" w:hAnsiTheme="majorBidi"/>
          <w:sz w:val="28"/>
          <w:szCs w:val="28"/>
          <w:cs/>
        </w:rPr>
      </w:pPr>
    </w:p>
    <w:p w14:paraId="1B12EDE7" w14:textId="4CD2FBAB" w:rsidR="009030AC" w:rsidRPr="009027A2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9027A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403D8A04" w14:textId="23C722FB" w:rsidR="009030AC" w:rsidRPr="00123AFC" w:rsidRDefault="009030AC" w:rsidP="005A350E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080"/>
        <w:gridCol w:w="181"/>
        <w:gridCol w:w="1799"/>
      </w:tblGrid>
      <w:tr w:rsidR="00E85561" w:rsidRPr="005B380D" w14:paraId="4FEDB2AB" w14:textId="77777777" w:rsidTr="00E85561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3BFCB4C" w14:textId="1D8BF21E" w:rsidR="00E85561" w:rsidRPr="00BC0E08" w:rsidRDefault="002254C5" w:rsidP="00794D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C0E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C0E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BC0E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มีนาคม </w:t>
            </w:r>
            <w:r w:rsidR="00BC0E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80" w:type="dxa"/>
          </w:tcPr>
          <w:p w14:paraId="4FE7115B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6E91A300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99" w:type="dxa"/>
          </w:tcPr>
          <w:p w14:paraId="64273A1F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85561" w:rsidRPr="005B380D" w14:paraId="2DC1E20D" w14:textId="77777777" w:rsidTr="00E85561">
        <w:trPr>
          <w:trHeight w:val="20"/>
          <w:tblHeader/>
        </w:trPr>
        <w:tc>
          <w:tcPr>
            <w:tcW w:w="5940" w:type="dxa"/>
          </w:tcPr>
          <w:p w14:paraId="6CEC2A2D" w14:textId="77777777" w:rsidR="00E85561" w:rsidRPr="005B380D" w:rsidRDefault="00E85561" w:rsidP="00794D2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AFB4E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1527BC06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</w:tcPr>
          <w:p w14:paraId="3065001B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C37B7" w:rsidRPr="005B380D" w14:paraId="613F36EF" w14:textId="77777777" w:rsidTr="00E85561">
        <w:trPr>
          <w:trHeight w:val="20"/>
        </w:trPr>
        <w:tc>
          <w:tcPr>
            <w:tcW w:w="5940" w:type="dxa"/>
          </w:tcPr>
          <w:p w14:paraId="70244A79" w14:textId="2487F7EA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080" w:type="dxa"/>
          </w:tcPr>
          <w:p w14:paraId="3B49FFF7" w14:textId="77777777" w:rsidR="006C37B7" w:rsidRPr="005B380D" w:rsidRDefault="006C37B7" w:rsidP="006C37B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0ED71E3" w14:textId="77777777" w:rsidR="006C37B7" w:rsidRPr="005B380D" w:rsidRDefault="006C37B7" w:rsidP="006C37B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5036CC0F" w14:textId="776D9DD1" w:rsidR="006C37B7" w:rsidRPr="005B380D" w:rsidRDefault="00361A29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C37B7" w:rsidRPr="005B380D" w14:paraId="0B186275" w14:textId="77777777" w:rsidTr="00E85561">
        <w:trPr>
          <w:trHeight w:val="20"/>
        </w:trPr>
        <w:tc>
          <w:tcPr>
            <w:tcW w:w="5940" w:type="dxa"/>
          </w:tcPr>
          <w:p w14:paraId="512B66B5" w14:textId="6F735E43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80" w:type="dxa"/>
          </w:tcPr>
          <w:p w14:paraId="09101F93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4A97FA82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4372183B" w14:textId="0EC12567" w:rsidR="006C37B7" w:rsidRPr="005B380D" w:rsidRDefault="00361A29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6C37B7" w:rsidRPr="005B380D" w14:paraId="277F0A54" w14:textId="77777777" w:rsidTr="00E85561">
        <w:trPr>
          <w:trHeight w:val="20"/>
        </w:trPr>
        <w:tc>
          <w:tcPr>
            <w:tcW w:w="5940" w:type="dxa"/>
          </w:tcPr>
          <w:p w14:paraId="4185DFDF" w14:textId="2D5BDD3A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อาคารและอุปกรณ์ - ราคาตามบัญชีสุทธิ</w:t>
            </w:r>
          </w:p>
        </w:tc>
        <w:tc>
          <w:tcPr>
            <w:tcW w:w="1080" w:type="dxa"/>
          </w:tcPr>
          <w:p w14:paraId="47EA3EC9" w14:textId="39DE9BFF" w:rsidR="006C37B7" w:rsidRPr="001F112D" w:rsidRDefault="0094523D" w:rsidP="006C37B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00777785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230DC46" w14:textId="2411118D" w:rsidR="006C37B7" w:rsidRPr="005B380D" w:rsidRDefault="00361A29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6C37B7" w:rsidRPr="005B380D" w14:paraId="7FB2C6AC" w14:textId="77777777" w:rsidTr="00E85561">
        <w:trPr>
          <w:trHeight w:val="20"/>
        </w:trPr>
        <w:tc>
          <w:tcPr>
            <w:tcW w:w="5940" w:type="dxa"/>
          </w:tcPr>
          <w:p w14:paraId="4FBBED86" w14:textId="22F16593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361A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</w:t>
            </w: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1080" w:type="dxa"/>
          </w:tcPr>
          <w:p w14:paraId="7794174A" w14:textId="7BBEB9F5" w:rsidR="006C37B7" w:rsidRPr="001F112D" w:rsidRDefault="0094523D" w:rsidP="001F112D">
            <w:pPr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074E5FBB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64BB477F" w14:textId="75ECBAF4" w:rsidR="006C37B7" w:rsidRPr="005B380D" w:rsidRDefault="00361A29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6C37B7" w:rsidRPr="005B380D" w14:paraId="5D09A58F" w14:textId="77777777" w:rsidTr="006C37B7">
        <w:trPr>
          <w:trHeight w:val="20"/>
        </w:trPr>
        <w:tc>
          <w:tcPr>
            <w:tcW w:w="5940" w:type="dxa"/>
          </w:tcPr>
          <w:p w14:paraId="087CB823" w14:textId="089BB443" w:rsidR="006C37B7" w:rsidRPr="006C37B7" w:rsidRDefault="006C37B7" w:rsidP="006C37B7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3B0CFBD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11E41E8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20D31642" w14:textId="3598ABE1" w:rsidR="006C37B7" w:rsidRPr="005B380D" w:rsidRDefault="00361A29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</w:tr>
      <w:tr w:rsidR="006C37B7" w:rsidRPr="005B380D" w14:paraId="5FB6B247" w14:textId="77777777" w:rsidTr="006C37B7">
        <w:trPr>
          <w:trHeight w:val="20"/>
        </w:trPr>
        <w:tc>
          <w:tcPr>
            <w:tcW w:w="5940" w:type="dxa"/>
          </w:tcPr>
          <w:p w14:paraId="56215902" w14:textId="56C627E5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58607772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07D32277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right w:val="nil"/>
            </w:tcBorders>
            <w:vAlign w:val="bottom"/>
          </w:tcPr>
          <w:p w14:paraId="49DDDEBC" w14:textId="6CB61B75" w:rsidR="006C37B7" w:rsidRPr="005B380D" w:rsidRDefault="00361A29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(336)</w:t>
            </w:r>
          </w:p>
        </w:tc>
      </w:tr>
    </w:tbl>
    <w:p w14:paraId="0019402E" w14:textId="2979A677" w:rsidR="00997B0B" w:rsidRDefault="00997B0B" w:rsidP="005A350E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AF3F9A0" w14:textId="77777777" w:rsidR="00997B0B" w:rsidRDefault="00997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E7026D1" w14:textId="274A30BF" w:rsidR="009030AC" w:rsidRPr="005B380D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</w:t>
      </w:r>
    </w:p>
    <w:p w14:paraId="3F8E00E2" w14:textId="60500F23" w:rsidR="009030AC" w:rsidRPr="00123AFC" w:rsidRDefault="009030AC" w:rsidP="005A3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14:paraId="468214FC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33E6E411" w14:textId="199E7AFE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3BC83D76" w14:textId="77777777" w:rsidR="00BC0E08" w:rsidRPr="00882F2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BEAB72E" w14:textId="77777777" w:rsidR="00BC0E08" w:rsidRPr="00882F2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14:paraId="235279BE" w14:textId="77777777" w:rsidTr="00882F21">
        <w:trPr>
          <w:cantSplit/>
        </w:trPr>
        <w:tc>
          <w:tcPr>
            <w:tcW w:w="5940" w:type="dxa"/>
          </w:tcPr>
          <w:p w14:paraId="076BE702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189FAF0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356CA06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23573" w14:paraId="0E5C9916" w14:textId="77777777" w:rsidTr="00882F21">
        <w:trPr>
          <w:cantSplit/>
        </w:trPr>
        <w:tc>
          <w:tcPr>
            <w:tcW w:w="5940" w:type="dxa"/>
          </w:tcPr>
          <w:p w14:paraId="72777C23" w14:textId="38348147" w:rsidR="00C23573" w:rsidRPr="009328BB" w:rsidRDefault="00C23573" w:rsidP="00C23573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CE24E83" w14:textId="77777777" w:rsidR="00C23573" w:rsidRDefault="00C23573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0EAE4E9" w14:textId="5DE9F10C" w:rsidR="00C23573" w:rsidRPr="00565B75" w:rsidRDefault="00565B75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2,981</w:t>
            </w:r>
          </w:p>
        </w:tc>
      </w:tr>
      <w:tr w:rsidR="00C23573" w14:paraId="2269935E" w14:textId="77777777" w:rsidTr="00882F21">
        <w:trPr>
          <w:cantSplit/>
        </w:trPr>
        <w:tc>
          <w:tcPr>
            <w:tcW w:w="5940" w:type="dxa"/>
            <w:hideMark/>
          </w:tcPr>
          <w:p w14:paraId="5614A27E" w14:textId="77777777" w:rsidR="00C23573" w:rsidRPr="00882F21" w:rsidRDefault="00C23573" w:rsidP="00C235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0AA9A41" w14:textId="77777777" w:rsidR="00C23573" w:rsidRPr="00882F21" w:rsidRDefault="00C23573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BECB1B0" w14:textId="38243A90" w:rsidR="00C23573" w:rsidRPr="009328BB" w:rsidRDefault="00565B75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</w:t>
            </w:r>
            <w:r w:rsidR="00A032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23573" w14:paraId="6BA2BE27" w14:textId="77777777" w:rsidTr="00882F21">
        <w:trPr>
          <w:cantSplit/>
        </w:trPr>
        <w:tc>
          <w:tcPr>
            <w:tcW w:w="5940" w:type="dxa"/>
            <w:hideMark/>
          </w:tcPr>
          <w:p w14:paraId="47473C3D" w14:textId="77777777" w:rsidR="00C23573" w:rsidRPr="00882F21" w:rsidRDefault="00C23573" w:rsidP="00C235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12DEC7C1" w14:textId="5BED3BA3" w:rsidR="00C23573" w:rsidRPr="00882F21" w:rsidRDefault="0094523D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07A1F78E" w14:textId="0CE12554" w:rsidR="00C23573" w:rsidRPr="00882F21" w:rsidRDefault="00565B75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(110)</w:t>
            </w:r>
          </w:p>
        </w:tc>
      </w:tr>
      <w:tr w:rsidR="00C23573" w14:paraId="69D31164" w14:textId="77777777" w:rsidTr="00882F21">
        <w:trPr>
          <w:cantSplit/>
        </w:trPr>
        <w:tc>
          <w:tcPr>
            <w:tcW w:w="5940" w:type="dxa"/>
            <w:hideMark/>
          </w:tcPr>
          <w:p w14:paraId="5D65C784" w14:textId="6ADCD8D0" w:rsidR="00C23573" w:rsidRPr="00882F21" w:rsidRDefault="00585615" w:rsidP="00C235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="00C23573"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4A3FBC8" w14:textId="77777777" w:rsidR="00C23573" w:rsidRPr="00882F21" w:rsidRDefault="00C23573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1FEDF8E" w14:textId="2D883789" w:rsidR="00C23573" w:rsidRPr="00882F21" w:rsidRDefault="00565B75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032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C23573" w14:paraId="61E736F6" w14:textId="77777777" w:rsidTr="00882F21">
        <w:trPr>
          <w:cantSplit/>
        </w:trPr>
        <w:tc>
          <w:tcPr>
            <w:tcW w:w="5940" w:type="dxa"/>
            <w:hideMark/>
          </w:tcPr>
          <w:p w14:paraId="614F1C1E" w14:textId="77777777" w:rsidR="00C23573" w:rsidRPr="00882F21" w:rsidRDefault="00C23573" w:rsidP="00C23573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32F68F3B" w14:textId="77777777" w:rsidR="00C23573" w:rsidRPr="00882F21" w:rsidRDefault="00C23573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7E1863A" w14:textId="26800DB8" w:rsidR="00C23573" w:rsidRPr="00882F21" w:rsidRDefault="00565B75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032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23573" w14:paraId="534C8432" w14:textId="77777777" w:rsidTr="00882F21">
        <w:trPr>
          <w:cantSplit/>
        </w:trPr>
        <w:tc>
          <w:tcPr>
            <w:tcW w:w="5940" w:type="dxa"/>
            <w:hideMark/>
          </w:tcPr>
          <w:p w14:paraId="7E3457AD" w14:textId="77777777" w:rsidR="00C23573" w:rsidRPr="00882F21" w:rsidRDefault="00C23573" w:rsidP="00C23573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9147FA9" w14:textId="77777777" w:rsidR="00C23573" w:rsidRPr="00882F21" w:rsidRDefault="00C23573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2723AF4" w14:textId="6D74F99A" w:rsidR="00C23573" w:rsidRPr="00882F21" w:rsidRDefault="00565B75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(1,57</w:t>
            </w:r>
            <w:r w:rsidR="00A032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A619AC3" w14:textId="0D7B1E02" w:rsidR="00E85561" w:rsidRPr="00123AFC" w:rsidRDefault="00E85561" w:rsidP="00AB12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ind w:left="540" w:right="-45"/>
        <w:rPr>
          <w:rFonts w:asciiTheme="majorBidi" w:hAnsiTheme="majorBidi" w:cstheme="majorBidi"/>
          <w:bCs/>
          <w:color w:val="0000FF"/>
          <w:sz w:val="28"/>
          <w:szCs w:val="28"/>
        </w:rPr>
      </w:pPr>
    </w:p>
    <w:p w14:paraId="47328B79" w14:textId="68EAC516" w:rsidR="009030AC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1197D734" w14:textId="77777777" w:rsidR="00882F21" w:rsidRPr="00123AFC" w:rsidRDefault="00882F21" w:rsidP="00882F21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14:paraId="00C773AE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683FF93D" w14:textId="699BD7E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79499982" w14:textId="77777777" w:rsidR="00BC0E08" w:rsidRPr="00882F2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17931633" w14:textId="77777777" w:rsidR="00BC0E08" w:rsidRPr="00882F2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C0E08" w14:paraId="11D69E98" w14:textId="77777777" w:rsidTr="00882F21">
        <w:trPr>
          <w:cantSplit/>
        </w:trPr>
        <w:tc>
          <w:tcPr>
            <w:tcW w:w="5940" w:type="dxa"/>
          </w:tcPr>
          <w:p w14:paraId="7EAD82D2" w14:textId="77777777" w:rsidR="00BC0E08" w:rsidRPr="00882F21" w:rsidRDefault="00BC0E08" w:rsidP="00BC0E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1809D5C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1E21CD88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C0E08" w14:paraId="26EFAD7E" w14:textId="77777777" w:rsidTr="00882F21">
        <w:trPr>
          <w:cantSplit/>
        </w:trPr>
        <w:tc>
          <w:tcPr>
            <w:tcW w:w="5940" w:type="dxa"/>
            <w:hideMark/>
          </w:tcPr>
          <w:p w14:paraId="718EEBEE" w14:textId="77777777" w:rsidR="00BC0E08" w:rsidRPr="00882F21" w:rsidRDefault="00BC0E08" w:rsidP="00BC0E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2FE0AF1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6F66E3B" w14:textId="73051039" w:rsidR="00BC0E08" w:rsidRPr="001119CE" w:rsidRDefault="00FC5539" w:rsidP="00BC0E08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856</w:t>
            </w:r>
          </w:p>
        </w:tc>
      </w:tr>
      <w:tr w:rsidR="00BC0E08" w14:paraId="182EDC7A" w14:textId="77777777" w:rsidTr="00882F21">
        <w:trPr>
          <w:cantSplit/>
        </w:trPr>
        <w:tc>
          <w:tcPr>
            <w:tcW w:w="5940" w:type="dxa"/>
            <w:hideMark/>
          </w:tcPr>
          <w:p w14:paraId="53DF8F5E" w14:textId="77777777" w:rsidR="00BC0E08" w:rsidRPr="00882F21" w:rsidRDefault="00BC0E08" w:rsidP="00BC0E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 - ราคาตามบัญชีสุทธิ</w:t>
            </w:r>
          </w:p>
        </w:tc>
        <w:tc>
          <w:tcPr>
            <w:tcW w:w="1170" w:type="dxa"/>
          </w:tcPr>
          <w:p w14:paraId="428BE5C3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0BFA30CD" w14:textId="25E260CD" w:rsidR="00BC0E08" w:rsidRPr="001119CE" w:rsidRDefault="00037941" w:rsidP="00BC0E08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65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01E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</w:tr>
      <w:tr w:rsidR="00BC0E08" w14:paraId="3C1D68D5" w14:textId="77777777" w:rsidTr="00882F21">
        <w:trPr>
          <w:cantSplit/>
        </w:trPr>
        <w:tc>
          <w:tcPr>
            <w:tcW w:w="5940" w:type="dxa"/>
            <w:hideMark/>
          </w:tcPr>
          <w:p w14:paraId="5739DD50" w14:textId="77777777" w:rsidR="00BC0E08" w:rsidRPr="00882F21" w:rsidRDefault="00BC0E08" w:rsidP="00BC0E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1EC340E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D95EFCD" w14:textId="13CB23A4" w:rsidR="00BC0E08" w:rsidRPr="001119CE" w:rsidRDefault="00037941" w:rsidP="00BC0E08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6578B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0E08" w14:paraId="119EBF5B" w14:textId="77777777" w:rsidTr="00882F21">
        <w:trPr>
          <w:cantSplit/>
        </w:trPr>
        <w:tc>
          <w:tcPr>
            <w:tcW w:w="5940" w:type="dxa"/>
            <w:hideMark/>
          </w:tcPr>
          <w:p w14:paraId="4F4B99A8" w14:textId="677E9597" w:rsidR="00BC0E08" w:rsidRPr="00882F21" w:rsidRDefault="00BC0E08" w:rsidP="00BC0E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C57DF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2252998D" w14:textId="5920CFCC" w:rsidR="00BC0E08" w:rsidRPr="00882F21" w:rsidRDefault="0094523D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55D96FB1" w14:textId="045493C9" w:rsidR="00BC0E08" w:rsidRPr="001119CE" w:rsidRDefault="00037941" w:rsidP="00BC0E08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(534)</w:t>
            </w:r>
          </w:p>
        </w:tc>
      </w:tr>
      <w:tr w:rsidR="00BC0E08" w14:paraId="6BE12C3B" w14:textId="77777777" w:rsidTr="00882F21">
        <w:trPr>
          <w:cantSplit/>
        </w:trPr>
        <w:tc>
          <w:tcPr>
            <w:tcW w:w="5940" w:type="dxa"/>
            <w:hideMark/>
          </w:tcPr>
          <w:p w14:paraId="121FC8AC" w14:textId="672389E1" w:rsidR="00BC0E08" w:rsidRPr="00882F21" w:rsidRDefault="00BC0E08" w:rsidP="00BC0E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8623451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A7DEC5B" w14:textId="217526B5" w:rsidR="00BC0E08" w:rsidRPr="001119CE" w:rsidRDefault="00037941" w:rsidP="00BC0E08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C0E08" w14:paraId="7EF08900" w14:textId="77777777" w:rsidTr="00882F21">
        <w:trPr>
          <w:cantSplit/>
        </w:trPr>
        <w:tc>
          <w:tcPr>
            <w:tcW w:w="5940" w:type="dxa"/>
            <w:hideMark/>
          </w:tcPr>
          <w:p w14:paraId="386AD715" w14:textId="77777777" w:rsidR="00BC0E08" w:rsidRPr="00882F21" w:rsidRDefault="00BC0E08" w:rsidP="00BC0E08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75CA2002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63AF5B2" w14:textId="2B11EF6F" w:rsidR="00BC0E08" w:rsidRPr="001119CE" w:rsidRDefault="00037941" w:rsidP="00BC0E08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</w:tr>
      <w:tr w:rsidR="00BC0E08" w14:paraId="32F85D0C" w14:textId="77777777" w:rsidTr="00882F21">
        <w:trPr>
          <w:cantSplit/>
        </w:trPr>
        <w:tc>
          <w:tcPr>
            <w:tcW w:w="5940" w:type="dxa"/>
            <w:hideMark/>
          </w:tcPr>
          <w:p w14:paraId="6CC4AEF2" w14:textId="77777777" w:rsidR="00BC0E08" w:rsidRPr="00882F21" w:rsidRDefault="00BC0E08" w:rsidP="00BC0E08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078741F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80BACFE" w14:textId="62379223" w:rsidR="00BC0E08" w:rsidRPr="001119CE" w:rsidRDefault="00A032D8" w:rsidP="00BC0E08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379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4511FABA" w14:textId="77777777" w:rsidR="00882F21" w:rsidRPr="00A41D92" w:rsidRDefault="00882F21" w:rsidP="009030AC">
      <w:pPr>
        <w:rPr>
          <w:sz w:val="28"/>
          <w:szCs w:val="28"/>
          <w:highlight w:val="cyan"/>
        </w:rPr>
      </w:pPr>
    </w:p>
    <w:p w14:paraId="41D4D73C" w14:textId="77777777" w:rsidR="009030AC" w:rsidRPr="005B380D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1D51FD5A" w14:textId="77777777" w:rsidR="009030AC" w:rsidRPr="00505BA4" w:rsidRDefault="009030AC" w:rsidP="009030AC">
      <w:pPr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8BBCF" w14:textId="41236E8A" w:rsidR="006D6915" w:rsidRPr="006D6915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6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กลุ่มบริษัทได้เข้าทำตั๋วสัญญาใช้เงิน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เงินเบิกเกินบัญชี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สัญญาเงินกู้ยืมระยะสั้น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15A4E" w:rsidRPr="00215A4E">
        <w:rPr>
          <w:rFonts w:asciiTheme="majorBidi" w:hAnsiTheme="majorBidi" w:cstheme="majorBidi" w:hint="cs"/>
          <w:sz w:val="28"/>
          <w:szCs w:val="28"/>
          <w:cs/>
          <w:lang w:val="en-US"/>
        </w:rPr>
        <w:t>เลตเตอร์ออฟเครดิต ทรัสต์รีซี</w:t>
      </w:r>
      <w:r w:rsidR="00215A4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</w:t>
      </w:r>
      <w:r w:rsidR="008D467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ระยะสั้น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ซึ่งมีกำหนดชำระคืนเมื่อทวงถามและภายในเดือน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มีนาคม </w:t>
      </w:r>
      <w:r w:rsidRPr="006D691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67</w:t>
      </w:r>
      <w:r w:rsidRPr="006D6915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</w:t>
      </w:r>
      <w:r w:rsidRPr="006D6915">
        <w:rPr>
          <w:rFonts w:asciiTheme="majorBidi" w:hAnsiTheme="majorBidi" w:cstheme="majorBidi"/>
          <w:sz w:val="28"/>
          <w:szCs w:val="28"/>
          <w:cs/>
          <w:lang w:bidi="th-TH"/>
        </w:rPr>
        <w:t>กเบี้ยคงที่และผันแปร</w:t>
      </w:r>
    </w:p>
    <w:p w14:paraId="2A09D8FB" w14:textId="77777777" w:rsidR="006D6915" w:rsidRPr="00505BA4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6D5D46C" w14:textId="64FFB942" w:rsidR="006D6915" w:rsidRPr="006D6915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6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กลุ่มบริษัทได้เข้าทำสัญญาเงินกู้ยืมระยะยาว</w:t>
      </w:r>
      <w:r w:rsidR="000A660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0A6605"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</w:t>
      </w:r>
      <w:r w:rsidR="000A660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ระยะยาว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ซึ่งมีกำหนดชำระคืนภายในปี</w:t>
      </w:r>
      <w:r w:rsidRPr="006D6915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2584</w:t>
      </w:r>
      <w:r w:rsidRPr="006D6915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</w:t>
      </w:r>
      <w:r w:rsidRPr="006D6915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6D6915">
        <w:rPr>
          <w:rFonts w:asciiTheme="majorBidi" w:hAnsiTheme="majorBidi" w:cstheme="majorBidi" w:hint="cs"/>
          <w:sz w:val="28"/>
          <w:szCs w:val="28"/>
          <w:cs/>
          <w:lang w:bidi="th-TH"/>
        </w:rPr>
        <w:t>คงที่และ</w:t>
      </w:r>
      <w:r w:rsidRPr="006D6915">
        <w:rPr>
          <w:rFonts w:asciiTheme="majorBidi" w:hAnsiTheme="majorBidi" w:cstheme="majorBidi"/>
          <w:sz w:val="28"/>
          <w:szCs w:val="28"/>
          <w:cs/>
          <w:lang w:bidi="th-TH"/>
        </w:rPr>
        <w:t>ผันแปร</w:t>
      </w:r>
    </w:p>
    <w:p w14:paraId="644318C3" w14:textId="77777777" w:rsidR="006D6915" w:rsidRPr="00505BA4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7E06356" w14:textId="315B7E07" w:rsidR="00BC0E08" w:rsidRDefault="006D6915" w:rsidP="00123AF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กลุ่มบริษัทมีสินทรัพย์ที่ใช้เป็นหลักประกันหนี้สิน ณ วันที่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มีนาคม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2566 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จำนวน </w:t>
      </w:r>
      <w:r w:rsidR="00D4414D">
        <w:rPr>
          <w:rFonts w:asciiTheme="majorBidi" w:hAnsiTheme="majorBidi" w:cstheme="majorBidi"/>
          <w:sz w:val="28"/>
          <w:szCs w:val="28"/>
          <w:lang w:val="en-US" w:bidi="th-TH"/>
        </w:rPr>
        <w:t>1,497</w:t>
      </w:r>
      <w:r w:rsidRPr="006D6915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</w:p>
    <w:p w14:paraId="71A9EB81" w14:textId="77777777" w:rsidR="00BC0E08" w:rsidRPr="005B380D" w:rsidRDefault="00BC0E08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</w:p>
    <w:p w14:paraId="513E8040" w14:textId="77777777" w:rsidR="009030AC" w:rsidRPr="00FC10CD" w:rsidRDefault="009030AC" w:rsidP="009030AC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26425C72" w14:textId="4445933A" w:rsidR="00AB12C6" w:rsidRPr="005B380D" w:rsidRDefault="00AB12C6" w:rsidP="0079143C">
      <w:pPr>
        <w:rPr>
          <w:rFonts w:asciiTheme="majorBidi" w:hAnsiTheme="majorBidi" w:cstheme="majorBidi"/>
          <w:sz w:val="28"/>
          <w:szCs w:val="28"/>
        </w:rPr>
        <w:sectPr w:rsidR="00AB12C6" w:rsidRPr="005B380D" w:rsidSect="006535AB">
          <w:headerReference w:type="default" r:id="rId8"/>
          <w:footerReference w:type="default" r:id="rId9"/>
          <w:pgSz w:w="11909" w:h="16834" w:code="9"/>
          <w:pgMar w:top="1152" w:right="1289" w:bottom="1152" w:left="1080" w:header="720" w:footer="720" w:gutter="0"/>
          <w:pgNumType w:start="13"/>
          <w:cols w:space="720"/>
          <w:docGrid w:linePitch="360"/>
        </w:sectPr>
      </w:pPr>
    </w:p>
    <w:p w14:paraId="030A7645" w14:textId="77777777" w:rsidR="009328BB" w:rsidRDefault="009328BB" w:rsidP="00794BC4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</w:tabs>
        <w:ind w:left="45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37007753" w14:textId="77777777" w:rsidR="00C5465A" w:rsidRPr="00FC10CD" w:rsidRDefault="00C5465A" w:rsidP="00C5465A">
      <w:pPr>
        <w:rPr>
          <w:sz w:val="20"/>
          <w:szCs w:val="20"/>
        </w:rPr>
      </w:pPr>
    </w:p>
    <w:tbl>
      <w:tblPr>
        <w:tblW w:w="1438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11"/>
        <w:gridCol w:w="981"/>
        <w:gridCol w:w="240"/>
        <w:gridCol w:w="1013"/>
        <w:gridCol w:w="236"/>
        <w:gridCol w:w="1042"/>
        <w:gridCol w:w="272"/>
        <w:gridCol w:w="1033"/>
        <w:gridCol w:w="270"/>
        <w:gridCol w:w="1008"/>
        <w:gridCol w:w="270"/>
        <w:gridCol w:w="1044"/>
        <w:gridCol w:w="323"/>
        <w:gridCol w:w="1047"/>
        <w:gridCol w:w="270"/>
        <w:gridCol w:w="1024"/>
      </w:tblGrid>
      <w:tr w:rsidR="00EB0721" w:rsidRPr="005B380D" w14:paraId="3275DDE7" w14:textId="77777777">
        <w:trPr>
          <w:trHeight w:val="74"/>
          <w:tblHeader/>
        </w:trPr>
        <w:tc>
          <w:tcPr>
            <w:tcW w:w="4311" w:type="dxa"/>
            <w:vAlign w:val="bottom"/>
          </w:tcPr>
          <w:p w14:paraId="27EE7017" w14:textId="77777777" w:rsidR="00EB0721" w:rsidRPr="005B380D" w:rsidRDefault="00EB0721" w:rsidP="00A12C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073" w:type="dxa"/>
            <w:gridSpan w:val="15"/>
          </w:tcPr>
          <w:p w14:paraId="1311F1CC" w14:textId="5EFE1BB0" w:rsidR="00EB0721" w:rsidRPr="005B380D" w:rsidRDefault="003B4B5E" w:rsidP="00A12C5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EB0721" w:rsidRPr="005B380D" w14:paraId="76169E9B" w14:textId="77777777" w:rsidTr="00F43823">
        <w:trPr>
          <w:trHeight w:val="74"/>
          <w:tblHeader/>
        </w:trPr>
        <w:tc>
          <w:tcPr>
            <w:tcW w:w="4311" w:type="dxa"/>
            <w:vAlign w:val="bottom"/>
          </w:tcPr>
          <w:p w14:paraId="69EA37FA" w14:textId="77777777" w:rsidR="00EB0721" w:rsidRPr="005B380D" w:rsidRDefault="00EB0721" w:rsidP="00EB07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34" w:type="dxa"/>
            <w:gridSpan w:val="3"/>
          </w:tcPr>
          <w:p w14:paraId="59726BE1" w14:textId="186EAA7D" w:rsidR="00EB0721" w:rsidRPr="005B380D" w:rsidRDefault="00EB0721" w:rsidP="00EB072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36" w:type="dxa"/>
          </w:tcPr>
          <w:p w14:paraId="15A16C76" w14:textId="77777777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7" w:type="dxa"/>
            <w:gridSpan w:val="3"/>
          </w:tcPr>
          <w:p w14:paraId="6CCA968C" w14:textId="688F4C28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32FE7517" w14:textId="77777777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22" w:type="dxa"/>
            <w:gridSpan w:val="3"/>
          </w:tcPr>
          <w:p w14:paraId="66DED37D" w14:textId="5C699710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323" w:type="dxa"/>
          </w:tcPr>
          <w:p w14:paraId="0D643DFA" w14:textId="77777777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1" w:type="dxa"/>
            <w:gridSpan w:val="3"/>
          </w:tcPr>
          <w:p w14:paraId="59AA51F2" w14:textId="59D5164E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EB0721" w:rsidRPr="005B380D" w14:paraId="66440F54" w14:textId="77777777" w:rsidTr="00F43823">
        <w:trPr>
          <w:trHeight w:val="74"/>
          <w:tblHeader/>
        </w:trPr>
        <w:tc>
          <w:tcPr>
            <w:tcW w:w="4311" w:type="dxa"/>
            <w:vAlign w:val="bottom"/>
          </w:tcPr>
          <w:p w14:paraId="6ECEA2A2" w14:textId="77777777" w:rsidR="00EB0721" w:rsidRPr="005B380D" w:rsidRDefault="00EB0721" w:rsidP="00EB0721">
            <w:pPr>
              <w:tabs>
                <w:tab w:val="clear" w:pos="227"/>
              </w:tabs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31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81" w:type="dxa"/>
          </w:tcPr>
          <w:p w14:paraId="08421824" w14:textId="53ECD9B7" w:rsidR="00EB0721" w:rsidRPr="005B380D" w:rsidRDefault="00EB0721" w:rsidP="00EB0721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40" w:type="dxa"/>
          </w:tcPr>
          <w:p w14:paraId="6AA4D725" w14:textId="77777777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50DE9DE0" w14:textId="34392D62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36" w:type="dxa"/>
          </w:tcPr>
          <w:p w14:paraId="075B88C0" w14:textId="77777777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2" w:type="dxa"/>
          </w:tcPr>
          <w:p w14:paraId="5D99D037" w14:textId="12DAD5DB" w:rsidR="00EB0721" w:rsidRPr="005B380D" w:rsidRDefault="00EB0721" w:rsidP="00EB0721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72" w:type="dxa"/>
          </w:tcPr>
          <w:p w14:paraId="70D5BD19" w14:textId="77777777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3" w:type="dxa"/>
          </w:tcPr>
          <w:p w14:paraId="52C4503B" w14:textId="1738E943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70" w:type="dxa"/>
          </w:tcPr>
          <w:p w14:paraId="5046D3DB" w14:textId="77777777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08" w:type="dxa"/>
          </w:tcPr>
          <w:p w14:paraId="483A4C07" w14:textId="2B5EBDF6" w:rsidR="00EB0721" w:rsidRPr="005B380D" w:rsidRDefault="00EB0721" w:rsidP="00EB0721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70" w:type="dxa"/>
          </w:tcPr>
          <w:p w14:paraId="7F838FB7" w14:textId="77777777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4" w:type="dxa"/>
          </w:tcPr>
          <w:p w14:paraId="752D6440" w14:textId="0E8FF01A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323" w:type="dxa"/>
          </w:tcPr>
          <w:p w14:paraId="696BE65B" w14:textId="77777777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7" w:type="dxa"/>
          </w:tcPr>
          <w:p w14:paraId="6B711BAE" w14:textId="2DC76642" w:rsidR="00EB0721" w:rsidRPr="005B380D" w:rsidRDefault="00EB0721" w:rsidP="00EB0721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70" w:type="dxa"/>
          </w:tcPr>
          <w:p w14:paraId="6D3FCE41" w14:textId="77777777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4" w:type="dxa"/>
          </w:tcPr>
          <w:p w14:paraId="43D8911E" w14:textId="37402F3C" w:rsidR="00EB0721" w:rsidRPr="005B380D" w:rsidRDefault="00EB0721" w:rsidP="00EB072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</w:tr>
      <w:tr w:rsidR="00EB0721" w:rsidRPr="005B380D" w14:paraId="36EC1A3F" w14:textId="77777777" w:rsidTr="00F43823">
        <w:trPr>
          <w:tblHeader/>
        </w:trPr>
        <w:tc>
          <w:tcPr>
            <w:tcW w:w="4311" w:type="dxa"/>
            <w:vAlign w:val="bottom"/>
          </w:tcPr>
          <w:p w14:paraId="5C0CE4C7" w14:textId="77777777" w:rsidR="00EB0721" w:rsidRPr="005B380D" w:rsidRDefault="00EB0721" w:rsidP="00EB0721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073" w:type="dxa"/>
            <w:gridSpan w:val="15"/>
            <w:vAlign w:val="bottom"/>
          </w:tcPr>
          <w:p w14:paraId="75B18945" w14:textId="77777777" w:rsidR="00EB0721" w:rsidRPr="005B380D" w:rsidRDefault="00EB0721" w:rsidP="00EB0721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B0721" w:rsidRPr="005B380D" w14:paraId="08156ADE" w14:textId="77777777" w:rsidTr="00F43823">
        <w:tc>
          <w:tcPr>
            <w:tcW w:w="4311" w:type="dxa"/>
            <w:vAlign w:val="bottom"/>
          </w:tcPr>
          <w:p w14:paraId="1AB7B83C" w14:textId="77777777" w:rsidR="00EB0721" w:rsidRPr="005B380D" w:rsidRDefault="00EB0721" w:rsidP="00EB0721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1523850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EB23B7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6A06F1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D1BE6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08296D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7CE08D2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D93874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B9898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BDDFEF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8B64C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4A5394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21930142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FA3F7C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64521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AF532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0721" w:rsidRPr="005B380D" w14:paraId="5BED2B31" w14:textId="77777777" w:rsidTr="00F43823">
        <w:tc>
          <w:tcPr>
            <w:tcW w:w="4311" w:type="dxa"/>
            <w:vAlign w:val="bottom"/>
            <w:hideMark/>
          </w:tcPr>
          <w:p w14:paraId="38B17182" w14:textId="77777777" w:rsidR="00EB0721" w:rsidRPr="005B380D" w:rsidRDefault="00EB0721" w:rsidP="00EB0721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0A5C5E2C" w14:textId="6EBCE288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16,509</w:t>
            </w:r>
          </w:p>
        </w:tc>
        <w:tc>
          <w:tcPr>
            <w:tcW w:w="240" w:type="dxa"/>
          </w:tcPr>
          <w:p w14:paraId="14957E9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  <w:hideMark/>
          </w:tcPr>
          <w:p w14:paraId="462596E8" w14:textId="0AB81BE1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12,700</w:t>
            </w:r>
          </w:p>
        </w:tc>
        <w:tc>
          <w:tcPr>
            <w:tcW w:w="236" w:type="dxa"/>
          </w:tcPr>
          <w:p w14:paraId="2B1B236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B297663" w14:textId="4C0A789F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23,652</w:t>
            </w:r>
          </w:p>
        </w:tc>
        <w:tc>
          <w:tcPr>
            <w:tcW w:w="272" w:type="dxa"/>
          </w:tcPr>
          <w:p w14:paraId="10AFA39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hideMark/>
          </w:tcPr>
          <w:p w14:paraId="3D2463E0" w14:textId="77A2D368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21,483</w:t>
            </w:r>
          </w:p>
        </w:tc>
        <w:tc>
          <w:tcPr>
            <w:tcW w:w="270" w:type="dxa"/>
          </w:tcPr>
          <w:p w14:paraId="381857C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8ED1BA2" w14:textId="23BE48E9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18,868</w:t>
            </w:r>
          </w:p>
        </w:tc>
        <w:tc>
          <w:tcPr>
            <w:tcW w:w="270" w:type="dxa"/>
          </w:tcPr>
          <w:p w14:paraId="5B49C64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3847927E" w14:textId="34F3F969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18,323</w:t>
            </w:r>
          </w:p>
        </w:tc>
        <w:tc>
          <w:tcPr>
            <w:tcW w:w="323" w:type="dxa"/>
          </w:tcPr>
          <w:p w14:paraId="2CCBAE5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CEAF1EE" w14:textId="2BF9E999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59,029</w:t>
            </w:r>
          </w:p>
        </w:tc>
        <w:tc>
          <w:tcPr>
            <w:tcW w:w="270" w:type="dxa"/>
          </w:tcPr>
          <w:p w14:paraId="7C4FFA2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233C509C" w14:textId="7F5149B9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52,506</w:t>
            </w:r>
          </w:p>
        </w:tc>
      </w:tr>
      <w:tr w:rsidR="00EB0721" w:rsidRPr="005B380D" w14:paraId="01F535D9" w14:textId="77777777" w:rsidTr="00F43823">
        <w:tc>
          <w:tcPr>
            <w:tcW w:w="4311" w:type="dxa"/>
            <w:vAlign w:val="bottom"/>
            <w:hideMark/>
          </w:tcPr>
          <w:p w14:paraId="349ECB52" w14:textId="77777777" w:rsidR="00EB0721" w:rsidRPr="005B380D" w:rsidRDefault="00EB0721" w:rsidP="00EB0721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ADE6F" w14:textId="4CC38EBA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1,654</w:t>
            </w:r>
          </w:p>
        </w:tc>
        <w:tc>
          <w:tcPr>
            <w:tcW w:w="240" w:type="dxa"/>
          </w:tcPr>
          <w:p w14:paraId="2F64136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493069" w14:textId="5D835CCB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5,328</w:t>
            </w:r>
          </w:p>
        </w:tc>
        <w:tc>
          <w:tcPr>
            <w:tcW w:w="236" w:type="dxa"/>
          </w:tcPr>
          <w:p w14:paraId="6BD2E56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6FE7A" w14:textId="2B583D7A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2,739</w:t>
            </w:r>
          </w:p>
        </w:tc>
        <w:tc>
          <w:tcPr>
            <w:tcW w:w="272" w:type="dxa"/>
          </w:tcPr>
          <w:p w14:paraId="4B4D5D5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03D130" w14:textId="4451614B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1,258</w:t>
            </w:r>
          </w:p>
        </w:tc>
        <w:tc>
          <w:tcPr>
            <w:tcW w:w="270" w:type="dxa"/>
          </w:tcPr>
          <w:p w14:paraId="177D09D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E2F47" w14:textId="202017B4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70" w:type="dxa"/>
          </w:tcPr>
          <w:p w14:paraId="769891E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224653" w14:textId="2C163738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323" w:type="dxa"/>
          </w:tcPr>
          <w:p w14:paraId="7BF0BE4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0D215" w14:textId="20F275D0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4,854</w:t>
            </w:r>
          </w:p>
        </w:tc>
        <w:tc>
          <w:tcPr>
            <w:tcW w:w="270" w:type="dxa"/>
          </w:tcPr>
          <w:p w14:paraId="4948484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095455" w14:textId="74295E7E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6,888</w:t>
            </w:r>
          </w:p>
        </w:tc>
      </w:tr>
      <w:tr w:rsidR="00EB0721" w:rsidRPr="005B380D" w14:paraId="35A6B721" w14:textId="77777777" w:rsidTr="00F43823">
        <w:trPr>
          <w:trHeight w:val="280"/>
        </w:trPr>
        <w:tc>
          <w:tcPr>
            <w:tcW w:w="4311" w:type="dxa"/>
            <w:vAlign w:val="bottom"/>
            <w:hideMark/>
          </w:tcPr>
          <w:p w14:paraId="371F67C7" w14:textId="77777777" w:rsidR="00EB0721" w:rsidRPr="005B380D" w:rsidRDefault="00EB0721" w:rsidP="00EB0721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DCFBA3" w14:textId="6E95589F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18,163</w:t>
            </w:r>
          </w:p>
        </w:tc>
        <w:tc>
          <w:tcPr>
            <w:tcW w:w="240" w:type="dxa"/>
          </w:tcPr>
          <w:p w14:paraId="1AAE6B7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E7AFE" w14:textId="734DA076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18,028</w:t>
            </w:r>
          </w:p>
        </w:tc>
        <w:tc>
          <w:tcPr>
            <w:tcW w:w="236" w:type="dxa"/>
          </w:tcPr>
          <w:p w14:paraId="33A1414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524D48" w14:textId="43664516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26,391</w:t>
            </w:r>
          </w:p>
        </w:tc>
        <w:tc>
          <w:tcPr>
            <w:tcW w:w="272" w:type="dxa"/>
          </w:tcPr>
          <w:p w14:paraId="0C6BB31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C2AE29" w14:textId="1EB6B66A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22,741</w:t>
            </w:r>
          </w:p>
        </w:tc>
        <w:tc>
          <w:tcPr>
            <w:tcW w:w="270" w:type="dxa"/>
          </w:tcPr>
          <w:p w14:paraId="39A019D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BF065" w14:textId="6C7E4804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19,329</w:t>
            </w:r>
          </w:p>
        </w:tc>
        <w:tc>
          <w:tcPr>
            <w:tcW w:w="270" w:type="dxa"/>
          </w:tcPr>
          <w:p w14:paraId="3B1241B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70AA7B" w14:textId="25FA5286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18,625</w:t>
            </w:r>
          </w:p>
        </w:tc>
        <w:tc>
          <w:tcPr>
            <w:tcW w:w="323" w:type="dxa"/>
          </w:tcPr>
          <w:p w14:paraId="6B48FAB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703A3" w14:textId="1047D2E9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63,883</w:t>
            </w:r>
          </w:p>
        </w:tc>
        <w:tc>
          <w:tcPr>
            <w:tcW w:w="270" w:type="dxa"/>
          </w:tcPr>
          <w:p w14:paraId="12E3773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61E54E" w14:textId="11F114DD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59,394</w:t>
            </w:r>
          </w:p>
        </w:tc>
      </w:tr>
      <w:tr w:rsidR="00EB0721" w:rsidRPr="005B380D" w14:paraId="2B96501D" w14:textId="77777777" w:rsidTr="00F43823">
        <w:trPr>
          <w:trHeight w:val="74"/>
        </w:trPr>
        <w:tc>
          <w:tcPr>
            <w:tcW w:w="4311" w:type="dxa"/>
            <w:vAlign w:val="bottom"/>
          </w:tcPr>
          <w:p w14:paraId="57CC460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</w:tcPr>
          <w:p w14:paraId="52A6661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4A8208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0F4CB82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302CB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530574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A91F14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E0FAA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C4FF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A9500F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2C0B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EB84D8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0F820E9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B77016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0BD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3BAE3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0721" w:rsidRPr="005B380D" w14:paraId="71E9A44D" w14:textId="77777777" w:rsidTr="00F43823">
        <w:tc>
          <w:tcPr>
            <w:tcW w:w="4311" w:type="dxa"/>
          </w:tcPr>
          <w:p w14:paraId="408C38DC" w14:textId="77777777" w:rsidR="00EB0721" w:rsidRPr="005B380D" w:rsidRDefault="00EB0721" w:rsidP="00EB072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1" w:type="dxa"/>
          </w:tcPr>
          <w:p w14:paraId="5E6E1EF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41A7022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3F09BDB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3C0473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278B6C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C08301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412955E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9D1EC5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35659D6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5353C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15C2B6D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69ED280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4A24764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DB037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42105D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EB0721" w:rsidRPr="005B380D" w14:paraId="427D9339" w14:textId="77777777" w:rsidTr="00F43823">
        <w:tc>
          <w:tcPr>
            <w:tcW w:w="4311" w:type="dxa"/>
          </w:tcPr>
          <w:p w14:paraId="2B511BB4" w14:textId="77777777" w:rsidR="00EB0721" w:rsidRPr="005B380D" w:rsidRDefault="00EB0721" w:rsidP="00EB072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61A09A6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951908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7923779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0AEE9A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146FF7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BC44B5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048BBFF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04F713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2B8388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5E820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74AFBBC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14C3623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269A9B6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47F78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7F0230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EB0721" w:rsidRPr="005B380D" w14:paraId="6DC6A6A3" w14:textId="77777777" w:rsidTr="00F43823">
        <w:tc>
          <w:tcPr>
            <w:tcW w:w="4311" w:type="dxa"/>
          </w:tcPr>
          <w:p w14:paraId="6685C1F4" w14:textId="77777777" w:rsidR="00EB0721" w:rsidRPr="005B380D" w:rsidRDefault="00EB0721" w:rsidP="00EB0721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346E9C16" w14:textId="284CE07E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240" w:type="dxa"/>
          </w:tcPr>
          <w:p w14:paraId="1266C7C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C0B7B62" w14:textId="3736BA42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10,121</w:t>
            </w:r>
          </w:p>
        </w:tc>
        <w:tc>
          <w:tcPr>
            <w:tcW w:w="236" w:type="dxa"/>
          </w:tcPr>
          <w:p w14:paraId="2F8920C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3ABAC197" w14:textId="0658E0F5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11,546</w:t>
            </w:r>
          </w:p>
        </w:tc>
        <w:tc>
          <w:tcPr>
            <w:tcW w:w="272" w:type="dxa"/>
          </w:tcPr>
          <w:p w14:paraId="29A1952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6E39DBC" w14:textId="02375D2D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10,336</w:t>
            </w:r>
          </w:p>
        </w:tc>
        <w:tc>
          <w:tcPr>
            <w:tcW w:w="270" w:type="dxa"/>
          </w:tcPr>
          <w:p w14:paraId="5527015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46B9B2F" w14:textId="272AD244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16,884</w:t>
            </w:r>
          </w:p>
        </w:tc>
        <w:tc>
          <w:tcPr>
            <w:tcW w:w="270" w:type="dxa"/>
          </w:tcPr>
          <w:p w14:paraId="3F2D2A7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2C339FA" w14:textId="2563304E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15,481</w:t>
            </w:r>
          </w:p>
        </w:tc>
        <w:tc>
          <w:tcPr>
            <w:tcW w:w="323" w:type="dxa"/>
          </w:tcPr>
          <w:p w14:paraId="5693F36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4EC95A0" w14:textId="5386F43B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41,630</w:t>
            </w:r>
          </w:p>
        </w:tc>
        <w:tc>
          <w:tcPr>
            <w:tcW w:w="270" w:type="dxa"/>
          </w:tcPr>
          <w:p w14:paraId="0334D63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0BEE6E" w14:textId="474BDB3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35,938</w:t>
            </w:r>
          </w:p>
        </w:tc>
      </w:tr>
      <w:tr w:rsidR="00EB0721" w:rsidRPr="005B380D" w14:paraId="47CE1B48" w14:textId="77777777" w:rsidTr="00F43823">
        <w:tc>
          <w:tcPr>
            <w:tcW w:w="4311" w:type="dxa"/>
          </w:tcPr>
          <w:p w14:paraId="78F3A04A" w14:textId="77777777" w:rsidR="00EB0721" w:rsidRPr="005B380D" w:rsidRDefault="00EB0721" w:rsidP="00EB0721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3559386F" w14:textId="679F1EEC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3,277</w:t>
            </w:r>
          </w:p>
        </w:tc>
        <w:tc>
          <w:tcPr>
            <w:tcW w:w="240" w:type="dxa"/>
          </w:tcPr>
          <w:p w14:paraId="3AD6D66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EEC5D0C" w14:textId="5A597000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2,546</w:t>
            </w:r>
          </w:p>
        </w:tc>
        <w:tc>
          <w:tcPr>
            <w:tcW w:w="236" w:type="dxa"/>
          </w:tcPr>
          <w:p w14:paraId="2CBA8C92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BAF9682" w14:textId="1ABACB28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A2DA80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4950F14" w14:textId="544EA063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7064F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3DECE9F" w14:textId="30D150B9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A970A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0533D56" w14:textId="7818D813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0464EC7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ECFDA4F" w14:textId="77661BD5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3,277</w:t>
            </w:r>
          </w:p>
        </w:tc>
        <w:tc>
          <w:tcPr>
            <w:tcW w:w="270" w:type="dxa"/>
          </w:tcPr>
          <w:p w14:paraId="76F6DD1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8BC33E" w14:textId="761879F4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2,546</w:t>
            </w:r>
          </w:p>
        </w:tc>
      </w:tr>
      <w:tr w:rsidR="00EB0721" w:rsidRPr="005B380D" w14:paraId="2C0D75C6" w14:textId="77777777" w:rsidTr="00F43823">
        <w:tc>
          <w:tcPr>
            <w:tcW w:w="4311" w:type="dxa"/>
          </w:tcPr>
          <w:p w14:paraId="48F97970" w14:textId="77777777" w:rsidR="00EB0721" w:rsidRPr="005B380D" w:rsidRDefault="00EB0721" w:rsidP="00EB0721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25B4A730" w14:textId="5C8ECEEF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40" w:type="dxa"/>
          </w:tcPr>
          <w:p w14:paraId="1E7EACB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CB3A404" w14:textId="61E50D06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6" w:type="dxa"/>
          </w:tcPr>
          <w:p w14:paraId="12A8239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576B291B" w14:textId="16367FBA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12,106</w:t>
            </w:r>
          </w:p>
        </w:tc>
        <w:tc>
          <w:tcPr>
            <w:tcW w:w="272" w:type="dxa"/>
          </w:tcPr>
          <w:p w14:paraId="4514E04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CEDCE9A" w14:textId="2DED6510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11,147</w:t>
            </w:r>
          </w:p>
        </w:tc>
        <w:tc>
          <w:tcPr>
            <w:tcW w:w="270" w:type="dxa"/>
          </w:tcPr>
          <w:p w14:paraId="5A1BC19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5DF6B70" w14:textId="1E57F976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1,984</w:t>
            </w:r>
          </w:p>
        </w:tc>
        <w:tc>
          <w:tcPr>
            <w:tcW w:w="270" w:type="dxa"/>
          </w:tcPr>
          <w:p w14:paraId="1729ABD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4B300A6" w14:textId="146151CD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2,842</w:t>
            </w:r>
          </w:p>
        </w:tc>
        <w:tc>
          <w:tcPr>
            <w:tcW w:w="323" w:type="dxa"/>
          </w:tcPr>
          <w:p w14:paraId="522C9F1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4E03DCE" w14:textId="761D6E44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14,122</w:t>
            </w:r>
          </w:p>
        </w:tc>
        <w:tc>
          <w:tcPr>
            <w:tcW w:w="270" w:type="dxa"/>
          </w:tcPr>
          <w:p w14:paraId="79AFB26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5BAD1F" w14:textId="697C3CD1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14,022</w:t>
            </w:r>
          </w:p>
        </w:tc>
      </w:tr>
      <w:tr w:rsidR="00EB0721" w:rsidRPr="005B380D" w14:paraId="7233C729" w14:textId="77777777" w:rsidTr="00F43823">
        <w:trPr>
          <w:trHeight w:val="92"/>
        </w:trPr>
        <w:tc>
          <w:tcPr>
            <w:tcW w:w="4311" w:type="dxa"/>
          </w:tcPr>
          <w:p w14:paraId="3E1D3BD2" w14:textId="77777777" w:rsidR="00EB0721" w:rsidRPr="005B380D" w:rsidRDefault="00EB0721" w:rsidP="00EB072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28CB571" w14:textId="233C301A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16,509</w:t>
            </w:r>
          </w:p>
        </w:tc>
        <w:tc>
          <w:tcPr>
            <w:tcW w:w="240" w:type="dxa"/>
          </w:tcPr>
          <w:p w14:paraId="6B1974D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4AA405D8" w14:textId="7D5BABA0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12,700</w:t>
            </w:r>
          </w:p>
        </w:tc>
        <w:tc>
          <w:tcPr>
            <w:tcW w:w="236" w:type="dxa"/>
          </w:tcPr>
          <w:p w14:paraId="1181009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1D017C60" w14:textId="4082C878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23,652</w:t>
            </w:r>
          </w:p>
        </w:tc>
        <w:tc>
          <w:tcPr>
            <w:tcW w:w="272" w:type="dxa"/>
          </w:tcPr>
          <w:p w14:paraId="5D0D339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5E80CA9F" w14:textId="6FFF7BD6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21,483</w:t>
            </w:r>
          </w:p>
        </w:tc>
        <w:tc>
          <w:tcPr>
            <w:tcW w:w="270" w:type="dxa"/>
          </w:tcPr>
          <w:p w14:paraId="0DEA1A6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90345FE" w14:textId="0A3F06AD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18,868</w:t>
            </w:r>
          </w:p>
        </w:tc>
        <w:tc>
          <w:tcPr>
            <w:tcW w:w="270" w:type="dxa"/>
          </w:tcPr>
          <w:p w14:paraId="3DA10F0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6CAF6CE" w14:textId="4F53238D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18,323</w:t>
            </w:r>
          </w:p>
        </w:tc>
        <w:tc>
          <w:tcPr>
            <w:tcW w:w="323" w:type="dxa"/>
          </w:tcPr>
          <w:p w14:paraId="136B269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10B3211B" w14:textId="2CF69E1E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59,029</w:t>
            </w:r>
          </w:p>
        </w:tc>
        <w:tc>
          <w:tcPr>
            <w:tcW w:w="270" w:type="dxa"/>
          </w:tcPr>
          <w:p w14:paraId="4309C48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8C53FF7" w14:textId="2757382A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52,506</w:t>
            </w:r>
          </w:p>
        </w:tc>
      </w:tr>
      <w:tr w:rsidR="00EB0721" w:rsidRPr="005B380D" w14:paraId="73885DED" w14:textId="77777777" w:rsidTr="00F43823">
        <w:trPr>
          <w:trHeight w:val="92"/>
        </w:trPr>
        <w:tc>
          <w:tcPr>
            <w:tcW w:w="4311" w:type="dxa"/>
          </w:tcPr>
          <w:p w14:paraId="476C6755" w14:textId="77777777" w:rsidR="00EB0721" w:rsidRPr="005B380D" w:rsidRDefault="00EB0721" w:rsidP="00EB0721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4C4F00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239600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E26202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AC145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F9532D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9CBFE8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61EF6EA2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4198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604910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DC2B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462DCC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7FBC043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6AFAE14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A2956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4A541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0721" w:rsidRPr="005B380D" w14:paraId="23B22E4F" w14:textId="77777777" w:rsidTr="00F43823">
        <w:trPr>
          <w:trHeight w:val="92"/>
        </w:trPr>
        <w:tc>
          <w:tcPr>
            <w:tcW w:w="4311" w:type="dxa"/>
          </w:tcPr>
          <w:p w14:paraId="5188450F" w14:textId="77777777" w:rsidR="00EB0721" w:rsidRPr="005B380D" w:rsidRDefault="00EB0721" w:rsidP="00EB0721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73CE22F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61F773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402DD9B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052B2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35628F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B6DD6A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4FD1BA5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E6490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C8BD4C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EA43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0E9ECE9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7D682D0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20944BE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06ED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187E4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0721" w:rsidRPr="005B380D" w14:paraId="13A8C742" w14:textId="77777777" w:rsidTr="00F43823">
        <w:trPr>
          <w:trHeight w:val="92"/>
        </w:trPr>
        <w:tc>
          <w:tcPr>
            <w:tcW w:w="4311" w:type="dxa"/>
          </w:tcPr>
          <w:p w14:paraId="05A75A7B" w14:textId="77777777" w:rsidR="00EB0721" w:rsidRPr="005B380D" w:rsidRDefault="00EB0721" w:rsidP="00EB0721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0046CE22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75E94F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428619D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B3E6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7B6C13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91EA70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27FBA2A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9B76C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162853D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2409F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159DF89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68562F0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4D57745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7020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B67B6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0721" w:rsidRPr="005B380D" w14:paraId="47A77082" w14:textId="77777777" w:rsidTr="00F43823">
        <w:trPr>
          <w:trHeight w:val="92"/>
        </w:trPr>
        <w:tc>
          <w:tcPr>
            <w:tcW w:w="4311" w:type="dxa"/>
          </w:tcPr>
          <w:p w14:paraId="4CF0E23A" w14:textId="77777777" w:rsidR="00EB0721" w:rsidRPr="005B380D" w:rsidRDefault="00EB0721" w:rsidP="00EB0721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5023AE3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03DEC04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1383574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B7554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045001A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C5D251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6C65862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85DF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409A61E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AA3D6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0702362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7AE4C77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35C4204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162E2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F5BED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0721" w:rsidRPr="005B380D" w14:paraId="4AFA7CF3" w14:textId="77777777" w:rsidTr="00F43823">
        <w:trPr>
          <w:trHeight w:val="92"/>
        </w:trPr>
        <w:tc>
          <w:tcPr>
            <w:tcW w:w="4311" w:type="dxa"/>
          </w:tcPr>
          <w:p w14:paraId="7D9417B8" w14:textId="77777777" w:rsidR="00EB0721" w:rsidRPr="005B380D" w:rsidRDefault="00EB0721" w:rsidP="00EB0721">
            <w:pPr>
              <w:ind w:left="208" w:right="-115" w:hanging="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355EEEA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F6131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C467F4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8E2D5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46E85A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1F0A14B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0CA4B8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C18FE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BBB754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8EFA2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51EE64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2D7542A1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689F89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12E4D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DE0FA9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0721" w:rsidRPr="005B380D" w14:paraId="7B97C04B" w14:textId="77777777" w:rsidTr="00F43823">
        <w:tc>
          <w:tcPr>
            <w:tcW w:w="4311" w:type="dxa"/>
          </w:tcPr>
          <w:p w14:paraId="0698470E" w14:textId="77777777" w:rsidR="00EB0721" w:rsidRPr="005B380D" w:rsidRDefault="00EB0721" w:rsidP="00EB0721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1AEA9039" w14:textId="3BB9C885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14,994</w:t>
            </w:r>
          </w:p>
        </w:tc>
        <w:tc>
          <w:tcPr>
            <w:tcW w:w="240" w:type="dxa"/>
          </w:tcPr>
          <w:p w14:paraId="33AB8DA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76653A6" w14:textId="43C244BB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11,496</w:t>
            </w:r>
          </w:p>
        </w:tc>
        <w:tc>
          <w:tcPr>
            <w:tcW w:w="236" w:type="dxa"/>
          </w:tcPr>
          <w:p w14:paraId="0BA3FD8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D42891A" w14:textId="7B1B498E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22,995</w:t>
            </w:r>
          </w:p>
        </w:tc>
        <w:tc>
          <w:tcPr>
            <w:tcW w:w="272" w:type="dxa"/>
          </w:tcPr>
          <w:p w14:paraId="6C92687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7BF462C" w14:textId="386879BD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21,006</w:t>
            </w:r>
          </w:p>
        </w:tc>
        <w:tc>
          <w:tcPr>
            <w:tcW w:w="270" w:type="dxa"/>
          </w:tcPr>
          <w:p w14:paraId="0FF3D9D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8F87DAC" w14:textId="199198DB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18,723</w:t>
            </w:r>
          </w:p>
        </w:tc>
        <w:tc>
          <w:tcPr>
            <w:tcW w:w="270" w:type="dxa"/>
          </w:tcPr>
          <w:p w14:paraId="0FF9F94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3DD6281" w14:textId="12A3EB26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18,192</w:t>
            </w:r>
          </w:p>
        </w:tc>
        <w:tc>
          <w:tcPr>
            <w:tcW w:w="323" w:type="dxa"/>
          </w:tcPr>
          <w:p w14:paraId="5F18A17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EF636D4" w14:textId="1E3BB5C9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56,712</w:t>
            </w:r>
          </w:p>
        </w:tc>
        <w:tc>
          <w:tcPr>
            <w:tcW w:w="270" w:type="dxa"/>
          </w:tcPr>
          <w:p w14:paraId="56A2477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A9D9CDE" w14:textId="5C941455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50,694</w:t>
            </w:r>
          </w:p>
        </w:tc>
      </w:tr>
      <w:tr w:rsidR="00EB0721" w:rsidRPr="005B380D" w14:paraId="091B5879" w14:textId="77777777" w:rsidTr="00C86312">
        <w:tc>
          <w:tcPr>
            <w:tcW w:w="4311" w:type="dxa"/>
          </w:tcPr>
          <w:p w14:paraId="07B900AD" w14:textId="77777777" w:rsidR="00EB0721" w:rsidRPr="005B380D" w:rsidRDefault="00EB0721" w:rsidP="00EB0721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การให้บริการเช่า</w:t>
            </w:r>
          </w:p>
        </w:tc>
        <w:tc>
          <w:tcPr>
            <w:tcW w:w="981" w:type="dxa"/>
            <w:shd w:val="clear" w:color="auto" w:fill="auto"/>
          </w:tcPr>
          <w:p w14:paraId="5F5B9109" w14:textId="0AF61C52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  <w:tc>
          <w:tcPr>
            <w:tcW w:w="240" w:type="dxa"/>
            <w:shd w:val="clear" w:color="auto" w:fill="auto"/>
          </w:tcPr>
          <w:p w14:paraId="56D7FC3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36F35359" w14:textId="636EE068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1,044</w:t>
            </w:r>
          </w:p>
        </w:tc>
        <w:tc>
          <w:tcPr>
            <w:tcW w:w="236" w:type="dxa"/>
            <w:shd w:val="clear" w:color="auto" w:fill="auto"/>
          </w:tcPr>
          <w:p w14:paraId="2FD14BD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0B57F830" w14:textId="549508AB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272" w:type="dxa"/>
            <w:shd w:val="clear" w:color="auto" w:fill="auto"/>
          </w:tcPr>
          <w:p w14:paraId="48D904E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489F00D7" w14:textId="4635B17A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16F024E7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5C481DF" w14:textId="0F684EC4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70" w:type="dxa"/>
          </w:tcPr>
          <w:p w14:paraId="2EB6F43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BC3E8A1" w14:textId="26EB7BDB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323" w:type="dxa"/>
          </w:tcPr>
          <w:p w14:paraId="65C02B9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18566960" w14:textId="15204C24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1,852</w:t>
            </w:r>
          </w:p>
        </w:tc>
        <w:tc>
          <w:tcPr>
            <w:tcW w:w="270" w:type="dxa"/>
          </w:tcPr>
          <w:p w14:paraId="46154FF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AA939CE" w14:textId="2E9D1812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1,512</w:t>
            </w:r>
          </w:p>
        </w:tc>
      </w:tr>
      <w:tr w:rsidR="00EB0721" w:rsidRPr="005B380D" w14:paraId="3C45800F" w14:textId="77777777" w:rsidTr="00C86312">
        <w:trPr>
          <w:trHeight w:val="119"/>
        </w:trPr>
        <w:tc>
          <w:tcPr>
            <w:tcW w:w="4311" w:type="dxa"/>
          </w:tcPr>
          <w:p w14:paraId="791DDC1E" w14:textId="77777777" w:rsidR="00EB0721" w:rsidRPr="005B380D" w:rsidRDefault="00EB0721" w:rsidP="00EB0721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  <w:shd w:val="clear" w:color="auto" w:fill="auto"/>
          </w:tcPr>
          <w:p w14:paraId="099253A7" w14:textId="5D69C74D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40" w:type="dxa"/>
            <w:shd w:val="clear" w:color="auto" w:fill="auto"/>
          </w:tcPr>
          <w:p w14:paraId="4D9FDEB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9311E41" w14:textId="3ADC72E0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36" w:type="dxa"/>
            <w:shd w:val="clear" w:color="auto" w:fill="auto"/>
          </w:tcPr>
          <w:p w14:paraId="3C62676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262682D6" w14:textId="596F1BFE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2" w:type="dxa"/>
            <w:shd w:val="clear" w:color="auto" w:fill="auto"/>
          </w:tcPr>
          <w:p w14:paraId="2E76151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03143342" w14:textId="666BB344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38FF0FE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2C1272E8" w14:textId="04F8687D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5ACEF22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02D24D3" w14:textId="6FA82E26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23" w:type="dxa"/>
          </w:tcPr>
          <w:p w14:paraId="6EEA9E3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9C5D0CC" w14:textId="4493E80C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74E7E9F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00789FE" w14:textId="36717EC3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</w:tr>
      <w:tr w:rsidR="00EB0721" w:rsidRPr="005B380D" w14:paraId="11FED0AC" w14:textId="77777777" w:rsidTr="00F43823">
        <w:tc>
          <w:tcPr>
            <w:tcW w:w="4311" w:type="dxa"/>
          </w:tcPr>
          <w:p w14:paraId="514E8E6D" w14:textId="77777777" w:rsidR="00EB0721" w:rsidRPr="005B380D" w:rsidRDefault="00EB0721" w:rsidP="00EB0721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</w:tcPr>
          <w:p w14:paraId="4DBABDF1" w14:textId="53E40CA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40" w:type="dxa"/>
          </w:tcPr>
          <w:p w14:paraId="1015B84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C4BE4BF" w14:textId="6072FA6C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76934282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A6B6E3D" w14:textId="704EF581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2" w:type="dxa"/>
          </w:tcPr>
          <w:p w14:paraId="5670DB1F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293209C" w14:textId="58F4F031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2156CD2D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A09FC49" w14:textId="05ADDDE6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0C203432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A7F1411" w14:textId="59803D83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23" w:type="dxa"/>
          </w:tcPr>
          <w:p w14:paraId="0831A8F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42BEEEF" w14:textId="0BCF812A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547A338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184AE9" w14:textId="41B66E79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EB0721" w:rsidRPr="005B380D" w14:paraId="5F11EDA9" w14:textId="77777777" w:rsidTr="00F43823">
        <w:tc>
          <w:tcPr>
            <w:tcW w:w="4311" w:type="dxa"/>
          </w:tcPr>
          <w:p w14:paraId="77980C0E" w14:textId="77777777" w:rsidR="00EB0721" w:rsidRPr="005B380D" w:rsidRDefault="00EB0721" w:rsidP="00EB0721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F13706C" w14:textId="23DF1CEA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16,509</w:t>
            </w:r>
          </w:p>
        </w:tc>
        <w:tc>
          <w:tcPr>
            <w:tcW w:w="240" w:type="dxa"/>
          </w:tcPr>
          <w:p w14:paraId="47CC921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E0E22D4" w14:textId="6ABB2C2E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12,700</w:t>
            </w:r>
          </w:p>
        </w:tc>
        <w:tc>
          <w:tcPr>
            <w:tcW w:w="236" w:type="dxa"/>
          </w:tcPr>
          <w:p w14:paraId="4F5ACCA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969C788" w14:textId="5D1BF904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23,652</w:t>
            </w:r>
          </w:p>
        </w:tc>
        <w:tc>
          <w:tcPr>
            <w:tcW w:w="272" w:type="dxa"/>
          </w:tcPr>
          <w:p w14:paraId="1A18945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BFF583F" w14:textId="313B5FFB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21,483</w:t>
            </w:r>
          </w:p>
        </w:tc>
        <w:tc>
          <w:tcPr>
            <w:tcW w:w="270" w:type="dxa"/>
          </w:tcPr>
          <w:p w14:paraId="4DE93AC8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780F8F4" w14:textId="61BDE9CD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18,868</w:t>
            </w:r>
          </w:p>
        </w:tc>
        <w:tc>
          <w:tcPr>
            <w:tcW w:w="270" w:type="dxa"/>
          </w:tcPr>
          <w:p w14:paraId="79DB6A8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191A3BD" w14:textId="3DED813F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18,323</w:t>
            </w:r>
          </w:p>
        </w:tc>
        <w:tc>
          <w:tcPr>
            <w:tcW w:w="323" w:type="dxa"/>
          </w:tcPr>
          <w:p w14:paraId="7B437195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65695EEE" w14:textId="2F63245F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59,029</w:t>
            </w:r>
          </w:p>
        </w:tc>
        <w:tc>
          <w:tcPr>
            <w:tcW w:w="270" w:type="dxa"/>
          </w:tcPr>
          <w:p w14:paraId="166BCFC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10E5CFB" w14:textId="65D0CB6C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52,506</w:t>
            </w:r>
          </w:p>
        </w:tc>
      </w:tr>
      <w:tr w:rsidR="00EB0721" w:rsidRPr="005B380D" w14:paraId="1260F27C" w14:textId="77777777" w:rsidTr="00F43823">
        <w:tc>
          <w:tcPr>
            <w:tcW w:w="4311" w:type="dxa"/>
          </w:tcPr>
          <w:p w14:paraId="4DD75C7D" w14:textId="77777777" w:rsidR="00EB0721" w:rsidRPr="005F0D83" w:rsidRDefault="00EB0721" w:rsidP="00EB0721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A03F70F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6529D782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13D86FF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070A647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CA7A9C3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2" w:type="dxa"/>
          </w:tcPr>
          <w:p w14:paraId="472891FB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7A751E06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A0DD632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DF2C7A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FBA4F50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98187CE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3" w:type="dxa"/>
          </w:tcPr>
          <w:p w14:paraId="1943B837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5FEC94E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A7D9F70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05A46F5" w14:textId="77777777" w:rsidR="00EB0721" w:rsidRPr="005F0D83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B0721" w:rsidRPr="005B380D" w14:paraId="4B80C108" w14:textId="77777777" w:rsidTr="00F43823">
        <w:tc>
          <w:tcPr>
            <w:tcW w:w="4311" w:type="dxa"/>
          </w:tcPr>
          <w:p w14:paraId="2C432B7B" w14:textId="77777777" w:rsidR="00EB0721" w:rsidRPr="005B380D" w:rsidRDefault="00EB0721" w:rsidP="00EB0721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27E7DC83" w14:textId="2426ECA9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240" w:type="dxa"/>
          </w:tcPr>
          <w:p w14:paraId="0503445E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69627528" w14:textId="31945225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(277)</w:t>
            </w:r>
          </w:p>
        </w:tc>
        <w:tc>
          <w:tcPr>
            <w:tcW w:w="236" w:type="dxa"/>
          </w:tcPr>
          <w:p w14:paraId="0135636A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83391DA" w14:textId="1F48FE30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72" w:type="dxa"/>
          </w:tcPr>
          <w:p w14:paraId="6D6F48D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149393D" w14:textId="550D4989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270" w:type="dxa"/>
          </w:tcPr>
          <w:p w14:paraId="5125C5B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11F7857" w14:textId="78F353FC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1,264</w:t>
            </w:r>
          </w:p>
        </w:tc>
        <w:tc>
          <w:tcPr>
            <w:tcW w:w="270" w:type="dxa"/>
          </w:tcPr>
          <w:p w14:paraId="1F58808B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1480D4B" w14:textId="7609525B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1,181</w:t>
            </w:r>
          </w:p>
        </w:tc>
        <w:tc>
          <w:tcPr>
            <w:tcW w:w="323" w:type="dxa"/>
          </w:tcPr>
          <w:p w14:paraId="6432C3F2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A94029E" w14:textId="1981D094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2,901</w:t>
            </w:r>
          </w:p>
        </w:tc>
        <w:tc>
          <w:tcPr>
            <w:tcW w:w="270" w:type="dxa"/>
          </w:tcPr>
          <w:p w14:paraId="6B3529DC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93BB2E" w14:textId="506CCAD0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1,680</w:t>
            </w:r>
          </w:p>
        </w:tc>
      </w:tr>
      <w:tr w:rsidR="00EB0721" w:rsidRPr="005B380D" w14:paraId="69F025DB" w14:textId="77777777" w:rsidTr="00F43823">
        <w:tc>
          <w:tcPr>
            <w:tcW w:w="4311" w:type="dxa"/>
          </w:tcPr>
          <w:p w14:paraId="257A2A59" w14:textId="77777777" w:rsidR="00EB0721" w:rsidRPr="005B380D" w:rsidRDefault="00EB0721" w:rsidP="00EB0721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ก่อนดอกเบี้ย ภาษี</w:t>
            </w:r>
            <w:r w:rsidRPr="005B380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เงินได้</w:t>
            </w:r>
          </w:p>
          <w:p w14:paraId="5AB75506" w14:textId="77777777" w:rsidR="00EB0721" w:rsidRPr="005B380D" w:rsidRDefault="00EB0721" w:rsidP="00EB0721">
            <w:pPr>
              <w:tabs>
                <w:tab w:val="clear" w:pos="227"/>
                <w:tab w:val="left" w:pos="157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81" w:type="dxa"/>
          </w:tcPr>
          <w:p w14:paraId="53B5A841" w14:textId="77777777" w:rsidR="00EB0721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FCC5F3" w14:textId="0062013D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3,666</w:t>
            </w:r>
          </w:p>
        </w:tc>
        <w:tc>
          <w:tcPr>
            <w:tcW w:w="240" w:type="dxa"/>
          </w:tcPr>
          <w:p w14:paraId="1442F79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446175C1" w14:textId="77777777" w:rsidR="00EB0721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02D01" w14:textId="69EF5350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2,347</w:t>
            </w:r>
          </w:p>
        </w:tc>
        <w:tc>
          <w:tcPr>
            <w:tcW w:w="236" w:type="dxa"/>
          </w:tcPr>
          <w:p w14:paraId="5D1B5C5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5C7E7483" w14:textId="77777777" w:rsidR="00EB0721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825A1C" w14:textId="7F1B964B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2,250</w:t>
            </w:r>
          </w:p>
        </w:tc>
        <w:tc>
          <w:tcPr>
            <w:tcW w:w="272" w:type="dxa"/>
          </w:tcPr>
          <w:p w14:paraId="05C7C236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9C10C09" w14:textId="77777777" w:rsidR="00EB0721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951E1B" w14:textId="7DF7BA44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2,185</w:t>
            </w:r>
          </w:p>
        </w:tc>
        <w:tc>
          <w:tcPr>
            <w:tcW w:w="270" w:type="dxa"/>
          </w:tcPr>
          <w:p w14:paraId="78B0D50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AFCDAD0" w14:textId="77777777" w:rsidR="00EB0721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39B49F" w14:textId="491E931D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2,263</w:t>
            </w:r>
          </w:p>
        </w:tc>
        <w:tc>
          <w:tcPr>
            <w:tcW w:w="270" w:type="dxa"/>
          </w:tcPr>
          <w:p w14:paraId="0ED2EF10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11FBFB6" w14:textId="77777777" w:rsidR="00EB0721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A56131" w14:textId="5A0A7731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2,090</w:t>
            </w:r>
          </w:p>
        </w:tc>
        <w:tc>
          <w:tcPr>
            <w:tcW w:w="323" w:type="dxa"/>
          </w:tcPr>
          <w:p w14:paraId="4F8E7622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2C67C22" w14:textId="77777777" w:rsidR="00EB0721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35DCB5" w14:textId="4C7946E6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8,179</w:t>
            </w:r>
          </w:p>
        </w:tc>
        <w:tc>
          <w:tcPr>
            <w:tcW w:w="270" w:type="dxa"/>
          </w:tcPr>
          <w:p w14:paraId="5560D914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83C823" w14:textId="77777777" w:rsidR="00EB0721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E2F57A" w14:textId="04A1C55A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6,622</w:t>
            </w:r>
          </w:p>
        </w:tc>
      </w:tr>
      <w:tr w:rsidR="00EB0721" w:rsidRPr="005B380D" w14:paraId="167A53E1" w14:textId="77777777" w:rsidTr="00897C00">
        <w:trPr>
          <w:trHeight w:val="70"/>
        </w:trPr>
        <w:tc>
          <w:tcPr>
            <w:tcW w:w="4311" w:type="dxa"/>
          </w:tcPr>
          <w:p w14:paraId="3CE928E9" w14:textId="77777777" w:rsidR="00EB0721" w:rsidRPr="005B380D" w:rsidRDefault="00EB0721" w:rsidP="00EB0721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มีนาคม/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57D35121" w14:textId="63C5A0C0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108,838</w:t>
            </w:r>
          </w:p>
        </w:tc>
        <w:tc>
          <w:tcPr>
            <w:tcW w:w="240" w:type="dxa"/>
          </w:tcPr>
          <w:p w14:paraId="60DC3AB3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7BC4CB73" w14:textId="0CF87C5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110,395</w:t>
            </w:r>
          </w:p>
        </w:tc>
        <w:tc>
          <w:tcPr>
            <w:tcW w:w="236" w:type="dxa"/>
          </w:tcPr>
          <w:p w14:paraId="47BE0698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600FCCF5" w14:textId="5444377A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85,188</w:t>
            </w:r>
          </w:p>
        </w:tc>
        <w:tc>
          <w:tcPr>
            <w:tcW w:w="272" w:type="dxa"/>
          </w:tcPr>
          <w:p w14:paraId="5936C7BE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5999DB7" w14:textId="5DD9B7CA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89,028</w:t>
            </w:r>
          </w:p>
        </w:tc>
        <w:tc>
          <w:tcPr>
            <w:tcW w:w="270" w:type="dxa"/>
          </w:tcPr>
          <w:p w14:paraId="11443938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153D49E" w14:textId="2F8495DA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79,642</w:t>
            </w:r>
          </w:p>
        </w:tc>
        <w:tc>
          <w:tcPr>
            <w:tcW w:w="270" w:type="dxa"/>
            <w:shd w:val="clear" w:color="auto" w:fill="auto"/>
          </w:tcPr>
          <w:p w14:paraId="08105884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76206C62" w14:textId="14CD9471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76,561</w:t>
            </w:r>
          </w:p>
        </w:tc>
        <w:tc>
          <w:tcPr>
            <w:tcW w:w="323" w:type="dxa"/>
            <w:shd w:val="clear" w:color="auto" w:fill="auto"/>
          </w:tcPr>
          <w:p w14:paraId="54EAEC4A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5377BEB4" w14:textId="6C25651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273,668</w:t>
            </w:r>
          </w:p>
        </w:tc>
        <w:tc>
          <w:tcPr>
            <w:tcW w:w="270" w:type="dxa"/>
          </w:tcPr>
          <w:p w14:paraId="33DBE7D7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5A04E4" w14:textId="48A6FAC5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275,984</w:t>
            </w:r>
          </w:p>
        </w:tc>
      </w:tr>
      <w:tr w:rsidR="00EB0721" w:rsidRPr="005B380D" w14:paraId="6BFBA377" w14:textId="77777777" w:rsidTr="00897C00">
        <w:tc>
          <w:tcPr>
            <w:tcW w:w="4311" w:type="dxa"/>
          </w:tcPr>
          <w:p w14:paraId="6DF0A94A" w14:textId="77777777" w:rsidR="00EB0721" w:rsidRPr="005B380D" w:rsidRDefault="00EB0721" w:rsidP="00EB0721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มีนาคม/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449B71D2" w14:textId="624627B3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145,746</w:t>
            </w:r>
          </w:p>
        </w:tc>
        <w:tc>
          <w:tcPr>
            <w:tcW w:w="240" w:type="dxa"/>
          </w:tcPr>
          <w:p w14:paraId="1A6A5B89" w14:textId="77777777" w:rsidR="00EB0721" w:rsidRPr="005B380D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7D464CDD" w14:textId="48643CFC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145,001</w:t>
            </w:r>
          </w:p>
        </w:tc>
        <w:tc>
          <w:tcPr>
            <w:tcW w:w="236" w:type="dxa"/>
          </w:tcPr>
          <w:p w14:paraId="0CFFC009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4A76D596" w14:textId="2357522C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28,809</w:t>
            </w:r>
          </w:p>
        </w:tc>
        <w:tc>
          <w:tcPr>
            <w:tcW w:w="272" w:type="dxa"/>
          </w:tcPr>
          <w:p w14:paraId="4BECBDCC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43A20F0" w14:textId="154A8262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33,608</w:t>
            </w:r>
          </w:p>
        </w:tc>
        <w:tc>
          <w:tcPr>
            <w:tcW w:w="270" w:type="dxa"/>
          </w:tcPr>
          <w:p w14:paraId="550E6B42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2535952D" w14:textId="19FBDEF5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30,568</w:t>
            </w:r>
          </w:p>
        </w:tc>
        <w:tc>
          <w:tcPr>
            <w:tcW w:w="270" w:type="dxa"/>
            <w:shd w:val="clear" w:color="auto" w:fill="auto"/>
          </w:tcPr>
          <w:p w14:paraId="13A89CCB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693C920" w14:textId="5B7A0A19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32,490</w:t>
            </w:r>
          </w:p>
        </w:tc>
        <w:tc>
          <w:tcPr>
            <w:tcW w:w="323" w:type="dxa"/>
            <w:shd w:val="clear" w:color="auto" w:fill="auto"/>
          </w:tcPr>
          <w:p w14:paraId="2E979F00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09BB9CB1" w14:textId="404B5E40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205,123</w:t>
            </w:r>
          </w:p>
        </w:tc>
        <w:tc>
          <w:tcPr>
            <w:tcW w:w="270" w:type="dxa"/>
          </w:tcPr>
          <w:p w14:paraId="7D76F608" w14:textId="77777777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C998E6" w14:textId="0346EE06" w:rsidR="00EB0721" w:rsidRPr="00782B20" w:rsidRDefault="00EB0721" w:rsidP="00E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211,099</w:t>
            </w:r>
          </w:p>
        </w:tc>
      </w:tr>
    </w:tbl>
    <w:p w14:paraId="73811B92" w14:textId="3B0BA8D3" w:rsidR="00C5465A" w:rsidRDefault="00C5465A" w:rsidP="00FC10CD">
      <w:pPr>
        <w:rPr>
          <w:sz w:val="20"/>
          <w:szCs w:val="20"/>
        </w:rPr>
      </w:pPr>
    </w:p>
    <w:p w14:paraId="49587900" w14:textId="6226C060" w:rsidR="00C5465A" w:rsidRDefault="00C5465A" w:rsidP="00FC10CD">
      <w:pPr>
        <w:rPr>
          <w:sz w:val="20"/>
          <w:szCs w:val="20"/>
        </w:rPr>
      </w:pPr>
    </w:p>
    <w:p w14:paraId="495B71B6" w14:textId="77777777" w:rsidR="009030AC" w:rsidRPr="005B380D" w:rsidRDefault="009030AC" w:rsidP="009030AC">
      <w:pPr>
        <w:tabs>
          <w:tab w:val="clear" w:pos="454"/>
          <w:tab w:val="decimal" w:pos="436"/>
        </w:tabs>
        <w:rPr>
          <w:rFonts w:asciiTheme="majorBidi" w:hAnsiTheme="majorBidi" w:cstheme="majorBidi"/>
          <w:sz w:val="28"/>
          <w:szCs w:val="28"/>
          <w:cs/>
        </w:rPr>
        <w:sectPr w:rsidR="009030AC" w:rsidRPr="005B380D" w:rsidSect="00240FB9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52B57BB" w14:textId="77777777" w:rsidR="0070469D" w:rsidRPr="005B380D" w:rsidRDefault="0070469D" w:rsidP="000E708C">
      <w:pPr>
        <w:pStyle w:val="Heading1"/>
        <w:keepLines/>
        <w:numPr>
          <w:ilvl w:val="0"/>
          <w:numId w:val="4"/>
        </w:numPr>
        <w:shd w:val="clear" w:color="auto" w:fill="auto"/>
        <w:spacing w:line="376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3AD1554F" w14:textId="77777777" w:rsidR="0070469D" w:rsidRPr="00782B20" w:rsidRDefault="0070469D" w:rsidP="000E708C">
      <w:pPr>
        <w:spacing w:line="376" w:lineRule="exact"/>
        <w:rPr>
          <w:rFonts w:asciiTheme="majorBidi" w:hAnsiTheme="majorBidi" w:cstheme="majorBidi"/>
          <w:sz w:val="20"/>
          <w:szCs w:val="20"/>
        </w:rPr>
      </w:pPr>
    </w:p>
    <w:p w14:paraId="0BC29045" w14:textId="77777777" w:rsidR="0070469D" w:rsidRPr="005B380D" w:rsidRDefault="0070469D" w:rsidP="000E708C">
      <w:pPr>
        <w:spacing w:line="376" w:lineRule="exact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42254F01" w14:textId="77777777" w:rsidR="0070469D" w:rsidRPr="00782B20" w:rsidRDefault="0070469D" w:rsidP="000E708C">
      <w:pPr>
        <w:spacing w:line="376" w:lineRule="exact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C54AC16" w14:textId="77777777" w:rsidR="0070469D" w:rsidRPr="005B380D" w:rsidRDefault="0070469D" w:rsidP="000E708C">
      <w:pPr>
        <w:spacing w:line="376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45FCE7A3" w14:textId="422E3C45" w:rsidR="0070469D" w:rsidRPr="00303336" w:rsidRDefault="0070469D" w:rsidP="000E708C">
      <w:pPr>
        <w:spacing w:line="376" w:lineRule="exact"/>
        <w:rPr>
          <w:sz w:val="20"/>
          <w:szCs w:val="20"/>
        </w:rPr>
      </w:pP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4"/>
        <w:gridCol w:w="270"/>
        <w:gridCol w:w="1170"/>
        <w:gridCol w:w="270"/>
        <w:gridCol w:w="1620"/>
        <w:gridCol w:w="270"/>
        <w:gridCol w:w="1620"/>
        <w:gridCol w:w="244"/>
        <w:gridCol w:w="836"/>
        <w:gridCol w:w="236"/>
        <w:gridCol w:w="900"/>
        <w:gridCol w:w="236"/>
        <w:gridCol w:w="900"/>
        <w:gridCol w:w="236"/>
        <w:gridCol w:w="900"/>
        <w:gridCol w:w="236"/>
        <w:gridCol w:w="826"/>
        <w:gridCol w:w="14"/>
      </w:tblGrid>
      <w:tr w:rsidR="009030AC" w:rsidRPr="005B380D" w14:paraId="41D6F358" w14:textId="77777777" w:rsidTr="0093169A">
        <w:trPr>
          <w:gridAfter w:val="1"/>
          <w:wAfter w:w="14" w:type="dxa"/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1727A452" w14:textId="246B5DDF" w:rsidR="009030AC" w:rsidRPr="005B380D" w:rsidRDefault="009030AC" w:rsidP="000E708C">
            <w:pPr>
              <w:spacing w:line="376" w:lineRule="exact"/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D78FD7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00" w:type="dxa"/>
            <w:gridSpan w:val="15"/>
            <w:vAlign w:val="bottom"/>
          </w:tcPr>
          <w:p w14:paraId="76B611D4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030AC" w:rsidRPr="005B380D" w14:paraId="71990223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6E423E39" w14:textId="77777777" w:rsidR="009030AC" w:rsidRPr="005B380D" w:rsidRDefault="009030AC" w:rsidP="000E708C">
            <w:pPr>
              <w:spacing w:line="376" w:lineRule="exact"/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5A06F1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30" w:type="dxa"/>
            <w:gridSpan w:val="7"/>
            <w:vAlign w:val="bottom"/>
          </w:tcPr>
          <w:p w14:paraId="5EC93DAA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94F952C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48" w:type="dxa"/>
            <w:gridSpan w:val="8"/>
            <w:vAlign w:val="bottom"/>
          </w:tcPr>
          <w:p w14:paraId="2D1AA0D6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30AC" w:rsidRPr="005B380D" w14:paraId="2898782B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15F3F519" w14:textId="77777777" w:rsidR="009030AC" w:rsidRPr="005B380D" w:rsidRDefault="009030AC" w:rsidP="000E708C">
            <w:pPr>
              <w:spacing w:line="376" w:lineRule="exact"/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0E87A3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77663F7" w14:textId="6A3CA564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</w:t>
            </w:r>
          </w:p>
          <w:p w14:paraId="63E5B5D9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</w:tcPr>
          <w:p w14:paraId="7E7E2BBB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4960A656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BD9FF65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278A7B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8F83A6C" w14:textId="77777777" w:rsidR="009030AC" w:rsidRPr="005B380D" w:rsidRDefault="009030AC" w:rsidP="000E708C">
            <w:pPr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5E5FB61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2E99047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50DE0C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0A63155B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36F0DE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54C33FF3" w14:textId="77777777" w:rsidR="009030AC" w:rsidRPr="005B380D" w:rsidRDefault="009030AC" w:rsidP="000E708C">
            <w:pPr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1793C2B" w14:textId="77777777" w:rsidR="009030AC" w:rsidRPr="005B380D" w:rsidRDefault="009030AC" w:rsidP="000E708C">
            <w:pPr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306373C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2081A4B5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030AC" w:rsidRPr="005B380D" w14:paraId="71B1623F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</w:tcPr>
          <w:p w14:paraId="7C46CDE1" w14:textId="77777777" w:rsidR="009030AC" w:rsidRPr="005B380D" w:rsidRDefault="009030AC" w:rsidP="000E708C">
            <w:pPr>
              <w:spacing w:line="376" w:lineRule="exact"/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551CC9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514" w:type="dxa"/>
            <w:gridSpan w:val="16"/>
          </w:tcPr>
          <w:p w14:paraId="333E222A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030AC" w:rsidRPr="005B380D" w14:paraId="2F2A9879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3D13058B" w14:textId="36A3EA2F" w:rsidR="009030AC" w:rsidRPr="005B380D" w:rsidRDefault="009030AC" w:rsidP="000E708C">
            <w:pPr>
              <w:spacing w:line="376" w:lineRule="exact"/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E70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0E708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0E70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DC88CAD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1C980E5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62A5F0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84AC5F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D59D97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70B84F7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3FF8F323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C9465C6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13185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A5BE4A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20A34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CE4742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064B4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7409EE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DE6AC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8772DF4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5B380D" w14:paraId="17B45A28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10282197" w14:textId="77777777" w:rsidR="009030AC" w:rsidRPr="005B380D" w:rsidRDefault="009030AC" w:rsidP="000E708C">
            <w:pPr>
              <w:spacing w:line="376" w:lineRule="exact"/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E9D6A34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800509E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217D77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2D6FD52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10A60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4B8120B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498EB90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991DCAA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CB2838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D2CA9B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3631F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EE4252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34E7B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96B273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8E9F4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143F901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915" w:rsidRPr="005B380D" w14:paraId="51E10C17" w14:textId="77777777" w:rsidTr="004B4111">
        <w:trPr>
          <w:trHeight w:val="281"/>
        </w:trPr>
        <w:tc>
          <w:tcPr>
            <w:tcW w:w="3364" w:type="dxa"/>
            <w:shd w:val="clear" w:color="auto" w:fill="auto"/>
          </w:tcPr>
          <w:p w14:paraId="7CF36C3F" w14:textId="2E85011E" w:rsidR="006D6915" w:rsidRPr="006C6A5A" w:rsidRDefault="006D6915" w:rsidP="006D6915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218CA42D" w14:textId="77777777" w:rsidR="006D6915" w:rsidRPr="006C6A5A" w:rsidRDefault="006D6915" w:rsidP="006D6915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830C6B" w14:textId="16F4F0F4" w:rsidR="006D6915" w:rsidRPr="006C6A5A" w:rsidRDefault="006D6915" w:rsidP="006D6915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035F1" w14:textId="20219E16" w:rsidR="006D6915" w:rsidRPr="006C6A5A" w:rsidRDefault="006D6915" w:rsidP="006D6915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A24CEC" w14:textId="4DCC80A1" w:rsidR="006D6915" w:rsidRPr="006C6A5A" w:rsidRDefault="006D6915" w:rsidP="006D6915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5F6DC290" w14:textId="77777777" w:rsidR="006D6915" w:rsidRPr="006C6A5A" w:rsidRDefault="006D6915" w:rsidP="006D6915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0CDFD6F" w14:textId="396F7EF9" w:rsidR="006D6915" w:rsidRPr="006C6A5A" w:rsidRDefault="006D6915" w:rsidP="006D6915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9804D1C" w14:textId="534588CE" w:rsidR="006D6915" w:rsidRPr="006C6A5A" w:rsidRDefault="006D6915" w:rsidP="006D6915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6" w:type="dxa"/>
            <w:shd w:val="clear" w:color="auto" w:fill="auto"/>
          </w:tcPr>
          <w:p w14:paraId="5A1B1771" w14:textId="0566F22C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5C5F35F2" w14:textId="77777777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BA57455" w14:textId="5965420C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6CBE8B" w14:textId="77777777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7D68FEB" w14:textId="1CA3ABD1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5C17C4" w14:textId="77777777" w:rsidR="006D6915" w:rsidRPr="006C6A5A" w:rsidRDefault="006D6915" w:rsidP="006D6915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1089B89" w14:textId="4E032227" w:rsidR="006D6915" w:rsidRPr="006C6A5A" w:rsidRDefault="006D6915" w:rsidP="006D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3243AEBD" w14:textId="77777777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9934593" w14:textId="694218F8" w:rsidR="006D6915" w:rsidRPr="006C6A5A" w:rsidRDefault="006D6915" w:rsidP="006D6915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6D6915" w:rsidRPr="005B380D" w14:paraId="5CFA0AC2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4199B994" w14:textId="7B323F82" w:rsidR="006D6915" w:rsidRPr="006C6A5A" w:rsidRDefault="006D6915" w:rsidP="006D6915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17139D5" w14:textId="77777777" w:rsidR="006D6915" w:rsidRPr="006C6A5A" w:rsidRDefault="006D6915" w:rsidP="006D6915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FC47CC4" w14:textId="27C4C407" w:rsidR="006D6915" w:rsidRPr="006C6A5A" w:rsidRDefault="006D6915" w:rsidP="006D6915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3439F" w14:textId="77777777" w:rsidR="006D6915" w:rsidRPr="006C6A5A" w:rsidRDefault="006D6915" w:rsidP="006D6915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275EB20" w14:textId="42A10387" w:rsidR="006D6915" w:rsidRPr="006C6A5A" w:rsidRDefault="006D6915" w:rsidP="006D6915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CA0597" w14:textId="77777777" w:rsidR="006D6915" w:rsidRPr="006C6A5A" w:rsidRDefault="006D6915" w:rsidP="006D6915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14538F7" w14:textId="36113AB8" w:rsidR="006D6915" w:rsidRPr="006C6A5A" w:rsidRDefault="006D6915" w:rsidP="006D6915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E70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44" w:type="dxa"/>
            <w:shd w:val="clear" w:color="auto" w:fill="auto"/>
          </w:tcPr>
          <w:p w14:paraId="47A71DAB" w14:textId="77777777" w:rsidR="006D6915" w:rsidRPr="006C6A5A" w:rsidRDefault="006D6915" w:rsidP="006D6915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6" w:type="dxa"/>
            <w:shd w:val="clear" w:color="auto" w:fill="auto"/>
          </w:tcPr>
          <w:p w14:paraId="7129FCF7" w14:textId="4E06752B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E70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36" w:type="dxa"/>
            <w:shd w:val="clear" w:color="auto" w:fill="auto"/>
          </w:tcPr>
          <w:p w14:paraId="72DA7362" w14:textId="77777777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18966EB" w14:textId="68C9C1AB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3E2A00" w14:textId="77777777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DE19AB" w14:textId="1F17AF2A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8B7C87" w14:textId="77777777" w:rsidR="006D6915" w:rsidRPr="006C6A5A" w:rsidRDefault="006D6915" w:rsidP="006D6915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73524DB" w14:textId="6AA7A344" w:rsidR="006D6915" w:rsidRPr="006C6A5A" w:rsidRDefault="006D6915" w:rsidP="006D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E70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36" w:type="dxa"/>
            <w:shd w:val="clear" w:color="auto" w:fill="auto"/>
          </w:tcPr>
          <w:p w14:paraId="1CD3A8EC" w14:textId="77777777" w:rsidR="006D6915" w:rsidRPr="006C6A5A" w:rsidRDefault="006D6915" w:rsidP="006D6915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F042485" w14:textId="3C2F4CB5" w:rsidR="006D6915" w:rsidRPr="006C6A5A" w:rsidRDefault="006D6915" w:rsidP="006D6915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E70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561642" w:rsidRPr="005B380D" w14:paraId="1507410B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3B0E7262" w14:textId="74331213" w:rsidR="00782B20" w:rsidRPr="00294D9E" w:rsidRDefault="002D2F89" w:rsidP="000E708C">
            <w:pPr>
              <w:spacing w:line="376" w:lineRule="exact"/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 w:rsidRPr="002D2F89"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446F8C3" w14:textId="77777777" w:rsidR="00782B20" w:rsidRPr="006C6A5A" w:rsidRDefault="00782B20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C21E8B" w14:textId="66AF4131" w:rsidR="00782B20" w:rsidRPr="00E83164" w:rsidRDefault="00E83164" w:rsidP="000E708C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A7BD6" w14:textId="77777777" w:rsidR="00782B20" w:rsidRPr="006C6A5A" w:rsidRDefault="00782B20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60D8335" w14:textId="7283594F" w:rsidR="00782B20" w:rsidRPr="006C6A5A" w:rsidRDefault="00E83164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F4026" w14:textId="77777777" w:rsidR="00782B20" w:rsidRPr="006C6A5A" w:rsidRDefault="00782B20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FCDEFA" w14:textId="34061413" w:rsidR="00782B20" w:rsidRPr="006C6A5A" w:rsidRDefault="00E83164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502E953" w14:textId="77777777" w:rsidR="00782B20" w:rsidRPr="006C6A5A" w:rsidRDefault="00782B20" w:rsidP="000E708C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BBDDA17" w14:textId="05785887" w:rsidR="00782B20" w:rsidRPr="006C6A5A" w:rsidRDefault="00E83164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645C07" w14:textId="77777777" w:rsidR="00782B20" w:rsidRPr="006C6A5A" w:rsidRDefault="00782B20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2B50CE" w14:textId="74E8E026" w:rsidR="00782B20" w:rsidRPr="006C6A5A" w:rsidRDefault="00E83164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C7EDFD" w14:textId="77777777" w:rsidR="00782B20" w:rsidRPr="006C6A5A" w:rsidRDefault="00782B20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1E631" w14:textId="361CE2D6" w:rsidR="00782B20" w:rsidRPr="006C6A5A" w:rsidRDefault="00E83164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E8B320" w14:textId="77777777" w:rsidR="00782B20" w:rsidRPr="006C6A5A" w:rsidRDefault="00782B20" w:rsidP="000E708C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2CBDDA" w14:textId="0D36EBCF" w:rsidR="00782B20" w:rsidRPr="006C6A5A" w:rsidRDefault="00E83164" w:rsidP="000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C04E5" w14:textId="77777777" w:rsidR="00782B20" w:rsidRPr="006C6A5A" w:rsidRDefault="00782B20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03D4C7F2" w14:textId="3BDFF9C2" w:rsidR="00782B20" w:rsidRPr="006C6A5A" w:rsidRDefault="00E83164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FA6EAC" w:rsidRPr="005B380D" w14:paraId="60BE72CE" w14:textId="77777777" w:rsidTr="00561642">
        <w:trPr>
          <w:trHeight w:val="261"/>
        </w:trPr>
        <w:tc>
          <w:tcPr>
            <w:tcW w:w="3364" w:type="dxa"/>
            <w:shd w:val="clear" w:color="auto" w:fill="auto"/>
          </w:tcPr>
          <w:p w14:paraId="3F8E8AAA" w14:textId="77777777" w:rsidR="00FA6EAC" w:rsidRPr="006C6A5A" w:rsidRDefault="00FA6EAC" w:rsidP="000E708C">
            <w:pPr>
              <w:spacing w:line="376" w:lineRule="exact"/>
              <w:ind w:left="168" w:right="-90" w:hanging="168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A6A7E23" w14:textId="77777777" w:rsidR="00FA6EAC" w:rsidRPr="006C6A5A" w:rsidRDefault="00FA6E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75F183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BEFE8A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737C6B4" w14:textId="77777777" w:rsidR="00FA6EAC" w:rsidRDefault="00FA6EAC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CEC7AD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4CEFAFC" w14:textId="77777777" w:rsidR="00FA6EAC" w:rsidRDefault="00FA6EAC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37F65CB" w14:textId="77777777" w:rsidR="00FA6EAC" w:rsidRPr="006C6A5A" w:rsidRDefault="00FA6EAC" w:rsidP="000E708C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9710B30" w14:textId="77777777" w:rsidR="00FA6EAC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C72699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20A694" w14:textId="77777777" w:rsidR="00FA6EAC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A3644B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54B53A1" w14:textId="77777777" w:rsidR="00FA6EAC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D44525" w14:textId="77777777" w:rsidR="00FA6EAC" w:rsidRPr="006C6A5A" w:rsidRDefault="00FA6EAC" w:rsidP="000E708C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B6D6760" w14:textId="77777777" w:rsidR="00FA6EAC" w:rsidRDefault="00FA6EAC" w:rsidP="000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23738F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0E15432B" w14:textId="77777777" w:rsidR="00FA6EAC" w:rsidRDefault="00FA6EAC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7AC5" w:rsidRPr="005B380D" w14:paraId="4C00F49E" w14:textId="77777777" w:rsidTr="00561642">
        <w:trPr>
          <w:trHeight w:val="261"/>
        </w:trPr>
        <w:tc>
          <w:tcPr>
            <w:tcW w:w="3364" w:type="dxa"/>
            <w:shd w:val="clear" w:color="auto" w:fill="auto"/>
          </w:tcPr>
          <w:p w14:paraId="797C2164" w14:textId="77777777" w:rsidR="00707AC5" w:rsidRPr="006C6A5A" w:rsidRDefault="00707AC5" w:rsidP="000E708C">
            <w:pPr>
              <w:spacing w:line="376" w:lineRule="exact"/>
              <w:ind w:left="168" w:right="-90" w:hanging="168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A19F6FC" w14:textId="77777777" w:rsidR="00707AC5" w:rsidRPr="006C6A5A" w:rsidRDefault="00707AC5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24EC8D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93B03E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CDD1E40" w14:textId="77777777" w:rsidR="00707AC5" w:rsidRDefault="00707AC5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DE7463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23CC9C" w14:textId="77777777" w:rsidR="00707AC5" w:rsidRDefault="00707AC5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66D63EC" w14:textId="77777777" w:rsidR="00707AC5" w:rsidRPr="006C6A5A" w:rsidRDefault="00707AC5" w:rsidP="000E708C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3D9F3A43" w14:textId="77777777" w:rsidR="00707AC5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08AFAE7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C82C3D" w14:textId="77777777" w:rsidR="00707AC5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55DC1B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8E9B745" w14:textId="77777777" w:rsidR="00707AC5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28CC7F" w14:textId="77777777" w:rsidR="00707AC5" w:rsidRPr="006C6A5A" w:rsidRDefault="00707AC5" w:rsidP="000E708C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3A1CB2" w14:textId="77777777" w:rsidR="00707AC5" w:rsidRDefault="00707AC5" w:rsidP="000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6BBC79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52A1F55" w14:textId="77777777" w:rsidR="00707AC5" w:rsidRDefault="00707AC5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292E" w:rsidRPr="005B380D" w14:paraId="34780394" w14:textId="77777777" w:rsidTr="00561642">
        <w:trPr>
          <w:trHeight w:val="261"/>
        </w:trPr>
        <w:tc>
          <w:tcPr>
            <w:tcW w:w="3364" w:type="dxa"/>
            <w:shd w:val="clear" w:color="auto" w:fill="auto"/>
          </w:tcPr>
          <w:p w14:paraId="6986BCDA" w14:textId="77777777" w:rsidR="005C292E" w:rsidRPr="006C6A5A" w:rsidRDefault="005C292E" w:rsidP="000E708C">
            <w:pPr>
              <w:spacing w:line="376" w:lineRule="exact"/>
              <w:ind w:left="168" w:right="-90" w:hanging="168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107D6BA" w14:textId="77777777" w:rsidR="005C292E" w:rsidRPr="006C6A5A" w:rsidRDefault="005C292E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C58E1D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E9C1C8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7BBE7ED" w14:textId="77777777" w:rsidR="005C292E" w:rsidRDefault="005C292E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D59DE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12D93A2" w14:textId="77777777" w:rsidR="005C292E" w:rsidRDefault="005C292E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C857C99" w14:textId="77777777" w:rsidR="005C292E" w:rsidRPr="006C6A5A" w:rsidRDefault="005C292E" w:rsidP="000E708C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809F61D" w14:textId="77777777" w:rsidR="005C292E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338C2E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958BCB" w14:textId="77777777" w:rsidR="005C292E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209E5F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B68821F" w14:textId="77777777" w:rsidR="005C292E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54BBE0" w14:textId="77777777" w:rsidR="005C292E" w:rsidRPr="006C6A5A" w:rsidRDefault="005C292E" w:rsidP="000E708C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B84755" w14:textId="77777777" w:rsidR="005C292E" w:rsidRDefault="005C292E" w:rsidP="000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95623E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9E6C09C" w14:textId="77777777" w:rsidR="005C292E" w:rsidRDefault="005C292E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5B380D" w14:paraId="3AFFE1BA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0EABF742" w14:textId="77777777" w:rsidR="009030AC" w:rsidRPr="005B380D" w:rsidRDefault="009030AC" w:rsidP="000E708C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639505A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CC8170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8E592A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FF71ED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C290DA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33BC980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27ADDFDC" w14:textId="77777777" w:rsidR="009030AC" w:rsidRPr="005B380D" w:rsidRDefault="009030AC" w:rsidP="000E708C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471C2C8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4A448E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B34C384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3D872E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77BC96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8AAE44" w14:textId="77777777" w:rsidR="009030AC" w:rsidRPr="005B380D" w:rsidRDefault="009030AC" w:rsidP="000E708C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4C567F" w14:textId="77777777" w:rsidR="009030AC" w:rsidRPr="005B380D" w:rsidRDefault="009030AC" w:rsidP="000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9F2047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6A60AF9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642" w:rsidRPr="005B380D" w14:paraId="00F8D07C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51CC4CAE" w14:textId="6C713E23" w:rsidR="00FA6EAC" w:rsidRDefault="00FA6EAC" w:rsidP="000E708C">
            <w:pPr>
              <w:spacing w:line="376" w:lineRule="exact"/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</w:t>
            </w:r>
            <w:r w:rsidR="009611D3" w:rsidRPr="009611D3">
              <w:rPr>
                <w:rFonts w:asciiTheme="majorBidi" w:hAnsiTheme="majorBidi"/>
                <w:sz w:val="28"/>
                <w:szCs w:val="28"/>
                <w:cs/>
              </w:rPr>
              <w:t>เงินตร</w:t>
            </w:r>
            <w:r w:rsidR="00640525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="009611D3" w:rsidRPr="009611D3">
              <w:rPr>
                <w:rFonts w:asciiTheme="majorBidi" w:hAnsiTheme="majorBidi"/>
                <w:sz w:val="28"/>
                <w:szCs w:val="28"/>
                <w:cs/>
              </w:rPr>
              <w:t>ต่างประเท</w:t>
            </w:r>
            <w:r w:rsidR="009611D3" w:rsidRPr="00623E4E">
              <w:rPr>
                <w:rFonts w:asciiTheme="majorBidi" w:hAnsiTheme="majorBidi"/>
                <w:sz w:val="28"/>
                <w:szCs w:val="28"/>
                <w:cs/>
              </w:rPr>
              <w:t>ศ</w:t>
            </w:r>
            <w:r w:rsidR="00426EA2" w:rsidRPr="00426EA2">
              <w:rPr>
                <w:rFonts w:asciiTheme="majorBidi" w:hAnsi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25A68AA0" w14:textId="77777777" w:rsidR="00FA6EAC" w:rsidRPr="005B380D" w:rsidRDefault="00FA6E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20E6AF" w14:textId="1A7D6969" w:rsidR="00FA6EAC" w:rsidRPr="005B380D" w:rsidRDefault="00E83164" w:rsidP="000E708C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E70C8" w14:textId="77777777" w:rsidR="00FA6EAC" w:rsidRPr="005B380D" w:rsidRDefault="00FA6E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79A51E" w14:textId="69426EA9" w:rsidR="00FA6EAC" w:rsidRPr="005B380D" w:rsidRDefault="00E83164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C02386" w14:textId="77777777" w:rsidR="00FA6EAC" w:rsidRPr="005B380D" w:rsidRDefault="00FA6E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1FAB49" w14:textId="349C4015" w:rsidR="00FA6EAC" w:rsidRPr="005B380D" w:rsidRDefault="00E83164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8FB0708" w14:textId="77777777" w:rsidR="00FA6EAC" w:rsidRPr="005B380D" w:rsidRDefault="00FA6EAC" w:rsidP="000E708C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11498CF5" w14:textId="3818C2E4" w:rsidR="00FA6EAC" w:rsidRPr="005B380D" w:rsidRDefault="00E83164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15EAE" w14:textId="77777777" w:rsidR="00FA6EAC" w:rsidRPr="005B380D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8A2496" w14:textId="28F969D7" w:rsidR="00FA6EAC" w:rsidRPr="005B380D" w:rsidRDefault="00E83164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A4D22" w14:textId="77777777" w:rsidR="00FA6EAC" w:rsidRPr="005B380D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5DE57F" w14:textId="4C5B4288" w:rsidR="00FA6EAC" w:rsidRPr="005B380D" w:rsidRDefault="00E83164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A124D" w14:textId="77777777" w:rsidR="00FA6EAC" w:rsidRPr="005B380D" w:rsidRDefault="00FA6EAC" w:rsidP="000E708C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DCF3A7" w14:textId="64143492" w:rsidR="00FA6EAC" w:rsidRPr="005B380D" w:rsidRDefault="00E83164" w:rsidP="000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7C4C26" w14:textId="77777777" w:rsidR="00FA6EAC" w:rsidRPr="005B380D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138218A9" w14:textId="69892552" w:rsidR="00FA6EAC" w:rsidRPr="005B380D" w:rsidRDefault="00E83164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4354DC" w:rsidRPr="007A653D" w14:paraId="376AAE0B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78B9DF99" w14:textId="77777777" w:rsidR="004354DC" w:rsidRPr="007A653D" w:rsidRDefault="004354DC" w:rsidP="00E171F2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DC3EAB8" w14:textId="77777777" w:rsidR="004354DC" w:rsidRPr="007A653D" w:rsidRDefault="004354DC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0104B51" w14:textId="77777777" w:rsidR="004354DC" w:rsidRPr="007A653D" w:rsidRDefault="004354DC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263E49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2306AE2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6813D62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71CDE46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0987FF12" w14:textId="77777777" w:rsidR="004354DC" w:rsidRPr="007A653D" w:rsidRDefault="004354DC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14:paraId="41510EA2" w14:textId="77777777" w:rsidR="004354DC" w:rsidRPr="007A653D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DAB466D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EB99AD1" w14:textId="77777777" w:rsidR="004354DC" w:rsidRPr="007A653D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17507E4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1BC5FA4" w14:textId="77777777" w:rsidR="004354DC" w:rsidRPr="007A653D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2ADD7B1" w14:textId="77777777" w:rsidR="004354DC" w:rsidRPr="007A653D" w:rsidRDefault="004354DC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23880B8" w14:textId="77777777" w:rsidR="004354DC" w:rsidRPr="007A653D" w:rsidRDefault="004354DC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CAEF51C" w14:textId="77777777" w:rsidR="004354DC" w:rsidRPr="007A653D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EFE28A9" w14:textId="77777777" w:rsidR="004354DC" w:rsidRPr="007A653D" w:rsidRDefault="004354D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213657" w:rsidRPr="005B380D" w14:paraId="61E7F417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0A83FB07" w14:textId="7CC27175" w:rsidR="00213657" w:rsidRPr="005B380D" w:rsidRDefault="00213657" w:rsidP="00213657">
            <w:pPr>
              <w:ind w:left="227" w:right="-90" w:hanging="2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441E090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E509D72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B513E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EC9579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31168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F3B77B0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76B9201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4CCD58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28797C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8C92A92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72D01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7A52E3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EC1810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6418FE" w14:textId="77777777" w:rsidR="00213657" w:rsidRPr="005B380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1FB9CA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5275B5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3657" w:rsidRPr="005B380D" w14:paraId="56A0E1B9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535C1418" w14:textId="6CBA6485" w:rsidR="00213657" w:rsidRPr="005B380D" w:rsidRDefault="00213657" w:rsidP="00213657">
            <w:pPr>
              <w:ind w:left="168" w:right="-90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E7BD056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F43122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0DC08A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FA04A25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49496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D90E335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4A694158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2FCA5A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6D06C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AB240A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9282C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DAEE7FA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062EB2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3A4A70" w14:textId="77777777" w:rsidR="00213657" w:rsidRPr="005B380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469A8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4A41AB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3657" w:rsidRPr="005B380D" w14:paraId="2A645128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450F7B83" w14:textId="658A4585" w:rsidR="00213657" w:rsidRPr="000E708C" w:rsidRDefault="00213657" w:rsidP="00213657">
            <w:pPr>
              <w:ind w:left="168" w:right="-90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E02366A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EE7AF1" w14:textId="0499DEEE" w:rsidR="00213657" w:rsidRPr="005B380D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F41E6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DBFDFEF" w14:textId="1E09FB3F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34FEA35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7CC7647" w14:textId="7FF86EDC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9E25470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ACE33F1" w14:textId="78C1D8FE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43AB639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117824D" w14:textId="3FAE77D8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EE8889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2F8AAF6" w14:textId="23385EC8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C38C3C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E7D715" w14:textId="4498D2CE" w:rsidR="00213657" w:rsidRPr="005B380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5932E8B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1169524" w14:textId="35DC12DC" w:rsidR="00213657" w:rsidRPr="005B380D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213657" w:rsidRPr="005B380D" w14:paraId="10D820A7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693B949B" w14:textId="4E695114" w:rsidR="00213657" w:rsidRPr="000E708C" w:rsidRDefault="00213657" w:rsidP="00213657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DC10089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3E55C5" w14:textId="39583EC3" w:rsidR="00213657" w:rsidRPr="000E708C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6D43C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4CE01A2" w14:textId="096C9828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1839D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6C2D6C1" w14:textId="2615FDCA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E70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0E708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44" w:type="dxa"/>
            <w:shd w:val="clear" w:color="auto" w:fill="auto"/>
          </w:tcPr>
          <w:p w14:paraId="0BB59736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076B813" w14:textId="34B5FE42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  <w:tc>
          <w:tcPr>
            <w:tcW w:w="236" w:type="dxa"/>
            <w:shd w:val="clear" w:color="auto" w:fill="auto"/>
          </w:tcPr>
          <w:p w14:paraId="75809959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87F37A" w14:textId="44E7F594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46AC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D258B8" w14:textId="11C5132C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27CA9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F9535DD" w14:textId="507D41BF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  <w:tc>
          <w:tcPr>
            <w:tcW w:w="236" w:type="dxa"/>
            <w:shd w:val="clear" w:color="auto" w:fill="auto"/>
          </w:tcPr>
          <w:p w14:paraId="5A402A49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AA32BE7" w14:textId="70501027" w:rsidR="00213657" w:rsidRPr="000E708C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</w:tr>
      <w:tr w:rsidR="00213657" w:rsidRPr="005B380D" w14:paraId="239DC99F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50E6D662" w14:textId="774C9FF1" w:rsidR="00213657" w:rsidRPr="000E708C" w:rsidRDefault="00213657" w:rsidP="00213657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42BB5C45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8CFA7C6" w14:textId="51A0CFD2" w:rsidR="00213657" w:rsidRPr="000E708C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41640F3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6A8012D" w14:textId="21517B17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6641F988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C0EBC9D" w14:textId="4DEBE5FD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C667D39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72DEB14C" w14:textId="6DE3036F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64449649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465B17" w14:textId="3907A213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2162C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D6B1C6" w14:textId="74E18A57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7A6ED816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964B80F" w14:textId="0B852AD6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F5D8DC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2D8D5FB7" w14:textId="0EC917B5" w:rsidR="00213657" w:rsidRPr="000E708C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213657" w:rsidRPr="005B380D" w14:paraId="05A76C7D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02F9B9A7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21DAC747" w14:textId="4153DEA9" w:rsidR="00213657" w:rsidRPr="000E708C" w:rsidRDefault="00213657" w:rsidP="00213657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270" w:type="dxa"/>
          </w:tcPr>
          <w:p w14:paraId="611BBF1D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91CC91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FB0F4" w14:textId="7961B8FB" w:rsidR="00213657" w:rsidRPr="000E708C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B425F5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5025B03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20ED04" w14:textId="366A563C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1317C8E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87B14F7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844614" w14:textId="14E0010E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78135B8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709527D6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F6C67B" w14:textId="25262DF6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3029597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BDFB87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590816" w14:textId="4767369F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980B2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A73DAA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EFFAB5" w14:textId="73F57CAB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3B71C60D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BBCAB20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C7A177" w14:textId="7FFDBFF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8A0350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4BA62A9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ADC690" w14:textId="3D67D805" w:rsidR="00213657" w:rsidRPr="000E708C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213657" w:rsidRPr="007A653D" w14:paraId="4BAABB25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253C27F2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FD52AB6" w14:textId="77777777" w:rsidR="00213657" w:rsidRPr="007A653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D439A4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BB44B42" w14:textId="77777777" w:rsidR="00213657" w:rsidRPr="007A653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EB7CE10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69004D" w14:textId="77777777" w:rsidR="00213657" w:rsidRPr="007A653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33D3E33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4F87F528" w14:textId="77777777" w:rsidR="00213657" w:rsidRPr="007A653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14:paraId="2DD4D613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92568DF" w14:textId="77777777" w:rsidR="00213657" w:rsidRPr="007A653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B352847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156E989" w14:textId="77777777" w:rsidR="00213657" w:rsidRPr="007A653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E49FA05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7097613" w14:textId="77777777" w:rsidR="00213657" w:rsidRPr="007A653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1036BBB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B489A95" w14:textId="77777777" w:rsidR="00213657" w:rsidRPr="007A653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B5F2211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3657" w:rsidRPr="005B380D" w14:paraId="6C7B417E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6859DBA6" w14:textId="4F8C7F80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A4C4CE4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2EAA09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3DE1A0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205A679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D02048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473706E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BACF29E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4E47C40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7F8FD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BD4CB3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342799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DFF7BE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3001B9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FBEFDE9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1F961A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FCE6812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3657" w:rsidRPr="005B380D" w14:paraId="092C2ACC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1D215162" w14:textId="7E727BD1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223BEEE0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7CBC8" w14:textId="09050B79" w:rsidR="00213657" w:rsidRPr="000E708C" w:rsidRDefault="00213657" w:rsidP="00A9727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1B1A5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E8AF53" w14:textId="2195CEE4" w:rsidR="00213657" w:rsidRPr="000E708C" w:rsidRDefault="00213657" w:rsidP="00A9727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AFFA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4FB238" w14:textId="0B2EC192" w:rsidR="00213657" w:rsidRPr="000E708C" w:rsidRDefault="00213657" w:rsidP="00A9727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174D96C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AC5DE39" w14:textId="1BC4AF1F" w:rsidR="00213657" w:rsidRPr="000E708C" w:rsidRDefault="00213657" w:rsidP="00A972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B105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DDC492" w14:textId="637EEAC3" w:rsidR="00213657" w:rsidRPr="000E708C" w:rsidRDefault="00213657" w:rsidP="00A972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CB0A6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59F019" w14:textId="17012504" w:rsidR="00213657" w:rsidRPr="000E708C" w:rsidRDefault="00213657" w:rsidP="00A972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CC625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2A7C32" w14:textId="21F5CCB1" w:rsidR="00213657" w:rsidRPr="000E708C" w:rsidRDefault="00213657" w:rsidP="00A9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EB3C3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1771F0B6" w14:textId="6DBA6BA7" w:rsidR="00213657" w:rsidRPr="000E708C" w:rsidRDefault="00213657" w:rsidP="00A9727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</w:tbl>
    <w:p w14:paraId="5FB4D3EC" w14:textId="77777777" w:rsidR="000E708C" w:rsidRPr="007A3004" w:rsidRDefault="000E708C">
      <w:pPr>
        <w:rPr>
          <w:sz w:val="4"/>
          <w:szCs w:val="4"/>
        </w:r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70"/>
        <w:gridCol w:w="1620"/>
        <w:gridCol w:w="270"/>
        <w:gridCol w:w="162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7767B" w:rsidRPr="005B380D" w14:paraId="69634161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6B5A5CED" w14:textId="4119A3F3" w:rsidR="0087767B" w:rsidRPr="005B380D" w:rsidRDefault="0087767B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ABE06B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0CD2723" w14:textId="691D98E5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7767B" w:rsidRPr="005B380D" w14:paraId="6CD43CA2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FD01403" w14:textId="77777777" w:rsidR="0087767B" w:rsidRPr="005B380D" w:rsidRDefault="0087767B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9C6E8A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849677E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31431ED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18CC332E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31358" w:rsidRPr="005B380D" w14:paraId="6234AFB9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2526F349" w14:textId="77777777" w:rsidR="00DD0FD1" w:rsidRPr="005B380D" w:rsidRDefault="00DD0FD1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5008AA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34CE802" w14:textId="5749EE75" w:rsidR="00DD0FD1" w:rsidRPr="005B380D" w:rsidRDefault="00DD0FD1" w:rsidP="00DD1CA1">
            <w:pPr>
              <w:pStyle w:val="acctfourfigures"/>
              <w:tabs>
                <w:tab w:val="clear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86D461C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27482F" w14:textId="1CD5F5F8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90CC3" w14:textId="77777777" w:rsidR="00DD0FD1" w:rsidRPr="005B380D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B7EEF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0819ED2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B6ABD7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5EB30DF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BEA5B7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2EE83AFE" w14:textId="77777777" w:rsidR="00DD0FD1" w:rsidRPr="005B380D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E2BF020" w14:textId="77777777" w:rsidR="00DD0FD1" w:rsidRPr="005B380D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16A7CAE7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1FBA23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1358" w:rsidRPr="005B380D" w14:paraId="30FC8855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3164C5DC" w14:textId="77777777" w:rsidR="00A31358" w:rsidRPr="005B380D" w:rsidRDefault="00A31358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07696F" w14:textId="77777777" w:rsidR="00A31358" w:rsidRPr="005B380D" w:rsidRDefault="00A31358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2EBF401" w14:textId="711306F8" w:rsidR="00A31358" w:rsidRPr="005B380D" w:rsidRDefault="00A31358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31358" w:rsidRPr="005B380D" w14:paraId="5BB72B01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59374FDC" w14:textId="7985EA1D" w:rsidR="00DD0FD1" w:rsidRPr="005B380D" w:rsidRDefault="00DD0FD1" w:rsidP="00DD1CA1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365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03654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365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9FF7E18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314495E" w14:textId="77777777" w:rsidR="00DD0FD1" w:rsidRPr="005B380D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4F470F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865CEDC" w14:textId="77777777" w:rsidR="00DD0FD1" w:rsidRPr="005B380D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BDB88C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5D988A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1E37E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7107E7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490C6C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6E6D77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A4D16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1C438D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823C1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609168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358" w:rsidRPr="005B380D" w14:paraId="2E45F435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1CF9B89B" w14:textId="62B39810" w:rsidR="00DD0FD1" w:rsidRPr="005B380D" w:rsidRDefault="00DD0FD1" w:rsidP="0087767B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32BD3B9" w14:textId="77777777" w:rsidR="00DD0FD1" w:rsidRPr="005B380D" w:rsidRDefault="00DD0FD1" w:rsidP="008776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EAA663D" w14:textId="77777777" w:rsidR="00DD0FD1" w:rsidRPr="009E4BF5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212194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412086C" w14:textId="77777777" w:rsidR="00DD0FD1" w:rsidRPr="005B380D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DA196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0CB213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1844EA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189FD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B81AD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E9DAD5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CF079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23CA8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DC5AF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159D7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358" w:rsidRPr="005B380D" w14:paraId="28167E3A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1C45DBE6" w14:textId="169D1037" w:rsidR="00A31358" w:rsidRPr="00417233" w:rsidRDefault="00A31358" w:rsidP="00A31358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3F11D1EF" w14:textId="77777777" w:rsidR="00A31358" w:rsidRPr="005B380D" w:rsidRDefault="00A31358" w:rsidP="00A313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3B8C0E71" w14:textId="739D0743" w:rsidR="00A31358" w:rsidRPr="005B380D" w:rsidRDefault="009E4BF5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2C5F1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406D90" w14:textId="4C9CB9CB" w:rsidR="00A31358" w:rsidRPr="005B380D" w:rsidRDefault="009E4BF5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0B8244D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556288" w14:textId="48B8BE4B" w:rsidR="00A31358" w:rsidRPr="005B380D" w:rsidRDefault="009E4BF5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DB1DCF7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76B63C" w14:textId="726920C1" w:rsidR="00A31358" w:rsidRPr="005B380D" w:rsidRDefault="009E4BF5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A1914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E0E2B8" w14:textId="461A8054" w:rsidR="00A31358" w:rsidRPr="005B380D" w:rsidRDefault="009E4BF5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666724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8F8FB1" w14:textId="53B436D6" w:rsidR="00A31358" w:rsidRPr="005B380D" w:rsidRDefault="009E4BF5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2885B50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23AFA7" w14:textId="33DB3FFF" w:rsidR="00A31358" w:rsidRPr="005B380D" w:rsidRDefault="009E4BF5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FA6EAC" w:rsidRPr="005B380D" w14:paraId="680708DB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2474C36D" w14:textId="4E910576" w:rsidR="00FA6EAC" w:rsidRPr="0026131F" w:rsidRDefault="0026131F" w:rsidP="0026131F">
            <w:pPr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 w:rsidRPr="002D2F89"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2E79EBC3" w14:textId="77777777" w:rsidR="00FA6EAC" w:rsidRPr="005B380D" w:rsidRDefault="00FA6EAC" w:rsidP="00A313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567667" w14:textId="0C64EFE5" w:rsidR="00FA6EAC" w:rsidRDefault="008939B6" w:rsidP="0026131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0909BD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C7539B" w14:textId="23BD026D" w:rsidR="00FA6EAC" w:rsidRPr="005B380D" w:rsidRDefault="008939B6" w:rsidP="0026131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F20C5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F92000" w14:textId="29CED123" w:rsidR="00FA6EAC" w:rsidRPr="005B380D" w:rsidRDefault="009E4BF5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D7259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288BB6" w14:textId="7E3A0075" w:rsidR="00FA6EAC" w:rsidRPr="005B380D" w:rsidRDefault="009E4BF5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84949D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464087" w14:textId="1381C62B" w:rsidR="00FA6EAC" w:rsidRPr="005B380D" w:rsidRDefault="009E4BF5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262754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F8268" w14:textId="749C0A67" w:rsidR="00FA6EAC" w:rsidRPr="005B380D" w:rsidRDefault="009E4BF5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FA8ECB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44F8BB" w14:textId="63380555" w:rsidR="00FA6EAC" w:rsidRPr="005B380D" w:rsidRDefault="009E4BF5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2F73DA" w:rsidRPr="005B380D" w14:paraId="5BEA02AC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4E32C55C" w14:textId="2283DC95" w:rsidR="002F73DA" w:rsidRPr="00417233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CA4B6B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7BBF80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27DCB3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14A6790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73E36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E84D20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E3828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2DD2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BA8A1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50704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F0C23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57911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653841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2BF1DA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76A35F74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3D9B6EE3" w14:textId="43F78F28" w:rsidR="002F73DA" w:rsidRPr="00417233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EF9C971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FB1B8C3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09D9F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4FBE3B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5C07E0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A6F170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892DE0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B1E28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4D6F4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B2BCC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00EAF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4218C8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BDACC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9B80A6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69B5D94A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253CD686" w14:textId="1A23C856" w:rsidR="002F73DA" w:rsidRPr="00FA6EAC" w:rsidRDefault="002F73DA" w:rsidP="002F73DA">
            <w:pPr>
              <w:ind w:left="168" w:right="-90" w:hanging="168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</w:t>
            </w:r>
            <w:r w:rsidRPr="009611D3">
              <w:rPr>
                <w:rFonts w:asciiTheme="majorBidi" w:hAnsiTheme="majorBidi"/>
                <w:sz w:val="28"/>
                <w:szCs w:val="28"/>
                <w:cs/>
              </w:rPr>
              <w:t>เงินตร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9611D3">
              <w:rPr>
                <w:rFonts w:asciiTheme="majorBidi" w:hAnsiTheme="majorBidi"/>
                <w:sz w:val="28"/>
                <w:szCs w:val="28"/>
                <w:cs/>
              </w:rPr>
              <w:t>ต่างประเท</w:t>
            </w:r>
            <w:r w:rsidRPr="00623E4E">
              <w:rPr>
                <w:rFonts w:asciiTheme="majorBidi" w:hAnsiTheme="majorBidi"/>
                <w:sz w:val="28"/>
                <w:szCs w:val="28"/>
                <w:cs/>
              </w:rPr>
              <w:t>ศ</w:t>
            </w:r>
            <w:r w:rsidRPr="00426EA2">
              <w:rPr>
                <w:rFonts w:asciiTheme="majorBidi" w:hAnsi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270" w:type="dxa"/>
          </w:tcPr>
          <w:p w14:paraId="29FE888E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C97A11" w14:textId="53F39449" w:rsidR="002F73DA" w:rsidRPr="00FA6EAC" w:rsidRDefault="008939B6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5CA6C8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7720DE" w14:textId="5E05E83A" w:rsidR="002F73DA" w:rsidRPr="005B380D" w:rsidRDefault="008939B6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34D92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7BE50C" w14:textId="1E1B0A15" w:rsidR="002F73DA" w:rsidRPr="005B380D" w:rsidRDefault="009E4BF5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0EA71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2D243A" w14:textId="0E5E8F30" w:rsidR="002F73DA" w:rsidRPr="005B380D" w:rsidRDefault="009E4BF5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39D1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3F256C" w14:textId="30C1FEC6" w:rsidR="002F73DA" w:rsidRPr="005B380D" w:rsidRDefault="009E4BF5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B6970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8D948" w14:textId="1D57B179" w:rsidR="002F73DA" w:rsidRPr="005B380D" w:rsidRDefault="009E4BF5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49910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0E8F6" w14:textId="5FA3CBED" w:rsidR="002F73DA" w:rsidRPr="005B380D" w:rsidRDefault="009E4BF5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2F73DA" w:rsidRPr="005B380D" w14:paraId="51A902AD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3BA52A6C" w14:textId="26889674" w:rsidR="002F73DA" w:rsidRPr="00417233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5942D5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D65B7C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4905D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67114A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32B39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21A9E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7F3C1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31E56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B5C9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5CE0F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EDC7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C835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69C3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378AC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019CADC9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106AD0A8" w14:textId="77777777" w:rsidR="002F73DA" w:rsidRPr="005B380D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D389AE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A55D173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0D85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D89020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1EF69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E70653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EA879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0021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E326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2197A1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2C40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E6C70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F831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04A78D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684D6CCC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2496A304" w14:textId="77777777" w:rsidR="002F73DA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6DB8844" w14:textId="77777777" w:rsidR="009E4BF5" w:rsidRDefault="009E4BF5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14E105B" w14:textId="77777777" w:rsidR="009E4BF5" w:rsidRDefault="009E4BF5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BEBFC91" w14:textId="5F07978E" w:rsidR="009E4BF5" w:rsidRPr="005B380D" w:rsidRDefault="009E4BF5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4552CB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9860300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2DD4E5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4D0A05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861778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3F0C2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2A29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4541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7B037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40076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67F25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C91F90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CCD25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AE5DB3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144BA1A3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2F64AA24" w14:textId="77777777" w:rsidR="002F73DA" w:rsidRPr="005B380D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DFE7F7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FD2D41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2006C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5B184A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3B75AE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1E5AB8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B1BC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4D64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8DB59E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7D34F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666A9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133C0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3B6D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B9E9D0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56B0C5A5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691F4BCD" w14:textId="0892BF34" w:rsidR="002F73DA" w:rsidRPr="005B380D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0ABF340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F9FE12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8D553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00B9DE3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B4E50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430E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94566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C34A0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FC4A4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B890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47A3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51F51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51E8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E19F7F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05A32F3F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66D4144F" w14:textId="605834F7" w:rsidR="002F73DA" w:rsidRPr="00213657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11C1B93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E5AC06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4F05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ED4EBC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67327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092B3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BF18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FF029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26C2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CD3C6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93735E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BDB44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A5E3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BE1E74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54F81EAB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5B9F6DC0" w14:textId="4DBD6C2C" w:rsidR="002F73DA" w:rsidRPr="00213657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4240C2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BB1C6F" w14:textId="76EBBCF5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3E8C85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A174A6" w14:textId="4CBCEF33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204F63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5B999" w14:textId="07315C76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8E0FD5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20B69" w14:textId="0BB4C1AF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C9B5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0B9B1" w14:textId="30770D7F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087A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20EF07" w14:textId="624DA072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97EC5D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77E0CF" w14:textId="5711110D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2F73DA" w:rsidRPr="005B380D" w14:paraId="71B62E92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361348E2" w14:textId="75259690" w:rsidR="002F73DA" w:rsidRPr="00213657" w:rsidRDefault="002F73DA" w:rsidP="002F73DA">
            <w:pPr>
              <w:ind w:right="-90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1CDFE809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D56441" w14:textId="3E0E1882" w:rsidR="002F73DA" w:rsidRPr="00213657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1973FA4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55B936" w14:textId="3DCF195B" w:rsidR="002F73DA" w:rsidRPr="00213657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AEF54E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057D03" w14:textId="4D0C81A3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9C77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85DEF3" w14:textId="73D6324A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6C50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817297" w14:textId="7B54262F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5C48E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2229D2" w14:textId="6649C917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AB1F0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D28146" w14:textId="37B4667A" w:rsidR="002F73DA" w:rsidRPr="00213657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2F73DA" w:rsidRPr="005B380D" w14:paraId="4085C4B9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66D8BE21" w14:textId="77777777" w:rsidR="002F73DA" w:rsidRPr="008B1038" w:rsidRDefault="002F73DA" w:rsidP="008B1038">
            <w:pPr>
              <w:ind w:left="168" w:right="-90" w:hanging="168"/>
              <w:rPr>
                <w:rFonts w:asciiTheme="majorBidi" w:hAnsiTheme="majorBidi"/>
                <w:sz w:val="28"/>
                <w:szCs w:val="28"/>
              </w:rPr>
            </w:pPr>
            <w:r w:rsidRPr="008B1038">
              <w:rPr>
                <w:rFonts w:asciiTheme="majorBidi" w:hAnsi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6EE0DCDA" w14:textId="2402D86C" w:rsidR="002F73DA" w:rsidRPr="008B1038" w:rsidRDefault="002F73DA" w:rsidP="008B1038">
            <w:pPr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 w:rsidRPr="008B1038">
              <w:rPr>
                <w:rFonts w:asciiTheme="majorBidi" w:hAnsi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70" w:type="dxa"/>
          </w:tcPr>
          <w:p w14:paraId="438583C4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1CD7AF" w14:textId="1C35784F" w:rsidR="002F73DA" w:rsidRPr="00213657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118B3A7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4F355C" w14:textId="4A5536B4" w:rsidR="002F73DA" w:rsidRPr="00213657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BED87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846451" w14:textId="42208696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94BA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A7D913" w14:textId="74D7F13F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F897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4EE60A" w14:textId="77777777" w:rsidR="002F73DA" w:rsidRPr="00213657" w:rsidRDefault="002F73DA" w:rsidP="002F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218972B9" w14:textId="3CDBD3B1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EA9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F66D8" w14:textId="585500C5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49563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0B6CBE" w14:textId="77777777" w:rsidR="002F73DA" w:rsidRPr="00213657" w:rsidRDefault="002F73DA" w:rsidP="00D31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67C7AF5" w14:textId="6157936E" w:rsidR="002F73DA" w:rsidRPr="00213657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40C28DD9" w14:textId="77777777" w:rsidR="0087767B" w:rsidRDefault="0087767B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134B614F" w14:textId="77777777" w:rsidR="00213657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43F53321" w14:textId="77777777" w:rsidR="00213657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08257DD6" w14:textId="4DE0CBBF" w:rsidR="00213657" w:rsidRPr="0070469D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213657" w:rsidRPr="0070469D" w:rsidSect="009030AC">
          <w:headerReference w:type="default" r:id="rId12"/>
          <w:footerReference w:type="default" r:id="rId13"/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p w14:paraId="06878B77" w14:textId="77777777" w:rsidR="00A17399" w:rsidRPr="004B4111" w:rsidRDefault="00A17399" w:rsidP="00A17399">
      <w:pPr>
        <w:tabs>
          <w:tab w:val="clear" w:pos="227"/>
          <w:tab w:val="left" w:pos="190"/>
        </w:tabs>
        <w:spacing w:line="240" w:lineRule="auto"/>
        <w:ind w:left="567"/>
        <w:rPr>
          <w:rFonts w:asciiTheme="majorBidi" w:hAnsiTheme="majorBidi" w:cstheme="majorBidi"/>
          <w:i/>
          <w:iCs/>
          <w:sz w:val="28"/>
          <w:szCs w:val="28"/>
        </w:rPr>
      </w:pPr>
      <w:r w:rsidRPr="004B411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สัญญาแลกเปลี่ยนเงินตราต่างประเทศและอัตราดอกเบี้ย </w:t>
      </w:r>
    </w:p>
    <w:p w14:paraId="427B73D0" w14:textId="18118D0B" w:rsidR="00A17399" w:rsidRPr="004B4111" w:rsidRDefault="00A17399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B411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4B4111">
        <w:rPr>
          <w:rFonts w:asciiTheme="majorBidi" w:hAnsiTheme="majorBidi" w:cstheme="majorBidi"/>
          <w:sz w:val="28"/>
          <w:szCs w:val="28"/>
        </w:rPr>
        <w:t>2566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บริษัทเข้าท</w:t>
      </w:r>
      <w:r w:rsidR="00F43823"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>สัญญาแลกเปลี่ยนเงินตราต่างประเทศและอัตราดอกเบี้ยส</w:t>
      </w:r>
      <w:r w:rsidR="00F43823"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>หรับเงินกู้ยืมระยะสั้นจ</w:t>
      </w:r>
      <w:r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นวน </w:t>
      </w:r>
      <w:r w:rsidRPr="004B4111">
        <w:rPr>
          <w:rFonts w:asciiTheme="majorBidi" w:hAnsiTheme="majorBidi" w:cstheme="majorBidi"/>
          <w:sz w:val="28"/>
          <w:szCs w:val="28"/>
        </w:rPr>
        <w:t>3,851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</w:t>
      </w:r>
      <w:r w:rsidR="00997C07"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นวน </w:t>
      </w:r>
      <w:r w:rsidRPr="004B4111">
        <w:rPr>
          <w:rFonts w:asciiTheme="majorBidi" w:hAnsiTheme="majorBidi" w:cstheme="majorBidi"/>
          <w:sz w:val="28"/>
          <w:szCs w:val="28"/>
        </w:rPr>
        <w:t>105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ล้านยูโร และแลกเปลี่ยนอัตราดอกเบี้ยคงที่ที่ร้อยละ </w:t>
      </w:r>
      <w:r w:rsidRPr="004B4111">
        <w:rPr>
          <w:rFonts w:asciiTheme="majorBidi" w:hAnsiTheme="majorBidi" w:cstheme="majorBidi"/>
          <w:sz w:val="28"/>
          <w:szCs w:val="28"/>
        </w:rPr>
        <w:t>2.06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Pr="004B4111">
        <w:rPr>
          <w:rFonts w:asciiTheme="majorBidi" w:hAnsiTheme="majorBidi" w:cstheme="majorBidi"/>
          <w:sz w:val="28"/>
          <w:szCs w:val="28"/>
        </w:rPr>
        <w:t>4.35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</w:t>
      </w:r>
    </w:p>
    <w:p w14:paraId="19B335CF" w14:textId="0B240D3C" w:rsidR="00A17399" w:rsidRPr="004B4111" w:rsidRDefault="00A17399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1C71C5" w14:textId="525580F7" w:rsidR="00A17399" w:rsidRPr="004B4111" w:rsidRDefault="00A17399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B411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4B4111">
        <w:rPr>
          <w:rFonts w:asciiTheme="majorBidi" w:hAnsiTheme="majorBidi" w:cstheme="majorBidi"/>
          <w:sz w:val="28"/>
          <w:szCs w:val="28"/>
        </w:rPr>
        <w:t>2566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บริษัทเข้าท</w:t>
      </w:r>
      <w:r w:rsidR="00645807"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>สัญญาแลกเปลี่ยนเงินตราต่างประเทศและอัตราดอกเบี้ยส</w:t>
      </w:r>
      <w:r w:rsidR="00F43823"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>หรับเงินกู้ยืมระยะสั้นจ</w:t>
      </w:r>
      <w:r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นวน </w:t>
      </w:r>
      <w:r w:rsidRPr="004B4111">
        <w:rPr>
          <w:rFonts w:asciiTheme="majorBidi" w:hAnsiTheme="majorBidi" w:cstheme="majorBidi"/>
          <w:sz w:val="28"/>
          <w:szCs w:val="28"/>
        </w:rPr>
        <w:t>1,564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เพื่อแลกเปลี่ยนเงินบาทเป็นเงินเหรียญสหรัฐอเมริกา จ</w:t>
      </w:r>
      <w:r w:rsidR="00645807"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นวน </w:t>
      </w:r>
      <w:r w:rsidRPr="004B4111">
        <w:rPr>
          <w:rFonts w:asciiTheme="majorBidi" w:hAnsiTheme="majorBidi" w:cstheme="majorBidi"/>
          <w:sz w:val="28"/>
          <w:szCs w:val="28"/>
        </w:rPr>
        <w:t>46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ล้านดอลล่าร์สหรัฐอเมริกา และแลกเปลี่ยนอัตราดอกเบี้ยคงที่ที่ร้อยละ </w:t>
      </w:r>
      <w:r w:rsidRPr="004B4111">
        <w:rPr>
          <w:rFonts w:asciiTheme="majorBidi" w:hAnsiTheme="majorBidi" w:cstheme="majorBidi"/>
          <w:sz w:val="28"/>
          <w:szCs w:val="28"/>
        </w:rPr>
        <w:t>3.30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กับอัตราดอกเบี้ยลอยตัวที่ </w:t>
      </w:r>
      <w:r w:rsidRPr="004B4111">
        <w:rPr>
          <w:rFonts w:asciiTheme="majorBidi" w:hAnsiTheme="majorBidi" w:cstheme="majorBidi"/>
          <w:sz w:val="28"/>
          <w:szCs w:val="28"/>
        </w:rPr>
        <w:t xml:space="preserve">SOFR </w:t>
      </w:r>
      <w:r w:rsidRPr="004B4111">
        <w:rPr>
          <w:rFonts w:asciiTheme="majorBidi" w:hAnsiTheme="majorBidi" w:cstheme="majorBidi"/>
          <w:sz w:val="28"/>
          <w:szCs w:val="28"/>
          <w:cs/>
        </w:rPr>
        <w:t>บวกส่วนเพิ่มต่อปี โดยมีการแลกเปลี่ยนกันตามสัญญาเงินกู้ยืม</w:t>
      </w:r>
    </w:p>
    <w:p w14:paraId="107ACCE4" w14:textId="77777777" w:rsidR="00A17399" w:rsidRPr="004B4111" w:rsidRDefault="00A17399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239F21" w14:textId="26312CEA" w:rsidR="00A17399" w:rsidRDefault="00A17399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B411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4B4111">
        <w:rPr>
          <w:rFonts w:asciiTheme="majorBidi" w:hAnsiTheme="majorBidi" w:cstheme="majorBidi"/>
          <w:sz w:val="28"/>
          <w:szCs w:val="28"/>
        </w:rPr>
        <w:t>2566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บริษัทเข้าท</w:t>
      </w:r>
      <w:r w:rsidR="00F43823"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>สัญญาแลกเปลี่ยนเงินตราต่างประเทศและอัตราดอกเบี้ยส</w:t>
      </w:r>
      <w:r w:rsidR="00F43823"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>หรับเงินกู้ยืมระยะสั้นจ</w:t>
      </w:r>
      <w:r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นวน </w:t>
      </w:r>
      <w:r w:rsidRPr="004B4111">
        <w:rPr>
          <w:rFonts w:asciiTheme="majorBidi" w:hAnsiTheme="majorBidi" w:cstheme="majorBidi"/>
          <w:sz w:val="28"/>
          <w:szCs w:val="28"/>
        </w:rPr>
        <w:t>361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</w:t>
      </w:r>
      <w:r w:rsidR="00645807" w:rsidRPr="004B411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นวน </w:t>
      </w:r>
      <w:r w:rsidRPr="004B4111">
        <w:rPr>
          <w:rFonts w:asciiTheme="majorBidi" w:hAnsiTheme="majorBidi" w:cstheme="majorBidi"/>
          <w:sz w:val="28"/>
          <w:szCs w:val="28"/>
        </w:rPr>
        <w:t>10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ล้านยูโร และแลกเปลี่ยนอัตราดอกเบี้ยคงที่ที่ร้อยละ </w:t>
      </w:r>
      <w:r w:rsidRPr="004B4111">
        <w:rPr>
          <w:rFonts w:asciiTheme="majorBidi" w:hAnsiTheme="majorBidi" w:cstheme="majorBidi"/>
          <w:sz w:val="28"/>
          <w:szCs w:val="28"/>
        </w:rPr>
        <w:t>2.06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Pr="004B4111">
        <w:rPr>
          <w:rFonts w:asciiTheme="majorBidi" w:hAnsiTheme="majorBidi" w:cstheme="majorBidi"/>
          <w:sz w:val="28"/>
          <w:szCs w:val="28"/>
        </w:rPr>
        <w:t>4.35</w:t>
      </w:r>
      <w:r w:rsidRPr="004B4111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</w:t>
      </w:r>
    </w:p>
    <w:p w14:paraId="6D92577F" w14:textId="77777777" w:rsidR="00A17399" w:rsidRPr="00A17399" w:rsidRDefault="00A17399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984"/>
        <w:gridCol w:w="6"/>
        <w:gridCol w:w="172"/>
        <w:gridCol w:w="6"/>
        <w:gridCol w:w="1082"/>
        <w:gridCol w:w="180"/>
        <w:gridCol w:w="993"/>
      </w:tblGrid>
      <w:tr w:rsidR="00F37892" w:rsidRPr="005B380D" w14:paraId="6ACB9D10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416E88A" w14:textId="77777777" w:rsidR="00F37892" w:rsidRPr="005B380D" w:rsidRDefault="00F37892" w:rsidP="00A12C5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1" w:name="_Hlk74905001"/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44" w:type="dxa"/>
            <w:gridSpan w:val="3"/>
            <w:vAlign w:val="bottom"/>
          </w:tcPr>
          <w:p w14:paraId="4DE3AA22" w14:textId="77777777" w:rsidR="00F37892" w:rsidRPr="005B380D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3202B671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2D1DC998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37892" w:rsidRPr="005B380D" w14:paraId="0A23D2CD" w14:textId="77777777" w:rsidTr="00A12C5A">
        <w:trPr>
          <w:cantSplit/>
          <w:tblHeader/>
        </w:trPr>
        <w:tc>
          <w:tcPr>
            <w:tcW w:w="4590" w:type="dxa"/>
            <w:vAlign w:val="bottom"/>
          </w:tcPr>
          <w:p w14:paraId="20556EA4" w14:textId="77777777" w:rsidR="00F37892" w:rsidRPr="00213657" w:rsidRDefault="00F37892" w:rsidP="00A12C5A">
            <w:pPr>
              <w:pStyle w:val="acctfourfigures"/>
              <w:tabs>
                <w:tab w:val="left" w:pos="720"/>
              </w:tabs>
              <w:spacing w:line="240" w:lineRule="auto"/>
              <w:ind w:left="188" w:right="-77" w:firstLine="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080" w:type="dxa"/>
            <w:vAlign w:val="bottom"/>
          </w:tcPr>
          <w:p w14:paraId="08825EED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C80594E" w14:textId="77777777" w:rsidR="00F37892" w:rsidRPr="005B380D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EEC972" w14:textId="77777777" w:rsidR="00F37892" w:rsidRPr="005B380D" w:rsidRDefault="00F37892" w:rsidP="00A12C5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0DB2F887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5F50BEA" w14:textId="77777777" w:rsidR="00F37892" w:rsidRPr="005B380D" w:rsidRDefault="00F37892" w:rsidP="00A12C5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4D6E4AD" w14:textId="77777777" w:rsidR="00F37892" w:rsidRPr="005B380D" w:rsidRDefault="00F37892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0FA46E" w14:textId="77777777" w:rsidR="00F37892" w:rsidRPr="005B380D" w:rsidRDefault="00F37892" w:rsidP="00A12C5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F37892" w:rsidRPr="005B380D" w14:paraId="766DE2AD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B5AB6DA" w14:textId="77777777" w:rsidR="00F37892" w:rsidRPr="005B380D" w:rsidRDefault="00F37892" w:rsidP="00A12C5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  <w:hideMark/>
          </w:tcPr>
          <w:p w14:paraId="02259265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37892" w:rsidRPr="005B380D" w14:paraId="03BA50CF" w14:textId="77777777" w:rsidTr="00A12C5A">
        <w:trPr>
          <w:cantSplit/>
        </w:trPr>
        <w:tc>
          <w:tcPr>
            <w:tcW w:w="4590" w:type="dxa"/>
          </w:tcPr>
          <w:p w14:paraId="709DEEF6" w14:textId="77777777" w:rsidR="00F37892" w:rsidRPr="005B380D" w:rsidRDefault="00F37892" w:rsidP="00A12C5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5E54016" w14:textId="701FD9FF" w:rsidR="00F37892" w:rsidRPr="005B380D" w:rsidRDefault="00156C0D" w:rsidP="00A12C5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80" w:type="dxa"/>
          </w:tcPr>
          <w:p w14:paraId="76D87B68" w14:textId="77777777" w:rsidR="00F37892" w:rsidRPr="005B380D" w:rsidRDefault="00F37892" w:rsidP="00A12C5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A0348E1" w14:textId="4ED17544" w:rsidR="00F37892" w:rsidRPr="005B380D" w:rsidRDefault="00156C0D" w:rsidP="00A12C5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1B0FC292" w14:textId="77777777" w:rsidR="00F37892" w:rsidRPr="005B380D" w:rsidRDefault="00F37892" w:rsidP="00A12C5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6A824EB" w14:textId="7F8CA0EA" w:rsidR="00F37892" w:rsidRPr="005B380D" w:rsidRDefault="000A30D1" w:rsidP="00A12C5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9D28F5" w14:textId="77777777" w:rsidR="00F37892" w:rsidRPr="005B380D" w:rsidRDefault="00F37892" w:rsidP="00A12C5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73913D3" w14:textId="5106382D" w:rsidR="00F37892" w:rsidRPr="005B380D" w:rsidRDefault="000A30D1" w:rsidP="00A12C5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7892" w:rsidRPr="005B380D" w14:paraId="7B733804" w14:textId="77777777" w:rsidTr="00A12C5A">
        <w:trPr>
          <w:cantSplit/>
        </w:trPr>
        <w:tc>
          <w:tcPr>
            <w:tcW w:w="4590" w:type="dxa"/>
          </w:tcPr>
          <w:p w14:paraId="1DBACFCC" w14:textId="77777777" w:rsidR="00F37892" w:rsidRPr="005B380D" w:rsidRDefault="00F37892" w:rsidP="00A12C5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22C27A3C" w14:textId="10FAEDCC" w:rsidR="00F37892" w:rsidRPr="005B380D" w:rsidRDefault="00156C0D" w:rsidP="00A12C5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19D82152" w14:textId="77777777" w:rsidR="00F37892" w:rsidRPr="005B380D" w:rsidRDefault="00F37892" w:rsidP="00A12C5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383123F" w14:textId="05815CCA" w:rsidR="00F37892" w:rsidRPr="005B380D" w:rsidRDefault="00156C0D" w:rsidP="00A12C5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265FAAFE" w14:textId="77777777" w:rsidR="00F37892" w:rsidRPr="005B380D" w:rsidRDefault="00F37892" w:rsidP="00A12C5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F2F9D47" w14:textId="76A60A42" w:rsidR="00F37892" w:rsidRPr="005B380D" w:rsidRDefault="000A30D1" w:rsidP="00A12C5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0B17FD1" w14:textId="77777777" w:rsidR="00F37892" w:rsidRPr="005B380D" w:rsidRDefault="00F37892" w:rsidP="00A12C5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81324B" w14:textId="5AE4861A" w:rsidR="00F37892" w:rsidRPr="005B380D" w:rsidRDefault="000A30D1" w:rsidP="00A12C5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1"/>
    </w:tbl>
    <w:p w14:paraId="0856A4EC" w14:textId="77777777" w:rsidR="00F37892" w:rsidRDefault="00F37892" w:rsidP="0021631D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5261FFB" w14:textId="0014D380" w:rsidR="00626BE1" w:rsidRPr="005B380D" w:rsidRDefault="00626BE1" w:rsidP="00D75A11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72A5A68A" w14:textId="61946CBF" w:rsidR="00626BE1" w:rsidRPr="0087767B" w:rsidRDefault="00626BE1" w:rsidP="00626BE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794D29" w:rsidRPr="005B380D" w14:paraId="6999CA07" w14:textId="77777777" w:rsidTr="00794D29">
        <w:trPr>
          <w:tblHeader/>
        </w:trPr>
        <w:tc>
          <w:tcPr>
            <w:tcW w:w="4174" w:type="pct"/>
          </w:tcPr>
          <w:p w14:paraId="061CD67F" w14:textId="34D27FCE" w:rsidR="00794D29" w:rsidRPr="005B380D" w:rsidRDefault="00AD57D2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36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2136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2136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26" w:type="pct"/>
          </w:tcPr>
          <w:p w14:paraId="1B5D6935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4D29" w:rsidRPr="005B380D" w14:paraId="221A8511" w14:textId="77777777" w:rsidTr="00794D29">
        <w:trPr>
          <w:tblHeader/>
        </w:trPr>
        <w:tc>
          <w:tcPr>
            <w:tcW w:w="4174" w:type="pct"/>
          </w:tcPr>
          <w:p w14:paraId="4BE85C16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2C21A743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94D29" w:rsidRPr="005B380D" w14:paraId="2E39AC47" w14:textId="77777777" w:rsidTr="00794D29">
        <w:tc>
          <w:tcPr>
            <w:tcW w:w="4174" w:type="pct"/>
          </w:tcPr>
          <w:p w14:paraId="6E6F9AD7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4A9416C0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942" w:rsidRPr="005B380D" w14:paraId="42B2A329" w14:textId="77777777" w:rsidTr="00794D29">
        <w:tc>
          <w:tcPr>
            <w:tcW w:w="4174" w:type="pct"/>
          </w:tcPr>
          <w:p w14:paraId="4109EE14" w14:textId="03B3BD5D" w:rsidR="00092942" w:rsidRPr="005B380D" w:rsidRDefault="00092942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26" w:type="pct"/>
          </w:tcPr>
          <w:p w14:paraId="34FF56D3" w14:textId="1A0F38AC" w:rsidR="00092942" w:rsidRPr="00092942" w:rsidRDefault="00825480" w:rsidP="00DB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</w:tr>
      <w:tr w:rsidR="00794D29" w:rsidRPr="005B380D" w14:paraId="3E4DAF5E" w14:textId="77777777" w:rsidTr="00794D29">
        <w:tc>
          <w:tcPr>
            <w:tcW w:w="4174" w:type="pct"/>
          </w:tcPr>
          <w:p w14:paraId="7592E22D" w14:textId="77777777" w:rsidR="00794D29" w:rsidRPr="00CA38A1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1EFBD601" w14:textId="4C84147E" w:rsidR="00794D29" w:rsidRPr="005B380D" w:rsidRDefault="0082548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1,418</w:t>
            </w:r>
          </w:p>
        </w:tc>
      </w:tr>
      <w:tr w:rsidR="00794D29" w:rsidRPr="005B380D" w14:paraId="72208A77" w14:textId="77777777" w:rsidTr="008D1AD2">
        <w:trPr>
          <w:trHeight w:val="281"/>
        </w:trPr>
        <w:tc>
          <w:tcPr>
            <w:tcW w:w="4174" w:type="pct"/>
          </w:tcPr>
          <w:p w14:paraId="454D7C2B" w14:textId="620B88B7" w:rsidR="00794D29" w:rsidRPr="00CA38A1" w:rsidRDefault="003F4677" w:rsidP="00794D29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48A1615A" w14:textId="13594B0E" w:rsidR="00794D29" w:rsidRPr="005B380D" w:rsidRDefault="0082548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794D29" w:rsidRPr="005B380D" w14:paraId="7AEF1C9C" w14:textId="77777777" w:rsidTr="00794D29">
        <w:tc>
          <w:tcPr>
            <w:tcW w:w="4174" w:type="pct"/>
          </w:tcPr>
          <w:p w14:paraId="656CF016" w14:textId="45B788EF" w:rsidR="00794D29" w:rsidRPr="00CA38A1" w:rsidRDefault="00AF1B66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826" w:type="pct"/>
          </w:tcPr>
          <w:p w14:paraId="1F437BBF" w14:textId="63A11AB2" w:rsidR="00794D29" w:rsidRPr="005B380D" w:rsidRDefault="0082548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94D29" w:rsidRPr="005B380D" w14:paraId="74E2A52C" w14:textId="77777777" w:rsidTr="00794D29">
        <w:tc>
          <w:tcPr>
            <w:tcW w:w="4174" w:type="pct"/>
          </w:tcPr>
          <w:p w14:paraId="42297ECA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4CF1D76F" w14:textId="395C6C94" w:rsidR="00794D29" w:rsidRPr="005B380D" w:rsidRDefault="0082548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1,652</w:t>
            </w:r>
          </w:p>
        </w:tc>
      </w:tr>
      <w:tr w:rsidR="00794D29" w:rsidRPr="005B380D" w14:paraId="1D127536" w14:textId="77777777" w:rsidTr="00794D29">
        <w:tc>
          <w:tcPr>
            <w:tcW w:w="4174" w:type="pct"/>
          </w:tcPr>
          <w:p w14:paraId="35E77FBF" w14:textId="77777777" w:rsidR="00794D29" w:rsidRPr="005B380D" w:rsidRDefault="00794D29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D1C987C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AC4" w:rsidRPr="005B380D" w14:paraId="3A98B3E0" w14:textId="77777777" w:rsidTr="00794D29">
        <w:tc>
          <w:tcPr>
            <w:tcW w:w="4174" w:type="pct"/>
          </w:tcPr>
          <w:p w14:paraId="27B89E01" w14:textId="77777777" w:rsidR="007B0AC4" w:rsidRPr="005B380D" w:rsidRDefault="007B0AC4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709260CE" w14:textId="77777777" w:rsidR="007B0AC4" w:rsidRPr="005B380D" w:rsidRDefault="007B0AC4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AC4" w:rsidRPr="005B380D" w14:paraId="1598E6F2" w14:textId="77777777" w:rsidTr="00794D29">
        <w:tc>
          <w:tcPr>
            <w:tcW w:w="4174" w:type="pct"/>
          </w:tcPr>
          <w:p w14:paraId="2EC8EC5E" w14:textId="77777777" w:rsidR="007B0AC4" w:rsidRPr="005B380D" w:rsidRDefault="007B0AC4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6D209249" w14:textId="77777777" w:rsidR="007B0AC4" w:rsidRPr="005B380D" w:rsidRDefault="007B0AC4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AC4" w:rsidRPr="005B380D" w14:paraId="7405C657" w14:textId="77777777" w:rsidTr="00794D29">
        <w:tc>
          <w:tcPr>
            <w:tcW w:w="4174" w:type="pct"/>
          </w:tcPr>
          <w:p w14:paraId="20195D93" w14:textId="77777777" w:rsidR="007B0AC4" w:rsidRPr="005B380D" w:rsidRDefault="007B0AC4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827A586" w14:textId="77777777" w:rsidR="007B0AC4" w:rsidRPr="005B380D" w:rsidRDefault="007B0AC4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179" w:rsidRPr="005B380D" w14:paraId="0202EF1F" w14:textId="77777777" w:rsidTr="00794D29">
        <w:tc>
          <w:tcPr>
            <w:tcW w:w="4174" w:type="pct"/>
          </w:tcPr>
          <w:p w14:paraId="3ABA7FA1" w14:textId="77777777" w:rsidR="00426179" w:rsidRPr="005B380D" w:rsidRDefault="00426179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1FBF1E87" w14:textId="77777777" w:rsidR="00426179" w:rsidRPr="005B380D" w:rsidRDefault="0042617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29" w:rsidRPr="005B380D" w14:paraId="49061D61" w14:textId="77777777" w:rsidTr="00794D29">
        <w:tc>
          <w:tcPr>
            <w:tcW w:w="4174" w:type="pct"/>
          </w:tcPr>
          <w:p w14:paraId="682759E1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8AFEE98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4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20611F9A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29" w:rsidRPr="005B380D" w14:paraId="64DF1302" w14:textId="77777777" w:rsidTr="00794D29">
        <w:tc>
          <w:tcPr>
            <w:tcW w:w="4174" w:type="pct"/>
          </w:tcPr>
          <w:p w14:paraId="0AA1E231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ภายใน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7F6F1E01" w14:textId="5A2300A6" w:rsidR="00794D29" w:rsidRPr="005B380D" w:rsidRDefault="001474EC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94D29" w:rsidRPr="005B380D" w14:paraId="41C61DC3" w14:textId="77777777" w:rsidTr="00794D29">
        <w:tc>
          <w:tcPr>
            <w:tcW w:w="4174" w:type="pct"/>
          </w:tcPr>
          <w:p w14:paraId="5CE91D4D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1 - 5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vAlign w:val="bottom"/>
          </w:tcPr>
          <w:p w14:paraId="7615EA30" w14:textId="0BDCC071" w:rsidR="00794D29" w:rsidRPr="005B380D" w:rsidRDefault="001474EC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94D29" w:rsidRPr="005B380D" w14:paraId="0B126912" w14:textId="77777777" w:rsidTr="00794D29">
        <w:tc>
          <w:tcPr>
            <w:tcW w:w="4174" w:type="pct"/>
            <w:vAlign w:val="bottom"/>
          </w:tcPr>
          <w:p w14:paraId="2C421C0C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7F3ABA84" w14:textId="2ECF6440" w:rsidR="00794D29" w:rsidRPr="005B380D" w:rsidRDefault="001474EC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794D29" w:rsidRPr="005B380D" w14:paraId="7FCF6A82" w14:textId="77777777" w:rsidTr="00794D29">
        <w:tc>
          <w:tcPr>
            <w:tcW w:w="4174" w:type="pct"/>
            <w:vAlign w:val="bottom"/>
          </w:tcPr>
          <w:p w14:paraId="5C55889E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5866EE43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D29" w:rsidRPr="005B380D" w14:paraId="1E943AB4" w14:textId="77777777" w:rsidTr="00794D29">
        <w:tc>
          <w:tcPr>
            <w:tcW w:w="4174" w:type="pct"/>
          </w:tcPr>
          <w:p w14:paraId="53360C30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26" w:type="pct"/>
          </w:tcPr>
          <w:p w14:paraId="5B7E7D27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D29" w:rsidRPr="005B380D" w14:paraId="71E9D868" w14:textId="77777777" w:rsidTr="00794D29">
        <w:tc>
          <w:tcPr>
            <w:tcW w:w="4174" w:type="pct"/>
          </w:tcPr>
          <w:p w14:paraId="379CD6B2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</w:tcPr>
          <w:p w14:paraId="16E53333" w14:textId="3FA752D5" w:rsidR="00794D29" w:rsidRPr="005B380D" w:rsidRDefault="001474EC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5,356</w:t>
            </w:r>
          </w:p>
        </w:tc>
      </w:tr>
      <w:tr w:rsidR="00794D29" w:rsidRPr="005B380D" w14:paraId="7D948C84" w14:textId="77777777" w:rsidTr="00794D29">
        <w:tc>
          <w:tcPr>
            <w:tcW w:w="4174" w:type="pct"/>
          </w:tcPr>
          <w:p w14:paraId="3320066B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6EA2FB6E" w14:textId="76B46ECA" w:rsidR="00794D29" w:rsidRPr="005B380D" w:rsidRDefault="00E114AD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</w:tr>
      <w:tr w:rsidR="00467DDD" w:rsidRPr="005B380D" w14:paraId="06B08715" w14:textId="77777777" w:rsidTr="00794D29">
        <w:tc>
          <w:tcPr>
            <w:tcW w:w="4174" w:type="pct"/>
          </w:tcPr>
          <w:p w14:paraId="20854550" w14:textId="42979EF7" w:rsidR="00467DDD" w:rsidRPr="005B380D" w:rsidRDefault="00467DDD" w:rsidP="00467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826" w:type="pct"/>
          </w:tcPr>
          <w:p w14:paraId="33C0CE21" w14:textId="7F3A9029" w:rsidR="00467DDD" w:rsidRDefault="00E114AD" w:rsidP="0046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794D29" w:rsidRPr="005B380D" w14:paraId="12823D5C" w14:textId="77777777" w:rsidTr="00794D29">
        <w:tc>
          <w:tcPr>
            <w:tcW w:w="4174" w:type="pct"/>
          </w:tcPr>
          <w:p w14:paraId="3FB8E65D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36A5D18" w14:textId="5D108D67" w:rsidR="00794D29" w:rsidRPr="005B380D" w:rsidRDefault="00E114AD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7,611</w:t>
            </w:r>
          </w:p>
        </w:tc>
      </w:tr>
    </w:tbl>
    <w:p w14:paraId="75680EC4" w14:textId="1E811FE5" w:rsidR="00626BE1" w:rsidRPr="005B380D" w:rsidRDefault="00626BE1" w:rsidP="00626BE1">
      <w:pPr>
        <w:rPr>
          <w:rFonts w:asciiTheme="majorBidi" w:hAnsiTheme="majorBidi" w:cstheme="majorBidi"/>
          <w:sz w:val="28"/>
          <w:szCs w:val="28"/>
        </w:rPr>
      </w:pPr>
    </w:p>
    <w:p w14:paraId="25DD8C45" w14:textId="77777777" w:rsidR="009030AC" w:rsidRPr="005B380D" w:rsidRDefault="009030AC" w:rsidP="00D56C0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D56C03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6773FA45" w14:textId="77777777" w:rsidR="00A31358" w:rsidRPr="005B380D" w:rsidRDefault="00A31358" w:rsidP="00A31358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56CD4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67552512" w14:textId="77777777" w:rsidR="00A31358" w:rsidRPr="00D56C03" w:rsidRDefault="00A31358" w:rsidP="00A31358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7C14FB" w14:textId="781EB84E" w:rsidR="00A31358" w:rsidRDefault="00A31358" w:rsidP="00156CD4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4B7730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/>
          <w:sz w:val="28"/>
          <w:szCs w:val="28"/>
        </w:rPr>
        <w:t xml:space="preserve">2562 </w:t>
      </w:r>
      <w:r w:rsidRPr="004B7730">
        <w:rPr>
          <w:rFonts w:asciiTheme="majorBidi" w:hAnsiTheme="majorBidi"/>
          <w:sz w:val="28"/>
          <w:szCs w:val="28"/>
          <w:cs/>
        </w:rPr>
        <w:t xml:space="preserve">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>
        <w:rPr>
          <w:rFonts w:asciiTheme="majorBidi" w:hAnsiTheme="majorBidi"/>
          <w:sz w:val="28"/>
          <w:szCs w:val="28"/>
        </w:rPr>
        <w:t>3,815</w:t>
      </w:r>
      <w:r w:rsidRPr="004B7730">
        <w:rPr>
          <w:rFonts w:asciiTheme="majorBidi" w:hAnsiTheme="majorBidi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>
        <w:rPr>
          <w:rFonts w:asciiTheme="majorBidi" w:hAnsiTheme="majorBidi"/>
          <w:sz w:val="28"/>
          <w:szCs w:val="28"/>
        </w:rPr>
        <w:t>2</w:t>
      </w:r>
      <w:r w:rsidRPr="004B7730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กลุ่มบริษัทได้ยื่นคำแก้อุทธรณ์เมื่อวันที่ </w:t>
      </w:r>
      <w:r>
        <w:rPr>
          <w:rFonts w:asciiTheme="majorBidi" w:hAnsiTheme="majorBidi"/>
          <w:sz w:val="28"/>
          <w:szCs w:val="28"/>
        </w:rPr>
        <w:t>8</w:t>
      </w:r>
      <w:r w:rsidRPr="004B7730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</w:t>
      </w:r>
      <w:r w:rsidR="00887B06" w:rsidRPr="00887B06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887B06">
        <w:rPr>
          <w:rFonts w:asciiTheme="majorBidi" w:hAnsiTheme="majorBidi"/>
          <w:sz w:val="28"/>
          <w:szCs w:val="28"/>
        </w:rPr>
        <w:t>31</w:t>
      </w:r>
      <w:r w:rsidR="00887B06" w:rsidRPr="00887B06">
        <w:rPr>
          <w:rFonts w:asciiTheme="majorBidi" w:hAnsiTheme="majorBidi"/>
          <w:sz w:val="28"/>
          <w:szCs w:val="28"/>
          <w:cs/>
        </w:rPr>
        <w:t xml:space="preserve"> ตุลาคม</w:t>
      </w:r>
      <w:r w:rsidR="00887B06">
        <w:rPr>
          <w:rFonts w:asciiTheme="majorBidi" w:hAnsiTheme="majorBidi"/>
          <w:sz w:val="28"/>
          <w:szCs w:val="28"/>
        </w:rPr>
        <w:t xml:space="preserve"> 2565</w:t>
      </w:r>
      <w:r w:rsidR="00887B06" w:rsidRPr="00887B06">
        <w:rPr>
          <w:rFonts w:asciiTheme="majorBidi" w:hAnsiTheme="majorBidi"/>
          <w:sz w:val="28"/>
          <w:szCs w:val="28"/>
          <w:cs/>
        </w:rPr>
        <w:t xml:space="preserve"> ศาลอุทธรณ์ยังคงพิพากษายกฟ้องคดี </w:t>
      </w:r>
      <w:r w:rsidR="00156CD4" w:rsidRPr="00A36B54">
        <w:rPr>
          <w:rFonts w:asciiTheme="majorBidi" w:hAnsiTheme="majorBidi" w:hint="cs"/>
          <w:sz w:val="28"/>
          <w:szCs w:val="28"/>
          <w:cs/>
        </w:rPr>
        <w:t>และ</w:t>
      </w:r>
      <w:r w:rsidR="00AA2723" w:rsidRPr="00A36B54">
        <w:rPr>
          <w:rFonts w:asciiTheme="majorBidi" w:hAnsiTheme="majorBidi" w:hint="cs"/>
          <w:sz w:val="28"/>
          <w:szCs w:val="28"/>
          <w:cs/>
        </w:rPr>
        <w:t>ต่อมา</w:t>
      </w:r>
      <w:r w:rsidR="00156CD4" w:rsidRPr="00A36B54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156CD4" w:rsidRPr="00A36B54">
        <w:rPr>
          <w:rFonts w:asciiTheme="majorBidi" w:hAnsiTheme="majorBidi"/>
          <w:sz w:val="28"/>
          <w:szCs w:val="28"/>
        </w:rPr>
        <w:t xml:space="preserve">29 </w:t>
      </w:r>
      <w:r w:rsidR="00156CD4" w:rsidRPr="00A36B54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156CD4" w:rsidRPr="00A36B54">
        <w:rPr>
          <w:rFonts w:asciiTheme="majorBidi" w:hAnsiTheme="majorBidi"/>
          <w:sz w:val="28"/>
          <w:szCs w:val="28"/>
        </w:rPr>
        <w:t xml:space="preserve">2566 </w:t>
      </w:r>
      <w:r w:rsidR="00156CD4" w:rsidRPr="00A36B54">
        <w:rPr>
          <w:rFonts w:asciiTheme="majorBidi" w:hAnsiTheme="majorBidi" w:hint="cs"/>
          <w:sz w:val="28"/>
          <w:szCs w:val="28"/>
          <w:cs/>
        </w:rPr>
        <w:t>โจทก์ได้</w:t>
      </w:r>
      <w:r w:rsidR="00156CD4" w:rsidRPr="00A36B54">
        <w:rPr>
          <w:rFonts w:asciiTheme="majorBidi" w:hAnsiTheme="majorBidi"/>
          <w:sz w:val="28"/>
          <w:szCs w:val="28"/>
          <w:cs/>
        </w:rPr>
        <w:t>ยื่นฎีกาและคำร้องขออนุญาตฎีกา</w:t>
      </w:r>
      <w:r w:rsidR="00156CD4" w:rsidRPr="00A36B54">
        <w:rPr>
          <w:rFonts w:asciiTheme="majorBidi" w:hAnsiTheme="majorBidi" w:hint="cs"/>
          <w:sz w:val="28"/>
          <w:szCs w:val="28"/>
          <w:cs/>
        </w:rPr>
        <w:t xml:space="preserve"> </w:t>
      </w:r>
      <w:r w:rsidR="00156CD4" w:rsidRPr="00A36B54">
        <w:rPr>
          <w:rFonts w:asciiTheme="majorBidi" w:hAnsiTheme="majorBidi"/>
          <w:sz w:val="28"/>
          <w:szCs w:val="28"/>
          <w:cs/>
        </w:rPr>
        <w:t>ขณะนี้คดีความอยู่ระหว่างการพิจารณาของศาล</w:t>
      </w:r>
      <w:r w:rsidR="00156CD4" w:rsidRPr="00A36B54">
        <w:rPr>
          <w:rFonts w:asciiTheme="majorBidi" w:hAnsiTheme="majorBidi" w:hint="cs"/>
          <w:sz w:val="28"/>
          <w:szCs w:val="28"/>
          <w:cs/>
        </w:rPr>
        <w:t>ฎีกา</w:t>
      </w:r>
      <w:r w:rsidR="00156CD4">
        <w:rPr>
          <w:rFonts w:asciiTheme="majorBidi" w:hAnsiTheme="majorBidi" w:hint="cs"/>
          <w:sz w:val="28"/>
          <w:szCs w:val="28"/>
          <w:cs/>
        </w:rPr>
        <w:t xml:space="preserve"> </w:t>
      </w:r>
      <w:r w:rsidRPr="004B7730">
        <w:rPr>
          <w:rFonts w:asciiTheme="majorBidi" w:hAnsiTheme="majorBidi"/>
          <w:sz w:val="28"/>
          <w:szCs w:val="28"/>
          <w:cs/>
        </w:rPr>
        <w:t>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788BB424" w14:textId="228AC59C" w:rsidR="00AA2723" w:rsidRDefault="00AA2723" w:rsidP="00156CD4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A426697" w14:textId="5AB15574" w:rsidR="00A31358" w:rsidRPr="005B380D" w:rsidRDefault="00A31358" w:rsidP="00A31358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1066A65F" w14:textId="77777777" w:rsidR="00A31358" w:rsidRPr="00D56C03" w:rsidRDefault="00A31358" w:rsidP="00A31358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4FB1755" w14:textId="35362E80" w:rsidR="00A31358" w:rsidRDefault="00545D8F" w:rsidP="0021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545D8F">
        <w:rPr>
          <w:rFonts w:asciiTheme="majorBidi" w:hAnsiTheme="majorBidi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ต่อคณะกรรมการกฤษฎีกาของประเทศอิตาลี (</w:t>
      </w:r>
      <w:r w:rsidRPr="00545D8F">
        <w:rPr>
          <w:rFonts w:asciiTheme="majorBidi" w:hAnsiTheme="majorBidi" w:cstheme="majorBidi"/>
          <w:sz w:val="28"/>
          <w:szCs w:val="28"/>
        </w:rPr>
        <w:t xml:space="preserve">Council of State) </w:t>
      </w:r>
      <w:r w:rsidRPr="00545D8F">
        <w:rPr>
          <w:rFonts w:asciiTheme="majorBidi" w:hAnsiTheme="majorBidi"/>
          <w:sz w:val="28"/>
          <w:szCs w:val="28"/>
          <w:cs/>
        </w:rPr>
        <w:t>ซึ่งถ้าหากกลุ่มบริษัทแพ้คดี เทศบาลกรุงโรมหรือเจ้าพนักงานที่ได้รับการแต่งตั้งเป็นการเฉพาะกิจอาจ (ก) มีค</w:t>
      </w:r>
      <w:r w:rsidR="0062476E"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สั่งให้รื้อถอนงานก่อสร้างและดัดแปลงทั้งหมดหรือบางส่วน ค</w:t>
      </w:r>
      <w:r w:rsidR="0062476E"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สั่งให้รื้อถอนดังกล่าวอาจเป็นการลดพื้นที่ขายสุทธิของห้างสรรพสินค้า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</w:t>
      </w:r>
      <w:r w:rsidR="00ED575C"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สั่งห้ามไม่ให้เข้าออกห้างสรรพสินค้า หรือมีค</w:t>
      </w:r>
      <w:r w:rsidR="00ED575C"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 xml:space="preserve">สั่งให้จ่ายค่าปรับอย่างน้อย </w:t>
      </w:r>
      <w:r w:rsidR="00B866CA">
        <w:rPr>
          <w:rFonts w:asciiTheme="majorBidi" w:hAnsiTheme="majorBidi"/>
          <w:sz w:val="28"/>
          <w:szCs w:val="28"/>
        </w:rPr>
        <w:t>40</w:t>
      </w:r>
      <w:r w:rsidRPr="00545D8F">
        <w:rPr>
          <w:rFonts w:asciiTheme="majorBidi" w:hAnsiTheme="majorBidi"/>
          <w:sz w:val="28"/>
          <w:szCs w:val="28"/>
          <w:cs/>
        </w:rPr>
        <w:t xml:space="preserve"> ล้านยูโร และ/หรือค่าเสียหาย </w:t>
      </w:r>
      <w:r w:rsidR="00B866CA">
        <w:rPr>
          <w:rFonts w:asciiTheme="majorBidi" w:hAnsiTheme="majorBidi"/>
          <w:sz w:val="28"/>
          <w:szCs w:val="28"/>
        </w:rPr>
        <w:t>5</w:t>
      </w:r>
      <w:r w:rsidRPr="00545D8F">
        <w:rPr>
          <w:rFonts w:asciiTheme="majorBidi" w:hAnsiTheme="majorBidi"/>
          <w:sz w:val="28"/>
          <w:szCs w:val="28"/>
          <w:cs/>
        </w:rPr>
        <w:t xml:space="preserve"> ล้านยูโรโดยประมาณ คณะกรรมการกฤษฎีกาได้มีค</w:t>
      </w:r>
      <w:r w:rsidR="00ED575C"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วินิจฉัยให้ใบอนุญาตก่อสร้างฉบับแรกและฉบับสองตกเป็นโมฆะ ส่วนใบอนุญาตก่อสร้างฉบับสาม คณะกรรมการกฤษฎีกาปฏิเสธค</w:t>
      </w:r>
      <w:r w:rsidR="00ED575C"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ร้องคัดค้านใบอนุญาตดังกล่าว เนื่องจากคณะกรรมการกฤษฎีกามีความเห็นว่าใบอนุญาตการก่อสร้างฉบับสามได้ออกอย่างถูกต้องตามกฎหมายและมีผลสมบูรณ์ภายใต้อ</w:t>
      </w:r>
      <w:r w:rsidR="00ED575C"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นาจของเทศบาลแห่งกรุงโรม อย่างไรก็ดีผู้ร้องยังได้ยื่นค</w:t>
      </w:r>
      <w:r w:rsidR="00613D2F"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ร้องอุทธรณ์ในข้อพิพาทเรื่องใบอนุญาตการก่อสร้างทั้งสามฉบับและเรียกค่าสินไหมทดแทนส</w:t>
      </w:r>
      <w:r w:rsidR="00613D2F"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หรับความเสียหายของการก่อสร้างนี้ต่อศาลปกครองภูมิภาค (</w:t>
      </w:r>
      <w:r w:rsidRPr="00545D8F">
        <w:rPr>
          <w:rFonts w:asciiTheme="majorBidi" w:hAnsiTheme="majorBidi" w:cstheme="majorBidi"/>
          <w:sz w:val="28"/>
          <w:szCs w:val="28"/>
        </w:rPr>
        <w:t xml:space="preserve">Regional Administrative Court) </w:t>
      </w:r>
      <w:r w:rsidRPr="00545D8F">
        <w:rPr>
          <w:rFonts w:asciiTheme="majorBidi" w:hAnsiTheme="majorBidi"/>
          <w:sz w:val="28"/>
          <w:szCs w:val="28"/>
          <w:cs/>
        </w:rPr>
        <w:t>เมื่อวันที่</w:t>
      </w:r>
      <w:r w:rsidR="00B866CA">
        <w:rPr>
          <w:rFonts w:asciiTheme="majorBidi" w:hAnsiTheme="majorBidi" w:hint="cs"/>
          <w:sz w:val="28"/>
          <w:szCs w:val="28"/>
          <w:cs/>
        </w:rPr>
        <w:t xml:space="preserve"> </w:t>
      </w:r>
      <w:r w:rsidR="00B866CA">
        <w:rPr>
          <w:rFonts w:asciiTheme="majorBidi" w:hAnsiTheme="majorBidi"/>
          <w:sz w:val="28"/>
          <w:szCs w:val="28"/>
        </w:rPr>
        <w:t>31</w:t>
      </w:r>
      <w:r w:rsidRPr="00545D8F">
        <w:rPr>
          <w:rFonts w:asciiTheme="majorBidi" w:hAnsiTheme="majorBidi"/>
          <w:sz w:val="28"/>
          <w:szCs w:val="28"/>
          <w:cs/>
        </w:rPr>
        <w:t xml:space="preserve"> ธันวาคม</w:t>
      </w:r>
      <w:r w:rsidR="00B866CA">
        <w:rPr>
          <w:rFonts w:asciiTheme="majorBidi" w:hAnsiTheme="majorBidi" w:hint="cs"/>
          <w:sz w:val="28"/>
          <w:szCs w:val="28"/>
          <w:cs/>
        </w:rPr>
        <w:t xml:space="preserve"> </w:t>
      </w:r>
      <w:r w:rsidR="00B866CA">
        <w:rPr>
          <w:rFonts w:asciiTheme="majorBidi" w:hAnsiTheme="majorBidi"/>
          <w:sz w:val="28"/>
          <w:szCs w:val="28"/>
        </w:rPr>
        <w:t>2565</w:t>
      </w:r>
      <w:r w:rsidRPr="00545D8F">
        <w:rPr>
          <w:rFonts w:asciiTheme="majorBidi" w:hAnsiTheme="majorBidi"/>
          <w:sz w:val="28"/>
          <w:szCs w:val="28"/>
          <w:cs/>
        </w:rPr>
        <w:t xml:space="preserve"> ศาลปกครองส่วนภูมิภาค (</w:t>
      </w:r>
      <w:r w:rsidRPr="00545D8F">
        <w:rPr>
          <w:rFonts w:asciiTheme="majorBidi" w:hAnsiTheme="majorBidi" w:cstheme="majorBidi"/>
          <w:sz w:val="28"/>
          <w:szCs w:val="28"/>
        </w:rPr>
        <w:t xml:space="preserve">Regional Administrative Court) </w:t>
      </w:r>
      <w:r w:rsidRPr="00545D8F">
        <w:rPr>
          <w:rFonts w:asciiTheme="majorBidi" w:hAnsiTheme="majorBidi"/>
          <w:sz w:val="28"/>
          <w:szCs w:val="28"/>
          <w:cs/>
        </w:rPr>
        <w:t>ตัดสิน</w:t>
      </w:r>
      <w:r w:rsidR="00B866CA" w:rsidRPr="00B866CA">
        <w:rPr>
          <w:rFonts w:asciiTheme="majorBidi" w:hAnsiTheme="majorBidi"/>
          <w:sz w:val="28"/>
          <w:szCs w:val="28"/>
          <w:cs/>
        </w:rPr>
        <w:t>ในประเด็ทข้อพิพาทเกี่ยวกับใบอนุญาต</w:t>
      </w:r>
      <w:r w:rsidRPr="00545D8F">
        <w:rPr>
          <w:rFonts w:asciiTheme="majorBidi" w:hAnsiTheme="majorBidi"/>
          <w:sz w:val="28"/>
          <w:szCs w:val="28"/>
          <w:cs/>
        </w:rPr>
        <w:t>ให้ข้อพิพาทในใบอนุญาตก่อสร้างฉบับแรกและฉบับที่สองเป็นที่ยุติเนื่องจากคณะกรรมการกฤษฎีกาได้ตัดสินให้ใบอนุญาตทั้งสองฉบับนั้นเป็นโมฆะและเพิกถอนไปแล้ว ส่วนกรณีข้อพิพาทในใบอนุญาตก่อสร้างฉบับสาม ศาลปกครองส่วนภูมิภาคตัดสินยกค</w:t>
      </w:r>
      <w:r w:rsidR="00B866CA"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ร้องดังกล่าว เป็นผลให้กิจการที่เกี่ยวข้องกันเป็นฝ่ายชนะคดี แต่อย่างไรก็ตามคู่ความผู้อุทธรณ์สามารถยื่นอุทธรณ์ค</w:t>
      </w:r>
      <w:r w:rsidR="00613D2F"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 xml:space="preserve">พิพากษาดังกล่าวได้ก่อนวันที่ </w:t>
      </w:r>
      <w:r w:rsidR="00B866CA">
        <w:rPr>
          <w:rFonts w:asciiTheme="majorBidi" w:hAnsiTheme="majorBidi"/>
          <w:sz w:val="28"/>
          <w:szCs w:val="28"/>
        </w:rPr>
        <w:t>27</w:t>
      </w:r>
      <w:r w:rsidRPr="00545D8F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B866CA">
        <w:rPr>
          <w:rFonts w:asciiTheme="majorBidi" w:hAnsiTheme="majorBidi"/>
          <w:sz w:val="28"/>
          <w:szCs w:val="28"/>
        </w:rPr>
        <w:t>2566</w:t>
      </w:r>
      <w:r w:rsidR="00B866CA">
        <w:rPr>
          <w:rFonts w:asciiTheme="majorBidi" w:hAnsiTheme="majorBidi" w:hint="cs"/>
          <w:sz w:val="28"/>
          <w:szCs w:val="28"/>
          <w:cs/>
        </w:rPr>
        <w:t xml:space="preserve"> </w:t>
      </w:r>
      <w:r w:rsidR="00B866CA" w:rsidRPr="00B866CA">
        <w:rPr>
          <w:rFonts w:asciiTheme="majorBidi" w:hAnsiTheme="majorBidi"/>
          <w:sz w:val="28"/>
          <w:szCs w:val="28"/>
          <w:cs/>
        </w:rPr>
        <w:t>โดยคู่กรณีไม่ได้</w:t>
      </w:r>
      <w:r w:rsidR="00B866CA">
        <w:rPr>
          <w:rFonts w:asciiTheme="majorBidi" w:hAnsiTheme="majorBidi" w:hint="cs"/>
          <w:sz w:val="28"/>
          <w:szCs w:val="28"/>
          <w:cs/>
        </w:rPr>
        <w:t>มี</w:t>
      </w:r>
      <w:r w:rsidR="00B866CA" w:rsidRPr="00B866CA">
        <w:rPr>
          <w:rFonts w:asciiTheme="majorBidi" w:hAnsiTheme="majorBidi"/>
          <w:sz w:val="28"/>
          <w:szCs w:val="28"/>
          <w:cs/>
        </w:rPr>
        <w:t>การยื่นอุทธรณ์เรื่องใบอนุญาตภายในระยะเวลาดังกล่าว ดังนั้นประเด็นเรื่องใบอนุญาตดังกล่าวจึงถือเป็นที่สิ้นสุดแล้ว อย่างไรก็ตาม ในประเด็นเกี่ยวกับการอุทธณ์เรื่องการเรียกร้องค่าสินไหมทดแทน ศาลยังไม่ได้กำหนดวันนัดไต่สวนพิจารณาคำร้อง ทั้งนี้ฝ่ายบริหารของกลุ่มบริษัทเชื่อว่าการอุทธร</w:t>
      </w:r>
      <w:r w:rsidR="00E37E58">
        <w:rPr>
          <w:rFonts w:asciiTheme="majorBidi" w:hAnsiTheme="majorBidi" w:hint="cs"/>
          <w:sz w:val="28"/>
          <w:szCs w:val="28"/>
          <w:cs/>
        </w:rPr>
        <w:t>ณ์</w:t>
      </w:r>
      <w:r w:rsidR="00B866CA" w:rsidRPr="00B866CA">
        <w:rPr>
          <w:rFonts w:asciiTheme="majorBidi" w:hAnsiTheme="majorBidi"/>
          <w:sz w:val="28"/>
          <w:szCs w:val="28"/>
          <w:cs/>
        </w:rPr>
        <w:t>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545D8F">
        <w:rPr>
          <w:rFonts w:asciiTheme="majorBidi" w:hAnsiTheme="majorBidi"/>
          <w:sz w:val="28"/>
          <w:szCs w:val="28"/>
          <w:cs/>
        </w:rPr>
        <w:t xml:space="preserve"> </w:t>
      </w:r>
    </w:p>
    <w:p w14:paraId="3683BF81" w14:textId="77777777" w:rsidR="00545D8F" w:rsidRPr="00C44CDC" w:rsidRDefault="00545D8F" w:rsidP="0021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BB075F" w14:textId="77777777" w:rsidR="00A31358" w:rsidRPr="005B380D" w:rsidRDefault="00A31358" w:rsidP="0021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56CD4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2516AC24" w14:textId="77777777" w:rsidR="00A31358" w:rsidRPr="00C44CDC" w:rsidRDefault="00A31358" w:rsidP="0021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D6B8BE" w14:textId="77777777" w:rsidR="00A31358" w:rsidRDefault="00A31358" w:rsidP="0021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5B380D">
        <w:rPr>
          <w:rFonts w:asciiTheme="majorBidi" w:hAnsiTheme="majorBidi" w:cstheme="majorBidi"/>
          <w:sz w:val="28"/>
          <w:szCs w:val="28"/>
        </w:rPr>
        <w:t xml:space="preserve">2563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5B380D">
        <w:rPr>
          <w:rFonts w:asciiTheme="majorBidi" w:hAnsiTheme="majorBidi" w:cstheme="majorBidi"/>
          <w:sz w:val="28"/>
          <w:szCs w:val="28"/>
        </w:rPr>
        <w:t xml:space="preserve">95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</w:t>
      </w:r>
      <w:r w:rsidRPr="00D64524">
        <w:rPr>
          <w:rFonts w:asciiTheme="majorBidi" w:hAnsiTheme="majorBidi" w:cstheme="majorBidi"/>
          <w:sz w:val="28"/>
          <w:szCs w:val="28"/>
          <w:cs/>
        </w:rPr>
        <w:t>ขณะนี้คดีความอยู่ระหว่างการพิจารณาของศาลชั้นต้น โ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557A3ECB" w14:textId="77777777" w:rsidR="00A31358" w:rsidRPr="00EA1101" w:rsidRDefault="00A31358" w:rsidP="0021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75442F" w14:textId="0E2CF9BF" w:rsidR="00A31358" w:rsidRPr="005156AE" w:rsidRDefault="00A31358" w:rsidP="0021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36B54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7EC579BD" w14:textId="77777777" w:rsidR="00A31358" w:rsidRPr="005156AE" w:rsidRDefault="00A31358" w:rsidP="0021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Theme="majorBidi" w:hAnsiTheme="majorBidi" w:cstheme="majorBidi"/>
          <w:sz w:val="20"/>
          <w:szCs w:val="20"/>
        </w:rPr>
      </w:pPr>
    </w:p>
    <w:p w14:paraId="49BE4D1F" w14:textId="71590E63" w:rsidR="00DB5052" w:rsidRDefault="00A31358" w:rsidP="00DB5052">
      <w:pPr>
        <w:tabs>
          <w:tab w:val="left" w:pos="720"/>
        </w:tabs>
        <w:ind w:left="540"/>
        <w:jc w:val="thaiDistribute"/>
      </w:pPr>
      <w:r w:rsidRPr="005156AE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2559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ศาลปกครองกลางออกคำสั่งให้กิจการที่เกี่ยวข้องกันรื้อถอนอาคาร ภายใน </w:t>
      </w:r>
      <w:r w:rsidRPr="005156AE">
        <w:rPr>
          <w:rFonts w:asciiTheme="majorBidi" w:hAnsiTheme="majorBidi" w:cstheme="majorBidi"/>
          <w:sz w:val="28"/>
          <w:szCs w:val="28"/>
        </w:rPr>
        <w:t xml:space="preserve">180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วัน ต่อมาในเดือนมกราคม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2560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นายกองค์การบริหารส่วนตำบลฯ และกิจการที่เกี่ยวข้องกันได้ยื่นอุทธรณ์คดีนี้ต่อศาลปกครองสูงสุด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ศาลได้มีคำสั่งรับอุทธรณ์แล้ว </w:t>
      </w:r>
      <w:r w:rsidRPr="0045386C">
        <w:rPr>
          <w:rFonts w:asciiTheme="majorBidi" w:hAnsiTheme="majorBidi" w:cstheme="majorBidi"/>
          <w:sz w:val="28"/>
          <w:szCs w:val="28"/>
          <w:cs/>
        </w:rPr>
        <w:t>ปัจจุบันคดีดังกล่าวอยู่ในระหว่างการพิจารณาของศาลปกครองสูงสุด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B5052" w:rsidRPr="00A36B54">
        <w:rPr>
          <w:rFonts w:asciiTheme="majorBidi" w:hAnsiTheme="majorBidi"/>
          <w:sz w:val="28"/>
          <w:szCs w:val="28"/>
          <w:cs/>
        </w:rPr>
        <w:t xml:space="preserve">อย่างไรก็ตาม เมื่อวันที่ 7 เมษายน </w:t>
      </w:r>
      <w:r w:rsidR="00684E5A" w:rsidRPr="003002B0">
        <w:rPr>
          <w:rFonts w:asciiTheme="majorBidi" w:hAnsiTheme="majorBidi"/>
          <w:sz w:val="28"/>
          <w:szCs w:val="28"/>
        </w:rPr>
        <w:t>2566</w:t>
      </w:r>
      <w:r w:rsidR="00DB5052" w:rsidRPr="003002B0">
        <w:rPr>
          <w:rFonts w:asciiTheme="majorBidi" w:hAnsiTheme="majorBidi"/>
          <w:sz w:val="28"/>
          <w:szCs w:val="28"/>
          <w:cs/>
        </w:rPr>
        <w:t xml:space="preserve"> ศาลฎีกาได้พิพากษาในคดีแพ่งอีกคดีหนึ่งซึ่งมีประเด็นสำคัญเกี่ยวเนื่องกับคดีของศาลปกครอง ให้กิจการที่เกี่ยวข้องกันเป็นฝ่ายชนะคดี </w:t>
      </w:r>
      <w:r w:rsidR="00DB5052" w:rsidRPr="003002B0">
        <w:rPr>
          <w:rFonts w:asciiTheme="majorBidi" w:hAnsiTheme="majorBidi" w:hint="cs"/>
          <w:sz w:val="28"/>
          <w:szCs w:val="28"/>
          <w:cs/>
        </w:rPr>
        <w:t>ซึ่ง</w:t>
      </w:r>
      <w:r w:rsidR="00DB5052" w:rsidRPr="003002B0">
        <w:rPr>
          <w:rFonts w:asciiTheme="majorBidi" w:hAnsiTheme="majorBidi"/>
          <w:sz w:val="28"/>
          <w:szCs w:val="28"/>
          <w:cs/>
        </w:rPr>
        <w:t>ส่งผลด้านบวกต่อคดีของศาลปกครอง</w:t>
      </w:r>
      <w:r w:rsidR="00DB5052" w:rsidRPr="003002B0">
        <w:rPr>
          <w:rFonts w:asciiTheme="majorBidi" w:hAnsiTheme="majorBidi" w:cstheme="majorBidi" w:hint="cs"/>
          <w:sz w:val="28"/>
          <w:szCs w:val="28"/>
          <w:cs/>
        </w:rPr>
        <w:t>ข้างต้น</w:t>
      </w:r>
      <w:r w:rsidR="00DB5052">
        <w:rPr>
          <w:rFonts w:asciiTheme="majorBidi" w:hAnsiTheme="majorBidi" w:cstheme="majorBidi" w:hint="cs"/>
          <w:sz w:val="28"/>
          <w:szCs w:val="28"/>
          <w:cs/>
        </w:rPr>
        <w:t xml:space="preserve"> ดังนั้นฝ่ายบริหารของกลุ่มบริษัทจึง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45DD6856" w14:textId="05918513" w:rsidR="001C14EA" w:rsidRPr="00A31358" w:rsidRDefault="001C1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75ACC9A0" w14:textId="77777777" w:rsidR="008D177E" w:rsidRDefault="008D1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1E615D9" w14:textId="32C18A24" w:rsidR="001C14EA" w:rsidRPr="001C14EA" w:rsidRDefault="001C14EA" w:rsidP="001C14EA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  <w:tab w:val="num" w:pos="245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C14EA">
        <w:rPr>
          <w:rFonts w:asciiTheme="majorBidi" w:hAnsiTheme="majorBidi" w:cstheme="majorBidi"/>
          <w:sz w:val="28"/>
          <w:szCs w:val="28"/>
          <w:u w:val="none"/>
          <w:cs/>
        </w:rPr>
        <w:t xml:space="preserve">เหตุการณ์ภายหลังรอบระยะเวลารายงาน </w:t>
      </w:r>
    </w:p>
    <w:p w14:paraId="32E0FEFF" w14:textId="77777777" w:rsidR="001C14EA" w:rsidRDefault="001C14EA" w:rsidP="001C14EA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EE97570" w14:textId="77777777" w:rsidR="000628A0" w:rsidRDefault="000628A0" w:rsidP="000628A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การจ่ายเงินปันผล</w:t>
      </w:r>
    </w:p>
    <w:p w14:paraId="0D4B2C5F" w14:textId="77777777" w:rsidR="000628A0" w:rsidRDefault="000628A0" w:rsidP="000628A0">
      <w:pPr>
        <w:ind w:left="630"/>
        <w:rPr>
          <w:rFonts w:asciiTheme="majorBidi" w:hAnsiTheme="majorBidi" w:cstheme="majorBidi"/>
          <w:sz w:val="20"/>
          <w:szCs w:val="20"/>
        </w:rPr>
      </w:pPr>
    </w:p>
    <w:p w14:paraId="17F1F488" w14:textId="108E37C5" w:rsidR="000628A0" w:rsidRDefault="000628A0" w:rsidP="000628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ในการประชุมสามัญผู้ถือหุ้นเมื่อวันที่ </w:t>
      </w:r>
      <w:r>
        <w:rPr>
          <w:rFonts w:asciiTheme="majorBidi" w:hAnsiTheme="majorBidi" w:cstheme="majorBidi" w:hint="cs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 w:hint="cs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ผู้ถือหุ้นมีมติอนุมัติประกาศจ่ายเงินปันผลประจำปี สำหรับผล</w:t>
      </w:r>
      <w:r w:rsidR="00001209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การดำเนินงานประจำปี </w:t>
      </w:r>
      <w:r>
        <w:rPr>
          <w:rFonts w:asciiTheme="majorBidi" w:hAnsiTheme="majorBidi" w:cstheme="majorBidi" w:hint="cs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>
        <w:rPr>
          <w:rFonts w:asciiTheme="majorBidi" w:hAnsiTheme="majorBidi" w:cstheme="majorBidi" w:hint="cs"/>
          <w:sz w:val="28"/>
          <w:szCs w:val="28"/>
        </w:rPr>
        <w:t xml:space="preserve"> 0.</w:t>
      </w:r>
      <w:r>
        <w:rPr>
          <w:rFonts w:asciiTheme="majorBidi" w:hAnsiTheme="majorBidi" w:cstheme="majorBidi"/>
          <w:sz w:val="28"/>
          <w:szCs w:val="28"/>
        </w:rPr>
        <w:t>48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บาทต่อหุ้น เป็นจำนวนเงินทั้งสิ้น </w:t>
      </w:r>
      <w:r>
        <w:rPr>
          <w:rFonts w:asciiTheme="majorBidi" w:hAnsiTheme="majorBidi" w:cstheme="majorBidi"/>
          <w:sz w:val="28"/>
          <w:szCs w:val="28"/>
        </w:rPr>
        <w:t>2,894.9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>
        <w:rPr>
          <w:rFonts w:asciiTheme="majorBidi" w:hAnsiTheme="majorBidi" w:cstheme="majorBidi" w:hint="cs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</w:p>
    <w:p w14:paraId="306FD021" w14:textId="77777777" w:rsidR="00E70F8A" w:rsidRDefault="00E70F8A" w:rsidP="000628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1EC70D" w14:textId="77777777" w:rsidR="000628A0" w:rsidRPr="0076086C" w:rsidRDefault="000628A0" w:rsidP="000628A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6086C">
        <w:rPr>
          <w:rFonts w:asciiTheme="majorBidi" w:hAnsiTheme="majorBidi" w:hint="cs"/>
          <w:i/>
          <w:iCs/>
          <w:sz w:val="28"/>
          <w:szCs w:val="28"/>
          <w:cs/>
        </w:rPr>
        <w:t>การออกและเสนอขายหุ้นกู้</w:t>
      </w:r>
    </w:p>
    <w:p w14:paraId="23C736A9" w14:textId="77777777" w:rsidR="000628A0" w:rsidRPr="00FA5D64" w:rsidRDefault="000628A0" w:rsidP="000628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A5D64">
        <w:rPr>
          <w:rFonts w:asciiTheme="majorBidi" w:hAnsiTheme="majorBidi" w:cstheme="majorBidi"/>
          <w:sz w:val="28"/>
          <w:szCs w:val="28"/>
        </w:rPr>
        <w:t xml:space="preserve"> </w:t>
      </w:r>
    </w:p>
    <w:p w14:paraId="588592E1" w14:textId="2C88AB51" w:rsidR="001C14EA" w:rsidRPr="005B380D" w:rsidRDefault="000628A0" w:rsidP="000628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ในการประชุมสามัญผู้ถือหุ้นเมื่อวันที่ </w:t>
      </w:r>
      <w:r>
        <w:rPr>
          <w:rFonts w:asciiTheme="majorBidi" w:hAnsiTheme="majorBidi" w:cstheme="majorBidi" w:hint="cs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 w:hint="cs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ผู้ถือหุ้นมีมติอนุมัติวงเงินการออกและเสนอขายหุ้นกู้รวมไม่เกิน </w:t>
      </w:r>
      <w:r>
        <w:rPr>
          <w:rFonts w:asciiTheme="majorBidi" w:hAnsiTheme="majorBidi" w:cstheme="majorBidi"/>
          <w:sz w:val="28"/>
          <w:szCs w:val="28"/>
        </w:rPr>
        <w:t xml:space="preserve">50,000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BF0CAF">
        <w:rPr>
          <w:rFonts w:asciiTheme="majorBidi" w:hAnsiTheme="majorBidi"/>
          <w:sz w:val="28"/>
          <w:szCs w:val="28"/>
          <w:cs/>
        </w:rPr>
        <w:t>ซึ่งบริษัทจะพิจารณารายละเอียดของหุ้นกู้และช่วงเวลาที่จะออกและเสนอขายต่อไป</w:t>
      </w:r>
    </w:p>
    <w:sectPr w:rsidR="001C14EA" w:rsidRPr="005B380D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455E1" w14:textId="77777777" w:rsidR="00FF2235" w:rsidRDefault="00FF2235">
      <w:r>
        <w:separator/>
      </w:r>
    </w:p>
  </w:endnote>
  <w:endnote w:type="continuationSeparator" w:id="0">
    <w:p w14:paraId="4FF59D78" w14:textId="77777777" w:rsidR="00FF2235" w:rsidRDefault="00FF2235">
      <w:r>
        <w:continuationSeparator/>
      </w:r>
    </w:p>
  </w:endnote>
  <w:endnote w:type="continuationNotice" w:id="1">
    <w:p w14:paraId="48B8B99C" w14:textId="77777777" w:rsidR="00FF2235" w:rsidRDefault="00FF22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1247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CF704C4" w14:textId="1FC7A77F" w:rsidR="0094041F" w:rsidRPr="003D4D9C" w:rsidRDefault="0094041F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3D4D9C">
          <w:rPr>
            <w:sz w:val="28"/>
            <w:szCs w:val="28"/>
          </w:rPr>
          <w:fldChar w:fldCharType="begin"/>
        </w:r>
        <w:r w:rsidRPr="003D4D9C">
          <w:rPr>
            <w:sz w:val="28"/>
            <w:szCs w:val="28"/>
          </w:rPr>
          <w:instrText xml:space="preserve"> PAGE   \* MERGEFORMAT </w:instrText>
        </w:r>
        <w:r w:rsidRPr="003D4D9C">
          <w:rPr>
            <w:sz w:val="28"/>
            <w:szCs w:val="28"/>
          </w:rPr>
          <w:fldChar w:fldCharType="separate"/>
        </w:r>
        <w:r w:rsidRPr="003D4D9C">
          <w:rPr>
            <w:noProof/>
            <w:sz w:val="28"/>
            <w:szCs w:val="28"/>
          </w:rPr>
          <w:t>2</w:t>
        </w:r>
        <w:r w:rsidRPr="003D4D9C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98197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57FD3258" w14:textId="77777777" w:rsidR="0094041F" w:rsidRDefault="0094041F" w:rsidP="00236957">
        <w:pPr>
          <w:pStyle w:val="Footer"/>
          <w:jc w:val="center"/>
          <w:rPr>
            <w:rFonts w:asciiTheme="majorBidi" w:hAnsiTheme="majorBidi" w:cstheme="majorBidi"/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6263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4A0AF8" w14:textId="77777777" w:rsidR="0094041F" w:rsidRPr="005F5EC9" w:rsidRDefault="0094041F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5F5EC9">
          <w:rPr>
            <w:sz w:val="28"/>
            <w:szCs w:val="28"/>
          </w:rPr>
          <w:fldChar w:fldCharType="begin"/>
        </w:r>
        <w:r w:rsidRPr="005F5EC9">
          <w:rPr>
            <w:sz w:val="28"/>
            <w:szCs w:val="28"/>
          </w:rPr>
          <w:instrText xml:space="preserve"> PAGE   \* MERGEFORMAT </w:instrText>
        </w:r>
        <w:r w:rsidRPr="005F5EC9">
          <w:rPr>
            <w:sz w:val="28"/>
            <w:szCs w:val="28"/>
          </w:rPr>
          <w:fldChar w:fldCharType="separate"/>
        </w:r>
        <w:r w:rsidRPr="005F5EC9">
          <w:rPr>
            <w:noProof/>
            <w:sz w:val="28"/>
            <w:szCs w:val="28"/>
          </w:rPr>
          <w:t>2</w:t>
        </w:r>
        <w:r w:rsidRPr="005F5EC9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B4ECE" w14:textId="77777777" w:rsidR="00FF2235" w:rsidRDefault="00FF2235">
      <w:r>
        <w:separator/>
      </w:r>
    </w:p>
  </w:footnote>
  <w:footnote w:type="continuationSeparator" w:id="0">
    <w:p w14:paraId="7F9AF17C" w14:textId="77777777" w:rsidR="00FF2235" w:rsidRDefault="00FF2235">
      <w:r>
        <w:continuationSeparator/>
      </w:r>
    </w:p>
  </w:footnote>
  <w:footnote w:type="continuationNotice" w:id="1">
    <w:p w14:paraId="098C7FA3" w14:textId="77777777" w:rsidR="00FF2235" w:rsidRDefault="00FF223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F68A" w14:textId="77777777" w:rsidR="0094041F" w:rsidRPr="006C37B7" w:rsidRDefault="0094041F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6C37B7">
      <w:rPr>
        <w:b/>
        <w:bCs/>
        <w:cs/>
      </w:rPr>
      <w:t xml:space="preserve">บริษัท </w:t>
    </w:r>
    <w:r w:rsidRPr="006C37B7">
      <w:rPr>
        <w:rFonts w:hint="cs"/>
        <w:b/>
        <w:bCs/>
        <w:cs/>
      </w:rPr>
      <w:t>เซ็นทรัล รีเทล คอร์ปอเรชั่น</w:t>
    </w:r>
    <w:r w:rsidRPr="006C37B7">
      <w:rPr>
        <w:b/>
        <w:bCs/>
        <w:cs/>
      </w:rPr>
      <w:t xml:space="preserve"> จำกัด</w:t>
    </w:r>
    <w:r w:rsidRPr="006C37B7">
      <w:rPr>
        <w:rFonts w:hint="cs"/>
        <w:b/>
        <w:bCs/>
        <w:cs/>
      </w:rPr>
      <w:t xml:space="preserve"> (มหาชน)</w:t>
    </w:r>
    <w:r w:rsidRPr="006C37B7">
      <w:rPr>
        <w:b/>
        <w:bCs/>
      </w:rPr>
      <w:t xml:space="preserve"> </w:t>
    </w:r>
    <w:r w:rsidRPr="006C37B7">
      <w:rPr>
        <w:b/>
        <w:bCs/>
        <w:cs/>
      </w:rPr>
      <w:t>และบริษัทย่อย</w:t>
    </w:r>
  </w:p>
  <w:p w14:paraId="1AF3BFFC" w14:textId="77777777" w:rsidR="0094041F" w:rsidRPr="006C37B7" w:rsidRDefault="0094041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6C37B7">
      <w:rPr>
        <w:b/>
        <w:bCs/>
        <w:cs/>
      </w:rPr>
      <w:t>หมายเหตุประกอบ</w:t>
    </w:r>
    <w:r w:rsidRPr="006C37B7">
      <w:rPr>
        <w:rFonts w:hint="cs"/>
        <w:b/>
        <w:bCs/>
        <w:cs/>
      </w:rPr>
      <w:t>งบ</w:t>
    </w:r>
    <w:r w:rsidRPr="006C37B7">
      <w:rPr>
        <w:b/>
        <w:bCs/>
        <w:cs/>
      </w:rPr>
      <w:t>การเงินระหว่างกาล</w:t>
    </w:r>
    <w:r w:rsidRPr="006C37B7">
      <w:rPr>
        <w:rFonts w:hint="cs"/>
        <w:b/>
        <w:bCs/>
        <w:cs/>
      </w:rPr>
      <w:t>แบบย่อ</w:t>
    </w:r>
  </w:p>
  <w:p w14:paraId="79423B68" w14:textId="678986CA" w:rsidR="0094041F" w:rsidRPr="006C37B7" w:rsidRDefault="0094041F" w:rsidP="003D6FB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bookmarkStart w:id="0" w:name="_Hlk129801507"/>
    <w:r w:rsidRPr="006C37B7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Pr="006C37B7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6C37B7">
      <w:rPr>
        <w:rFonts w:ascii="Angsana New" w:hAnsi="Angsana New"/>
        <w:sz w:val="30"/>
        <w:szCs w:val="30"/>
        <w:lang w:val="en-US" w:bidi="th-TH"/>
      </w:rPr>
      <w:t xml:space="preserve">31 </w:t>
    </w:r>
    <w:r w:rsidRPr="006C37B7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มีนาคม </w:t>
    </w:r>
    <w:r w:rsidRPr="006C37B7">
      <w:rPr>
        <w:rFonts w:ascii="Angsana New" w:hAnsi="Angsana New"/>
        <w:sz w:val="30"/>
        <w:szCs w:val="30"/>
        <w:lang w:bidi="th-TH"/>
      </w:rPr>
      <w:t>256</w:t>
    </w:r>
    <w:r>
      <w:rPr>
        <w:rFonts w:ascii="Angsana New" w:hAnsi="Angsana New"/>
        <w:sz w:val="30"/>
        <w:szCs w:val="30"/>
        <w:lang w:val="en-US" w:bidi="th-TH"/>
      </w:rPr>
      <w:t>6</w:t>
    </w:r>
    <w:r w:rsidRPr="006C37B7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6C37B7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6C37B7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bookmarkEnd w:id="0"/>
  <w:p w14:paraId="1C703BD0" w14:textId="77777777" w:rsidR="0094041F" w:rsidRPr="00FC10CD" w:rsidRDefault="0094041F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6CD3" w14:textId="77777777" w:rsidR="0094041F" w:rsidRPr="00FC10CD" w:rsidRDefault="0094041F" w:rsidP="00F43823">
    <w:pPr>
      <w:pStyle w:val="Header"/>
      <w:tabs>
        <w:tab w:val="clear" w:pos="4536"/>
        <w:tab w:val="clear" w:pos="9072"/>
      </w:tabs>
      <w:ind w:left="-90"/>
      <w:rPr>
        <w:b/>
        <w:bCs/>
      </w:rPr>
    </w:pPr>
    <w:r w:rsidRPr="00FC10CD">
      <w:rPr>
        <w:b/>
        <w:bCs/>
        <w:cs/>
      </w:rPr>
      <w:t xml:space="preserve">บริษัท </w:t>
    </w:r>
    <w:r w:rsidRPr="00FC10CD">
      <w:rPr>
        <w:rFonts w:hint="cs"/>
        <w:b/>
        <w:bCs/>
        <w:cs/>
      </w:rPr>
      <w:t>เซ็นทรัล รีเทล คอร์ปอเรชั่น</w:t>
    </w:r>
    <w:r w:rsidRPr="00FC10CD">
      <w:rPr>
        <w:b/>
        <w:bCs/>
        <w:cs/>
      </w:rPr>
      <w:t xml:space="preserve"> จำกัด</w:t>
    </w:r>
    <w:r w:rsidRPr="00FC10CD">
      <w:rPr>
        <w:rFonts w:hint="cs"/>
        <w:b/>
        <w:bCs/>
        <w:cs/>
      </w:rPr>
      <w:t xml:space="preserve"> (มหาชน)</w:t>
    </w:r>
    <w:r w:rsidRPr="00FC10CD">
      <w:rPr>
        <w:b/>
        <w:bCs/>
      </w:rPr>
      <w:t xml:space="preserve"> </w:t>
    </w:r>
    <w:r w:rsidRPr="00FC10CD">
      <w:rPr>
        <w:b/>
        <w:bCs/>
        <w:cs/>
      </w:rPr>
      <w:t>และบริษัทย่อย</w:t>
    </w:r>
  </w:p>
  <w:p w14:paraId="3023B7A4" w14:textId="77777777" w:rsidR="0094041F" w:rsidRPr="00FC10CD" w:rsidRDefault="0094041F" w:rsidP="00F438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b/>
        <w:bCs/>
        <w:cs/>
      </w:rPr>
    </w:pPr>
    <w:r w:rsidRPr="00FC10CD">
      <w:rPr>
        <w:b/>
        <w:bCs/>
        <w:cs/>
      </w:rPr>
      <w:t>หมายเหตุประกอบ</w:t>
    </w:r>
    <w:r w:rsidRPr="00FC10CD">
      <w:rPr>
        <w:rFonts w:hint="cs"/>
        <w:b/>
        <w:bCs/>
        <w:cs/>
      </w:rPr>
      <w:t>งบ</w:t>
    </w:r>
    <w:r w:rsidRPr="00FC10CD">
      <w:rPr>
        <w:b/>
        <w:bCs/>
        <w:cs/>
      </w:rPr>
      <w:t>การเงินระหว่างกาล</w:t>
    </w:r>
    <w:r w:rsidRPr="00FC10CD">
      <w:rPr>
        <w:rFonts w:hint="cs"/>
        <w:b/>
        <w:bCs/>
        <w:cs/>
      </w:rPr>
      <w:t>แบบย่อ</w:t>
    </w:r>
  </w:p>
  <w:p w14:paraId="20A6999B" w14:textId="77777777" w:rsidR="0094041F" w:rsidRPr="006C37B7" w:rsidRDefault="0094041F" w:rsidP="00F43823">
    <w:pPr>
      <w:pStyle w:val="acctmainheading"/>
      <w:spacing w:after="0" w:line="240" w:lineRule="atLeast"/>
      <w:ind w:left="-90"/>
      <w:rPr>
        <w:rFonts w:ascii="Angsana New" w:hAnsi="Angsana New"/>
        <w:b w:val="0"/>
        <w:bCs/>
        <w:sz w:val="30"/>
        <w:szCs w:val="30"/>
        <w:lang w:val="en-US" w:bidi="th-TH"/>
      </w:rPr>
    </w:pPr>
    <w:r w:rsidRPr="006C37B7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Pr="006C37B7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6C37B7">
      <w:rPr>
        <w:rFonts w:ascii="Angsana New" w:hAnsi="Angsana New"/>
        <w:sz w:val="30"/>
        <w:szCs w:val="30"/>
        <w:lang w:val="en-US" w:bidi="th-TH"/>
      </w:rPr>
      <w:t xml:space="preserve">31 </w:t>
    </w:r>
    <w:r w:rsidRPr="006C37B7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มีนาคม </w:t>
    </w:r>
    <w:r w:rsidRPr="006C37B7">
      <w:rPr>
        <w:rFonts w:ascii="Angsana New" w:hAnsi="Angsana New"/>
        <w:sz w:val="30"/>
        <w:szCs w:val="30"/>
        <w:lang w:bidi="th-TH"/>
      </w:rPr>
      <w:t>256</w:t>
    </w:r>
    <w:r>
      <w:rPr>
        <w:rFonts w:ascii="Angsana New" w:hAnsi="Angsana New"/>
        <w:sz w:val="30"/>
        <w:szCs w:val="30"/>
        <w:lang w:val="en-US" w:bidi="th-TH"/>
      </w:rPr>
      <w:t>6</w:t>
    </w:r>
    <w:r w:rsidRPr="006C37B7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6C37B7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6C37B7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35ADA936" w14:textId="77777777" w:rsidR="0094041F" w:rsidRPr="00FC10CD" w:rsidRDefault="0094041F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5FB" w14:textId="77777777" w:rsidR="0094041F" w:rsidRPr="00D75A11" w:rsidRDefault="0094041F" w:rsidP="00D91009">
    <w:pPr>
      <w:pStyle w:val="Header"/>
      <w:tabs>
        <w:tab w:val="clear" w:pos="4536"/>
        <w:tab w:val="clear" w:pos="9072"/>
      </w:tabs>
      <w:rPr>
        <w:b/>
        <w:bCs/>
      </w:rPr>
    </w:pPr>
    <w:r w:rsidRPr="00D75A11">
      <w:rPr>
        <w:b/>
        <w:bCs/>
        <w:cs/>
      </w:rPr>
      <w:t xml:space="preserve">บริษัท </w:t>
    </w:r>
    <w:r w:rsidRPr="00D75A11">
      <w:rPr>
        <w:rFonts w:hint="cs"/>
        <w:b/>
        <w:bCs/>
        <w:cs/>
      </w:rPr>
      <w:t>เซ็นทรัล รีเทล คอร์ปอเรชั่น</w:t>
    </w:r>
    <w:r w:rsidRPr="00D75A11">
      <w:rPr>
        <w:b/>
        <w:bCs/>
        <w:cs/>
      </w:rPr>
      <w:t xml:space="preserve"> จำกัด</w:t>
    </w:r>
    <w:r w:rsidRPr="00D75A11">
      <w:rPr>
        <w:rFonts w:hint="cs"/>
        <w:b/>
        <w:bCs/>
        <w:cs/>
      </w:rPr>
      <w:t xml:space="preserve"> (มหาชน)</w:t>
    </w:r>
    <w:r w:rsidRPr="00D75A11">
      <w:rPr>
        <w:b/>
        <w:bCs/>
      </w:rPr>
      <w:t xml:space="preserve"> </w:t>
    </w:r>
    <w:r w:rsidRPr="00D75A11">
      <w:rPr>
        <w:b/>
        <w:bCs/>
        <w:cs/>
      </w:rPr>
      <w:t>และบริษัทย่อย</w:t>
    </w:r>
  </w:p>
  <w:p w14:paraId="1C4C1627" w14:textId="77777777" w:rsidR="0094041F" w:rsidRPr="00D75A11" w:rsidRDefault="0094041F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D75A11">
      <w:rPr>
        <w:b/>
        <w:bCs/>
        <w:cs/>
      </w:rPr>
      <w:t>หมายเหตุประกอบ</w:t>
    </w:r>
    <w:r w:rsidRPr="00D75A11">
      <w:rPr>
        <w:rFonts w:hint="cs"/>
        <w:b/>
        <w:bCs/>
        <w:cs/>
      </w:rPr>
      <w:t>งบ</w:t>
    </w:r>
    <w:r w:rsidRPr="00D75A11">
      <w:rPr>
        <w:b/>
        <w:bCs/>
        <w:cs/>
      </w:rPr>
      <w:t>การเงินระหว่างกาล</w:t>
    </w:r>
    <w:r w:rsidRPr="00D75A11">
      <w:rPr>
        <w:rFonts w:hint="cs"/>
        <w:b/>
        <w:bCs/>
        <w:cs/>
      </w:rPr>
      <w:t>แบบย่อ</w:t>
    </w:r>
  </w:p>
  <w:p w14:paraId="155448C1" w14:textId="77777777" w:rsidR="0094041F" w:rsidRPr="006C37B7" w:rsidRDefault="0094041F" w:rsidP="00C5465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6C37B7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Pr="006C37B7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6C37B7">
      <w:rPr>
        <w:rFonts w:ascii="Angsana New" w:hAnsi="Angsana New"/>
        <w:sz w:val="30"/>
        <w:szCs w:val="30"/>
        <w:lang w:val="en-US" w:bidi="th-TH"/>
      </w:rPr>
      <w:t xml:space="preserve">31 </w:t>
    </w:r>
    <w:r w:rsidRPr="006C37B7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มีนาคม </w:t>
    </w:r>
    <w:r w:rsidRPr="006C37B7">
      <w:rPr>
        <w:rFonts w:ascii="Angsana New" w:hAnsi="Angsana New"/>
        <w:sz w:val="30"/>
        <w:szCs w:val="30"/>
        <w:lang w:bidi="th-TH"/>
      </w:rPr>
      <w:t>256</w:t>
    </w:r>
    <w:r>
      <w:rPr>
        <w:rFonts w:ascii="Angsana New" w:hAnsi="Angsana New"/>
        <w:sz w:val="30"/>
        <w:szCs w:val="30"/>
        <w:lang w:val="en-US" w:bidi="th-TH"/>
      </w:rPr>
      <w:t>6</w:t>
    </w:r>
    <w:r w:rsidRPr="006C37B7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6C37B7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6C37B7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00E98053" w14:textId="77777777" w:rsidR="0094041F" w:rsidRPr="00D75A11" w:rsidRDefault="0094041F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6567742B"/>
    <w:multiLevelType w:val="multilevel"/>
    <w:tmpl w:val="A852044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227640790">
    <w:abstractNumId w:val="0"/>
  </w:num>
  <w:num w:numId="2" w16cid:durableId="1411541956">
    <w:abstractNumId w:val="1"/>
  </w:num>
  <w:num w:numId="3" w16cid:durableId="1396315894">
    <w:abstractNumId w:val="2"/>
  </w:num>
  <w:num w:numId="4" w16cid:durableId="1188369058">
    <w:abstractNumId w:val="3"/>
  </w:num>
  <w:num w:numId="5" w16cid:durableId="13272436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209"/>
    <w:rsid w:val="00001398"/>
    <w:rsid w:val="000013F1"/>
    <w:rsid w:val="000015A1"/>
    <w:rsid w:val="000019CD"/>
    <w:rsid w:val="00001BEF"/>
    <w:rsid w:val="0000200C"/>
    <w:rsid w:val="000025CB"/>
    <w:rsid w:val="00002622"/>
    <w:rsid w:val="00002679"/>
    <w:rsid w:val="00002882"/>
    <w:rsid w:val="00002CFC"/>
    <w:rsid w:val="00002D6B"/>
    <w:rsid w:val="00002F50"/>
    <w:rsid w:val="00003316"/>
    <w:rsid w:val="000039AE"/>
    <w:rsid w:val="00003F96"/>
    <w:rsid w:val="0000409C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0FB"/>
    <w:rsid w:val="000072A7"/>
    <w:rsid w:val="00007873"/>
    <w:rsid w:val="00007B57"/>
    <w:rsid w:val="00007F8E"/>
    <w:rsid w:val="0001005E"/>
    <w:rsid w:val="00010374"/>
    <w:rsid w:val="000106F7"/>
    <w:rsid w:val="0001103C"/>
    <w:rsid w:val="000112EE"/>
    <w:rsid w:val="000115FB"/>
    <w:rsid w:val="0001192B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5D23"/>
    <w:rsid w:val="000162A3"/>
    <w:rsid w:val="000167EF"/>
    <w:rsid w:val="00016879"/>
    <w:rsid w:val="00016E14"/>
    <w:rsid w:val="00016EE0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61D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AF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727"/>
    <w:rsid w:val="00035878"/>
    <w:rsid w:val="00035A15"/>
    <w:rsid w:val="00035BFA"/>
    <w:rsid w:val="00035D7C"/>
    <w:rsid w:val="00036548"/>
    <w:rsid w:val="00036576"/>
    <w:rsid w:val="00036C24"/>
    <w:rsid w:val="00036E95"/>
    <w:rsid w:val="00036F52"/>
    <w:rsid w:val="00037101"/>
    <w:rsid w:val="00037173"/>
    <w:rsid w:val="000378C7"/>
    <w:rsid w:val="00037941"/>
    <w:rsid w:val="00037979"/>
    <w:rsid w:val="000404B3"/>
    <w:rsid w:val="000404E2"/>
    <w:rsid w:val="00040791"/>
    <w:rsid w:val="00040952"/>
    <w:rsid w:val="00040E69"/>
    <w:rsid w:val="00041597"/>
    <w:rsid w:val="00041630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AB6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2E2"/>
    <w:rsid w:val="0005280B"/>
    <w:rsid w:val="000528EF"/>
    <w:rsid w:val="000529F4"/>
    <w:rsid w:val="00052EB3"/>
    <w:rsid w:val="00052FF6"/>
    <w:rsid w:val="00053C52"/>
    <w:rsid w:val="00053F34"/>
    <w:rsid w:val="00054433"/>
    <w:rsid w:val="00054663"/>
    <w:rsid w:val="000550C1"/>
    <w:rsid w:val="000553C1"/>
    <w:rsid w:val="0005542F"/>
    <w:rsid w:val="00055589"/>
    <w:rsid w:val="000555DE"/>
    <w:rsid w:val="000558C4"/>
    <w:rsid w:val="0005641F"/>
    <w:rsid w:val="000569A6"/>
    <w:rsid w:val="000570A0"/>
    <w:rsid w:val="00057CE2"/>
    <w:rsid w:val="00060AB1"/>
    <w:rsid w:val="00060ED6"/>
    <w:rsid w:val="0006165F"/>
    <w:rsid w:val="000616DA"/>
    <w:rsid w:val="00061955"/>
    <w:rsid w:val="00061B0E"/>
    <w:rsid w:val="00061CDD"/>
    <w:rsid w:val="00062766"/>
    <w:rsid w:val="0006276B"/>
    <w:rsid w:val="000628A0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2F4D"/>
    <w:rsid w:val="000732DB"/>
    <w:rsid w:val="00073367"/>
    <w:rsid w:val="000736E0"/>
    <w:rsid w:val="00073C23"/>
    <w:rsid w:val="00073EB2"/>
    <w:rsid w:val="00074621"/>
    <w:rsid w:val="0007484C"/>
    <w:rsid w:val="00074891"/>
    <w:rsid w:val="0007494E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1D"/>
    <w:rsid w:val="00076E34"/>
    <w:rsid w:val="00077245"/>
    <w:rsid w:val="000773D1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74A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837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4CC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942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0D1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605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19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295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934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1A1"/>
    <w:rsid w:val="000D4881"/>
    <w:rsid w:val="000D4AED"/>
    <w:rsid w:val="000D4CC2"/>
    <w:rsid w:val="000D4CEA"/>
    <w:rsid w:val="000D4E2B"/>
    <w:rsid w:val="000D5317"/>
    <w:rsid w:val="000D53AB"/>
    <w:rsid w:val="000D5569"/>
    <w:rsid w:val="000D572D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4E8D"/>
    <w:rsid w:val="000E5132"/>
    <w:rsid w:val="000E54C4"/>
    <w:rsid w:val="000E56AF"/>
    <w:rsid w:val="000E5B32"/>
    <w:rsid w:val="000E5B65"/>
    <w:rsid w:val="000E5F52"/>
    <w:rsid w:val="000E61CE"/>
    <w:rsid w:val="000E6467"/>
    <w:rsid w:val="000E6788"/>
    <w:rsid w:val="000E708C"/>
    <w:rsid w:val="000E7495"/>
    <w:rsid w:val="000E7AEE"/>
    <w:rsid w:val="000E7E5C"/>
    <w:rsid w:val="000F0217"/>
    <w:rsid w:val="000F03C0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3C8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86"/>
    <w:rsid w:val="000F74C7"/>
    <w:rsid w:val="00100142"/>
    <w:rsid w:val="0010067E"/>
    <w:rsid w:val="00100A6A"/>
    <w:rsid w:val="00101A27"/>
    <w:rsid w:val="00101A8B"/>
    <w:rsid w:val="00101CBF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9CE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19B"/>
    <w:rsid w:val="00116427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8CD"/>
    <w:rsid w:val="0012295A"/>
    <w:rsid w:val="00122A8E"/>
    <w:rsid w:val="00122BAF"/>
    <w:rsid w:val="00123587"/>
    <w:rsid w:val="001238A0"/>
    <w:rsid w:val="001239BC"/>
    <w:rsid w:val="00123AF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5DC4"/>
    <w:rsid w:val="0013608A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3CA"/>
    <w:rsid w:val="001404A4"/>
    <w:rsid w:val="00140BB9"/>
    <w:rsid w:val="00140E48"/>
    <w:rsid w:val="00141083"/>
    <w:rsid w:val="001415B5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95F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D75"/>
    <w:rsid w:val="00146F44"/>
    <w:rsid w:val="0014701A"/>
    <w:rsid w:val="001472D1"/>
    <w:rsid w:val="0014738E"/>
    <w:rsid w:val="001474EC"/>
    <w:rsid w:val="001476E8"/>
    <w:rsid w:val="0014774F"/>
    <w:rsid w:val="00150273"/>
    <w:rsid w:val="0015060B"/>
    <w:rsid w:val="001508F8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E26"/>
    <w:rsid w:val="00154490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595"/>
    <w:rsid w:val="00156719"/>
    <w:rsid w:val="001567B2"/>
    <w:rsid w:val="001569A1"/>
    <w:rsid w:val="00156C0D"/>
    <w:rsid w:val="00156CD4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BDA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1EA1"/>
    <w:rsid w:val="001723F7"/>
    <w:rsid w:val="00172429"/>
    <w:rsid w:val="00173059"/>
    <w:rsid w:val="001736DA"/>
    <w:rsid w:val="00173786"/>
    <w:rsid w:val="001739FF"/>
    <w:rsid w:val="00173D47"/>
    <w:rsid w:val="0017400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D18"/>
    <w:rsid w:val="00177EE2"/>
    <w:rsid w:val="001800AA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CB5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5D5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A21"/>
    <w:rsid w:val="001A0B1A"/>
    <w:rsid w:val="001A0B75"/>
    <w:rsid w:val="001A0DC4"/>
    <w:rsid w:val="001A0E1E"/>
    <w:rsid w:val="001A0ED9"/>
    <w:rsid w:val="001A1FC0"/>
    <w:rsid w:val="001A269D"/>
    <w:rsid w:val="001A2ACE"/>
    <w:rsid w:val="001A3043"/>
    <w:rsid w:val="001A3281"/>
    <w:rsid w:val="001A3658"/>
    <w:rsid w:val="001A442F"/>
    <w:rsid w:val="001A474D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82E"/>
    <w:rsid w:val="001B696E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3D"/>
    <w:rsid w:val="001C326A"/>
    <w:rsid w:val="001C351A"/>
    <w:rsid w:val="001C367A"/>
    <w:rsid w:val="001C3B09"/>
    <w:rsid w:val="001C4325"/>
    <w:rsid w:val="001C50F2"/>
    <w:rsid w:val="001C5331"/>
    <w:rsid w:val="001C59AA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796"/>
    <w:rsid w:val="001D38AB"/>
    <w:rsid w:val="001D3DA4"/>
    <w:rsid w:val="001D3DFA"/>
    <w:rsid w:val="001D493F"/>
    <w:rsid w:val="001D522E"/>
    <w:rsid w:val="001D594E"/>
    <w:rsid w:val="001D5D99"/>
    <w:rsid w:val="001D65E4"/>
    <w:rsid w:val="001D6A8C"/>
    <w:rsid w:val="001D6F41"/>
    <w:rsid w:val="001D720F"/>
    <w:rsid w:val="001D73E2"/>
    <w:rsid w:val="001D792D"/>
    <w:rsid w:val="001D7DA1"/>
    <w:rsid w:val="001E0465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AB4"/>
    <w:rsid w:val="001E2C14"/>
    <w:rsid w:val="001E2FAD"/>
    <w:rsid w:val="001E3A83"/>
    <w:rsid w:val="001E3A84"/>
    <w:rsid w:val="001E3C4A"/>
    <w:rsid w:val="001E3F31"/>
    <w:rsid w:val="001E45BD"/>
    <w:rsid w:val="001E4733"/>
    <w:rsid w:val="001E4A65"/>
    <w:rsid w:val="001E4FB5"/>
    <w:rsid w:val="001E5203"/>
    <w:rsid w:val="001E528E"/>
    <w:rsid w:val="001E56F2"/>
    <w:rsid w:val="001E57C6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8B4"/>
    <w:rsid w:val="001F0B07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07B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0C5C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B69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01C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657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4E"/>
    <w:rsid w:val="00215A71"/>
    <w:rsid w:val="00216313"/>
    <w:rsid w:val="0021631D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32E"/>
    <w:rsid w:val="0022159F"/>
    <w:rsid w:val="00221C3F"/>
    <w:rsid w:val="00221C45"/>
    <w:rsid w:val="00221EB8"/>
    <w:rsid w:val="00221ECC"/>
    <w:rsid w:val="00221F0A"/>
    <w:rsid w:val="00221F0C"/>
    <w:rsid w:val="00222157"/>
    <w:rsid w:val="00222360"/>
    <w:rsid w:val="002223E2"/>
    <w:rsid w:val="00222558"/>
    <w:rsid w:val="00222634"/>
    <w:rsid w:val="00222793"/>
    <w:rsid w:val="00222AB6"/>
    <w:rsid w:val="002230E9"/>
    <w:rsid w:val="00223495"/>
    <w:rsid w:val="00223650"/>
    <w:rsid w:val="002238C4"/>
    <w:rsid w:val="0022392A"/>
    <w:rsid w:val="00223933"/>
    <w:rsid w:val="002239D8"/>
    <w:rsid w:val="00223AEC"/>
    <w:rsid w:val="00223CD5"/>
    <w:rsid w:val="0022422D"/>
    <w:rsid w:val="002249DE"/>
    <w:rsid w:val="00224BB2"/>
    <w:rsid w:val="00224D67"/>
    <w:rsid w:val="00224F69"/>
    <w:rsid w:val="002254C5"/>
    <w:rsid w:val="002254D7"/>
    <w:rsid w:val="00225627"/>
    <w:rsid w:val="002256F3"/>
    <w:rsid w:val="002257F1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C36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0B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70C"/>
    <w:rsid w:val="00236957"/>
    <w:rsid w:val="00236EFF"/>
    <w:rsid w:val="00236F5E"/>
    <w:rsid w:val="00236F74"/>
    <w:rsid w:val="00237122"/>
    <w:rsid w:val="00237317"/>
    <w:rsid w:val="00237580"/>
    <w:rsid w:val="00237990"/>
    <w:rsid w:val="00237DA6"/>
    <w:rsid w:val="00237EF0"/>
    <w:rsid w:val="002403EE"/>
    <w:rsid w:val="0024061A"/>
    <w:rsid w:val="00240B99"/>
    <w:rsid w:val="00240E83"/>
    <w:rsid w:val="00240FB9"/>
    <w:rsid w:val="002410CB"/>
    <w:rsid w:val="0024111F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6C5"/>
    <w:rsid w:val="00243C61"/>
    <w:rsid w:val="00243D94"/>
    <w:rsid w:val="002442ED"/>
    <w:rsid w:val="002443B7"/>
    <w:rsid w:val="00244486"/>
    <w:rsid w:val="002447E4"/>
    <w:rsid w:val="00245271"/>
    <w:rsid w:val="00245379"/>
    <w:rsid w:val="00245AA3"/>
    <w:rsid w:val="002464FD"/>
    <w:rsid w:val="0024678E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77F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E2B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AE1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31F"/>
    <w:rsid w:val="002619E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B9F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04A"/>
    <w:rsid w:val="00282600"/>
    <w:rsid w:val="00283130"/>
    <w:rsid w:val="00283275"/>
    <w:rsid w:val="0028327B"/>
    <w:rsid w:val="002835CD"/>
    <w:rsid w:val="002835F6"/>
    <w:rsid w:val="00283882"/>
    <w:rsid w:val="00283915"/>
    <w:rsid w:val="00284E05"/>
    <w:rsid w:val="00284FE0"/>
    <w:rsid w:val="00285442"/>
    <w:rsid w:val="002865F4"/>
    <w:rsid w:val="00286617"/>
    <w:rsid w:val="00286671"/>
    <w:rsid w:val="00286E24"/>
    <w:rsid w:val="00287475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10A"/>
    <w:rsid w:val="002A248C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1E86"/>
    <w:rsid w:val="002D2979"/>
    <w:rsid w:val="002D2F89"/>
    <w:rsid w:val="002D304C"/>
    <w:rsid w:val="002D3165"/>
    <w:rsid w:val="002D3364"/>
    <w:rsid w:val="002D369B"/>
    <w:rsid w:val="002D3940"/>
    <w:rsid w:val="002D426C"/>
    <w:rsid w:val="002D4330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C72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846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3DA"/>
    <w:rsid w:val="002F76F6"/>
    <w:rsid w:val="002F7E78"/>
    <w:rsid w:val="002F7EA5"/>
    <w:rsid w:val="003002B0"/>
    <w:rsid w:val="003005D3"/>
    <w:rsid w:val="00300750"/>
    <w:rsid w:val="0030077F"/>
    <w:rsid w:val="00300904"/>
    <w:rsid w:val="00301C87"/>
    <w:rsid w:val="0030205F"/>
    <w:rsid w:val="00302065"/>
    <w:rsid w:val="0030209C"/>
    <w:rsid w:val="00302130"/>
    <w:rsid w:val="003021AC"/>
    <w:rsid w:val="00302806"/>
    <w:rsid w:val="00302E85"/>
    <w:rsid w:val="00302EE6"/>
    <w:rsid w:val="0030311C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A9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0E0A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040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10"/>
    <w:rsid w:val="00345D2B"/>
    <w:rsid w:val="00345FDC"/>
    <w:rsid w:val="00346051"/>
    <w:rsid w:val="003463C0"/>
    <w:rsid w:val="00346812"/>
    <w:rsid w:val="003468CF"/>
    <w:rsid w:val="00346BFB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6C6"/>
    <w:rsid w:val="0035281F"/>
    <w:rsid w:val="003528AA"/>
    <w:rsid w:val="00353312"/>
    <w:rsid w:val="00353BDC"/>
    <w:rsid w:val="00353EE4"/>
    <w:rsid w:val="00354205"/>
    <w:rsid w:val="00354621"/>
    <w:rsid w:val="003547D7"/>
    <w:rsid w:val="003549F5"/>
    <w:rsid w:val="00354A33"/>
    <w:rsid w:val="00354FD5"/>
    <w:rsid w:val="0035576E"/>
    <w:rsid w:val="0035585D"/>
    <w:rsid w:val="00355CA1"/>
    <w:rsid w:val="003563A6"/>
    <w:rsid w:val="00356539"/>
    <w:rsid w:val="0035669E"/>
    <w:rsid w:val="0035673A"/>
    <w:rsid w:val="00356A90"/>
    <w:rsid w:val="00356C2D"/>
    <w:rsid w:val="00357151"/>
    <w:rsid w:val="003573DD"/>
    <w:rsid w:val="003574C6"/>
    <w:rsid w:val="00357553"/>
    <w:rsid w:val="0036011A"/>
    <w:rsid w:val="00360161"/>
    <w:rsid w:val="003610A2"/>
    <w:rsid w:val="00361401"/>
    <w:rsid w:val="00361437"/>
    <w:rsid w:val="003614E0"/>
    <w:rsid w:val="00361530"/>
    <w:rsid w:val="00361A29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0BF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106"/>
    <w:rsid w:val="0038642A"/>
    <w:rsid w:val="0038654D"/>
    <w:rsid w:val="003865CD"/>
    <w:rsid w:val="003866CF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9D5"/>
    <w:rsid w:val="00391AC0"/>
    <w:rsid w:val="00391B41"/>
    <w:rsid w:val="00391CD1"/>
    <w:rsid w:val="0039206D"/>
    <w:rsid w:val="00392AA4"/>
    <w:rsid w:val="00392B17"/>
    <w:rsid w:val="00392BAB"/>
    <w:rsid w:val="00393564"/>
    <w:rsid w:val="00393D48"/>
    <w:rsid w:val="00393E62"/>
    <w:rsid w:val="00394066"/>
    <w:rsid w:val="00394291"/>
    <w:rsid w:val="00394903"/>
    <w:rsid w:val="003949BD"/>
    <w:rsid w:val="00394B2F"/>
    <w:rsid w:val="00394C4C"/>
    <w:rsid w:val="0039558C"/>
    <w:rsid w:val="003955B1"/>
    <w:rsid w:val="00395D09"/>
    <w:rsid w:val="00396074"/>
    <w:rsid w:val="003964E8"/>
    <w:rsid w:val="00396883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0FC8"/>
    <w:rsid w:val="003A1095"/>
    <w:rsid w:val="003A10CE"/>
    <w:rsid w:val="003A1105"/>
    <w:rsid w:val="003A110D"/>
    <w:rsid w:val="003A1425"/>
    <w:rsid w:val="003A1F29"/>
    <w:rsid w:val="003A1FE0"/>
    <w:rsid w:val="003A200C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A7D1C"/>
    <w:rsid w:val="003B0A78"/>
    <w:rsid w:val="003B0BE2"/>
    <w:rsid w:val="003B0BE6"/>
    <w:rsid w:val="003B0CA7"/>
    <w:rsid w:val="003B1312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4B5E"/>
    <w:rsid w:val="003B507A"/>
    <w:rsid w:val="003B50D2"/>
    <w:rsid w:val="003B5403"/>
    <w:rsid w:val="003B587D"/>
    <w:rsid w:val="003B6216"/>
    <w:rsid w:val="003B6776"/>
    <w:rsid w:val="003B68AE"/>
    <w:rsid w:val="003B68CF"/>
    <w:rsid w:val="003B6B27"/>
    <w:rsid w:val="003B6DDD"/>
    <w:rsid w:val="003B6DDE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38D"/>
    <w:rsid w:val="003C5CB7"/>
    <w:rsid w:val="003C617E"/>
    <w:rsid w:val="003C62CC"/>
    <w:rsid w:val="003C66B9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4D9C"/>
    <w:rsid w:val="003D5362"/>
    <w:rsid w:val="003D56BA"/>
    <w:rsid w:val="003D5F01"/>
    <w:rsid w:val="003D61E2"/>
    <w:rsid w:val="003D6828"/>
    <w:rsid w:val="003D6BA4"/>
    <w:rsid w:val="003D6FB3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5FD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677"/>
    <w:rsid w:val="003F4948"/>
    <w:rsid w:val="003F4A01"/>
    <w:rsid w:val="003F4A5B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670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B19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BF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EC0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170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179"/>
    <w:rsid w:val="004268C3"/>
    <w:rsid w:val="0042693F"/>
    <w:rsid w:val="00426EA2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103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9B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30D"/>
    <w:rsid w:val="00443331"/>
    <w:rsid w:val="004433CA"/>
    <w:rsid w:val="004434FD"/>
    <w:rsid w:val="0044411B"/>
    <w:rsid w:val="00444223"/>
    <w:rsid w:val="00444262"/>
    <w:rsid w:val="004445E1"/>
    <w:rsid w:val="004448EA"/>
    <w:rsid w:val="00444AA2"/>
    <w:rsid w:val="00445196"/>
    <w:rsid w:val="0044554D"/>
    <w:rsid w:val="00445A02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22B"/>
    <w:rsid w:val="00450CC4"/>
    <w:rsid w:val="004511FA"/>
    <w:rsid w:val="0045141E"/>
    <w:rsid w:val="00451BC0"/>
    <w:rsid w:val="00452011"/>
    <w:rsid w:val="0045203F"/>
    <w:rsid w:val="00452057"/>
    <w:rsid w:val="0045207E"/>
    <w:rsid w:val="0045386C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CC4"/>
    <w:rsid w:val="00456D39"/>
    <w:rsid w:val="0045716D"/>
    <w:rsid w:val="004573DB"/>
    <w:rsid w:val="004577A8"/>
    <w:rsid w:val="00457AEC"/>
    <w:rsid w:val="00460722"/>
    <w:rsid w:val="00460C8E"/>
    <w:rsid w:val="00461586"/>
    <w:rsid w:val="00461CA6"/>
    <w:rsid w:val="00462350"/>
    <w:rsid w:val="00462970"/>
    <w:rsid w:val="00462B95"/>
    <w:rsid w:val="00463064"/>
    <w:rsid w:val="0046326D"/>
    <w:rsid w:val="004638AA"/>
    <w:rsid w:val="00464CBA"/>
    <w:rsid w:val="004650E5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67DD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3A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4CF5"/>
    <w:rsid w:val="004850EE"/>
    <w:rsid w:val="00485432"/>
    <w:rsid w:val="00485AA2"/>
    <w:rsid w:val="00485D9B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241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62C"/>
    <w:rsid w:val="004A18D8"/>
    <w:rsid w:val="004A195A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01C"/>
    <w:rsid w:val="004A5300"/>
    <w:rsid w:val="004A5433"/>
    <w:rsid w:val="004A5566"/>
    <w:rsid w:val="004A5676"/>
    <w:rsid w:val="004A57EE"/>
    <w:rsid w:val="004A5821"/>
    <w:rsid w:val="004A58F7"/>
    <w:rsid w:val="004A5F17"/>
    <w:rsid w:val="004A5F59"/>
    <w:rsid w:val="004A651F"/>
    <w:rsid w:val="004A6552"/>
    <w:rsid w:val="004A675F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1D4A"/>
    <w:rsid w:val="004B226C"/>
    <w:rsid w:val="004B234C"/>
    <w:rsid w:val="004B2C1F"/>
    <w:rsid w:val="004B359E"/>
    <w:rsid w:val="004B35B1"/>
    <w:rsid w:val="004B3635"/>
    <w:rsid w:val="004B3719"/>
    <w:rsid w:val="004B37EA"/>
    <w:rsid w:val="004B3B45"/>
    <w:rsid w:val="004B4111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929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501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4D3E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9C2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3D53"/>
    <w:rsid w:val="004E4565"/>
    <w:rsid w:val="004E478A"/>
    <w:rsid w:val="004E4A39"/>
    <w:rsid w:val="004E4CC8"/>
    <w:rsid w:val="004E532E"/>
    <w:rsid w:val="004E613C"/>
    <w:rsid w:val="004E63B1"/>
    <w:rsid w:val="004E63FD"/>
    <w:rsid w:val="004E67C4"/>
    <w:rsid w:val="004E68DF"/>
    <w:rsid w:val="004E69B8"/>
    <w:rsid w:val="004E6C2E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3CE"/>
    <w:rsid w:val="004F3823"/>
    <w:rsid w:val="004F39BB"/>
    <w:rsid w:val="004F3FA9"/>
    <w:rsid w:val="004F418D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3C"/>
    <w:rsid w:val="004F7A9B"/>
    <w:rsid w:val="004F7BB4"/>
    <w:rsid w:val="004F7FA2"/>
    <w:rsid w:val="00500768"/>
    <w:rsid w:val="00500B7F"/>
    <w:rsid w:val="00500C49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BA4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6B2"/>
    <w:rsid w:val="005127E5"/>
    <w:rsid w:val="0051291B"/>
    <w:rsid w:val="00512948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6F50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0DA8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4E37"/>
    <w:rsid w:val="005250BE"/>
    <w:rsid w:val="00525BB3"/>
    <w:rsid w:val="00530BAE"/>
    <w:rsid w:val="00530DC1"/>
    <w:rsid w:val="00530F43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B8E"/>
    <w:rsid w:val="005373A9"/>
    <w:rsid w:val="00537D17"/>
    <w:rsid w:val="00537F7C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1D8"/>
    <w:rsid w:val="00542268"/>
    <w:rsid w:val="00542549"/>
    <w:rsid w:val="005425D6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5D8F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5292"/>
    <w:rsid w:val="005552DC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E4B"/>
    <w:rsid w:val="00560059"/>
    <w:rsid w:val="005606B7"/>
    <w:rsid w:val="005608B1"/>
    <w:rsid w:val="00561060"/>
    <w:rsid w:val="00561430"/>
    <w:rsid w:val="005614B8"/>
    <w:rsid w:val="00561642"/>
    <w:rsid w:val="00561E4B"/>
    <w:rsid w:val="00562345"/>
    <w:rsid w:val="00562729"/>
    <w:rsid w:val="005628CE"/>
    <w:rsid w:val="00562944"/>
    <w:rsid w:val="005638F4"/>
    <w:rsid w:val="00563FD0"/>
    <w:rsid w:val="00564041"/>
    <w:rsid w:val="005642BC"/>
    <w:rsid w:val="005643F2"/>
    <w:rsid w:val="0056464E"/>
    <w:rsid w:val="00564ADA"/>
    <w:rsid w:val="00564BF0"/>
    <w:rsid w:val="005654C0"/>
    <w:rsid w:val="00565B75"/>
    <w:rsid w:val="00565E80"/>
    <w:rsid w:val="0056643C"/>
    <w:rsid w:val="00566DA0"/>
    <w:rsid w:val="00567E11"/>
    <w:rsid w:val="00570159"/>
    <w:rsid w:val="00570843"/>
    <w:rsid w:val="00570DF9"/>
    <w:rsid w:val="00570E22"/>
    <w:rsid w:val="00570E8B"/>
    <w:rsid w:val="00570F7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2459"/>
    <w:rsid w:val="00583C2E"/>
    <w:rsid w:val="00583CF9"/>
    <w:rsid w:val="00583D32"/>
    <w:rsid w:val="00584D79"/>
    <w:rsid w:val="00585144"/>
    <w:rsid w:val="00585615"/>
    <w:rsid w:val="005861A1"/>
    <w:rsid w:val="005861B9"/>
    <w:rsid w:val="005867B8"/>
    <w:rsid w:val="00586ABA"/>
    <w:rsid w:val="00586BA5"/>
    <w:rsid w:val="00586D37"/>
    <w:rsid w:val="00586ED9"/>
    <w:rsid w:val="00586F77"/>
    <w:rsid w:val="005874CD"/>
    <w:rsid w:val="0058753F"/>
    <w:rsid w:val="00587ACE"/>
    <w:rsid w:val="00587AE3"/>
    <w:rsid w:val="00587EC4"/>
    <w:rsid w:val="00590634"/>
    <w:rsid w:val="005908FE"/>
    <w:rsid w:val="00590A11"/>
    <w:rsid w:val="00590C78"/>
    <w:rsid w:val="00590CC3"/>
    <w:rsid w:val="00591782"/>
    <w:rsid w:val="0059192C"/>
    <w:rsid w:val="00591A55"/>
    <w:rsid w:val="00591A8D"/>
    <w:rsid w:val="00591E9D"/>
    <w:rsid w:val="0059209E"/>
    <w:rsid w:val="00592167"/>
    <w:rsid w:val="00592545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30C"/>
    <w:rsid w:val="0059571B"/>
    <w:rsid w:val="00595950"/>
    <w:rsid w:val="00595A86"/>
    <w:rsid w:val="00595B00"/>
    <w:rsid w:val="00595FEC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53"/>
    <w:rsid w:val="005A4972"/>
    <w:rsid w:val="005A4A84"/>
    <w:rsid w:val="005A4AFE"/>
    <w:rsid w:val="005A4B77"/>
    <w:rsid w:val="005A5412"/>
    <w:rsid w:val="005A553C"/>
    <w:rsid w:val="005A56DA"/>
    <w:rsid w:val="005A58B4"/>
    <w:rsid w:val="005A65AF"/>
    <w:rsid w:val="005A662A"/>
    <w:rsid w:val="005A6C9D"/>
    <w:rsid w:val="005A6DBB"/>
    <w:rsid w:val="005A7402"/>
    <w:rsid w:val="005A7500"/>
    <w:rsid w:val="005A7BB3"/>
    <w:rsid w:val="005B04C9"/>
    <w:rsid w:val="005B04D0"/>
    <w:rsid w:val="005B0F57"/>
    <w:rsid w:val="005B125A"/>
    <w:rsid w:val="005B1282"/>
    <w:rsid w:val="005B1466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5D"/>
    <w:rsid w:val="005B730D"/>
    <w:rsid w:val="005B75BD"/>
    <w:rsid w:val="005B762D"/>
    <w:rsid w:val="005B76D1"/>
    <w:rsid w:val="005B7A78"/>
    <w:rsid w:val="005B7CBC"/>
    <w:rsid w:val="005C03E7"/>
    <w:rsid w:val="005C0AA0"/>
    <w:rsid w:val="005C0B89"/>
    <w:rsid w:val="005C0E8F"/>
    <w:rsid w:val="005C162A"/>
    <w:rsid w:val="005C1997"/>
    <w:rsid w:val="005C1A8A"/>
    <w:rsid w:val="005C21F2"/>
    <w:rsid w:val="005C227D"/>
    <w:rsid w:val="005C2437"/>
    <w:rsid w:val="005C292E"/>
    <w:rsid w:val="005C2AAD"/>
    <w:rsid w:val="005C2CC1"/>
    <w:rsid w:val="005C2D4F"/>
    <w:rsid w:val="005C2E03"/>
    <w:rsid w:val="005C2FB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E26"/>
    <w:rsid w:val="005C7F75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26"/>
    <w:rsid w:val="005E066A"/>
    <w:rsid w:val="005E0682"/>
    <w:rsid w:val="005E07DC"/>
    <w:rsid w:val="005E0B4B"/>
    <w:rsid w:val="005E122B"/>
    <w:rsid w:val="005E1521"/>
    <w:rsid w:val="005E1DE1"/>
    <w:rsid w:val="005E2040"/>
    <w:rsid w:val="005E2219"/>
    <w:rsid w:val="005E22A5"/>
    <w:rsid w:val="005E2602"/>
    <w:rsid w:val="005E3EB0"/>
    <w:rsid w:val="005E4112"/>
    <w:rsid w:val="005E4C1E"/>
    <w:rsid w:val="005E4DC2"/>
    <w:rsid w:val="005E4F8A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75B"/>
    <w:rsid w:val="005F07E1"/>
    <w:rsid w:val="005F10DA"/>
    <w:rsid w:val="005F1278"/>
    <w:rsid w:val="005F14E1"/>
    <w:rsid w:val="005F17FF"/>
    <w:rsid w:val="005F1A71"/>
    <w:rsid w:val="005F243E"/>
    <w:rsid w:val="005F247C"/>
    <w:rsid w:val="005F252A"/>
    <w:rsid w:val="005F2CEA"/>
    <w:rsid w:val="005F2FB8"/>
    <w:rsid w:val="005F347B"/>
    <w:rsid w:val="005F37BA"/>
    <w:rsid w:val="005F3E86"/>
    <w:rsid w:val="005F3EFC"/>
    <w:rsid w:val="005F4495"/>
    <w:rsid w:val="005F47CA"/>
    <w:rsid w:val="005F4946"/>
    <w:rsid w:val="005F4AEB"/>
    <w:rsid w:val="005F4C47"/>
    <w:rsid w:val="005F4D0A"/>
    <w:rsid w:val="005F53C4"/>
    <w:rsid w:val="005F578D"/>
    <w:rsid w:val="005F5D64"/>
    <w:rsid w:val="005F5DDB"/>
    <w:rsid w:val="005F5EC9"/>
    <w:rsid w:val="005F61CD"/>
    <w:rsid w:val="005F669D"/>
    <w:rsid w:val="005F6B83"/>
    <w:rsid w:val="005F7038"/>
    <w:rsid w:val="005F70A6"/>
    <w:rsid w:val="005F74ED"/>
    <w:rsid w:val="005F786D"/>
    <w:rsid w:val="005F7A85"/>
    <w:rsid w:val="005F7BD1"/>
    <w:rsid w:val="005F7C0D"/>
    <w:rsid w:val="00600114"/>
    <w:rsid w:val="00600248"/>
    <w:rsid w:val="00600698"/>
    <w:rsid w:val="00600D76"/>
    <w:rsid w:val="00600DAD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3CFF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4AD"/>
    <w:rsid w:val="0061169A"/>
    <w:rsid w:val="00611C8D"/>
    <w:rsid w:val="00611CAA"/>
    <w:rsid w:val="00611EE3"/>
    <w:rsid w:val="0061225E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5D8"/>
    <w:rsid w:val="00613C70"/>
    <w:rsid w:val="00613D2F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2C7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3E4E"/>
    <w:rsid w:val="00624638"/>
    <w:rsid w:val="0062476E"/>
    <w:rsid w:val="0062487C"/>
    <w:rsid w:val="006248EE"/>
    <w:rsid w:val="00624BC8"/>
    <w:rsid w:val="006250B8"/>
    <w:rsid w:val="00625123"/>
    <w:rsid w:val="00625701"/>
    <w:rsid w:val="00625A0F"/>
    <w:rsid w:val="00625C7C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25"/>
    <w:rsid w:val="00640547"/>
    <w:rsid w:val="0064078B"/>
    <w:rsid w:val="00640C78"/>
    <w:rsid w:val="00640D25"/>
    <w:rsid w:val="00640D85"/>
    <w:rsid w:val="00641286"/>
    <w:rsid w:val="0064163C"/>
    <w:rsid w:val="00641B33"/>
    <w:rsid w:val="00641B81"/>
    <w:rsid w:val="00641FC6"/>
    <w:rsid w:val="006420B8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807"/>
    <w:rsid w:val="00645ADA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5AB"/>
    <w:rsid w:val="006538CE"/>
    <w:rsid w:val="00653930"/>
    <w:rsid w:val="006544B1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349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CA6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D4B"/>
    <w:rsid w:val="00681FD0"/>
    <w:rsid w:val="0068229C"/>
    <w:rsid w:val="006824DB"/>
    <w:rsid w:val="00682752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E5A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102"/>
    <w:rsid w:val="00690435"/>
    <w:rsid w:val="006905A4"/>
    <w:rsid w:val="006905BD"/>
    <w:rsid w:val="006908F7"/>
    <w:rsid w:val="006914C5"/>
    <w:rsid w:val="00691757"/>
    <w:rsid w:val="00691985"/>
    <w:rsid w:val="00691B76"/>
    <w:rsid w:val="00691E1D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BF9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07"/>
    <w:rsid w:val="006A14CC"/>
    <w:rsid w:val="006A1B0E"/>
    <w:rsid w:val="006A1B37"/>
    <w:rsid w:val="006A2695"/>
    <w:rsid w:val="006A270E"/>
    <w:rsid w:val="006A27E1"/>
    <w:rsid w:val="006A2AAE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46E"/>
    <w:rsid w:val="006B756A"/>
    <w:rsid w:val="006B77D2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F56"/>
    <w:rsid w:val="006C56F6"/>
    <w:rsid w:val="006C5943"/>
    <w:rsid w:val="006C5BFE"/>
    <w:rsid w:val="006C6849"/>
    <w:rsid w:val="006C6A5A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C78"/>
    <w:rsid w:val="006D1249"/>
    <w:rsid w:val="006D1512"/>
    <w:rsid w:val="006D15F0"/>
    <w:rsid w:val="006D17AE"/>
    <w:rsid w:val="006D1BA6"/>
    <w:rsid w:val="006D1D2F"/>
    <w:rsid w:val="006D22FC"/>
    <w:rsid w:val="006D25B9"/>
    <w:rsid w:val="006D28D1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81"/>
    <w:rsid w:val="006D55D3"/>
    <w:rsid w:val="006D5691"/>
    <w:rsid w:val="006D5751"/>
    <w:rsid w:val="006D5B97"/>
    <w:rsid w:val="006D6370"/>
    <w:rsid w:val="006D6491"/>
    <w:rsid w:val="006D6915"/>
    <w:rsid w:val="006D6A78"/>
    <w:rsid w:val="006D6A93"/>
    <w:rsid w:val="006D6BDC"/>
    <w:rsid w:val="006D6CFF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0DE"/>
    <w:rsid w:val="006E32E7"/>
    <w:rsid w:val="006E3658"/>
    <w:rsid w:val="006E3AB7"/>
    <w:rsid w:val="006E3AC6"/>
    <w:rsid w:val="006E3AE1"/>
    <w:rsid w:val="006E3B4E"/>
    <w:rsid w:val="006E3C77"/>
    <w:rsid w:val="006E3F5D"/>
    <w:rsid w:val="006E42E5"/>
    <w:rsid w:val="006E43AF"/>
    <w:rsid w:val="006E43C7"/>
    <w:rsid w:val="006E47ED"/>
    <w:rsid w:val="006E4A2C"/>
    <w:rsid w:val="006E4E4B"/>
    <w:rsid w:val="006E59AE"/>
    <w:rsid w:val="006E59C8"/>
    <w:rsid w:val="006E5C1C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F03F0"/>
    <w:rsid w:val="006F06CA"/>
    <w:rsid w:val="006F1B26"/>
    <w:rsid w:val="006F1BB5"/>
    <w:rsid w:val="006F2163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2F7B"/>
    <w:rsid w:val="00703290"/>
    <w:rsid w:val="0070380A"/>
    <w:rsid w:val="00703925"/>
    <w:rsid w:val="00703E83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A14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AC5"/>
    <w:rsid w:val="00707D69"/>
    <w:rsid w:val="007100B1"/>
    <w:rsid w:val="00710146"/>
    <w:rsid w:val="00710403"/>
    <w:rsid w:val="007108B1"/>
    <w:rsid w:val="007108E6"/>
    <w:rsid w:val="00710AA6"/>
    <w:rsid w:val="00710C38"/>
    <w:rsid w:val="00710C5C"/>
    <w:rsid w:val="00710E6E"/>
    <w:rsid w:val="0071119A"/>
    <w:rsid w:val="00711215"/>
    <w:rsid w:val="00711316"/>
    <w:rsid w:val="00711339"/>
    <w:rsid w:val="00711848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492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AB4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6AA"/>
    <w:rsid w:val="00725720"/>
    <w:rsid w:val="007260FF"/>
    <w:rsid w:val="00726220"/>
    <w:rsid w:val="007265B0"/>
    <w:rsid w:val="0072698B"/>
    <w:rsid w:val="00726A5E"/>
    <w:rsid w:val="00726C77"/>
    <w:rsid w:val="00726E70"/>
    <w:rsid w:val="007270D8"/>
    <w:rsid w:val="007272AD"/>
    <w:rsid w:val="00727503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9DB"/>
    <w:rsid w:val="00732F2C"/>
    <w:rsid w:val="00732FA1"/>
    <w:rsid w:val="0073316E"/>
    <w:rsid w:val="0073350B"/>
    <w:rsid w:val="00733C2E"/>
    <w:rsid w:val="0073421E"/>
    <w:rsid w:val="0073453D"/>
    <w:rsid w:val="00734703"/>
    <w:rsid w:val="007349C5"/>
    <w:rsid w:val="00735005"/>
    <w:rsid w:val="007351BE"/>
    <w:rsid w:val="00735570"/>
    <w:rsid w:val="0073581C"/>
    <w:rsid w:val="00735FA2"/>
    <w:rsid w:val="00736188"/>
    <w:rsid w:val="007362B4"/>
    <w:rsid w:val="007362C5"/>
    <w:rsid w:val="00736801"/>
    <w:rsid w:val="00736F65"/>
    <w:rsid w:val="00737834"/>
    <w:rsid w:val="0074001C"/>
    <w:rsid w:val="0074035E"/>
    <w:rsid w:val="00740690"/>
    <w:rsid w:val="00740D12"/>
    <w:rsid w:val="007412C4"/>
    <w:rsid w:val="00741300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3CC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644"/>
    <w:rsid w:val="00753B4E"/>
    <w:rsid w:val="007546A1"/>
    <w:rsid w:val="00754709"/>
    <w:rsid w:val="00754AA5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3B"/>
    <w:rsid w:val="00761661"/>
    <w:rsid w:val="00761F77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C7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335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A04"/>
    <w:rsid w:val="00781B1E"/>
    <w:rsid w:val="007823EA"/>
    <w:rsid w:val="00782A07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6880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1DD7"/>
    <w:rsid w:val="00792038"/>
    <w:rsid w:val="007920E2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06E"/>
    <w:rsid w:val="00794259"/>
    <w:rsid w:val="00794714"/>
    <w:rsid w:val="00794BC4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E26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004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53D"/>
    <w:rsid w:val="007A6AC6"/>
    <w:rsid w:val="007A6C2A"/>
    <w:rsid w:val="007A73AA"/>
    <w:rsid w:val="007A7602"/>
    <w:rsid w:val="007B02FE"/>
    <w:rsid w:val="007B0AC4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520B"/>
    <w:rsid w:val="007B541A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E94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252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57B"/>
    <w:rsid w:val="007D2B1B"/>
    <w:rsid w:val="007D2B7F"/>
    <w:rsid w:val="007D3285"/>
    <w:rsid w:val="007D3C2B"/>
    <w:rsid w:val="007D3D1F"/>
    <w:rsid w:val="007D3D76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48D"/>
    <w:rsid w:val="007D6519"/>
    <w:rsid w:val="007D66A5"/>
    <w:rsid w:val="007D67E5"/>
    <w:rsid w:val="007D6959"/>
    <w:rsid w:val="007D6B05"/>
    <w:rsid w:val="007D704D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37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1EA2"/>
    <w:rsid w:val="0080231E"/>
    <w:rsid w:val="00802769"/>
    <w:rsid w:val="00802A7B"/>
    <w:rsid w:val="0080365B"/>
    <w:rsid w:val="00803A47"/>
    <w:rsid w:val="00803BB0"/>
    <w:rsid w:val="00803CD1"/>
    <w:rsid w:val="00804175"/>
    <w:rsid w:val="008043F2"/>
    <w:rsid w:val="008048BF"/>
    <w:rsid w:val="00804E07"/>
    <w:rsid w:val="00805012"/>
    <w:rsid w:val="008059F6"/>
    <w:rsid w:val="00805C4A"/>
    <w:rsid w:val="00805D1D"/>
    <w:rsid w:val="00805D93"/>
    <w:rsid w:val="008060BE"/>
    <w:rsid w:val="008061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480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4C61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16C"/>
    <w:rsid w:val="008401C3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1C9"/>
    <w:rsid w:val="00846243"/>
    <w:rsid w:val="00846506"/>
    <w:rsid w:val="008465CE"/>
    <w:rsid w:val="00846609"/>
    <w:rsid w:val="0084700C"/>
    <w:rsid w:val="00847050"/>
    <w:rsid w:val="00847170"/>
    <w:rsid w:val="0084754C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50C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22F"/>
    <w:rsid w:val="008559A4"/>
    <w:rsid w:val="008559AE"/>
    <w:rsid w:val="0085643B"/>
    <w:rsid w:val="00856612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18B"/>
    <w:rsid w:val="00861A00"/>
    <w:rsid w:val="00861A6E"/>
    <w:rsid w:val="008620A9"/>
    <w:rsid w:val="008621D0"/>
    <w:rsid w:val="0086262D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67B"/>
    <w:rsid w:val="00877833"/>
    <w:rsid w:val="00877AE7"/>
    <w:rsid w:val="008800B4"/>
    <w:rsid w:val="008809BC"/>
    <w:rsid w:val="00880FF2"/>
    <w:rsid w:val="008814C1"/>
    <w:rsid w:val="008819BB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06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9B6"/>
    <w:rsid w:val="00893BC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C00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6655"/>
    <w:rsid w:val="008A762F"/>
    <w:rsid w:val="008A7D7A"/>
    <w:rsid w:val="008B0059"/>
    <w:rsid w:val="008B0324"/>
    <w:rsid w:val="008B0430"/>
    <w:rsid w:val="008B04FB"/>
    <w:rsid w:val="008B09A3"/>
    <w:rsid w:val="008B0D29"/>
    <w:rsid w:val="008B1038"/>
    <w:rsid w:val="008B10F1"/>
    <w:rsid w:val="008B169A"/>
    <w:rsid w:val="008B1BBE"/>
    <w:rsid w:val="008B1C3A"/>
    <w:rsid w:val="008B1DF8"/>
    <w:rsid w:val="008B22E8"/>
    <w:rsid w:val="008B24BC"/>
    <w:rsid w:val="008B2535"/>
    <w:rsid w:val="008B2603"/>
    <w:rsid w:val="008B2636"/>
    <w:rsid w:val="008B2905"/>
    <w:rsid w:val="008B2EE3"/>
    <w:rsid w:val="008B3969"/>
    <w:rsid w:val="008B3A33"/>
    <w:rsid w:val="008B3C3B"/>
    <w:rsid w:val="008B403D"/>
    <w:rsid w:val="008B46BC"/>
    <w:rsid w:val="008B491E"/>
    <w:rsid w:val="008B4981"/>
    <w:rsid w:val="008B4EA1"/>
    <w:rsid w:val="008B5468"/>
    <w:rsid w:val="008B5885"/>
    <w:rsid w:val="008B68A8"/>
    <w:rsid w:val="008B6D30"/>
    <w:rsid w:val="008B6D6D"/>
    <w:rsid w:val="008B6DD8"/>
    <w:rsid w:val="008B7E30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5E8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2C"/>
    <w:rsid w:val="008D10DE"/>
    <w:rsid w:val="008D15D7"/>
    <w:rsid w:val="008D177E"/>
    <w:rsid w:val="008D186D"/>
    <w:rsid w:val="008D19C7"/>
    <w:rsid w:val="008D1AD2"/>
    <w:rsid w:val="008D1B47"/>
    <w:rsid w:val="008D1D9D"/>
    <w:rsid w:val="008D24D5"/>
    <w:rsid w:val="008D2582"/>
    <w:rsid w:val="008D26EF"/>
    <w:rsid w:val="008D299D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67E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457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3FF"/>
    <w:rsid w:val="008F7AE1"/>
    <w:rsid w:val="008F7CB7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A2"/>
    <w:rsid w:val="009027DB"/>
    <w:rsid w:val="009029FE"/>
    <w:rsid w:val="00902B42"/>
    <w:rsid w:val="00902D07"/>
    <w:rsid w:val="00903001"/>
    <w:rsid w:val="009030AC"/>
    <w:rsid w:val="009034FC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A76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090"/>
    <w:rsid w:val="00920555"/>
    <w:rsid w:val="0092073A"/>
    <w:rsid w:val="00920759"/>
    <w:rsid w:val="009209B4"/>
    <w:rsid w:val="00921065"/>
    <w:rsid w:val="00921173"/>
    <w:rsid w:val="0092178F"/>
    <w:rsid w:val="009217CE"/>
    <w:rsid w:val="00921858"/>
    <w:rsid w:val="00921C74"/>
    <w:rsid w:val="00921D7D"/>
    <w:rsid w:val="00922010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41"/>
    <w:rsid w:val="00926E50"/>
    <w:rsid w:val="00926FFB"/>
    <w:rsid w:val="0092719E"/>
    <w:rsid w:val="00927635"/>
    <w:rsid w:val="009278C3"/>
    <w:rsid w:val="00927C50"/>
    <w:rsid w:val="00927CB9"/>
    <w:rsid w:val="00927DF0"/>
    <w:rsid w:val="00927F84"/>
    <w:rsid w:val="009301E8"/>
    <w:rsid w:val="00930459"/>
    <w:rsid w:val="00930746"/>
    <w:rsid w:val="00930BBB"/>
    <w:rsid w:val="00930EB7"/>
    <w:rsid w:val="00930FA1"/>
    <w:rsid w:val="00931016"/>
    <w:rsid w:val="009310B6"/>
    <w:rsid w:val="009311F2"/>
    <w:rsid w:val="009312C9"/>
    <w:rsid w:val="009315CB"/>
    <w:rsid w:val="0093169A"/>
    <w:rsid w:val="00931777"/>
    <w:rsid w:val="00931ABE"/>
    <w:rsid w:val="00932050"/>
    <w:rsid w:val="0093210F"/>
    <w:rsid w:val="00932438"/>
    <w:rsid w:val="009328BB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1F"/>
    <w:rsid w:val="00940468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57E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3D"/>
    <w:rsid w:val="009456E6"/>
    <w:rsid w:val="00945B83"/>
    <w:rsid w:val="00945DE1"/>
    <w:rsid w:val="00945E43"/>
    <w:rsid w:val="00945E72"/>
    <w:rsid w:val="00945ECF"/>
    <w:rsid w:val="0094608E"/>
    <w:rsid w:val="009460FB"/>
    <w:rsid w:val="00946C77"/>
    <w:rsid w:val="00946C8D"/>
    <w:rsid w:val="00946E22"/>
    <w:rsid w:val="00946F34"/>
    <w:rsid w:val="00947437"/>
    <w:rsid w:val="009479CA"/>
    <w:rsid w:val="00947C9E"/>
    <w:rsid w:val="00947E39"/>
    <w:rsid w:val="00947E4C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5D8"/>
    <w:rsid w:val="009527FE"/>
    <w:rsid w:val="00952C0B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1D3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3B"/>
    <w:rsid w:val="0096444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731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1E6F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040"/>
    <w:rsid w:val="00986140"/>
    <w:rsid w:val="00986632"/>
    <w:rsid w:val="009869D7"/>
    <w:rsid w:val="00986D51"/>
    <w:rsid w:val="00986F20"/>
    <w:rsid w:val="009870DC"/>
    <w:rsid w:val="00987174"/>
    <w:rsid w:val="009872C9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43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97B0B"/>
    <w:rsid w:val="00997C0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9BB"/>
    <w:rsid w:val="009A4A4F"/>
    <w:rsid w:val="009A4CD3"/>
    <w:rsid w:val="009A569D"/>
    <w:rsid w:val="009A57B8"/>
    <w:rsid w:val="009A5B16"/>
    <w:rsid w:val="009A6099"/>
    <w:rsid w:val="009A612C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356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4B3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69B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68"/>
    <w:rsid w:val="009D16A3"/>
    <w:rsid w:val="009D170B"/>
    <w:rsid w:val="009D182E"/>
    <w:rsid w:val="009D1C63"/>
    <w:rsid w:val="009D1C9E"/>
    <w:rsid w:val="009D1D83"/>
    <w:rsid w:val="009D1EC8"/>
    <w:rsid w:val="009D2055"/>
    <w:rsid w:val="009D2214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CB4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C2F"/>
    <w:rsid w:val="009E1F45"/>
    <w:rsid w:val="009E2010"/>
    <w:rsid w:val="009E2615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BF5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C60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2F68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7C0"/>
    <w:rsid w:val="00A02CF7"/>
    <w:rsid w:val="00A031E2"/>
    <w:rsid w:val="00A032D8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862"/>
    <w:rsid w:val="00A12B28"/>
    <w:rsid w:val="00A12B5B"/>
    <w:rsid w:val="00A12C5A"/>
    <w:rsid w:val="00A13262"/>
    <w:rsid w:val="00A134E5"/>
    <w:rsid w:val="00A1355A"/>
    <w:rsid w:val="00A13D5D"/>
    <w:rsid w:val="00A1402E"/>
    <w:rsid w:val="00A140E3"/>
    <w:rsid w:val="00A148E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D3"/>
    <w:rsid w:val="00A17399"/>
    <w:rsid w:val="00A173DC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CBC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1FD"/>
    <w:rsid w:val="00A31358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B54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AA7"/>
    <w:rsid w:val="00A41D92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36"/>
    <w:rsid w:val="00A471F1"/>
    <w:rsid w:val="00A47643"/>
    <w:rsid w:val="00A47D86"/>
    <w:rsid w:val="00A5052E"/>
    <w:rsid w:val="00A506B2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27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5AF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4F00"/>
    <w:rsid w:val="00A651DB"/>
    <w:rsid w:val="00A6567A"/>
    <w:rsid w:val="00A6578B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5A8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954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3F5E"/>
    <w:rsid w:val="00A8404F"/>
    <w:rsid w:val="00A8429A"/>
    <w:rsid w:val="00A84427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2B0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23C"/>
    <w:rsid w:val="00A92769"/>
    <w:rsid w:val="00A92EA7"/>
    <w:rsid w:val="00A931ED"/>
    <w:rsid w:val="00A9348F"/>
    <w:rsid w:val="00A93504"/>
    <w:rsid w:val="00A935F0"/>
    <w:rsid w:val="00A93858"/>
    <w:rsid w:val="00A939C2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51F"/>
    <w:rsid w:val="00A966EB"/>
    <w:rsid w:val="00A96859"/>
    <w:rsid w:val="00A96F78"/>
    <w:rsid w:val="00A97083"/>
    <w:rsid w:val="00A9727C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854"/>
    <w:rsid w:val="00AA1A60"/>
    <w:rsid w:val="00AA1C99"/>
    <w:rsid w:val="00AA1D8A"/>
    <w:rsid w:val="00AA2723"/>
    <w:rsid w:val="00AA284E"/>
    <w:rsid w:val="00AA2ABA"/>
    <w:rsid w:val="00AA2C03"/>
    <w:rsid w:val="00AA31A1"/>
    <w:rsid w:val="00AA3477"/>
    <w:rsid w:val="00AA363C"/>
    <w:rsid w:val="00AA3C9F"/>
    <w:rsid w:val="00AA3F9D"/>
    <w:rsid w:val="00AA43EE"/>
    <w:rsid w:val="00AA4FE4"/>
    <w:rsid w:val="00AA5263"/>
    <w:rsid w:val="00AA52BA"/>
    <w:rsid w:val="00AA53FA"/>
    <w:rsid w:val="00AA61A9"/>
    <w:rsid w:val="00AA639E"/>
    <w:rsid w:val="00AA65A6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4B"/>
    <w:rsid w:val="00AB19F4"/>
    <w:rsid w:val="00AB2408"/>
    <w:rsid w:val="00AB2496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4F4"/>
    <w:rsid w:val="00AC08A7"/>
    <w:rsid w:val="00AC09E6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921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7D2"/>
    <w:rsid w:val="00AD594D"/>
    <w:rsid w:val="00AD5972"/>
    <w:rsid w:val="00AD59F9"/>
    <w:rsid w:val="00AD5E43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613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6D4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5DB3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89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B66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41A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39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0F0F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5D46"/>
    <w:rsid w:val="00B264F7"/>
    <w:rsid w:val="00B26B3F"/>
    <w:rsid w:val="00B26F6C"/>
    <w:rsid w:val="00B2766C"/>
    <w:rsid w:val="00B27934"/>
    <w:rsid w:val="00B27D88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5F55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89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0C6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3B1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861"/>
    <w:rsid w:val="00B579FC"/>
    <w:rsid w:val="00B57E44"/>
    <w:rsid w:val="00B6022A"/>
    <w:rsid w:val="00B60598"/>
    <w:rsid w:val="00B607C2"/>
    <w:rsid w:val="00B6126D"/>
    <w:rsid w:val="00B6187C"/>
    <w:rsid w:val="00B61CAD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6CA"/>
    <w:rsid w:val="00B86860"/>
    <w:rsid w:val="00B86B90"/>
    <w:rsid w:val="00B86E04"/>
    <w:rsid w:val="00B86E2B"/>
    <w:rsid w:val="00B872C3"/>
    <w:rsid w:val="00B87645"/>
    <w:rsid w:val="00B87E2B"/>
    <w:rsid w:val="00B903CF"/>
    <w:rsid w:val="00B90CFD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1D6D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0E08"/>
    <w:rsid w:val="00BC132B"/>
    <w:rsid w:val="00BC1453"/>
    <w:rsid w:val="00BC1518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228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4D8B"/>
    <w:rsid w:val="00BD50FC"/>
    <w:rsid w:val="00BD55B6"/>
    <w:rsid w:val="00BD5B37"/>
    <w:rsid w:val="00BD5B4D"/>
    <w:rsid w:val="00BD5D64"/>
    <w:rsid w:val="00BD5E12"/>
    <w:rsid w:val="00BD5EFA"/>
    <w:rsid w:val="00BD6AB0"/>
    <w:rsid w:val="00BD6B69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37A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E7DDC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661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2D6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2CD"/>
    <w:rsid w:val="00C1533F"/>
    <w:rsid w:val="00C153E3"/>
    <w:rsid w:val="00C15AF7"/>
    <w:rsid w:val="00C16279"/>
    <w:rsid w:val="00C165DF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B58"/>
    <w:rsid w:val="00C20C54"/>
    <w:rsid w:val="00C21314"/>
    <w:rsid w:val="00C21416"/>
    <w:rsid w:val="00C21752"/>
    <w:rsid w:val="00C21DE6"/>
    <w:rsid w:val="00C22657"/>
    <w:rsid w:val="00C22B57"/>
    <w:rsid w:val="00C23145"/>
    <w:rsid w:val="00C23573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5E6F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1D87"/>
    <w:rsid w:val="00C32202"/>
    <w:rsid w:val="00C3275F"/>
    <w:rsid w:val="00C327C4"/>
    <w:rsid w:val="00C32AAE"/>
    <w:rsid w:val="00C334A7"/>
    <w:rsid w:val="00C33799"/>
    <w:rsid w:val="00C33891"/>
    <w:rsid w:val="00C33CD4"/>
    <w:rsid w:val="00C3402B"/>
    <w:rsid w:val="00C34201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8CF"/>
    <w:rsid w:val="00C46AD7"/>
    <w:rsid w:val="00C471B8"/>
    <w:rsid w:val="00C471BF"/>
    <w:rsid w:val="00C4726B"/>
    <w:rsid w:val="00C47446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1D39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465A"/>
    <w:rsid w:val="00C550F5"/>
    <w:rsid w:val="00C551C8"/>
    <w:rsid w:val="00C554FA"/>
    <w:rsid w:val="00C5584C"/>
    <w:rsid w:val="00C5592E"/>
    <w:rsid w:val="00C563F8"/>
    <w:rsid w:val="00C56F54"/>
    <w:rsid w:val="00C5712A"/>
    <w:rsid w:val="00C571B5"/>
    <w:rsid w:val="00C573ED"/>
    <w:rsid w:val="00C5740F"/>
    <w:rsid w:val="00C576CF"/>
    <w:rsid w:val="00C57DF2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145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312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BF9"/>
    <w:rsid w:val="00C90D36"/>
    <w:rsid w:val="00C910C5"/>
    <w:rsid w:val="00C9159E"/>
    <w:rsid w:val="00C91A08"/>
    <w:rsid w:val="00C92A0F"/>
    <w:rsid w:val="00C92B2E"/>
    <w:rsid w:val="00C92EB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8A1"/>
    <w:rsid w:val="00CA38C6"/>
    <w:rsid w:val="00CA3D09"/>
    <w:rsid w:val="00CA46CA"/>
    <w:rsid w:val="00CA4721"/>
    <w:rsid w:val="00CA4974"/>
    <w:rsid w:val="00CA4ADD"/>
    <w:rsid w:val="00CA5139"/>
    <w:rsid w:val="00CA59E8"/>
    <w:rsid w:val="00CA602F"/>
    <w:rsid w:val="00CA6315"/>
    <w:rsid w:val="00CA671A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71E"/>
    <w:rsid w:val="00CB7C17"/>
    <w:rsid w:val="00CB7C71"/>
    <w:rsid w:val="00CC025E"/>
    <w:rsid w:val="00CC02B5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58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85D"/>
    <w:rsid w:val="00CD3ABE"/>
    <w:rsid w:val="00CD3DD7"/>
    <w:rsid w:val="00CD3F51"/>
    <w:rsid w:val="00CD43AB"/>
    <w:rsid w:val="00CD4D01"/>
    <w:rsid w:val="00CD4FFC"/>
    <w:rsid w:val="00CD5087"/>
    <w:rsid w:val="00CD526B"/>
    <w:rsid w:val="00CD543F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2AB2"/>
    <w:rsid w:val="00D03126"/>
    <w:rsid w:val="00D032D9"/>
    <w:rsid w:val="00D03FAE"/>
    <w:rsid w:val="00D0404E"/>
    <w:rsid w:val="00D0406D"/>
    <w:rsid w:val="00D0438F"/>
    <w:rsid w:val="00D04464"/>
    <w:rsid w:val="00D0475B"/>
    <w:rsid w:val="00D04790"/>
    <w:rsid w:val="00D04F83"/>
    <w:rsid w:val="00D05163"/>
    <w:rsid w:val="00D0518D"/>
    <w:rsid w:val="00D05920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29C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133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5C0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B3D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50"/>
    <w:rsid w:val="00D37A72"/>
    <w:rsid w:val="00D401A4"/>
    <w:rsid w:val="00D40344"/>
    <w:rsid w:val="00D40381"/>
    <w:rsid w:val="00D414C0"/>
    <w:rsid w:val="00D41E75"/>
    <w:rsid w:val="00D42AAF"/>
    <w:rsid w:val="00D43080"/>
    <w:rsid w:val="00D4318E"/>
    <w:rsid w:val="00D43654"/>
    <w:rsid w:val="00D4414D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0B7"/>
    <w:rsid w:val="00D532DA"/>
    <w:rsid w:val="00D536A6"/>
    <w:rsid w:val="00D53E09"/>
    <w:rsid w:val="00D53FD0"/>
    <w:rsid w:val="00D54006"/>
    <w:rsid w:val="00D543AF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04"/>
    <w:rsid w:val="00D62FC7"/>
    <w:rsid w:val="00D63524"/>
    <w:rsid w:val="00D63A0E"/>
    <w:rsid w:val="00D63A62"/>
    <w:rsid w:val="00D6432F"/>
    <w:rsid w:val="00D644DE"/>
    <w:rsid w:val="00D64524"/>
    <w:rsid w:val="00D647D3"/>
    <w:rsid w:val="00D64A4E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779"/>
    <w:rsid w:val="00D758FE"/>
    <w:rsid w:val="00D75A11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96"/>
    <w:rsid w:val="00D835B0"/>
    <w:rsid w:val="00D8369B"/>
    <w:rsid w:val="00D83768"/>
    <w:rsid w:val="00D8394C"/>
    <w:rsid w:val="00D84287"/>
    <w:rsid w:val="00D84A5F"/>
    <w:rsid w:val="00D84AF4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2BE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00F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DAE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052"/>
    <w:rsid w:val="00DB5165"/>
    <w:rsid w:val="00DB520B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3D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0FD1"/>
    <w:rsid w:val="00DD1123"/>
    <w:rsid w:val="00DD12B9"/>
    <w:rsid w:val="00DD1439"/>
    <w:rsid w:val="00DD18AA"/>
    <w:rsid w:val="00DD1CA1"/>
    <w:rsid w:val="00DD1FC5"/>
    <w:rsid w:val="00DD21F0"/>
    <w:rsid w:val="00DD22F9"/>
    <w:rsid w:val="00DD2969"/>
    <w:rsid w:val="00DD2993"/>
    <w:rsid w:val="00DD2C06"/>
    <w:rsid w:val="00DD34A6"/>
    <w:rsid w:val="00DD3D22"/>
    <w:rsid w:val="00DD3E84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3F5D"/>
    <w:rsid w:val="00DE4814"/>
    <w:rsid w:val="00DE4D22"/>
    <w:rsid w:val="00DE545D"/>
    <w:rsid w:val="00DE5971"/>
    <w:rsid w:val="00DE61FC"/>
    <w:rsid w:val="00DE62F7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0E9"/>
    <w:rsid w:val="00DF1350"/>
    <w:rsid w:val="00DF1357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2BC3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4AD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6EBF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3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5E"/>
    <w:rsid w:val="00E30DF2"/>
    <w:rsid w:val="00E30EE3"/>
    <w:rsid w:val="00E314A6"/>
    <w:rsid w:val="00E3191E"/>
    <w:rsid w:val="00E31C33"/>
    <w:rsid w:val="00E32164"/>
    <w:rsid w:val="00E3239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37E5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D79"/>
    <w:rsid w:val="00E42E6F"/>
    <w:rsid w:val="00E4390A"/>
    <w:rsid w:val="00E43A28"/>
    <w:rsid w:val="00E43B9E"/>
    <w:rsid w:val="00E43E90"/>
    <w:rsid w:val="00E4437A"/>
    <w:rsid w:val="00E4459F"/>
    <w:rsid w:val="00E4467A"/>
    <w:rsid w:val="00E44A8C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360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5E7E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2EFF"/>
    <w:rsid w:val="00E64C8C"/>
    <w:rsid w:val="00E65654"/>
    <w:rsid w:val="00E659F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0F8A"/>
    <w:rsid w:val="00E71171"/>
    <w:rsid w:val="00E71806"/>
    <w:rsid w:val="00E71851"/>
    <w:rsid w:val="00E71B31"/>
    <w:rsid w:val="00E71ED5"/>
    <w:rsid w:val="00E72496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D0"/>
    <w:rsid w:val="00E829EB"/>
    <w:rsid w:val="00E83164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A48"/>
    <w:rsid w:val="00E84B5C"/>
    <w:rsid w:val="00E84E18"/>
    <w:rsid w:val="00E85399"/>
    <w:rsid w:val="00E853B3"/>
    <w:rsid w:val="00E853D3"/>
    <w:rsid w:val="00E8555C"/>
    <w:rsid w:val="00E85561"/>
    <w:rsid w:val="00E859CE"/>
    <w:rsid w:val="00E85D79"/>
    <w:rsid w:val="00E85F3E"/>
    <w:rsid w:val="00E8608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BAE"/>
    <w:rsid w:val="00E97E47"/>
    <w:rsid w:val="00EA055F"/>
    <w:rsid w:val="00EA0C4C"/>
    <w:rsid w:val="00EA0E46"/>
    <w:rsid w:val="00EA1112"/>
    <w:rsid w:val="00EA1325"/>
    <w:rsid w:val="00EA142C"/>
    <w:rsid w:val="00EA1A31"/>
    <w:rsid w:val="00EA1E18"/>
    <w:rsid w:val="00EA22B5"/>
    <w:rsid w:val="00EA297B"/>
    <w:rsid w:val="00EA2C26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34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721"/>
    <w:rsid w:val="00EB09D0"/>
    <w:rsid w:val="00EB0CAD"/>
    <w:rsid w:val="00EB0EBA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1F95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971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4ED"/>
    <w:rsid w:val="00ED5695"/>
    <w:rsid w:val="00ED575C"/>
    <w:rsid w:val="00ED57BD"/>
    <w:rsid w:val="00ED5A5C"/>
    <w:rsid w:val="00ED6146"/>
    <w:rsid w:val="00ED675E"/>
    <w:rsid w:val="00ED6B6D"/>
    <w:rsid w:val="00ED6EB2"/>
    <w:rsid w:val="00ED6ED6"/>
    <w:rsid w:val="00ED72C3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3E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26"/>
    <w:rsid w:val="00EE69C7"/>
    <w:rsid w:val="00EE6F3E"/>
    <w:rsid w:val="00EE742B"/>
    <w:rsid w:val="00EE7510"/>
    <w:rsid w:val="00EE7524"/>
    <w:rsid w:val="00EE75D3"/>
    <w:rsid w:val="00EE76E3"/>
    <w:rsid w:val="00EF01A2"/>
    <w:rsid w:val="00EF07EA"/>
    <w:rsid w:val="00EF0A8F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56E"/>
    <w:rsid w:val="00EF5885"/>
    <w:rsid w:val="00EF58AA"/>
    <w:rsid w:val="00EF5B06"/>
    <w:rsid w:val="00EF5E71"/>
    <w:rsid w:val="00EF625B"/>
    <w:rsid w:val="00EF6283"/>
    <w:rsid w:val="00EF6635"/>
    <w:rsid w:val="00EF679E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9DC"/>
    <w:rsid w:val="00F01F6B"/>
    <w:rsid w:val="00F0233B"/>
    <w:rsid w:val="00F0245D"/>
    <w:rsid w:val="00F02AE7"/>
    <w:rsid w:val="00F02C5A"/>
    <w:rsid w:val="00F03063"/>
    <w:rsid w:val="00F03162"/>
    <w:rsid w:val="00F03916"/>
    <w:rsid w:val="00F03C93"/>
    <w:rsid w:val="00F0422E"/>
    <w:rsid w:val="00F042A9"/>
    <w:rsid w:val="00F046A0"/>
    <w:rsid w:val="00F04DE7"/>
    <w:rsid w:val="00F04FAC"/>
    <w:rsid w:val="00F05A35"/>
    <w:rsid w:val="00F05A81"/>
    <w:rsid w:val="00F05A95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CEC"/>
    <w:rsid w:val="00F11F65"/>
    <w:rsid w:val="00F1201E"/>
    <w:rsid w:val="00F121F6"/>
    <w:rsid w:val="00F12D81"/>
    <w:rsid w:val="00F12E4E"/>
    <w:rsid w:val="00F12E94"/>
    <w:rsid w:val="00F12FA5"/>
    <w:rsid w:val="00F1305F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C83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2C1F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EC5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B41"/>
    <w:rsid w:val="00F32038"/>
    <w:rsid w:val="00F32042"/>
    <w:rsid w:val="00F32170"/>
    <w:rsid w:val="00F3229E"/>
    <w:rsid w:val="00F325C1"/>
    <w:rsid w:val="00F32632"/>
    <w:rsid w:val="00F32868"/>
    <w:rsid w:val="00F32B3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0C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6C9D"/>
    <w:rsid w:val="00F370DE"/>
    <w:rsid w:val="00F37479"/>
    <w:rsid w:val="00F37892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823"/>
    <w:rsid w:val="00F43EB3"/>
    <w:rsid w:val="00F44077"/>
    <w:rsid w:val="00F440D9"/>
    <w:rsid w:val="00F449C6"/>
    <w:rsid w:val="00F45013"/>
    <w:rsid w:val="00F450D2"/>
    <w:rsid w:val="00F451BE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49E"/>
    <w:rsid w:val="00F54B85"/>
    <w:rsid w:val="00F54E1D"/>
    <w:rsid w:val="00F55A0C"/>
    <w:rsid w:val="00F55F1F"/>
    <w:rsid w:val="00F56075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1B32"/>
    <w:rsid w:val="00F72A59"/>
    <w:rsid w:val="00F72C96"/>
    <w:rsid w:val="00F73509"/>
    <w:rsid w:val="00F73825"/>
    <w:rsid w:val="00F73B99"/>
    <w:rsid w:val="00F73E7F"/>
    <w:rsid w:val="00F740CC"/>
    <w:rsid w:val="00F742EF"/>
    <w:rsid w:val="00F7487B"/>
    <w:rsid w:val="00F7490A"/>
    <w:rsid w:val="00F7493A"/>
    <w:rsid w:val="00F7521F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278"/>
    <w:rsid w:val="00F8045D"/>
    <w:rsid w:val="00F807D8"/>
    <w:rsid w:val="00F80C37"/>
    <w:rsid w:val="00F80F05"/>
    <w:rsid w:val="00F81225"/>
    <w:rsid w:val="00F8145B"/>
    <w:rsid w:val="00F81DFF"/>
    <w:rsid w:val="00F8220D"/>
    <w:rsid w:val="00F82359"/>
    <w:rsid w:val="00F823D3"/>
    <w:rsid w:val="00F8250B"/>
    <w:rsid w:val="00F8282A"/>
    <w:rsid w:val="00F82846"/>
    <w:rsid w:val="00F82A3D"/>
    <w:rsid w:val="00F83049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D33"/>
    <w:rsid w:val="00F85E16"/>
    <w:rsid w:val="00F86186"/>
    <w:rsid w:val="00F866DB"/>
    <w:rsid w:val="00F86F84"/>
    <w:rsid w:val="00F872C2"/>
    <w:rsid w:val="00F873D2"/>
    <w:rsid w:val="00F874A8"/>
    <w:rsid w:val="00F876C2"/>
    <w:rsid w:val="00F8785C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3A"/>
    <w:rsid w:val="00F92EBB"/>
    <w:rsid w:val="00F92ED8"/>
    <w:rsid w:val="00F930E9"/>
    <w:rsid w:val="00F932E7"/>
    <w:rsid w:val="00F93BF8"/>
    <w:rsid w:val="00F93EA0"/>
    <w:rsid w:val="00F94197"/>
    <w:rsid w:val="00F941EB"/>
    <w:rsid w:val="00F95116"/>
    <w:rsid w:val="00F957D4"/>
    <w:rsid w:val="00F957DE"/>
    <w:rsid w:val="00F9598F"/>
    <w:rsid w:val="00F959FE"/>
    <w:rsid w:val="00F96398"/>
    <w:rsid w:val="00F96554"/>
    <w:rsid w:val="00F9682A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EAC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255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16C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2C20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539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570"/>
    <w:rsid w:val="00FD1DF4"/>
    <w:rsid w:val="00FD1EE8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235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79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5C08C86E-BECF-4760-A183-E68FA9CA6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5032</TotalTime>
  <Pages>1</Pages>
  <Words>2846</Words>
  <Characters>16226</Characters>
  <Application>Microsoft Office Word</Application>
  <DocSecurity>4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Penchanok, Witchusavett</cp:lastModifiedBy>
  <cp:revision>523</cp:revision>
  <cp:lastPrinted>2023-05-04T11:58:00Z</cp:lastPrinted>
  <dcterms:created xsi:type="dcterms:W3CDTF">2021-11-06T07:43:00Z</dcterms:created>
  <dcterms:modified xsi:type="dcterms:W3CDTF">2023-05-09T22:46:00Z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86d2a75da2f57c5bb0845df5752a3d25c582b73ea9a73afa53601f260a35b7a5</vt:lpwstr>
  </property>
</Properties>
</file>