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31137A" w:rsidRPr="007A55A1" w14:paraId="4B6E1288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FC304F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160D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118B1EA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1137A" w:rsidRPr="007A55A1" w14:paraId="6885401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8C9D1E8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69DB4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45CD5DD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1137A" w:rsidRPr="007A55A1" w14:paraId="2A34F49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F8DD7E" w14:textId="77777777"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55FF85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385581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1137A" w:rsidRPr="007A55A1" w14:paraId="4007013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97ACE1" w14:textId="77777777"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D008C7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4EDC0B7" w14:textId="77777777" w:rsidR="00A552BC" w:rsidRPr="007A55A1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31137A" w:rsidRPr="007A55A1" w14:paraId="1A22408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6D241" w14:textId="77777777" w:rsidR="00A552BC" w:rsidRPr="007A55A1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7CECB1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0911D6A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137A" w:rsidRPr="007A55A1" w14:paraId="479FE3B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134148" w14:textId="77777777" w:rsidR="00A552BC" w:rsidRPr="007A55A1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C3BC1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4D115D" w14:textId="77777777" w:rsidR="00A552BC" w:rsidRPr="007A55A1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1137A" w:rsidRPr="007A55A1" w14:paraId="13D3065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F0CA63" w14:textId="77777777" w:rsidR="00A552BC" w:rsidRPr="007A55A1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F91140D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BB19A1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1137A" w:rsidRPr="007A55A1" w14:paraId="13E9AA0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A6EAB5" w14:textId="77777777" w:rsidR="00A552BC" w:rsidRPr="007A55A1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B86F6F3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3BC8FE9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7A55A1" w14:paraId="0F5E908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2B7900" w14:textId="77777777" w:rsidR="00A552BC" w:rsidRPr="007A55A1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CCDB4EA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AA24C87" w14:textId="77777777" w:rsidR="00A552BC" w:rsidRPr="007A55A1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31137A" w:rsidRPr="007A55A1" w14:paraId="53A235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DAD7A5" w14:textId="77777777" w:rsidR="00A552BC" w:rsidRPr="007A55A1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B8F978E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B5E86B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1137A" w:rsidRPr="007A55A1" w14:paraId="40F13A19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F6C6BA" w14:textId="77777777" w:rsidR="00C14112" w:rsidRPr="007A55A1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328B76" w14:textId="77777777" w:rsidR="00C14112" w:rsidRPr="007A55A1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C1D090E" w14:textId="77777777" w:rsidR="00C14112" w:rsidRPr="007A55A1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1137A" w:rsidRPr="007A55A1" w14:paraId="1F1BC35A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4EAD06" w14:textId="77777777" w:rsidR="00A51632" w:rsidRPr="007A55A1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2506DC9" w14:textId="77777777" w:rsidR="00A51632" w:rsidRPr="007A55A1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290911D" w14:textId="77777777" w:rsidR="00A51632" w:rsidRPr="007A55A1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1137A" w:rsidRPr="007A55A1" w14:paraId="29FAA81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2227EB" w14:textId="77777777"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621C24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DE6CA5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1137A" w:rsidRPr="007A55A1" w14:paraId="722483D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0E81E0" w14:textId="77777777" w:rsidR="00AC77D8" w:rsidRPr="007A55A1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9935DC" w14:textId="77777777" w:rsidR="00AC77D8" w:rsidRPr="007A55A1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BB3F756" w14:textId="77777777" w:rsidR="00AC77D8" w:rsidRPr="007A55A1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31137A" w:rsidRPr="007A55A1" w14:paraId="0078298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2DAFE" w14:textId="77777777" w:rsidR="00A552BC" w:rsidRPr="007A55A1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F84746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9D30BCB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1137A" w:rsidRPr="007A55A1" w14:paraId="20E12F4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DE65D9" w14:textId="77777777"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F5EE6F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7C8E40A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1137A" w:rsidRPr="007A55A1" w14:paraId="35D771C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E0B96B" w14:textId="77777777"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364844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67F1F0F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1137A" w:rsidRPr="007A55A1" w14:paraId="47D9E00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54F71" w14:textId="77777777"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355B99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07C33D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7A55A1" w14:paraId="5C39DEF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73BFAA" w14:textId="77777777" w:rsidR="00A552BC" w:rsidRPr="007A55A1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8C97CD" w14:textId="77777777" w:rsidR="00A552BC" w:rsidRPr="007A55A1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A87268" w14:textId="77777777" w:rsidR="00A552BC" w:rsidRPr="007A55A1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1137A" w:rsidRPr="007A55A1" w14:paraId="7419ADB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2A9141" w14:textId="77777777" w:rsidR="00AD1FC0" w:rsidRPr="007A55A1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132BF4" w14:textId="77777777" w:rsidR="00AD1FC0" w:rsidRPr="007A55A1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189F21B" w14:textId="77777777" w:rsidR="00AD1FC0" w:rsidRPr="007A55A1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1137A" w:rsidRPr="007A55A1" w14:paraId="5D99B35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29D691" w14:textId="77777777" w:rsidR="00AD1FC0" w:rsidRPr="007A55A1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193C0A" w14:textId="77777777" w:rsidR="00AD1FC0" w:rsidRPr="007A55A1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B210A6D" w14:textId="77777777" w:rsidR="00AD1FC0" w:rsidRPr="007A55A1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137A" w:rsidRPr="007A55A1" w14:paraId="6B9D08AB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80FB59" w14:textId="77777777" w:rsidR="00AD1FC0" w:rsidRPr="007A55A1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B3765C4" w14:textId="77777777" w:rsidR="00AD1FC0" w:rsidRPr="007A55A1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47E15B" w14:textId="77777777" w:rsidR="00AD1FC0" w:rsidRPr="007A55A1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31137A" w:rsidRPr="007A55A1" w14:paraId="6939E4E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627333" w14:textId="77777777" w:rsidR="00AD1FC0" w:rsidRPr="007A55A1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5EA0E5F" w14:textId="77777777" w:rsidR="00AD1FC0" w:rsidRPr="007A55A1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F3617BF" w14:textId="77777777" w:rsidR="00AD1FC0" w:rsidRPr="007A55A1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1137A" w:rsidRPr="007A55A1" w14:paraId="2749835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1089E6" w14:textId="77777777" w:rsidR="00AD1FC0" w:rsidRPr="007A55A1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873E08" w14:textId="77777777" w:rsidR="00AD1FC0" w:rsidRPr="007A55A1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5638DF4" w14:textId="77777777" w:rsidR="00AD1FC0" w:rsidRPr="007A55A1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1137A" w:rsidRPr="007A55A1" w14:paraId="6D9059D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404ED6" w14:textId="77777777" w:rsidR="00AD1FC0" w:rsidRPr="007A55A1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1D445B" w14:textId="77777777" w:rsidR="00AD1FC0" w:rsidRPr="007A55A1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DD41E05" w14:textId="77777777" w:rsidR="00AD1FC0" w:rsidRPr="007A55A1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1137A" w:rsidRPr="007A55A1" w14:paraId="1AA6AF6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28303" w14:textId="77777777" w:rsidR="00AD1FC0" w:rsidRPr="007A55A1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8B63B1"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F8ED13" w14:textId="77777777" w:rsidR="00AD1FC0" w:rsidRPr="007A55A1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3ABA35A" w14:textId="77777777" w:rsidR="00AD1FC0" w:rsidRPr="007A55A1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1137A" w:rsidRPr="007A55A1" w14:paraId="6A288D8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3D811" w14:textId="77777777" w:rsidR="00AD1FC0" w:rsidRPr="007A55A1" w:rsidRDefault="008B63B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3A4A8E4" w14:textId="77777777" w:rsidR="00AD1FC0" w:rsidRPr="007A55A1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F00CD1" w14:textId="77777777" w:rsidR="00AD1FC0" w:rsidRPr="007A55A1" w:rsidRDefault="008B63B1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31137A" w:rsidRPr="007A55A1" w14:paraId="52EBC92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CA91EB" w14:textId="77777777" w:rsidR="00AD1FC0" w:rsidRPr="007A55A1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CB358" w14:textId="77777777" w:rsidR="00AD1FC0" w:rsidRPr="007A55A1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89220B" w14:textId="77777777" w:rsidR="00AD1FC0" w:rsidRPr="007A55A1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7A55A1" w14:paraId="272AA52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8FB541" w14:textId="77777777" w:rsidR="00AD1FC0" w:rsidRPr="007A55A1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5648" w14:textId="77777777" w:rsidR="00AD1FC0" w:rsidRPr="007A55A1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DFCF90" w14:textId="77777777" w:rsidR="00AD1FC0" w:rsidRPr="007A55A1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A0D7FFD" w14:textId="77777777" w:rsidR="003E4464" w:rsidRPr="00576908" w:rsidRDefault="003E446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F3CBB3" w14:textId="77777777" w:rsidR="00A552BC" w:rsidRPr="007A55A1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DDA741C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A52719" w14:textId="77777777" w:rsidR="00D64A23" w:rsidRPr="007A55A1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7A55A1">
        <w:rPr>
          <w:rFonts w:ascii="Angsana New" w:hAnsi="Angsana New" w:hint="cs"/>
          <w:sz w:val="30"/>
          <w:szCs w:val="30"/>
          <w:cs/>
        </w:rPr>
        <w:t>คณะ</w:t>
      </w:r>
      <w:r w:rsidRPr="007A55A1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7A55A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8C5" w:rsidRPr="007A55A1">
        <w:rPr>
          <w:rFonts w:ascii="Angsana New" w:hAnsi="Angsana New"/>
          <w:sz w:val="30"/>
          <w:szCs w:val="30"/>
        </w:rPr>
        <w:t>12</w:t>
      </w:r>
      <w:r w:rsidR="006C703C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695D5A" w:rsidRPr="007A55A1">
        <w:rPr>
          <w:rFonts w:ascii="Angsana New" w:hAnsi="Angsana New" w:hint="cs"/>
          <w:sz w:val="30"/>
          <w:szCs w:val="30"/>
          <w:cs/>
        </w:rPr>
        <w:t>พฤษภาคม</w:t>
      </w:r>
      <w:r w:rsidR="00E343EA" w:rsidRPr="007A55A1">
        <w:rPr>
          <w:rFonts w:ascii="Angsana New" w:hAnsi="Angsana New"/>
          <w:sz w:val="30"/>
          <w:szCs w:val="30"/>
        </w:rPr>
        <w:t xml:space="preserve"> 256</w:t>
      </w:r>
      <w:r w:rsidR="00BE28C5" w:rsidRPr="007A55A1">
        <w:rPr>
          <w:rFonts w:ascii="Angsana New" w:hAnsi="Angsana New"/>
          <w:sz w:val="30"/>
          <w:szCs w:val="30"/>
        </w:rPr>
        <w:t>6</w:t>
      </w:r>
    </w:p>
    <w:p w14:paraId="5AD9A426" w14:textId="77777777" w:rsidR="007D451A" w:rsidRPr="007A55A1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6A7B3D3D" w14:textId="77777777" w:rsidR="00A552BC" w:rsidRPr="007A55A1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A55A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7A55A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14E946FF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54556573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7A55A1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7A55A1">
        <w:rPr>
          <w:rFonts w:ascii="Angsana New" w:hAnsi="Angsana New"/>
          <w:sz w:val="30"/>
          <w:szCs w:val="30"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6B21CB2F" w14:textId="77777777" w:rsidR="00A552BC" w:rsidRPr="007A55A1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0A7CC52F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  <w:t xml:space="preserve"> :</w:t>
      </w:r>
      <w:r w:rsidRPr="007A55A1">
        <w:rPr>
          <w:rFonts w:ascii="Angsana New" w:hAnsi="Angsana New"/>
          <w:sz w:val="30"/>
          <w:szCs w:val="30"/>
        </w:rPr>
        <w:tab/>
        <w:t>50</w:t>
      </w:r>
      <w:r w:rsidRPr="007A55A1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7A55A1">
        <w:rPr>
          <w:rFonts w:ascii="Angsana New" w:hAnsi="Angsana New"/>
          <w:sz w:val="30"/>
          <w:szCs w:val="30"/>
        </w:rPr>
        <w:t>47</w:t>
      </w:r>
      <w:r w:rsidRPr="007A55A1">
        <w:rPr>
          <w:rFonts w:ascii="Angsana New" w:hAnsi="Angsana New"/>
          <w:sz w:val="30"/>
          <w:szCs w:val="30"/>
          <w:cs/>
        </w:rPr>
        <w:t xml:space="preserve"> แยก </w:t>
      </w:r>
      <w:r w:rsidRPr="007A55A1">
        <w:rPr>
          <w:rFonts w:ascii="Angsana New" w:hAnsi="Angsana New"/>
          <w:sz w:val="30"/>
          <w:szCs w:val="30"/>
        </w:rPr>
        <w:t>20</w:t>
      </w:r>
      <w:r w:rsidRPr="007A55A1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7A55A1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6FA56055" w14:textId="77777777" w:rsidR="00A552BC" w:rsidRPr="007A55A1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7A55A1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7A55A1">
        <w:rPr>
          <w:rFonts w:ascii="Angsana New" w:hAnsi="Angsana New"/>
          <w:sz w:val="30"/>
          <w:szCs w:val="30"/>
          <w:cs/>
        </w:rPr>
        <w:tab/>
      </w:r>
      <w:r w:rsidR="00A552BC" w:rsidRPr="007A55A1">
        <w:rPr>
          <w:rFonts w:ascii="Angsana New" w:hAnsi="Angsana New"/>
          <w:sz w:val="30"/>
          <w:szCs w:val="30"/>
          <w:cs/>
        </w:rPr>
        <w:tab/>
        <w:t>:</w:t>
      </w:r>
      <w:r w:rsidR="00A552BC" w:rsidRPr="007A55A1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7A55A1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7A55A1">
        <w:rPr>
          <w:rFonts w:ascii="Angsana New" w:hAnsi="Angsana New"/>
          <w:sz w:val="30"/>
          <w:szCs w:val="30"/>
        </w:rPr>
        <w:t xml:space="preserve">2 </w:t>
      </w:r>
      <w:r w:rsidR="00A552BC" w:rsidRPr="007A55A1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366D88ED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>สาขา สุโขทัย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  <w:t>:</w:t>
      </w:r>
      <w:r w:rsidRPr="007A55A1">
        <w:rPr>
          <w:rFonts w:ascii="Angsana New" w:hAnsi="Angsana New"/>
          <w:sz w:val="30"/>
          <w:szCs w:val="30"/>
        </w:rPr>
        <w:tab/>
        <w:t xml:space="preserve">221 </w:t>
      </w:r>
      <w:r w:rsidRPr="007A55A1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7A55A1">
        <w:rPr>
          <w:rFonts w:ascii="Angsana New" w:hAnsi="Angsana New"/>
          <w:sz w:val="30"/>
          <w:szCs w:val="30"/>
        </w:rPr>
        <w:t>4</w:t>
      </w:r>
      <w:r w:rsidRPr="007A55A1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7A55A1">
        <w:rPr>
          <w:rFonts w:ascii="Angsana New" w:hAnsi="Angsana New" w:hint="cs"/>
          <w:sz w:val="30"/>
          <w:szCs w:val="30"/>
          <w:cs/>
        </w:rPr>
        <w:t>สุโขทัย</w:t>
      </w:r>
      <w:r w:rsidRPr="007A55A1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232AC33E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>สาขา บุรีรัมย์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  <w:t>:</w:t>
      </w:r>
      <w:r w:rsidRPr="007A55A1">
        <w:rPr>
          <w:rFonts w:ascii="Angsana New" w:hAnsi="Angsana New"/>
          <w:sz w:val="30"/>
          <w:szCs w:val="30"/>
        </w:rPr>
        <w:tab/>
        <w:t xml:space="preserve">333 </w:t>
      </w:r>
      <w:r w:rsidRPr="007A55A1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7A55A1">
        <w:rPr>
          <w:rFonts w:ascii="Angsana New" w:hAnsi="Angsana New"/>
          <w:sz w:val="30"/>
          <w:szCs w:val="30"/>
        </w:rPr>
        <w:t>16</w:t>
      </w:r>
      <w:r w:rsidRPr="007A55A1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3A90DE84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7A55A1">
        <w:rPr>
          <w:rFonts w:ascii="Angsana New" w:hAnsi="Angsana New"/>
          <w:sz w:val="30"/>
          <w:szCs w:val="30"/>
        </w:rPr>
        <w:tab/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ab/>
        <w:t>: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</w:rPr>
        <w:t>34</w:t>
      </w:r>
      <w:r w:rsidRPr="007A55A1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A55A1">
        <w:rPr>
          <w:rFonts w:ascii="Angsana New" w:hAnsi="Angsana New"/>
          <w:sz w:val="30"/>
          <w:szCs w:val="30"/>
        </w:rPr>
        <w:t xml:space="preserve">4 </w:t>
      </w:r>
      <w:r w:rsidRPr="007A55A1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62B5423F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>สาขา ขอนแก่น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  <w:t>: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</w:rPr>
        <w:t>113</w:t>
      </w:r>
      <w:r w:rsidRPr="007A55A1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A55A1">
        <w:rPr>
          <w:rFonts w:ascii="Angsana New" w:hAnsi="Angsana New"/>
          <w:sz w:val="30"/>
          <w:szCs w:val="30"/>
        </w:rPr>
        <w:t xml:space="preserve">4 </w:t>
      </w:r>
      <w:r w:rsidRPr="007A55A1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5EBB51FD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>สาขา ลำพูน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  <w:t>: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</w:rPr>
        <w:t xml:space="preserve">131 </w:t>
      </w:r>
      <w:r w:rsidRPr="007A55A1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7A55A1">
        <w:rPr>
          <w:rFonts w:ascii="Angsana New" w:hAnsi="Angsana New"/>
          <w:sz w:val="30"/>
          <w:szCs w:val="30"/>
        </w:rPr>
        <w:t>15</w:t>
      </w:r>
      <w:r w:rsidRPr="007A55A1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53452E5A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>สาขา ชลบุรี</w:t>
      </w:r>
      <w:r w:rsidRPr="007A55A1">
        <w:rPr>
          <w:rFonts w:ascii="Angsana New" w:hAnsi="Angsana New"/>
          <w:sz w:val="30"/>
          <w:szCs w:val="30"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  <w:t>: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</w:rPr>
        <w:t>999</w:t>
      </w:r>
      <w:r w:rsidRPr="007A55A1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A55A1">
        <w:rPr>
          <w:rFonts w:ascii="Angsana New" w:hAnsi="Angsana New"/>
          <w:sz w:val="30"/>
          <w:szCs w:val="30"/>
        </w:rPr>
        <w:t>5</w:t>
      </w:r>
      <w:r w:rsidRPr="007A55A1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20100B90" w14:textId="77777777" w:rsidR="00A552BC" w:rsidRPr="007A55A1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</w:rPr>
        <w:tab/>
      </w:r>
      <w:r w:rsidRPr="007A55A1">
        <w:rPr>
          <w:rFonts w:ascii="Angsana New" w:hAnsi="Angsana New"/>
          <w:sz w:val="30"/>
          <w:szCs w:val="30"/>
          <w:cs/>
        </w:rPr>
        <w:t>: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</w:rPr>
        <w:t>41</w:t>
      </w:r>
      <w:r w:rsidRPr="007A55A1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A55A1">
        <w:rPr>
          <w:rFonts w:ascii="Angsana New" w:hAnsi="Angsana New"/>
          <w:sz w:val="30"/>
          <w:szCs w:val="30"/>
        </w:rPr>
        <w:t>7</w:t>
      </w:r>
      <w:r w:rsidRPr="007A55A1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22985720" w14:textId="77777777" w:rsidR="00C937F8" w:rsidRPr="007A55A1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  <w:t xml:space="preserve">: </w:t>
      </w:r>
      <w:r w:rsidRPr="007A55A1">
        <w:rPr>
          <w:rFonts w:ascii="Angsana New" w:hAnsi="Angsana New"/>
          <w:sz w:val="30"/>
          <w:szCs w:val="30"/>
        </w:rPr>
        <w:t>160</w:t>
      </w:r>
      <w:r w:rsidRPr="007A55A1">
        <w:rPr>
          <w:rFonts w:ascii="Angsana New" w:hAnsi="Angsana New"/>
          <w:sz w:val="30"/>
          <w:szCs w:val="30"/>
          <w:cs/>
        </w:rPr>
        <w:t>-</w:t>
      </w:r>
      <w:r w:rsidRPr="007A55A1">
        <w:rPr>
          <w:rFonts w:ascii="Angsana New" w:hAnsi="Angsana New"/>
          <w:sz w:val="30"/>
          <w:szCs w:val="30"/>
        </w:rPr>
        <w:t xml:space="preserve">161 </w:t>
      </w:r>
      <w:r w:rsidRPr="007A55A1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14:paraId="495328DD" w14:textId="77777777" w:rsidR="008B6998" w:rsidRPr="007A55A1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16536FA5" w14:textId="77777777" w:rsidR="0038178F" w:rsidRPr="007A55A1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7A55A1">
        <w:rPr>
          <w:rFonts w:ascii="Angsana New" w:hAnsi="Angsana New"/>
          <w:sz w:val="30"/>
          <w:szCs w:val="30"/>
        </w:rPr>
        <w:t>2</w:t>
      </w:r>
      <w:r w:rsidRPr="007A55A1">
        <w:rPr>
          <w:rFonts w:ascii="Angsana New" w:hAnsi="Angsana New"/>
          <w:sz w:val="30"/>
          <w:szCs w:val="30"/>
        </w:rPr>
        <w:tab/>
      </w:r>
      <w:r w:rsidRPr="007A55A1">
        <w:rPr>
          <w:rFonts w:ascii="Angsana New" w:hAnsi="Angsana New"/>
          <w:sz w:val="30"/>
          <w:szCs w:val="30"/>
        </w:rPr>
        <w:tab/>
      </w:r>
      <w:r w:rsidRPr="007A55A1">
        <w:rPr>
          <w:rFonts w:ascii="Angsana New" w:hAnsi="Angsana New"/>
          <w:sz w:val="30"/>
          <w:szCs w:val="30"/>
          <w:cs/>
        </w:rPr>
        <w:t>:</w:t>
      </w: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/>
          <w:sz w:val="30"/>
          <w:szCs w:val="30"/>
        </w:rPr>
        <w:t>311</w:t>
      </w:r>
      <w:r w:rsidRPr="007A55A1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A55A1">
        <w:rPr>
          <w:rFonts w:ascii="Angsana New" w:hAnsi="Angsana New"/>
          <w:sz w:val="30"/>
          <w:szCs w:val="30"/>
        </w:rPr>
        <w:t>2</w:t>
      </w:r>
      <w:r w:rsidRPr="007A55A1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7A55A1">
        <w:rPr>
          <w:rFonts w:ascii="Angsana New" w:hAnsi="Angsana New" w:hint="cs"/>
          <w:sz w:val="30"/>
          <w:szCs w:val="30"/>
          <w:cs/>
        </w:rPr>
        <w:t>อิรุณ</w:t>
      </w:r>
      <w:r w:rsidRPr="007A55A1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19EEB9C0" w14:textId="77777777" w:rsidR="0038178F" w:rsidRPr="007A55A1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658C60D" w14:textId="77777777" w:rsidR="00A552BC" w:rsidRPr="007A55A1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A55A1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7A55A1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7A55A1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7A55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7A55A1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7A55A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7A55A1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7A55A1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7A55A1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46B2CF9E" w14:textId="77777777" w:rsidR="00DE2526" w:rsidRPr="007A55A1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>ประกอบธุร</w:t>
      </w:r>
      <w:r w:rsidRPr="007A55A1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7A55A1">
        <w:rPr>
          <w:rFonts w:ascii="Angsana New" w:hAnsi="Angsana New" w:hint="cs"/>
          <w:sz w:val="30"/>
          <w:szCs w:val="30"/>
          <w:cs/>
        </w:rPr>
        <w:t>จ</w:t>
      </w:r>
    </w:p>
    <w:p w14:paraId="54D3B3A5" w14:textId="77777777" w:rsidR="00DE2526" w:rsidRPr="007A55A1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บริษัท</w:t>
      </w:r>
      <w:r w:rsidR="00DE2526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89F9336" w14:textId="77777777" w:rsidR="00DE2526" w:rsidRPr="007A55A1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บริษัท</w:t>
      </w:r>
      <w:r w:rsidRPr="007A55A1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7A55A1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7A55A1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7A55A1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7A55A1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7A55A1">
        <w:rPr>
          <w:rFonts w:ascii="Angsana New" w:hAnsi="Angsana New" w:hint="cs"/>
          <w:sz w:val="30"/>
          <w:szCs w:val="30"/>
          <w:cs/>
        </w:rPr>
        <w:t>ิดตั้งระบบสายส่งไฟฟ้าแรงสูง 115</w:t>
      </w:r>
      <w:r w:rsidRPr="007A55A1">
        <w:rPr>
          <w:rFonts w:ascii="Angsana New" w:hAnsi="Angsana New"/>
          <w:sz w:val="30"/>
          <w:szCs w:val="30"/>
        </w:rPr>
        <w:t>KV</w:t>
      </w:r>
      <w:r w:rsidRPr="007A55A1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9B19F1" w:rsidRPr="007A55A1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9B19F1" w:rsidRPr="007A55A1">
        <w:rPr>
          <w:rFonts w:ascii="Angsana New" w:hAnsi="Angsana New"/>
          <w:sz w:val="30"/>
          <w:szCs w:val="30"/>
          <w:cs/>
        </w:rPr>
        <w:t>จำหน่าย</w:t>
      </w:r>
      <w:r w:rsidR="009B19F1" w:rsidRPr="007A55A1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7CDF6963" w14:textId="77777777" w:rsidR="007107D8" w:rsidRPr="007A55A1" w:rsidRDefault="007107D8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1DAF4F3" w14:textId="77777777" w:rsidR="0045067F" w:rsidRPr="007A55A1" w:rsidRDefault="0045067F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F3DD06" w14:textId="77777777" w:rsidR="00D47883" w:rsidRPr="007A55A1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7A55A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14:paraId="11732BB7" w14:textId="77777777" w:rsidR="00D47883" w:rsidRPr="007A55A1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pacing w:val="4"/>
          <w:sz w:val="30"/>
          <w:szCs w:val="30"/>
        </w:rPr>
        <w:t>2</w:t>
      </w:r>
      <w:r w:rsidRPr="007A55A1">
        <w:rPr>
          <w:rFonts w:ascii="Angsana New" w:hAnsi="Angsana New"/>
          <w:spacing w:val="4"/>
          <w:sz w:val="30"/>
          <w:szCs w:val="30"/>
          <w:cs/>
        </w:rPr>
        <w:t>.</w:t>
      </w:r>
      <w:r w:rsidRPr="007A55A1">
        <w:rPr>
          <w:rFonts w:ascii="Angsana New" w:hAnsi="Angsana New"/>
          <w:spacing w:val="4"/>
          <w:sz w:val="30"/>
          <w:szCs w:val="30"/>
        </w:rPr>
        <w:t>1</w:t>
      </w:r>
      <w:r w:rsidRPr="007A55A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7A55A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7A55A1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7A55A1">
        <w:rPr>
          <w:rFonts w:ascii="Angsana New" w:hAnsi="Angsana New"/>
          <w:spacing w:val="4"/>
          <w:sz w:val="30"/>
          <w:szCs w:val="30"/>
        </w:rPr>
        <w:t>34</w:t>
      </w:r>
      <w:r w:rsidRPr="007A55A1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="00A41D83" w:rsidRPr="007A55A1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7A55A1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0A60BA9D" w14:textId="77777777" w:rsidR="000F2847" w:rsidRPr="007A55A1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3BE3D62D" w14:textId="77777777" w:rsidR="00D47883" w:rsidRPr="007A55A1" w:rsidRDefault="0039094D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7A55A1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7A55A1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7A55A1">
        <w:rPr>
          <w:rFonts w:ascii="Angsana New" w:hAnsi="Angsana New"/>
          <w:sz w:val="30"/>
          <w:szCs w:val="30"/>
        </w:rPr>
        <w:t>31</w:t>
      </w:r>
      <w:r w:rsidR="00D47883" w:rsidRPr="007A55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7A55A1">
        <w:rPr>
          <w:rFonts w:ascii="Angsana New" w:hAnsi="Angsana New"/>
          <w:sz w:val="30"/>
          <w:szCs w:val="30"/>
        </w:rPr>
        <w:t>25</w:t>
      </w:r>
      <w:r w:rsidR="009B19F1" w:rsidRPr="007A55A1">
        <w:rPr>
          <w:rFonts w:ascii="Angsana New" w:hAnsi="Angsana New"/>
          <w:sz w:val="30"/>
          <w:szCs w:val="30"/>
        </w:rPr>
        <w:t>65</w:t>
      </w:r>
      <w:r w:rsidR="00D47883" w:rsidRPr="007A55A1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7A55A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7A55A1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7A55A1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7A55A1">
        <w:rPr>
          <w:rFonts w:ascii="Angsana New" w:hAnsi="Angsana New"/>
          <w:sz w:val="30"/>
          <w:szCs w:val="30"/>
          <w:cs/>
        </w:rPr>
        <w:t>บริษัท</w:t>
      </w:r>
      <w:r w:rsidR="00D47883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7A55A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7A55A1">
        <w:rPr>
          <w:rFonts w:ascii="Angsana New" w:hAnsi="Angsana New"/>
          <w:sz w:val="30"/>
          <w:szCs w:val="30"/>
        </w:rPr>
        <w:t>31</w:t>
      </w:r>
      <w:r w:rsidR="00D47883" w:rsidRPr="007A55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7A55A1">
        <w:rPr>
          <w:rFonts w:ascii="Angsana New" w:hAnsi="Angsana New"/>
          <w:sz w:val="30"/>
          <w:szCs w:val="30"/>
        </w:rPr>
        <w:t>256</w:t>
      </w:r>
      <w:r w:rsidR="009B19F1" w:rsidRPr="007A55A1">
        <w:rPr>
          <w:rFonts w:ascii="Angsana New" w:hAnsi="Angsana New"/>
          <w:sz w:val="30"/>
          <w:szCs w:val="30"/>
        </w:rPr>
        <w:t>5</w:t>
      </w:r>
    </w:p>
    <w:p w14:paraId="2E9C5E94" w14:textId="77777777" w:rsidR="00D47883" w:rsidRPr="007A55A1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3FE532A0" w14:textId="77777777" w:rsidR="00D47883" w:rsidRPr="007A55A1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56D3FC51" w14:textId="77777777" w:rsidR="00D47883" w:rsidRPr="003924EF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1D838140" w14:textId="77777777" w:rsidR="001F5A7E" w:rsidRPr="007A55A1" w:rsidRDefault="00A41D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7A55A1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7A55A1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7A55A1">
        <w:rPr>
          <w:rFonts w:ascii="Angsana New" w:hAnsi="Angsana New"/>
          <w:sz w:val="30"/>
          <w:szCs w:val="30"/>
          <w:cs/>
        </w:rPr>
        <w:t>บริษัท</w:t>
      </w:r>
      <w:r w:rsidR="00D47883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7A55A1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7A55A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7A55A1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7A55A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7A55A1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05DBD272" w14:textId="77777777" w:rsidR="00576908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14:paraId="59023536" w14:textId="6F9A19C7" w:rsidR="001F5A7E" w:rsidRPr="007A55A1" w:rsidRDefault="00A41D83" w:rsidP="00576908">
      <w:pPr>
        <w:spacing w:line="240" w:lineRule="auto"/>
        <w:ind w:left="426" w:firstLine="114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F5A7E" w:rsidRPr="007A55A1">
        <w:rPr>
          <w:rFonts w:ascii="Angsana New" w:hAnsi="Angsana New"/>
          <w:sz w:val="30"/>
          <w:szCs w:val="30"/>
          <w:cs/>
        </w:rPr>
        <w:t>ระหว่างกาล</w:t>
      </w:r>
      <w:r w:rsidRPr="007A55A1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7A55A1">
        <w:rPr>
          <w:rFonts w:ascii="Angsana New" w:hAnsi="Angsana New"/>
          <w:sz w:val="30"/>
          <w:szCs w:val="30"/>
          <w:cs/>
        </w:rPr>
        <w:t xml:space="preserve"> ดัง</w:t>
      </w:r>
      <w:r w:rsidRPr="007A55A1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7A55A1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7A55A1" w14:paraId="1F22843C" w14:textId="77777777" w:rsidTr="00FA5C82">
        <w:tc>
          <w:tcPr>
            <w:tcW w:w="10932" w:type="dxa"/>
            <w:gridSpan w:val="6"/>
            <w:vAlign w:val="bottom"/>
          </w:tcPr>
          <w:p w14:paraId="44C044F7" w14:textId="77777777" w:rsidR="001F5A7E" w:rsidRPr="007A55A1" w:rsidRDefault="001F5A7E" w:rsidP="009950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7A55A1" w14:paraId="3F656BE6" w14:textId="77777777" w:rsidTr="00FA5C82">
        <w:tc>
          <w:tcPr>
            <w:tcW w:w="3732" w:type="dxa"/>
            <w:vAlign w:val="bottom"/>
          </w:tcPr>
          <w:p w14:paraId="0A37B6BC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66A01F9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7BDA5F5B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03892537" w14:textId="77777777" w:rsidR="001F5A7E" w:rsidRPr="007A55A1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7A55A1" w14:paraId="10451D11" w14:textId="77777777" w:rsidTr="00FA5C82">
        <w:tc>
          <w:tcPr>
            <w:tcW w:w="3732" w:type="dxa"/>
            <w:vAlign w:val="bottom"/>
          </w:tcPr>
          <w:p w14:paraId="30E923E2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B1259F5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0A120970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7100C3DC" w14:textId="77777777" w:rsidR="001F5A7E" w:rsidRPr="007A55A1" w:rsidRDefault="000B6CA2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</w:tcPr>
          <w:p w14:paraId="4566B546" w14:textId="77777777" w:rsidR="001F5A7E" w:rsidRPr="007A55A1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7A55A1" w14:paraId="7583BC9B" w14:textId="77777777" w:rsidTr="00FA5C82">
        <w:tc>
          <w:tcPr>
            <w:tcW w:w="3732" w:type="dxa"/>
            <w:vAlign w:val="bottom"/>
          </w:tcPr>
          <w:p w14:paraId="4678D876" w14:textId="77777777" w:rsidR="001F5A7E" w:rsidRPr="007A55A1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515050E" w14:textId="77777777" w:rsidR="001F5A7E" w:rsidRPr="007A55A1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326FA9ED" w14:textId="77777777" w:rsidR="001F5A7E" w:rsidRPr="007A55A1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00D6B9A6" w14:textId="77777777" w:rsidR="001F5A7E" w:rsidRPr="007A55A1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7A55A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</w:tcPr>
          <w:p w14:paraId="489CD2E5" w14:textId="77777777" w:rsidR="001F5A7E" w:rsidRPr="007A55A1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7A55A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</w:tcPr>
          <w:p w14:paraId="435380DF" w14:textId="77777777" w:rsidR="001F5A7E" w:rsidRPr="007A55A1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="0038178F" w:rsidRPr="007A55A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31137A" w:rsidRPr="007A55A1" w14:paraId="3DC24BD3" w14:textId="77777777" w:rsidTr="00FA5C82">
        <w:tc>
          <w:tcPr>
            <w:tcW w:w="3732" w:type="dxa"/>
            <w:vAlign w:val="bottom"/>
          </w:tcPr>
          <w:p w14:paraId="59E77F17" w14:textId="77777777" w:rsidR="001F5A7E" w:rsidRPr="007A55A1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21038E11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206DED8E" w14:textId="77777777" w:rsidR="001F5A7E" w:rsidRPr="007A55A1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3F3016" w14:textId="77777777" w:rsidR="001F5A7E" w:rsidRPr="007A55A1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248B1D" w14:textId="77777777" w:rsidR="001F5A7E" w:rsidRPr="007A55A1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F9D08B" w14:textId="77777777" w:rsidR="001F5A7E" w:rsidRPr="007A55A1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78F" w:rsidRPr="007A55A1" w14:paraId="14216A9F" w14:textId="77777777" w:rsidTr="0099502B">
        <w:tc>
          <w:tcPr>
            <w:tcW w:w="3732" w:type="dxa"/>
          </w:tcPr>
          <w:p w14:paraId="61E3A3A2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14:paraId="750970B7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14:paraId="063607C8" w14:textId="77777777" w:rsidR="0038178F" w:rsidRPr="007A55A1" w:rsidRDefault="0038178F" w:rsidP="0038178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1D53B54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4C51DDC8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BB61A71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0123F668" w14:textId="77777777" w:rsidTr="0099502B">
        <w:tc>
          <w:tcPr>
            <w:tcW w:w="3732" w:type="dxa"/>
            <w:vAlign w:val="bottom"/>
          </w:tcPr>
          <w:p w14:paraId="61041C1E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14:paraId="75B79A3D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FA51338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ADF04F7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8CE455A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1C4794CB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4850EBCC" w14:textId="77777777" w:rsidTr="0099502B">
        <w:tc>
          <w:tcPr>
            <w:tcW w:w="3732" w:type="dxa"/>
            <w:vAlign w:val="bottom"/>
          </w:tcPr>
          <w:p w14:paraId="5BB0B245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14:paraId="24B3EDA4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5B07316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7D3BE9E8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E895E17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6EB9F73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632C60FC" w14:textId="77777777" w:rsidTr="0099502B">
        <w:tc>
          <w:tcPr>
            <w:tcW w:w="3732" w:type="dxa"/>
            <w:vAlign w:val="bottom"/>
          </w:tcPr>
          <w:p w14:paraId="6372D609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14:paraId="478A0ACF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5CD847D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0860685C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59046B1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AF4FA20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09950E3D" w14:textId="77777777" w:rsidTr="0099502B">
        <w:tc>
          <w:tcPr>
            <w:tcW w:w="3732" w:type="dxa"/>
            <w:vAlign w:val="bottom"/>
          </w:tcPr>
          <w:p w14:paraId="389188B3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14:paraId="42361D1C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1078C18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09965528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74D8A3D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4BD3488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4F69E47E" w14:textId="77777777" w:rsidTr="0099502B">
        <w:tc>
          <w:tcPr>
            <w:tcW w:w="3732" w:type="dxa"/>
            <w:vAlign w:val="bottom"/>
          </w:tcPr>
          <w:p w14:paraId="365002EB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14:paraId="368CB329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4EC1F1CD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01663160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4880D291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111AE257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6A74365D" w14:textId="77777777" w:rsidTr="0099502B">
        <w:tc>
          <w:tcPr>
            <w:tcW w:w="3732" w:type="dxa"/>
            <w:vAlign w:val="bottom"/>
          </w:tcPr>
          <w:p w14:paraId="2C6F9B27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14:paraId="509FF7CA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3F1EB4F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2DCF0E5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411247B3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55574F1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290A3515" w14:textId="77777777" w:rsidTr="0099502B">
        <w:tc>
          <w:tcPr>
            <w:tcW w:w="3732" w:type="dxa"/>
            <w:vAlign w:val="bottom"/>
          </w:tcPr>
          <w:p w14:paraId="07566E85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สยามเทคนิค ไมโครไพลน์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19DAAAE7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4DB1770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41F1462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75DAE46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F36F86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45557715" w14:textId="77777777" w:rsidTr="0099502B">
        <w:tc>
          <w:tcPr>
            <w:tcW w:w="3732" w:type="dxa"/>
            <w:vAlign w:val="bottom"/>
          </w:tcPr>
          <w:p w14:paraId="07A33276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14:paraId="1AD38574" w14:textId="77777777" w:rsidR="0038178F" w:rsidRPr="007A55A1" w:rsidRDefault="0038178F" w:rsidP="0038178F">
            <w:pPr>
              <w:jc w:val="center"/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FB3698A" w14:textId="77777777" w:rsidR="0038178F" w:rsidRPr="007A55A1" w:rsidRDefault="0038178F" w:rsidP="0038178F"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0E4A806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F0EE6AA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9B3E498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7A55A1" w14:paraId="1EC67958" w14:textId="77777777" w:rsidTr="0099502B">
        <w:tc>
          <w:tcPr>
            <w:tcW w:w="3732" w:type="dxa"/>
            <w:vAlign w:val="bottom"/>
          </w:tcPr>
          <w:p w14:paraId="7AC62EA0" w14:textId="77777777" w:rsidR="0038178F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14:paraId="1FF7B3B4" w14:textId="77777777" w:rsidR="0038178F" w:rsidRPr="007A55A1" w:rsidRDefault="0038178F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CB5B25D" w14:textId="77777777" w:rsidR="0038178F" w:rsidRPr="007A55A1" w:rsidRDefault="0038178F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14:paraId="61889FE8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14:paraId="516B6684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14:paraId="2048AAA0" w14:textId="77777777" w:rsidR="0038178F" w:rsidRPr="007A55A1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</w:tr>
    </w:tbl>
    <w:p w14:paraId="45AEA493" w14:textId="77777777" w:rsidR="00A41D83" w:rsidRPr="007A55A1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A55A1">
        <w:rPr>
          <w:rFonts w:ascii="Angsana New" w:hAnsi="Angsana New" w:hint="cs"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57EC73F7" w14:textId="77777777" w:rsidR="00A41D83" w:rsidRPr="007A55A1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529BF65" w14:textId="77777777" w:rsidR="00880884" w:rsidRPr="007A55A1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7A55A1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14:paraId="4DA05869" w14:textId="77777777" w:rsidR="00826A2D" w:rsidRPr="007A55A1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7A55A1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A55A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7A55A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7A55A1">
        <w:rPr>
          <w:rFonts w:ascii="Angsana New" w:hAnsi="Angsana New"/>
          <w:spacing w:val="-6"/>
          <w:sz w:val="30"/>
          <w:szCs w:val="30"/>
          <w:cs/>
        </w:rPr>
        <w:br/>
      </w:r>
      <w:r w:rsidRPr="007A55A1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7A55A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7A55A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7A55A1">
        <w:rPr>
          <w:rFonts w:ascii="Angsana New" w:hAnsi="Angsana New"/>
          <w:spacing w:val="-6"/>
          <w:sz w:val="30"/>
          <w:szCs w:val="30"/>
          <w:cs/>
        </w:rPr>
        <w:br/>
      </w:r>
      <w:r w:rsidRPr="007A55A1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7A55A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7A55A1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14:paraId="1B6CA25E" w14:textId="77777777" w:rsidR="00880884" w:rsidRPr="007A55A1" w:rsidRDefault="00826A2D" w:rsidP="00576908">
      <w:pPr>
        <w:spacing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7A55A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0884" w:rsidRPr="007A55A1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319DAB0B" w14:textId="77777777" w:rsidR="00206426" w:rsidRPr="007A55A1" w:rsidRDefault="00206426" w:rsidP="00576908">
      <w:pPr>
        <w:spacing w:line="320" w:lineRule="exact"/>
        <w:ind w:left="634" w:hanging="634"/>
        <w:rPr>
          <w:rFonts w:cstheme="majorBidi"/>
        </w:rPr>
      </w:pPr>
    </w:p>
    <w:p w14:paraId="08B795FF" w14:textId="77777777" w:rsidR="00A552BC" w:rsidRPr="007A55A1" w:rsidRDefault="00A552BC" w:rsidP="0057690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55A1">
        <w:rPr>
          <w:b/>
          <w:bCs/>
          <w:szCs w:val="30"/>
          <w:cs/>
        </w:rPr>
        <w:t>นโยบายการบัญชีที่สำคัญ</w:t>
      </w:r>
      <w:r w:rsidRPr="007A55A1">
        <w:rPr>
          <w:b/>
          <w:bCs/>
          <w:cs/>
        </w:rPr>
        <w:t xml:space="preserve">    </w:t>
      </w:r>
    </w:p>
    <w:p w14:paraId="060218AE" w14:textId="77777777" w:rsidR="00FA1650" w:rsidRDefault="0003768A" w:rsidP="00576908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7A55A1">
        <w:rPr>
          <w:rFonts w:ascii="Angsana New" w:hAnsi="Angsana New"/>
          <w:sz w:val="30"/>
          <w:szCs w:val="30"/>
        </w:rPr>
        <w:t>31</w:t>
      </w:r>
      <w:r w:rsidRPr="007A55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7A55A1">
        <w:rPr>
          <w:rFonts w:ascii="Angsana New" w:hAnsi="Angsana New"/>
          <w:sz w:val="30"/>
          <w:szCs w:val="30"/>
        </w:rPr>
        <w:t>2565</w:t>
      </w:r>
    </w:p>
    <w:p w14:paraId="206E267A" w14:textId="77777777" w:rsidR="00576908" w:rsidRPr="007A55A1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7971CD" w14:textId="77777777" w:rsidR="00456F4F" w:rsidRPr="007A55A1" w:rsidRDefault="00456F4F" w:rsidP="0057690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7A55A1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630F8DDA" w14:textId="77777777" w:rsidR="00FF43AB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55A1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7A55A1">
        <w:rPr>
          <w:rFonts w:ascii="Angsana New" w:hAnsi="Angsana New"/>
          <w:b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55A1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55A1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64270FE" w14:textId="77777777" w:rsidR="00576908" w:rsidRDefault="00576908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D5AB36E" w14:textId="77777777" w:rsidR="00576908" w:rsidRDefault="00576908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6DFD1F95" w14:textId="77777777" w:rsidR="00576908" w:rsidRDefault="00576908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110D54CE" w14:textId="77777777" w:rsidR="00576908" w:rsidRDefault="00576908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9FF569E" w14:textId="77777777" w:rsidR="00576908" w:rsidRDefault="00576908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3CECBDD6" w14:textId="77777777" w:rsidR="00576908" w:rsidRDefault="00576908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45610E12" w14:textId="77777777" w:rsidR="00576908" w:rsidRPr="007A55A1" w:rsidRDefault="00576908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66C1CFDD" w14:textId="77777777" w:rsidR="000E1547" w:rsidRPr="007A55A1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10"/>
          <w:szCs w:val="10"/>
          <w:lang w:bidi="th-TH"/>
        </w:rPr>
      </w:pPr>
    </w:p>
    <w:p w14:paraId="3450522A" w14:textId="77777777" w:rsidR="00C67B95" w:rsidRPr="007A55A1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7A55A1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7A55A1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7A55A1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7A55A1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7A55A1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7A55A1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7A55A1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7A55A1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840" w:type="dxa"/>
        <w:tblInd w:w="392" w:type="dxa"/>
        <w:tblLook w:val="01E0" w:firstRow="1" w:lastRow="1" w:firstColumn="1" w:lastColumn="1" w:noHBand="0" w:noVBand="0"/>
      </w:tblPr>
      <w:tblGrid>
        <w:gridCol w:w="3946"/>
        <w:gridCol w:w="2132"/>
        <w:gridCol w:w="3762"/>
      </w:tblGrid>
      <w:tr w:rsidR="0031137A" w:rsidRPr="007A55A1" w14:paraId="0877B313" w14:textId="77777777" w:rsidTr="00167112">
        <w:trPr>
          <w:tblHeader/>
        </w:trPr>
        <w:tc>
          <w:tcPr>
            <w:tcW w:w="3946" w:type="dxa"/>
          </w:tcPr>
          <w:p w14:paraId="086CD8EC" w14:textId="77777777" w:rsidR="00C2772D" w:rsidRPr="007A55A1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32" w:type="dxa"/>
          </w:tcPr>
          <w:p w14:paraId="52CA8A09" w14:textId="77777777" w:rsidR="00C2772D" w:rsidRPr="007A55A1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14:paraId="3F1E4CDE" w14:textId="77777777" w:rsidR="00C2772D" w:rsidRPr="007A55A1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7A55A1" w14:paraId="6C0E4FF5" w14:textId="77777777" w:rsidTr="00167112">
        <w:tc>
          <w:tcPr>
            <w:tcW w:w="3946" w:type="dxa"/>
          </w:tcPr>
          <w:p w14:paraId="731D8BE2" w14:textId="77777777" w:rsidR="003120EB" w:rsidRPr="007A55A1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14:paraId="4F8C4ED8" w14:textId="77777777" w:rsidR="003120EB" w:rsidRPr="007A55A1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4B9841E" w14:textId="77777777" w:rsidR="003120EB" w:rsidRPr="007A55A1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7A55A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7A55A1" w14:paraId="524E76A0" w14:textId="77777777" w:rsidTr="00167112">
        <w:tc>
          <w:tcPr>
            <w:tcW w:w="3946" w:type="dxa"/>
          </w:tcPr>
          <w:p w14:paraId="7C1E5AC5" w14:textId="77777777" w:rsidR="003120EB" w:rsidRPr="007A55A1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14:paraId="338D1FA5" w14:textId="77777777" w:rsidR="003120EB" w:rsidRPr="007A55A1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4803BBF5" w14:textId="77777777" w:rsidR="00CE1A7F" w:rsidRPr="007A55A1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7A55A1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7A55A1" w14:paraId="5F931BA7" w14:textId="77777777" w:rsidTr="00167112">
        <w:tc>
          <w:tcPr>
            <w:tcW w:w="3946" w:type="dxa"/>
          </w:tcPr>
          <w:p w14:paraId="2729C30D" w14:textId="77777777" w:rsidR="000E1547" w:rsidRPr="007A55A1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14:paraId="082C84EB" w14:textId="77777777" w:rsidR="000E1547" w:rsidRPr="007A55A1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EF3F1E1" w14:textId="77777777" w:rsidR="000E1547" w:rsidRPr="007A55A1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7A55A1" w14:paraId="52BD0222" w14:textId="77777777" w:rsidTr="00167112">
        <w:tc>
          <w:tcPr>
            <w:tcW w:w="3946" w:type="dxa"/>
          </w:tcPr>
          <w:p w14:paraId="2998CA7C" w14:textId="77777777" w:rsidR="00D50EFC" w:rsidRPr="007A55A1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14:paraId="659CB157" w14:textId="77777777" w:rsidR="00D50EFC" w:rsidRPr="007A55A1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14:paraId="474C3C95" w14:textId="77777777" w:rsidR="00CE1A7F" w:rsidRPr="007A55A1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7A55A1" w14:paraId="02AADD64" w14:textId="77777777" w:rsidTr="00167112">
        <w:tc>
          <w:tcPr>
            <w:tcW w:w="3946" w:type="dxa"/>
          </w:tcPr>
          <w:p w14:paraId="3807C2AB" w14:textId="77777777" w:rsidR="003120EB" w:rsidRPr="007A55A1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14:paraId="1CC3FEAD" w14:textId="77777777" w:rsidR="003120EB" w:rsidRPr="007A55A1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60E038C" w14:textId="77777777" w:rsidR="003120EB" w:rsidRPr="007A55A1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7A55A1" w14:paraId="3C086986" w14:textId="77777777" w:rsidTr="00167112">
        <w:tc>
          <w:tcPr>
            <w:tcW w:w="3946" w:type="dxa"/>
          </w:tcPr>
          <w:p w14:paraId="6FFBFC66" w14:textId="77777777" w:rsidR="003120EB" w:rsidRPr="007A55A1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7A55A1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7A55A1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14:paraId="310EC24E" w14:textId="77777777" w:rsidR="003120EB" w:rsidRPr="007A55A1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E40EE73" w14:textId="77777777" w:rsidR="003120EB" w:rsidRPr="007A55A1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7A55A1" w14:paraId="5E5C13CC" w14:textId="77777777" w:rsidTr="00167112">
        <w:trPr>
          <w:trHeight w:val="413"/>
        </w:trPr>
        <w:tc>
          <w:tcPr>
            <w:tcW w:w="3946" w:type="dxa"/>
          </w:tcPr>
          <w:p w14:paraId="29C518EA" w14:textId="77777777" w:rsidR="003120EB" w:rsidRPr="007A55A1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14:paraId="09599DAE" w14:textId="77777777" w:rsidR="003120EB" w:rsidRPr="007A55A1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14:paraId="4E02D96D" w14:textId="77777777" w:rsidR="003120EB" w:rsidRPr="007A55A1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0C66B4" w:rsidRPr="007A55A1" w14:paraId="440974C8" w14:textId="77777777" w:rsidTr="00167112">
        <w:trPr>
          <w:trHeight w:val="413"/>
        </w:trPr>
        <w:tc>
          <w:tcPr>
            <w:tcW w:w="3946" w:type="dxa"/>
          </w:tcPr>
          <w:p w14:paraId="0D7053DA" w14:textId="77777777" w:rsidR="000C66B4" w:rsidRPr="007A55A1" w:rsidRDefault="000C66B4" w:rsidP="000C66B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มงคลเสริมกิจ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94D8466" w14:textId="77777777" w:rsidR="000C66B4" w:rsidRPr="007A55A1" w:rsidRDefault="000C66B4" w:rsidP="000C66B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DDD0B5B" w14:textId="77777777" w:rsidR="000C66B4" w:rsidRPr="007A55A1" w:rsidRDefault="000C66B4" w:rsidP="000C66B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0C66B4" w:rsidRPr="007A55A1" w14:paraId="06FC136C" w14:textId="77777777" w:rsidTr="00167112">
        <w:trPr>
          <w:trHeight w:val="413"/>
        </w:trPr>
        <w:tc>
          <w:tcPr>
            <w:tcW w:w="3946" w:type="dxa"/>
          </w:tcPr>
          <w:p w14:paraId="39D1E483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14:paraId="443856D9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406893D4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1B08795B" w14:textId="77777777" w:rsidTr="00167112">
        <w:trPr>
          <w:trHeight w:val="413"/>
        </w:trPr>
        <w:tc>
          <w:tcPr>
            <w:tcW w:w="3946" w:type="dxa"/>
          </w:tcPr>
          <w:p w14:paraId="0F81BCD3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(สระบุรี)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F35B308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4A222594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45ED8BEE" w14:textId="77777777" w:rsidTr="00167112">
        <w:trPr>
          <w:trHeight w:val="413"/>
        </w:trPr>
        <w:tc>
          <w:tcPr>
            <w:tcW w:w="3946" w:type="dxa"/>
          </w:tcPr>
          <w:p w14:paraId="2F2462B0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(สุโขทัย)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1EAD07B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484CD0A8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3AA55FE2" w14:textId="77777777" w:rsidTr="00167112">
        <w:trPr>
          <w:trHeight w:val="413"/>
        </w:trPr>
        <w:tc>
          <w:tcPr>
            <w:tcW w:w="3946" w:type="dxa"/>
          </w:tcPr>
          <w:p w14:paraId="451E0D91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(บุรีรัมย์)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CFB40EE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DF6A85A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6F51A021" w14:textId="77777777" w:rsidTr="00167112">
        <w:trPr>
          <w:trHeight w:val="413"/>
        </w:trPr>
        <w:tc>
          <w:tcPr>
            <w:tcW w:w="3946" w:type="dxa"/>
          </w:tcPr>
          <w:p w14:paraId="755C3D1C" w14:textId="77777777" w:rsidR="000C66B4" w:rsidRPr="007A55A1" w:rsidRDefault="000C66B4" w:rsidP="0016711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(อุบลราชธานี)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6EA15D78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F8BC000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2E8BE701" w14:textId="77777777" w:rsidTr="00167112">
        <w:trPr>
          <w:trHeight w:val="413"/>
        </w:trPr>
        <w:tc>
          <w:tcPr>
            <w:tcW w:w="3946" w:type="dxa"/>
          </w:tcPr>
          <w:p w14:paraId="297913EA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(ขอนแก่น)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4FDD0A6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83A4593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438DD3F7" w14:textId="77777777" w:rsidTr="00167112">
        <w:trPr>
          <w:trHeight w:val="413"/>
        </w:trPr>
        <w:tc>
          <w:tcPr>
            <w:tcW w:w="3946" w:type="dxa"/>
          </w:tcPr>
          <w:p w14:paraId="4829D998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(ลำพูน)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88D79F5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68C6866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3B91C7BE" w14:textId="77777777" w:rsidTr="00167112">
        <w:trPr>
          <w:trHeight w:val="413"/>
        </w:trPr>
        <w:tc>
          <w:tcPr>
            <w:tcW w:w="3946" w:type="dxa"/>
          </w:tcPr>
          <w:p w14:paraId="33098C70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 ไมโครไพล์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105D7923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CFCDC06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715B5895" w14:textId="77777777" w:rsidTr="00167112">
        <w:trPr>
          <w:trHeight w:val="413"/>
        </w:trPr>
        <w:tc>
          <w:tcPr>
            <w:tcW w:w="3946" w:type="dxa"/>
          </w:tcPr>
          <w:p w14:paraId="62A89DB6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(นครราชสีมา)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9B73936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051AD49E" w14:textId="77777777" w:rsidR="000C66B4" w:rsidRPr="007A55A1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1B0AA4D7" w14:textId="77777777" w:rsidTr="00167112">
        <w:trPr>
          <w:trHeight w:val="413"/>
        </w:trPr>
        <w:tc>
          <w:tcPr>
            <w:tcW w:w="3946" w:type="dxa"/>
          </w:tcPr>
          <w:p w14:paraId="58624C41" w14:textId="77777777" w:rsidR="000C66B4" w:rsidRPr="007A55A1" w:rsidRDefault="000C66B4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4E144AD4" w14:textId="77777777" w:rsidR="000C66B4" w:rsidRPr="007A55A1" w:rsidRDefault="000C66B4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7B879276" w14:textId="77777777" w:rsidR="000C66B4" w:rsidRPr="007A55A1" w:rsidRDefault="000C66B4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7A55A1" w14:paraId="6574E5F8" w14:textId="77777777" w:rsidTr="00167112">
        <w:trPr>
          <w:trHeight w:val="413"/>
        </w:trPr>
        <w:tc>
          <w:tcPr>
            <w:tcW w:w="3946" w:type="dxa"/>
          </w:tcPr>
          <w:p w14:paraId="02629C35" w14:textId="77777777" w:rsidR="000C66B4" w:rsidRPr="007A55A1" w:rsidRDefault="000C66B4" w:rsidP="00466EC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2" w:type="dxa"/>
          </w:tcPr>
          <w:p w14:paraId="1C0F5767" w14:textId="77777777" w:rsidR="000C66B4" w:rsidRPr="007A55A1" w:rsidRDefault="000C66B4" w:rsidP="00466EC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62" w:type="dxa"/>
          </w:tcPr>
          <w:p w14:paraId="1398BC1A" w14:textId="77777777" w:rsidR="000C66B4" w:rsidRPr="007A55A1" w:rsidRDefault="000C66B4" w:rsidP="00466EC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</w:tr>
    </w:tbl>
    <w:p w14:paraId="50A74198" w14:textId="77777777" w:rsidR="000E1547" w:rsidRPr="007A55A1" w:rsidRDefault="000E1547" w:rsidP="003D1086">
      <w:pPr>
        <w:ind w:left="540"/>
        <w:jc w:val="both"/>
        <w:rPr>
          <w:rFonts w:ascii="Angsana New" w:hAnsi="Angsana New"/>
          <w:b/>
        </w:rPr>
      </w:pPr>
    </w:p>
    <w:p w14:paraId="3B8C50A4" w14:textId="77777777" w:rsidR="004F45B2" w:rsidRPr="007A55A1" w:rsidRDefault="004F45B2" w:rsidP="003D1086">
      <w:pPr>
        <w:ind w:left="540"/>
        <w:jc w:val="both"/>
        <w:rPr>
          <w:rFonts w:ascii="Angsana New" w:hAnsi="Angsana New"/>
          <w:b/>
        </w:rPr>
      </w:pPr>
    </w:p>
    <w:p w14:paraId="10FE770D" w14:textId="77777777" w:rsidR="004F45B2" w:rsidRDefault="004F45B2" w:rsidP="003D1086">
      <w:pPr>
        <w:ind w:left="540"/>
        <w:jc w:val="both"/>
        <w:rPr>
          <w:rFonts w:ascii="Angsana New" w:hAnsi="Angsana New"/>
          <w:b/>
        </w:rPr>
      </w:pPr>
    </w:p>
    <w:p w14:paraId="0D29EE8A" w14:textId="77777777" w:rsidR="000D2FEF" w:rsidRPr="007A55A1" w:rsidRDefault="000D2FEF" w:rsidP="003D1086">
      <w:pPr>
        <w:ind w:left="540"/>
        <w:jc w:val="both"/>
        <w:rPr>
          <w:rFonts w:ascii="Angsana New" w:hAnsi="Angsana New"/>
          <w:b/>
        </w:rPr>
      </w:pPr>
    </w:p>
    <w:p w14:paraId="1C073DB1" w14:textId="77777777" w:rsidR="003D1086" w:rsidRPr="007A55A1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7A55A1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31137A" w:rsidRPr="007A55A1" w14:paraId="50449FE7" w14:textId="77777777" w:rsidTr="003D1086">
        <w:trPr>
          <w:trHeight w:val="20"/>
          <w:tblHeader/>
        </w:trPr>
        <w:tc>
          <w:tcPr>
            <w:tcW w:w="3420" w:type="dxa"/>
          </w:tcPr>
          <w:p w14:paraId="5CD66E04" w14:textId="77777777" w:rsidR="003D1086" w:rsidRPr="007A55A1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29476A91" w14:textId="77777777" w:rsidR="003D1086" w:rsidRPr="007A55A1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33D011B8" w14:textId="77777777" w:rsidR="003D1086" w:rsidRPr="007A55A1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7A55A1" w14:paraId="5DB10332" w14:textId="77777777" w:rsidTr="003D1086">
        <w:trPr>
          <w:trHeight w:val="20"/>
        </w:trPr>
        <w:tc>
          <w:tcPr>
            <w:tcW w:w="3420" w:type="dxa"/>
          </w:tcPr>
          <w:p w14:paraId="73B73582" w14:textId="77777777" w:rsidR="003D1086" w:rsidRPr="007A55A1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568CBF33" w14:textId="77777777" w:rsidR="003D1086" w:rsidRPr="007A55A1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708FF4D8" w14:textId="77777777" w:rsidR="003D1086" w:rsidRPr="007A55A1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7A55A1" w14:paraId="2C1FAE50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AD47166" w14:textId="77777777" w:rsidR="003D1086" w:rsidRPr="007A55A1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730F46E5" w14:textId="77777777" w:rsidR="003D1086" w:rsidRPr="007A55A1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4161F" w:rsidRPr="007A55A1" w14:paraId="7AE0DC3B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566EF4EC" w14:textId="77777777" w:rsidR="00B4161F" w:rsidRPr="007A55A1" w:rsidRDefault="00B4161F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14:paraId="79B6F4F9" w14:textId="77777777" w:rsidR="00B4161F" w:rsidRPr="007A55A1" w:rsidRDefault="00B4161F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7A55A1" w14:paraId="4A1C328F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1F6DB34E" w14:textId="77777777" w:rsidR="005D787C" w:rsidRPr="007A55A1" w:rsidRDefault="005D787C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14:paraId="4E847227" w14:textId="77777777" w:rsidR="005D787C" w:rsidRPr="007A55A1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7A55A1" w14:paraId="4CFBA4AC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36CC8379" w14:textId="77777777" w:rsidR="003D1086" w:rsidRPr="007A55A1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5EDC8588" w14:textId="77777777" w:rsidR="003D1086" w:rsidRPr="007A55A1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7A55A1" w14:paraId="1BC35303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CE93465" w14:textId="77777777" w:rsidR="00EC0041" w:rsidRPr="007A55A1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498C05B2" w14:textId="77777777" w:rsidR="00EC0041" w:rsidRPr="007A55A1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7A55A1" w14:paraId="62CAECF4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2F54494C" w14:textId="77777777" w:rsidR="005D787C" w:rsidRPr="007A55A1" w:rsidRDefault="005D787C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580" w:type="dxa"/>
          </w:tcPr>
          <w:p w14:paraId="4F8CACB8" w14:textId="77777777" w:rsidR="005D787C" w:rsidRPr="007A55A1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1DF12BE0" w14:textId="77777777" w:rsidR="00E51A6F" w:rsidRPr="007A55A1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82D050B" w14:textId="77777777" w:rsidR="00114872" w:rsidRPr="007A55A1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7A55A1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7A55A1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7A55A1">
        <w:rPr>
          <w:rFonts w:ascii="Angsana New" w:hAnsi="Angsana New"/>
          <w:b/>
          <w:sz w:val="30"/>
          <w:szCs w:val="30"/>
          <w:cs/>
        </w:rPr>
        <w:t>สำหรับ</w:t>
      </w:r>
      <w:r w:rsidR="00AD7D9E" w:rsidRPr="007A55A1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7A55A1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7A55A1">
        <w:rPr>
          <w:rFonts w:ascii="Angsana New" w:hAnsi="Angsana New"/>
          <w:b/>
          <w:sz w:val="30"/>
          <w:szCs w:val="30"/>
          <w:cs/>
        </w:rPr>
        <w:t xml:space="preserve">่ </w:t>
      </w:r>
      <w:r w:rsidR="000B6CA2" w:rsidRPr="007A55A1">
        <w:rPr>
          <w:rFonts w:ascii="Angsana New" w:hAnsi="Angsana New"/>
          <w:bCs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b/>
          <w:sz w:val="30"/>
          <w:szCs w:val="30"/>
          <w:cs/>
        </w:rPr>
        <w:t>มีนาคม</w:t>
      </w:r>
      <w:r w:rsidR="000B6CA2" w:rsidRPr="007A55A1">
        <w:rPr>
          <w:rFonts w:ascii="Angsana New" w:hAnsi="Angsana New"/>
          <w:bCs/>
          <w:sz w:val="30"/>
          <w:szCs w:val="30"/>
          <w:cs/>
        </w:rPr>
        <w:t xml:space="preserve"> </w:t>
      </w:r>
      <w:r w:rsidR="000B6CA2" w:rsidRPr="007A55A1">
        <w:rPr>
          <w:rFonts w:ascii="Angsana New" w:hAnsi="Angsana New"/>
          <w:bCs/>
          <w:sz w:val="30"/>
          <w:szCs w:val="30"/>
        </w:rPr>
        <w:t>2566</w:t>
      </w:r>
      <w:r w:rsidR="00D06B6A" w:rsidRPr="007A55A1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7A55A1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6375D" w:rsidRPr="007A55A1" w14:paraId="0ACCC8B0" w14:textId="77777777" w:rsidTr="00402DC2">
        <w:trPr>
          <w:tblHeader/>
        </w:trPr>
        <w:tc>
          <w:tcPr>
            <w:tcW w:w="3780" w:type="dxa"/>
          </w:tcPr>
          <w:p w14:paraId="02275A94" w14:textId="77777777" w:rsidR="0046375D" w:rsidRPr="007A55A1" w:rsidRDefault="0046375D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CAA29A" w14:textId="77777777" w:rsidR="0046375D" w:rsidRPr="007A55A1" w:rsidRDefault="00695D5A" w:rsidP="00E77510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       </w:t>
            </w:r>
            <w:r w:rsidR="000B6CA2"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                    </w:t>
            </w:r>
            <w:r w:rsidR="0046375D"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E77510"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="000B6CA2"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0B6CA2" w:rsidRPr="007A55A1" w14:paraId="6AF3EF3E" w14:textId="77777777" w:rsidTr="009A088C">
        <w:trPr>
          <w:tblHeader/>
        </w:trPr>
        <w:tc>
          <w:tcPr>
            <w:tcW w:w="3780" w:type="dxa"/>
          </w:tcPr>
          <w:p w14:paraId="6D3BD124" w14:textId="77777777" w:rsidR="000B6CA2" w:rsidRPr="007A55A1" w:rsidRDefault="000B6CA2" w:rsidP="000B6C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AD33DAD" w14:textId="77777777" w:rsidR="000B6CA2" w:rsidRPr="007A55A1" w:rsidRDefault="00D87136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04F1E966" w14:textId="77777777" w:rsidR="000B6CA2" w:rsidRPr="007A55A1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F938F79" w14:textId="77777777" w:rsidR="000B6CA2" w:rsidRPr="007A55A1" w:rsidRDefault="00D87136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</w:tr>
      <w:tr w:rsidR="000B6CA2" w:rsidRPr="007A55A1" w14:paraId="519B6960" w14:textId="77777777" w:rsidTr="00A41D83">
        <w:trPr>
          <w:tblHeader/>
        </w:trPr>
        <w:tc>
          <w:tcPr>
            <w:tcW w:w="3780" w:type="dxa"/>
          </w:tcPr>
          <w:p w14:paraId="2B2E1902" w14:textId="77777777" w:rsidR="000B6CA2" w:rsidRPr="007A55A1" w:rsidRDefault="000B6CA2" w:rsidP="000B6CA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2822264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56E26CC" w14:textId="77777777" w:rsidR="000B6CA2" w:rsidRPr="007A55A1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DD36376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0B6CA2" w:rsidRPr="007A55A1" w14:paraId="2E8A2275" w14:textId="77777777" w:rsidTr="00EC3890">
        <w:trPr>
          <w:tblHeader/>
        </w:trPr>
        <w:tc>
          <w:tcPr>
            <w:tcW w:w="3780" w:type="dxa"/>
          </w:tcPr>
          <w:p w14:paraId="52267AF7" w14:textId="77777777" w:rsidR="000B6CA2" w:rsidRPr="007A55A1" w:rsidRDefault="000B6CA2" w:rsidP="000B6CA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29482F92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5155C5B6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628EB081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7163974" w14:textId="77777777" w:rsidR="000B6CA2" w:rsidRPr="007A55A1" w:rsidRDefault="000B6CA2" w:rsidP="000B6C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AA6E2E5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7F5B372A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604D80" w14:textId="77777777" w:rsidR="000B6CA2" w:rsidRPr="007A55A1" w:rsidRDefault="000B6CA2" w:rsidP="000B6CA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31137A" w:rsidRPr="007A55A1" w14:paraId="7062B3EB" w14:textId="77777777" w:rsidTr="0054725B">
        <w:trPr>
          <w:tblHeader/>
        </w:trPr>
        <w:tc>
          <w:tcPr>
            <w:tcW w:w="3780" w:type="dxa"/>
          </w:tcPr>
          <w:p w14:paraId="0458BF1F" w14:textId="77777777" w:rsidR="007E0AE1" w:rsidRPr="007A55A1" w:rsidRDefault="007E0AE1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BA8A8DB" w14:textId="77777777" w:rsidR="007E0AE1" w:rsidRPr="007A55A1" w:rsidRDefault="007E0AE1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A55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7A55A1" w14:paraId="66C8C1BB" w14:textId="77777777" w:rsidTr="00EC3890">
        <w:trPr>
          <w:cantSplit/>
        </w:trPr>
        <w:tc>
          <w:tcPr>
            <w:tcW w:w="3780" w:type="dxa"/>
          </w:tcPr>
          <w:p w14:paraId="159D40D3" w14:textId="77777777" w:rsidR="007E0AE1" w:rsidRPr="007A55A1" w:rsidRDefault="007E0AE1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4CCC9B45" w14:textId="77777777" w:rsidR="007E0AE1" w:rsidRPr="007A55A1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06D7DE1" w14:textId="77777777" w:rsidR="007E0AE1" w:rsidRPr="007A55A1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3831C71" w14:textId="77777777" w:rsidR="007E0AE1" w:rsidRPr="007A55A1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E716FC" w14:textId="77777777" w:rsidR="007E0AE1" w:rsidRPr="007A55A1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985A8" w14:textId="77777777" w:rsidR="007E0AE1" w:rsidRPr="007A55A1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6395C24" w14:textId="77777777" w:rsidR="007E0AE1" w:rsidRPr="007A55A1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90B050" w14:textId="77777777" w:rsidR="007E0AE1" w:rsidRPr="007A55A1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7A55A1" w14:paraId="42AB21EC" w14:textId="77777777" w:rsidTr="00EC3890">
        <w:trPr>
          <w:cantSplit/>
        </w:trPr>
        <w:tc>
          <w:tcPr>
            <w:tcW w:w="3780" w:type="dxa"/>
          </w:tcPr>
          <w:p w14:paraId="3EBD0684" w14:textId="77777777" w:rsidR="001C46F0" w:rsidRPr="007A55A1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74AFB8C9" w14:textId="77777777" w:rsidR="001C46F0" w:rsidRPr="007A55A1" w:rsidRDefault="00512F37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26,105</w:t>
            </w:r>
          </w:p>
        </w:tc>
        <w:tc>
          <w:tcPr>
            <w:tcW w:w="183" w:type="dxa"/>
          </w:tcPr>
          <w:p w14:paraId="1450F820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14B95E8" w14:textId="77777777" w:rsidR="001C46F0" w:rsidRPr="007A55A1" w:rsidRDefault="00E7751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24,353</w:t>
            </w:r>
          </w:p>
        </w:tc>
        <w:tc>
          <w:tcPr>
            <w:tcW w:w="180" w:type="dxa"/>
          </w:tcPr>
          <w:p w14:paraId="4BC29430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BC40B" w14:textId="77777777" w:rsidR="001C46F0" w:rsidRPr="007A55A1" w:rsidRDefault="00512F37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43,961</w:t>
            </w:r>
          </w:p>
        </w:tc>
        <w:tc>
          <w:tcPr>
            <w:tcW w:w="180" w:type="dxa"/>
          </w:tcPr>
          <w:p w14:paraId="785C8753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C0773D" w14:textId="77777777" w:rsidR="001C46F0" w:rsidRPr="007A55A1" w:rsidRDefault="00D87136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25,325</w:t>
            </w:r>
          </w:p>
        </w:tc>
      </w:tr>
      <w:tr w:rsidR="004F5E74" w:rsidRPr="007A55A1" w14:paraId="574CD266" w14:textId="77777777" w:rsidTr="00EC3890">
        <w:trPr>
          <w:cantSplit/>
        </w:trPr>
        <w:tc>
          <w:tcPr>
            <w:tcW w:w="3780" w:type="dxa"/>
          </w:tcPr>
          <w:p w14:paraId="3A412E81" w14:textId="77777777" w:rsidR="004F5E74" w:rsidRPr="007A55A1" w:rsidRDefault="004F5E7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71A1E78C" w14:textId="77777777" w:rsidR="004F5E74" w:rsidRPr="007A55A1" w:rsidRDefault="005D787C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14:paraId="6B3CDA25" w14:textId="77777777" w:rsidR="004F5E74" w:rsidRPr="007A55A1" w:rsidRDefault="004F5E7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889BA0D" w14:textId="77777777" w:rsidR="004F5E74" w:rsidRPr="007A55A1" w:rsidRDefault="005D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B33AE5" w14:textId="77777777" w:rsidR="004F5E74" w:rsidRPr="007A55A1" w:rsidRDefault="004F5E74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7498B" w14:textId="77777777" w:rsidR="004F5E74" w:rsidRPr="007A55A1" w:rsidRDefault="005D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47FD3821" w14:textId="77777777" w:rsidR="004F5E74" w:rsidRPr="007A55A1" w:rsidRDefault="004F5E7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85F33A3" w14:textId="77777777" w:rsidR="004F5E74" w:rsidRPr="007A55A1" w:rsidRDefault="005D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7136" w:rsidRPr="007A55A1" w14:paraId="0BDD952A" w14:textId="77777777" w:rsidTr="00EC3890">
        <w:trPr>
          <w:cantSplit/>
        </w:trPr>
        <w:tc>
          <w:tcPr>
            <w:tcW w:w="3780" w:type="dxa"/>
          </w:tcPr>
          <w:p w14:paraId="39307942" w14:textId="77777777" w:rsidR="00D87136" w:rsidRPr="007A55A1" w:rsidRDefault="00D87136" w:rsidP="00D8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13A8A987" w14:textId="77777777" w:rsidR="00D87136" w:rsidRPr="007A55A1" w:rsidRDefault="00512F37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8,620</w:t>
            </w:r>
          </w:p>
        </w:tc>
        <w:tc>
          <w:tcPr>
            <w:tcW w:w="183" w:type="dxa"/>
          </w:tcPr>
          <w:p w14:paraId="487C5DA2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620F587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4,306</w:t>
            </w:r>
          </w:p>
        </w:tc>
        <w:tc>
          <w:tcPr>
            <w:tcW w:w="180" w:type="dxa"/>
          </w:tcPr>
          <w:p w14:paraId="1978288B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B81093" w14:textId="77777777" w:rsidR="00D87136" w:rsidRPr="007A55A1" w:rsidRDefault="00512F37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8,620</w:t>
            </w:r>
          </w:p>
        </w:tc>
        <w:tc>
          <w:tcPr>
            <w:tcW w:w="180" w:type="dxa"/>
          </w:tcPr>
          <w:p w14:paraId="7D609417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1E3B80" w14:textId="77777777" w:rsidR="00D87136" w:rsidRPr="007A55A1" w:rsidRDefault="00D87136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4,306</w:t>
            </w:r>
          </w:p>
        </w:tc>
      </w:tr>
      <w:tr w:rsidR="00D87136" w:rsidRPr="007A55A1" w14:paraId="547B5D72" w14:textId="77777777" w:rsidTr="00EC3890">
        <w:trPr>
          <w:cantSplit/>
        </w:trPr>
        <w:tc>
          <w:tcPr>
            <w:tcW w:w="3780" w:type="dxa"/>
          </w:tcPr>
          <w:p w14:paraId="4EB022E1" w14:textId="77777777" w:rsidR="00D87136" w:rsidRPr="007A55A1" w:rsidRDefault="00D87136" w:rsidP="00D8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5636FB89" w14:textId="77777777" w:rsidR="00D87136" w:rsidRPr="007A55A1" w:rsidRDefault="00BA2EC8" w:rsidP="00D871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165CA2E5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AE1E2C9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46C630AE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466033" w14:textId="77777777" w:rsidR="00D87136" w:rsidRPr="007A55A1" w:rsidRDefault="00BA2EC8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72E547F6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06947D" w14:textId="77777777" w:rsidR="00D87136" w:rsidRPr="007A55A1" w:rsidRDefault="00D87136" w:rsidP="00D87136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</w:t>
            </w:r>
          </w:p>
        </w:tc>
      </w:tr>
      <w:tr w:rsidR="0031137A" w:rsidRPr="007A55A1" w14:paraId="53FCA0F3" w14:textId="77777777" w:rsidTr="00EC3890">
        <w:trPr>
          <w:cantSplit/>
        </w:trPr>
        <w:tc>
          <w:tcPr>
            <w:tcW w:w="3780" w:type="dxa"/>
          </w:tcPr>
          <w:p w14:paraId="31B90A01" w14:textId="77777777" w:rsidR="00512F37" w:rsidRPr="007A55A1" w:rsidRDefault="00512F37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C18535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520089C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8F73803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2CC84B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CD318" w14:textId="77777777" w:rsidR="001C46F0" w:rsidRPr="007A55A1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0AFE49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CA03B3" w14:textId="77777777" w:rsidR="001C46F0" w:rsidRPr="007A55A1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2C0BFC6D" w14:textId="77777777" w:rsidTr="00EC3890">
        <w:trPr>
          <w:cantSplit/>
        </w:trPr>
        <w:tc>
          <w:tcPr>
            <w:tcW w:w="3780" w:type="dxa"/>
          </w:tcPr>
          <w:p w14:paraId="1DB76997" w14:textId="77777777" w:rsidR="001C46F0" w:rsidRPr="007A55A1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05A7B22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A328072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0E767EFE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F28720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6C0F2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894FA87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5BD520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1137A" w:rsidRPr="007A55A1" w14:paraId="2E242894" w14:textId="77777777" w:rsidTr="00EC3890">
        <w:trPr>
          <w:cantSplit/>
        </w:trPr>
        <w:tc>
          <w:tcPr>
            <w:tcW w:w="3780" w:type="dxa"/>
          </w:tcPr>
          <w:p w14:paraId="62DFA63B" w14:textId="77777777" w:rsidR="001C46F0" w:rsidRPr="007A55A1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8F90DF6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59958C1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EEBB68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4FB6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6C52C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36EA79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CDF45C" w14:textId="77777777" w:rsidR="001C46F0" w:rsidRPr="007A55A1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2B7" w:rsidRPr="007A55A1" w14:paraId="5A47AADF" w14:textId="77777777" w:rsidTr="00E343EA">
        <w:trPr>
          <w:cantSplit/>
        </w:trPr>
        <w:tc>
          <w:tcPr>
            <w:tcW w:w="3780" w:type="dxa"/>
          </w:tcPr>
          <w:p w14:paraId="3C358BF9" w14:textId="77777777" w:rsidR="00AB42B7" w:rsidRPr="007A55A1" w:rsidRDefault="00AB42B7" w:rsidP="00AB4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6D479540" w14:textId="77777777" w:rsidR="00AB42B7" w:rsidRPr="007A55A1" w:rsidRDefault="006D4861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3" w:type="dxa"/>
          </w:tcPr>
          <w:p w14:paraId="6E35ACD6" w14:textId="77777777" w:rsidR="00AB42B7" w:rsidRPr="007A55A1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C347FDC" w14:textId="77777777" w:rsidR="00AB42B7" w:rsidRPr="007A55A1" w:rsidRDefault="00D87136" w:rsidP="00AB42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  <w:tc>
          <w:tcPr>
            <w:tcW w:w="180" w:type="dxa"/>
          </w:tcPr>
          <w:p w14:paraId="2519E6FA" w14:textId="77777777" w:rsidR="00AB42B7" w:rsidRPr="007A55A1" w:rsidRDefault="00AB42B7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EC64E" w14:textId="77777777" w:rsidR="00AB42B7" w:rsidRPr="007A55A1" w:rsidRDefault="006D4861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0" w:type="dxa"/>
          </w:tcPr>
          <w:p w14:paraId="4ACA9519" w14:textId="77777777" w:rsidR="00AB42B7" w:rsidRPr="007A55A1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C6B62C" w14:textId="77777777" w:rsidR="00AB42B7" w:rsidRPr="007A55A1" w:rsidRDefault="00D87136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</w:tr>
      <w:tr w:rsidR="00D87136" w:rsidRPr="007A55A1" w14:paraId="0F68BAFF" w14:textId="77777777" w:rsidTr="00424FB5">
        <w:trPr>
          <w:cantSplit/>
        </w:trPr>
        <w:tc>
          <w:tcPr>
            <w:tcW w:w="3780" w:type="dxa"/>
          </w:tcPr>
          <w:p w14:paraId="0A7314A4" w14:textId="77777777" w:rsidR="00D87136" w:rsidRPr="007A55A1" w:rsidRDefault="00D87136" w:rsidP="00D871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B9311" w14:textId="77777777" w:rsidR="00D87136" w:rsidRPr="007A55A1" w:rsidRDefault="006D4861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83" w:type="dxa"/>
          </w:tcPr>
          <w:p w14:paraId="1775FBEC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44E533E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0" w:type="dxa"/>
          </w:tcPr>
          <w:p w14:paraId="6BDC4870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3E57F" w14:textId="77777777" w:rsidR="00D87136" w:rsidRPr="007A55A1" w:rsidRDefault="006D4861" w:rsidP="00D871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80" w:type="dxa"/>
          </w:tcPr>
          <w:p w14:paraId="6818403B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50475" w14:textId="77777777" w:rsidR="00D87136" w:rsidRPr="007A55A1" w:rsidRDefault="00D87136" w:rsidP="00D871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</w:tr>
      <w:tr w:rsidR="00D87136" w:rsidRPr="007A55A1" w14:paraId="62F8B41E" w14:textId="77777777" w:rsidTr="00424FB5">
        <w:trPr>
          <w:cantSplit/>
        </w:trPr>
        <w:tc>
          <w:tcPr>
            <w:tcW w:w="3780" w:type="dxa"/>
          </w:tcPr>
          <w:p w14:paraId="3FDA8ED8" w14:textId="77777777" w:rsidR="00D87136" w:rsidRPr="007A55A1" w:rsidRDefault="00D87136" w:rsidP="00D871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A6D5E0" w14:textId="77777777" w:rsidR="00D87136" w:rsidRPr="007A55A1" w:rsidRDefault="006D4861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183" w:type="dxa"/>
          </w:tcPr>
          <w:p w14:paraId="2167D150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6D5A2DC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0" w:type="dxa"/>
          </w:tcPr>
          <w:p w14:paraId="6CD59F9F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597E76" w14:textId="77777777" w:rsidR="00D87136" w:rsidRPr="007A55A1" w:rsidRDefault="006D4861" w:rsidP="00D871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180" w:type="dxa"/>
          </w:tcPr>
          <w:p w14:paraId="36555DB1" w14:textId="77777777" w:rsidR="00D87136" w:rsidRPr="007A55A1" w:rsidRDefault="00D87136" w:rsidP="00D871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F82D91" w14:textId="77777777" w:rsidR="00D87136" w:rsidRPr="007A55A1" w:rsidRDefault="00D87136" w:rsidP="00D871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</w:tr>
    </w:tbl>
    <w:p w14:paraId="7A22D5AF" w14:textId="77777777" w:rsidR="00E44A1D" w:rsidRPr="007A55A1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256CA545" w14:textId="77777777" w:rsidR="00B82C31" w:rsidRPr="007A55A1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6433D2" w14:textId="77777777" w:rsidR="00576908" w:rsidRDefault="00576908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CC6B0" w14:textId="7524CC2A" w:rsidR="00B239EA" w:rsidRPr="007A55A1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7A55A1">
        <w:rPr>
          <w:rFonts w:ascii="Angsana New" w:hAnsi="Angsana New"/>
          <w:sz w:val="30"/>
          <w:szCs w:val="30"/>
        </w:rPr>
        <w:t>31</w:t>
      </w:r>
      <w:r w:rsidRPr="007A55A1">
        <w:rPr>
          <w:rFonts w:ascii="Angsana New" w:hAnsi="Angsana New"/>
          <w:sz w:val="30"/>
          <w:szCs w:val="30"/>
        </w:rPr>
        <w:t xml:space="preserve"> </w:t>
      </w:r>
      <w:r w:rsidR="00FB5EBA" w:rsidRPr="007A55A1">
        <w:rPr>
          <w:rFonts w:ascii="Angsana New" w:hAnsi="Angsana New" w:hint="cs"/>
          <w:sz w:val="30"/>
          <w:szCs w:val="30"/>
          <w:cs/>
        </w:rPr>
        <w:t>ธันวาคม</w:t>
      </w:r>
      <w:r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</w:rPr>
        <w:t>256</w:t>
      </w:r>
      <w:r w:rsidR="00B239EA" w:rsidRPr="007A55A1">
        <w:rPr>
          <w:rFonts w:ascii="Angsana New" w:hAnsi="Angsana New" w:hint="cs"/>
          <w:sz w:val="30"/>
          <w:szCs w:val="30"/>
          <w:cs/>
        </w:rPr>
        <w:t>5</w:t>
      </w:r>
      <w:r w:rsidR="00FB5EBA" w:rsidRPr="007A55A1">
        <w:rPr>
          <w:rFonts w:ascii="Angsana New" w:hAnsi="Angsana New"/>
          <w:sz w:val="30"/>
          <w:szCs w:val="30"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7A55A1" w14:paraId="39C39A1F" w14:textId="77777777" w:rsidTr="00F76FA5">
        <w:trPr>
          <w:tblHeader/>
        </w:trPr>
        <w:tc>
          <w:tcPr>
            <w:tcW w:w="3780" w:type="dxa"/>
          </w:tcPr>
          <w:p w14:paraId="0C3EFFC5" w14:textId="77777777" w:rsidR="00AB6137" w:rsidRPr="007A55A1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7E6D406" w14:textId="77777777" w:rsidR="00AB6137" w:rsidRPr="007A55A1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D60D182" w14:textId="77777777" w:rsidR="00AB6137" w:rsidRPr="007A55A1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6522E36" w14:textId="77777777" w:rsidR="00AB6137" w:rsidRPr="007A55A1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7A55A1" w14:paraId="760D23EC" w14:textId="77777777" w:rsidTr="00F76FA5">
        <w:trPr>
          <w:tblHeader/>
        </w:trPr>
        <w:tc>
          <w:tcPr>
            <w:tcW w:w="3780" w:type="dxa"/>
          </w:tcPr>
          <w:p w14:paraId="1FFC5C33" w14:textId="77777777" w:rsidR="00AB6137" w:rsidRPr="007A55A1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2F69C833" w14:textId="77777777" w:rsidR="00AB6137" w:rsidRPr="007A55A1" w:rsidRDefault="000B6C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B6137" w:rsidRPr="007A55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="00754E30"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512F37"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3" w:type="dxa"/>
          </w:tcPr>
          <w:p w14:paraId="083224CC" w14:textId="77777777" w:rsidR="00AB6137" w:rsidRPr="007A55A1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06BA588A" w14:textId="77777777" w:rsidR="00AB6137" w:rsidRPr="007A55A1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2F37"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5E362FA" w14:textId="77777777" w:rsidR="00AB6137" w:rsidRPr="007A55A1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F58D72D" w14:textId="77777777" w:rsidR="00AB6137" w:rsidRPr="007A55A1" w:rsidRDefault="000B6C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C0041" w:rsidRPr="007A55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512F37"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E43C8B1" w14:textId="77777777" w:rsidR="00AB6137" w:rsidRPr="007A55A1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9770524" w14:textId="77777777" w:rsidR="00AB6137" w:rsidRPr="007A55A1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512F37"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31137A" w:rsidRPr="007A55A1" w14:paraId="6C29A946" w14:textId="77777777" w:rsidTr="00B82C31">
        <w:trPr>
          <w:tblHeader/>
        </w:trPr>
        <w:tc>
          <w:tcPr>
            <w:tcW w:w="3780" w:type="dxa"/>
          </w:tcPr>
          <w:p w14:paraId="7127F983" w14:textId="77777777" w:rsidR="00A6590E" w:rsidRPr="007A55A1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259BFC45" w14:textId="77777777" w:rsidR="00A6590E" w:rsidRPr="007A55A1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A55A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7A55A1" w14:paraId="07AE0D67" w14:textId="77777777" w:rsidTr="00F76FA5">
        <w:trPr>
          <w:cantSplit/>
        </w:trPr>
        <w:tc>
          <w:tcPr>
            <w:tcW w:w="3780" w:type="dxa"/>
          </w:tcPr>
          <w:p w14:paraId="154FC3D7" w14:textId="77777777" w:rsidR="00ED78C4" w:rsidRPr="007A55A1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018C7AD" w14:textId="77777777" w:rsidR="00ED78C4" w:rsidRPr="007A55A1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41B11702" w14:textId="77777777" w:rsidR="00ED78C4" w:rsidRPr="007A55A1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1CC756D" w14:textId="77777777" w:rsidR="00ED78C4" w:rsidRPr="007A55A1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C1BE4C" w14:textId="77777777" w:rsidR="00ED78C4" w:rsidRPr="007A55A1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AE526F" w14:textId="77777777" w:rsidR="00ED78C4" w:rsidRPr="007A55A1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49D4A95" w14:textId="77777777" w:rsidR="00ED78C4" w:rsidRPr="007A55A1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43234E" w14:textId="77777777" w:rsidR="00ED78C4" w:rsidRPr="007A55A1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7A55A1" w14:paraId="52A8C2C2" w14:textId="77777777" w:rsidTr="004D2642">
        <w:trPr>
          <w:cantSplit/>
        </w:trPr>
        <w:tc>
          <w:tcPr>
            <w:tcW w:w="3780" w:type="dxa"/>
          </w:tcPr>
          <w:p w14:paraId="3B44E663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472B42" w14:textId="77777777" w:rsidR="00B934B7" w:rsidRPr="007A55A1" w:rsidRDefault="00512F3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/>
              </w:rPr>
              <w:t>27,933</w:t>
            </w:r>
          </w:p>
        </w:tc>
        <w:tc>
          <w:tcPr>
            <w:tcW w:w="183" w:type="dxa"/>
          </w:tcPr>
          <w:p w14:paraId="0E53697B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310259BE" w14:textId="77777777" w:rsidR="00B934B7" w:rsidRPr="007A55A1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/>
              </w:rPr>
              <w:t>44,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E1347D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239A17E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F545F3" w14:textId="77777777" w:rsidR="00B934B7" w:rsidRPr="007A55A1" w:rsidRDefault="00512F3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44,73</w:t>
            </w:r>
            <w:r w:rsidR="00E1347D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78959B0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4289AE" w14:textId="77777777" w:rsidR="00B934B7" w:rsidRPr="007A55A1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31137A" w:rsidRPr="007A55A1" w14:paraId="55023551" w14:textId="77777777" w:rsidTr="007579FC">
        <w:trPr>
          <w:cantSplit/>
          <w:trHeight w:hRule="exact" w:val="170"/>
        </w:trPr>
        <w:tc>
          <w:tcPr>
            <w:tcW w:w="3780" w:type="dxa"/>
          </w:tcPr>
          <w:p w14:paraId="2F44718E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C52FB2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AC3BB11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1EC81AC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377F20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14A7B8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73276C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BC0B1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39EA" w:rsidRPr="007A55A1" w14:paraId="5DBD3AD9" w14:textId="77777777" w:rsidTr="009B19F1">
        <w:trPr>
          <w:cantSplit/>
        </w:trPr>
        <w:tc>
          <w:tcPr>
            <w:tcW w:w="3780" w:type="dxa"/>
          </w:tcPr>
          <w:p w14:paraId="50C434AC" w14:textId="77777777" w:rsidR="00B239EA" w:rsidRPr="007A55A1" w:rsidRDefault="00B239E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22598EF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68B242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68B78FA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ACD0FA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A15EF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884945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6F8E92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39EA" w:rsidRPr="007A55A1" w14:paraId="1EBEA147" w14:textId="77777777" w:rsidTr="009B19F1">
        <w:trPr>
          <w:cantSplit/>
        </w:trPr>
        <w:tc>
          <w:tcPr>
            <w:tcW w:w="3780" w:type="dxa"/>
          </w:tcPr>
          <w:p w14:paraId="3F878AEF" w14:textId="77777777" w:rsidR="00B239EA" w:rsidRPr="007A55A1" w:rsidRDefault="00B239E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E9CACA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D158AAA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E756915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4D35DA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17C344" w14:textId="77777777" w:rsidR="00B239EA" w:rsidRPr="007A55A1" w:rsidRDefault="00512F37" w:rsidP="009B19F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4AABDB9" w14:textId="77777777" w:rsidR="00B239EA" w:rsidRPr="007A55A1" w:rsidRDefault="00B239EA" w:rsidP="009B19F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3D60FE" w14:textId="77777777" w:rsidR="00B239EA" w:rsidRPr="007A55A1" w:rsidRDefault="00B239EA" w:rsidP="009B19F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50</w:t>
            </w:r>
          </w:p>
        </w:tc>
      </w:tr>
      <w:tr w:rsidR="00D93565" w:rsidRPr="007A55A1" w14:paraId="2B57D10D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123DF2B1" w14:textId="77777777" w:rsidR="00D93565" w:rsidRPr="007A55A1" w:rsidRDefault="00D93565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94383B" w14:textId="77777777" w:rsidR="00D93565" w:rsidRPr="007A55A1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A3E17A8" w14:textId="77777777" w:rsidR="00D93565" w:rsidRPr="007A55A1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B1E7B58" w14:textId="77777777" w:rsidR="00D93565" w:rsidRPr="007A55A1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6ECDB7" w14:textId="77777777" w:rsidR="00D93565" w:rsidRPr="007A55A1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D6AAF1" w14:textId="77777777" w:rsidR="00D93565" w:rsidRPr="007A55A1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68A1A4" w14:textId="77777777" w:rsidR="00D93565" w:rsidRPr="007A55A1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0DCC00" w14:textId="77777777" w:rsidR="00D93565" w:rsidRPr="007A55A1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645B1C36" w14:textId="77777777" w:rsidTr="00F76FA5">
        <w:trPr>
          <w:cantSplit/>
        </w:trPr>
        <w:tc>
          <w:tcPr>
            <w:tcW w:w="3780" w:type="dxa"/>
          </w:tcPr>
          <w:p w14:paraId="62FBAA46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6BC0355D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CC2D3E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EF0721F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56FDDB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55984B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C05800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FCE14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017D7418" w14:textId="77777777" w:rsidTr="00F76FA5">
        <w:trPr>
          <w:cantSplit/>
        </w:trPr>
        <w:tc>
          <w:tcPr>
            <w:tcW w:w="3780" w:type="dxa"/>
          </w:tcPr>
          <w:p w14:paraId="16561F08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0F14077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242BE71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590CB2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CE246E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86F91" w14:textId="77777777" w:rsidR="00B934B7" w:rsidRPr="007A55A1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BD052F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7CD17C" w14:textId="77777777" w:rsidR="00B934B7" w:rsidRPr="007A55A1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0C9DCFB5" w14:textId="77777777" w:rsidTr="004D2642">
        <w:trPr>
          <w:cantSplit/>
        </w:trPr>
        <w:tc>
          <w:tcPr>
            <w:tcW w:w="3780" w:type="dxa"/>
          </w:tcPr>
          <w:p w14:paraId="44DB5B5D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4CE3CB" w14:textId="77777777" w:rsidR="00B934B7" w:rsidRPr="007A55A1" w:rsidRDefault="00B239EA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CB9BFE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C2C306B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264A6E3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72D254" w14:textId="77777777" w:rsidR="00B934B7" w:rsidRPr="007A55A1" w:rsidRDefault="00120456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FFBA9A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A80393" w14:textId="77777777" w:rsidR="00B934B7" w:rsidRPr="007A55A1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31137A" w:rsidRPr="007A55A1" w14:paraId="059C8DF5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D361A2A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9674B5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A08071E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7105C8B0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5F0EA0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4E92D1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631CF8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5AFCAE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4A4000AA" w14:textId="77777777" w:rsidTr="00F76FA5">
        <w:trPr>
          <w:cantSplit/>
        </w:trPr>
        <w:tc>
          <w:tcPr>
            <w:tcW w:w="3780" w:type="dxa"/>
          </w:tcPr>
          <w:p w14:paraId="61FEB550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037E9894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AB0296D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3321543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667CEF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3D59C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B6940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594F32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4BA5865D" w14:textId="77777777" w:rsidTr="004D2642">
        <w:trPr>
          <w:cantSplit/>
        </w:trPr>
        <w:tc>
          <w:tcPr>
            <w:tcW w:w="3780" w:type="dxa"/>
          </w:tcPr>
          <w:p w14:paraId="14665FE3" w14:textId="77777777" w:rsidR="00B934B7" w:rsidRPr="007A55A1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79510C" w14:textId="77777777" w:rsidR="00B934B7" w:rsidRPr="007A55A1" w:rsidRDefault="00512F3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7,409</w:t>
            </w:r>
          </w:p>
        </w:tc>
        <w:tc>
          <w:tcPr>
            <w:tcW w:w="183" w:type="dxa"/>
          </w:tcPr>
          <w:p w14:paraId="6726FB12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D7AC6D7" w14:textId="77777777" w:rsidR="00B934B7" w:rsidRPr="007A55A1" w:rsidRDefault="00B239EA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</w:tcPr>
          <w:p w14:paraId="4A2B161F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FC924D" w14:textId="77777777" w:rsidR="00B934B7" w:rsidRPr="007A55A1" w:rsidRDefault="00512F3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7,409</w:t>
            </w:r>
          </w:p>
        </w:tc>
        <w:tc>
          <w:tcPr>
            <w:tcW w:w="180" w:type="dxa"/>
          </w:tcPr>
          <w:p w14:paraId="01859B86" w14:textId="77777777" w:rsidR="00B934B7" w:rsidRPr="007A55A1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AC076B" w14:textId="77777777" w:rsidR="00B934B7" w:rsidRPr="007A55A1" w:rsidRDefault="00B239EA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</w:tr>
      <w:tr w:rsidR="0031137A" w:rsidRPr="007A55A1" w14:paraId="621D3EB9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282071C8" w14:textId="77777777" w:rsidR="007E0AE1" w:rsidRPr="007A55A1" w:rsidRDefault="007E0AE1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B9D0E1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68F5608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3E421FD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F8996A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223B52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4A7B07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5E84E6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044A18AF" w14:textId="77777777" w:rsidTr="00F76FA5">
        <w:trPr>
          <w:cantSplit/>
        </w:trPr>
        <w:tc>
          <w:tcPr>
            <w:tcW w:w="3780" w:type="dxa"/>
          </w:tcPr>
          <w:p w14:paraId="16FC30E0" w14:textId="77777777" w:rsidR="00726D40" w:rsidRPr="007A55A1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63EBC9E7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7AD9C86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5AB951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841CD6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3115D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CDEB89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D1BCF0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7A55A1" w14:paraId="3B4B5585" w14:textId="77777777" w:rsidTr="004D2642">
        <w:trPr>
          <w:cantSplit/>
        </w:trPr>
        <w:tc>
          <w:tcPr>
            <w:tcW w:w="3780" w:type="dxa"/>
          </w:tcPr>
          <w:p w14:paraId="29A1AEB8" w14:textId="77777777" w:rsidR="00726D40" w:rsidRPr="007A55A1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B884B6" w14:textId="77777777" w:rsidR="00726D40" w:rsidRPr="007A55A1" w:rsidRDefault="00512F37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3C818FA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3E730703" w14:textId="77777777" w:rsidR="00726D40" w:rsidRPr="007A55A1" w:rsidRDefault="00B239EA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</w:tcPr>
          <w:p w14:paraId="5DE0CFE9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9504F9" w14:textId="77777777" w:rsidR="00726D40" w:rsidRPr="007A55A1" w:rsidRDefault="00512F37" w:rsidP="00B7513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</w:t>
            </w:r>
            <w:r w:rsidR="00415A26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B7513C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3EC8A71" w14:textId="77777777" w:rsidR="00726D40" w:rsidRPr="007A55A1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87DD8E" w14:textId="77777777" w:rsidR="00726D40" w:rsidRPr="007A55A1" w:rsidRDefault="00415A26" w:rsidP="00BC1E7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</w:tr>
    </w:tbl>
    <w:p w14:paraId="541CAD5A" w14:textId="77777777" w:rsidR="00EC0041" w:rsidRPr="007A55A1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6B332DF5" w14:textId="77777777" w:rsidR="009231AF" w:rsidRPr="007A55A1" w:rsidRDefault="009231AF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25770F29" w14:textId="77777777" w:rsidR="009153FC" w:rsidRPr="007A55A1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A55A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38D54CF" w14:textId="77777777" w:rsidR="009153FC" w:rsidRPr="007A55A1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3FFB7CE4" w14:textId="77777777" w:rsidR="0086694E" w:rsidRPr="007A55A1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7A55A1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2DF2FBB0" w14:textId="77777777" w:rsidR="0086694E" w:rsidRPr="007A55A1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7A55A1">
        <w:rPr>
          <w:rFonts w:ascii="Angsana New" w:hAnsi="Angsana New"/>
          <w:spacing w:val="5"/>
          <w:sz w:val="30"/>
          <w:szCs w:val="30"/>
        </w:rPr>
        <w:t>12</w:t>
      </w: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7A55A1">
        <w:rPr>
          <w:rFonts w:ascii="Angsana New" w:hAnsi="Angsana New"/>
          <w:spacing w:val="5"/>
          <w:sz w:val="30"/>
          <w:szCs w:val="30"/>
        </w:rPr>
        <w:t>2559</w:t>
      </w: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7A55A1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7A55A1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7A55A1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7A55A1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7A55A1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7A55A1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7A55A1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7A55A1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7A55A1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7A55A1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7A55A1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7A55A1">
        <w:rPr>
          <w:rFonts w:ascii="Angsana New" w:hAnsi="Angsana New"/>
          <w:spacing w:val="5"/>
          <w:sz w:val="30"/>
          <w:szCs w:val="30"/>
        </w:rPr>
        <w:t>3</w:t>
      </w:r>
      <w:r w:rsidR="00EE5AB6" w:rsidRPr="007A55A1">
        <w:rPr>
          <w:rFonts w:ascii="Angsana New" w:hAnsi="Angsana New"/>
          <w:spacing w:val="5"/>
          <w:sz w:val="30"/>
          <w:szCs w:val="30"/>
        </w:rPr>
        <w:t>00</w:t>
      </w: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7A55A1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7A55A1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7A55A1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1E402D" w:rsidRPr="007A55A1">
        <w:rPr>
          <w:rFonts w:ascii="Angsana New" w:hAnsi="Angsana New"/>
          <w:spacing w:val="5"/>
          <w:sz w:val="30"/>
          <w:szCs w:val="30"/>
        </w:rPr>
        <w:t>31</w:t>
      </w:r>
      <w:r w:rsidR="00724EB9" w:rsidRPr="007A55A1">
        <w:rPr>
          <w:rFonts w:ascii="Angsana New" w:hAnsi="Angsana New"/>
          <w:spacing w:val="5"/>
          <w:sz w:val="30"/>
          <w:szCs w:val="30"/>
          <w:cs/>
        </w:rPr>
        <w:t xml:space="preserve"> มีนาคม </w:t>
      </w:r>
      <w:r w:rsidR="008D63E4" w:rsidRPr="007A55A1">
        <w:rPr>
          <w:rFonts w:ascii="Angsana New" w:hAnsi="Angsana New"/>
          <w:spacing w:val="5"/>
          <w:sz w:val="30"/>
          <w:szCs w:val="30"/>
        </w:rPr>
        <w:t>2563</w:t>
      </w:r>
      <w:r w:rsidR="00724EB9" w:rsidRPr="007A55A1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7A55A1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7A55A1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7A55A1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7A55A1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7A55A1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7A55A1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7A55A1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7A55A1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7A55A1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7A55A1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7A55A1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7A55A1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7A55A1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7A55A1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7A55A1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7A55A1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14:paraId="5DAE6601" w14:textId="77777777" w:rsidR="005B0D72" w:rsidRPr="007A55A1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bookmarkStart w:id="9" w:name="_Hlk103085298"/>
      <w:r w:rsidRPr="007A55A1">
        <w:rPr>
          <w:rFonts w:ascii="Angsana New" w:hAnsi="Angsana New"/>
          <w:spacing w:val="5"/>
          <w:sz w:val="30"/>
          <w:szCs w:val="30"/>
          <w:cs/>
        </w:rPr>
        <w:lastRenderedPageBreak/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           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7A55A1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7A55A1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7A55A1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7A55A1">
        <w:rPr>
          <w:rFonts w:ascii="Angsana New" w:hAnsi="Angsana New"/>
          <w:spacing w:val="5"/>
          <w:sz w:val="30"/>
          <w:szCs w:val="30"/>
        </w:rPr>
        <w:t>23.83</w:t>
      </w: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7A55A1">
        <w:rPr>
          <w:rFonts w:ascii="Angsana New" w:hAnsi="Angsana New"/>
          <w:spacing w:val="5"/>
          <w:sz w:val="30"/>
          <w:szCs w:val="30"/>
        </w:rPr>
        <w:t>2</w:t>
      </w:r>
      <w:r w:rsidRPr="007A55A1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5B0D72" w:rsidRPr="007A55A1">
        <w:rPr>
          <w:rFonts w:ascii="Angsana New" w:hAnsi="Angsana New"/>
          <w:spacing w:val="5"/>
          <w:sz w:val="30"/>
          <w:szCs w:val="30"/>
          <w:cs/>
        </w:rPr>
        <w:t>นับจากคู่สัญญาส่งมอบงาน และผู้ว่าจ้างของคู่สัญญาได้ตรวจรับมอบงานงวดสุดท้ายแล้วเสร็จ ซึ่งคาดว่าจะส่งมองงานงวดสุดท้ายภายในไตรมาสที่ 2 ปี 2566</w:t>
      </w:r>
      <w:r w:rsidR="005B0D72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7A55A1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5B0D72" w:rsidRPr="007A55A1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5B0D72" w:rsidRPr="007A55A1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5B0D72" w:rsidRPr="007A55A1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5B0D72" w:rsidRPr="007A55A1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2 ปี 2568 </w:t>
      </w:r>
    </w:p>
    <w:p w14:paraId="068C10C1" w14:textId="77777777" w:rsidR="00A71C8D" w:rsidRPr="007A55A1" w:rsidRDefault="00A71C8D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466B6E2A" w14:textId="77777777" w:rsidR="00CD1310" w:rsidRPr="007A55A1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7A55A1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7A55A1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7A55A1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26E27FD" w14:textId="77777777" w:rsidR="00E1347D" w:rsidRPr="007A55A1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7A55A1">
        <w:rPr>
          <w:rFonts w:ascii="Angsana New" w:hAnsi="Angsana New"/>
          <w:spacing w:val="5"/>
          <w:sz w:val="30"/>
          <w:szCs w:val="30"/>
        </w:rPr>
        <w:t xml:space="preserve">20 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7A55A1">
        <w:rPr>
          <w:rFonts w:ascii="Angsana New" w:hAnsi="Angsana New"/>
          <w:spacing w:val="5"/>
          <w:sz w:val="30"/>
          <w:szCs w:val="30"/>
        </w:rPr>
        <w:t xml:space="preserve">2566 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</w:t>
      </w:r>
      <w:r w:rsidR="00CD1310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="00CD1310" w:rsidRPr="007A55A1">
        <w:rPr>
          <w:rFonts w:ascii="Angsana New" w:hAnsi="Angsana New"/>
          <w:spacing w:val="5"/>
          <w:sz w:val="30"/>
          <w:szCs w:val="30"/>
        </w:rPr>
        <w:t xml:space="preserve">1 </w:t>
      </w:r>
      <w:r w:rsidR="00CD1310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CD1310" w:rsidRPr="007A55A1">
        <w:rPr>
          <w:rFonts w:ascii="Angsana New" w:hAnsi="Angsana New"/>
          <w:spacing w:val="5"/>
          <w:sz w:val="30"/>
          <w:szCs w:val="30"/>
        </w:rPr>
        <w:t xml:space="preserve">31 </w:t>
      </w:r>
      <w:r w:rsidR="00CD1310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="00CD1310" w:rsidRPr="007A55A1">
        <w:rPr>
          <w:rFonts w:ascii="Angsana New" w:hAnsi="Angsana New"/>
          <w:spacing w:val="5"/>
          <w:sz w:val="30"/>
          <w:szCs w:val="30"/>
        </w:rPr>
        <w:t xml:space="preserve">2566 </w:t>
      </w:r>
      <w:r w:rsidR="00CD1310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CD1310" w:rsidRPr="007A55A1">
        <w:rPr>
          <w:rFonts w:ascii="Angsana New" w:hAnsi="Angsana New"/>
          <w:spacing w:val="5"/>
          <w:sz w:val="30"/>
          <w:szCs w:val="30"/>
        </w:rPr>
        <w:t xml:space="preserve">31 </w:t>
      </w:r>
      <w:r w:rsidR="00CD1310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มีนาคม </w:t>
      </w:r>
      <w:r w:rsidR="00CD1310" w:rsidRPr="007A55A1">
        <w:rPr>
          <w:rFonts w:ascii="Angsana New" w:hAnsi="Angsana New"/>
          <w:spacing w:val="5"/>
          <w:sz w:val="30"/>
          <w:szCs w:val="30"/>
        </w:rPr>
        <w:t xml:space="preserve">2566 </w:t>
      </w:r>
      <w:r w:rsidR="00CD1310"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บริษัทมีภาระผูกพันที่จะต้องจ่ายค่าเช่าดังกล่าวเป็นจำนวน </w:t>
      </w:r>
      <w:r w:rsidR="00CD1310" w:rsidRPr="007A55A1">
        <w:rPr>
          <w:rFonts w:ascii="Angsana New" w:hAnsi="Angsana New"/>
          <w:spacing w:val="5"/>
          <w:sz w:val="30"/>
          <w:szCs w:val="30"/>
        </w:rPr>
        <w:t xml:space="preserve">0.27 </w:t>
      </w:r>
      <w:r w:rsidR="00CD1310" w:rsidRPr="007A55A1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p w14:paraId="7700C982" w14:textId="77777777" w:rsidR="00CD1310" w:rsidRPr="007A55A1" w:rsidRDefault="00CD1310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43F6DB2" w14:textId="77777777" w:rsidR="00CD1310" w:rsidRPr="007A55A1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7A55A1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7A55A1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7A55A1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7A55A1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7A55A1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9"/>
    <w:p w14:paraId="40602E0A" w14:textId="77777777" w:rsidR="00CD1310" w:rsidRPr="007A55A1" w:rsidRDefault="00CD1310" w:rsidP="00CD1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7A55A1">
        <w:rPr>
          <w:rFonts w:ascii="Angsana New" w:hAnsi="Angsana New"/>
          <w:spacing w:val="5"/>
          <w:sz w:val="30"/>
          <w:szCs w:val="30"/>
        </w:rPr>
        <w:t xml:space="preserve">20 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7A55A1">
        <w:rPr>
          <w:rFonts w:ascii="Angsana New" w:hAnsi="Angsana New"/>
          <w:spacing w:val="5"/>
          <w:sz w:val="30"/>
          <w:szCs w:val="30"/>
        </w:rPr>
        <w:t xml:space="preserve">2566 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7A55A1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7A55A1">
        <w:rPr>
          <w:rFonts w:ascii="Angsana New" w:hAnsi="Angsana New"/>
          <w:spacing w:val="5"/>
          <w:sz w:val="30"/>
          <w:szCs w:val="30"/>
        </w:rPr>
        <w:t xml:space="preserve">1 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7A55A1">
        <w:rPr>
          <w:rFonts w:ascii="Angsana New" w:hAnsi="Angsana New"/>
          <w:spacing w:val="5"/>
          <w:sz w:val="30"/>
          <w:szCs w:val="30"/>
        </w:rPr>
        <w:t xml:space="preserve">31 </w:t>
      </w:r>
      <w:r w:rsidRPr="007A55A1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7A55A1">
        <w:rPr>
          <w:rFonts w:ascii="Angsana New" w:hAnsi="Angsana New"/>
          <w:spacing w:val="5"/>
          <w:sz w:val="30"/>
          <w:szCs w:val="30"/>
        </w:rPr>
        <w:t xml:space="preserve">2566 </w:t>
      </w:r>
    </w:p>
    <w:p w14:paraId="702DA4D1" w14:textId="77777777" w:rsidR="0010276B" w:rsidRPr="007A55A1" w:rsidRDefault="0010276B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2218D259" w14:textId="77777777" w:rsidR="00954A7A" w:rsidRPr="007A55A1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</w:rPr>
        <w:t>5</w:t>
      </w:r>
      <w:r w:rsidR="005D1BEB" w:rsidRPr="007A55A1">
        <w:rPr>
          <w:rFonts w:ascii="Angsana New" w:hAnsi="Angsana New"/>
          <w:b/>
          <w:sz w:val="30"/>
          <w:szCs w:val="30"/>
        </w:rPr>
        <w:tab/>
      </w:r>
      <w:r w:rsidR="002E2517" w:rsidRPr="007A55A1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7A55A1" w14:paraId="71616B98" w14:textId="77777777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2D4A73E1" w14:textId="77777777" w:rsidR="00020175" w:rsidRPr="007A55A1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1C4C4686" w14:textId="77777777" w:rsidR="00020175" w:rsidRPr="007A55A1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53A369B" w14:textId="77777777" w:rsidR="00020175" w:rsidRPr="007A55A1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14:paraId="154DAD6E" w14:textId="77777777" w:rsidR="00020175" w:rsidRPr="007A55A1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6003159F" w14:textId="77777777" w:rsidR="00020175" w:rsidRPr="007A55A1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7A55A1" w14:paraId="1F9D4731" w14:textId="77777777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4169A991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8616"/>
          </w:p>
        </w:tc>
        <w:tc>
          <w:tcPr>
            <w:tcW w:w="474" w:type="pct"/>
          </w:tcPr>
          <w:p w14:paraId="0D9B098E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FCA32F4" w14:textId="77777777" w:rsidR="00676C71" w:rsidRPr="007A55A1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14:paraId="5B116E1D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46BA4692" w14:textId="77777777" w:rsidR="00676C71" w:rsidRPr="007A55A1" w:rsidRDefault="000B6CA2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8858DE"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7A55A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B239EA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" w:type="pct"/>
          </w:tcPr>
          <w:p w14:paraId="7332286D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645D22F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7A55A1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7A55A1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B239EA" w:rsidRPr="007A55A1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</w:p>
        </w:tc>
      </w:tr>
      <w:tr w:rsidR="0031137A" w:rsidRPr="007A55A1" w14:paraId="68C6EF34" w14:textId="77777777" w:rsidTr="004F2A9B">
        <w:trPr>
          <w:trHeight w:val="430"/>
          <w:tblHeader/>
        </w:trPr>
        <w:tc>
          <w:tcPr>
            <w:tcW w:w="1314" w:type="pct"/>
          </w:tcPr>
          <w:p w14:paraId="6FC0EEC7" w14:textId="77777777" w:rsidR="00676C71" w:rsidRPr="007A55A1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5795292D" w14:textId="77777777" w:rsidR="00676C71" w:rsidRPr="007A55A1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05977F2" w14:textId="77777777" w:rsidR="00676C71" w:rsidRPr="007A55A1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14:paraId="535B3529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6D135336" w14:textId="77777777" w:rsidR="00676C71" w:rsidRPr="007A55A1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14:paraId="196C3F59" w14:textId="77777777" w:rsidR="00676C71" w:rsidRPr="007A55A1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239EA" w:rsidRPr="007A55A1" w14:paraId="7814E7EB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32D38EBC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14:paraId="79178AE6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7389A22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14:paraId="717DD880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3E791A7" w14:textId="77777777" w:rsidR="00B239EA" w:rsidRPr="007A55A1" w:rsidRDefault="0010276B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27,933</w:t>
            </w:r>
          </w:p>
        </w:tc>
        <w:tc>
          <w:tcPr>
            <w:tcW w:w="100" w:type="pct"/>
          </w:tcPr>
          <w:p w14:paraId="65CB5D8D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45D0D8AB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44,213</w:t>
            </w:r>
          </w:p>
        </w:tc>
      </w:tr>
      <w:tr w:rsidR="00B239EA" w:rsidRPr="007A55A1" w14:paraId="47471719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55120D5E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14:paraId="3097B7AD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E2A3C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68571716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01D9848" w14:textId="77777777" w:rsidR="00B239EA" w:rsidRPr="007A55A1" w:rsidRDefault="0010276B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390,795</w:t>
            </w:r>
          </w:p>
        </w:tc>
        <w:tc>
          <w:tcPr>
            <w:tcW w:w="100" w:type="pct"/>
          </w:tcPr>
          <w:p w14:paraId="3A67F493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411E6CF7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tr w:rsidR="00B239EA" w:rsidRPr="007A55A1" w14:paraId="25B958F1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0D4DEBFB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14:paraId="0162C41E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50A74C3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3D2E29B8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F0344B9" w14:textId="77777777" w:rsidR="00B239EA" w:rsidRPr="007A55A1" w:rsidRDefault="0010276B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418,728</w:t>
            </w:r>
          </w:p>
        </w:tc>
        <w:tc>
          <w:tcPr>
            <w:tcW w:w="100" w:type="pct"/>
          </w:tcPr>
          <w:p w14:paraId="2B702E9F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09B95332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436,723</w:t>
            </w:r>
          </w:p>
        </w:tc>
      </w:tr>
      <w:tr w:rsidR="00B239EA" w:rsidRPr="007A55A1" w14:paraId="66BDC2A0" w14:textId="77777777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14:paraId="5295DCBB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14:paraId="5A41E133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2C69579E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60530610" w14:textId="77777777" w:rsidR="00B239EA" w:rsidRPr="007A55A1" w:rsidRDefault="0010276B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(35,827)</w:t>
            </w:r>
          </w:p>
        </w:tc>
        <w:tc>
          <w:tcPr>
            <w:tcW w:w="100" w:type="pct"/>
          </w:tcPr>
          <w:p w14:paraId="6C1C8075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C78F0E2" w14:textId="77777777" w:rsidR="00B239EA" w:rsidRPr="007A55A1" w:rsidRDefault="00B239EA" w:rsidP="00C91D7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1D7E"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39EA" w:rsidRPr="007A55A1" w14:paraId="4183825B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18E05AA1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7201988B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460654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136DABD8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1664373" w14:textId="77777777" w:rsidR="00B239EA" w:rsidRPr="007A55A1" w:rsidRDefault="0010276B" w:rsidP="00B239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382,901</w:t>
            </w:r>
          </w:p>
        </w:tc>
        <w:tc>
          <w:tcPr>
            <w:tcW w:w="100" w:type="pct"/>
          </w:tcPr>
          <w:p w14:paraId="7B3685A4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75B1CFF3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405,129</w:t>
            </w:r>
          </w:p>
        </w:tc>
      </w:tr>
      <w:tr w:rsidR="0031137A" w:rsidRPr="007A55A1" w14:paraId="4D62938A" w14:textId="77777777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4585677E" w14:textId="77777777" w:rsidR="004F45B2" w:rsidRPr="007A55A1" w:rsidRDefault="004F45B2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14:paraId="29E021BE" w14:textId="77777777" w:rsidR="00676C71" w:rsidRPr="007A55A1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14:paraId="167B4F1E" w14:textId="77777777" w:rsidR="00676C71" w:rsidRPr="007A55A1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14:paraId="1396E441" w14:textId="77777777" w:rsidR="00676C71" w:rsidRPr="007A55A1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14:paraId="1EBF477D" w14:textId="77777777" w:rsidR="00676C71" w:rsidRPr="007A55A1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14:paraId="2B2650E4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14:paraId="77FA036E" w14:textId="77777777" w:rsidR="00676C71" w:rsidRPr="007A55A1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1137A" w:rsidRPr="007A55A1" w14:paraId="263F4820" w14:textId="77777777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59C2E348" w14:textId="77777777" w:rsidR="00676C71" w:rsidRPr="007A55A1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7A55A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14:paraId="24962C4E" w14:textId="77777777" w:rsidR="00676C71" w:rsidRPr="007A55A1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302E7C70" w14:textId="77777777" w:rsidR="00676C71" w:rsidRPr="007A55A1" w:rsidRDefault="0010276B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31,594</w:t>
            </w:r>
          </w:p>
        </w:tc>
        <w:tc>
          <w:tcPr>
            <w:tcW w:w="100" w:type="pct"/>
          </w:tcPr>
          <w:p w14:paraId="02688ED6" w14:textId="77777777" w:rsidR="00676C71" w:rsidRPr="007A55A1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003C596D" w14:textId="77777777" w:rsidR="00676C71" w:rsidRPr="007A55A1" w:rsidRDefault="00B239EA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6F0267" w:rsidRPr="007A55A1" w14:paraId="1012A0EF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64BEAD76" w14:textId="77777777" w:rsidR="006F0267" w:rsidRPr="007A55A1" w:rsidRDefault="006F0267" w:rsidP="006F0267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14:paraId="02118081" w14:textId="77777777" w:rsidR="006F0267" w:rsidRPr="007A55A1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47B9945" w14:textId="77777777" w:rsidR="006F0267" w:rsidRPr="007A55A1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44B3E60D" w14:textId="77777777" w:rsidR="006F0267" w:rsidRPr="007A55A1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48D668D" w14:textId="77777777" w:rsidR="006F0267" w:rsidRPr="007A55A1" w:rsidRDefault="000A06A3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4,933</w:t>
            </w:r>
          </w:p>
        </w:tc>
        <w:tc>
          <w:tcPr>
            <w:tcW w:w="100" w:type="pct"/>
          </w:tcPr>
          <w:p w14:paraId="7FA4034A" w14:textId="77777777" w:rsidR="006F0267" w:rsidRPr="007A55A1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21F2671" w14:textId="77777777" w:rsidR="006F0267" w:rsidRPr="007A55A1" w:rsidRDefault="00B239EA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14,824</w:t>
            </w:r>
          </w:p>
        </w:tc>
      </w:tr>
      <w:tr w:rsidR="006F0267" w:rsidRPr="007A55A1" w14:paraId="1B7E51AB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35B4A92C" w14:textId="77777777" w:rsidR="006F0267" w:rsidRPr="007A55A1" w:rsidRDefault="006F0267" w:rsidP="006F02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7A55A1">
              <w:rPr>
                <w:rFonts w:ascii="Angsana New" w:hAnsi="Angsana New"/>
                <w:sz w:val="30"/>
                <w:szCs w:val="30"/>
              </w:rPr>
              <w:t>/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14:paraId="6ECAC73C" w14:textId="77777777" w:rsidR="006F0267" w:rsidRPr="007A55A1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44A4939" w14:textId="77777777" w:rsidR="006F0267" w:rsidRPr="007A55A1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60E7F66F" w14:textId="77777777" w:rsidR="006F0267" w:rsidRPr="007A55A1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3DE5DB5D" w14:textId="77777777" w:rsidR="006F0267" w:rsidRPr="007A55A1" w:rsidRDefault="000A06A3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(700)</w:t>
            </w:r>
          </w:p>
        </w:tc>
        <w:tc>
          <w:tcPr>
            <w:tcW w:w="100" w:type="pct"/>
          </w:tcPr>
          <w:p w14:paraId="361D4CDD" w14:textId="77777777" w:rsidR="006F0267" w:rsidRPr="007A55A1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1D1A781A" w14:textId="77777777" w:rsidR="006F0267" w:rsidRPr="007A55A1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239EA"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4,364</w:t>
            </w: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76908" w:rsidRPr="007A55A1" w14:paraId="64277DF0" w14:textId="77777777" w:rsidTr="00576908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704DF463" w14:textId="22D6A3F1" w:rsidR="00576908" w:rsidRPr="007A55A1" w:rsidRDefault="00576908" w:rsidP="0057690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นปลายงวด</w:t>
            </w:r>
            <w:r w:rsidRPr="007A55A1">
              <w:rPr>
                <w:rFonts w:ascii="Angsana New" w:hAnsi="Angsana New"/>
                <w:sz w:val="30"/>
                <w:szCs w:val="30"/>
              </w:rPr>
              <w:t>/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" w:type="pct"/>
          </w:tcPr>
          <w:p w14:paraId="79A578D1" w14:textId="77777777" w:rsidR="00576908" w:rsidRPr="007A55A1" w:rsidRDefault="00576908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017A58D" w14:textId="77777777" w:rsidR="00576908" w:rsidRPr="007A55A1" w:rsidRDefault="00576908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35,827</w:t>
            </w:r>
          </w:p>
        </w:tc>
        <w:tc>
          <w:tcPr>
            <w:tcW w:w="100" w:type="pct"/>
          </w:tcPr>
          <w:p w14:paraId="6636DC8D" w14:textId="77777777" w:rsidR="00576908" w:rsidRPr="007A55A1" w:rsidRDefault="00576908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683C1611" w14:textId="77777777" w:rsidR="00576908" w:rsidRPr="007A55A1" w:rsidRDefault="00576908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  <w:bookmarkEnd w:id="10"/>
    </w:tbl>
    <w:p w14:paraId="5A175260" w14:textId="77777777" w:rsidR="00F07E82" w:rsidRPr="007A55A1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4BC0262F" w14:textId="77777777" w:rsidR="00D31F88" w:rsidRPr="007A55A1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7A55A1" w14:paraId="5626A123" w14:textId="77777777" w:rsidTr="00466EC7">
        <w:trPr>
          <w:trHeight w:val="380"/>
          <w:tblHeader/>
        </w:trPr>
        <w:tc>
          <w:tcPr>
            <w:tcW w:w="2056" w:type="pct"/>
          </w:tcPr>
          <w:p w14:paraId="2585B5D6" w14:textId="77777777" w:rsidR="00020175" w:rsidRPr="007A55A1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59DA7A4" w14:textId="77777777" w:rsidR="00020175" w:rsidRPr="007A55A1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5C34EA56" w14:textId="77777777" w:rsidR="00020175" w:rsidRPr="007A55A1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750EC213" w14:textId="77777777" w:rsidR="00020175" w:rsidRPr="007A55A1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52385520" w14:textId="77777777" w:rsidR="00020175" w:rsidRPr="007A55A1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7A55A1" w14:paraId="27484D4B" w14:textId="77777777" w:rsidTr="00466EC7">
        <w:trPr>
          <w:trHeight w:val="380"/>
          <w:tblHeader/>
        </w:trPr>
        <w:tc>
          <w:tcPr>
            <w:tcW w:w="2056" w:type="pct"/>
          </w:tcPr>
          <w:p w14:paraId="2300A6DD" w14:textId="77777777" w:rsidR="00946A08" w:rsidRPr="007A55A1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31729049"/>
          </w:p>
        </w:tc>
        <w:tc>
          <w:tcPr>
            <w:tcW w:w="729" w:type="pct"/>
          </w:tcPr>
          <w:p w14:paraId="6B0E3C62" w14:textId="77777777" w:rsidR="00946A08" w:rsidRPr="007A55A1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1C2F5C1D" w14:textId="77777777" w:rsidR="00946A08" w:rsidRPr="007A55A1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5FED7636" w14:textId="77777777" w:rsidR="00946A08" w:rsidRPr="007A55A1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33DCDFDE" w14:textId="77777777" w:rsidR="00946A08" w:rsidRPr="007A55A1" w:rsidRDefault="000B6CA2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946A08"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7A55A1">
              <w:rPr>
                <w:rFonts w:ascii="Angsana New" w:hAnsi="Angsana New"/>
                <w:sz w:val="30"/>
                <w:szCs w:val="30"/>
              </w:rPr>
              <w:t>6</w:t>
            </w:r>
            <w:r w:rsidR="00B239EA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3B8510DB" w14:textId="77777777" w:rsidR="00946A08" w:rsidRPr="007A55A1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7AE466CA" w14:textId="77777777" w:rsidR="00946A08" w:rsidRPr="007A55A1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B239EA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70478B5D" w14:textId="77777777" w:rsidTr="00466EC7">
        <w:trPr>
          <w:trHeight w:val="299"/>
          <w:tblHeader/>
        </w:trPr>
        <w:tc>
          <w:tcPr>
            <w:tcW w:w="2056" w:type="pct"/>
          </w:tcPr>
          <w:p w14:paraId="1BC9FE1B" w14:textId="77777777" w:rsidR="00267E04" w:rsidRPr="007A55A1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2F260CB4" w14:textId="77777777" w:rsidR="00267E04" w:rsidRPr="007A55A1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61C22663" w14:textId="77777777" w:rsidR="00267E04" w:rsidRPr="007A55A1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7A55A1" w14:paraId="4087EC8A" w14:textId="77777777" w:rsidTr="00466EC7">
        <w:trPr>
          <w:trHeight w:val="299"/>
        </w:trPr>
        <w:tc>
          <w:tcPr>
            <w:tcW w:w="2056" w:type="pct"/>
          </w:tcPr>
          <w:p w14:paraId="03BA621B" w14:textId="77777777" w:rsidR="00267E04" w:rsidRPr="007A55A1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205247E7" w14:textId="77777777" w:rsidR="00267E04" w:rsidRPr="007A55A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0F9D3533" w14:textId="77777777" w:rsidR="00267E04" w:rsidRPr="007A55A1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D0E958F" w14:textId="77777777" w:rsidR="00267E04" w:rsidRPr="007A55A1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38C52FC" w14:textId="77777777" w:rsidR="00267E04" w:rsidRPr="007A55A1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95864B0" w14:textId="77777777" w:rsidR="00267E04" w:rsidRPr="007A55A1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F1B974A" w14:textId="77777777" w:rsidR="00267E04" w:rsidRPr="007A55A1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7A55A1" w14:paraId="0098273A" w14:textId="77777777" w:rsidTr="00466EC7">
        <w:trPr>
          <w:trHeight w:val="299"/>
        </w:trPr>
        <w:tc>
          <w:tcPr>
            <w:tcW w:w="2056" w:type="pct"/>
          </w:tcPr>
          <w:p w14:paraId="398A513C" w14:textId="77777777" w:rsidR="003A328B" w:rsidRPr="007A55A1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0A5B423E" w14:textId="77777777" w:rsidR="003A328B" w:rsidRPr="007A55A1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A08F706" w14:textId="77777777" w:rsidR="003A328B" w:rsidRPr="007A55A1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74F98B5A" w14:textId="77777777" w:rsidR="003A328B" w:rsidRPr="007A55A1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463E44C" w14:textId="77777777" w:rsidR="003A328B" w:rsidRPr="007A55A1" w:rsidRDefault="000A06A3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27,933</w:t>
            </w:r>
          </w:p>
        </w:tc>
        <w:tc>
          <w:tcPr>
            <w:tcW w:w="137" w:type="pct"/>
          </w:tcPr>
          <w:p w14:paraId="273A00F7" w14:textId="77777777" w:rsidR="003A328B" w:rsidRPr="007A55A1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743D6E6" w14:textId="77777777" w:rsidR="003A328B" w:rsidRPr="007A55A1" w:rsidRDefault="00B239EA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  <w:lang w:val="en-US" w:bidi="th-TH"/>
              </w:rPr>
              <w:t>30,169</w:t>
            </w:r>
          </w:p>
        </w:tc>
      </w:tr>
      <w:tr w:rsidR="0031137A" w:rsidRPr="007A55A1" w14:paraId="3D9BDF59" w14:textId="77777777" w:rsidTr="00466EC7">
        <w:tc>
          <w:tcPr>
            <w:tcW w:w="2056" w:type="pct"/>
          </w:tcPr>
          <w:p w14:paraId="68257E4F" w14:textId="77777777" w:rsidR="003A328B" w:rsidRPr="007A55A1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016B9D48" w14:textId="77777777" w:rsidR="003A328B" w:rsidRPr="007A55A1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7D8669" w14:textId="77777777" w:rsidR="003A328B" w:rsidRPr="007A55A1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9A26EA" w14:textId="77777777" w:rsidR="003A328B" w:rsidRPr="007A55A1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0ED3A9E7" w14:textId="77777777" w:rsidR="003A328B" w:rsidRPr="007A55A1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6929B84D" w14:textId="77777777" w:rsidR="003A328B" w:rsidRPr="007A55A1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0905F12" w14:textId="77777777" w:rsidR="003A328B" w:rsidRPr="007A55A1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03FB0BDC" w14:textId="77777777" w:rsidTr="00466EC7">
        <w:tc>
          <w:tcPr>
            <w:tcW w:w="2056" w:type="pct"/>
          </w:tcPr>
          <w:p w14:paraId="1FD440D0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A55A1">
              <w:rPr>
                <w:rFonts w:ascii="Angsana New" w:hAnsi="Angsana New"/>
                <w:sz w:val="30"/>
                <w:szCs w:val="30"/>
              </w:rPr>
              <w:t>3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2CC72496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ED34ABB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AE6E9A3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79DD5E0" w14:textId="77777777" w:rsidR="00D56D22" w:rsidRPr="007A55A1" w:rsidRDefault="000A06A3" w:rsidP="000A06A3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0D22CD0B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B20CA3C" w14:textId="77777777" w:rsidR="00D56D22" w:rsidRPr="007A55A1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14,044</w:t>
            </w:r>
          </w:p>
        </w:tc>
      </w:tr>
      <w:tr w:rsidR="0031137A" w:rsidRPr="007A55A1" w14:paraId="00D1A6EE" w14:textId="77777777" w:rsidTr="00466EC7">
        <w:tc>
          <w:tcPr>
            <w:tcW w:w="2056" w:type="pct"/>
          </w:tcPr>
          <w:p w14:paraId="5102A2E7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D3069A8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5247E4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09CEB63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EFF3504" w14:textId="77777777" w:rsidR="00D56D22" w:rsidRPr="007A55A1" w:rsidRDefault="000A06A3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2FA1C4A1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6C0116B9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7A55A1" w14:paraId="24758F46" w14:textId="77777777" w:rsidTr="00466EC7">
        <w:tc>
          <w:tcPr>
            <w:tcW w:w="2056" w:type="pct"/>
          </w:tcPr>
          <w:p w14:paraId="05FDA559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EBCF33D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1CC616E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8C293B2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BA91297" w14:textId="77777777" w:rsidR="00D56D22" w:rsidRPr="007A55A1" w:rsidRDefault="000A06A3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003B1FAC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73AC3C7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7A55A1" w14:paraId="2D8AC456" w14:textId="77777777" w:rsidTr="00466EC7">
        <w:trPr>
          <w:trHeight w:val="371"/>
        </w:trPr>
        <w:tc>
          <w:tcPr>
            <w:tcW w:w="2056" w:type="pct"/>
          </w:tcPr>
          <w:p w14:paraId="4D063A89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30065E7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51F103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7F97CC5E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D881F8A" w14:textId="77777777" w:rsidR="00D56D22" w:rsidRPr="007A55A1" w:rsidRDefault="000A06A3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/>
                <w:sz w:val="30"/>
                <w:szCs w:val="30"/>
                <w:lang w:val="en-US"/>
              </w:rPr>
              <w:t>27,933</w:t>
            </w:r>
          </w:p>
        </w:tc>
        <w:tc>
          <w:tcPr>
            <w:tcW w:w="137" w:type="pct"/>
            <w:vMerge/>
          </w:tcPr>
          <w:p w14:paraId="6A2EF8D3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70CB50F" w14:textId="77777777" w:rsidR="00D56D22" w:rsidRPr="007A55A1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7A55A1">
              <w:rPr>
                <w:rFonts w:ascii="Angsana New" w:hAnsi="Angsana New" w:cs="Cordia New"/>
                <w:sz w:val="30"/>
                <w:szCs w:val="38"/>
                <w:lang w:bidi="th-TH"/>
              </w:rPr>
              <w:t>44,213</w:t>
            </w:r>
          </w:p>
        </w:tc>
      </w:tr>
      <w:tr w:rsidR="0031137A" w:rsidRPr="007A55A1" w14:paraId="71708C4A" w14:textId="77777777" w:rsidTr="00466EC7">
        <w:trPr>
          <w:trHeight w:val="379"/>
        </w:trPr>
        <w:tc>
          <w:tcPr>
            <w:tcW w:w="2056" w:type="pct"/>
            <w:vAlign w:val="bottom"/>
          </w:tcPr>
          <w:p w14:paraId="3F9AE073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14:paraId="33A16103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511383A2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4ADCBFE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4A77CFED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7A55A1" w14:paraId="50833C45" w14:textId="77777777" w:rsidTr="00466EC7">
        <w:trPr>
          <w:trHeight w:val="379"/>
        </w:trPr>
        <w:tc>
          <w:tcPr>
            <w:tcW w:w="2056" w:type="pct"/>
          </w:tcPr>
          <w:p w14:paraId="05C2E0E2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2039E418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7F023B7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29709C3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75E2EFD" w14:textId="77777777" w:rsidR="00D56D22" w:rsidRPr="007A55A1" w:rsidRDefault="000A06A3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181,079</w:t>
            </w:r>
          </w:p>
        </w:tc>
        <w:tc>
          <w:tcPr>
            <w:tcW w:w="137" w:type="pct"/>
          </w:tcPr>
          <w:p w14:paraId="733DA61B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1F1A56DE" w14:textId="77777777" w:rsidR="00D56D22" w:rsidRPr="007A55A1" w:rsidRDefault="00B239EA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172,165</w:t>
            </w:r>
          </w:p>
        </w:tc>
      </w:tr>
      <w:tr w:rsidR="0031137A" w:rsidRPr="007A55A1" w14:paraId="451C69F9" w14:textId="77777777" w:rsidTr="00466EC7">
        <w:trPr>
          <w:trHeight w:val="379"/>
        </w:trPr>
        <w:tc>
          <w:tcPr>
            <w:tcW w:w="2056" w:type="pct"/>
          </w:tcPr>
          <w:p w14:paraId="55ABF0B1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403D9709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5D7FADB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BF5B15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D15FEF5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FE2DE0A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D6CE1BA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9EA" w:rsidRPr="007A55A1" w14:paraId="3FC03BEF" w14:textId="77777777" w:rsidTr="00466EC7">
        <w:trPr>
          <w:trHeight w:val="379"/>
        </w:trPr>
        <w:tc>
          <w:tcPr>
            <w:tcW w:w="2056" w:type="pct"/>
          </w:tcPr>
          <w:p w14:paraId="6E1A4148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A55A1">
              <w:rPr>
                <w:rFonts w:ascii="Angsana New" w:hAnsi="Angsana New"/>
                <w:sz w:val="30"/>
                <w:szCs w:val="30"/>
              </w:rPr>
              <w:t>3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00476078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4C9211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D8C720B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FFFC605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101,586</w:t>
            </w:r>
          </w:p>
        </w:tc>
        <w:tc>
          <w:tcPr>
            <w:tcW w:w="137" w:type="pct"/>
          </w:tcPr>
          <w:p w14:paraId="725C863B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2966C29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124,986</w:t>
            </w:r>
          </w:p>
        </w:tc>
      </w:tr>
      <w:tr w:rsidR="00B239EA" w:rsidRPr="007A55A1" w14:paraId="6CA8B16C" w14:textId="77777777" w:rsidTr="00466EC7">
        <w:trPr>
          <w:trHeight w:val="379"/>
        </w:trPr>
        <w:tc>
          <w:tcPr>
            <w:tcW w:w="2056" w:type="pct"/>
          </w:tcPr>
          <w:p w14:paraId="4CC80DE6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31CA14BC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8A4484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735C16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BA0938E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25,013</w:t>
            </w:r>
          </w:p>
        </w:tc>
        <w:tc>
          <w:tcPr>
            <w:tcW w:w="137" w:type="pct"/>
          </w:tcPr>
          <w:p w14:paraId="1A498714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1CFD19A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26,152</w:t>
            </w:r>
          </w:p>
        </w:tc>
      </w:tr>
      <w:tr w:rsidR="00B239EA" w:rsidRPr="007A55A1" w14:paraId="1190F4E5" w14:textId="77777777" w:rsidTr="00466EC7">
        <w:trPr>
          <w:trHeight w:val="303"/>
        </w:trPr>
        <w:tc>
          <w:tcPr>
            <w:tcW w:w="2056" w:type="pct"/>
          </w:tcPr>
          <w:p w14:paraId="1EAB6A15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31116632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38A5958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923BE4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E107924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27,715</w:t>
            </w:r>
          </w:p>
        </w:tc>
        <w:tc>
          <w:tcPr>
            <w:tcW w:w="137" w:type="pct"/>
          </w:tcPr>
          <w:p w14:paraId="79040F59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2BCDCF28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34,154</w:t>
            </w:r>
          </w:p>
        </w:tc>
      </w:tr>
      <w:tr w:rsidR="00B239EA" w:rsidRPr="007A55A1" w14:paraId="3A257F47" w14:textId="77777777" w:rsidTr="00466EC7">
        <w:tc>
          <w:tcPr>
            <w:tcW w:w="2056" w:type="pct"/>
          </w:tcPr>
          <w:p w14:paraId="010FB3FC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52788644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4C3AFA0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2357906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870A43D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55,402</w:t>
            </w:r>
          </w:p>
        </w:tc>
        <w:tc>
          <w:tcPr>
            <w:tcW w:w="137" w:type="pct"/>
          </w:tcPr>
          <w:p w14:paraId="04596F76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615B74A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35,053</w:t>
            </w:r>
          </w:p>
        </w:tc>
      </w:tr>
      <w:tr w:rsidR="00B239EA" w:rsidRPr="007A55A1" w14:paraId="437EE501" w14:textId="77777777" w:rsidTr="00466EC7">
        <w:tc>
          <w:tcPr>
            <w:tcW w:w="2056" w:type="pct"/>
          </w:tcPr>
          <w:p w14:paraId="4B90A820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2" w:name="_Hlk23778902"/>
          </w:p>
        </w:tc>
        <w:tc>
          <w:tcPr>
            <w:tcW w:w="729" w:type="pct"/>
          </w:tcPr>
          <w:p w14:paraId="078EAB98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59A324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4D4430B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2E1CC1DB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390,795</w:t>
            </w:r>
          </w:p>
        </w:tc>
        <w:tc>
          <w:tcPr>
            <w:tcW w:w="137" w:type="pct"/>
          </w:tcPr>
          <w:p w14:paraId="2045C5A1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FBB6783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392,510</w:t>
            </w:r>
          </w:p>
        </w:tc>
      </w:tr>
      <w:bookmarkEnd w:id="11"/>
      <w:bookmarkEnd w:id="12"/>
      <w:tr w:rsidR="00B239EA" w:rsidRPr="007A55A1" w14:paraId="5C8CDFA0" w14:textId="77777777" w:rsidTr="00466EC7">
        <w:tc>
          <w:tcPr>
            <w:tcW w:w="2785" w:type="pct"/>
            <w:gridSpan w:val="2"/>
          </w:tcPr>
          <w:p w14:paraId="76243E16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676ED351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21ADB80C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07A743C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(35,827)</w:t>
            </w:r>
          </w:p>
        </w:tc>
        <w:tc>
          <w:tcPr>
            <w:tcW w:w="137" w:type="pct"/>
            <w:vMerge w:val="restart"/>
          </w:tcPr>
          <w:p w14:paraId="14C9ED67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1A54676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(31,594)</w:t>
            </w:r>
          </w:p>
        </w:tc>
      </w:tr>
      <w:tr w:rsidR="00B239EA" w:rsidRPr="007A55A1" w14:paraId="73032A86" w14:textId="77777777" w:rsidTr="00466EC7">
        <w:tc>
          <w:tcPr>
            <w:tcW w:w="2056" w:type="pct"/>
          </w:tcPr>
          <w:p w14:paraId="236BF743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FF97BA9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109F6AF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6496DD2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1A06C764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354,968</w:t>
            </w:r>
          </w:p>
        </w:tc>
        <w:tc>
          <w:tcPr>
            <w:tcW w:w="137" w:type="pct"/>
            <w:vMerge/>
          </w:tcPr>
          <w:p w14:paraId="111C005A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7A4638EF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360,916</w:t>
            </w:r>
          </w:p>
        </w:tc>
      </w:tr>
      <w:tr w:rsidR="00B239EA" w:rsidRPr="007A55A1" w14:paraId="377ADADD" w14:textId="77777777" w:rsidTr="00466EC7">
        <w:tc>
          <w:tcPr>
            <w:tcW w:w="2056" w:type="pct"/>
          </w:tcPr>
          <w:p w14:paraId="5B8340B4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5561421" w14:textId="77777777" w:rsidR="00B239EA" w:rsidRPr="007A55A1" w:rsidRDefault="00B239EA" w:rsidP="00B23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24F0E8D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DEE2BE4" w14:textId="77777777" w:rsidR="00B239EA" w:rsidRPr="007A55A1" w:rsidRDefault="00B239EA" w:rsidP="00B23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05167631" w14:textId="77777777" w:rsidR="00B239EA" w:rsidRPr="007A55A1" w:rsidRDefault="000A06A3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382,901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49C0D74B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06103982" w14:textId="77777777" w:rsidR="00B239EA" w:rsidRPr="007A55A1" w:rsidRDefault="00B239EA" w:rsidP="00B239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405,129</w:t>
            </w:r>
          </w:p>
        </w:tc>
      </w:tr>
    </w:tbl>
    <w:p w14:paraId="7F2B1152" w14:textId="77777777" w:rsidR="00414FC3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7DE52B1" w14:textId="77777777" w:rsidR="00D61268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4C0C5787" w14:textId="77777777" w:rsidR="00D61268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1D469E0C" w14:textId="77777777" w:rsidR="00D61268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1A26349A" w14:textId="77777777" w:rsidR="00D61268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5244FAA9" w14:textId="77777777" w:rsidR="00D61268" w:rsidRPr="007A55A1" w:rsidRDefault="00D61268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12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1"/>
        <w:gridCol w:w="1131"/>
        <w:gridCol w:w="1769"/>
        <w:gridCol w:w="280"/>
        <w:gridCol w:w="1563"/>
        <w:gridCol w:w="238"/>
        <w:gridCol w:w="1320"/>
        <w:gridCol w:w="2836"/>
      </w:tblGrid>
      <w:tr w:rsidR="00466EC7" w:rsidRPr="007A55A1" w14:paraId="73E2A4D1" w14:textId="77777777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32446A1B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05A75645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7FA53AFA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14:paraId="00D48595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741542DF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  <w:p w14:paraId="6EB3697C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EC7" w:rsidRPr="007A55A1" w14:paraId="2EAFE9C7" w14:textId="77777777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58D9DFFC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</w:tcPr>
          <w:p w14:paraId="39729C57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7CE48E9E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14:paraId="67403B82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637CAA9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  2566</w:t>
            </w:r>
          </w:p>
        </w:tc>
        <w:tc>
          <w:tcPr>
            <w:tcW w:w="97" w:type="pct"/>
          </w:tcPr>
          <w:p w14:paraId="45668678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41719A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7A55A1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7A55A1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</w:p>
        </w:tc>
      </w:tr>
      <w:tr w:rsidR="00466EC7" w:rsidRPr="007A55A1" w14:paraId="035D715B" w14:textId="77777777" w:rsidTr="009B19F1">
        <w:trPr>
          <w:trHeight w:val="430"/>
          <w:tblHeader/>
        </w:trPr>
        <w:tc>
          <w:tcPr>
            <w:tcW w:w="1276" w:type="pct"/>
          </w:tcPr>
          <w:p w14:paraId="2DA8400D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2AADF483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E8A0B7F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14:paraId="40E7F309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1D636954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</w:tcPr>
          <w:p w14:paraId="09CC72D1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66EC7" w:rsidRPr="007A55A1" w14:paraId="0F0B12F3" w14:textId="77777777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32D250BA" w14:textId="77777777" w:rsidR="00466EC7" w:rsidRPr="001E77FF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E77F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1E77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</w:tcPr>
          <w:p w14:paraId="496FD0E7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1AE05E2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14:paraId="6C249261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21086ED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44,734</w:t>
            </w:r>
          </w:p>
        </w:tc>
        <w:tc>
          <w:tcPr>
            <w:tcW w:w="97" w:type="pct"/>
          </w:tcPr>
          <w:p w14:paraId="5F151D52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</w:tcPr>
          <w:p w14:paraId="4812A9DB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88,887</w:t>
            </w:r>
          </w:p>
        </w:tc>
      </w:tr>
      <w:tr w:rsidR="00466EC7" w:rsidRPr="007A55A1" w14:paraId="344B34D8" w14:textId="77777777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36E2A655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</w:tcPr>
          <w:p w14:paraId="3013CB3E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0268E47E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0D125685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38DEE42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369,066</w:t>
            </w:r>
          </w:p>
        </w:tc>
        <w:tc>
          <w:tcPr>
            <w:tcW w:w="97" w:type="pct"/>
          </w:tcPr>
          <w:p w14:paraId="46FA1E74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46F137C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366,237</w:t>
            </w:r>
          </w:p>
        </w:tc>
      </w:tr>
      <w:tr w:rsidR="00466EC7" w:rsidRPr="007A55A1" w14:paraId="495F13D3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4437102B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</w:tcPr>
          <w:p w14:paraId="0F742953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7662179C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2C30C04C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54DEA91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413,800</w:t>
            </w:r>
          </w:p>
        </w:tc>
        <w:tc>
          <w:tcPr>
            <w:tcW w:w="97" w:type="pct"/>
          </w:tcPr>
          <w:p w14:paraId="792C9709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3EAB36B8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455,124</w:t>
            </w:r>
          </w:p>
        </w:tc>
      </w:tr>
      <w:tr w:rsidR="00466EC7" w:rsidRPr="007A55A1" w14:paraId="57008E62" w14:textId="77777777" w:rsidTr="009B19F1">
        <w:trPr>
          <w:gridAfter w:val="1"/>
          <w:wAfter w:w="1156" w:type="pct"/>
          <w:trHeight w:val="430"/>
        </w:trPr>
        <w:tc>
          <w:tcPr>
            <w:tcW w:w="1737" w:type="pct"/>
            <w:gridSpan w:val="2"/>
          </w:tcPr>
          <w:p w14:paraId="5F885D77" w14:textId="77777777" w:rsidR="00466EC7" w:rsidRPr="007A55A1" w:rsidRDefault="00466EC7" w:rsidP="00D61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4" w:right="-131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</w:tcPr>
          <w:p w14:paraId="0D7699F1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19FC61C2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023F1397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(35,827)</w:t>
            </w:r>
          </w:p>
        </w:tc>
        <w:tc>
          <w:tcPr>
            <w:tcW w:w="97" w:type="pct"/>
          </w:tcPr>
          <w:p w14:paraId="48DF3F9A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797D62F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(31,594)</w:t>
            </w:r>
          </w:p>
        </w:tc>
      </w:tr>
      <w:tr w:rsidR="00466EC7" w:rsidRPr="007A55A1" w14:paraId="14D2B4FC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4B63201D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34D3E28F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FA7629D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137EF2A3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82F0347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377,973</w:t>
            </w:r>
          </w:p>
        </w:tc>
        <w:tc>
          <w:tcPr>
            <w:tcW w:w="97" w:type="pct"/>
          </w:tcPr>
          <w:p w14:paraId="0E9D66C7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77CABAC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423,530</w:t>
            </w:r>
          </w:p>
        </w:tc>
      </w:tr>
      <w:tr w:rsidR="00466EC7" w:rsidRPr="007A55A1" w14:paraId="2416E23E" w14:textId="77777777" w:rsidTr="009B19F1">
        <w:trPr>
          <w:gridAfter w:val="1"/>
          <w:wAfter w:w="1156" w:type="pct"/>
          <w:trHeight w:hRule="exact" w:val="202"/>
        </w:trPr>
        <w:tc>
          <w:tcPr>
            <w:tcW w:w="2458" w:type="pct"/>
            <w:gridSpan w:val="3"/>
          </w:tcPr>
          <w:p w14:paraId="7275F6AB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" w:type="pct"/>
          </w:tcPr>
          <w:p w14:paraId="3284F722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2099451" w14:textId="77777777" w:rsidR="00466EC7" w:rsidRPr="007A55A1" w:rsidRDefault="00466EC7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</w:tcPr>
          <w:p w14:paraId="348BAD69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D8861A5" w14:textId="77777777" w:rsidR="00466EC7" w:rsidRPr="007A55A1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66EC7" w:rsidRPr="007A55A1" w14:paraId="197ACFC5" w14:textId="77777777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14:paraId="1CF21C33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</w:p>
        </w:tc>
        <w:tc>
          <w:tcPr>
            <w:tcW w:w="114" w:type="pct"/>
          </w:tcPr>
          <w:p w14:paraId="0F30826F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53088EC0" w14:textId="77777777" w:rsidR="00466EC7" w:rsidRPr="007A55A1" w:rsidRDefault="00466EC7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  <w:tc>
          <w:tcPr>
            <w:tcW w:w="97" w:type="pct"/>
          </w:tcPr>
          <w:p w14:paraId="0A593EF5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1CD1035D" w14:textId="77777777" w:rsidR="00466EC7" w:rsidRPr="007A55A1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</w:p>
        </w:tc>
      </w:tr>
      <w:tr w:rsidR="00466EC7" w:rsidRPr="007A55A1" w14:paraId="1E197A6E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178168E6" w14:textId="77777777" w:rsidR="00466EC7" w:rsidRPr="007A55A1" w:rsidRDefault="00466EC7" w:rsidP="009B19F1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</w:tcPr>
          <w:p w14:paraId="5AA1F919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12DE211B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6EA8C74C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BF29B2E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4,933</w:t>
            </w:r>
          </w:p>
        </w:tc>
        <w:tc>
          <w:tcPr>
            <w:tcW w:w="97" w:type="pct"/>
          </w:tcPr>
          <w:p w14:paraId="05381532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391DEB4" w14:textId="77777777" w:rsidR="00466EC7" w:rsidRPr="007A55A1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14,824</w:t>
            </w:r>
          </w:p>
        </w:tc>
      </w:tr>
      <w:tr w:rsidR="00466EC7" w:rsidRPr="007A55A1" w14:paraId="2AAB274C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527A9C09" w14:textId="77777777" w:rsidR="00466EC7" w:rsidRPr="007A55A1" w:rsidRDefault="00466EC7" w:rsidP="009B19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7A55A1">
              <w:rPr>
                <w:rFonts w:ascii="Angsana New" w:hAnsi="Angsana New"/>
                <w:sz w:val="30"/>
                <w:szCs w:val="30"/>
              </w:rPr>
              <w:t>/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</w:tcPr>
          <w:p w14:paraId="44C0E973" w14:textId="77777777" w:rsidR="00466EC7" w:rsidRPr="007A55A1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7C8B4FF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29D47AC5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5776B321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(700)</w:t>
            </w:r>
          </w:p>
        </w:tc>
        <w:tc>
          <w:tcPr>
            <w:tcW w:w="97" w:type="pct"/>
          </w:tcPr>
          <w:p w14:paraId="7FC2D17A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6FEB2303" w14:textId="77777777" w:rsidR="00466EC7" w:rsidRPr="007A55A1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(4,364)</w:t>
            </w:r>
          </w:p>
        </w:tc>
      </w:tr>
      <w:tr w:rsidR="00466EC7" w:rsidRPr="007A55A1" w14:paraId="717752BB" w14:textId="77777777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14:paraId="030F562C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7A55A1">
              <w:rPr>
                <w:rFonts w:ascii="Angsana New" w:hAnsi="Angsana New"/>
                <w:sz w:val="30"/>
                <w:szCs w:val="30"/>
              </w:rPr>
              <w:t>/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4" w:type="pct"/>
          </w:tcPr>
          <w:p w14:paraId="7E697500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EBA88D9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35,827</w:t>
            </w:r>
          </w:p>
        </w:tc>
        <w:tc>
          <w:tcPr>
            <w:tcW w:w="97" w:type="pct"/>
          </w:tcPr>
          <w:p w14:paraId="4520C360" w14:textId="77777777" w:rsidR="00466EC7" w:rsidRPr="007A55A1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4F40BD9" w14:textId="77777777" w:rsidR="00466EC7" w:rsidRPr="007A55A1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31,594</w:t>
            </w:r>
          </w:p>
        </w:tc>
      </w:tr>
    </w:tbl>
    <w:p w14:paraId="74493EF9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16782470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980BCC4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03405C5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A4CEF33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286A4D69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598CA78A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33184A1E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44B627CB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69FABDEA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749DD99B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55B12171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BFE3A91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73679492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243233AF" w14:textId="77777777" w:rsidR="001E77F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67E0B0E2" w14:textId="322F2BEF" w:rsidR="00466EC7" w:rsidRPr="007A55A1" w:rsidRDefault="00466EC7" w:rsidP="001E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7A55A1" w14:paraId="1289AF9F" w14:textId="77777777" w:rsidTr="00E51A6F">
        <w:trPr>
          <w:trHeight w:val="380"/>
        </w:trPr>
        <w:tc>
          <w:tcPr>
            <w:tcW w:w="2056" w:type="pct"/>
          </w:tcPr>
          <w:p w14:paraId="11B251BF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F6BF1E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150E9441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B5A377C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7F0F8C63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7A55A1" w14:paraId="79A44143" w14:textId="77777777" w:rsidTr="00E51A6F">
        <w:trPr>
          <w:trHeight w:val="380"/>
        </w:trPr>
        <w:tc>
          <w:tcPr>
            <w:tcW w:w="2056" w:type="pct"/>
          </w:tcPr>
          <w:p w14:paraId="472331C4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38FF3A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21A41170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2E3DC676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12F36F5E" w14:textId="77777777" w:rsidR="00414FC3" w:rsidRPr="007A55A1" w:rsidRDefault="000B6CA2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14FC3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B7513C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20041C1A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58B6D8B3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7107D8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1350FCAF" w14:textId="77777777" w:rsidTr="00E51A6F">
        <w:trPr>
          <w:trHeight w:val="299"/>
        </w:trPr>
        <w:tc>
          <w:tcPr>
            <w:tcW w:w="2056" w:type="pct"/>
          </w:tcPr>
          <w:p w14:paraId="2D68994F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20CE29D1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202700A8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7A55A1" w14:paraId="64F92A2A" w14:textId="77777777" w:rsidTr="00234810">
        <w:trPr>
          <w:trHeight w:val="227"/>
        </w:trPr>
        <w:tc>
          <w:tcPr>
            <w:tcW w:w="2056" w:type="pct"/>
          </w:tcPr>
          <w:p w14:paraId="24FA7C46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387E53D6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6162FA61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D2C3993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4A98A2E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726CF04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6E0B128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7A55A1" w14:paraId="3C86C01A" w14:textId="77777777" w:rsidTr="00234810">
        <w:trPr>
          <w:trHeight w:val="434"/>
        </w:trPr>
        <w:tc>
          <w:tcPr>
            <w:tcW w:w="2056" w:type="pct"/>
          </w:tcPr>
          <w:p w14:paraId="45D376E8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5C858077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089E3B70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395AE1DF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E980BF7" w14:textId="77777777" w:rsidR="00414FC3" w:rsidRPr="007A55A1" w:rsidRDefault="009A5480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39,615</w:t>
            </w:r>
          </w:p>
        </w:tc>
        <w:tc>
          <w:tcPr>
            <w:tcW w:w="137" w:type="pct"/>
          </w:tcPr>
          <w:p w14:paraId="5A0FE868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2F53CA5B" w14:textId="77777777" w:rsidR="00414FC3" w:rsidRPr="007A55A1" w:rsidRDefault="00D14D57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  <w:lang w:val="en-US" w:bidi="th-TH"/>
              </w:rPr>
              <w:t>51,808</w:t>
            </w:r>
          </w:p>
        </w:tc>
      </w:tr>
      <w:tr w:rsidR="0031137A" w:rsidRPr="007A55A1" w14:paraId="05C0142B" w14:textId="77777777" w:rsidTr="00E51A6F">
        <w:tc>
          <w:tcPr>
            <w:tcW w:w="2056" w:type="pct"/>
          </w:tcPr>
          <w:p w14:paraId="18848462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ED75C66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70082C2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A50DD1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1C0FCD64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25472D3A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69ED0E1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37B414B1" w14:textId="77777777" w:rsidTr="00E51A6F">
        <w:tc>
          <w:tcPr>
            <w:tcW w:w="2056" w:type="pct"/>
          </w:tcPr>
          <w:p w14:paraId="34D27396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A55A1">
              <w:rPr>
                <w:rFonts w:ascii="Angsana New" w:hAnsi="Angsana New"/>
                <w:sz w:val="30"/>
                <w:szCs w:val="30"/>
              </w:rPr>
              <w:t>3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08A923A7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BC96F32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9BBAD79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FFAF2C5" w14:textId="77777777" w:rsidR="00414FC3" w:rsidRPr="007A55A1" w:rsidRDefault="009A5480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2940340D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F19B150" w14:textId="77777777" w:rsidR="00414FC3" w:rsidRPr="007A55A1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</w:tr>
      <w:tr w:rsidR="0031137A" w:rsidRPr="007A55A1" w14:paraId="0F789935" w14:textId="77777777" w:rsidTr="00E51A6F">
        <w:tc>
          <w:tcPr>
            <w:tcW w:w="2056" w:type="pct"/>
          </w:tcPr>
          <w:p w14:paraId="128AA0D9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B495070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69FCDF3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BACC774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E6CA7CC" w14:textId="77777777" w:rsidR="00414FC3" w:rsidRPr="007A55A1" w:rsidRDefault="009A5480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5,1</w:t>
            </w:r>
            <w:r w:rsidR="00820757"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137" w:type="pct"/>
          </w:tcPr>
          <w:p w14:paraId="096E244A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6172E2ED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7A55A1" w14:paraId="518F4099" w14:textId="77777777" w:rsidTr="00E51A6F">
        <w:tc>
          <w:tcPr>
            <w:tcW w:w="2056" w:type="pct"/>
          </w:tcPr>
          <w:p w14:paraId="209A4A71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5A268FC4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662D52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2EE55179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E7348A7" w14:textId="77777777" w:rsidR="00414FC3" w:rsidRPr="007A55A1" w:rsidRDefault="009A5480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17B70344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6304FDF3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7A55A1" w14:paraId="5F551AA2" w14:textId="77777777" w:rsidTr="00E51A6F">
        <w:trPr>
          <w:trHeight w:val="371"/>
        </w:trPr>
        <w:tc>
          <w:tcPr>
            <w:tcW w:w="2056" w:type="pct"/>
          </w:tcPr>
          <w:p w14:paraId="7FAE07F1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273AB00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A7401FB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0F7CD201" w14:textId="77777777" w:rsidR="00414FC3" w:rsidRPr="007A55A1" w:rsidRDefault="00414FC3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2911F58" w14:textId="77777777" w:rsidR="00414FC3" w:rsidRPr="007A55A1" w:rsidRDefault="009A5480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44,73</w:t>
            </w:r>
            <w:r w:rsidR="00820757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" w:type="pct"/>
            <w:vMerge/>
          </w:tcPr>
          <w:p w14:paraId="546C4889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59279A3E" w14:textId="77777777" w:rsidR="00414FC3" w:rsidRPr="007A55A1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7A55A1">
              <w:rPr>
                <w:rFonts w:ascii="Angsana New" w:hAnsi="Angsana New" w:cs="Cordia New"/>
                <w:sz w:val="30"/>
                <w:szCs w:val="38"/>
                <w:lang w:bidi="th-TH"/>
              </w:rPr>
              <w:t>88,887</w:t>
            </w:r>
          </w:p>
        </w:tc>
      </w:tr>
      <w:tr w:rsidR="0031137A" w:rsidRPr="007A55A1" w14:paraId="3F3D9022" w14:textId="77777777" w:rsidTr="00E51A6F">
        <w:trPr>
          <w:trHeight w:val="379"/>
        </w:trPr>
        <w:tc>
          <w:tcPr>
            <w:tcW w:w="2056" w:type="pct"/>
            <w:vAlign w:val="bottom"/>
          </w:tcPr>
          <w:p w14:paraId="5EEB9815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14:paraId="0F3658AA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2F42EFA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CBAEFA8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0A88DAC6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7A55A1" w14:paraId="2D6FB445" w14:textId="77777777" w:rsidTr="00E51A6F">
        <w:trPr>
          <w:trHeight w:val="379"/>
        </w:trPr>
        <w:tc>
          <w:tcPr>
            <w:tcW w:w="2056" w:type="pct"/>
          </w:tcPr>
          <w:p w14:paraId="37CF36A7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23707764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CA0FF30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76A8F55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E0980E1" w14:textId="77777777" w:rsidR="00414FC3" w:rsidRPr="007A55A1" w:rsidRDefault="009A5480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170,246</w:t>
            </w:r>
          </w:p>
        </w:tc>
        <w:tc>
          <w:tcPr>
            <w:tcW w:w="137" w:type="pct"/>
          </w:tcPr>
          <w:p w14:paraId="1DA1F8C7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69D1B73E" w14:textId="77777777" w:rsidR="00414FC3" w:rsidRPr="007A55A1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162,055</w:t>
            </w:r>
          </w:p>
        </w:tc>
      </w:tr>
      <w:tr w:rsidR="0031137A" w:rsidRPr="007A55A1" w14:paraId="6747E781" w14:textId="77777777" w:rsidTr="00E51A6F">
        <w:trPr>
          <w:trHeight w:val="379"/>
        </w:trPr>
        <w:tc>
          <w:tcPr>
            <w:tcW w:w="2056" w:type="pct"/>
          </w:tcPr>
          <w:p w14:paraId="31638060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5140BD63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BAE68FD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FE8C93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C63B500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823936C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7DB6894" w14:textId="77777777" w:rsidR="00414FC3" w:rsidRPr="007A55A1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D57" w:rsidRPr="007A55A1" w14:paraId="4D9D16D1" w14:textId="77777777" w:rsidTr="00E51A6F">
        <w:trPr>
          <w:trHeight w:val="379"/>
        </w:trPr>
        <w:tc>
          <w:tcPr>
            <w:tcW w:w="2056" w:type="pct"/>
          </w:tcPr>
          <w:p w14:paraId="4C8935BA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A55A1">
              <w:rPr>
                <w:rFonts w:ascii="Angsana New" w:hAnsi="Angsana New"/>
                <w:sz w:val="30"/>
                <w:szCs w:val="30"/>
              </w:rPr>
              <w:t>3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46DEEFB2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19E524F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1C887F3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5145ACE" w14:textId="77777777" w:rsidR="00D14D57" w:rsidRPr="007A55A1" w:rsidRDefault="009A5480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96,994</w:t>
            </w:r>
          </w:p>
        </w:tc>
        <w:tc>
          <w:tcPr>
            <w:tcW w:w="137" w:type="pct"/>
          </w:tcPr>
          <w:p w14:paraId="58EC6F65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17A5860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108,824</w:t>
            </w:r>
          </w:p>
        </w:tc>
      </w:tr>
      <w:tr w:rsidR="00D14D57" w:rsidRPr="007A55A1" w14:paraId="759F01CF" w14:textId="77777777" w:rsidTr="00E51A6F">
        <w:trPr>
          <w:trHeight w:val="379"/>
        </w:trPr>
        <w:tc>
          <w:tcPr>
            <w:tcW w:w="2056" w:type="pct"/>
          </w:tcPr>
          <w:p w14:paraId="1E8135C2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5DF80CA5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00A067D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A79624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737CDC7" w14:textId="77777777" w:rsidR="00D14D57" w:rsidRPr="007A55A1" w:rsidRDefault="009A5480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18,709</w:t>
            </w:r>
          </w:p>
        </w:tc>
        <w:tc>
          <w:tcPr>
            <w:tcW w:w="137" w:type="pct"/>
          </w:tcPr>
          <w:p w14:paraId="52DE17F2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D4971C9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26,151</w:t>
            </w:r>
          </w:p>
        </w:tc>
      </w:tr>
      <w:tr w:rsidR="00D14D57" w:rsidRPr="007A55A1" w14:paraId="6CE9B4F9" w14:textId="77777777" w:rsidTr="00E51A6F">
        <w:trPr>
          <w:trHeight w:val="303"/>
        </w:trPr>
        <w:tc>
          <w:tcPr>
            <w:tcW w:w="2056" w:type="pct"/>
          </w:tcPr>
          <w:p w14:paraId="70156193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F4D3C82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1174E06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6190D55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A211E7E" w14:textId="77777777" w:rsidR="00D14D57" w:rsidRPr="007A55A1" w:rsidRDefault="009A5480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27,715</w:t>
            </w:r>
          </w:p>
        </w:tc>
        <w:tc>
          <w:tcPr>
            <w:tcW w:w="137" w:type="pct"/>
          </w:tcPr>
          <w:p w14:paraId="339B8C7C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1693A2D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34,154</w:t>
            </w:r>
          </w:p>
        </w:tc>
      </w:tr>
      <w:tr w:rsidR="00D14D57" w:rsidRPr="007A55A1" w14:paraId="09ACFC95" w14:textId="77777777" w:rsidTr="00E51A6F">
        <w:tc>
          <w:tcPr>
            <w:tcW w:w="2056" w:type="pct"/>
          </w:tcPr>
          <w:p w14:paraId="5CD0B28F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D5F0CC3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279757F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89D6F1E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ABC8D8A" w14:textId="77777777" w:rsidR="00D14D57" w:rsidRPr="007A55A1" w:rsidRDefault="009A5480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55,402</w:t>
            </w:r>
          </w:p>
        </w:tc>
        <w:tc>
          <w:tcPr>
            <w:tcW w:w="137" w:type="pct"/>
          </w:tcPr>
          <w:p w14:paraId="5E8ED773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8EC3B55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35,053</w:t>
            </w:r>
          </w:p>
        </w:tc>
      </w:tr>
      <w:tr w:rsidR="00D14D57" w:rsidRPr="007A55A1" w14:paraId="39F4D891" w14:textId="77777777" w:rsidTr="00E51A6F">
        <w:tc>
          <w:tcPr>
            <w:tcW w:w="2056" w:type="pct"/>
          </w:tcPr>
          <w:p w14:paraId="4C62854B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AA06BAE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74FDF74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E3C5F0C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D173D93" w14:textId="77777777" w:rsidR="00D14D57" w:rsidRPr="007A55A1" w:rsidRDefault="009A5480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369,066</w:t>
            </w:r>
          </w:p>
        </w:tc>
        <w:tc>
          <w:tcPr>
            <w:tcW w:w="137" w:type="pct"/>
          </w:tcPr>
          <w:p w14:paraId="7FA23805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D4C0F55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Cordia New"/>
                <w:sz w:val="30"/>
                <w:szCs w:val="38"/>
                <w:lang w:bidi="th-TH"/>
              </w:rPr>
              <w:t>366,237</w:t>
            </w:r>
          </w:p>
        </w:tc>
      </w:tr>
      <w:tr w:rsidR="0031137A" w:rsidRPr="007A55A1" w14:paraId="30B12E92" w14:textId="77777777" w:rsidTr="00E51A6F">
        <w:tc>
          <w:tcPr>
            <w:tcW w:w="2785" w:type="pct"/>
            <w:gridSpan w:val="2"/>
          </w:tcPr>
          <w:p w14:paraId="0124FE5C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033EAE12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16A8A72F" w14:textId="77777777" w:rsidR="00414FC3" w:rsidRPr="007A55A1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F226F5A" w14:textId="77777777" w:rsidR="00414FC3" w:rsidRPr="007A55A1" w:rsidRDefault="009A5480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(35,827)</w:t>
            </w:r>
          </w:p>
        </w:tc>
        <w:tc>
          <w:tcPr>
            <w:tcW w:w="137" w:type="pct"/>
            <w:vMerge w:val="restart"/>
          </w:tcPr>
          <w:p w14:paraId="4716C6DE" w14:textId="77777777" w:rsidR="00414FC3" w:rsidRPr="007A55A1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FD81BD9" w14:textId="77777777" w:rsidR="00414FC3" w:rsidRPr="007A55A1" w:rsidRDefault="00D14D57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Cordia New"/>
                <w:sz w:val="30"/>
                <w:szCs w:val="38"/>
                <w:lang w:bidi="th-TH"/>
              </w:rPr>
              <w:t>(31,594)</w:t>
            </w:r>
          </w:p>
        </w:tc>
      </w:tr>
      <w:tr w:rsidR="00D14D57" w:rsidRPr="007A55A1" w14:paraId="6528632B" w14:textId="77777777" w:rsidTr="00E51A6F">
        <w:tc>
          <w:tcPr>
            <w:tcW w:w="2056" w:type="pct"/>
          </w:tcPr>
          <w:p w14:paraId="18546F9B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A4A5B9B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1A94265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564E48D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AA0B01E" w14:textId="77777777" w:rsidR="00D14D57" w:rsidRPr="007A55A1" w:rsidRDefault="009A5480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333,239</w:t>
            </w:r>
          </w:p>
        </w:tc>
        <w:tc>
          <w:tcPr>
            <w:tcW w:w="137" w:type="pct"/>
            <w:vMerge/>
          </w:tcPr>
          <w:p w14:paraId="71913FE5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6C4D1B97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334,643</w:t>
            </w:r>
          </w:p>
        </w:tc>
      </w:tr>
      <w:tr w:rsidR="00D14D57" w:rsidRPr="007A55A1" w14:paraId="648304EC" w14:textId="77777777" w:rsidTr="00E51A6F">
        <w:tc>
          <w:tcPr>
            <w:tcW w:w="2056" w:type="pct"/>
          </w:tcPr>
          <w:p w14:paraId="59715770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6C345653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E0AAE9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C0970C0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1377A3A" w14:textId="77777777" w:rsidR="00D14D57" w:rsidRPr="007A55A1" w:rsidRDefault="009A5480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377</w:t>
            </w:r>
            <w:r w:rsidR="00BC5A33"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1858BBF2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1F2EE139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423,530</w:t>
            </w:r>
          </w:p>
        </w:tc>
      </w:tr>
    </w:tbl>
    <w:p w14:paraId="1160BAF0" w14:textId="77777777" w:rsidR="00414FC3" w:rsidRPr="007A55A1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46F03D90" w14:textId="77777777" w:rsidR="00D7061E" w:rsidRPr="007A55A1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7A55A1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7A55A1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7A55A1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7A55A1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7A55A1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7A55A1">
        <w:rPr>
          <w:rFonts w:ascii="Angsana New" w:hAnsi="Angsana New"/>
          <w:bCs/>
          <w:sz w:val="30"/>
          <w:szCs w:val="30"/>
        </w:rPr>
        <w:t>30</w:t>
      </w:r>
      <w:r w:rsidR="00D7061E" w:rsidRPr="007A55A1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7A55A1">
        <w:rPr>
          <w:rFonts w:ascii="Angsana New" w:hAnsi="Angsana New"/>
          <w:bCs/>
          <w:sz w:val="30"/>
          <w:szCs w:val="30"/>
        </w:rPr>
        <w:t>9</w:t>
      </w:r>
      <w:r w:rsidR="00D7061E" w:rsidRPr="007A55A1">
        <w:rPr>
          <w:rFonts w:ascii="Angsana New" w:hAnsi="Angsana New"/>
          <w:bCs/>
          <w:sz w:val="30"/>
          <w:szCs w:val="30"/>
        </w:rPr>
        <w:t>0</w:t>
      </w:r>
      <w:r w:rsidR="00D7061E" w:rsidRPr="007A55A1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7A55A1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97695E2" w14:textId="77777777" w:rsidR="00B2209E" w:rsidRPr="007A55A1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55A1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/>
          <w:bCs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7A55A1">
        <w:rPr>
          <w:rFonts w:ascii="Angsana New" w:hAnsi="Angsana New"/>
          <w:bCs/>
          <w:sz w:val="30"/>
          <w:szCs w:val="30"/>
        </w:rPr>
        <w:t>3</w:t>
      </w:r>
      <w:r w:rsidR="00267E04" w:rsidRPr="007A55A1">
        <w:rPr>
          <w:rFonts w:ascii="Angsana New" w:hAnsi="Angsana New"/>
          <w:bCs/>
          <w:sz w:val="30"/>
          <w:szCs w:val="30"/>
        </w:rPr>
        <w:t>1</w:t>
      </w:r>
      <w:r w:rsidR="00267E04" w:rsidRPr="007A55A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7A55A1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7A55A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7A55A1">
        <w:rPr>
          <w:rFonts w:ascii="Angsana New" w:hAnsi="Angsana New"/>
          <w:bCs/>
          <w:sz w:val="30"/>
          <w:szCs w:val="30"/>
        </w:rPr>
        <w:t>256</w:t>
      </w:r>
      <w:r w:rsidR="00D14D57" w:rsidRPr="007A55A1">
        <w:rPr>
          <w:rFonts w:ascii="Angsana New" w:hAnsi="Angsana New"/>
          <w:bCs/>
          <w:sz w:val="30"/>
          <w:szCs w:val="30"/>
        </w:rPr>
        <w:t>5</w:t>
      </w:r>
      <w:r w:rsidRPr="007A55A1">
        <w:rPr>
          <w:rFonts w:ascii="Angsana New" w:hAnsi="Angsana New"/>
          <w:bCs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2560A70A" w14:textId="77777777" w:rsidR="003E4464" w:rsidRPr="007A55A1" w:rsidRDefault="003E446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07F4FD5B" w14:textId="77777777" w:rsidR="00D93565" w:rsidRPr="007A55A1" w:rsidRDefault="00D9356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5CA853EA" w14:textId="77777777" w:rsidR="004F45B2" w:rsidRPr="007A55A1" w:rsidRDefault="004F45B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40A81944" w14:textId="77777777" w:rsidR="004F45B2" w:rsidRDefault="004F45B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1DD439A4" w14:textId="77777777" w:rsidR="001E77FF" w:rsidRPr="007A55A1" w:rsidRDefault="001E77FF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6219B86D" w14:textId="77777777" w:rsidR="00000CAA" w:rsidRPr="007A55A1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3" w:name="_Hlk31729391"/>
      <w:r w:rsidRPr="007A55A1">
        <w:rPr>
          <w:rFonts w:ascii="Angsana New" w:hAnsi="Angsana New"/>
          <w:b/>
          <w:sz w:val="30"/>
          <w:szCs w:val="30"/>
        </w:rPr>
        <w:t>6</w:t>
      </w:r>
      <w:r w:rsidR="00000CAA" w:rsidRPr="007A55A1">
        <w:rPr>
          <w:rFonts w:ascii="Angsana New" w:hAnsi="Angsana New"/>
          <w:b/>
          <w:sz w:val="30"/>
          <w:szCs w:val="30"/>
        </w:rPr>
        <w:tab/>
      </w:r>
      <w:r w:rsidR="00000CAA" w:rsidRPr="007A55A1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7A55A1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7A55A1">
        <w:rPr>
          <w:rFonts w:ascii="Angsana New" w:hAnsi="Angsana New"/>
          <w:bCs/>
          <w:sz w:val="30"/>
          <w:szCs w:val="30"/>
          <w:cs/>
        </w:rPr>
        <w:t>อื่น</w:t>
      </w:r>
    </w:p>
    <w:p w14:paraId="0FC520EA" w14:textId="77777777" w:rsidR="00B572E2" w:rsidRPr="007A55A1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  <w:cs/>
        </w:rPr>
        <w:tab/>
      </w:r>
      <w:r w:rsidRPr="007A55A1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55"/>
        <w:gridCol w:w="1134"/>
        <w:gridCol w:w="278"/>
        <w:gridCol w:w="1280"/>
        <w:gridCol w:w="282"/>
        <w:gridCol w:w="1254"/>
      </w:tblGrid>
      <w:tr w:rsidR="0031137A" w:rsidRPr="007A55A1" w14:paraId="188C2520" w14:textId="77777777" w:rsidTr="008C2F69">
        <w:trPr>
          <w:trHeight w:val="326"/>
        </w:trPr>
        <w:tc>
          <w:tcPr>
            <w:tcW w:w="1959" w:type="pct"/>
          </w:tcPr>
          <w:p w14:paraId="188C7964" w14:textId="77777777" w:rsidR="00267E04" w:rsidRPr="007A55A1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6019B6A3" w14:textId="77777777" w:rsidR="00267E04" w:rsidRPr="007A55A1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558065BA" w14:textId="77777777" w:rsidR="00267E04" w:rsidRPr="007A55A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39CB7A98" w14:textId="77777777" w:rsidR="00267E04" w:rsidRPr="007A55A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E2AF3E2" w14:textId="77777777" w:rsidR="00267E04" w:rsidRPr="007A55A1" w:rsidRDefault="000B6CA2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946A08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0DAF6B2" w14:textId="77777777" w:rsidR="00267E04" w:rsidRPr="007A55A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B370373" w14:textId="77777777" w:rsidR="00267E04" w:rsidRPr="007A55A1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2CA42CCB" w14:textId="77777777" w:rsidTr="008C2F69">
        <w:trPr>
          <w:trHeight w:val="430"/>
        </w:trPr>
        <w:tc>
          <w:tcPr>
            <w:tcW w:w="1959" w:type="pct"/>
          </w:tcPr>
          <w:p w14:paraId="53790801" w14:textId="77777777" w:rsidR="00267E04" w:rsidRPr="007A55A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6534DDDC" w14:textId="77777777" w:rsidR="00267E04" w:rsidRPr="007A55A1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3" w:type="pct"/>
            <w:gridSpan w:val="5"/>
          </w:tcPr>
          <w:p w14:paraId="38303669" w14:textId="77777777" w:rsidR="00267E04" w:rsidRPr="007A55A1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7A55A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7A55A1" w14:paraId="00F4C931" w14:textId="77777777" w:rsidTr="008C2F69">
        <w:trPr>
          <w:trHeight w:val="430"/>
        </w:trPr>
        <w:tc>
          <w:tcPr>
            <w:tcW w:w="1959" w:type="pct"/>
          </w:tcPr>
          <w:p w14:paraId="315728A3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7" w:type="pct"/>
          </w:tcPr>
          <w:p w14:paraId="77BEB43A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6A150C0E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47C6002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27C0E48" w14:textId="77777777" w:rsidR="00D56D22" w:rsidRPr="007A55A1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1C3CCD08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3925C88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7A55A1" w14:paraId="1FDF3272" w14:textId="77777777" w:rsidTr="008C2F69">
        <w:trPr>
          <w:trHeight w:val="430"/>
        </w:trPr>
        <w:tc>
          <w:tcPr>
            <w:tcW w:w="1959" w:type="pct"/>
          </w:tcPr>
          <w:p w14:paraId="49D712F9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7" w:type="pct"/>
          </w:tcPr>
          <w:p w14:paraId="5AFFC0CF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94AF26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3101881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1B88BC38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67A98264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</w:tcPr>
          <w:p w14:paraId="6CFC2332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4D57" w:rsidRPr="007A55A1" w14:paraId="00959174" w14:textId="77777777" w:rsidTr="008C2F69">
        <w:trPr>
          <w:trHeight w:val="414"/>
        </w:trPr>
        <w:tc>
          <w:tcPr>
            <w:tcW w:w="1959" w:type="pct"/>
            <w:vAlign w:val="bottom"/>
          </w:tcPr>
          <w:p w14:paraId="509F0DDD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7" w:type="pct"/>
          </w:tcPr>
          <w:p w14:paraId="00E3B7F2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B147E87" w14:textId="77777777" w:rsidR="00D14D57" w:rsidRPr="007A55A1" w:rsidDel="00D60FB5" w:rsidRDefault="00D14D57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1C46E30E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6813F24" w14:textId="77777777" w:rsidR="00D14D57" w:rsidRPr="007A55A1" w:rsidDel="00D60FB5" w:rsidRDefault="00820757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6,619</w:t>
            </w:r>
          </w:p>
        </w:tc>
        <w:tc>
          <w:tcPr>
            <w:tcW w:w="151" w:type="pct"/>
          </w:tcPr>
          <w:p w14:paraId="0760249E" w14:textId="77777777" w:rsidR="00D14D57" w:rsidRPr="007A55A1" w:rsidRDefault="00D14D57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vAlign w:val="bottom"/>
          </w:tcPr>
          <w:p w14:paraId="0E698164" w14:textId="77777777" w:rsidR="00D14D57" w:rsidRPr="007A55A1" w:rsidDel="00D60FB5" w:rsidRDefault="00D14D57" w:rsidP="00D14D5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D14D57" w:rsidRPr="007A55A1" w14:paraId="4DE0C6B4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04F9C47E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7" w:type="pct"/>
          </w:tcPr>
          <w:p w14:paraId="7CF3D5D6" w14:textId="77777777" w:rsidR="00D14D57" w:rsidRPr="007A55A1" w:rsidRDefault="00D14D57" w:rsidP="00D14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15F63B1" w14:textId="77777777" w:rsidR="00D14D57" w:rsidRPr="007A55A1" w:rsidDel="00D60FB5" w:rsidRDefault="00D14D57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33805BF0" w14:textId="77777777" w:rsidR="00D14D57" w:rsidRPr="007A55A1" w:rsidRDefault="00D14D57" w:rsidP="00D14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5E53C979" w14:textId="77777777" w:rsidR="00D14D57" w:rsidRPr="007A55A1" w:rsidDel="00D60FB5" w:rsidRDefault="00820757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6,409</w:t>
            </w:r>
          </w:p>
        </w:tc>
        <w:tc>
          <w:tcPr>
            <w:tcW w:w="151" w:type="pct"/>
          </w:tcPr>
          <w:p w14:paraId="4F650524" w14:textId="77777777" w:rsidR="00D14D57" w:rsidRPr="007A55A1" w:rsidRDefault="00D14D57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vAlign w:val="bottom"/>
          </w:tcPr>
          <w:p w14:paraId="71831C47" w14:textId="77777777" w:rsidR="00D14D57" w:rsidRPr="007A55A1" w:rsidDel="00D60FB5" w:rsidRDefault="00D14D57" w:rsidP="00D14D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31137A" w:rsidRPr="007A55A1" w14:paraId="46A419CA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4333CB6C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7" w:type="pct"/>
          </w:tcPr>
          <w:p w14:paraId="350FB485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68D1454" w14:textId="77777777" w:rsidR="00D56D22" w:rsidRPr="007A55A1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5D51B554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2A6370D" w14:textId="77777777" w:rsidR="00D56D22" w:rsidRPr="007A55A1" w:rsidDel="00D60FB5" w:rsidRDefault="0082075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3,595</w:t>
            </w:r>
          </w:p>
        </w:tc>
        <w:tc>
          <w:tcPr>
            <w:tcW w:w="151" w:type="pct"/>
          </w:tcPr>
          <w:p w14:paraId="5D9AB7E6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vAlign w:val="bottom"/>
          </w:tcPr>
          <w:p w14:paraId="138DEC04" w14:textId="77777777" w:rsidR="00D56D22" w:rsidRPr="007A55A1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8C2F69"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629</w:t>
            </w:r>
          </w:p>
        </w:tc>
      </w:tr>
      <w:tr w:rsidR="0031137A" w:rsidRPr="007A55A1" w14:paraId="19212A9E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207E2709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7" w:type="pct"/>
          </w:tcPr>
          <w:p w14:paraId="22AC5724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897D5DF" w14:textId="77777777" w:rsidR="00D56D22" w:rsidRPr="007A55A1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03F4A508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5B6BCF4A" w14:textId="77777777" w:rsidR="00D56D22" w:rsidRPr="007A55A1" w:rsidDel="00D60FB5" w:rsidRDefault="0082075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1,535</w:t>
            </w:r>
          </w:p>
        </w:tc>
        <w:tc>
          <w:tcPr>
            <w:tcW w:w="151" w:type="pct"/>
          </w:tcPr>
          <w:p w14:paraId="51FC2A3D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vAlign w:val="bottom"/>
          </w:tcPr>
          <w:p w14:paraId="51ED56A0" w14:textId="77777777" w:rsidR="00D56D22" w:rsidRPr="007A55A1" w:rsidDel="00D60FB5" w:rsidRDefault="008C2F69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31137A" w:rsidRPr="007A55A1" w14:paraId="20E2A39F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286CB7DB" w14:textId="77777777" w:rsidR="00D56D22" w:rsidRPr="007A55A1" w:rsidDel="00D60FB5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7" w:type="pct"/>
          </w:tcPr>
          <w:p w14:paraId="6DD618D5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983A022" w14:textId="77777777" w:rsidR="00D56D22" w:rsidRPr="007A55A1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9A322D3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27BD6C3" w14:textId="77777777" w:rsidR="00D56D22" w:rsidRPr="007A55A1" w:rsidDel="00D60FB5" w:rsidRDefault="0082075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51" w:type="pct"/>
          </w:tcPr>
          <w:p w14:paraId="43EAD613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</w:tcPr>
          <w:p w14:paraId="23236B93" w14:textId="77777777" w:rsidR="00D56D22" w:rsidRPr="007A55A1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7A55A1" w14:paraId="6BC914A5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31ABCD99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7" w:type="pct"/>
          </w:tcPr>
          <w:p w14:paraId="26FB4152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005BF5C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78AD45C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401A025" w14:textId="77777777" w:rsidR="00D56D22" w:rsidRPr="007A55A1" w:rsidRDefault="0082075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15,367</w:t>
            </w:r>
          </w:p>
        </w:tc>
        <w:tc>
          <w:tcPr>
            <w:tcW w:w="151" w:type="pct"/>
          </w:tcPr>
          <w:p w14:paraId="3D69734C" w14:textId="77777777" w:rsidR="00D56D22" w:rsidRPr="007A55A1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1790BDF" w14:textId="77777777" w:rsidR="00D56D22" w:rsidRPr="007A55A1" w:rsidRDefault="008C2F69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31137A" w:rsidRPr="007A55A1" w14:paraId="6BCF76BB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1C29E558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0E502DEC" w14:textId="77777777" w:rsidR="00D56D22" w:rsidRPr="007A55A1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4FE7F1E" w14:textId="77777777" w:rsidR="00D56D22" w:rsidRPr="007A55A1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25F6736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410736C4" w14:textId="77777777" w:rsidR="00D56D22" w:rsidRPr="007A55A1" w:rsidRDefault="00820757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33,716</w:t>
            </w:r>
          </w:p>
        </w:tc>
        <w:tc>
          <w:tcPr>
            <w:tcW w:w="823" w:type="pct"/>
            <w:gridSpan w:val="2"/>
          </w:tcPr>
          <w:p w14:paraId="4CCCE73A" w14:textId="77777777" w:rsidR="00D56D22" w:rsidRPr="007A55A1" w:rsidRDefault="008C2F69" w:rsidP="00EF7D1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</w:tr>
      <w:tr w:rsidR="0031137A" w:rsidRPr="007A55A1" w14:paraId="0174F512" w14:textId="77777777" w:rsidTr="008C2F69">
        <w:trPr>
          <w:trHeight w:val="430"/>
        </w:trPr>
        <w:tc>
          <w:tcPr>
            <w:tcW w:w="2737" w:type="pct"/>
            <w:gridSpan w:val="2"/>
            <w:vAlign w:val="bottom"/>
          </w:tcPr>
          <w:p w14:paraId="110ADBE6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68A2B2AF" w14:textId="77777777" w:rsidR="00D56D22" w:rsidRPr="007A55A1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4ADE341" w14:textId="77777777" w:rsidR="00D56D22" w:rsidRPr="007A55A1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DF3FBDE" w14:textId="77777777" w:rsidR="00D56D22" w:rsidRPr="007A55A1" w:rsidRDefault="00820757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823" w:type="pct"/>
            <w:gridSpan w:val="2"/>
          </w:tcPr>
          <w:p w14:paraId="741269E2" w14:textId="77777777" w:rsidR="00D56D22" w:rsidRPr="007A55A1" w:rsidRDefault="00EF7D15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</w:t>
            </w:r>
            <w:r w:rsidR="008C2F69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56D22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F69" w:rsidRPr="007A55A1" w14:paraId="63AF35A7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7EEA71A7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031703C4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F82B08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F97878E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53384586" w14:textId="77777777" w:rsidR="008C2F69" w:rsidRPr="007A55A1" w:rsidRDefault="00820757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30,486</w:t>
            </w:r>
          </w:p>
        </w:tc>
        <w:tc>
          <w:tcPr>
            <w:tcW w:w="151" w:type="pct"/>
            <w:vMerge w:val="restart"/>
          </w:tcPr>
          <w:p w14:paraId="30D017F2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A3378D4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  <w:tr w:rsidR="008C2F69" w:rsidRPr="007A55A1" w14:paraId="0A25FF99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53AA434C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7" w:type="pct"/>
          </w:tcPr>
          <w:p w14:paraId="45E4AF93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13062A1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6844BE96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0506353" w14:textId="77777777" w:rsidR="008C2F69" w:rsidRPr="007A55A1" w:rsidRDefault="00820757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30,486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16FF3109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708DD7E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</w:tbl>
    <w:p w14:paraId="6ECB355F" w14:textId="77777777" w:rsidR="00F62DAD" w:rsidRPr="007A55A1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4" w:name="_Hlk31729564"/>
      <w:bookmarkEnd w:id="13"/>
      <w:r w:rsidRPr="007A55A1">
        <w:rPr>
          <w:rFonts w:ascii="Angsana New" w:hAnsi="Angsana New"/>
          <w:bCs/>
          <w:sz w:val="30"/>
          <w:szCs w:val="30"/>
          <w:cs/>
        </w:rPr>
        <w:tab/>
      </w:r>
    </w:p>
    <w:p w14:paraId="04CB5E79" w14:textId="77777777" w:rsidR="006E2DBF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7A55A1">
        <w:rPr>
          <w:rFonts w:ascii="Angsana New" w:hAnsi="Angsana New"/>
          <w:bCs/>
          <w:sz w:val="30"/>
          <w:szCs w:val="30"/>
          <w:cs/>
        </w:rPr>
        <w:tab/>
      </w:r>
    </w:p>
    <w:p w14:paraId="38FE3B0A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D2EADE5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6992EEE9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46EF422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5B66D50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AE84511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A83DAE4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43CDBF2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630471F4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2944FE00" w14:textId="77777777" w:rsidR="001E77FF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2D77C708" w14:textId="77777777" w:rsidR="001E77FF" w:rsidRPr="007A55A1" w:rsidRDefault="001E77F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8F3FD3C" w14:textId="77777777" w:rsidR="00B572E2" w:rsidRPr="007A55A1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7A55A1">
        <w:rPr>
          <w:rFonts w:ascii="Angsana New" w:hAnsi="Angsana New"/>
          <w:bCs/>
          <w:sz w:val="30"/>
          <w:szCs w:val="30"/>
        </w:rPr>
        <w:t xml:space="preserve">   </w:t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</w:r>
      <w:r w:rsidRPr="007A55A1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7A55A1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68"/>
        <w:gridCol w:w="1134"/>
        <w:gridCol w:w="278"/>
        <w:gridCol w:w="1280"/>
        <w:gridCol w:w="282"/>
        <w:gridCol w:w="1241"/>
      </w:tblGrid>
      <w:tr w:rsidR="0031137A" w:rsidRPr="007A55A1" w14:paraId="0EEE1862" w14:textId="77777777" w:rsidTr="008C2F69">
        <w:trPr>
          <w:trHeight w:val="326"/>
          <w:tblHeader/>
        </w:trPr>
        <w:tc>
          <w:tcPr>
            <w:tcW w:w="1959" w:type="pct"/>
          </w:tcPr>
          <w:p w14:paraId="13469FE5" w14:textId="77777777" w:rsidR="00B572E2" w:rsidRPr="007A55A1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1770D768" w14:textId="77777777" w:rsidR="00B572E2" w:rsidRPr="007A55A1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5F0461A2" w14:textId="77777777" w:rsidR="00B572E2" w:rsidRPr="007A55A1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46226E2D" w14:textId="77777777" w:rsidR="00B572E2" w:rsidRPr="007A55A1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1E98486" w14:textId="77777777" w:rsidR="00B572E2" w:rsidRPr="007A55A1" w:rsidRDefault="000B6CA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B572E2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82075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68DC9CA" w14:textId="77777777" w:rsidR="00B572E2" w:rsidRPr="007A55A1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88344AA" w14:textId="77777777" w:rsidR="00B572E2" w:rsidRPr="007A55A1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C5A33"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31137A" w:rsidRPr="007A55A1" w14:paraId="7A138443" w14:textId="77777777" w:rsidTr="008C2F69">
        <w:trPr>
          <w:trHeight w:val="430"/>
          <w:tblHeader/>
        </w:trPr>
        <w:tc>
          <w:tcPr>
            <w:tcW w:w="1959" w:type="pct"/>
          </w:tcPr>
          <w:p w14:paraId="5F2A2D49" w14:textId="77777777" w:rsidR="00B572E2" w:rsidRPr="007A55A1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70182082" w14:textId="77777777" w:rsidR="00B572E2" w:rsidRPr="007A55A1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6" w:type="pct"/>
            <w:gridSpan w:val="5"/>
          </w:tcPr>
          <w:p w14:paraId="68A41702" w14:textId="77777777" w:rsidR="00B572E2" w:rsidRPr="007A55A1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7A55A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7A55A1" w14:paraId="5D18A946" w14:textId="77777777" w:rsidTr="008C2F69">
        <w:trPr>
          <w:trHeight w:val="430"/>
        </w:trPr>
        <w:tc>
          <w:tcPr>
            <w:tcW w:w="1959" w:type="pct"/>
          </w:tcPr>
          <w:p w14:paraId="59C5E4B1" w14:textId="77777777" w:rsidR="00525557" w:rsidRPr="007A55A1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4" w:type="pct"/>
          </w:tcPr>
          <w:p w14:paraId="17E338F0" w14:textId="77777777" w:rsidR="00525557" w:rsidRPr="007A55A1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030C127A" w14:textId="77777777" w:rsidR="00525557" w:rsidRPr="007A55A1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12D8A25" w14:textId="77777777" w:rsidR="00525557" w:rsidRPr="007A55A1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B196D48" w14:textId="77777777" w:rsidR="00525557" w:rsidRPr="007A55A1" w:rsidRDefault="008207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51" w:type="pct"/>
            <w:vMerge w:val="restart"/>
          </w:tcPr>
          <w:p w14:paraId="29824AB4" w14:textId="77777777" w:rsidR="00525557" w:rsidRPr="007A55A1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678A32D" w14:textId="77777777" w:rsidR="00525557" w:rsidRPr="007A55A1" w:rsidRDefault="008C2F69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31137A" w:rsidRPr="007A55A1" w14:paraId="1B409810" w14:textId="77777777" w:rsidTr="008C2F69">
        <w:trPr>
          <w:trHeight w:val="430"/>
        </w:trPr>
        <w:tc>
          <w:tcPr>
            <w:tcW w:w="1959" w:type="pct"/>
          </w:tcPr>
          <w:p w14:paraId="1622B78D" w14:textId="77777777" w:rsidR="00525557" w:rsidRPr="007A55A1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4" w:type="pct"/>
          </w:tcPr>
          <w:p w14:paraId="4CE85CE3" w14:textId="77777777" w:rsidR="00525557" w:rsidRPr="007A55A1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94040F1" w14:textId="77777777" w:rsidR="00525557" w:rsidRPr="007A55A1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108142D" w14:textId="77777777" w:rsidR="00525557" w:rsidRPr="007A55A1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2DFAC5C9" w14:textId="77777777" w:rsidR="00525557" w:rsidRPr="007A55A1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088275C8" w14:textId="77777777" w:rsidR="00525557" w:rsidRPr="007A55A1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14:paraId="0FED3CC2" w14:textId="77777777" w:rsidR="00525557" w:rsidRPr="007A55A1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2F69" w:rsidRPr="007A55A1" w14:paraId="59D9BF80" w14:textId="77777777" w:rsidTr="008C2F69">
        <w:trPr>
          <w:trHeight w:val="414"/>
        </w:trPr>
        <w:tc>
          <w:tcPr>
            <w:tcW w:w="1959" w:type="pct"/>
            <w:vAlign w:val="bottom"/>
          </w:tcPr>
          <w:p w14:paraId="181654C6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4" w:type="pct"/>
          </w:tcPr>
          <w:p w14:paraId="2BBEFF8B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95E3DE4" w14:textId="77777777" w:rsidR="008C2F69" w:rsidRPr="007A55A1" w:rsidDel="00D60FB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F79337A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7B890CF" w14:textId="77777777" w:rsidR="008C2F69" w:rsidRPr="007A55A1" w:rsidDel="00D60FB5" w:rsidRDefault="00820757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6,619</w:t>
            </w:r>
          </w:p>
        </w:tc>
        <w:tc>
          <w:tcPr>
            <w:tcW w:w="151" w:type="pct"/>
          </w:tcPr>
          <w:p w14:paraId="3E982599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14:paraId="6DE73499" w14:textId="77777777" w:rsidR="008C2F69" w:rsidRPr="007A55A1" w:rsidDel="00D60FB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9,600</w:t>
            </w:r>
          </w:p>
        </w:tc>
      </w:tr>
      <w:tr w:rsidR="008C2F69" w:rsidRPr="007A55A1" w14:paraId="116EF217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11947D53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4" w:type="pct"/>
          </w:tcPr>
          <w:p w14:paraId="08989B3E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18854F1" w14:textId="77777777" w:rsidR="008C2F69" w:rsidRPr="007A55A1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462F7CF7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6D9DA49" w14:textId="77777777" w:rsidR="008C2F69" w:rsidRPr="007A55A1" w:rsidDel="00D60FB5" w:rsidRDefault="00820757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6,40</w:t>
            </w:r>
            <w:r w:rsidR="00D60C74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1" w:type="pct"/>
          </w:tcPr>
          <w:p w14:paraId="0E97F219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14:paraId="762F58CF" w14:textId="77777777" w:rsidR="008C2F69" w:rsidRPr="007A55A1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10,455</w:t>
            </w:r>
          </w:p>
        </w:tc>
      </w:tr>
      <w:tr w:rsidR="008C2F69" w:rsidRPr="007A55A1" w14:paraId="444B5619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684A1D9E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4" w:type="pct"/>
          </w:tcPr>
          <w:p w14:paraId="7E5F1840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13257FF" w14:textId="77777777" w:rsidR="008C2F69" w:rsidRPr="007A55A1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23669825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1E79A5C" w14:textId="77777777" w:rsidR="008C2F69" w:rsidRPr="007A55A1" w:rsidDel="00D60FB5" w:rsidRDefault="00820757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3,595</w:t>
            </w:r>
          </w:p>
        </w:tc>
        <w:tc>
          <w:tcPr>
            <w:tcW w:w="151" w:type="pct"/>
          </w:tcPr>
          <w:p w14:paraId="1D1989E0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14:paraId="77CB10AB" w14:textId="77777777" w:rsidR="008C2F69" w:rsidRPr="007A55A1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3,629</w:t>
            </w:r>
          </w:p>
        </w:tc>
      </w:tr>
      <w:tr w:rsidR="008C2F69" w:rsidRPr="007A55A1" w14:paraId="24C95075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1932DF2A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4" w:type="pct"/>
          </w:tcPr>
          <w:p w14:paraId="4FA81F2E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FC10824" w14:textId="77777777" w:rsidR="008C2F69" w:rsidRPr="007A55A1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B624484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73EB441B" w14:textId="77777777" w:rsidR="008C2F69" w:rsidRPr="007A55A1" w:rsidDel="00D60FB5" w:rsidRDefault="00820757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</w:t>
            </w:r>
            <w:r w:rsidR="00D60C74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</w:tcPr>
          <w:p w14:paraId="23A0BCF1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14:paraId="687D2A36" w14:textId="77777777" w:rsidR="008C2F69" w:rsidRPr="007A55A1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</w:p>
        </w:tc>
      </w:tr>
      <w:tr w:rsidR="008C2F69" w:rsidRPr="007A55A1" w14:paraId="371B3CC4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5A204F20" w14:textId="77777777" w:rsidR="008C2F69" w:rsidRPr="007A55A1" w:rsidDel="00D60FB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4" w:type="pct"/>
          </w:tcPr>
          <w:p w14:paraId="2488686D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1AE35C" w14:textId="77777777" w:rsidR="008C2F69" w:rsidRPr="007A55A1" w:rsidDel="00D60FB5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290F805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E87A91D" w14:textId="77777777" w:rsidR="008C2F69" w:rsidRPr="007A55A1" w:rsidDel="00D60FB5" w:rsidRDefault="00820757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51" w:type="pct"/>
          </w:tcPr>
          <w:p w14:paraId="456F9A72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14:paraId="6584EA3E" w14:textId="77777777" w:rsidR="008C2F69" w:rsidRPr="007A55A1" w:rsidDel="00D60FB5" w:rsidRDefault="00BC5A33" w:rsidP="008C2F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B5C5C" w:rsidRPr="007A55A1" w14:paraId="0130CCC4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2AF708CA" w14:textId="77777777" w:rsidR="00CB5C5C" w:rsidRPr="007A55A1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4" w:type="pct"/>
          </w:tcPr>
          <w:p w14:paraId="62190233" w14:textId="77777777" w:rsidR="00CB5C5C" w:rsidRPr="007A55A1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476500A" w14:textId="77777777" w:rsidR="00CB5C5C" w:rsidRPr="007A55A1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9E996F3" w14:textId="77777777" w:rsidR="00CB5C5C" w:rsidRPr="007A55A1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150EA48" w14:textId="77777777" w:rsidR="00CB5C5C" w:rsidRPr="007A55A1" w:rsidRDefault="00820757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15,367</w:t>
            </w:r>
          </w:p>
        </w:tc>
        <w:tc>
          <w:tcPr>
            <w:tcW w:w="151" w:type="pct"/>
          </w:tcPr>
          <w:p w14:paraId="68388553" w14:textId="77777777" w:rsidR="00CB5C5C" w:rsidRPr="007A55A1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5B5FB1B1" w14:textId="77777777" w:rsidR="00CB5C5C" w:rsidRPr="007A55A1" w:rsidRDefault="008C2F69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11,389</w:t>
            </w:r>
          </w:p>
        </w:tc>
      </w:tr>
      <w:tr w:rsidR="00143770" w:rsidRPr="007A55A1" w14:paraId="0054425E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482C192D" w14:textId="77777777" w:rsidR="00143770" w:rsidRPr="007A55A1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5ECEA000" w14:textId="77777777" w:rsidR="00143770" w:rsidRPr="007A55A1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7DCFE56" w14:textId="77777777" w:rsidR="00143770" w:rsidRPr="007A55A1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415F705" w14:textId="77777777" w:rsidR="00143770" w:rsidRPr="007A55A1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49B2431F" w14:textId="77777777" w:rsidR="00143770" w:rsidRPr="007A55A1" w:rsidRDefault="00820757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33,710</w:t>
            </w:r>
          </w:p>
        </w:tc>
        <w:tc>
          <w:tcPr>
            <w:tcW w:w="816" w:type="pct"/>
            <w:gridSpan w:val="2"/>
          </w:tcPr>
          <w:p w14:paraId="56C5E0F7" w14:textId="77777777" w:rsidR="00143770" w:rsidRPr="007A55A1" w:rsidRDefault="008C2F69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35,464</w:t>
            </w:r>
          </w:p>
        </w:tc>
      </w:tr>
      <w:tr w:rsidR="00143770" w:rsidRPr="007A55A1" w14:paraId="3959DC52" w14:textId="77777777" w:rsidTr="008C2F69">
        <w:trPr>
          <w:trHeight w:val="430"/>
        </w:trPr>
        <w:tc>
          <w:tcPr>
            <w:tcW w:w="2744" w:type="pct"/>
            <w:gridSpan w:val="2"/>
            <w:vAlign w:val="bottom"/>
          </w:tcPr>
          <w:p w14:paraId="3B82D36F" w14:textId="77777777" w:rsidR="00143770" w:rsidRPr="007A55A1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24F62783" w14:textId="77777777" w:rsidR="00143770" w:rsidRPr="007A55A1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2569AD1" w14:textId="77777777" w:rsidR="00143770" w:rsidRPr="007A55A1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F7E0FAE" w14:textId="77777777" w:rsidR="00143770" w:rsidRPr="007A55A1" w:rsidRDefault="00820757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816" w:type="pct"/>
            <w:gridSpan w:val="2"/>
          </w:tcPr>
          <w:p w14:paraId="422C5230" w14:textId="77777777" w:rsidR="00143770" w:rsidRPr="007A55A1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</w:t>
            </w:r>
            <w:r w:rsidR="008C2F69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F69" w:rsidRPr="007A55A1" w14:paraId="6DDBF4A1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47660A4F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30A64E58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18510B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AEA1358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00F51D05" w14:textId="77777777" w:rsidR="008C2F69" w:rsidRPr="007A55A1" w:rsidRDefault="00820757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30,480</w:t>
            </w:r>
          </w:p>
        </w:tc>
        <w:tc>
          <w:tcPr>
            <w:tcW w:w="151" w:type="pct"/>
            <w:vMerge w:val="restart"/>
          </w:tcPr>
          <w:p w14:paraId="5666FAA5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47AA5DC4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32,238</w:t>
            </w:r>
          </w:p>
        </w:tc>
      </w:tr>
      <w:tr w:rsidR="008C2F69" w:rsidRPr="007A55A1" w14:paraId="241467D6" w14:textId="77777777" w:rsidTr="008C2F69">
        <w:trPr>
          <w:trHeight w:val="430"/>
        </w:trPr>
        <w:tc>
          <w:tcPr>
            <w:tcW w:w="1959" w:type="pct"/>
            <w:vAlign w:val="bottom"/>
          </w:tcPr>
          <w:p w14:paraId="2A44A8D2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4" w:type="pct"/>
          </w:tcPr>
          <w:p w14:paraId="270D3C29" w14:textId="77777777" w:rsidR="008C2F69" w:rsidRPr="007A55A1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1C9A964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70743984" w14:textId="77777777" w:rsidR="008C2F69" w:rsidRPr="007A55A1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5CF7524" w14:textId="77777777" w:rsidR="008C2F69" w:rsidRPr="007A55A1" w:rsidRDefault="00D60C74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30,530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72CDA70A" w14:textId="77777777" w:rsidR="008C2F69" w:rsidRPr="007A55A1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568E16FA" w14:textId="77777777" w:rsidR="008C2F69" w:rsidRPr="007A55A1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32,288</w:t>
            </w:r>
          </w:p>
        </w:tc>
      </w:tr>
    </w:tbl>
    <w:p w14:paraId="3DE04F9D" w14:textId="77777777" w:rsidR="00F51922" w:rsidRPr="007A55A1" w:rsidRDefault="00F5192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15B0FD4" w14:textId="77777777"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263450B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FA0B459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145FA00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7B95288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9F53A02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6FAF80F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DF24190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33BAF38F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BCBFEE6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5AE99A3" w14:textId="77777777" w:rsidR="001E77FF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6F4D6D0" w14:textId="77777777" w:rsidR="001E77FF" w:rsidRPr="007A55A1" w:rsidRDefault="001E77FF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D7B1107" w14:textId="77777777" w:rsidR="00B332F1" w:rsidRPr="007A55A1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7A55A1">
        <w:rPr>
          <w:rFonts w:ascii="Angsana New" w:hAnsi="Angsana New"/>
          <w:b/>
          <w:sz w:val="30"/>
          <w:szCs w:val="30"/>
        </w:rPr>
        <w:t>7</w:t>
      </w:r>
      <w:r w:rsidR="00D65531" w:rsidRPr="007A55A1">
        <w:rPr>
          <w:rFonts w:ascii="Angsana New" w:hAnsi="Angsana New"/>
          <w:bCs/>
          <w:sz w:val="30"/>
          <w:szCs w:val="30"/>
        </w:rPr>
        <w:tab/>
      </w:r>
      <w:r w:rsidR="00492FED" w:rsidRPr="007A55A1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7A55A1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7A55A1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754931A6" w14:textId="77777777" w:rsidR="00720A31" w:rsidRPr="007A55A1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A55A1">
        <w:rPr>
          <w:rFonts w:ascii="Angsana New" w:hAnsi="Angsana New"/>
          <w:bCs/>
          <w:sz w:val="30"/>
          <w:szCs w:val="30"/>
        </w:rPr>
        <w:t>7.1</w:t>
      </w:r>
      <w:r w:rsidRPr="007A55A1">
        <w:rPr>
          <w:rFonts w:ascii="Angsana New" w:hAnsi="Angsana New"/>
          <w:b/>
          <w:sz w:val="30"/>
          <w:szCs w:val="30"/>
        </w:rPr>
        <w:t xml:space="preserve"> </w:t>
      </w:r>
      <w:r w:rsidRPr="007A55A1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CE554A" w:rsidRPr="007A55A1" w14:paraId="0F6B3447" w14:textId="77777777" w:rsidTr="00CE554A">
        <w:trPr>
          <w:trHeight w:val="410"/>
        </w:trPr>
        <w:tc>
          <w:tcPr>
            <w:tcW w:w="1951" w:type="pct"/>
          </w:tcPr>
          <w:p w14:paraId="1402B41B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46C41A98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6C3D0831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7C702ADF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6299C94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568C570" w14:textId="77777777" w:rsidR="00CE554A" w:rsidRPr="007A55A1" w:rsidRDefault="00CE554A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 w:hanging="5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554A" w:rsidRPr="007A55A1" w14:paraId="335D3275" w14:textId="77777777" w:rsidTr="000C66B4">
        <w:trPr>
          <w:trHeight w:val="410"/>
        </w:trPr>
        <w:tc>
          <w:tcPr>
            <w:tcW w:w="1951" w:type="pct"/>
          </w:tcPr>
          <w:p w14:paraId="1EC1526D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7983CFC6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0C6D744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773D1AC0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E3829CA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4BA815E8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0A5D31F0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45170B2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E554A" w:rsidRPr="007A55A1" w14:paraId="12DD8260" w14:textId="77777777" w:rsidTr="000C66B4">
        <w:trPr>
          <w:trHeight w:val="425"/>
        </w:trPr>
        <w:tc>
          <w:tcPr>
            <w:tcW w:w="2492" w:type="pct"/>
            <w:gridSpan w:val="2"/>
          </w:tcPr>
          <w:p w14:paraId="19658B85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67A63F10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FCE292B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30E4716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65CA098E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CE554A" w:rsidRPr="007A55A1" w14:paraId="2664F600" w14:textId="77777777" w:rsidTr="000C66B4">
        <w:trPr>
          <w:trHeight w:val="262"/>
        </w:trPr>
        <w:tc>
          <w:tcPr>
            <w:tcW w:w="2492" w:type="pct"/>
            <w:gridSpan w:val="2"/>
          </w:tcPr>
          <w:p w14:paraId="56DF6508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5333BAAC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028D3F5D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7FC49551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33A15005" w14:textId="77777777" w:rsidR="00CE554A" w:rsidRPr="007A55A1" w:rsidRDefault="00E812E9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338,772</w:t>
            </w:r>
          </w:p>
        </w:tc>
        <w:tc>
          <w:tcPr>
            <w:tcW w:w="155" w:type="pct"/>
          </w:tcPr>
          <w:p w14:paraId="4E87A98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457EA3F6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CE554A" w:rsidRPr="007A55A1" w14:paraId="5DABA6BB" w14:textId="77777777" w:rsidTr="000C66B4">
        <w:trPr>
          <w:trHeight w:val="262"/>
        </w:trPr>
        <w:tc>
          <w:tcPr>
            <w:tcW w:w="2492" w:type="pct"/>
            <w:gridSpan w:val="2"/>
          </w:tcPr>
          <w:p w14:paraId="0A3E2B7B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E16BA1F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18EEDFBA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1F099958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4E4C9657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6B306B7C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3B9852C2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E554A" w:rsidRPr="007A55A1" w14:paraId="1E8B0F6B" w14:textId="77777777" w:rsidTr="000C66B4">
        <w:trPr>
          <w:trHeight w:val="425"/>
        </w:trPr>
        <w:tc>
          <w:tcPr>
            <w:tcW w:w="2492" w:type="pct"/>
            <w:gridSpan w:val="2"/>
          </w:tcPr>
          <w:p w14:paraId="1D282E00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29797637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3B8E902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7CFC113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82EDD74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144,664</w:t>
            </w:r>
          </w:p>
        </w:tc>
        <w:tc>
          <w:tcPr>
            <w:tcW w:w="155" w:type="pct"/>
          </w:tcPr>
          <w:p w14:paraId="18F28608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B0CA10C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CE554A" w:rsidRPr="007A55A1" w14:paraId="2FB9C8A8" w14:textId="77777777" w:rsidTr="000C66B4">
        <w:trPr>
          <w:trHeight w:val="425"/>
        </w:trPr>
        <w:tc>
          <w:tcPr>
            <w:tcW w:w="2492" w:type="pct"/>
            <w:gridSpan w:val="2"/>
          </w:tcPr>
          <w:p w14:paraId="57DB4F57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137FA3C9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2BB0E1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D1776EB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839FFEC" w14:textId="77777777" w:rsidR="00CE554A" w:rsidRPr="007A55A1" w:rsidRDefault="00E812E9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55" w:type="pct"/>
          </w:tcPr>
          <w:p w14:paraId="341BBF9A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79239A2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E554A" w:rsidRPr="007A55A1" w14:paraId="779B8A9C" w14:textId="77777777" w:rsidTr="000C66B4">
        <w:trPr>
          <w:trHeight w:val="425"/>
        </w:trPr>
        <w:tc>
          <w:tcPr>
            <w:tcW w:w="2492" w:type="pct"/>
            <w:gridSpan w:val="2"/>
          </w:tcPr>
          <w:p w14:paraId="05538F7B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71B408DE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2C52CC7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1539927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F270BE3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(142,506)</w:t>
            </w:r>
          </w:p>
        </w:tc>
        <w:tc>
          <w:tcPr>
            <w:tcW w:w="155" w:type="pct"/>
          </w:tcPr>
          <w:p w14:paraId="17FFEF7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0917753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CE554A" w:rsidRPr="007A55A1" w14:paraId="7BA9CB28" w14:textId="77777777" w:rsidTr="000C66B4">
        <w:trPr>
          <w:trHeight w:val="425"/>
        </w:trPr>
        <w:tc>
          <w:tcPr>
            <w:tcW w:w="2492" w:type="pct"/>
            <w:gridSpan w:val="2"/>
          </w:tcPr>
          <w:p w14:paraId="25216C3F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0E42842E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28D5A3A4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6F396A2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69E68656" w14:textId="77777777" w:rsidR="00CE554A" w:rsidRPr="007A55A1" w:rsidRDefault="00E812E9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7A55A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2,409</w:t>
            </w:r>
          </w:p>
        </w:tc>
        <w:tc>
          <w:tcPr>
            <w:tcW w:w="155" w:type="pct"/>
          </w:tcPr>
          <w:p w14:paraId="4BBC880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ABA6462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CE554A" w:rsidRPr="007A55A1" w14:paraId="6F9DDA20" w14:textId="77777777" w:rsidTr="000C66B4">
        <w:trPr>
          <w:trHeight w:val="225"/>
        </w:trPr>
        <w:tc>
          <w:tcPr>
            <w:tcW w:w="2492" w:type="pct"/>
            <w:gridSpan w:val="2"/>
          </w:tcPr>
          <w:p w14:paraId="3BE3A947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27E1EA6D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0EB2513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7FA1CB2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12BCDDA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18850155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190EB40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CE554A" w:rsidRPr="007A55A1" w14:paraId="297D53CD" w14:textId="77777777" w:rsidTr="000C66B4">
        <w:trPr>
          <w:trHeight w:val="425"/>
        </w:trPr>
        <w:tc>
          <w:tcPr>
            <w:tcW w:w="2492" w:type="pct"/>
            <w:gridSpan w:val="2"/>
          </w:tcPr>
          <w:p w14:paraId="15C602B3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68625747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FBB3F39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D752DEB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36F83C3" w14:textId="77777777" w:rsidR="00CE554A" w:rsidRPr="007A55A1" w:rsidRDefault="00E812E9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2,409</w:t>
            </w:r>
          </w:p>
        </w:tc>
        <w:tc>
          <w:tcPr>
            <w:tcW w:w="155" w:type="pct"/>
          </w:tcPr>
          <w:p w14:paraId="281E9F3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9CDDBFD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CE554A" w:rsidRPr="007A55A1" w14:paraId="4343F943" w14:textId="77777777" w:rsidTr="000C66B4">
        <w:trPr>
          <w:trHeight w:val="425"/>
        </w:trPr>
        <w:tc>
          <w:tcPr>
            <w:tcW w:w="5000" w:type="pct"/>
            <w:gridSpan w:val="8"/>
          </w:tcPr>
          <w:p w14:paraId="00BBE4C5" w14:textId="77777777" w:rsidR="004F45B2" w:rsidRPr="007A55A1" w:rsidRDefault="004F45B2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E554A" w:rsidRPr="007A55A1" w14:paraId="74451D58" w14:textId="77777777" w:rsidTr="000C66B4">
        <w:trPr>
          <w:trHeight w:val="425"/>
        </w:trPr>
        <w:tc>
          <w:tcPr>
            <w:tcW w:w="2492" w:type="pct"/>
            <w:gridSpan w:val="2"/>
          </w:tcPr>
          <w:p w14:paraId="21BE52D0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D7BC1D8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2FC82B80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D399189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14:paraId="14910BEA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1B82CD0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14:paraId="03FF4D4C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2565</w:t>
            </w:r>
          </w:p>
        </w:tc>
      </w:tr>
      <w:tr w:rsidR="00CE554A" w:rsidRPr="007A55A1" w14:paraId="680214A1" w14:textId="77777777" w:rsidTr="000C66B4">
        <w:trPr>
          <w:trHeight w:val="425"/>
        </w:trPr>
        <w:tc>
          <w:tcPr>
            <w:tcW w:w="2492" w:type="pct"/>
            <w:gridSpan w:val="2"/>
          </w:tcPr>
          <w:p w14:paraId="1A83B6C7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A07A2DF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2000FCB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76A9CDC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50109404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70B2D1B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14:paraId="72CE1B8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E554A" w:rsidRPr="007A55A1" w14:paraId="17DF00FF" w14:textId="77777777" w:rsidTr="000C66B4">
        <w:trPr>
          <w:trHeight w:val="425"/>
        </w:trPr>
        <w:tc>
          <w:tcPr>
            <w:tcW w:w="2492" w:type="pct"/>
            <w:gridSpan w:val="2"/>
          </w:tcPr>
          <w:p w14:paraId="32DE4C91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52C159E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746180D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71599C4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52B8D562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E554A" w:rsidRPr="007A55A1" w14:paraId="1D7515AA" w14:textId="77777777" w:rsidTr="00CE554A">
        <w:trPr>
          <w:trHeight w:val="236"/>
        </w:trPr>
        <w:tc>
          <w:tcPr>
            <w:tcW w:w="2492" w:type="pct"/>
            <w:gridSpan w:val="2"/>
          </w:tcPr>
          <w:p w14:paraId="6135FBCB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6F098DAF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C8D64D7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7626618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54F38654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CE554A" w:rsidRPr="007A55A1" w14:paraId="4EDA831B" w14:textId="77777777" w:rsidTr="000C66B4">
        <w:trPr>
          <w:trHeight w:val="425"/>
        </w:trPr>
        <w:tc>
          <w:tcPr>
            <w:tcW w:w="2492" w:type="pct"/>
            <w:gridSpan w:val="2"/>
          </w:tcPr>
          <w:p w14:paraId="2FCCE9BC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632F9601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339A93DC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C271D30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1397921B" w14:textId="77777777" w:rsidR="00CE554A" w:rsidRPr="007A55A1" w:rsidRDefault="00E812E9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338,772</w:t>
            </w:r>
          </w:p>
        </w:tc>
        <w:tc>
          <w:tcPr>
            <w:tcW w:w="155" w:type="pct"/>
          </w:tcPr>
          <w:p w14:paraId="38CCDD37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64F64CB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CE554A" w:rsidRPr="007A55A1" w14:paraId="7964A069" w14:textId="77777777" w:rsidTr="000C66B4">
        <w:trPr>
          <w:trHeight w:val="425"/>
        </w:trPr>
        <w:tc>
          <w:tcPr>
            <w:tcW w:w="2492" w:type="pct"/>
            <w:gridSpan w:val="2"/>
          </w:tcPr>
          <w:p w14:paraId="2FE487F7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6D40CA72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9A36EB3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DDAA976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8A3E4F1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23,856</w:t>
            </w:r>
          </w:p>
        </w:tc>
        <w:tc>
          <w:tcPr>
            <w:tcW w:w="155" w:type="pct"/>
          </w:tcPr>
          <w:p w14:paraId="1292B98F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1E56BC8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CE554A" w:rsidRPr="007A55A1" w14:paraId="15B563B4" w14:textId="77777777" w:rsidTr="000C66B4">
        <w:trPr>
          <w:trHeight w:val="425"/>
        </w:trPr>
        <w:tc>
          <w:tcPr>
            <w:tcW w:w="2492" w:type="pct"/>
            <w:gridSpan w:val="2"/>
          </w:tcPr>
          <w:p w14:paraId="246AC44C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2EF95DAB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F8B3C98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BA05409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20C49551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14:paraId="30A1192C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F4F712C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E554A" w:rsidRPr="007A55A1" w14:paraId="692F9C4F" w14:textId="77777777" w:rsidTr="000C66B4">
        <w:trPr>
          <w:trHeight w:val="425"/>
        </w:trPr>
        <w:tc>
          <w:tcPr>
            <w:tcW w:w="2492" w:type="pct"/>
            <w:gridSpan w:val="2"/>
          </w:tcPr>
          <w:p w14:paraId="6ABEA523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2ED22B20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FCD2452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BF73263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2554B637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136,539</w:t>
            </w:r>
          </w:p>
        </w:tc>
        <w:tc>
          <w:tcPr>
            <w:tcW w:w="155" w:type="pct"/>
          </w:tcPr>
          <w:p w14:paraId="3DDF22F0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44C2B8D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CE554A" w:rsidRPr="007A55A1" w14:paraId="196DF64C" w14:textId="77777777" w:rsidTr="000C66B4">
        <w:trPr>
          <w:trHeight w:val="425"/>
        </w:trPr>
        <w:tc>
          <w:tcPr>
            <w:tcW w:w="2492" w:type="pct"/>
            <w:gridSpan w:val="2"/>
          </w:tcPr>
          <w:p w14:paraId="628C659A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3F22BC28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29923FF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806C2D5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766D2D02" w14:textId="77777777" w:rsidR="00CE554A" w:rsidRPr="007A55A1" w:rsidRDefault="00E812E9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10,078</w:t>
            </w:r>
          </w:p>
        </w:tc>
        <w:tc>
          <w:tcPr>
            <w:tcW w:w="155" w:type="pct"/>
          </w:tcPr>
          <w:p w14:paraId="55649871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F39047D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CE554A" w:rsidRPr="007A55A1" w14:paraId="1E054C56" w14:textId="77777777" w:rsidTr="000C66B4">
        <w:trPr>
          <w:trHeight w:val="425"/>
        </w:trPr>
        <w:tc>
          <w:tcPr>
            <w:tcW w:w="2492" w:type="pct"/>
            <w:gridSpan w:val="2"/>
          </w:tcPr>
          <w:p w14:paraId="2A8E6EA5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14:paraId="353769C9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14:paraId="29E2268D" w14:textId="77777777" w:rsidR="00CE554A" w:rsidRPr="007A55A1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3EDC397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37565ED" w14:textId="77777777" w:rsidR="00CE554A" w:rsidRPr="007A55A1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39D4086B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653CA1D" w14:textId="77777777" w:rsidR="00CE554A" w:rsidRPr="007A55A1" w:rsidRDefault="00CE554A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144,664</w:t>
            </w:r>
          </w:p>
        </w:tc>
        <w:tc>
          <w:tcPr>
            <w:tcW w:w="155" w:type="pct"/>
          </w:tcPr>
          <w:p w14:paraId="277D7AD3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13DDC4A6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CDDF88" w14:textId="77777777" w:rsidR="00CE554A" w:rsidRPr="007A55A1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31137A" w:rsidRPr="007A55A1" w14:paraId="449C76EF" w14:textId="77777777" w:rsidTr="002163AF">
        <w:trPr>
          <w:trHeight w:val="410"/>
        </w:trPr>
        <w:tc>
          <w:tcPr>
            <w:tcW w:w="1951" w:type="pct"/>
          </w:tcPr>
          <w:p w14:paraId="4C4E303F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6E9DB2C8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2E090F4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6C25A280" w14:textId="77777777" w:rsidR="002163AF" w:rsidRPr="007A55A1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AD7FBBD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4AE16996" w14:textId="0DFBADF5" w:rsidR="002163AF" w:rsidRPr="007A55A1" w:rsidRDefault="002163AF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7A55A1" w14:paraId="451E5356" w14:textId="77777777" w:rsidTr="00DC5462">
        <w:trPr>
          <w:trHeight w:val="410"/>
        </w:trPr>
        <w:tc>
          <w:tcPr>
            <w:tcW w:w="1951" w:type="pct"/>
          </w:tcPr>
          <w:p w14:paraId="418B87B0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0E1551D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F8AFBC5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11E9A44A" w14:textId="77777777" w:rsidR="002163AF" w:rsidRPr="007A55A1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4B5057C4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6443CC79" w14:textId="77777777" w:rsidR="002163AF" w:rsidRPr="007A55A1" w:rsidRDefault="000B6CA2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180828BC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C0F618F" w14:textId="77777777" w:rsidR="002163AF" w:rsidRPr="007A55A1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5B2799E6" w14:textId="77777777" w:rsidTr="00460706">
        <w:trPr>
          <w:trHeight w:val="425"/>
        </w:trPr>
        <w:tc>
          <w:tcPr>
            <w:tcW w:w="2492" w:type="pct"/>
            <w:gridSpan w:val="2"/>
          </w:tcPr>
          <w:p w14:paraId="376FE069" w14:textId="77777777" w:rsidR="00460706" w:rsidRPr="007A55A1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5A00F1A3" w14:textId="77777777" w:rsidR="00460706" w:rsidRPr="007A55A1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142DDB8" w14:textId="77777777" w:rsidR="00460706" w:rsidRPr="007A55A1" w:rsidRDefault="00460706" w:rsidP="00946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D40BE14" w14:textId="77777777" w:rsidR="00460706" w:rsidRPr="007A55A1" w:rsidRDefault="00460706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27C8BDD7" w14:textId="77777777" w:rsidR="00460706" w:rsidRPr="007A55A1" w:rsidRDefault="008F46BC" w:rsidP="008F4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31137A" w:rsidRPr="007A55A1" w14:paraId="227E8126" w14:textId="77777777" w:rsidTr="00DC5462">
        <w:trPr>
          <w:trHeight w:val="262"/>
        </w:trPr>
        <w:tc>
          <w:tcPr>
            <w:tcW w:w="2492" w:type="pct"/>
            <w:gridSpan w:val="2"/>
          </w:tcPr>
          <w:p w14:paraId="1948009F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7A4C9519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6700C8E8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24284A9E" w14:textId="77777777" w:rsidR="00F355D7" w:rsidRPr="007A55A1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38C35D2D" w14:textId="77777777" w:rsidR="00F355D7" w:rsidRPr="007A55A1" w:rsidRDefault="00B31F2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282,066</w:t>
            </w:r>
          </w:p>
        </w:tc>
        <w:tc>
          <w:tcPr>
            <w:tcW w:w="155" w:type="pct"/>
          </w:tcPr>
          <w:p w14:paraId="39DA4FA7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072E9E60" w14:textId="77777777" w:rsidR="00F355D7" w:rsidRPr="007A55A1" w:rsidRDefault="00A37585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31137A" w:rsidRPr="007A55A1" w14:paraId="6D932FDE" w14:textId="77777777" w:rsidTr="00DC5462">
        <w:trPr>
          <w:trHeight w:val="262"/>
        </w:trPr>
        <w:tc>
          <w:tcPr>
            <w:tcW w:w="2492" w:type="pct"/>
            <w:gridSpan w:val="2"/>
          </w:tcPr>
          <w:p w14:paraId="6A2D5217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67B31A8A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5D0E0655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7E15E1C9" w14:textId="77777777" w:rsidR="00F355D7" w:rsidRPr="007A55A1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2883E657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67285711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1A1219D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4DD9" w:rsidRPr="007A55A1" w14:paraId="02FEA670" w14:textId="77777777" w:rsidTr="00DC5462">
        <w:trPr>
          <w:trHeight w:val="425"/>
        </w:trPr>
        <w:tc>
          <w:tcPr>
            <w:tcW w:w="2492" w:type="pct"/>
            <w:gridSpan w:val="2"/>
          </w:tcPr>
          <w:p w14:paraId="42A03B74" w14:textId="77777777" w:rsidR="00C34DD9" w:rsidRPr="007A55A1" w:rsidRDefault="00C34DD9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1815A8E2" w14:textId="77777777" w:rsidR="00C34DD9" w:rsidRPr="007A55A1" w:rsidRDefault="00C34DD9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1FCB47B" w14:textId="77777777" w:rsidR="00C34DD9" w:rsidRPr="007A55A1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6A48603" w14:textId="77777777" w:rsidR="00C34DD9" w:rsidRPr="007A55A1" w:rsidRDefault="00C34DD9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0B5E4D4" w14:textId="77777777" w:rsidR="00C34DD9" w:rsidRPr="007A55A1" w:rsidRDefault="00B31F2C" w:rsidP="00D60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144,664</w:t>
            </w:r>
          </w:p>
        </w:tc>
        <w:tc>
          <w:tcPr>
            <w:tcW w:w="155" w:type="pct"/>
          </w:tcPr>
          <w:p w14:paraId="2D185449" w14:textId="77777777" w:rsidR="00C34DD9" w:rsidRPr="007A55A1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19664200" w14:textId="77777777" w:rsidR="00C34DD9" w:rsidRPr="007A55A1" w:rsidRDefault="00A37585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  <w:tr w:rsidR="0031137A" w:rsidRPr="007A55A1" w14:paraId="16CB137A" w14:textId="77777777" w:rsidTr="00DC5462">
        <w:trPr>
          <w:trHeight w:val="425"/>
        </w:trPr>
        <w:tc>
          <w:tcPr>
            <w:tcW w:w="2492" w:type="pct"/>
            <w:gridSpan w:val="2"/>
          </w:tcPr>
          <w:p w14:paraId="7E43BF25" w14:textId="77777777" w:rsidR="00F355D7" w:rsidRPr="007A55A1" w:rsidRDefault="00D6063C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0808F1F2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A3692ED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AAF68E8" w14:textId="77777777" w:rsidR="00F355D7" w:rsidRPr="007A55A1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3658922E" w14:textId="77777777" w:rsidR="00F355D7" w:rsidRPr="007A55A1" w:rsidRDefault="00B31F2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55" w:type="pct"/>
          </w:tcPr>
          <w:p w14:paraId="7EECB8F6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A80B5CB" w14:textId="77777777" w:rsidR="00F355D7" w:rsidRPr="007A55A1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7A55A1" w14:paraId="63D8DDFC" w14:textId="77777777" w:rsidTr="00946A08">
        <w:trPr>
          <w:trHeight w:val="425"/>
        </w:trPr>
        <w:tc>
          <w:tcPr>
            <w:tcW w:w="2492" w:type="pct"/>
            <w:gridSpan w:val="2"/>
          </w:tcPr>
          <w:p w14:paraId="07B6E3EC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0E529BD8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2316F69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D8BBCA1" w14:textId="77777777" w:rsidR="00F355D7" w:rsidRPr="007A55A1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4D029C8" w14:textId="77777777" w:rsidR="00F355D7" w:rsidRPr="007A55A1" w:rsidRDefault="00B31F2C" w:rsidP="00F355D7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(142,506)</w:t>
            </w:r>
          </w:p>
        </w:tc>
        <w:tc>
          <w:tcPr>
            <w:tcW w:w="155" w:type="pct"/>
          </w:tcPr>
          <w:p w14:paraId="00DFA777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F28307D" w14:textId="77777777" w:rsidR="00F355D7" w:rsidRPr="007A55A1" w:rsidRDefault="00A37585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(111,875)</w:t>
            </w:r>
          </w:p>
        </w:tc>
      </w:tr>
      <w:tr w:rsidR="00A37585" w:rsidRPr="007A55A1" w14:paraId="0F6A834F" w14:textId="77777777" w:rsidTr="00946A08">
        <w:trPr>
          <w:trHeight w:val="425"/>
        </w:trPr>
        <w:tc>
          <w:tcPr>
            <w:tcW w:w="2492" w:type="pct"/>
            <w:gridSpan w:val="2"/>
          </w:tcPr>
          <w:p w14:paraId="11C90931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68726986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084739E3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F8464C6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51AD953" w14:textId="77777777" w:rsidR="00A37585" w:rsidRPr="007A55A1" w:rsidRDefault="00B31F2C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7A55A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2,308</w:t>
            </w:r>
          </w:p>
        </w:tc>
        <w:tc>
          <w:tcPr>
            <w:tcW w:w="155" w:type="pct"/>
          </w:tcPr>
          <w:p w14:paraId="720FED03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68047E34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8,933</w:t>
            </w:r>
          </w:p>
        </w:tc>
      </w:tr>
      <w:tr w:rsidR="00A37585" w:rsidRPr="007A55A1" w14:paraId="610F19B7" w14:textId="77777777" w:rsidTr="00946A08">
        <w:trPr>
          <w:trHeight w:val="225"/>
        </w:trPr>
        <w:tc>
          <w:tcPr>
            <w:tcW w:w="2492" w:type="pct"/>
            <w:gridSpan w:val="2"/>
          </w:tcPr>
          <w:p w14:paraId="043C2F31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13EB14D7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C8B2BC3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21A9F66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261D171" w14:textId="77777777" w:rsidR="00A37585" w:rsidRPr="007A55A1" w:rsidRDefault="00B31F2C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4DAC972B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1303285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A37585" w:rsidRPr="007A55A1" w14:paraId="2DF54921" w14:textId="77777777" w:rsidTr="00946A08">
        <w:trPr>
          <w:trHeight w:val="425"/>
        </w:trPr>
        <w:tc>
          <w:tcPr>
            <w:tcW w:w="2492" w:type="pct"/>
            <w:gridSpan w:val="2"/>
          </w:tcPr>
          <w:p w14:paraId="1B5A75FF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786D7C6B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B4B0B56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8FE9C77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AC539E0" w14:textId="77777777" w:rsidR="00A37585" w:rsidRPr="007A55A1" w:rsidRDefault="00B31F2C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2,308</w:t>
            </w:r>
          </w:p>
        </w:tc>
        <w:tc>
          <w:tcPr>
            <w:tcW w:w="155" w:type="pct"/>
          </w:tcPr>
          <w:p w14:paraId="0B4A2C81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79A1A72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8,933</w:t>
            </w:r>
          </w:p>
        </w:tc>
      </w:tr>
      <w:tr w:rsidR="0031137A" w:rsidRPr="007A55A1" w14:paraId="6A1AF6F2" w14:textId="77777777" w:rsidTr="00A6375B">
        <w:trPr>
          <w:trHeight w:val="425"/>
        </w:trPr>
        <w:tc>
          <w:tcPr>
            <w:tcW w:w="5000" w:type="pct"/>
            <w:gridSpan w:val="8"/>
          </w:tcPr>
          <w:p w14:paraId="7E890893" w14:textId="77777777" w:rsidR="00A6375B" w:rsidRPr="007A55A1" w:rsidRDefault="00A6375B" w:rsidP="00A6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137A" w:rsidRPr="007A55A1" w14:paraId="01EF4BE9" w14:textId="77777777" w:rsidTr="00720A31">
        <w:trPr>
          <w:trHeight w:val="425"/>
        </w:trPr>
        <w:tc>
          <w:tcPr>
            <w:tcW w:w="2492" w:type="pct"/>
            <w:gridSpan w:val="2"/>
          </w:tcPr>
          <w:p w14:paraId="27809262" w14:textId="77777777" w:rsidR="00003192" w:rsidRPr="007A55A1" w:rsidRDefault="00003192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A7C85BB" w14:textId="77777777" w:rsidR="00003192" w:rsidRPr="007A55A1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66231F63" w14:textId="77777777" w:rsidR="00003192" w:rsidRPr="007A55A1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C780B9A" w14:textId="77777777" w:rsidR="00003192" w:rsidRPr="007A55A1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14:paraId="54620FB3" w14:textId="77777777" w:rsidR="00003192" w:rsidRPr="007A55A1" w:rsidRDefault="000B6CA2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51013080" w14:textId="77777777" w:rsidR="00003192" w:rsidRPr="007A55A1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14:paraId="35AE7C9C" w14:textId="77777777" w:rsidR="00003192" w:rsidRPr="007A55A1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A37585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31137A" w:rsidRPr="007A55A1" w14:paraId="1CEB22F1" w14:textId="77777777" w:rsidTr="00720A31">
        <w:trPr>
          <w:trHeight w:val="425"/>
        </w:trPr>
        <w:tc>
          <w:tcPr>
            <w:tcW w:w="2492" w:type="pct"/>
            <w:gridSpan w:val="2"/>
          </w:tcPr>
          <w:p w14:paraId="543FD7F3" w14:textId="77777777" w:rsidR="00B31898" w:rsidRPr="007A55A1" w:rsidRDefault="00B31898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04C68DC" w14:textId="77777777" w:rsidR="00B31898" w:rsidRPr="007A55A1" w:rsidRDefault="00B31898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7E5F99C2" w14:textId="77777777" w:rsidR="00B31898" w:rsidRPr="007A55A1" w:rsidRDefault="00B31898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49A9F83" w14:textId="77777777" w:rsidR="00B31898" w:rsidRPr="007A55A1" w:rsidRDefault="00B31898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2AE63E21" w14:textId="77777777" w:rsidR="00B31898" w:rsidRPr="007A55A1" w:rsidRDefault="00B31898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DEA5426" w14:textId="77777777" w:rsidR="00B31898" w:rsidRPr="007A55A1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14:paraId="01AB1FAF" w14:textId="77777777" w:rsidR="00B31898" w:rsidRPr="007A55A1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7A55A1" w14:paraId="384934C4" w14:textId="77777777" w:rsidTr="00DC5462">
        <w:trPr>
          <w:trHeight w:val="425"/>
        </w:trPr>
        <w:tc>
          <w:tcPr>
            <w:tcW w:w="2492" w:type="pct"/>
            <w:gridSpan w:val="2"/>
          </w:tcPr>
          <w:p w14:paraId="03A82B08" w14:textId="77777777" w:rsidR="00003192" w:rsidRPr="007A55A1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5879437" w14:textId="77777777" w:rsidR="00003192" w:rsidRPr="007A55A1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1D4DF8AB" w14:textId="77777777" w:rsidR="00003192" w:rsidRPr="007A55A1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349872B" w14:textId="77777777" w:rsidR="00003192" w:rsidRPr="007A55A1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46D36EA9" w14:textId="77777777" w:rsidR="00003192" w:rsidRPr="007A55A1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7A55A1" w14:paraId="3A0DED31" w14:textId="77777777" w:rsidTr="00DC5462">
        <w:trPr>
          <w:trHeight w:val="425"/>
        </w:trPr>
        <w:tc>
          <w:tcPr>
            <w:tcW w:w="2492" w:type="pct"/>
            <w:gridSpan w:val="2"/>
          </w:tcPr>
          <w:p w14:paraId="6B7A2834" w14:textId="77777777" w:rsidR="00003192" w:rsidRPr="007A55A1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48654D66" w14:textId="77777777" w:rsidR="00003192" w:rsidRPr="007A55A1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71571B4B" w14:textId="77777777" w:rsidR="00003192" w:rsidRPr="007A55A1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5BEF2E6" w14:textId="77777777" w:rsidR="00003192" w:rsidRPr="007A55A1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797935B2" w14:textId="77777777" w:rsidR="00003192" w:rsidRPr="007A55A1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A37585" w:rsidRPr="007A55A1" w14:paraId="0089F2B6" w14:textId="77777777" w:rsidTr="00DC5462">
        <w:trPr>
          <w:trHeight w:val="425"/>
        </w:trPr>
        <w:tc>
          <w:tcPr>
            <w:tcW w:w="2492" w:type="pct"/>
            <w:gridSpan w:val="2"/>
          </w:tcPr>
          <w:p w14:paraId="435150A2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218F3CE8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0F2052E5" w14:textId="77777777" w:rsidR="00A37585" w:rsidRPr="007A55A1" w:rsidRDefault="00A37585" w:rsidP="00A37585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618E106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637D881B" w14:textId="77777777" w:rsidR="00A37585" w:rsidRPr="007A55A1" w:rsidRDefault="00B31F2C" w:rsidP="00A3758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282,066</w:t>
            </w:r>
          </w:p>
        </w:tc>
        <w:tc>
          <w:tcPr>
            <w:tcW w:w="155" w:type="pct"/>
          </w:tcPr>
          <w:p w14:paraId="61DB6759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9189E9E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193,088</w:t>
            </w:r>
          </w:p>
        </w:tc>
      </w:tr>
      <w:tr w:rsidR="00A37585" w:rsidRPr="007A55A1" w14:paraId="2B5A8DAE" w14:textId="77777777" w:rsidTr="00DC5462">
        <w:trPr>
          <w:trHeight w:val="425"/>
        </w:trPr>
        <w:tc>
          <w:tcPr>
            <w:tcW w:w="2492" w:type="pct"/>
            <w:gridSpan w:val="2"/>
          </w:tcPr>
          <w:p w14:paraId="4730E564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39DD0CCA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040700E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7317BEA5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70F9BFFE" w14:textId="77777777" w:rsidR="00A37585" w:rsidRPr="007A55A1" w:rsidRDefault="00B31F2C" w:rsidP="00A3758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23,856</w:t>
            </w:r>
          </w:p>
        </w:tc>
        <w:tc>
          <w:tcPr>
            <w:tcW w:w="155" w:type="pct"/>
          </w:tcPr>
          <w:p w14:paraId="38475D73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4D8C717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110,280</w:t>
            </w:r>
          </w:p>
        </w:tc>
      </w:tr>
      <w:tr w:rsidR="0031137A" w:rsidRPr="007A55A1" w14:paraId="29E20A8C" w14:textId="77777777" w:rsidTr="00DC5462">
        <w:trPr>
          <w:trHeight w:val="425"/>
        </w:trPr>
        <w:tc>
          <w:tcPr>
            <w:tcW w:w="2492" w:type="pct"/>
            <w:gridSpan w:val="2"/>
          </w:tcPr>
          <w:p w14:paraId="4BFA1B43" w14:textId="77777777" w:rsidR="00003192" w:rsidRPr="007A55A1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54F4A504" w14:textId="77777777" w:rsidR="00003192" w:rsidRPr="007A55A1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86B75D3" w14:textId="77777777" w:rsidR="00003192" w:rsidRPr="007A55A1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5D9404A7" w14:textId="77777777" w:rsidR="00003192" w:rsidRPr="007A55A1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283752E" w14:textId="77777777" w:rsidR="00003192" w:rsidRPr="007A55A1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14:paraId="58331883" w14:textId="77777777" w:rsidR="00003192" w:rsidRPr="007A55A1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B403946" w14:textId="77777777" w:rsidR="00003192" w:rsidRPr="007A55A1" w:rsidRDefault="00003192" w:rsidP="005B188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37585" w:rsidRPr="007A55A1" w14:paraId="6E38CE35" w14:textId="77777777" w:rsidTr="00DC5462">
        <w:trPr>
          <w:trHeight w:val="425"/>
        </w:trPr>
        <w:tc>
          <w:tcPr>
            <w:tcW w:w="2492" w:type="pct"/>
            <w:gridSpan w:val="2"/>
          </w:tcPr>
          <w:p w14:paraId="5FBB67B6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33869C91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E312C49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4F7CBC8B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7F59FA08" w14:textId="77777777" w:rsidR="00A37585" w:rsidRPr="007A55A1" w:rsidRDefault="00B31F2C" w:rsidP="00A3758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136,539</w:t>
            </w:r>
          </w:p>
        </w:tc>
        <w:tc>
          <w:tcPr>
            <w:tcW w:w="155" w:type="pct"/>
          </w:tcPr>
          <w:p w14:paraId="39DA076F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C5BF0FB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114,068</w:t>
            </w:r>
          </w:p>
        </w:tc>
      </w:tr>
      <w:tr w:rsidR="00A37585" w:rsidRPr="007A55A1" w14:paraId="2EAC7177" w14:textId="77777777" w:rsidTr="00DC5462">
        <w:trPr>
          <w:trHeight w:val="425"/>
        </w:trPr>
        <w:tc>
          <w:tcPr>
            <w:tcW w:w="2492" w:type="pct"/>
            <w:gridSpan w:val="2"/>
          </w:tcPr>
          <w:p w14:paraId="144BBF5E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38F93338" w14:textId="77777777" w:rsidR="00A37585" w:rsidRPr="007A55A1" w:rsidRDefault="00A37585" w:rsidP="00A37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B2EBC6A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5AFF1CE0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803AC93" w14:textId="77777777" w:rsidR="00A37585" w:rsidRPr="007A55A1" w:rsidRDefault="00B31F2C" w:rsidP="00A3758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4,407</w:t>
            </w:r>
          </w:p>
        </w:tc>
        <w:tc>
          <w:tcPr>
            <w:tcW w:w="155" w:type="pct"/>
          </w:tcPr>
          <w:p w14:paraId="100025CC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0B6C4E5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</w:tr>
      <w:tr w:rsidR="0031137A" w:rsidRPr="007A55A1" w14:paraId="6B31846E" w14:textId="77777777" w:rsidTr="00DC5462">
        <w:trPr>
          <w:trHeight w:val="425"/>
        </w:trPr>
        <w:tc>
          <w:tcPr>
            <w:tcW w:w="2492" w:type="pct"/>
            <w:gridSpan w:val="2"/>
          </w:tcPr>
          <w:p w14:paraId="2889A7D7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14:paraId="43F8B321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14:paraId="36FCD287" w14:textId="77777777" w:rsidR="00F355D7" w:rsidRPr="007A55A1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C256135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610EF1C3" w14:textId="77777777" w:rsidR="00F355D7" w:rsidRPr="007A55A1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55DB8EF" w14:textId="77777777" w:rsidR="00234E42" w:rsidRPr="007A55A1" w:rsidRDefault="00234E42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8C5C4D" w14:textId="77777777" w:rsidR="00B31F2C" w:rsidRPr="007A55A1" w:rsidRDefault="00B31F2C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144,664</w:t>
            </w:r>
          </w:p>
        </w:tc>
        <w:tc>
          <w:tcPr>
            <w:tcW w:w="155" w:type="pct"/>
          </w:tcPr>
          <w:p w14:paraId="6EBDC7A4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1A0DE56" w14:textId="77777777" w:rsidR="00F355D7" w:rsidRPr="007A55A1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37E312F" w14:textId="77777777" w:rsidR="00F355D7" w:rsidRPr="007A55A1" w:rsidRDefault="00A37585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120,808</w:t>
            </w:r>
          </w:p>
        </w:tc>
      </w:tr>
    </w:tbl>
    <w:bookmarkEnd w:id="14"/>
    <w:p w14:paraId="65B269AE" w14:textId="77777777" w:rsidR="00720A31" w:rsidRPr="007A55A1" w:rsidRDefault="001374C6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</w:rPr>
        <w:t>7.2</w:t>
      </w:r>
      <w:r w:rsidR="00720A31" w:rsidRPr="007A55A1">
        <w:rPr>
          <w:rFonts w:ascii="Angsana New" w:hAnsi="Angsana New"/>
          <w:sz w:val="30"/>
          <w:szCs w:val="30"/>
        </w:rPr>
        <w:tab/>
      </w:r>
      <w:r w:rsidR="00720A31" w:rsidRPr="007A55A1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6D08C1B7" w14:textId="30DF8C3D" w:rsidR="00F62DAD" w:rsidRPr="001E77FF" w:rsidRDefault="006002B9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bookmarkStart w:id="15" w:name="OLE_LINK1"/>
      <w:bookmarkStart w:id="16" w:name="OLE_LINK2"/>
      <w:r w:rsidRPr="007A55A1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/>
          <w:b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55A1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55A1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7A55A1">
        <w:rPr>
          <w:rFonts w:ascii="Angsana New" w:hAnsi="Angsana New"/>
          <w:bCs/>
          <w:sz w:val="30"/>
          <w:szCs w:val="30"/>
        </w:rPr>
        <w:t>1</w:t>
      </w:r>
      <w:r w:rsidRPr="007A55A1">
        <w:rPr>
          <w:rFonts w:ascii="Angsana New" w:hAnsi="Angsana New"/>
          <w:b/>
          <w:sz w:val="30"/>
          <w:szCs w:val="30"/>
          <w:cs/>
        </w:rPr>
        <w:t xml:space="preserve"> ปี</w:t>
      </w:r>
      <w:r w:rsidRPr="007A55A1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bookmarkStart w:id="17" w:name="_Hlk118465267"/>
      <w:r w:rsidR="00E812E9" w:rsidRPr="007A55A1">
        <w:rPr>
          <w:rFonts w:ascii="Angsana New" w:hAnsi="Angsana New"/>
          <w:bCs/>
          <w:sz w:val="30"/>
          <w:szCs w:val="30"/>
        </w:rPr>
        <w:t>194.11</w:t>
      </w:r>
      <w:r w:rsidRPr="007A55A1">
        <w:rPr>
          <w:rFonts w:ascii="Angsana New" w:hAnsi="Angsana New"/>
          <w:b/>
          <w:sz w:val="30"/>
          <w:szCs w:val="30"/>
        </w:rPr>
        <w:t xml:space="preserve"> </w:t>
      </w:r>
      <w:bookmarkEnd w:id="17"/>
      <w:r w:rsidRPr="007A55A1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7A55A1">
        <w:rPr>
          <w:rFonts w:ascii="Angsana New" w:hAnsi="Angsana New"/>
          <w:b/>
          <w:sz w:val="30"/>
          <w:szCs w:val="30"/>
          <w:cs/>
        </w:rPr>
        <w:t xml:space="preserve"> </w:t>
      </w:r>
      <w:r w:rsidR="00CE554A" w:rsidRPr="007A55A1">
        <w:rPr>
          <w:rFonts w:ascii="Angsana New" w:hAnsi="Angsana New" w:hint="cs"/>
          <w:b/>
          <w:sz w:val="30"/>
          <w:szCs w:val="30"/>
          <w:cs/>
        </w:rPr>
        <w:t xml:space="preserve">(งบเฉพาะกิจการ </w:t>
      </w:r>
      <w:r w:rsidR="00CE554A" w:rsidRPr="007A55A1">
        <w:rPr>
          <w:rFonts w:ascii="Angsana New" w:hAnsi="Angsana New"/>
          <w:bCs/>
          <w:sz w:val="30"/>
          <w:szCs w:val="30"/>
        </w:rPr>
        <w:t>137.40</w:t>
      </w:r>
      <w:r w:rsidR="00CE554A" w:rsidRPr="007A55A1">
        <w:rPr>
          <w:rFonts w:ascii="Angsana New" w:hAnsi="Angsana New"/>
          <w:b/>
          <w:sz w:val="30"/>
          <w:szCs w:val="30"/>
        </w:rPr>
        <w:t xml:space="preserve"> </w:t>
      </w:r>
      <w:r w:rsidR="00CE554A" w:rsidRPr="007A55A1">
        <w:rPr>
          <w:rFonts w:ascii="Angsana New" w:hAnsi="Angsana New" w:hint="cs"/>
          <w:b/>
          <w:sz w:val="30"/>
          <w:szCs w:val="30"/>
          <w:cs/>
        </w:rPr>
        <w:t>ล้านบาท)</w:t>
      </w:r>
    </w:p>
    <w:bookmarkEnd w:id="15"/>
    <w:bookmarkEnd w:id="16"/>
    <w:p w14:paraId="03FC79E0" w14:textId="77777777" w:rsidR="00604B28" w:rsidRPr="007A55A1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7A55A1">
        <w:rPr>
          <w:rFonts w:ascii="Angsana New" w:hAnsi="Angsana New"/>
          <w:b/>
          <w:sz w:val="30"/>
          <w:szCs w:val="30"/>
        </w:rPr>
        <w:tab/>
      </w:r>
      <w:r w:rsidR="00604B28" w:rsidRPr="007A55A1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 w:firstRow="1" w:lastRow="1" w:firstColumn="1" w:lastColumn="1" w:noHBand="0" w:noVBand="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31137A" w:rsidRPr="007A55A1" w14:paraId="6C950608" w14:textId="77777777" w:rsidTr="00F76FA5">
        <w:trPr>
          <w:tblHeader/>
        </w:trPr>
        <w:tc>
          <w:tcPr>
            <w:tcW w:w="3371" w:type="dxa"/>
          </w:tcPr>
          <w:p w14:paraId="07DC4B8A" w14:textId="77777777" w:rsidR="00FB5061" w:rsidRPr="007A55A1" w:rsidRDefault="00FB5061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294A9359" w14:textId="77777777" w:rsidR="00FB5061" w:rsidRPr="007A55A1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D03893C" w14:textId="77777777" w:rsidR="00FB5061" w:rsidRPr="007A55A1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7BB49CB5" w14:textId="77777777" w:rsidR="00FB5061" w:rsidRPr="007A55A1" w:rsidRDefault="00FB5061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AECCAC2" w14:textId="77777777" w:rsidR="00FB5061" w:rsidRPr="007A55A1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492B49D2" w14:textId="77777777" w:rsidR="00FB5061" w:rsidRPr="007A55A1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14:paraId="1CBBD2DC" w14:textId="77777777" w:rsidR="00FB5061" w:rsidRPr="007A55A1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7A55A1" w14:paraId="67C2F309" w14:textId="77777777" w:rsidTr="00180F10">
        <w:trPr>
          <w:tblHeader/>
        </w:trPr>
        <w:tc>
          <w:tcPr>
            <w:tcW w:w="3371" w:type="dxa"/>
          </w:tcPr>
          <w:p w14:paraId="2C153F05" w14:textId="77777777" w:rsidR="00180F10" w:rsidRPr="007A55A1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461F5BB0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C0D439B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63E774E3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417C11AA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4FBE817F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14:paraId="5A7ABDB3" w14:textId="77777777" w:rsidR="00180F10" w:rsidRPr="007A55A1" w:rsidRDefault="000B6CA2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180F10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93" w:type="dxa"/>
          </w:tcPr>
          <w:p w14:paraId="31CC70B1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B0C0906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7E034087" w14:textId="77777777" w:rsidTr="00180F10">
        <w:tc>
          <w:tcPr>
            <w:tcW w:w="3371" w:type="dxa"/>
          </w:tcPr>
          <w:p w14:paraId="3CF28187" w14:textId="77777777" w:rsidR="00180F10" w:rsidRPr="007A55A1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3E5FE90A" w14:textId="77777777" w:rsidR="00180F10" w:rsidRPr="007A55A1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07C0C0A" w14:textId="77777777" w:rsidR="00180F10" w:rsidRPr="007A55A1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1E68239" w14:textId="77777777" w:rsidR="00180F10" w:rsidRPr="007A55A1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31E8D16" w14:textId="77777777" w:rsidR="00180F10" w:rsidRPr="007A55A1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14:paraId="76177C2A" w14:textId="77777777" w:rsidR="00180F10" w:rsidRPr="007A55A1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37585" w:rsidRPr="007A55A1" w14:paraId="60EF7AA1" w14:textId="77777777" w:rsidTr="00180F10">
        <w:tc>
          <w:tcPr>
            <w:tcW w:w="3371" w:type="dxa"/>
          </w:tcPr>
          <w:p w14:paraId="5DCF8330" w14:textId="77777777" w:rsidR="00A37585" w:rsidRPr="007A55A1" w:rsidRDefault="00A37585" w:rsidP="00A375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14:paraId="7CE8A3EC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3E58CA0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8507B38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293C372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59BDDDC8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63F214AD" w14:textId="77777777" w:rsidR="00A37585" w:rsidRPr="007A55A1" w:rsidRDefault="00B16D90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5E2094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E2094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493" w:type="dxa"/>
          </w:tcPr>
          <w:p w14:paraId="59101493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58F2428A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231,655</w:t>
            </w:r>
          </w:p>
        </w:tc>
      </w:tr>
      <w:tr w:rsidR="00A37585" w:rsidRPr="007A55A1" w14:paraId="206EE25E" w14:textId="77777777" w:rsidTr="00180F10">
        <w:tc>
          <w:tcPr>
            <w:tcW w:w="3371" w:type="dxa"/>
          </w:tcPr>
          <w:p w14:paraId="5E404BCD" w14:textId="77777777" w:rsidR="00A37585" w:rsidRPr="007A55A1" w:rsidRDefault="00A37585" w:rsidP="00A375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14:paraId="63A8E517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1699997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B3627D3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A287B1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113C7A6E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58317B5E" w14:textId="77777777" w:rsidR="00A37585" w:rsidRPr="007A55A1" w:rsidRDefault="00B16D90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116,555</w:t>
            </w:r>
          </w:p>
        </w:tc>
        <w:tc>
          <w:tcPr>
            <w:tcW w:w="493" w:type="dxa"/>
          </w:tcPr>
          <w:p w14:paraId="7D56A1D5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F8B5CAA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111,367</w:t>
            </w:r>
          </w:p>
        </w:tc>
      </w:tr>
      <w:tr w:rsidR="00A37585" w:rsidRPr="007A55A1" w14:paraId="1CB33AEB" w14:textId="77777777" w:rsidTr="00180F10">
        <w:tc>
          <w:tcPr>
            <w:tcW w:w="3371" w:type="dxa"/>
          </w:tcPr>
          <w:p w14:paraId="58EEE652" w14:textId="77777777" w:rsidR="00A37585" w:rsidRPr="007A55A1" w:rsidRDefault="00A37585" w:rsidP="00A37585">
            <w:pPr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14:paraId="6006BE24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DB9498F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4847F506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8FCD9C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26CF98C3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0524486F" w14:textId="77777777" w:rsidR="00A37585" w:rsidRPr="007A55A1" w:rsidRDefault="00B16D90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19,137</w:t>
            </w:r>
          </w:p>
        </w:tc>
        <w:tc>
          <w:tcPr>
            <w:tcW w:w="493" w:type="dxa"/>
            <w:vMerge w:val="restart"/>
          </w:tcPr>
          <w:p w14:paraId="5BFB8AC3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C073CC5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</w:tr>
      <w:tr w:rsidR="00A37585" w:rsidRPr="007A55A1" w14:paraId="72DF32A7" w14:textId="77777777" w:rsidTr="00180F10">
        <w:tc>
          <w:tcPr>
            <w:tcW w:w="3371" w:type="dxa"/>
          </w:tcPr>
          <w:p w14:paraId="22E80BAF" w14:textId="77777777" w:rsidR="00A37585" w:rsidRPr="007A55A1" w:rsidRDefault="00A37585" w:rsidP="00A375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14:paraId="3B1508E6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31032E9B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21FBBFC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767B9DEB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F66255F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14:paraId="0CB4A806" w14:textId="77777777" w:rsidR="00A37585" w:rsidRPr="007A55A1" w:rsidRDefault="00B16D90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409,</w:t>
            </w:r>
            <w:r w:rsidR="005E2094"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711</w:t>
            </w:r>
          </w:p>
        </w:tc>
        <w:tc>
          <w:tcPr>
            <w:tcW w:w="493" w:type="dxa"/>
            <w:vMerge/>
          </w:tcPr>
          <w:p w14:paraId="099EA10F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14:paraId="25957CBD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362,240</w:t>
            </w:r>
          </w:p>
        </w:tc>
      </w:tr>
      <w:tr w:rsidR="00A37585" w:rsidRPr="007A55A1" w14:paraId="36C1B408" w14:textId="77777777" w:rsidTr="00180F10">
        <w:tc>
          <w:tcPr>
            <w:tcW w:w="3371" w:type="dxa"/>
          </w:tcPr>
          <w:p w14:paraId="77A72242" w14:textId="77777777" w:rsidR="00A37585" w:rsidRPr="007A55A1" w:rsidRDefault="00A37585" w:rsidP="00A37585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14:paraId="61DA25E6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08ECE65D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034E304A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99F4AB1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1F0150E8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14:paraId="10898E47" w14:textId="77777777" w:rsidR="00A37585" w:rsidRPr="007A55A1" w:rsidRDefault="00B16D90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(11,530)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14:paraId="082403E7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14:paraId="68B65AAE" w14:textId="77777777" w:rsidR="00A37585" w:rsidRPr="007A55A1" w:rsidRDefault="00A37585" w:rsidP="00A37585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(10,332)</w:t>
            </w:r>
          </w:p>
        </w:tc>
      </w:tr>
      <w:tr w:rsidR="00A37585" w:rsidRPr="007A55A1" w14:paraId="6D94E4AF" w14:textId="77777777" w:rsidTr="00180F10">
        <w:tc>
          <w:tcPr>
            <w:tcW w:w="3371" w:type="dxa"/>
          </w:tcPr>
          <w:p w14:paraId="4024632F" w14:textId="77777777" w:rsidR="00A37585" w:rsidRPr="007A55A1" w:rsidRDefault="00A37585" w:rsidP="00A37585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7A55A1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14:paraId="4EFDD877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B6637A0" w14:textId="77777777" w:rsidR="00A37585" w:rsidRPr="007A55A1" w:rsidRDefault="00A37585" w:rsidP="00A375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1B70F2A2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5718EDEB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6C2BA2" w14:textId="77777777" w:rsidR="00A37585" w:rsidRPr="007A55A1" w:rsidRDefault="00A37585" w:rsidP="00A37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2C8D5" w14:textId="77777777" w:rsidR="00A37585" w:rsidRPr="007A55A1" w:rsidRDefault="00B16D90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398,1</w:t>
            </w:r>
            <w:r w:rsidR="005E2094"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14:paraId="436F6B45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31261" w14:textId="77777777" w:rsidR="00A37585" w:rsidRPr="007A55A1" w:rsidRDefault="00A37585" w:rsidP="00A37585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351,908</w:t>
            </w:r>
          </w:p>
        </w:tc>
      </w:tr>
    </w:tbl>
    <w:p w14:paraId="0415F86D" w14:textId="77777777" w:rsidR="00593347" w:rsidRPr="007A55A1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19" w:type="dxa"/>
        <w:tblInd w:w="558" w:type="dxa"/>
        <w:tblLook w:val="01E0" w:firstRow="1" w:lastRow="1" w:firstColumn="1" w:lastColumn="1" w:noHBand="0" w:noVBand="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B16D90" w:rsidRPr="007A55A1" w14:paraId="756BDC0A" w14:textId="77777777" w:rsidTr="009B19F1">
        <w:trPr>
          <w:tblHeader/>
        </w:trPr>
        <w:tc>
          <w:tcPr>
            <w:tcW w:w="3371" w:type="dxa"/>
          </w:tcPr>
          <w:p w14:paraId="59E821F9" w14:textId="77777777" w:rsidR="00B16D90" w:rsidRPr="007A55A1" w:rsidRDefault="00B16D90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396C2606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4FB827C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3FC97B68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F900CA4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4441AA79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14:paraId="2635B4F5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F28E9"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6D90" w:rsidRPr="007A55A1" w14:paraId="308C9032" w14:textId="77777777" w:rsidTr="009B19F1">
        <w:trPr>
          <w:tblHeader/>
        </w:trPr>
        <w:tc>
          <w:tcPr>
            <w:tcW w:w="3371" w:type="dxa"/>
          </w:tcPr>
          <w:p w14:paraId="45E55EF3" w14:textId="77777777" w:rsidR="00B16D90" w:rsidRPr="007A55A1" w:rsidRDefault="00B16D90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0B7858BD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2F0F093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104A0DCC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04000F26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1151D596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14:paraId="0B7B987D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93" w:type="dxa"/>
          </w:tcPr>
          <w:p w14:paraId="1F95A158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A5B6DB5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6D90" w:rsidRPr="007A55A1" w14:paraId="78BF7E55" w14:textId="77777777" w:rsidTr="009B19F1">
        <w:tc>
          <w:tcPr>
            <w:tcW w:w="3371" w:type="dxa"/>
          </w:tcPr>
          <w:p w14:paraId="1B84A708" w14:textId="77777777" w:rsidR="00B16D90" w:rsidRPr="007A55A1" w:rsidRDefault="00B16D90" w:rsidP="009B19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4B08A1B7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530D215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CF838FB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9AEEEB8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14:paraId="0708D427" w14:textId="77777777" w:rsidR="00B16D90" w:rsidRPr="007A55A1" w:rsidRDefault="00B16D90" w:rsidP="009B19F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16D90" w:rsidRPr="007A55A1" w14:paraId="21797907" w14:textId="77777777" w:rsidTr="009B19F1">
        <w:tc>
          <w:tcPr>
            <w:tcW w:w="3371" w:type="dxa"/>
          </w:tcPr>
          <w:p w14:paraId="655E7C7C" w14:textId="77777777" w:rsidR="00B16D90" w:rsidRPr="007A55A1" w:rsidRDefault="00B16D90" w:rsidP="009B1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14:paraId="74DA99C1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14972DC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C80B34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A62CD52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0B6B725F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340F671A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273,961</w:t>
            </w:r>
          </w:p>
        </w:tc>
        <w:tc>
          <w:tcPr>
            <w:tcW w:w="493" w:type="dxa"/>
          </w:tcPr>
          <w:p w14:paraId="4DF319F3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02376063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231,655</w:t>
            </w:r>
          </w:p>
        </w:tc>
      </w:tr>
      <w:tr w:rsidR="00B16D90" w:rsidRPr="007A55A1" w14:paraId="505E89C3" w14:textId="77777777" w:rsidTr="009B19F1">
        <w:tc>
          <w:tcPr>
            <w:tcW w:w="3371" w:type="dxa"/>
          </w:tcPr>
          <w:p w14:paraId="4C24CAD3" w14:textId="77777777" w:rsidR="00B16D90" w:rsidRPr="007A55A1" w:rsidRDefault="00B16D90" w:rsidP="009B1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14:paraId="3A85E3DC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D833548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9FD422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9A1969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5DCD8AC3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31514ED4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116,555</w:t>
            </w:r>
          </w:p>
        </w:tc>
        <w:tc>
          <w:tcPr>
            <w:tcW w:w="493" w:type="dxa"/>
          </w:tcPr>
          <w:p w14:paraId="1749FBC0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C4BBB56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111,367</w:t>
            </w:r>
          </w:p>
        </w:tc>
      </w:tr>
      <w:tr w:rsidR="00B16D90" w:rsidRPr="007A55A1" w14:paraId="3E6A91A3" w14:textId="77777777" w:rsidTr="009B19F1">
        <w:tc>
          <w:tcPr>
            <w:tcW w:w="3371" w:type="dxa"/>
          </w:tcPr>
          <w:p w14:paraId="55D7EE88" w14:textId="77777777" w:rsidR="00B16D90" w:rsidRPr="007A55A1" w:rsidRDefault="00B16D90" w:rsidP="009B19F1">
            <w:pPr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14:paraId="57E6B870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93E8325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7E39EFD7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FB2FD4D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60AC1F8E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46436759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19,137</w:t>
            </w:r>
          </w:p>
        </w:tc>
        <w:tc>
          <w:tcPr>
            <w:tcW w:w="493" w:type="dxa"/>
            <w:vMerge w:val="restart"/>
          </w:tcPr>
          <w:p w14:paraId="22E0963A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CF00132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</w:tr>
      <w:tr w:rsidR="00B16D90" w:rsidRPr="007A55A1" w14:paraId="29236059" w14:textId="77777777" w:rsidTr="009B19F1">
        <w:tc>
          <w:tcPr>
            <w:tcW w:w="3371" w:type="dxa"/>
          </w:tcPr>
          <w:p w14:paraId="1961F614" w14:textId="77777777" w:rsidR="00B16D90" w:rsidRPr="007A55A1" w:rsidRDefault="00B16D90" w:rsidP="009B19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14:paraId="5E2A2B44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12CAACEB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0458655A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E34E717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5E923C70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14:paraId="2B2581C9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409,653</w:t>
            </w:r>
          </w:p>
        </w:tc>
        <w:tc>
          <w:tcPr>
            <w:tcW w:w="493" w:type="dxa"/>
            <w:vMerge/>
          </w:tcPr>
          <w:p w14:paraId="58F0C17A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14:paraId="273B4DC6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362,240</w:t>
            </w:r>
          </w:p>
        </w:tc>
      </w:tr>
      <w:tr w:rsidR="00B16D90" w:rsidRPr="007A55A1" w14:paraId="5A102024" w14:textId="77777777" w:rsidTr="009B19F1">
        <w:tc>
          <w:tcPr>
            <w:tcW w:w="3371" w:type="dxa"/>
          </w:tcPr>
          <w:p w14:paraId="4D3411BE" w14:textId="77777777" w:rsidR="00B16D90" w:rsidRPr="007A55A1" w:rsidRDefault="00B16D90" w:rsidP="009B19F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14:paraId="619996F0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C406B20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2E5A80B8" w14:textId="77777777" w:rsidR="00B16D90" w:rsidRPr="007A55A1" w:rsidRDefault="00B16D90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108E15E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2CBABAC7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14:paraId="129C1FCA" w14:textId="77777777" w:rsidR="00B16D90" w:rsidRPr="007A55A1" w:rsidRDefault="00B16D90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(11,530)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14:paraId="0A7C4467" w14:textId="77777777" w:rsidR="00B16D90" w:rsidRPr="007A55A1" w:rsidRDefault="00B16D90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14:paraId="5C58E9D9" w14:textId="77777777" w:rsidR="00B16D90" w:rsidRPr="007A55A1" w:rsidRDefault="00B16D90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(10,332)</w:t>
            </w:r>
          </w:p>
        </w:tc>
      </w:tr>
      <w:tr w:rsidR="00B16D90" w:rsidRPr="007A55A1" w14:paraId="530C0E96" w14:textId="77777777" w:rsidTr="009B19F1">
        <w:tc>
          <w:tcPr>
            <w:tcW w:w="3371" w:type="dxa"/>
          </w:tcPr>
          <w:p w14:paraId="37ADFE03" w14:textId="77777777" w:rsidR="00B16D90" w:rsidRPr="007A55A1" w:rsidRDefault="00B16D90" w:rsidP="009B19F1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7A55A1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14:paraId="28F69960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1766BB03" w14:textId="77777777" w:rsidR="00B16D90" w:rsidRPr="007A55A1" w:rsidRDefault="00B16D90" w:rsidP="009B19F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5B213256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2394FBB0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885EBD" w14:textId="77777777" w:rsidR="00B16D90" w:rsidRPr="007A55A1" w:rsidRDefault="00B16D90" w:rsidP="009B19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73D4B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398,123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14:paraId="59E74EC5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5C465" w14:textId="77777777" w:rsidR="00B16D90" w:rsidRPr="007A55A1" w:rsidRDefault="00B16D90" w:rsidP="009B19F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351,908</w:t>
            </w:r>
          </w:p>
        </w:tc>
      </w:tr>
    </w:tbl>
    <w:p w14:paraId="10987DAA" w14:textId="77777777" w:rsidR="00B16D90" w:rsidRPr="007A55A1" w:rsidRDefault="00B16D90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5C70242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5CFE340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3B89376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5D15EC0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F28E6A2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DEF86BA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AF3787D" w14:textId="77777777" w:rsidR="001E77FF" w:rsidRDefault="001E77FF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519AF2F" w14:textId="69108CB9" w:rsidR="00505FC2" w:rsidRPr="007A55A1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 w:firstRow="1" w:lastRow="1" w:firstColumn="1" w:lastColumn="1" w:noHBand="0" w:noVBand="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31137A" w:rsidRPr="007A55A1" w14:paraId="2C8D679E" w14:textId="77777777" w:rsidTr="00F76FA5">
        <w:tc>
          <w:tcPr>
            <w:tcW w:w="4944" w:type="dxa"/>
            <w:gridSpan w:val="2"/>
          </w:tcPr>
          <w:p w14:paraId="05628268" w14:textId="77777777" w:rsidR="00EF53C0" w:rsidRPr="007A55A1" w:rsidRDefault="00EF53C0" w:rsidP="00CD1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F318B93" w14:textId="77777777" w:rsidR="00EF53C0" w:rsidRPr="007A55A1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C45E4C" w14:textId="77777777" w:rsidR="00EF53C0" w:rsidRPr="007A55A1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7A623F8E" w14:textId="77777777" w:rsidR="00EF53C0" w:rsidRPr="007A55A1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262D2266" w14:textId="77777777" w:rsidR="00EF53C0" w:rsidRPr="007A55A1" w:rsidRDefault="00EF53C0" w:rsidP="00566C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7A55A1" w14:paraId="73F599DC" w14:textId="77777777" w:rsidTr="00EA0A2D">
        <w:tc>
          <w:tcPr>
            <w:tcW w:w="4944" w:type="dxa"/>
            <w:gridSpan w:val="2"/>
          </w:tcPr>
          <w:p w14:paraId="47CCD397" w14:textId="77777777" w:rsidR="00E82776" w:rsidRPr="007A55A1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8" w:name="_Hlk31730138"/>
          </w:p>
        </w:tc>
        <w:tc>
          <w:tcPr>
            <w:tcW w:w="234" w:type="dxa"/>
          </w:tcPr>
          <w:p w14:paraId="17DE34BB" w14:textId="77777777" w:rsidR="00E82776" w:rsidRPr="007A55A1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2999A7D" w14:textId="77777777" w:rsidR="00E82776" w:rsidRPr="007A55A1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19C87BDD" w14:textId="77777777" w:rsidR="00E82776" w:rsidRPr="007A55A1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B448794" w14:textId="77777777" w:rsidR="00E82776" w:rsidRPr="007A55A1" w:rsidRDefault="000B6CA2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5B1880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D87136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4" w:type="dxa"/>
          </w:tcPr>
          <w:p w14:paraId="4F121EBE" w14:textId="77777777" w:rsidR="00E82776" w:rsidRPr="007A55A1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05324109" w14:textId="77777777" w:rsidR="00E82776" w:rsidRPr="007A55A1" w:rsidRDefault="00D87136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bookmarkEnd w:id="18"/>
      <w:tr w:rsidR="0031137A" w:rsidRPr="007A55A1" w14:paraId="1D0959E5" w14:textId="77777777" w:rsidTr="00EA0A2D">
        <w:tc>
          <w:tcPr>
            <w:tcW w:w="4944" w:type="dxa"/>
            <w:gridSpan w:val="2"/>
          </w:tcPr>
          <w:p w14:paraId="301C717A" w14:textId="77777777" w:rsidR="00353217" w:rsidRPr="007A55A1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3A262B" w14:textId="77777777" w:rsidR="00353217" w:rsidRPr="007A55A1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D71916" w14:textId="77777777" w:rsidR="00353217" w:rsidRPr="007A55A1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01EA3631" w14:textId="77777777" w:rsidR="00353217" w:rsidRPr="007A55A1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112D9712" w14:textId="77777777" w:rsidR="00353217" w:rsidRPr="007A55A1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7A55A1" w14:paraId="16E52115" w14:textId="77777777" w:rsidTr="001E77FF">
        <w:trPr>
          <w:trHeight w:hRule="exact" w:val="144"/>
        </w:trPr>
        <w:tc>
          <w:tcPr>
            <w:tcW w:w="241" w:type="dxa"/>
          </w:tcPr>
          <w:p w14:paraId="0ACA7432" w14:textId="77777777" w:rsidR="00353217" w:rsidRPr="007A55A1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14:paraId="13D85904" w14:textId="77777777" w:rsidR="00353217" w:rsidRPr="007A55A1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14:paraId="6DDBA06E" w14:textId="77777777" w:rsidR="00353217" w:rsidRPr="007A55A1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1DA67BB9" w14:textId="77777777" w:rsidR="00353217" w:rsidRPr="007A55A1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87136" w:rsidRPr="007A55A1" w14:paraId="16DAB9D6" w14:textId="77777777" w:rsidTr="00EA0A2D">
        <w:tc>
          <w:tcPr>
            <w:tcW w:w="4944" w:type="dxa"/>
            <w:gridSpan w:val="2"/>
          </w:tcPr>
          <w:p w14:paraId="6F32D0EF" w14:textId="77777777" w:rsidR="00D87136" w:rsidRPr="007A55A1" w:rsidRDefault="00D87136" w:rsidP="00D87136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14:paraId="0B864468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FB0CB1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1222C403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AC6552B" w14:textId="77777777" w:rsidR="00D87136" w:rsidRPr="007A55A1" w:rsidRDefault="00566C63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227,474</w:t>
            </w:r>
          </w:p>
        </w:tc>
        <w:tc>
          <w:tcPr>
            <w:tcW w:w="334" w:type="dxa"/>
          </w:tcPr>
          <w:p w14:paraId="05BE47AA" w14:textId="77777777" w:rsidR="00D87136" w:rsidRPr="007A55A1" w:rsidRDefault="00D87136" w:rsidP="00D871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6FCFED97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275,531</w:t>
            </w:r>
          </w:p>
        </w:tc>
      </w:tr>
      <w:tr w:rsidR="00D87136" w:rsidRPr="007A55A1" w14:paraId="11B6BE78" w14:textId="77777777" w:rsidTr="00EA0A2D">
        <w:tc>
          <w:tcPr>
            <w:tcW w:w="4944" w:type="dxa"/>
            <w:gridSpan w:val="2"/>
          </w:tcPr>
          <w:p w14:paraId="60180382" w14:textId="77777777" w:rsidR="00D87136" w:rsidRPr="007A55A1" w:rsidRDefault="00D87136" w:rsidP="00D87136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14:paraId="144B77FB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E46A549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14:paraId="673FB7D6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14:paraId="127C702D" w14:textId="77777777" w:rsidR="00D87136" w:rsidRPr="007A55A1" w:rsidRDefault="005E2094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1,19</w:t>
            </w:r>
            <w:r w:rsidR="00566C63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34" w:type="dxa"/>
          </w:tcPr>
          <w:p w14:paraId="4AE8233F" w14:textId="77777777" w:rsidR="00D87136" w:rsidRPr="007A55A1" w:rsidRDefault="00D87136" w:rsidP="00D871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469D0ADE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(271)</w:t>
            </w:r>
          </w:p>
        </w:tc>
      </w:tr>
      <w:tr w:rsidR="00D87136" w:rsidRPr="007A55A1" w14:paraId="2F527863" w14:textId="77777777" w:rsidTr="00EA0A2D">
        <w:tc>
          <w:tcPr>
            <w:tcW w:w="4944" w:type="dxa"/>
            <w:gridSpan w:val="2"/>
          </w:tcPr>
          <w:p w14:paraId="2AB5B093" w14:textId="77777777" w:rsidR="00D87136" w:rsidRPr="007A55A1" w:rsidRDefault="00D87136" w:rsidP="00D871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1743CCF9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F1B3092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14:paraId="712308C8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4E640" w14:textId="77777777" w:rsidR="00D87136" w:rsidRPr="007A55A1" w:rsidRDefault="00566C63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228,672</w:t>
            </w:r>
          </w:p>
        </w:tc>
        <w:tc>
          <w:tcPr>
            <w:tcW w:w="334" w:type="dxa"/>
          </w:tcPr>
          <w:p w14:paraId="04D2205C" w14:textId="77777777" w:rsidR="00D87136" w:rsidRPr="007A55A1" w:rsidRDefault="00D87136" w:rsidP="00D871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02D9C" w14:textId="77777777" w:rsidR="00D87136" w:rsidRPr="007A55A1" w:rsidRDefault="00D87136" w:rsidP="00D871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275,260</w:t>
            </w:r>
          </w:p>
        </w:tc>
      </w:tr>
    </w:tbl>
    <w:p w14:paraId="09E14915" w14:textId="77777777" w:rsidR="009E4B1F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348EB785" w14:textId="77777777" w:rsidR="001E77FF" w:rsidRDefault="001E77F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7D69CBFC" w14:textId="77777777" w:rsidR="001E77FF" w:rsidRPr="007A55A1" w:rsidRDefault="001E77F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140" w:type="dxa"/>
        <w:tblInd w:w="558" w:type="dxa"/>
        <w:tblLook w:val="01E0" w:firstRow="1" w:lastRow="1" w:firstColumn="1" w:lastColumn="1" w:noHBand="0" w:noVBand="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566C63" w:rsidRPr="007A55A1" w14:paraId="4F912E10" w14:textId="77777777" w:rsidTr="000C66B4">
        <w:tc>
          <w:tcPr>
            <w:tcW w:w="4944" w:type="dxa"/>
            <w:gridSpan w:val="2"/>
          </w:tcPr>
          <w:p w14:paraId="22BD5950" w14:textId="77777777" w:rsidR="00566C63" w:rsidRPr="007A55A1" w:rsidRDefault="00566C63" w:rsidP="000C66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5180BC2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7E613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76921D26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5E752820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6C63" w:rsidRPr="007A55A1" w14:paraId="744742D9" w14:textId="77777777" w:rsidTr="000C66B4">
        <w:tc>
          <w:tcPr>
            <w:tcW w:w="4944" w:type="dxa"/>
            <w:gridSpan w:val="2"/>
          </w:tcPr>
          <w:p w14:paraId="0FA0FEDF" w14:textId="77777777" w:rsidR="00566C63" w:rsidRPr="007A55A1" w:rsidRDefault="00566C63" w:rsidP="000C66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E5E696F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FF988B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468C08CD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53A8781" w14:textId="77777777" w:rsidR="00566C63" w:rsidRPr="007A55A1" w:rsidRDefault="00566C63" w:rsidP="000C66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34" w:type="dxa"/>
          </w:tcPr>
          <w:p w14:paraId="316D09F9" w14:textId="77777777" w:rsidR="00566C63" w:rsidRPr="007A55A1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3F247272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566C63" w:rsidRPr="007A55A1" w14:paraId="72C548FB" w14:textId="77777777" w:rsidTr="000C66B4">
        <w:tc>
          <w:tcPr>
            <w:tcW w:w="4944" w:type="dxa"/>
            <w:gridSpan w:val="2"/>
          </w:tcPr>
          <w:p w14:paraId="6CDC6AF3" w14:textId="77777777" w:rsidR="00566C63" w:rsidRPr="007A55A1" w:rsidRDefault="00566C63" w:rsidP="000C66B4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EFFF0AD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C0F531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548B1232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7645E73F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66C63" w:rsidRPr="007A55A1" w14:paraId="61CA852C" w14:textId="77777777" w:rsidTr="000C66B4">
        <w:tc>
          <w:tcPr>
            <w:tcW w:w="241" w:type="dxa"/>
          </w:tcPr>
          <w:p w14:paraId="158DB102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14:paraId="77CC5BE3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14:paraId="75EDFC36" w14:textId="77777777" w:rsidR="00566C63" w:rsidRPr="007A55A1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45F1A16C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66C63" w:rsidRPr="007A55A1" w14:paraId="14C958CD" w14:textId="77777777" w:rsidTr="000C66B4">
        <w:tc>
          <w:tcPr>
            <w:tcW w:w="4944" w:type="dxa"/>
            <w:gridSpan w:val="2"/>
          </w:tcPr>
          <w:p w14:paraId="3163DA21" w14:textId="77777777" w:rsidR="00566C63" w:rsidRPr="007A55A1" w:rsidRDefault="00566C63" w:rsidP="000C66B4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14:paraId="5EB3E21A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F5EF8A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36F350C8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6EE5B8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220,714</w:t>
            </w:r>
          </w:p>
        </w:tc>
        <w:tc>
          <w:tcPr>
            <w:tcW w:w="334" w:type="dxa"/>
          </w:tcPr>
          <w:p w14:paraId="4C6F8E3F" w14:textId="77777777" w:rsidR="00566C63" w:rsidRPr="007A55A1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6EB0EEE2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275,531</w:t>
            </w:r>
          </w:p>
        </w:tc>
      </w:tr>
      <w:tr w:rsidR="00566C63" w:rsidRPr="007A55A1" w14:paraId="21BE2246" w14:textId="77777777" w:rsidTr="000C66B4">
        <w:tc>
          <w:tcPr>
            <w:tcW w:w="4944" w:type="dxa"/>
            <w:gridSpan w:val="2"/>
          </w:tcPr>
          <w:p w14:paraId="0B607E54" w14:textId="77777777" w:rsidR="00566C63" w:rsidRPr="007A55A1" w:rsidRDefault="00566C63" w:rsidP="000C66B4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14:paraId="0FDB056E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06C072E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14:paraId="2B5C4EB9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14:paraId="0F44CEF9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1,19</w:t>
            </w: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34" w:type="dxa"/>
          </w:tcPr>
          <w:p w14:paraId="5DC4F009" w14:textId="77777777" w:rsidR="00566C63" w:rsidRPr="007A55A1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67397158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(271)</w:t>
            </w:r>
          </w:p>
        </w:tc>
      </w:tr>
      <w:tr w:rsidR="00566C63" w:rsidRPr="007A55A1" w14:paraId="18521BAE" w14:textId="77777777" w:rsidTr="000C66B4">
        <w:tc>
          <w:tcPr>
            <w:tcW w:w="4944" w:type="dxa"/>
            <w:gridSpan w:val="2"/>
          </w:tcPr>
          <w:p w14:paraId="1635A116" w14:textId="77777777" w:rsidR="00566C63" w:rsidRPr="007A55A1" w:rsidRDefault="00566C63" w:rsidP="000C66B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27191AD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9EE54AA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14:paraId="4732EE26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71355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221,91</w:t>
            </w:r>
            <w:r w:rsidR="007107D8"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34" w:type="dxa"/>
          </w:tcPr>
          <w:p w14:paraId="46DD4A18" w14:textId="77777777" w:rsidR="00566C63" w:rsidRPr="007A55A1" w:rsidRDefault="00566C63" w:rsidP="000C66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0469F" w14:textId="77777777" w:rsidR="00566C63" w:rsidRPr="007A55A1" w:rsidRDefault="00566C63" w:rsidP="000C66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275,260</w:t>
            </w:r>
          </w:p>
        </w:tc>
      </w:tr>
    </w:tbl>
    <w:p w14:paraId="20FC947D" w14:textId="77777777" w:rsidR="00155772" w:rsidRPr="007A55A1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7A55A1" w:rsidSect="00576908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0"/>
          <w:cols w:space="720"/>
          <w:docGrid w:linePitch="245"/>
        </w:sectPr>
      </w:pPr>
    </w:p>
    <w:p w14:paraId="14D954AE" w14:textId="77777777" w:rsidR="00BF73E2" w:rsidRPr="007A55A1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7A55A1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7A55A1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/>
          <w:b/>
          <w:bCs/>
          <w:sz w:val="30"/>
          <w:szCs w:val="30"/>
        </w:rPr>
        <w:tab/>
      </w:r>
      <w:r w:rsidR="0032730B" w:rsidRPr="007A55A1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288" w:tblpY="10"/>
        <w:tblW w:w="15816" w:type="dxa"/>
        <w:tblLayout w:type="fixed"/>
        <w:tblLook w:val="04A0" w:firstRow="1" w:lastRow="0" w:firstColumn="1" w:lastColumn="0" w:noHBand="0" w:noVBand="1"/>
      </w:tblPr>
      <w:tblGrid>
        <w:gridCol w:w="4248"/>
        <w:gridCol w:w="3420"/>
        <w:gridCol w:w="990"/>
        <w:gridCol w:w="851"/>
        <w:gridCol w:w="49"/>
        <w:gridCol w:w="810"/>
        <w:gridCol w:w="49"/>
        <w:gridCol w:w="735"/>
        <w:gridCol w:w="49"/>
        <w:gridCol w:w="1057"/>
        <w:gridCol w:w="180"/>
        <w:gridCol w:w="270"/>
        <w:gridCol w:w="810"/>
        <w:gridCol w:w="332"/>
        <w:gridCol w:w="6"/>
        <w:gridCol w:w="112"/>
        <w:gridCol w:w="782"/>
        <w:gridCol w:w="49"/>
        <w:gridCol w:w="968"/>
        <w:gridCol w:w="6"/>
        <w:gridCol w:w="43"/>
      </w:tblGrid>
      <w:tr w:rsidR="002A0B60" w:rsidRPr="007A55A1" w14:paraId="7CA4D93E" w14:textId="77777777" w:rsidTr="002A0B60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265CF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58A4CB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B6DD7B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5B9A70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40A3F6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DEF613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930B5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7240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9D2FED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470B7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B60" w:rsidRPr="007A55A1" w14:paraId="13861FDC" w14:textId="77777777" w:rsidTr="000C66B4">
        <w:trPr>
          <w:gridAfter w:val="1"/>
          <w:wAfter w:w="43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F2BA3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A9FFD4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ลักษณะ ธุรกิจ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C84C46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22CE4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4F6F9F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9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7A2910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2A0B60" w:rsidRPr="007A55A1" w14:paraId="0215C67A" w14:textId="77777777" w:rsidTr="002A0B60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0F49F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3525FE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FF5DE3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A55A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C1946B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67CD9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4742D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A55A1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B3CC5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A55A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B71A53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A55A1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79A3F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931A75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A55A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6AE666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7A55A1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2A0B60" w:rsidRPr="007A55A1" w14:paraId="4B7E065E" w14:textId="77777777" w:rsidTr="000C66B4">
        <w:trPr>
          <w:gridAfter w:val="1"/>
          <w:wAfter w:w="43" w:type="dxa"/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6BED9F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7A22F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65E97A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2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BA9F4D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0B60" w:rsidRPr="007A55A1" w14:paraId="2A1BDC34" w14:textId="77777777" w:rsidTr="002A0B60">
        <w:trPr>
          <w:trHeight w:val="4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C7233C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สยามเทคนิคเพาเวอร์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9F7B88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52D5DE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E367BD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0F7915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A4CFAE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C010C4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4FFEC7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EDEE62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DF1A7C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08150A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4A047A89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DB79E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DF6F0D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B4160B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BE9969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101CE6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316F88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90954B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BC0C67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4A10F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13ADE4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02DDD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76B883D5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DDAAEB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F2C858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FCC30B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D34621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61E42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337B47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0D4091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72B21F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2838FB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1F00B4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6AB54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1591708D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A68116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B2E276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A6AEEB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915658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AA5A2B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51E22F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5F189D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401C53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8B5519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4C7BB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33214E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431A3C1E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978214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65FD39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B06A3F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E8B400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4E37EC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C41CFE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992852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ACA8C7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D3D614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C8737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01760A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60A08A99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81269C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B31519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3D4589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A1705D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60603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584CA4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0F291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E666FD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09C83C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5374D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B67482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76428281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F1F497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40F2A4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A93061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B1D8EB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DBADD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A94F0C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4A6AE2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F32CC2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08BAFC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FA2B58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5D819F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4DBF354E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959595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9865BF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842A87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60443A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262DF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BE9F8C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FB7B86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BEB053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7F48AE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13FD99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F4ADE0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509F457A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6CBD64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AA66D1" w14:textId="77777777" w:rsidR="002A0B60" w:rsidRPr="007A55A1" w:rsidRDefault="002A0B60" w:rsidP="00F62DAD">
            <w:pPr>
              <w:jc w:val="center"/>
              <w:rPr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373054" w14:textId="77777777" w:rsidR="002A0B60" w:rsidRPr="007A55A1" w:rsidRDefault="002A0B60" w:rsidP="00F62DAD">
            <w:pPr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45B62C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6A7D8A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5F02E1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FE5338" w14:textId="77777777" w:rsidR="002A0B60" w:rsidRPr="007A55A1" w:rsidRDefault="002A0B60" w:rsidP="00167112">
            <w:pPr>
              <w:jc w:val="right"/>
              <w:rPr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CB7140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C458ED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944A2D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EE5E2A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44FAF4A6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393975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สยามสตีลไวร์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5DF2B3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34BBE1" w14:textId="77777777" w:rsidR="002A0B60" w:rsidRPr="007A55A1" w:rsidRDefault="002A0B60" w:rsidP="00F62DAD">
            <w:pPr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99.9997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189482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99.9997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061D1D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97ABDD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A91E52" w14:textId="77777777" w:rsidR="002A0B60" w:rsidRPr="007A55A1" w:rsidRDefault="002A0B60" w:rsidP="00167112">
            <w:pPr>
              <w:tabs>
                <w:tab w:val="clear" w:pos="1644"/>
                <w:tab w:val="clear" w:pos="187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49,999.8500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FCEBE2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20A82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49,999.8500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89C2B0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FED33F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0B60" w:rsidRPr="007A55A1" w14:paraId="3BFD06C9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85932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D2CBA7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DB7C24" w14:textId="77777777" w:rsidR="002A0B60" w:rsidRPr="007A55A1" w:rsidRDefault="002A0B60" w:rsidP="00F62D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364CF0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2878E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70982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9849F8A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E92668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E73433D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E764BC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105798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B60" w:rsidRPr="007A55A1" w14:paraId="0065362C" w14:textId="77777777" w:rsidTr="002A0B60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FA1912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A0AF64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755FE0" w14:textId="77777777" w:rsidR="002A0B60" w:rsidRPr="007A55A1" w:rsidRDefault="002A0B60" w:rsidP="00F62D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EBF855" w14:textId="77777777" w:rsidR="002A0B60" w:rsidRPr="007A55A1" w:rsidRDefault="002A0B60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A2943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1C084D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6E77260C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58,997.15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BFB7D6A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A072A72" w14:textId="77777777" w:rsidR="002A0B60" w:rsidRPr="007A55A1" w:rsidRDefault="002A0B60" w:rsidP="001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58,997.15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F41048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219531" w14:textId="77777777" w:rsidR="002A0B60" w:rsidRPr="007A55A1" w:rsidRDefault="002A0B6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5DBE065" w14:textId="77777777" w:rsidR="008510B5" w:rsidRPr="007A55A1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7A55A1" w:rsidSect="00612D4C">
          <w:pgSz w:w="16834" w:h="11909" w:orient="landscape" w:code="9"/>
          <w:pgMar w:top="1152" w:right="691" w:bottom="1136" w:left="576" w:header="720" w:footer="720" w:gutter="0"/>
          <w:pgNumType w:start="27"/>
          <w:cols w:space="720"/>
          <w:docGrid w:linePitch="245"/>
        </w:sectPr>
      </w:pPr>
    </w:p>
    <w:p w14:paraId="1F3C60B0" w14:textId="77777777" w:rsidR="00D77636" w:rsidRPr="007A55A1" w:rsidRDefault="00C12E7A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bookmarkStart w:id="19" w:name="_Hlk102994083"/>
      <w:r w:rsidR="00D77636" w:rsidRPr="007A55A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7A55A1">
        <w:rPr>
          <w:rFonts w:ascii="Angsana New" w:hAnsi="Angsana New"/>
          <w:sz w:val="32"/>
          <w:szCs w:val="32"/>
        </w:rPr>
        <w:t xml:space="preserve">7 </w:t>
      </w:r>
      <w:r w:rsidR="00D77636" w:rsidRPr="007A55A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7A55A1">
        <w:rPr>
          <w:rFonts w:ascii="Angsana New" w:hAnsi="Angsana New"/>
          <w:sz w:val="32"/>
          <w:szCs w:val="32"/>
        </w:rPr>
        <w:t xml:space="preserve">2564 </w:t>
      </w:r>
      <w:r w:rsidR="00D77636" w:rsidRPr="007A55A1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7A55A1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จัดตั้งบริษัทย่อยเพื่อประกอบธุรกิจ จำหน่ายผลิตภัณฑ์คอนกรีตอัดแรงภายใต้เครื่องหมายการค้า </w:t>
      </w:r>
      <w:r w:rsidR="00D77636" w:rsidRPr="007A55A1">
        <w:rPr>
          <w:rFonts w:ascii="Angsana New" w:hAnsi="Angsana New"/>
          <w:sz w:val="30"/>
          <w:szCs w:val="30"/>
        </w:rPr>
        <w:t>“STEC”</w:t>
      </w:r>
      <w:r w:rsidR="00D77636" w:rsidRPr="007A55A1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="00D77636" w:rsidRPr="007A55A1">
        <w:rPr>
          <w:rFonts w:ascii="Angsana New" w:hAnsi="Angsana New"/>
          <w:sz w:val="30"/>
          <w:szCs w:val="30"/>
        </w:rPr>
        <w:t>KV</w:t>
      </w:r>
      <w:r w:rsidR="00D77636" w:rsidRPr="007A55A1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19"/>
    </w:p>
    <w:p w14:paraId="6A5613C8" w14:textId="77777777" w:rsidR="006526FD" w:rsidRPr="007A55A1" w:rsidRDefault="006526FD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20" w:name="_Hlk102994324"/>
      <w:r w:rsidRPr="007A55A1">
        <w:rPr>
          <w:rFonts w:ascii="Angsana New" w:hAnsi="Angsana New"/>
          <w:sz w:val="30"/>
          <w:szCs w:val="30"/>
          <w:cs/>
        </w:rPr>
        <w:t xml:space="preserve">วันที่ </w:t>
      </w:r>
      <w:r w:rsidRPr="007A55A1">
        <w:rPr>
          <w:rFonts w:ascii="Angsana New" w:hAnsi="Angsana New"/>
          <w:sz w:val="30"/>
          <w:szCs w:val="30"/>
        </w:rPr>
        <w:t xml:space="preserve">4 </w:t>
      </w:r>
      <w:r w:rsidRPr="007A55A1">
        <w:rPr>
          <w:rFonts w:ascii="Angsana New" w:hAnsi="Angsana New" w:hint="cs"/>
          <w:sz w:val="30"/>
          <w:szCs w:val="30"/>
          <w:cs/>
        </w:rPr>
        <w:t>มีนาคม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</w:rPr>
        <w:t xml:space="preserve">2565 </w:t>
      </w:r>
      <w:r w:rsidRPr="007A55A1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7A55A1">
        <w:rPr>
          <w:rFonts w:ascii="Angsana New" w:hAnsi="Angsana New" w:hint="cs"/>
          <w:sz w:val="30"/>
          <w:szCs w:val="30"/>
          <w:cs/>
        </w:rPr>
        <w:t>ผลิตและ</w:t>
      </w:r>
      <w:r w:rsidRPr="007A55A1">
        <w:rPr>
          <w:rFonts w:ascii="Angsana New" w:hAnsi="Angsana New"/>
          <w:sz w:val="30"/>
          <w:szCs w:val="30"/>
          <w:cs/>
        </w:rPr>
        <w:t>จำหน่าย</w:t>
      </w:r>
      <w:r w:rsidRPr="007A55A1">
        <w:rPr>
          <w:rFonts w:ascii="Angsana New" w:hAnsi="Angsana New" w:hint="cs"/>
          <w:sz w:val="30"/>
          <w:szCs w:val="30"/>
          <w:cs/>
        </w:rPr>
        <w:t>ลวดเหล็ก</w:t>
      </w:r>
      <w:bookmarkStart w:id="21" w:name="_Hlk102996128"/>
      <w:r w:rsidR="008B16B4" w:rsidRPr="007A55A1">
        <w:rPr>
          <w:rFonts w:ascii="Angsana New" w:hAnsi="Angsana New" w:hint="cs"/>
          <w:sz w:val="30"/>
          <w:szCs w:val="30"/>
          <w:cs/>
        </w:rPr>
        <w:t>เพื่อ</w:t>
      </w:r>
      <w:r w:rsidR="008B16B4" w:rsidRPr="007A55A1">
        <w:rPr>
          <w:rFonts w:ascii="Angsana New" w:hAnsi="Angsana New"/>
          <w:sz w:val="30"/>
          <w:szCs w:val="30"/>
          <w:cs/>
        </w:rPr>
        <w:t xml:space="preserve">เพิ่มรายได้ให้กับบริษัท  ลดต้นทุนในการผลิต  </w:t>
      </w:r>
      <w:r w:rsidR="008B16B4" w:rsidRPr="007A55A1">
        <w:rPr>
          <w:rFonts w:ascii="Angsana New" w:hAnsi="Angsana New" w:hint="cs"/>
          <w:sz w:val="30"/>
          <w:szCs w:val="30"/>
          <w:cs/>
        </w:rPr>
        <w:t>และ</w:t>
      </w:r>
      <w:r w:rsidR="008B16B4" w:rsidRPr="007A55A1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bookmarkEnd w:id="20"/>
    <w:bookmarkEnd w:id="21"/>
    <w:p w14:paraId="0341C351" w14:textId="77777777" w:rsidR="006526FD" w:rsidRPr="007A55A1" w:rsidRDefault="006526FD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CEE9DDF" w14:textId="77777777" w:rsidR="007924E7" w:rsidRPr="007A55A1" w:rsidRDefault="00B34730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7868" w:rsidRPr="007A55A1">
        <w:rPr>
          <w:rFonts w:ascii="Angsana New" w:hAnsi="Angsana New"/>
          <w:b/>
          <w:bCs/>
          <w:sz w:val="32"/>
          <w:szCs w:val="32"/>
        </w:rPr>
        <w:t>0</w:t>
      </w:r>
      <w:r w:rsidR="00A51632" w:rsidRPr="007A55A1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7A55A1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7A55A1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92B2445" w14:textId="77777777" w:rsidR="007924E7" w:rsidRPr="007A55A1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471B34A3" w14:textId="77777777" w:rsidR="007924E7" w:rsidRPr="007A55A1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64"/>
        <w:gridCol w:w="2065"/>
        <w:gridCol w:w="567"/>
        <w:gridCol w:w="1417"/>
        <w:gridCol w:w="141"/>
      </w:tblGrid>
      <w:tr w:rsidR="0031137A" w:rsidRPr="007A55A1" w14:paraId="6D4EE665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79BF2A00" w14:textId="77777777" w:rsidR="009E4B1F" w:rsidRPr="007A55A1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5BB4B92" w14:textId="77777777" w:rsidR="009E4B1F" w:rsidRPr="007A55A1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7A55A1" w14:paraId="52E73004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06E9A00A" w14:textId="77777777" w:rsidR="009E4B1F" w:rsidRPr="007A55A1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BAD501C" w14:textId="77777777" w:rsidR="009E4B1F" w:rsidRPr="007A55A1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7A55A1" w14:paraId="2DA3C5CC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9EE3C" w14:textId="77777777" w:rsidR="00342CE4" w:rsidRPr="007A55A1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7A55A1">
              <w:rPr>
                <w:rFonts w:ascii="Angsana New" w:hAnsi="Angsana New"/>
                <w:sz w:val="30"/>
                <w:szCs w:val="30"/>
              </w:rPr>
              <w:t>1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A37585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5330A" w14:textId="77777777" w:rsidR="00342CE4" w:rsidRPr="007A55A1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64,062</w:t>
            </w:r>
          </w:p>
        </w:tc>
      </w:tr>
      <w:tr w:rsidR="0031137A" w:rsidRPr="007A55A1" w14:paraId="3E66A0FE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801AA" w14:textId="77777777" w:rsidR="00342CE4" w:rsidRPr="007A55A1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4DFCE" w14:textId="77777777" w:rsidR="00342CE4" w:rsidRPr="007A55A1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A9DDA" w14:textId="77777777" w:rsidR="00342CE4" w:rsidRPr="007A55A1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7A55A1" w14:paraId="7FC8D267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B003A" w14:textId="77777777" w:rsidR="00342CE4" w:rsidRPr="007A55A1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5D48" w14:textId="77777777" w:rsidR="00342CE4" w:rsidRPr="007A55A1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B4D13" w14:textId="77777777" w:rsidR="00342CE4" w:rsidRPr="007A55A1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7A55A1" w14:paraId="24C6CB76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CA709" w14:textId="77777777" w:rsidR="00342CE4" w:rsidRPr="007A55A1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0FA94" w14:textId="77777777" w:rsidR="00342CE4" w:rsidRPr="007A55A1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9F8B4" w14:textId="77777777" w:rsidR="00342CE4" w:rsidRPr="007A55A1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7A55A1" w14:paraId="41DD4248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83EF0" w14:textId="77777777" w:rsidR="00781234" w:rsidRPr="007A55A1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36B8F" w14:textId="77777777" w:rsidR="00781234" w:rsidRPr="007A55A1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215DB" w14:textId="77777777" w:rsidR="00781234" w:rsidRPr="007A55A1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7A55A1" w14:paraId="40AB2528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4A82F" w14:textId="77777777" w:rsidR="00342CE4" w:rsidRPr="007A55A1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4FFB8" w14:textId="77777777" w:rsidR="00342CE4" w:rsidRPr="007A55A1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31E39" w14:textId="77777777" w:rsidR="00342CE4" w:rsidRPr="007A55A1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1137A" w:rsidRPr="007A55A1" w14:paraId="7F66BB27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00BD4F12" w14:textId="77777777" w:rsidR="00342CE4" w:rsidRPr="007A55A1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98F095A" w14:textId="77777777" w:rsidR="00342CE4" w:rsidRPr="007A55A1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2326BD7B" w14:textId="77777777" w:rsidR="00D055BA" w:rsidRPr="007A55A1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บริษัทมีการจัดประเภทที่ดินที่จังหวัดอุดรธานีเป็นอสังหาริมทรัพย์เพื่อการลงทุน เนื่องจากบริษัทมีความตั้งใจที่จะขายให้แก่บริษัทที่จะเข้ามาพัฒนาพื้นที่ดังกล่าว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7A55A1">
        <w:rPr>
          <w:rFonts w:ascii="Angsana New" w:hAnsi="Angsana New"/>
          <w:sz w:val="30"/>
          <w:szCs w:val="30"/>
        </w:rPr>
        <w:t xml:space="preserve"> </w:t>
      </w:r>
    </w:p>
    <w:p w14:paraId="203FEA55" w14:textId="77777777" w:rsidR="007368D6" w:rsidRPr="007A55A1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7A55A1">
        <w:rPr>
          <w:rFonts w:ascii="Angsana New" w:hAnsi="Angsana New"/>
          <w:sz w:val="30"/>
          <w:szCs w:val="30"/>
        </w:rPr>
        <w:t>29</w:t>
      </w:r>
      <w:r w:rsidR="00D055BA" w:rsidRPr="007A55A1">
        <w:rPr>
          <w:rFonts w:ascii="Angsana New" w:hAnsi="Angsana New"/>
          <w:sz w:val="30"/>
          <w:szCs w:val="30"/>
        </w:rPr>
        <w:t xml:space="preserve"> </w:t>
      </w:r>
      <w:r w:rsidR="00781234" w:rsidRPr="007A55A1">
        <w:rPr>
          <w:rFonts w:ascii="Angsana New" w:hAnsi="Angsana New" w:hint="cs"/>
          <w:sz w:val="30"/>
          <w:szCs w:val="30"/>
          <w:cs/>
        </w:rPr>
        <w:t>เมษายน</w:t>
      </w:r>
      <w:r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</w:rPr>
        <w:t>2564</w:t>
      </w:r>
      <w:r w:rsidRPr="007A55A1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7A55A1">
        <w:rPr>
          <w:rFonts w:ascii="Angsana New" w:hAnsi="Angsana New"/>
          <w:sz w:val="30"/>
          <w:szCs w:val="30"/>
        </w:rPr>
        <w:t xml:space="preserve">64.06 </w:t>
      </w:r>
      <w:r w:rsidRPr="007A55A1">
        <w:rPr>
          <w:rFonts w:ascii="Angsana New" w:hAnsi="Angsana New"/>
          <w:sz w:val="30"/>
          <w:szCs w:val="30"/>
          <w:cs/>
        </w:rPr>
        <w:t>ล้านบาท</w:t>
      </w:r>
    </w:p>
    <w:p w14:paraId="4F0D7FC4" w14:textId="77777777" w:rsidR="00DD1CDB" w:rsidRPr="007A55A1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3EB6795" w14:textId="77777777" w:rsidR="00DD1CDB" w:rsidRPr="007A55A1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8F18FC1" w14:textId="77777777" w:rsidR="00A73C49" w:rsidRPr="007A55A1" w:rsidRDefault="00A73C49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24A3AC" w14:textId="77777777" w:rsidR="00544F48" w:rsidRPr="007A55A1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7A55A1">
        <w:rPr>
          <w:rFonts w:ascii="Angsana New" w:hAnsi="Angsana New"/>
          <w:b/>
          <w:bCs/>
          <w:sz w:val="30"/>
          <w:szCs w:val="30"/>
        </w:rPr>
        <w:t>1</w:t>
      </w:r>
      <w:r w:rsidR="00544F48" w:rsidRPr="007A55A1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7A55A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36A7DF0B" w14:textId="77777777" w:rsidR="00C14112" w:rsidRPr="007A55A1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0"/>
        <w:gridCol w:w="2632"/>
        <w:gridCol w:w="1417"/>
      </w:tblGrid>
      <w:tr w:rsidR="0031137A" w:rsidRPr="007A55A1" w14:paraId="4DD67EC8" w14:textId="77777777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46F80" w14:textId="77777777" w:rsidR="00544F48" w:rsidRPr="007A55A1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7A55A1" w14:paraId="476E2C35" w14:textId="77777777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CA8D1B" w14:textId="77777777" w:rsidR="00AC77D8" w:rsidRPr="007A55A1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E402D" w:rsidRPr="007A55A1">
              <w:rPr>
                <w:rFonts w:ascii="Angsana New" w:hAnsi="Angsana New"/>
                <w:sz w:val="30"/>
                <w:szCs w:val="30"/>
              </w:rPr>
              <w:t>1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E402D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437CE4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42577" w14:textId="77777777" w:rsidR="00AC77D8" w:rsidRPr="007A55A1" w:rsidRDefault="00437CE4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1,354,920</w:t>
            </w:r>
          </w:p>
        </w:tc>
      </w:tr>
      <w:tr w:rsidR="003309C1" w:rsidRPr="007A55A1" w14:paraId="2D2C052C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2CF42" w14:textId="77777777" w:rsidR="003309C1" w:rsidRPr="007A55A1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6074B" w14:textId="77777777" w:rsidR="003309C1" w:rsidRPr="007A55A1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2ACCD" w14:textId="77777777" w:rsidR="003309C1" w:rsidRPr="007A55A1" w:rsidRDefault="003309C1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46,02</w:t>
            </w:r>
            <w:r w:rsidR="00AD72DE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309C1" w:rsidRPr="007A55A1" w14:paraId="04678AFF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F3484" w14:textId="77777777" w:rsidR="003309C1" w:rsidRPr="007A55A1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E6308" w14:textId="77777777" w:rsidR="003309C1" w:rsidRPr="007A55A1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9CA6D" w14:textId="77777777" w:rsidR="003309C1" w:rsidRPr="007A55A1" w:rsidRDefault="003309C1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2,92</w:t>
            </w:r>
            <w:r w:rsidR="00AD72DE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309C1" w:rsidRPr="007A55A1" w14:paraId="105DC168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C127C" w14:textId="77777777" w:rsidR="003309C1" w:rsidRPr="007A55A1" w:rsidRDefault="003309C1" w:rsidP="003309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DDB36" w14:textId="77777777" w:rsidR="003309C1" w:rsidRPr="007A55A1" w:rsidRDefault="003309C1" w:rsidP="003309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FA159" w14:textId="77777777" w:rsidR="003309C1" w:rsidRPr="007A55A1" w:rsidRDefault="003309C1" w:rsidP="003309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(27,141)</w:t>
            </w:r>
          </w:p>
        </w:tc>
      </w:tr>
      <w:tr w:rsidR="00F17045" w:rsidRPr="007A55A1" w14:paraId="06A1691F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15FBC" w14:textId="77777777" w:rsidR="00F17045" w:rsidRPr="007A55A1" w:rsidRDefault="00F17045" w:rsidP="00F17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2AEE7" w14:textId="77777777" w:rsidR="00F17045" w:rsidRPr="007A55A1" w:rsidRDefault="00F17045" w:rsidP="00F170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C9449" w14:textId="77777777" w:rsidR="00F17045" w:rsidRPr="007A55A1" w:rsidRDefault="003309C1" w:rsidP="00F170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FBF" w:rsidRPr="007A55A1" w14:paraId="45BE6D6B" w14:textId="77777777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A915E" w14:textId="77777777" w:rsidR="00EE5FBF" w:rsidRPr="007A55A1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7AB73" w14:textId="77777777" w:rsidR="00EE5FBF" w:rsidRPr="007A55A1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92E9F" w14:textId="77777777" w:rsidR="00EE5FBF" w:rsidRPr="007A55A1" w:rsidRDefault="00F17045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17C80"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309C1"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617C80" w:rsidRPr="007A55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309C1"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</w:tr>
    </w:tbl>
    <w:p w14:paraId="35786BD4" w14:textId="77777777" w:rsidR="00544F48" w:rsidRPr="007A55A1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14:paraId="67CD6234" w14:textId="77777777" w:rsidR="009627CB" w:rsidRPr="007A55A1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4D3D5BF4" w14:textId="77777777" w:rsidR="009627CB" w:rsidRPr="007A55A1" w:rsidRDefault="009627CB" w:rsidP="00962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0"/>
        <w:gridCol w:w="2632"/>
        <w:gridCol w:w="1417"/>
      </w:tblGrid>
      <w:tr w:rsidR="009627CB" w:rsidRPr="007A55A1" w14:paraId="26052E0F" w14:textId="77777777" w:rsidTr="0020719E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D6B2B" w14:textId="77777777" w:rsidR="009627CB" w:rsidRPr="007A55A1" w:rsidRDefault="009627CB" w:rsidP="0020719E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(หน่วย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627CB" w:rsidRPr="007A55A1" w14:paraId="430449A3" w14:textId="77777777" w:rsidTr="002071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4BC55" w14:textId="77777777" w:rsidR="009627CB" w:rsidRPr="007A55A1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A55A1">
              <w:rPr>
                <w:rFonts w:ascii="Angsana New" w:hAnsi="Angsana New"/>
                <w:sz w:val="30"/>
                <w:szCs w:val="30"/>
              </w:rPr>
              <w:t>1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DB1841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9DC47" w14:textId="77777777" w:rsidR="009627CB" w:rsidRPr="007A55A1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</w:t>
            </w:r>
            <w:r w:rsidR="00437CE4" w:rsidRPr="007A55A1">
              <w:rPr>
                <w:rFonts w:ascii="Angsana New" w:hAnsi="Angsana New"/>
                <w:sz w:val="30"/>
                <w:szCs w:val="30"/>
              </w:rPr>
              <w:t>344,857</w:t>
            </w:r>
          </w:p>
        </w:tc>
      </w:tr>
      <w:tr w:rsidR="009627CB" w:rsidRPr="007A55A1" w14:paraId="44677F65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9D4C0" w14:textId="77777777" w:rsidR="009627CB" w:rsidRPr="007A55A1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377C2" w14:textId="77777777" w:rsidR="009627CB" w:rsidRPr="007A55A1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6152F" w14:textId="77777777" w:rsidR="009627CB" w:rsidRPr="007A55A1" w:rsidRDefault="00437CE4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20,07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27CB" w:rsidRPr="007A55A1" w14:paraId="015097B7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F1EEE" w14:textId="77777777" w:rsidR="009627CB" w:rsidRPr="007A55A1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2771C" w14:textId="77777777" w:rsidR="009627CB" w:rsidRPr="007A55A1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06788" w14:textId="77777777" w:rsidR="009627CB" w:rsidRPr="007A55A1" w:rsidRDefault="00437CE4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2,92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27CB" w:rsidRPr="007A55A1" w14:paraId="714567B1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8E9A7" w14:textId="77777777" w:rsidR="009627CB" w:rsidRPr="007A55A1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8588E" w14:textId="77777777" w:rsidR="009627CB" w:rsidRPr="007A55A1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9F6FF" w14:textId="77777777" w:rsidR="009627CB" w:rsidRPr="007A55A1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</w:t>
            </w:r>
            <w:r w:rsidR="00437CE4" w:rsidRPr="007A55A1">
              <w:rPr>
                <w:rFonts w:ascii="Angsana New" w:hAnsi="Angsana New"/>
                <w:sz w:val="30"/>
                <w:szCs w:val="30"/>
              </w:rPr>
              <w:t>27,141</w:t>
            </w:r>
            <w:r w:rsidRPr="007A5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27CB" w:rsidRPr="007A55A1" w14:paraId="4C0D6F4A" w14:textId="77777777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7EBBD" w14:textId="77777777" w:rsidR="009627CB" w:rsidRPr="007A55A1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B5DA4" w14:textId="77777777" w:rsidR="009627CB" w:rsidRPr="007A55A1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44E51" w14:textId="77777777" w:rsidR="009627CB" w:rsidRPr="007A55A1" w:rsidRDefault="00437CE4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27CB" w:rsidRPr="007A55A1" w14:paraId="2D30495F" w14:textId="77777777" w:rsidTr="0020719E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33902" w14:textId="77777777" w:rsidR="009627CB" w:rsidRPr="007A55A1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ED45F" w14:textId="77777777" w:rsidR="009627CB" w:rsidRPr="007A55A1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627C3" w14:textId="77777777" w:rsidR="009627CB" w:rsidRPr="007A55A1" w:rsidRDefault="00437CE4" w:rsidP="0020719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1,340,718</w:t>
            </w:r>
            <w:r w:rsidR="003309C1" w:rsidRPr="007A55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14:paraId="307B79B6" w14:textId="77777777" w:rsidR="009627CB" w:rsidRPr="007A55A1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0BF8F770" w14:textId="77777777" w:rsidR="00544F48" w:rsidRPr="007A55A1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7A55A1">
        <w:rPr>
          <w:rFonts w:ascii="Angsana New" w:hAnsi="Angsana New"/>
          <w:sz w:val="30"/>
          <w:szCs w:val="30"/>
        </w:rPr>
        <w:t xml:space="preserve"> </w:t>
      </w:r>
      <w:bookmarkStart w:id="22" w:name="_Hlk71032733"/>
      <w:r w:rsidR="003309C1" w:rsidRPr="007A55A1">
        <w:rPr>
          <w:rFonts w:ascii="Angsana New" w:hAnsi="Angsana New"/>
          <w:sz w:val="30"/>
          <w:szCs w:val="30"/>
        </w:rPr>
        <w:t>631.41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bookmarkEnd w:id="22"/>
      <w:r w:rsidRPr="007A55A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A55A1">
        <w:rPr>
          <w:rFonts w:ascii="Angsana New" w:hAnsi="Angsana New"/>
          <w:i/>
          <w:iCs/>
          <w:sz w:val="30"/>
          <w:szCs w:val="30"/>
          <w:cs/>
        </w:rPr>
        <w:t>(</w:t>
      </w:r>
      <w:r w:rsidRPr="007A55A1">
        <w:rPr>
          <w:rFonts w:ascii="Angsana New" w:hAnsi="Angsana New"/>
          <w:i/>
          <w:iCs/>
          <w:sz w:val="30"/>
          <w:szCs w:val="30"/>
        </w:rPr>
        <w:t>25</w:t>
      </w:r>
      <w:r w:rsidRPr="007A55A1">
        <w:rPr>
          <w:rFonts w:ascii="Angsana New" w:hAnsi="Angsana New"/>
          <w:i/>
          <w:iCs/>
          <w:sz w:val="30"/>
          <w:szCs w:val="30"/>
          <w:cs/>
        </w:rPr>
        <w:t>6</w:t>
      </w:r>
      <w:r w:rsidR="003309C1" w:rsidRPr="007A55A1">
        <w:rPr>
          <w:rFonts w:ascii="Angsana New" w:hAnsi="Angsana New"/>
          <w:i/>
          <w:iCs/>
          <w:sz w:val="30"/>
          <w:szCs w:val="30"/>
        </w:rPr>
        <w:t>5</w:t>
      </w:r>
      <w:r w:rsidRPr="007A55A1">
        <w:rPr>
          <w:rFonts w:ascii="Angsana New" w:hAnsi="Angsana New"/>
          <w:i/>
          <w:iCs/>
          <w:sz w:val="30"/>
          <w:szCs w:val="30"/>
        </w:rPr>
        <w:t xml:space="preserve"> </w:t>
      </w:r>
      <w:r w:rsidRPr="007A55A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23" w:name="_Hlk102734020"/>
      <w:r w:rsidR="003309C1" w:rsidRPr="007A55A1">
        <w:rPr>
          <w:rFonts w:ascii="Angsana New" w:hAnsi="Angsana New"/>
          <w:i/>
          <w:iCs/>
          <w:sz w:val="30"/>
          <w:szCs w:val="30"/>
        </w:rPr>
        <w:t>627.21</w:t>
      </w:r>
      <w:r w:rsidRPr="007A55A1">
        <w:rPr>
          <w:rFonts w:ascii="Angsana New" w:hAnsi="Angsana New"/>
          <w:i/>
          <w:iCs/>
          <w:sz w:val="30"/>
          <w:szCs w:val="30"/>
        </w:rPr>
        <w:t xml:space="preserve"> </w:t>
      </w:r>
      <w:r w:rsidRPr="007A55A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bookmarkEnd w:id="23"/>
      <w:r w:rsidRPr="007A55A1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7A55A1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980F65" w:rsidRPr="007A55A1">
        <w:rPr>
          <w:rFonts w:ascii="Angsana New" w:hAnsi="Angsana New"/>
          <w:sz w:val="30"/>
          <w:szCs w:val="30"/>
        </w:rPr>
        <w:t>4</w:t>
      </w:r>
      <w:r w:rsidRPr="007A55A1">
        <w:rPr>
          <w:rFonts w:ascii="Angsana New" w:hAnsi="Angsana New"/>
          <w:sz w:val="30"/>
          <w:szCs w:val="30"/>
          <w:cs/>
        </w:rPr>
        <w:t>)</w:t>
      </w:r>
    </w:p>
    <w:p w14:paraId="69393FA1" w14:textId="77777777" w:rsidR="006E2DBF" w:rsidRPr="007A55A1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544AE951" w14:textId="77777777" w:rsidR="006E2DBF" w:rsidRPr="007A55A1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58E59C7E" w14:textId="77777777" w:rsidR="006E2DBF" w:rsidRPr="007A55A1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7BB18654" w14:textId="77777777" w:rsidR="006E2DBF" w:rsidRPr="007A55A1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647B4EAE" w14:textId="77777777" w:rsidR="00CC489C" w:rsidRPr="007A55A1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7A55A1">
        <w:rPr>
          <w:rFonts w:ascii="Angsana New" w:hAnsi="Angsana New"/>
          <w:b/>
          <w:bCs/>
          <w:sz w:val="30"/>
          <w:szCs w:val="30"/>
        </w:rPr>
        <w:t>2</w:t>
      </w:r>
      <w:r w:rsidR="00155C2C" w:rsidRPr="007A55A1">
        <w:rPr>
          <w:rFonts w:ascii="Angsana New" w:hAnsi="Angsana New"/>
          <w:b/>
          <w:bCs/>
          <w:sz w:val="30"/>
          <w:szCs w:val="30"/>
        </w:rPr>
        <w:tab/>
      </w:r>
      <w:r w:rsidR="00CC489C" w:rsidRPr="007A55A1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69866750" w14:textId="77777777" w:rsidR="00CC489C" w:rsidRPr="007A55A1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7A55A1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D87136" w:rsidRPr="007A55A1">
        <w:rPr>
          <w:rFonts w:ascii="Angsana New" w:hAnsi="Angsana New"/>
          <w:sz w:val="30"/>
          <w:szCs w:val="30"/>
          <w:cs/>
        </w:rPr>
        <w:t>สำหรับงวดสามเดือนสิ้นสุด</w:t>
      </w:r>
      <w:r w:rsidRPr="007A55A1">
        <w:rPr>
          <w:rFonts w:ascii="Angsana New" w:hAnsi="Angsana New"/>
          <w:sz w:val="30"/>
          <w:szCs w:val="30"/>
          <w:cs/>
        </w:rPr>
        <w:t>วันที่</w:t>
      </w:r>
      <w:r w:rsidR="006C703C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4365CCD" w14:textId="77777777" w:rsidR="006C7CDA" w:rsidRPr="007A55A1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1492FE2A" w14:textId="77777777" w:rsidR="006C7CDA" w:rsidRPr="007A55A1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p w14:paraId="662D54FE" w14:textId="77777777" w:rsidR="00CC489C" w:rsidRPr="007A55A1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7A55A1">
        <w:rPr>
          <w:rFonts w:ascii="Angsana New" w:hAnsi="Angsana New"/>
          <w:i/>
          <w:iCs/>
          <w:sz w:val="30"/>
          <w:szCs w:val="30"/>
        </w:rPr>
        <w:t>(</w:t>
      </w:r>
      <w:r w:rsidRPr="007A55A1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7A55A1">
        <w:rPr>
          <w:rFonts w:ascii="Angsana New" w:hAnsi="Angsana New"/>
          <w:i/>
          <w:iCs/>
          <w:sz w:val="30"/>
          <w:szCs w:val="30"/>
        </w:rPr>
        <w:t xml:space="preserve">: </w:t>
      </w:r>
      <w:r w:rsidRPr="007A55A1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7A55A1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798"/>
        <w:gridCol w:w="1440"/>
      </w:tblGrid>
      <w:tr w:rsidR="0031137A" w:rsidRPr="007A55A1" w14:paraId="75CD5EFE" w14:textId="77777777" w:rsidTr="00CC489C">
        <w:tc>
          <w:tcPr>
            <w:tcW w:w="5940" w:type="dxa"/>
            <w:hideMark/>
          </w:tcPr>
          <w:p w14:paraId="742275E7" w14:textId="77777777" w:rsidR="00CC489C" w:rsidRPr="007A55A1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96F93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98" w:type="dxa"/>
          </w:tcPr>
          <w:p w14:paraId="691212C1" w14:textId="77777777" w:rsidR="00CC489C" w:rsidRPr="007A55A1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5666F6B" w14:textId="77777777" w:rsidR="00CC489C" w:rsidRPr="007A55A1" w:rsidRDefault="003644A7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92,198</w:t>
            </w:r>
          </w:p>
        </w:tc>
      </w:tr>
      <w:tr w:rsidR="0031137A" w:rsidRPr="007A55A1" w14:paraId="3847F8E6" w14:textId="77777777" w:rsidTr="00CC489C">
        <w:tc>
          <w:tcPr>
            <w:tcW w:w="5940" w:type="dxa"/>
            <w:hideMark/>
          </w:tcPr>
          <w:p w14:paraId="62C231AE" w14:textId="77777777" w:rsidR="00EE5FBF" w:rsidRPr="007A55A1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14:paraId="4EF8C058" w14:textId="77777777" w:rsidR="00EE5FBF" w:rsidRPr="007A55A1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F7CB88" w14:textId="77777777" w:rsidR="00EE5FBF" w:rsidRPr="007A55A1" w:rsidRDefault="003644A7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7A55A1" w14:paraId="60D7D07D" w14:textId="77777777" w:rsidTr="00CC489C">
        <w:tc>
          <w:tcPr>
            <w:tcW w:w="5940" w:type="dxa"/>
            <w:hideMark/>
          </w:tcPr>
          <w:p w14:paraId="3C2456E3" w14:textId="77777777" w:rsidR="00EE5FBF" w:rsidRPr="007A55A1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14:paraId="5926194E" w14:textId="77777777" w:rsidR="00EE5FBF" w:rsidRPr="007A55A1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A5B32F" w14:textId="77777777" w:rsidR="00EE5FBF" w:rsidRPr="007A55A1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2,926</w:t>
            </w:r>
            <w:r w:rsidRPr="007A5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37A" w:rsidRPr="007A55A1" w14:paraId="78D325AE" w14:textId="77777777" w:rsidTr="00BB0E8B">
        <w:tc>
          <w:tcPr>
            <w:tcW w:w="5940" w:type="dxa"/>
            <w:hideMark/>
          </w:tcPr>
          <w:p w14:paraId="52663103" w14:textId="77777777" w:rsidR="00EE5FBF" w:rsidRPr="007A55A1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14:paraId="3573259E" w14:textId="77777777" w:rsidR="00EE5FBF" w:rsidRPr="007A55A1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76FCF6" w14:textId="77777777" w:rsidR="00EE5FBF" w:rsidRPr="007A55A1" w:rsidRDefault="00015243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3,645</w:t>
            </w:r>
            <w:r w:rsidRPr="007A5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7A55A1" w14:paraId="0A6D0896" w14:textId="77777777" w:rsidTr="00CC489C">
        <w:tc>
          <w:tcPr>
            <w:tcW w:w="5940" w:type="dxa"/>
            <w:hideMark/>
          </w:tcPr>
          <w:p w14:paraId="57598CE1" w14:textId="77777777" w:rsidR="00EE5FBF" w:rsidRPr="007A55A1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98" w:type="dxa"/>
          </w:tcPr>
          <w:p w14:paraId="217E7991" w14:textId="77777777" w:rsidR="00EE5FBF" w:rsidRPr="007A55A1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0A83C0" w14:textId="77777777" w:rsidR="00EE5FBF" w:rsidRPr="007A55A1" w:rsidRDefault="003644A7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85,627</w:t>
            </w:r>
          </w:p>
        </w:tc>
      </w:tr>
    </w:tbl>
    <w:p w14:paraId="13EF1FF0" w14:textId="77777777" w:rsidR="00672699" w:rsidRPr="007A55A1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A8EB90" w14:textId="77777777" w:rsidR="00155C2C" w:rsidRPr="007A55A1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13</w:t>
      </w:r>
      <w:r w:rsidR="00CC489C" w:rsidRPr="007A55A1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7A55A1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661E80E" w14:textId="77777777" w:rsidR="009C0413" w:rsidRPr="007A55A1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F64E8A"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7A55A1">
        <w:rPr>
          <w:rFonts w:ascii="Angsana New" w:hAnsi="Angsana New"/>
          <w:sz w:val="30"/>
          <w:szCs w:val="30"/>
        </w:rPr>
        <w:t>31</w:t>
      </w:r>
      <w:r w:rsidRPr="007A55A1">
        <w:rPr>
          <w:rFonts w:ascii="Angsana New" w:hAnsi="Angsana New"/>
          <w:sz w:val="30"/>
          <w:szCs w:val="30"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ธันวาคม</w:t>
      </w:r>
      <w:r w:rsidR="00F64E8A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7A55A1">
        <w:rPr>
          <w:rFonts w:ascii="Angsana New" w:hAnsi="Angsana New"/>
          <w:sz w:val="30"/>
          <w:szCs w:val="30"/>
        </w:rPr>
        <w:t>256</w:t>
      </w:r>
      <w:r w:rsidR="003644A7" w:rsidRPr="007A55A1">
        <w:rPr>
          <w:rFonts w:ascii="Angsana New" w:hAnsi="Angsana New"/>
          <w:sz w:val="30"/>
          <w:szCs w:val="30"/>
        </w:rPr>
        <w:t>5</w:t>
      </w:r>
      <w:r w:rsidRPr="007A55A1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7A55A1" w14:paraId="69862E27" w14:textId="77777777" w:rsidTr="00F76FA5">
        <w:tc>
          <w:tcPr>
            <w:tcW w:w="3827" w:type="dxa"/>
          </w:tcPr>
          <w:p w14:paraId="75101469" w14:textId="77777777" w:rsidR="006C7CDA" w:rsidRPr="007A55A1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14:paraId="04EBEA3F" w14:textId="77777777" w:rsidR="006C7CDA" w:rsidRPr="007A55A1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7A55A1" w14:paraId="23C08A00" w14:textId="77777777" w:rsidTr="005D401E">
        <w:tc>
          <w:tcPr>
            <w:tcW w:w="3827" w:type="dxa"/>
          </w:tcPr>
          <w:p w14:paraId="5BA58201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77795985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14:paraId="056C3882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7A55A1" w14:paraId="0B8B470F" w14:textId="77777777" w:rsidTr="00E27E47">
        <w:tc>
          <w:tcPr>
            <w:tcW w:w="3827" w:type="dxa"/>
          </w:tcPr>
          <w:p w14:paraId="2C7AF360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3D76765" w14:textId="77777777" w:rsidR="00F64E8A" w:rsidRPr="007A55A1" w:rsidRDefault="000B6CA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64E8A" w:rsidRPr="007A55A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79A64609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AD9B7E2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26" w:type="dxa"/>
            <w:gridSpan w:val="2"/>
          </w:tcPr>
          <w:p w14:paraId="0D70599B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2A2A5691" w14:textId="77777777" w:rsidR="00F64E8A" w:rsidRPr="007A55A1" w:rsidRDefault="000B6CA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64E8A" w:rsidRPr="007A55A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  <w:vAlign w:val="center"/>
          </w:tcPr>
          <w:p w14:paraId="3547C88D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594D4" w14:textId="77777777" w:rsidR="00F64E8A" w:rsidRPr="007A55A1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3644A7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6C0A06CC" w14:textId="77777777" w:rsidTr="004B7ADD">
        <w:trPr>
          <w:gridAfter w:val="1"/>
          <w:wAfter w:w="143" w:type="dxa"/>
        </w:trPr>
        <w:tc>
          <w:tcPr>
            <w:tcW w:w="3827" w:type="dxa"/>
          </w:tcPr>
          <w:p w14:paraId="7931CD35" w14:textId="77777777" w:rsidR="00FC47EA" w:rsidRPr="007A55A1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14:paraId="069A6464" w14:textId="77777777" w:rsidR="00FC47EA" w:rsidRPr="007A55A1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644A7" w:rsidRPr="007A55A1" w14:paraId="625C372A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57B3C255" w14:textId="77777777" w:rsidR="003644A7" w:rsidRPr="007A55A1" w:rsidRDefault="003644A7" w:rsidP="003644A7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26332B65" w14:textId="77777777" w:rsidR="003644A7" w:rsidRPr="007A55A1" w:rsidRDefault="00A828E1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</w:t>
            </w:r>
            <w:r w:rsidR="007B4739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84" w:type="dxa"/>
          </w:tcPr>
          <w:p w14:paraId="1414867B" w14:textId="77777777" w:rsidR="003644A7" w:rsidRPr="007A55A1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7277C66A" w14:textId="77777777" w:rsidR="003644A7" w:rsidRPr="007A55A1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20,862</w:t>
            </w:r>
          </w:p>
        </w:tc>
        <w:tc>
          <w:tcPr>
            <w:tcW w:w="283" w:type="dxa"/>
          </w:tcPr>
          <w:p w14:paraId="7803D760" w14:textId="77777777" w:rsidR="003644A7" w:rsidRPr="007A55A1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466A7C47" w14:textId="77777777" w:rsidR="003644A7" w:rsidRPr="007A55A1" w:rsidRDefault="007B4739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83" w:type="dxa"/>
            <w:gridSpan w:val="2"/>
          </w:tcPr>
          <w:p w14:paraId="7E2E9A1D" w14:textId="77777777" w:rsidR="003644A7" w:rsidRPr="007A55A1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5CDB4112" w14:textId="77777777" w:rsidR="003644A7" w:rsidRPr="007A55A1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</w:tr>
      <w:tr w:rsidR="00A828E1" w:rsidRPr="007A55A1" w14:paraId="1C961884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06BD281E" w14:textId="77777777" w:rsidR="00A828E1" w:rsidRPr="007A55A1" w:rsidRDefault="00A828E1" w:rsidP="00A828E1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21B8C2EB" w14:textId="77777777" w:rsidR="00A828E1" w:rsidRPr="007A55A1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7B4739" w:rsidRPr="007A55A1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84" w:type="dxa"/>
          </w:tcPr>
          <w:p w14:paraId="481A77CE" w14:textId="77777777" w:rsidR="00A828E1" w:rsidRPr="007A55A1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A72E9C9" w14:textId="77777777" w:rsidR="00A828E1" w:rsidRPr="007A55A1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83" w:type="dxa"/>
          </w:tcPr>
          <w:p w14:paraId="657F9697" w14:textId="77777777" w:rsidR="00A828E1" w:rsidRPr="007A55A1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6AC0FF23" w14:textId="77777777" w:rsidR="00A828E1" w:rsidRPr="007A55A1" w:rsidRDefault="007B4739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(74)</w:t>
            </w:r>
          </w:p>
        </w:tc>
        <w:tc>
          <w:tcPr>
            <w:tcW w:w="283" w:type="dxa"/>
            <w:gridSpan w:val="2"/>
          </w:tcPr>
          <w:p w14:paraId="0908CB38" w14:textId="77777777" w:rsidR="00A828E1" w:rsidRPr="007A55A1" w:rsidRDefault="00A828E1" w:rsidP="00A82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168CD3B" w14:textId="77777777" w:rsidR="00A828E1" w:rsidRPr="007A55A1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</w:tr>
      <w:tr w:rsidR="003644A7" w:rsidRPr="007A55A1" w14:paraId="7DF67F16" w14:textId="77777777" w:rsidTr="0070190D">
        <w:trPr>
          <w:gridAfter w:val="1"/>
          <w:wAfter w:w="143" w:type="dxa"/>
        </w:trPr>
        <w:tc>
          <w:tcPr>
            <w:tcW w:w="3827" w:type="dxa"/>
          </w:tcPr>
          <w:p w14:paraId="45374FC0" w14:textId="77777777" w:rsidR="003644A7" w:rsidRPr="007A55A1" w:rsidRDefault="003644A7" w:rsidP="003644A7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B63BF" w14:textId="77777777" w:rsidR="003644A7" w:rsidRPr="007A55A1" w:rsidRDefault="00A828E1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</w:t>
            </w:r>
            <w:r w:rsidR="007B4739"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84" w:type="dxa"/>
            <w:vAlign w:val="bottom"/>
          </w:tcPr>
          <w:p w14:paraId="482E7EE9" w14:textId="77777777" w:rsidR="003644A7" w:rsidRPr="007A55A1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AC79978" w14:textId="77777777" w:rsidR="003644A7" w:rsidRPr="007A55A1" w:rsidRDefault="003644A7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20,216</w:t>
            </w:r>
          </w:p>
        </w:tc>
        <w:tc>
          <w:tcPr>
            <w:tcW w:w="283" w:type="dxa"/>
            <w:vAlign w:val="bottom"/>
          </w:tcPr>
          <w:p w14:paraId="16576EDB" w14:textId="77777777" w:rsidR="003644A7" w:rsidRPr="007A55A1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48E5E" w14:textId="77777777" w:rsidR="003644A7" w:rsidRPr="007A55A1" w:rsidRDefault="00A828E1" w:rsidP="00A828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-</w:t>
            </w:r>
          </w:p>
        </w:tc>
        <w:tc>
          <w:tcPr>
            <w:tcW w:w="283" w:type="dxa"/>
            <w:gridSpan w:val="2"/>
            <w:vAlign w:val="bottom"/>
          </w:tcPr>
          <w:p w14:paraId="68167893" w14:textId="77777777" w:rsidR="003644A7" w:rsidRPr="007A55A1" w:rsidRDefault="003644A7" w:rsidP="003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1C83BB" w14:textId="77777777" w:rsidR="003644A7" w:rsidRPr="007A55A1" w:rsidRDefault="00A828E1" w:rsidP="003644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  </w:t>
            </w:r>
            <w:r w:rsidR="003644A7"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4766D3E" w14:textId="77777777" w:rsidR="00CD2ECB" w:rsidRPr="007A55A1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7E49E645" w14:textId="77777777" w:rsidR="006E2DBF" w:rsidRPr="007A55A1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7413E3EB" w14:textId="77777777" w:rsidR="006E2DBF" w:rsidRPr="007A55A1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A1B9C24" w14:textId="77777777" w:rsidR="006E2DBF" w:rsidRPr="007A55A1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5041EEF6" w14:textId="77777777" w:rsidR="006E2DBF" w:rsidRPr="007A55A1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0C794410" w14:textId="77777777" w:rsidR="006E2DBF" w:rsidRPr="007A55A1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2334D47C" w14:textId="77777777" w:rsidR="006E2DBF" w:rsidRPr="007A55A1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CC85524" w14:textId="77777777" w:rsidR="00B17CF3" w:rsidRPr="007A55A1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lastRenderedPageBreak/>
        <w:t>รายกา</w:t>
      </w:r>
      <w:r w:rsidR="00264E61" w:rsidRPr="007A55A1">
        <w:rPr>
          <w:rFonts w:ascii="Angsana New" w:hAnsi="Angsana New" w:hint="cs"/>
          <w:sz w:val="30"/>
          <w:szCs w:val="30"/>
          <w:cs/>
        </w:rPr>
        <w:t>ร</w:t>
      </w:r>
      <w:r w:rsidRPr="007A55A1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</w:t>
      </w:r>
      <w:r w:rsidR="00D87136" w:rsidRPr="007A55A1">
        <w:rPr>
          <w:rFonts w:ascii="Angsana New" w:hAnsi="Angsana New"/>
          <w:sz w:val="30"/>
          <w:szCs w:val="30"/>
          <w:cs/>
        </w:rPr>
        <w:t>สำหรับงวดสามเดือนสิ้นสุด</w:t>
      </w:r>
      <w:r w:rsidRPr="007A55A1">
        <w:rPr>
          <w:rFonts w:ascii="Angsana New" w:hAnsi="Angsana New"/>
          <w:sz w:val="30"/>
          <w:szCs w:val="30"/>
          <w:cs/>
        </w:rPr>
        <w:t>วันที่</w:t>
      </w:r>
      <w:r w:rsidRPr="007A55A1">
        <w:rPr>
          <w:rFonts w:ascii="Angsana New" w:hAnsi="Angsana New"/>
          <w:sz w:val="30"/>
          <w:szCs w:val="30"/>
        </w:rPr>
        <w:t xml:space="preserve">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7A55A1" w14:paraId="34A57188" w14:textId="77777777" w:rsidTr="00F76FA5">
        <w:trPr>
          <w:trHeight w:val="80"/>
          <w:tblHeader/>
        </w:trPr>
        <w:tc>
          <w:tcPr>
            <w:tcW w:w="4722" w:type="dxa"/>
          </w:tcPr>
          <w:p w14:paraId="6C77137A" w14:textId="77777777" w:rsidR="00CD7B18" w:rsidRPr="007A55A1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F332183" w14:textId="77777777" w:rsidR="00CD7B18" w:rsidRPr="007A55A1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57997189" w14:textId="77777777" w:rsidR="00CD7B18" w:rsidRPr="007A55A1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7A55A1" w14:paraId="080E6DAC" w14:textId="77777777" w:rsidTr="00CC1DB2">
        <w:trPr>
          <w:trHeight w:val="80"/>
          <w:tblHeader/>
        </w:trPr>
        <w:tc>
          <w:tcPr>
            <w:tcW w:w="4722" w:type="dxa"/>
          </w:tcPr>
          <w:p w14:paraId="4A01434D" w14:textId="77777777" w:rsidR="00F10F13" w:rsidRPr="007A55A1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D7FB318" w14:textId="77777777" w:rsidR="00F10F13" w:rsidRPr="007A55A1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17067C8F" w14:textId="77777777" w:rsidR="00F10F13" w:rsidRPr="007A55A1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A55A1">
              <w:rPr>
                <w:rFonts w:ascii="Angsana New" w:hAnsi="Angsana New"/>
                <w:sz w:val="26"/>
                <w:szCs w:val="26"/>
              </w:rPr>
              <w:t>1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="00190B74" w:rsidRPr="007A55A1">
              <w:rPr>
                <w:rFonts w:ascii="Angsana New" w:hAnsi="Angsana New"/>
                <w:sz w:val="26"/>
                <w:szCs w:val="26"/>
              </w:rPr>
              <w:t>6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EE52F72" w14:textId="77777777" w:rsidR="00F10F13" w:rsidRPr="007A55A1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95A1CC7" w14:textId="77777777" w:rsidR="00F10F13" w:rsidRPr="007A55A1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7A55A1">
              <w:rPr>
                <w:rFonts w:ascii="Angsana New" w:hAnsi="Angsana New"/>
                <w:sz w:val="26"/>
                <w:szCs w:val="26"/>
              </w:rPr>
              <w:br/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410EDB94" w14:textId="77777777" w:rsidR="00F10F13" w:rsidRPr="007A55A1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720A9C12" w14:textId="77777777" w:rsidR="00F10F13" w:rsidRPr="007A55A1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1C12608B" w14:textId="77777777" w:rsidR="00F10F13" w:rsidRPr="007A55A1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B6CA2" w:rsidRPr="007A55A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B6CA2" w:rsidRPr="007A55A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F41189"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="006861AC" w:rsidRPr="007A55A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137A" w:rsidRPr="007A55A1" w14:paraId="2EF978A9" w14:textId="77777777" w:rsidTr="00CC1DB2">
        <w:trPr>
          <w:trHeight w:val="80"/>
          <w:tblHeader/>
        </w:trPr>
        <w:tc>
          <w:tcPr>
            <w:tcW w:w="4722" w:type="dxa"/>
          </w:tcPr>
          <w:p w14:paraId="2C92034D" w14:textId="77777777" w:rsidR="00F10F13" w:rsidRPr="007A55A1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78957411" w14:textId="77777777" w:rsidR="00F10F13" w:rsidRPr="007A55A1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8929AE0" w14:textId="77777777" w:rsidR="00F10F13" w:rsidRPr="007A55A1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B4C5007" w14:textId="77777777" w:rsidR="00F10F13" w:rsidRPr="007A55A1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49A6EF6A" w14:textId="77777777" w:rsidR="00F10F13" w:rsidRPr="007A55A1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7A55A1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7A55A1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7A55A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243B8B4D" w14:textId="77777777" w:rsidR="00F10F13" w:rsidRPr="007A55A1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1B5BE1FD" w14:textId="77777777" w:rsidR="00F10F13" w:rsidRPr="007A55A1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7A55A1" w14:paraId="08F8CF9A" w14:textId="77777777" w:rsidTr="00CC1DB2">
        <w:trPr>
          <w:trHeight w:val="80"/>
          <w:tblHeader/>
        </w:trPr>
        <w:tc>
          <w:tcPr>
            <w:tcW w:w="4722" w:type="dxa"/>
          </w:tcPr>
          <w:p w14:paraId="3396A564" w14:textId="77777777" w:rsidR="00F10F13" w:rsidRPr="007A55A1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3553B76F" w14:textId="77777777" w:rsidR="00F10F13" w:rsidRPr="007A55A1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67B0E973" w14:textId="77777777" w:rsidR="00F10F13" w:rsidRPr="007A55A1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55A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7A55A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7A55A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7A55A1" w14:paraId="1879A90F" w14:textId="77777777" w:rsidTr="00CC1DB2">
        <w:trPr>
          <w:trHeight w:val="80"/>
        </w:trPr>
        <w:tc>
          <w:tcPr>
            <w:tcW w:w="4722" w:type="dxa"/>
          </w:tcPr>
          <w:p w14:paraId="4C40ECDC" w14:textId="77777777" w:rsidR="00F10F13" w:rsidRPr="007A55A1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71CB8A50" w14:textId="77777777" w:rsidR="00F10F13" w:rsidRPr="007A55A1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8860976" w14:textId="77777777" w:rsidR="00F10F13" w:rsidRPr="007A55A1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925CB02" w14:textId="77777777" w:rsidR="00F10F13" w:rsidRPr="007A55A1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9E9EF14" w14:textId="77777777" w:rsidR="00F10F13" w:rsidRPr="007A55A1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E85CCED" w14:textId="77777777" w:rsidR="00F10F13" w:rsidRPr="007A55A1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E1360EA" w14:textId="77777777" w:rsidR="00F10F13" w:rsidRPr="007A55A1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7A55A1" w14:paraId="76929826" w14:textId="77777777" w:rsidTr="00CC1DB2">
        <w:trPr>
          <w:trHeight w:val="80"/>
        </w:trPr>
        <w:tc>
          <w:tcPr>
            <w:tcW w:w="4722" w:type="dxa"/>
          </w:tcPr>
          <w:p w14:paraId="0E5752D5" w14:textId="77777777" w:rsidR="00F10F13" w:rsidRPr="007A55A1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47117990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4716E65" w14:textId="77777777" w:rsidR="00F10F13" w:rsidRPr="007A55A1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6,319</w:t>
            </w:r>
          </w:p>
        </w:tc>
        <w:tc>
          <w:tcPr>
            <w:tcW w:w="182" w:type="dxa"/>
            <w:vAlign w:val="bottom"/>
          </w:tcPr>
          <w:p w14:paraId="0EA4CD72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36A3D18" w14:textId="77777777" w:rsidR="00F10F13" w:rsidRPr="007A55A1" w:rsidRDefault="00537DC1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84</w:t>
            </w:r>
            <w:r w:rsidR="007B4739"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9" w:type="dxa"/>
          </w:tcPr>
          <w:p w14:paraId="7DB6A1C6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26923E3" w14:textId="77777777" w:rsidR="00F10F13" w:rsidRPr="007A55A1" w:rsidRDefault="00537DC1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7,16</w:t>
            </w:r>
            <w:r w:rsidR="007B4739"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31137A" w:rsidRPr="007A55A1" w14:paraId="7523B112" w14:textId="77777777" w:rsidTr="00CC1DB2">
        <w:trPr>
          <w:trHeight w:val="80"/>
        </w:trPr>
        <w:tc>
          <w:tcPr>
            <w:tcW w:w="4722" w:type="dxa"/>
          </w:tcPr>
          <w:p w14:paraId="70E3DE17" w14:textId="77777777" w:rsidR="00F10F13" w:rsidRPr="007A55A1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14:paraId="70CC14F5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04CFDE7" w14:textId="77777777" w:rsidR="00F10F13" w:rsidRPr="007A55A1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861AC"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04B56D59" w14:textId="77777777" w:rsidR="00F10F13" w:rsidRPr="007A55A1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F30AE6C" w14:textId="77777777" w:rsidR="00F10F13" w:rsidRPr="007A55A1" w:rsidRDefault="00537DC1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49A03CD3" w14:textId="77777777" w:rsidR="00F10F13" w:rsidRPr="007A55A1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234A5175" w14:textId="77777777" w:rsidR="00F10F13" w:rsidRPr="007A55A1" w:rsidRDefault="00537DC1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</w:tr>
      <w:tr w:rsidR="0031137A" w:rsidRPr="007A55A1" w14:paraId="60A82811" w14:textId="77777777" w:rsidTr="00CC1DB2">
        <w:trPr>
          <w:trHeight w:val="80"/>
        </w:trPr>
        <w:tc>
          <w:tcPr>
            <w:tcW w:w="4722" w:type="dxa"/>
          </w:tcPr>
          <w:p w14:paraId="754CE8E3" w14:textId="77777777" w:rsidR="00F10F13" w:rsidRPr="007A55A1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7A55A1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14:paraId="228F354B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AFC3637" w14:textId="77777777" w:rsidR="00F10F13" w:rsidRPr="007A55A1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</w:t>
            </w:r>
            <w:r w:rsidR="006861AC"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633</w:t>
            </w:r>
          </w:p>
        </w:tc>
        <w:tc>
          <w:tcPr>
            <w:tcW w:w="182" w:type="dxa"/>
            <w:vAlign w:val="bottom"/>
          </w:tcPr>
          <w:p w14:paraId="68B8D01E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514FDB8" w14:textId="77777777" w:rsidR="00F10F13" w:rsidRPr="007A55A1" w:rsidRDefault="007B4739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151</w:t>
            </w:r>
          </w:p>
        </w:tc>
        <w:tc>
          <w:tcPr>
            <w:tcW w:w="179" w:type="dxa"/>
          </w:tcPr>
          <w:p w14:paraId="6156481E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619A3A7" w14:textId="77777777" w:rsidR="00F10F13" w:rsidRPr="007A55A1" w:rsidRDefault="00537DC1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12,7</w:t>
            </w:r>
            <w:r w:rsidR="007B4739"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84</w:t>
            </w:r>
          </w:p>
        </w:tc>
      </w:tr>
      <w:tr w:rsidR="0031137A" w:rsidRPr="007A55A1" w14:paraId="7DFB9E80" w14:textId="77777777" w:rsidTr="00CC1DB2">
        <w:trPr>
          <w:trHeight w:val="80"/>
        </w:trPr>
        <w:tc>
          <w:tcPr>
            <w:tcW w:w="4722" w:type="dxa"/>
          </w:tcPr>
          <w:p w14:paraId="2E15EB52" w14:textId="77777777" w:rsidR="00F10F13" w:rsidRPr="007A55A1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19F165C9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CDA7DF3" w14:textId="77777777" w:rsidR="00F10F13" w:rsidRPr="007A55A1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1B5ED0"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182" w:type="dxa"/>
            <w:vAlign w:val="bottom"/>
          </w:tcPr>
          <w:p w14:paraId="451EBA61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46E0F2AE" w14:textId="77777777" w:rsidR="00F10F13" w:rsidRPr="007A55A1" w:rsidRDefault="00537DC1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ECAD614" w14:textId="77777777" w:rsidR="00F10F13" w:rsidRPr="007A55A1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6838114" w14:textId="77777777" w:rsidR="00F10F13" w:rsidRPr="007A55A1" w:rsidRDefault="00537DC1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1,265</w:t>
            </w:r>
          </w:p>
        </w:tc>
      </w:tr>
      <w:tr w:rsidR="0031137A" w:rsidRPr="007A55A1" w14:paraId="2028113F" w14:textId="77777777" w:rsidTr="00CC1DB2">
        <w:trPr>
          <w:trHeight w:val="80"/>
        </w:trPr>
        <w:tc>
          <w:tcPr>
            <w:tcW w:w="4722" w:type="dxa"/>
          </w:tcPr>
          <w:p w14:paraId="38FC8438" w14:textId="77777777" w:rsidR="00F10F13" w:rsidRPr="007A55A1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4A692B97" w14:textId="77777777" w:rsidR="00F10F13" w:rsidRPr="007A55A1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A1221" w14:textId="77777777" w:rsidR="00F10F13" w:rsidRPr="007A55A1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20,862</w:t>
            </w:r>
          </w:p>
        </w:tc>
        <w:tc>
          <w:tcPr>
            <w:tcW w:w="182" w:type="dxa"/>
            <w:vAlign w:val="bottom"/>
          </w:tcPr>
          <w:p w14:paraId="60564065" w14:textId="77777777" w:rsidR="00F10F13" w:rsidRPr="007A55A1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15CAC" w14:textId="77777777" w:rsidR="00F10F13" w:rsidRPr="007A55A1" w:rsidRDefault="007B4739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999</w:t>
            </w:r>
          </w:p>
        </w:tc>
        <w:tc>
          <w:tcPr>
            <w:tcW w:w="179" w:type="dxa"/>
          </w:tcPr>
          <w:p w14:paraId="317D2799" w14:textId="77777777" w:rsidR="00F10F13" w:rsidRPr="007A55A1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4EEC0" w14:textId="77777777" w:rsidR="00F10F13" w:rsidRPr="007A55A1" w:rsidRDefault="00537DC1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21,</w:t>
            </w:r>
            <w:r w:rsidR="007B4739"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861</w:t>
            </w:r>
          </w:p>
        </w:tc>
      </w:tr>
      <w:tr w:rsidR="0031137A" w:rsidRPr="007A55A1" w14:paraId="3EEAB01E" w14:textId="77777777" w:rsidTr="00496535">
        <w:trPr>
          <w:trHeight w:val="80"/>
        </w:trPr>
        <w:tc>
          <w:tcPr>
            <w:tcW w:w="4722" w:type="dxa"/>
          </w:tcPr>
          <w:p w14:paraId="3C2A5B07" w14:textId="77777777" w:rsidR="00CC1DB2" w:rsidRPr="007A55A1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F2FDC6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7FE73C9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7ACE493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EC9AD3A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A074B09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4D65E40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7A55A1" w14:paraId="1583B11B" w14:textId="77777777" w:rsidTr="00496535">
        <w:trPr>
          <w:trHeight w:val="80"/>
        </w:trPr>
        <w:tc>
          <w:tcPr>
            <w:tcW w:w="4722" w:type="dxa"/>
          </w:tcPr>
          <w:p w14:paraId="4C7333D5" w14:textId="77777777" w:rsidR="00CC1DB2" w:rsidRPr="007A55A1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7A985069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051CAC6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CDCE6DF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191C3CA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01100DD" w14:textId="77777777" w:rsidR="00CC1DB2" w:rsidRPr="007A55A1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75AE804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7A55A1" w14:paraId="250A04FF" w14:textId="77777777" w:rsidTr="00264E61">
        <w:trPr>
          <w:trHeight w:val="80"/>
        </w:trPr>
        <w:tc>
          <w:tcPr>
            <w:tcW w:w="4722" w:type="dxa"/>
          </w:tcPr>
          <w:p w14:paraId="782E0F81" w14:textId="77777777" w:rsidR="00CC1DB2" w:rsidRPr="007A55A1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1A15B8A2" w14:textId="77777777" w:rsidR="00CC1DB2" w:rsidRPr="007A55A1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E58E090" w14:textId="77777777" w:rsidR="00CC1DB2" w:rsidRPr="007A55A1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6861AC"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2ABD99E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55C84C0D" w14:textId="77777777" w:rsidR="00C105F5" w:rsidRPr="007A55A1" w:rsidRDefault="00537DC1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179" w:type="dxa"/>
          </w:tcPr>
          <w:p w14:paraId="001A7DC5" w14:textId="77777777" w:rsidR="00CC1DB2" w:rsidRPr="007A55A1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1357A963" w14:textId="77777777" w:rsidR="00CC1DB2" w:rsidRPr="007A55A1" w:rsidRDefault="00537DC1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</w:t>
            </w:r>
          </w:p>
        </w:tc>
      </w:tr>
      <w:tr w:rsidR="0031137A" w:rsidRPr="007A55A1" w14:paraId="4BBF38AE" w14:textId="77777777" w:rsidTr="00264E61">
        <w:trPr>
          <w:trHeight w:val="80"/>
        </w:trPr>
        <w:tc>
          <w:tcPr>
            <w:tcW w:w="4722" w:type="dxa"/>
          </w:tcPr>
          <w:p w14:paraId="0C6E7E2B" w14:textId="77777777" w:rsidR="00CC1DB2" w:rsidRPr="007A55A1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5EAE0E9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30158" w14:textId="77777777" w:rsidR="00CC1DB2" w:rsidRPr="007A55A1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6861AC"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646</w:t>
            </w: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A175760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BF84" w14:textId="77777777" w:rsidR="00CC1DB2" w:rsidRPr="007A55A1" w:rsidRDefault="00537DC1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179" w:type="dxa"/>
          </w:tcPr>
          <w:p w14:paraId="3BE2E2ED" w14:textId="77777777" w:rsidR="00CC1DB2" w:rsidRPr="007A55A1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86BE0" w14:textId="77777777" w:rsidR="00CC1DB2" w:rsidRPr="007A55A1" w:rsidRDefault="00537DC1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74</w:t>
            </w:r>
          </w:p>
        </w:tc>
      </w:tr>
      <w:tr w:rsidR="00CC1DB2" w:rsidRPr="007A55A1" w14:paraId="1C0E129B" w14:textId="77777777" w:rsidTr="00264E61">
        <w:trPr>
          <w:trHeight w:val="80"/>
        </w:trPr>
        <w:tc>
          <w:tcPr>
            <w:tcW w:w="4722" w:type="dxa"/>
          </w:tcPr>
          <w:p w14:paraId="01EE4FEB" w14:textId="77777777" w:rsidR="00CC1DB2" w:rsidRPr="007A55A1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2E7CA2A5" w14:textId="77777777" w:rsidR="00CC1DB2" w:rsidRPr="007A55A1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78573A" w14:textId="77777777" w:rsidR="00CC1DB2" w:rsidRPr="007A55A1" w:rsidRDefault="006861A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20,216</w:t>
            </w:r>
          </w:p>
        </w:tc>
        <w:tc>
          <w:tcPr>
            <w:tcW w:w="182" w:type="dxa"/>
            <w:vAlign w:val="bottom"/>
          </w:tcPr>
          <w:p w14:paraId="69B74142" w14:textId="77777777" w:rsidR="00CC1DB2" w:rsidRPr="007A55A1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4F5E1D" w14:textId="77777777" w:rsidR="00CC1DB2" w:rsidRPr="007A55A1" w:rsidRDefault="007B4739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1,719</w:t>
            </w:r>
          </w:p>
        </w:tc>
        <w:tc>
          <w:tcPr>
            <w:tcW w:w="179" w:type="dxa"/>
          </w:tcPr>
          <w:p w14:paraId="1DDA4FE9" w14:textId="77777777" w:rsidR="00CC1DB2" w:rsidRPr="007A55A1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385B29" w14:textId="77777777" w:rsidR="00CC1DB2" w:rsidRPr="007A55A1" w:rsidRDefault="00537DC1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21,</w:t>
            </w:r>
            <w:r w:rsidR="007B4739" w:rsidRPr="007A55A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935</w:t>
            </w:r>
          </w:p>
        </w:tc>
      </w:tr>
    </w:tbl>
    <w:p w14:paraId="62EC8E90" w14:textId="77777777" w:rsidR="00267A92" w:rsidRPr="007A55A1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260461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82BD73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AAD82C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33B8F9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4BE9A6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4F39D5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6A6085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059461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19FA59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A5E925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EE0EDA" w14:textId="77777777" w:rsidR="006E2DBF" w:rsidRPr="007A55A1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BC95F0" w14:textId="77777777" w:rsidR="00597BA5" w:rsidRPr="007A55A1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7A55A1">
        <w:rPr>
          <w:rFonts w:ascii="Angsana New" w:hAnsi="Angsana New"/>
          <w:b/>
          <w:bCs/>
          <w:sz w:val="30"/>
          <w:szCs w:val="30"/>
        </w:rPr>
        <w:t>4</w:t>
      </w:r>
      <w:r w:rsidRPr="007A55A1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7A55A1">
        <w:rPr>
          <w:rFonts w:ascii="Angsana New" w:hAnsi="Angsana New"/>
          <w:b/>
          <w:bCs/>
          <w:sz w:val="30"/>
          <w:szCs w:val="30"/>
        </w:rPr>
        <w:tab/>
      </w:r>
      <w:r w:rsidR="00597BA5" w:rsidRPr="007A55A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71"/>
        <w:gridCol w:w="1417"/>
        <w:gridCol w:w="236"/>
        <w:gridCol w:w="1465"/>
        <w:gridCol w:w="283"/>
      </w:tblGrid>
      <w:tr w:rsidR="0031137A" w:rsidRPr="007A55A1" w14:paraId="79964AF3" w14:textId="77777777" w:rsidTr="00F76FA5">
        <w:trPr>
          <w:cantSplit/>
          <w:tblHeader/>
        </w:trPr>
        <w:tc>
          <w:tcPr>
            <w:tcW w:w="6071" w:type="dxa"/>
          </w:tcPr>
          <w:p w14:paraId="57D102BC" w14:textId="77777777" w:rsidR="00075CBF" w:rsidRPr="007A55A1" w:rsidRDefault="00075CB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0862CB61" w14:textId="77777777" w:rsidR="00075CBF" w:rsidRPr="007A55A1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5120FCFD" w14:textId="77777777" w:rsidR="00075CBF" w:rsidRPr="007A55A1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7A55A1" w14:paraId="3FAB4AA1" w14:textId="77777777" w:rsidTr="001D3116">
        <w:trPr>
          <w:cantSplit/>
          <w:tblHeader/>
        </w:trPr>
        <w:tc>
          <w:tcPr>
            <w:tcW w:w="6071" w:type="dxa"/>
          </w:tcPr>
          <w:p w14:paraId="15C652B4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4" w:name="_Hlk31785986"/>
          </w:p>
        </w:tc>
        <w:tc>
          <w:tcPr>
            <w:tcW w:w="1417" w:type="dxa"/>
          </w:tcPr>
          <w:p w14:paraId="745F71C5" w14:textId="77777777" w:rsidR="00C50BF8" w:rsidRPr="007A55A1" w:rsidRDefault="000B6CA2" w:rsidP="00B96F9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="00C50BF8" w:rsidRPr="007A55A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C50BF8"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B96F93"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C9C7D1E" w14:textId="77777777" w:rsidR="00C50BF8" w:rsidRPr="007A55A1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A78A6C3" w14:textId="77777777" w:rsidR="00C50BF8" w:rsidRPr="007A55A1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026105" w:rsidRPr="007A55A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3" w:type="dxa"/>
          </w:tcPr>
          <w:p w14:paraId="31A26FE4" w14:textId="77777777" w:rsidR="00C50BF8" w:rsidRPr="007A55A1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7A55A1" w14:paraId="5D0A4C19" w14:textId="77777777" w:rsidTr="001D3116">
        <w:trPr>
          <w:trHeight w:val="321"/>
        </w:trPr>
        <w:tc>
          <w:tcPr>
            <w:tcW w:w="6071" w:type="dxa"/>
          </w:tcPr>
          <w:p w14:paraId="295AE34C" w14:textId="77777777" w:rsidR="00E61891" w:rsidRPr="007A55A1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14:paraId="1ECEA82A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14:paraId="791606A8" w14:textId="77777777" w:rsidR="00E61891" w:rsidRPr="007A55A1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0C2954D1" w14:textId="77777777" w:rsidTr="001D3116">
        <w:trPr>
          <w:trHeight w:val="434"/>
        </w:trPr>
        <w:tc>
          <w:tcPr>
            <w:tcW w:w="6071" w:type="dxa"/>
          </w:tcPr>
          <w:p w14:paraId="6F1638AA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4288CCF1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B04B5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604E59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FAA87D2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47AD9F53" w14:textId="77777777" w:rsidTr="001D3116">
        <w:trPr>
          <w:trHeight w:val="321"/>
        </w:trPr>
        <w:tc>
          <w:tcPr>
            <w:tcW w:w="6071" w:type="dxa"/>
          </w:tcPr>
          <w:p w14:paraId="28A77B04" w14:textId="77777777" w:rsidR="00C50BF8" w:rsidRPr="007A55A1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3C271EEC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DA0EBD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743BAF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2265F1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43BEE753" w14:textId="77777777" w:rsidTr="001D3116">
        <w:tc>
          <w:tcPr>
            <w:tcW w:w="6071" w:type="dxa"/>
          </w:tcPr>
          <w:p w14:paraId="6AC605A5" w14:textId="77777777" w:rsidR="00E61891" w:rsidRPr="007A55A1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49D38A9E" w14:textId="77777777" w:rsidR="00E61891" w:rsidRPr="007A55A1" w:rsidRDefault="009B5DD7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79BD05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05538B2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06CA9E7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3CBE3B02" w14:textId="77777777" w:rsidTr="001D3116">
        <w:tc>
          <w:tcPr>
            <w:tcW w:w="6071" w:type="dxa"/>
          </w:tcPr>
          <w:p w14:paraId="0DBD2C4E" w14:textId="77777777" w:rsidR="00E61891" w:rsidRPr="007A55A1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2D5954F3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CB2FC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30B5D0B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FD2D42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7E4AD989" w14:textId="77777777" w:rsidTr="001D3116">
        <w:tc>
          <w:tcPr>
            <w:tcW w:w="6071" w:type="dxa"/>
          </w:tcPr>
          <w:p w14:paraId="68EA9A22" w14:textId="77777777" w:rsidR="00E61891" w:rsidRPr="007A55A1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280576" w14:textId="77777777" w:rsidR="00E61891" w:rsidRPr="007A55A1" w:rsidRDefault="00026105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420,466</w:t>
            </w:r>
          </w:p>
        </w:tc>
        <w:tc>
          <w:tcPr>
            <w:tcW w:w="236" w:type="dxa"/>
          </w:tcPr>
          <w:p w14:paraId="1966440E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34D8BCE" w14:textId="77777777" w:rsidR="00E61891" w:rsidRPr="007A55A1" w:rsidRDefault="006861AC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  <w:tc>
          <w:tcPr>
            <w:tcW w:w="283" w:type="dxa"/>
          </w:tcPr>
          <w:p w14:paraId="50F91296" w14:textId="77777777" w:rsidR="00E61891" w:rsidRPr="007A55A1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5356123E" w14:textId="77777777" w:rsidTr="001D3116">
        <w:tc>
          <w:tcPr>
            <w:tcW w:w="6071" w:type="dxa"/>
          </w:tcPr>
          <w:p w14:paraId="188853D5" w14:textId="77777777" w:rsidR="00C50BF8" w:rsidRPr="007A55A1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14:paraId="4104DDFB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C4CA96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14:paraId="029CC59F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08E27737" w14:textId="77777777" w:rsidTr="001D3116">
        <w:tc>
          <w:tcPr>
            <w:tcW w:w="6071" w:type="dxa"/>
          </w:tcPr>
          <w:p w14:paraId="2806B82F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24D49D85" w14:textId="77777777" w:rsidR="00C50BF8" w:rsidRPr="007A55A1" w:rsidRDefault="0002610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420,466</w:t>
            </w:r>
          </w:p>
        </w:tc>
        <w:tc>
          <w:tcPr>
            <w:tcW w:w="236" w:type="dxa"/>
            <w:vAlign w:val="bottom"/>
          </w:tcPr>
          <w:p w14:paraId="0BABC4DF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14:paraId="57AC5269" w14:textId="77777777" w:rsidR="00C50BF8" w:rsidRPr="007A55A1" w:rsidRDefault="006861A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31137A" w:rsidRPr="007A55A1" w14:paraId="37B6A03D" w14:textId="77777777" w:rsidTr="001D3116">
        <w:tc>
          <w:tcPr>
            <w:tcW w:w="6071" w:type="dxa"/>
          </w:tcPr>
          <w:p w14:paraId="73043020" w14:textId="77777777" w:rsidR="00C50BF8" w:rsidRPr="007A55A1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02B72FD8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B31A74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A0ABBB2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CF6732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2451F762" w14:textId="77777777" w:rsidTr="001D3116">
        <w:tc>
          <w:tcPr>
            <w:tcW w:w="6071" w:type="dxa"/>
          </w:tcPr>
          <w:p w14:paraId="742E0B0A" w14:textId="77777777" w:rsidR="00E268DD" w:rsidRPr="007A55A1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256A7865" w14:textId="77777777" w:rsidR="00E268DD" w:rsidRPr="007A55A1" w:rsidRDefault="00537DC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87,163</w:t>
            </w:r>
          </w:p>
        </w:tc>
        <w:tc>
          <w:tcPr>
            <w:tcW w:w="236" w:type="dxa"/>
          </w:tcPr>
          <w:p w14:paraId="0099749D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A1B6E2C" w14:textId="77777777" w:rsidR="00E268DD" w:rsidRPr="007A55A1" w:rsidRDefault="006861AC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  <w:tc>
          <w:tcPr>
            <w:tcW w:w="283" w:type="dxa"/>
          </w:tcPr>
          <w:p w14:paraId="295E5E3C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1BFF781D" w14:textId="77777777" w:rsidTr="001D3116">
        <w:tc>
          <w:tcPr>
            <w:tcW w:w="6071" w:type="dxa"/>
          </w:tcPr>
          <w:p w14:paraId="778C22AF" w14:textId="77777777" w:rsidR="00E268DD" w:rsidRPr="007A55A1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561B7EFC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35EE3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8BC2665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19DB51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44451156" w14:textId="77777777" w:rsidTr="001D3116">
        <w:tc>
          <w:tcPr>
            <w:tcW w:w="6071" w:type="dxa"/>
          </w:tcPr>
          <w:p w14:paraId="32AFA12A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C69DAE" w14:textId="77777777" w:rsidR="00E268DD" w:rsidRPr="007A55A1" w:rsidRDefault="00537DC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22,269</w:t>
            </w:r>
          </w:p>
        </w:tc>
        <w:tc>
          <w:tcPr>
            <w:tcW w:w="236" w:type="dxa"/>
          </w:tcPr>
          <w:p w14:paraId="5C9BD262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0E2DFF4" w14:textId="77777777" w:rsidR="00E268DD" w:rsidRPr="007A55A1" w:rsidRDefault="006861AC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  <w:tc>
          <w:tcPr>
            <w:tcW w:w="283" w:type="dxa"/>
            <w:vMerge w:val="restart"/>
          </w:tcPr>
          <w:p w14:paraId="7AB6721F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54FBFEBA" w14:textId="77777777" w:rsidTr="001D3116">
        <w:tc>
          <w:tcPr>
            <w:tcW w:w="6071" w:type="dxa"/>
          </w:tcPr>
          <w:p w14:paraId="28B6F6AC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21E394" w14:textId="77777777" w:rsidR="00E268DD" w:rsidRPr="007A55A1" w:rsidRDefault="00026105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529,898</w:t>
            </w:r>
          </w:p>
        </w:tc>
        <w:tc>
          <w:tcPr>
            <w:tcW w:w="236" w:type="dxa"/>
          </w:tcPr>
          <w:p w14:paraId="452455FE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E03D814" w14:textId="77777777" w:rsidR="00E268DD" w:rsidRPr="007A55A1" w:rsidRDefault="0018583F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  <w:tc>
          <w:tcPr>
            <w:tcW w:w="283" w:type="dxa"/>
            <w:vMerge/>
          </w:tcPr>
          <w:p w14:paraId="148532D6" w14:textId="77777777" w:rsidR="00E268DD" w:rsidRPr="007A55A1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7A55A1" w14:paraId="18AA44C4" w14:textId="77777777" w:rsidTr="001D3116">
        <w:tc>
          <w:tcPr>
            <w:tcW w:w="6071" w:type="dxa"/>
          </w:tcPr>
          <w:p w14:paraId="62680E3E" w14:textId="77777777" w:rsidR="00C50BF8" w:rsidRPr="007A55A1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CF75736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981AB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E5048CC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6905A57B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2BF8FD5F" w14:textId="77777777" w:rsidTr="001D3116">
        <w:tc>
          <w:tcPr>
            <w:tcW w:w="6071" w:type="dxa"/>
          </w:tcPr>
          <w:p w14:paraId="571CC7F4" w14:textId="77777777" w:rsidR="00C50BF8" w:rsidRPr="007A55A1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062FB0B0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A09A1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6706073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30D21A" w14:textId="77777777" w:rsidR="00C50BF8" w:rsidRPr="007A55A1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1AC" w:rsidRPr="007A55A1" w14:paraId="5BB9E7D0" w14:textId="77777777" w:rsidTr="001D3116">
        <w:tc>
          <w:tcPr>
            <w:tcW w:w="6071" w:type="dxa"/>
          </w:tcPr>
          <w:p w14:paraId="0A1CFBC2" w14:textId="77777777" w:rsidR="006861AC" w:rsidRPr="007A55A1" w:rsidRDefault="006861AC" w:rsidP="006861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14:paraId="14F2F794" w14:textId="77777777" w:rsidR="006861AC" w:rsidRPr="007A55A1" w:rsidRDefault="00537DC1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161,915</w:t>
            </w:r>
          </w:p>
        </w:tc>
        <w:tc>
          <w:tcPr>
            <w:tcW w:w="236" w:type="dxa"/>
          </w:tcPr>
          <w:p w14:paraId="4810A1C9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11B7EA0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3" w:type="dxa"/>
          </w:tcPr>
          <w:p w14:paraId="56D59B76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1AC" w:rsidRPr="007A55A1" w14:paraId="4BB28A21" w14:textId="77777777" w:rsidTr="001D3116">
        <w:tc>
          <w:tcPr>
            <w:tcW w:w="6071" w:type="dxa"/>
          </w:tcPr>
          <w:p w14:paraId="05FF10A0" w14:textId="77777777" w:rsidR="006861AC" w:rsidRPr="007A55A1" w:rsidRDefault="006861AC" w:rsidP="006861A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2D797B" w14:textId="77777777" w:rsidR="006861AC" w:rsidRPr="007A55A1" w:rsidRDefault="00537DC1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30,759</w:t>
            </w:r>
          </w:p>
        </w:tc>
        <w:tc>
          <w:tcPr>
            <w:tcW w:w="236" w:type="dxa"/>
          </w:tcPr>
          <w:p w14:paraId="5C9A35BB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30C1CCE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  <w:tc>
          <w:tcPr>
            <w:tcW w:w="283" w:type="dxa"/>
          </w:tcPr>
          <w:p w14:paraId="22B9C475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1AC" w:rsidRPr="007A55A1" w14:paraId="07ECDDAB" w14:textId="77777777" w:rsidTr="001D3116">
        <w:tc>
          <w:tcPr>
            <w:tcW w:w="6071" w:type="dxa"/>
          </w:tcPr>
          <w:p w14:paraId="1B69F4B9" w14:textId="77777777" w:rsidR="006861AC" w:rsidRPr="007A55A1" w:rsidRDefault="006861AC" w:rsidP="006861AC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DE23CA" w14:textId="77777777" w:rsidR="006861AC" w:rsidRPr="007A55A1" w:rsidRDefault="00537DC1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192,674</w:t>
            </w:r>
          </w:p>
        </w:tc>
        <w:tc>
          <w:tcPr>
            <w:tcW w:w="236" w:type="dxa"/>
            <w:vAlign w:val="bottom"/>
          </w:tcPr>
          <w:p w14:paraId="470FDA45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6355365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  <w:tc>
          <w:tcPr>
            <w:tcW w:w="283" w:type="dxa"/>
            <w:vMerge w:val="restart"/>
          </w:tcPr>
          <w:p w14:paraId="06CD2ABA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61AC" w:rsidRPr="007A55A1" w14:paraId="689BE82E" w14:textId="77777777" w:rsidTr="001D3116">
        <w:tc>
          <w:tcPr>
            <w:tcW w:w="6071" w:type="dxa"/>
          </w:tcPr>
          <w:p w14:paraId="25009029" w14:textId="77777777" w:rsidR="006861AC" w:rsidRPr="007A55A1" w:rsidRDefault="006861AC" w:rsidP="006861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A740B9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6ACC28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426D0EE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002A0F5C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1AC" w:rsidRPr="007A55A1" w14:paraId="73BE8CA4" w14:textId="77777777" w:rsidTr="001D3116">
        <w:tc>
          <w:tcPr>
            <w:tcW w:w="6071" w:type="dxa"/>
          </w:tcPr>
          <w:p w14:paraId="4027098D" w14:textId="77777777" w:rsidR="006861AC" w:rsidRPr="007A55A1" w:rsidRDefault="006861AC" w:rsidP="006861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34A62A1C" w14:textId="77777777" w:rsidR="006861AC" w:rsidRPr="007A55A1" w:rsidRDefault="00026105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722,572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5AA3D60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4F017779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  <w:tc>
          <w:tcPr>
            <w:tcW w:w="283" w:type="dxa"/>
            <w:tcBorders>
              <w:bottom w:val="nil"/>
            </w:tcBorders>
          </w:tcPr>
          <w:p w14:paraId="06513082" w14:textId="77777777" w:rsidR="006861AC" w:rsidRPr="007A55A1" w:rsidRDefault="006861AC" w:rsidP="0068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4"/>
    </w:tbl>
    <w:p w14:paraId="7026703A" w14:textId="77777777" w:rsidR="009C0413" w:rsidRPr="007A55A1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AC5CA1" w14:textId="77777777" w:rsidR="00DD1CDB" w:rsidRPr="007A55A1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6A5432" w14:textId="77777777" w:rsidR="00DD1CDB" w:rsidRPr="007A55A1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22CD57D" w14:textId="77777777" w:rsidR="006E2DBF" w:rsidRPr="007A55A1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06CF49" w14:textId="77777777" w:rsidR="00026105" w:rsidRPr="007A55A1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4B0A2B" w14:textId="77777777" w:rsidR="00026105" w:rsidRPr="007A55A1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71"/>
        <w:gridCol w:w="1417"/>
        <w:gridCol w:w="236"/>
        <w:gridCol w:w="1465"/>
        <w:gridCol w:w="283"/>
      </w:tblGrid>
      <w:tr w:rsidR="00026105" w:rsidRPr="007A55A1" w14:paraId="5161A112" w14:textId="77777777" w:rsidTr="009B19F1">
        <w:trPr>
          <w:gridAfter w:val="1"/>
          <w:wAfter w:w="283" w:type="dxa"/>
          <w:cantSplit/>
          <w:tblHeader/>
        </w:trPr>
        <w:tc>
          <w:tcPr>
            <w:tcW w:w="6071" w:type="dxa"/>
          </w:tcPr>
          <w:p w14:paraId="7ED20DFA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5B6F2169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6105" w:rsidRPr="007A55A1" w14:paraId="6B033AB6" w14:textId="77777777" w:rsidTr="009B19F1">
        <w:trPr>
          <w:gridAfter w:val="1"/>
          <w:wAfter w:w="283" w:type="dxa"/>
          <w:cantSplit/>
          <w:tblHeader/>
        </w:trPr>
        <w:tc>
          <w:tcPr>
            <w:tcW w:w="6071" w:type="dxa"/>
          </w:tcPr>
          <w:p w14:paraId="296D06E8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6AEC42D" w14:textId="77777777" w:rsidR="00026105" w:rsidRPr="007A55A1" w:rsidRDefault="00026105" w:rsidP="0018583F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18583F"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9A8E0A5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BEDBCE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18583F" w:rsidRPr="007A55A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026105" w:rsidRPr="007A55A1" w14:paraId="724476D8" w14:textId="77777777" w:rsidTr="009B19F1">
        <w:trPr>
          <w:gridAfter w:val="1"/>
          <w:wAfter w:w="283" w:type="dxa"/>
          <w:trHeight w:val="321"/>
        </w:trPr>
        <w:tc>
          <w:tcPr>
            <w:tcW w:w="6071" w:type="dxa"/>
          </w:tcPr>
          <w:p w14:paraId="75F03FE4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14:paraId="1CCFFDB3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6105" w:rsidRPr="007A55A1" w14:paraId="2A6D93BA" w14:textId="77777777" w:rsidTr="009B19F1">
        <w:trPr>
          <w:gridAfter w:val="1"/>
          <w:wAfter w:w="283" w:type="dxa"/>
          <w:trHeight w:val="434"/>
        </w:trPr>
        <w:tc>
          <w:tcPr>
            <w:tcW w:w="6071" w:type="dxa"/>
          </w:tcPr>
          <w:p w14:paraId="47902CDC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0115DF73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9E4FE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542B02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62EA8908" w14:textId="77777777" w:rsidTr="009B19F1">
        <w:trPr>
          <w:gridAfter w:val="1"/>
          <w:wAfter w:w="283" w:type="dxa"/>
          <w:trHeight w:val="321"/>
        </w:trPr>
        <w:tc>
          <w:tcPr>
            <w:tcW w:w="6071" w:type="dxa"/>
          </w:tcPr>
          <w:p w14:paraId="48C91731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658B9DB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EA3C4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04D5CB5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7D394177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5A97ECB8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11612F81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8277A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EBF5554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6105" w:rsidRPr="007A55A1" w14:paraId="5BEE527D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18917D26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207AEBA8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AF3F2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C15D08C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369E0053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60DF7820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1040FC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371,766</w:t>
            </w:r>
          </w:p>
        </w:tc>
        <w:tc>
          <w:tcPr>
            <w:tcW w:w="236" w:type="dxa"/>
          </w:tcPr>
          <w:p w14:paraId="2299E9D3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5AC1B3F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492,981</w:t>
            </w:r>
          </w:p>
        </w:tc>
      </w:tr>
      <w:tr w:rsidR="00026105" w:rsidRPr="007A55A1" w14:paraId="5F9FC4EA" w14:textId="77777777" w:rsidTr="009B19F1">
        <w:tc>
          <w:tcPr>
            <w:tcW w:w="6071" w:type="dxa"/>
          </w:tcPr>
          <w:p w14:paraId="667F5215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14:paraId="3D7CD8FB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9CD77E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14:paraId="1103F377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2958890C" w14:textId="77777777" w:rsidTr="009B19F1">
        <w:tc>
          <w:tcPr>
            <w:tcW w:w="6071" w:type="dxa"/>
          </w:tcPr>
          <w:p w14:paraId="0F52370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6016B2BB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371,766</w:t>
            </w:r>
          </w:p>
        </w:tc>
        <w:tc>
          <w:tcPr>
            <w:tcW w:w="236" w:type="dxa"/>
            <w:vAlign w:val="bottom"/>
          </w:tcPr>
          <w:p w14:paraId="61D394EF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14:paraId="0D058F56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492,981</w:t>
            </w:r>
          </w:p>
        </w:tc>
      </w:tr>
      <w:tr w:rsidR="00026105" w:rsidRPr="007A55A1" w14:paraId="70EE3A30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448E4AAE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21D3CD54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8DA5E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85E339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3765B84B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7E3B39D2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41262D31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87,163</w:t>
            </w:r>
          </w:p>
        </w:tc>
        <w:tc>
          <w:tcPr>
            <w:tcW w:w="236" w:type="dxa"/>
          </w:tcPr>
          <w:p w14:paraId="70A08D0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A4F831C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87,180</w:t>
            </w:r>
          </w:p>
        </w:tc>
      </w:tr>
      <w:tr w:rsidR="00026105" w:rsidRPr="007A55A1" w14:paraId="2AA64C4A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545BD708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62553A2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5BC3E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3385F1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433400B8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48C96F46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BEB9B3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22,269</w:t>
            </w:r>
          </w:p>
        </w:tc>
        <w:tc>
          <w:tcPr>
            <w:tcW w:w="236" w:type="dxa"/>
          </w:tcPr>
          <w:p w14:paraId="19E7101A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0616387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24,360</w:t>
            </w:r>
          </w:p>
        </w:tc>
      </w:tr>
      <w:tr w:rsidR="00026105" w:rsidRPr="007A55A1" w14:paraId="1F5BFC2D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3D0C620B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1A199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481,198</w:t>
            </w:r>
          </w:p>
        </w:tc>
        <w:tc>
          <w:tcPr>
            <w:tcW w:w="236" w:type="dxa"/>
          </w:tcPr>
          <w:p w14:paraId="475558C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03C963A" w14:textId="77777777" w:rsidR="00026105" w:rsidRPr="007A55A1" w:rsidRDefault="0018583F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604,521</w:t>
            </w:r>
          </w:p>
        </w:tc>
      </w:tr>
      <w:tr w:rsidR="00026105" w:rsidRPr="007A55A1" w14:paraId="1F90E2B2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26E5FA4E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C03F67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D2DAE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4DE4F31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2F7D4557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14557C9E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2E9A647C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0DAD87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C714FF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10EE60E5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73D9F81D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14:paraId="0C1064C1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161,915</w:t>
            </w:r>
          </w:p>
        </w:tc>
        <w:tc>
          <w:tcPr>
            <w:tcW w:w="236" w:type="dxa"/>
          </w:tcPr>
          <w:p w14:paraId="6BF5E91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3FC4BA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</w:tr>
      <w:tr w:rsidR="00026105" w:rsidRPr="007A55A1" w14:paraId="1A02B660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2407D8E8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18FA1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30,759</w:t>
            </w:r>
          </w:p>
        </w:tc>
        <w:tc>
          <w:tcPr>
            <w:tcW w:w="236" w:type="dxa"/>
          </w:tcPr>
          <w:p w14:paraId="453F654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1E1B1B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35,554</w:t>
            </w:r>
          </w:p>
        </w:tc>
      </w:tr>
      <w:tr w:rsidR="00026105" w:rsidRPr="007A55A1" w14:paraId="5E8B1DAE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751B3300" w14:textId="77777777" w:rsidR="00026105" w:rsidRPr="007A55A1" w:rsidRDefault="00026105" w:rsidP="009B19F1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8074B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192,674</w:t>
            </w:r>
          </w:p>
        </w:tc>
        <w:tc>
          <w:tcPr>
            <w:tcW w:w="236" w:type="dxa"/>
            <w:vAlign w:val="bottom"/>
          </w:tcPr>
          <w:p w14:paraId="6E09A781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36BEDB6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220,104</w:t>
            </w:r>
          </w:p>
        </w:tc>
      </w:tr>
      <w:tr w:rsidR="00026105" w:rsidRPr="007A55A1" w14:paraId="1C3279E1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19FE8FC1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DD960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D1B694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8562766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0F8556D5" w14:textId="77777777" w:rsidTr="009B19F1">
        <w:trPr>
          <w:gridAfter w:val="1"/>
          <w:wAfter w:w="283" w:type="dxa"/>
        </w:trPr>
        <w:tc>
          <w:tcPr>
            <w:tcW w:w="6071" w:type="dxa"/>
          </w:tcPr>
          <w:p w14:paraId="577A7019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0F2B543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673,872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4B63E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43437FA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824,625</w:t>
            </w:r>
          </w:p>
        </w:tc>
      </w:tr>
    </w:tbl>
    <w:p w14:paraId="0960D417" w14:textId="77777777" w:rsidR="00026105" w:rsidRPr="007A55A1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2B53E5C" w14:textId="77777777" w:rsidR="00026105" w:rsidRPr="007A55A1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E263E9D" w14:textId="77777777" w:rsidR="006E2DBF" w:rsidRPr="007A55A1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C3CFC27" w14:textId="77777777" w:rsidR="00026105" w:rsidRPr="007A55A1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AA24C51" w14:textId="77777777" w:rsidR="00026105" w:rsidRPr="007A55A1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F56ABD9" w14:textId="77777777" w:rsidR="00026105" w:rsidRPr="007A55A1" w:rsidRDefault="0002610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B0B774D" w14:textId="77777777" w:rsidR="00177315" w:rsidRPr="007A55A1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A55A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7A55A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A55A1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7A55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7A55A1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0B6CA2" w:rsidRPr="007A55A1">
        <w:rPr>
          <w:rFonts w:ascii="Angsana New" w:hAnsi="Angsana New"/>
          <w:sz w:val="30"/>
          <w:szCs w:val="30"/>
        </w:rPr>
        <w:t>31</w:t>
      </w:r>
      <w:r w:rsidR="000B6CA2" w:rsidRPr="007A55A1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rtl/>
          <w:cs/>
        </w:rPr>
        <w:t xml:space="preserve"> </w:t>
      </w:r>
      <w:r w:rsidR="0016051F" w:rsidRPr="007A55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E61891" w:rsidRPr="007A55A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7A55A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7A55A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7A55A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27E78" w:rsidRPr="007A55A1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654F2B" w:rsidRPr="007A55A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7A55A1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7A55A1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9"/>
        <w:gridCol w:w="1417"/>
        <w:gridCol w:w="236"/>
        <w:gridCol w:w="34"/>
        <w:gridCol w:w="1431"/>
        <w:gridCol w:w="284"/>
      </w:tblGrid>
      <w:tr w:rsidR="0031137A" w:rsidRPr="007A55A1" w14:paraId="7C5E99C0" w14:textId="77777777" w:rsidTr="00F76FA5">
        <w:trPr>
          <w:cantSplit/>
          <w:tblHeader/>
        </w:trPr>
        <w:tc>
          <w:tcPr>
            <w:tcW w:w="5679" w:type="dxa"/>
          </w:tcPr>
          <w:p w14:paraId="11ECAC27" w14:textId="77777777" w:rsidR="00F0036A" w:rsidRPr="007A55A1" w:rsidRDefault="00F0036A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14:paraId="3F950C37" w14:textId="77777777" w:rsidR="00F0036A" w:rsidRPr="007A55A1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</w:tcPr>
          <w:p w14:paraId="54026EB9" w14:textId="77777777" w:rsidR="00F0036A" w:rsidRPr="007A55A1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7A55A1" w14:paraId="2158643C" w14:textId="77777777" w:rsidTr="00E61891">
        <w:trPr>
          <w:cantSplit/>
          <w:tblHeader/>
        </w:trPr>
        <w:tc>
          <w:tcPr>
            <w:tcW w:w="5679" w:type="dxa"/>
          </w:tcPr>
          <w:p w14:paraId="543D6631" w14:textId="77777777" w:rsidR="00E61891" w:rsidRPr="007A55A1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28640FD" w14:textId="77777777" w:rsidR="00E61891" w:rsidRPr="007A55A1" w:rsidRDefault="000B6CA2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E268DD" w:rsidRPr="007A55A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627E78"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37805ED" w14:textId="77777777" w:rsidR="00E61891" w:rsidRPr="007A55A1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2E880AAC" w14:textId="77777777" w:rsidR="00E61891" w:rsidRPr="007A55A1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627E78" w:rsidRPr="007A55A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4" w:type="dxa"/>
          </w:tcPr>
          <w:p w14:paraId="340E3D74" w14:textId="77777777" w:rsidR="00E61891" w:rsidRPr="007A55A1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7A55A1" w14:paraId="4CB752ED" w14:textId="77777777" w:rsidTr="00E61891">
        <w:trPr>
          <w:trHeight w:val="321"/>
        </w:trPr>
        <w:tc>
          <w:tcPr>
            <w:tcW w:w="5679" w:type="dxa"/>
          </w:tcPr>
          <w:p w14:paraId="570A0426" w14:textId="77777777" w:rsidR="00E61891" w:rsidRPr="007A55A1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14:paraId="364E020B" w14:textId="77777777" w:rsidR="00E61891" w:rsidRPr="007A55A1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14:paraId="69B12A79" w14:textId="77777777" w:rsidR="00E61891" w:rsidRPr="007A55A1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7A55A1" w14:paraId="28525082" w14:textId="77777777" w:rsidTr="00E61891">
        <w:tc>
          <w:tcPr>
            <w:tcW w:w="5679" w:type="dxa"/>
          </w:tcPr>
          <w:p w14:paraId="2FF52850" w14:textId="77777777" w:rsidR="00627E78" w:rsidRPr="007A55A1" w:rsidRDefault="00627E78" w:rsidP="00627E78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25" w:name="_Hlk31789410"/>
            <w:r w:rsidRPr="007A55A1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6B185336" w14:textId="77777777" w:rsidR="00627E78" w:rsidRPr="007A55A1" w:rsidRDefault="00026105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507,630</w:t>
            </w:r>
          </w:p>
        </w:tc>
        <w:tc>
          <w:tcPr>
            <w:tcW w:w="270" w:type="dxa"/>
            <w:gridSpan w:val="2"/>
          </w:tcPr>
          <w:p w14:paraId="1F3D29C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878147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  <w:tc>
          <w:tcPr>
            <w:tcW w:w="284" w:type="dxa"/>
          </w:tcPr>
          <w:p w14:paraId="01B56E3A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7A55A1" w14:paraId="2CCFB1A6" w14:textId="77777777" w:rsidTr="00E61891">
        <w:tc>
          <w:tcPr>
            <w:tcW w:w="5679" w:type="dxa"/>
          </w:tcPr>
          <w:p w14:paraId="78E74FDC" w14:textId="77777777" w:rsidR="00627E78" w:rsidRPr="007A55A1" w:rsidRDefault="00627E78" w:rsidP="00627E78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5CEFAA73" w14:textId="77777777" w:rsidR="00627E78" w:rsidRPr="007A55A1" w:rsidRDefault="00537DC1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161,915</w:t>
            </w:r>
          </w:p>
        </w:tc>
        <w:tc>
          <w:tcPr>
            <w:tcW w:w="270" w:type="dxa"/>
            <w:gridSpan w:val="2"/>
          </w:tcPr>
          <w:p w14:paraId="716ADD9C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BC48FBA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4" w:type="dxa"/>
            <w:vMerge w:val="restart"/>
          </w:tcPr>
          <w:p w14:paraId="2ECA9555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E78" w:rsidRPr="007A55A1" w14:paraId="726E6C71" w14:textId="77777777" w:rsidTr="00E61891">
        <w:tc>
          <w:tcPr>
            <w:tcW w:w="5679" w:type="dxa"/>
          </w:tcPr>
          <w:p w14:paraId="36DF09FE" w14:textId="77777777" w:rsidR="00627E78" w:rsidRPr="007A55A1" w:rsidRDefault="00627E78" w:rsidP="00627E78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58F2333" w14:textId="77777777" w:rsidR="00627E78" w:rsidRPr="007A55A1" w:rsidRDefault="00026105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669,545</w:t>
            </w:r>
          </w:p>
        </w:tc>
        <w:tc>
          <w:tcPr>
            <w:tcW w:w="270" w:type="dxa"/>
            <w:gridSpan w:val="2"/>
            <w:vAlign w:val="bottom"/>
          </w:tcPr>
          <w:p w14:paraId="7F4631C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2F02F07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1348FF1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5"/>
    </w:tbl>
    <w:p w14:paraId="11432483" w14:textId="77777777" w:rsidR="009E4B1F" w:rsidRPr="007A55A1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57DC7A00" w14:textId="77777777" w:rsidR="00026105" w:rsidRPr="007A55A1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9"/>
        <w:gridCol w:w="1417"/>
        <w:gridCol w:w="236"/>
        <w:gridCol w:w="34"/>
        <w:gridCol w:w="1431"/>
        <w:gridCol w:w="284"/>
      </w:tblGrid>
      <w:tr w:rsidR="00026105" w:rsidRPr="007A55A1" w14:paraId="262A0DF9" w14:textId="77777777" w:rsidTr="009B19F1">
        <w:trPr>
          <w:cantSplit/>
          <w:tblHeader/>
        </w:trPr>
        <w:tc>
          <w:tcPr>
            <w:tcW w:w="5679" w:type="dxa"/>
          </w:tcPr>
          <w:p w14:paraId="4041259F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14:paraId="1E4D1384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84" w:type="dxa"/>
          </w:tcPr>
          <w:p w14:paraId="0DF25EC3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026105" w:rsidRPr="007A55A1" w14:paraId="42321933" w14:textId="77777777" w:rsidTr="009B19F1">
        <w:trPr>
          <w:cantSplit/>
          <w:tblHeader/>
        </w:trPr>
        <w:tc>
          <w:tcPr>
            <w:tcW w:w="5679" w:type="dxa"/>
          </w:tcPr>
          <w:p w14:paraId="3666C699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DDBDD1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8C7B36D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403B0E6D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84" w:type="dxa"/>
          </w:tcPr>
          <w:p w14:paraId="34A53D6C" w14:textId="77777777" w:rsidR="00026105" w:rsidRPr="007A55A1" w:rsidRDefault="00026105" w:rsidP="009B19F1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026105" w:rsidRPr="007A55A1" w14:paraId="58BD86B4" w14:textId="77777777" w:rsidTr="009B19F1">
        <w:trPr>
          <w:trHeight w:val="321"/>
        </w:trPr>
        <w:tc>
          <w:tcPr>
            <w:tcW w:w="5679" w:type="dxa"/>
          </w:tcPr>
          <w:p w14:paraId="16FD7F83" w14:textId="77777777" w:rsidR="00026105" w:rsidRPr="007A55A1" w:rsidRDefault="00026105" w:rsidP="009B19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14:paraId="16119118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14:paraId="3AF80AA7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140540AE" w14:textId="77777777" w:rsidTr="009B19F1">
        <w:tc>
          <w:tcPr>
            <w:tcW w:w="5679" w:type="dxa"/>
          </w:tcPr>
          <w:p w14:paraId="79E57FA7" w14:textId="77777777" w:rsidR="00026105" w:rsidRPr="007A55A1" w:rsidRDefault="00026105" w:rsidP="009B19F1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745F28D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458,930</w:t>
            </w:r>
          </w:p>
        </w:tc>
        <w:tc>
          <w:tcPr>
            <w:tcW w:w="270" w:type="dxa"/>
            <w:gridSpan w:val="2"/>
          </w:tcPr>
          <w:p w14:paraId="01ADE393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700257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580,161</w:t>
            </w:r>
          </w:p>
        </w:tc>
        <w:tc>
          <w:tcPr>
            <w:tcW w:w="284" w:type="dxa"/>
          </w:tcPr>
          <w:p w14:paraId="2BA92BE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3CCA0830" w14:textId="77777777" w:rsidTr="009B19F1">
        <w:tc>
          <w:tcPr>
            <w:tcW w:w="5679" w:type="dxa"/>
          </w:tcPr>
          <w:p w14:paraId="288F17A9" w14:textId="77777777" w:rsidR="00026105" w:rsidRPr="007A55A1" w:rsidRDefault="00026105" w:rsidP="009B19F1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148B7252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161,915</w:t>
            </w:r>
          </w:p>
        </w:tc>
        <w:tc>
          <w:tcPr>
            <w:tcW w:w="270" w:type="dxa"/>
            <w:gridSpan w:val="2"/>
          </w:tcPr>
          <w:p w14:paraId="44AD6D4C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C46D2F7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184,550</w:t>
            </w:r>
          </w:p>
        </w:tc>
        <w:tc>
          <w:tcPr>
            <w:tcW w:w="284" w:type="dxa"/>
            <w:vMerge w:val="restart"/>
          </w:tcPr>
          <w:p w14:paraId="54182180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105" w:rsidRPr="007A55A1" w14:paraId="1F2BC39D" w14:textId="77777777" w:rsidTr="009B19F1">
        <w:tc>
          <w:tcPr>
            <w:tcW w:w="5679" w:type="dxa"/>
          </w:tcPr>
          <w:p w14:paraId="2DA8E75D" w14:textId="77777777" w:rsidR="00026105" w:rsidRPr="007A55A1" w:rsidRDefault="00026105" w:rsidP="009B19F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3C0B107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620,648</w:t>
            </w:r>
          </w:p>
        </w:tc>
        <w:tc>
          <w:tcPr>
            <w:tcW w:w="270" w:type="dxa"/>
            <w:gridSpan w:val="2"/>
            <w:vAlign w:val="bottom"/>
          </w:tcPr>
          <w:p w14:paraId="52543601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3A8A3C0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764,711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779EB8FD" w14:textId="77777777" w:rsidR="00026105" w:rsidRPr="007A55A1" w:rsidRDefault="00026105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CFC21B1" w14:textId="77777777" w:rsidR="00026105" w:rsidRPr="007A55A1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FA58454" w14:textId="77777777" w:rsidR="00026105" w:rsidRPr="007A55A1" w:rsidRDefault="00026105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BD25C44" w14:textId="77777777" w:rsidR="00BA4B06" w:rsidRPr="007A55A1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7A55A1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7A55A1">
        <w:rPr>
          <w:rFonts w:ascii="Angsana New" w:hAnsi="Angsana New"/>
          <w:sz w:val="30"/>
          <w:szCs w:val="30"/>
          <w:cs/>
        </w:rPr>
        <w:t>ต่าง ๆ</w:t>
      </w:r>
      <w:r w:rsidRPr="007A55A1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402A56B3" w14:textId="77777777" w:rsidR="002D7E42" w:rsidRPr="007A55A1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334CDB22" w14:textId="77777777" w:rsidR="00BA4B06" w:rsidRPr="007A55A1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55A1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267F737B" w14:textId="77777777" w:rsidR="00BA4B06" w:rsidRPr="007A55A1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7DFE25" w14:textId="77777777" w:rsidR="00022D53" w:rsidRPr="007A55A1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ณ วันที่</w:t>
      </w:r>
      <w:r w:rsidRPr="007A55A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13515C" w:rsidRPr="007A55A1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7A55A1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7A55A1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7A55A1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7A55A1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100945" w:rsidRPr="007A55A1">
        <w:rPr>
          <w:rFonts w:ascii="Angsana New" w:hAnsi="Angsana New"/>
          <w:spacing w:val="2"/>
          <w:sz w:val="30"/>
          <w:szCs w:val="30"/>
        </w:rPr>
        <w:t>63</w:t>
      </w:r>
      <w:r w:rsidR="00066419" w:rsidRPr="007A55A1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7A55A1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14:paraId="368B775B" w14:textId="77777777" w:rsidR="00BA4B06" w:rsidRPr="007A55A1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7A55A1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7A55A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7A55A1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7A55A1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647FD7" w:rsidRPr="007A55A1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114872" w:rsidRPr="007A55A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7A55A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100945" w:rsidRPr="007A55A1">
        <w:rPr>
          <w:rFonts w:ascii="Angsana New" w:hAnsi="Angsana New"/>
          <w:i/>
          <w:iCs/>
          <w:spacing w:val="2"/>
          <w:sz w:val="30"/>
          <w:szCs w:val="30"/>
        </w:rPr>
        <w:t>63</w:t>
      </w:r>
      <w:r w:rsidR="00BA4B06" w:rsidRPr="007A55A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7A55A1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1F6EB475" w14:textId="77777777" w:rsidR="00A65C59" w:rsidRPr="007A55A1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50DA12D" w14:textId="77777777" w:rsidR="00A93D49" w:rsidRPr="007A55A1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7A55A1">
        <w:rPr>
          <w:rFonts w:ascii="Angsana New" w:hAnsi="Angsana New"/>
          <w:sz w:val="30"/>
          <w:szCs w:val="30"/>
          <w:cs/>
        </w:rPr>
        <w:t>ณ วันท</w:t>
      </w:r>
      <w:r w:rsidR="00D77624" w:rsidRPr="007A55A1">
        <w:rPr>
          <w:rFonts w:ascii="Angsana New" w:hAnsi="Angsana New"/>
          <w:sz w:val="30"/>
          <w:szCs w:val="30"/>
          <w:cs/>
        </w:rPr>
        <w:t xml:space="preserve">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3B238E" w:rsidRPr="007A55A1">
        <w:rPr>
          <w:rFonts w:ascii="Angsana New" w:hAnsi="Angsana New" w:hint="cs"/>
          <w:sz w:val="30"/>
          <w:szCs w:val="30"/>
          <w:cs/>
        </w:rPr>
        <w:t>บ</w:t>
      </w:r>
      <w:r w:rsidR="0013515C" w:rsidRPr="007A55A1">
        <w:rPr>
          <w:rFonts w:ascii="Angsana New" w:hAnsi="Angsana New"/>
          <w:sz w:val="30"/>
          <w:szCs w:val="30"/>
          <w:cs/>
        </w:rPr>
        <w:t>ริษัท</w:t>
      </w:r>
      <w:r w:rsidRPr="007A55A1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7A55A1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7A55A1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7A55A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7A55A1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7A55A1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7A55A1">
        <w:rPr>
          <w:rFonts w:ascii="Angsana New" w:hAnsi="Angsana New"/>
          <w:sz w:val="30"/>
          <w:szCs w:val="30"/>
        </w:rPr>
        <w:t>MLR</w:t>
      </w:r>
      <w:r w:rsidR="004D556F" w:rsidRPr="007A55A1">
        <w:rPr>
          <w:rFonts w:ascii="Angsana New" w:hAnsi="Angsana New"/>
          <w:sz w:val="30"/>
          <w:szCs w:val="30"/>
          <w:cs/>
        </w:rPr>
        <w:t xml:space="preserve"> </w:t>
      </w:r>
      <w:r w:rsidR="004D556F" w:rsidRPr="007A55A1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7A55A1">
        <w:rPr>
          <w:rFonts w:ascii="Angsana New" w:hAnsi="Angsana New"/>
          <w:sz w:val="30"/>
          <w:szCs w:val="30"/>
        </w:rPr>
        <w:t>2</w:t>
      </w:r>
      <w:r w:rsidR="009D3452" w:rsidRPr="007A55A1">
        <w:rPr>
          <w:rFonts w:ascii="Angsana New" w:hAnsi="Angsana New"/>
          <w:sz w:val="30"/>
          <w:szCs w:val="30"/>
          <w:cs/>
        </w:rPr>
        <w:t xml:space="preserve"> </w:t>
      </w:r>
      <w:r w:rsidR="009D3452" w:rsidRPr="007A55A1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7A55A1">
        <w:rPr>
          <w:rFonts w:ascii="Angsana New" w:hAnsi="Angsana New"/>
          <w:sz w:val="30"/>
          <w:szCs w:val="30"/>
        </w:rPr>
        <w:t>MOR</w:t>
      </w:r>
      <w:r w:rsidR="004D556F" w:rsidRPr="007A55A1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7A55A1">
        <w:rPr>
          <w:rFonts w:ascii="Angsana New" w:hAnsi="Angsana New"/>
          <w:sz w:val="30"/>
          <w:szCs w:val="30"/>
        </w:rPr>
        <w:t>2</w:t>
      </w:r>
      <w:r w:rsidR="009D3452" w:rsidRPr="007A55A1">
        <w:rPr>
          <w:rFonts w:ascii="Angsana New" w:hAnsi="Angsana New"/>
          <w:sz w:val="30"/>
          <w:szCs w:val="30"/>
          <w:cs/>
        </w:rPr>
        <w:t xml:space="preserve"> </w:t>
      </w:r>
    </w:p>
    <w:p w14:paraId="26ED2FCA" w14:textId="77777777" w:rsidR="00C24E18" w:rsidRPr="007A55A1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4F1658" w14:textId="77777777" w:rsidR="00C24E18" w:rsidRPr="007A55A1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19367E" w14:textId="77777777" w:rsidR="00C24E18" w:rsidRPr="007A55A1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4C3173" w14:textId="77777777" w:rsidR="00D545E8" w:rsidRPr="007A55A1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7A55A1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4111F307" w14:textId="77777777" w:rsidR="007579FC" w:rsidRPr="007A55A1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p w14:paraId="68A51CE5" w14:textId="77777777" w:rsidR="00D545E8" w:rsidRPr="007A55A1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ab/>
      </w:r>
      <w:r w:rsidR="00A64C8E" w:rsidRPr="007A55A1">
        <w:rPr>
          <w:rFonts w:ascii="Angsana New" w:hAnsi="Angsana New"/>
          <w:sz w:val="30"/>
          <w:szCs w:val="30"/>
          <w:cs/>
        </w:rPr>
        <w:t>บริษัท</w:t>
      </w:r>
      <w:r w:rsidRPr="007A55A1">
        <w:rPr>
          <w:rFonts w:ascii="Angsana New" w:hAnsi="Angsana New"/>
          <w:sz w:val="30"/>
          <w:szCs w:val="30"/>
          <w:cs/>
        </w:rPr>
        <w:t>มี</w:t>
      </w:r>
      <w:r w:rsidR="00D545E8" w:rsidRPr="007A55A1">
        <w:rPr>
          <w:rFonts w:ascii="Angsana New" w:hAnsi="Angsana New"/>
          <w:sz w:val="30"/>
          <w:szCs w:val="30"/>
          <w:cs/>
        </w:rPr>
        <w:t>เงินกู้</w:t>
      </w:r>
      <w:r w:rsidR="00D83132" w:rsidRPr="007A55A1">
        <w:rPr>
          <w:rFonts w:ascii="Angsana New" w:hAnsi="Angsana New"/>
          <w:sz w:val="30"/>
          <w:szCs w:val="30"/>
          <w:cs/>
        </w:rPr>
        <w:t>ยืม</w:t>
      </w:r>
      <w:r w:rsidR="00266439" w:rsidRPr="007A55A1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7A55A1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7A55A1">
        <w:rPr>
          <w:rFonts w:ascii="Angsana New" w:hAnsi="Angsana New" w:hint="cs"/>
          <w:sz w:val="30"/>
          <w:szCs w:val="30"/>
          <w:cs/>
        </w:rPr>
        <w:t>สี่</w:t>
      </w:r>
      <w:r w:rsidRPr="007A55A1">
        <w:rPr>
          <w:rFonts w:ascii="Angsana New" w:hAnsi="Angsana New"/>
          <w:sz w:val="30"/>
          <w:szCs w:val="30"/>
          <w:cs/>
        </w:rPr>
        <w:t>แห่ง</w:t>
      </w:r>
      <w:r w:rsidR="00D545E8" w:rsidRPr="007A55A1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31137A" w:rsidRPr="007A55A1" w14:paraId="51738389" w14:textId="77777777" w:rsidTr="00F76FA5">
        <w:trPr>
          <w:cantSplit/>
          <w:tblHeader/>
        </w:trPr>
        <w:tc>
          <w:tcPr>
            <w:tcW w:w="810" w:type="dxa"/>
            <w:vAlign w:val="bottom"/>
          </w:tcPr>
          <w:p w14:paraId="215276BA" w14:textId="77777777" w:rsidR="003C2DD9" w:rsidRPr="007A55A1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3A188DF" w14:textId="77777777" w:rsidR="003C2DD9" w:rsidRPr="007A55A1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70CC1E9" w14:textId="77777777" w:rsidR="003C2DD9" w:rsidRPr="007A55A1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F77B486" w14:textId="77777777" w:rsidR="003C2DD9" w:rsidRPr="007A55A1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0E557151" w14:textId="77777777" w:rsidR="003C2DD9" w:rsidRPr="007A55A1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7EE8F4D5" w14:textId="77777777" w:rsidR="003C2DD9" w:rsidRPr="007A55A1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</w:t>
            </w:r>
            <w:r w:rsidR="009C527F" w:rsidRPr="007A55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พาะกิจการ</w:t>
            </w:r>
          </w:p>
        </w:tc>
        <w:tc>
          <w:tcPr>
            <w:tcW w:w="255" w:type="dxa"/>
          </w:tcPr>
          <w:p w14:paraId="4A05895D" w14:textId="77777777" w:rsidR="003C2DD9" w:rsidRPr="007A55A1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7A55A1" w14:paraId="05CFF467" w14:textId="77777777" w:rsidTr="00476035">
        <w:trPr>
          <w:cantSplit/>
          <w:tblHeader/>
        </w:trPr>
        <w:tc>
          <w:tcPr>
            <w:tcW w:w="810" w:type="dxa"/>
            <w:vAlign w:val="bottom"/>
          </w:tcPr>
          <w:p w14:paraId="5789F4F0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6" w:name="_Hlk31789632"/>
            <w:r w:rsidRPr="007A55A1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628670AE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5A9DA6B7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6D119CB6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57B5D0FA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51EDF28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C6407A7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648670E6" w14:textId="77777777" w:rsidR="00C25378" w:rsidRPr="007A55A1" w:rsidRDefault="000B6CA2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4A62297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489B812" w14:textId="77777777" w:rsidR="00C25378" w:rsidRPr="007A55A1" w:rsidRDefault="00C25378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="00647FD7" w:rsidRPr="007A55A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5" w:type="dxa"/>
          </w:tcPr>
          <w:p w14:paraId="726773BC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7A55A1" w14:paraId="5A66B5AD" w14:textId="77777777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DFC5B3" w14:textId="77777777" w:rsidR="00C25378" w:rsidRPr="007A55A1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44B012EF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31D3296D" w14:textId="77777777" w:rsidR="00C25378" w:rsidRPr="007A55A1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0CE902D5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621E5CC0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41D91481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3FF48223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7A55A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22315A6C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7A55A1" w14:paraId="1632E623" w14:textId="77777777" w:rsidTr="00476035">
        <w:trPr>
          <w:cantSplit/>
          <w:tblHeader/>
        </w:trPr>
        <w:tc>
          <w:tcPr>
            <w:tcW w:w="810" w:type="dxa"/>
            <w:vAlign w:val="bottom"/>
          </w:tcPr>
          <w:p w14:paraId="3154A2E3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6F9ADAB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03882C60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1A1B1BA5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1D004855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2EE3B1FB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02FC080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72F8D1ED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E9A72CC" w14:textId="77777777" w:rsidR="00C25378" w:rsidRPr="007A55A1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627E78" w:rsidRPr="007A55A1" w14:paraId="761C4465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39B3810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14:paraId="3669480D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FFDED2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4B7F76CA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73FCEED5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9635E36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14:paraId="042208C6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8B74E86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B4C462B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56.17</w:t>
            </w:r>
          </w:p>
        </w:tc>
        <w:tc>
          <w:tcPr>
            <w:tcW w:w="270" w:type="dxa"/>
          </w:tcPr>
          <w:p w14:paraId="582CB12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594A3E5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69.5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5" w:type="dxa"/>
            <w:vMerge w:val="restart"/>
          </w:tcPr>
          <w:p w14:paraId="72605EA8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7A55A1" w14:paraId="4EFED3E6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3578D027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76D62C93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1178FD6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A55A1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699D8DB6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C527BA6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635E64CC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74DC99D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E3C6E4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7.29</w:t>
            </w:r>
          </w:p>
        </w:tc>
        <w:tc>
          <w:tcPr>
            <w:tcW w:w="270" w:type="dxa"/>
          </w:tcPr>
          <w:p w14:paraId="2F5F0590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B653D80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8.07</w:t>
            </w:r>
          </w:p>
        </w:tc>
        <w:tc>
          <w:tcPr>
            <w:tcW w:w="255" w:type="dxa"/>
            <w:vMerge/>
          </w:tcPr>
          <w:p w14:paraId="25F54FB0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7A55A1" w14:paraId="11481E51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21140AE7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14:paraId="18F30C6C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3F30502B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A55A1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3B805FA8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6E2884C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7B93A465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A16C042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5DA90B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8.20</w:t>
            </w:r>
          </w:p>
        </w:tc>
        <w:tc>
          <w:tcPr>
            <w:tcW w:w="270" w:type="dxa"/>
          </w:tcPr>
          <w:p w14:paraId="2CEDEC02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E83DF6B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9.05</w:t>
            </w:r>
          </w:p>
        </w:tc>
        <w:tc>
          <w:tcPr>
            <w:tcW w:w="255" w:type="dxa"/>
            <w:vMerge/>
          </w:tcPr>
          <w:p w14:paraId="641EEBC7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7E78" w:rsidRPr="007A55A1" w14:paraId="3469C7B0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16BFC7EB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5665489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9E372D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A55A1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7EB771EA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E9A2387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</w:rPr>
              <w:t>256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5A51E641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2FB4141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C0314D5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1.94</w:t>
            </w:r>
          </w:p>
        </w:tc>
        <w:tc>
          <w:tcPr>
            <w:tcW w:w="270" w:type="dxa"/>
          </w:tcPr>
          <w:p w14:paraId="2D430E64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08BD219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2.12</w:t>
            </w:r>
          </w:p>
        </w:tc>
        <w:tc>
          <w:tcPr>
            <w:tcW w:w="255" w:type="dxa"/>
            <w:vMerge/>
          </w:tcPr>
          <w:p w14:paraId="0F07AC4D" w14:textId="77777777" w:rsidR="00627E78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7A55A1" w14:paraId="35AA3703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591E7561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0089E28C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4C4B7A0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A55A1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49C559C1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7A55A1">
              <w:rPr>
                <w:rFonts w:ascii="Angsana New" w:hAnsi="Angsana New"/>
                <w:sz w:val="24"/>
                <w:szCs w:val="24"/>
              </w:rPr>
              <w:t>2</w:t>
            </w:r>
            <w:r w:rsidRPr="007A55A1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7A55A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55A1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3311243F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3A84447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7A55A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A55A1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7A55A1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7A55A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595024E5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2A43B82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18BCDA9" w14:textId="77777777" w:rsidR="000B1A60" w:rsidRPr="007A55A1" w:rsidRDefault="00627E78" w:rsidP="0062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166.25</w:t>
            </w:r>
          </w:p>
        </w:tc>
        <w:tc>
          <w:tcPr>
            <w:tcW w:w="270" w:type="dxa"/>
          </w:tcPr>
          <w:p w14:paraId="0B5D815F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38DD19" w14:textId="77777777" w:rsidR="00D22A78" w:rsidRPr="007A55A1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173.00</w:t>
            </w:r>
          </w:p>
        </w:tc>
        <w:tc>
          <w:tcPr>
            <w:tcW w:w="255" w:type="dxa"/>
          </w:tcPr>
          <w:p w14:paraId="2986DBC7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7A55A1" w14:paraId="1A8D8174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5E0D4023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3D625495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053B81E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A55A1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26CAFE2A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4854BA1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18B33476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DF04598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5AAB0EE" w14:textId="77777777" w:rsidR="00D22A78" w:rsidRPr="007A55A1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270" w:type="dxa"/>
          </w:tcPr>
          <w:p w14:paraId="30529D10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C60395D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3</w:t>
            </w:r>
            <w:r w:rsidR="00627E78" w:rsidRPr="007A55A1">
              <w:rPr>
                <w:rFonts w:ascii="Angsana New" w:hAnsi="Angsana New"/>
                <w:sz w:val="26"/>
                <w:szCs w:val="26"/>
              </w:rPr>
              <w:t>.06</w:t>
            </w:r>
          </w:p>
        </w:tc>
        <w:tc>
          <w:tcPr>
            <w:tcW w:w="255" w:type="dxa"/>
          </w:tcPr>
          <w:p w14:paraId="42859AB9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7A55A1" w14:paraId="59539C4A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41ABF53D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7CEC048A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5772B1B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7A55A1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47BD5FC8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710659B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7A55A1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A55A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B16BF01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2AA5F16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D0E7AAD" w14:textId="77777777" w:rsidR="00D22A78" w:rsidRPr="007A55A1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6.39</w:t>
            </w:r>
          </w:p>
        </w:tc>
        <w:tc>
          <w:tcPr>
            <w:tcW w:w="270" w:type="dxa"/>
          </w:tcPr>
          <w:p w14:paraId="1F8514B8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789077" w14:textId="77777777" w:rsidR="00D22A78" w:rsidRPr="007A55A1" w:rsidRDefault="00627E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6.89</w:t>
            </w:r>
          </w:p>
        </w:tc>
        <w:tc>
          <w:tcPr>
            <w:tcW w:w="255" w:type="dxa"/>
          </w:tcPr>
          <w:p w14:paraId="5F4AF2DB" w14:textId="77777777" w:rsidR="00D22A78" w:rsidRPr="007A55A1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7A55A1" w14:paraId="7B9E9D32" w14:textId="77777777" w:rsidTr="00476035">
        <w:tc>
          <w:tcPr>
            <w:tcW w:w="810" w:type="dxa"/>
          </w:tcPr>
          <w:p w14:paraId="779FAFD3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42935E7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C05A952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003D96CB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5CEA1B7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731EDD9E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228F375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10891F" w14:textId="77777777" w:rsidR="00780E7A" w:rsidRPr="007A55A1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26"/>
                <w:szCs w:val="26"/>
              </w:rPr>
              <w:t>249.08</w:t>
            </w:r>
          </w:p>
        </w:tc>
        <w:tc>
          <w:tcPr>
            <w:tcW w:w="270" w:type="dxa"/>
          </w:tcPr>
          <w:p w14:paraId="2D695E41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51B510" w14:textId="77777777" w:rsidR="00780E7A" w:rsidRPr="007A55A1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26"/>
                <w:szCs w:val="26"/>
              </w:rPr>
              <w:t>271.73</w:t>
            </w:r>
          </w:p>
        </w:tc>
        <w:tc>
          <w:tcPr>
            <w:tcW w:w="255" w:type="dxa"/>
          </w:tcPr>
          <w:p w14:paraId="5F9BEB4C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137A" w:rsidRPr="007A55A1" w14:paraId="45682ABA" w14:textId="77777777" w:rsidTr="00476035">
        <w:tc>
          <w:tcPr>
            <w:tcW w:w="7284" w:type="dxa"/>
            <w:gridSpan w:val="5"/>
          </w:tcPr>
          <w:p w14:paraId="0F017829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466B6D13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24443E0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ECB747" w14:textId="77777777" w:rsidR="00780E7A" w:rsidRPr="007A55A1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>(87.17)</w:t>
            </w:r>
          </w:p>
        </w:tc>
        <w:tc>
          <w:tcPr>
            <w:tcW w:w="270" w:type="dxa"/>
          </w:tcPr>
          <w:p w14:paraId="273FDC89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FC4105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27E78" w:rsidRPr="007A55A1">
              <w:rPr>
                <w:rFonts w:ascii="Angsana New" w:hAnsi="Angsana New"/>
                <w:sz w:val="26"/>
                <w:szCs w:val="26"/>
              </w:rPr>
              <w:t>87.18</w:t>
            </w:r>
            <w:r w:rsidRPr="007A55A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03574113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7A55A1" w14:paraId="53041AFE" w14:textId="77777777" w:rsidTr="00476035">
        <w:tc>
          <w:tcPr>
            <w:tcW w:w="7284" w:type="dxa"/>
            <w:gridSpan w:val="5"/>
            <w:tcBorders>
              <w:bottom w:val="nil"/>
            </w:tcBorders>
          </w:tcPr>
          <w:p w14:paraId="483BFD95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407C1911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3DA7624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F34289" w14:textId="77777777" w:rsidR="00780E7A" w:rsidRPr="007A55A1" w:rsidRDefault="00627E78" w:rsidP="0018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55A1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18583F" w:rsidRPr="007A55A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A55A1">
              <w:rPr>
                <w:rFonts w:ascii="Angsana New" w:hAnsi="Angsana New"/>
                <w:b/>
                <w:bCs/>
                <w:sz w:val="26"/>
                <w:szCs w:val="26"/>
              </w:rPr>
              <w:t>.91</w:t>
            </w:r>
          </w:p>
        </w:tc>
        <w:tc>
          <w:tcPr>
            <w:tcW w:w="270" w:type="dxa"/>
            <w:tcBorders>
              <w:bottom w:val="nil"/>
            </w:tcBorders>
          </w:tcPr>
          <w:p w14:paraId="754C3431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7B455F" w14:textId="77777777" w:rsidR="00780E7A" w:rsidRPr="007A55A1" w:rsidRDefault="00627E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55A1">
              <w:rPr>
                <w:rFonts w:ascii="Angsana New" w:hAnsi="Angsana New"/>
                <w:b/>
                <w:bCs/>
                <w:sz w:val="26"/>
                <w:szCs w:val="26"/>
              </w:rPr>
              <w:t>184.55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1F2113DF" w14:textId="77777777" w:rsidR="00780E7A" w:rsidRPr="007A55A1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6"/>
    </w:tbl>
    <w:p w14:paraId="5F8C58F7" w14:textId="77777777" w:rsidR="00861F9C" w:rsidRPr="007A55A1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14:paraId="263DDBA4" w14:textId="77777777" w:rsidR="000F6A61" w:rsidRPr="007A55A1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861F9C"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7A55A1">
        <w:rPr>
          <w:rFonts w:ascii="Angsana New" w:hAnsi="Angsana New"/>
          <w:sz w:val="30"/>
          <w:szCs w:val="30"/>
        </w:rPr>
        <w:t>31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="00AA4484" w:rsidRPr="007A55A1">
        <w:rPr>
          <w:rFonts w:ascii="Angsana New" w:hAnsi="Angsana New"/>
          <w:sz w:val="30"/>
          <w:szCs w:val="30"/>
          <w:cs/>
        </w:rPr>
        <w:t>ธันวาคม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="00E0108C" w:rsidRPr="007A55A1">
        <w:rPr>
          <w:rFonts w:ascii="Angsana New" w:hAnsi="Angsana New"/>
          <w:sz w:val="30"/>
          <w:szCs w:val="30"/>
        </w:rPr>
        <w:t>2</w:t>
      </w:r>
      <w:r w:rsidR="00051987" w:rsidRPr="007A55A1">
        <w:rPr>
          <w:rFonts w:ascii="Angsana New" w:hAnsi="Angsana New"/>
          <w:sz w:val="30"/>
          <w:szCs w:val="30"/>
        </w:rPr>
        <w:t>56</w:t>
      </w:r>
      <w:r w:rsidR="00627E78" w:rsidRPr="007A55A1">
        <w:rPr>
          <w:rFonts w:ascii="Angsana New" w:hAnsi="Angsana New"/>
          <w:sz w:val="30"/>
          <w:szCs w:val="30"/>
        </w:rPr>
        <w:t>5</w:t>
      </w:r>
      <w:r w:rsidRPr="007A55A1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2E1FE93D" w14:textId="77777777" w:rsidR="005024A2" w:rsidRPr="007A55A1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31137A" w:rsidRPr="007A55A1" w14:paraId="7CE35705" w14:textId="77777777">
        <w:tc>
          <w:tcPr>
            <w:tcW w:w="6480" w:type="dxa"/>
          </w:tcPr>
          <w:p w14:paraId="194387A7" w14:textId="77777777" w:rsidR="00B76E62" w:rsidRPr="007A55A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B7D7E0" w14:textId="77777777" w:rsidR="00B76E62" w:rsidRPr="007A55A1" w:rsidRDefault="000B6CA2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0108C"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7A55A1">
              <w:rPr>
                <w:rFonts w:ascii="Angsana New" w:hAnsi="Angsana New"/>
                <w:sz w:val="30"/>
                <w:szCs w:val="30"/>
              </w:rPr>
              <w:t>6</w:t>
            </w:r>
            <w:r w:rsidR="00647FD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E18DC7" w14:textId="77777777" w:rsidR="00B76E62" w:rsidRPr="007A55A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91097" w14:textId="77777777" w:rsidR="00F76ED5" w:rsidRPr="007A55A1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63CE5016" w14:textId="77777777" w:rsidR="00B76E62" w:rsidRPr="007A55A1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7A55A1">
              <w:rPr>
                <w:rFonts w:ascii="Angsana New" w:hAnsi="Angsana New"/>
                <w:sz w:val="30"/>
                <w:szCs w:val="30"/>
              </w:rPr>
              <w:t>6</w:t>
            </w:r>
            <w:r w:rsidR="00627E78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584C5A75" w14:textId="77777777">
        <w:tc>
          <w:tcPr>
            <w:tcW w:w="6480" w:type="dxa"/>
          </w:tcPr>
          <w:p w14:paraId="388E64C3" w14:textId="77777777" w:rsidR="00B76E62" w:rsidRPr="007A55A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9BC4FC0" w14:textId="77777777" w:rsidR="00B76E62" w:rsidRPr="007A55A1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7A55A1" w14:paraId="543EBFF9" w14:textId="77777777">
        <w:tc>
          <w:tcPr>
            <w:tcW w:w="6480" w:type="dxa"/>
          </w:tcPr>
          <w:p w14:paraId="04370EF4" w14:textId="77777777" w:rsidR="008A53DD" w:rsidRPr="007A55A1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4F454EF4" w14:textId="77777777" w:rsidR="008A53DD" w:rsidRPr="007A55A1" w:rsidRDefault="00627E78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631,409</w:t>
            </w:r>
          </w:p>
        </w:tc>
        <w:tc>
          <w:tcPr>
            <w:tcW w:w="270" w:type="dxa"/>
            <w:vAlign w:val="bottom"/>
          </w:tcPr>
          <w:p w14:paraId="30F2B5D7" w14:textId="77777777" w:rsidR="008A53DD" w:rsidRPr="007A55A1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6D2B8" w14:textId="77777777" w:rsidR="008A53DD" w:rsidRPr="007A55A1" w:rsidRDefault="00627E78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627,213</w:t>
            </w:r>
          </w:p>
        </w:tc>
      </w:tr>
    </w:tbl>
    <w:p w14:paraId="06579937" w14:textId="77777777" w:rsidR="001F777F" w:rsidRPr="007A55A1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99D79B7" w14:textId="752574A4" w:rsidR="00F17208" w:rsidRPr="007A55A1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7" w:name="_Hlk506205301"/>
      <w:r w:rsidRPr="007A55A1">
        <w:rPr>
          <w:rFonts w:ascii="Angsana New" w:hAnsi="Angsana New"/>
          <w:sz w:val="30"/>
          <w:szCs w:val="30"/>
          <w:cs/>
        </w:rPr>
        <w:lastRenderedPageBreak/>
        <w:t xml:space="preserve">บริษัทได้นำที่ดิน </w:t>
      </w:r>
      <w:r w:rsidRPr="007A55A1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7A55A1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7A55A1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Pr="00B628EF">
        <w:rPr>
          <w:rFonts w:ascii="Angsana New" w:hAnsi="Angsana New"/>
          <w:sz w:val="30"/>
          <w:szCs w:val="30"/>
          <w:cs/>
        </w:rPr>
        <w:t>รวมทั้ง</w:t>
      </w:r>
      <w:r w:rsidRPr="007A55A1">
        <w:rPr>
          <w:rFonts w:ascii="Angsana New" w:hAnsi="Angsana New"/>
          <w:sz w:val="30"/>
          <w:szCs w:val="30"/>
          <w:cs/>
        </w:rPr>
        <w:t>กิจการที่เกี่ยวข้องกันเป็นผู้ค้ำประกันเพื่อใช้เป็นหลักประกัน</w:t>
      </w:r>
      <w:r w:rsidRPr="007A55A1">
        <w:rPr>
          <w:rFonts w:ascii="Angsana New" w:hAnsi="Angsana New" w:hint="cs"/>
          <w:sz w:val="30"/>
          <w:szCs w:val="30"/>
          <w:cs/>
        </w:rPr>
        <w:t>วง</w:t>
      </w:r>
      <w:r w:rsidRPr="007A55A1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7A55A1">
        <w:rPr>
          <w:rFonts w:ascii="Angsana New" w:hAnsi="Angsana New" w:hint="cs"/>
          <w:sz w:val="30"/>
          <w:szCs w:val="30"/>
          <w:cs/>
        </w:rPr>
        <w:t>ของบริษัท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</w:p>
    <w:p w14:paraId="59535E29" w14:textId="77777777" w:rsidR="007E7593" w:rsidRPr="007A55A1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7"/>
    <w:p w14:paraId="6E502E52" w14:textId="77777777" w:rsidR="00E3011B" w:rsidRPr="007A55A1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7A55A1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7A55A1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7A55A1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7A55A1">
        <w:rPr>
          <w:rFonts w:ascii="Angsana New" w:hAnsi="Angsana New"/>
          <w:sz w:val="30"/>
          <w:szCs w:val="30"/>
        </w:rPr>
        <w:t xml:space="preserve"> </w:t>
      </w:r>
      <w:r w:rsidR="00EB334E" w:rsidRPr="007A55A1">
        <w:rPr>
          <w:rFonts w:ascii="Angsana New" w:hAnsi="Angsana New"/>
          <w:sz w:val="30"/>
          <w:szCs w:val="30"/>
        </w:rPr>
        <w:t xml:space="preserve">1.5 </w:t>
      </w:r>
      <w:r w:rsidR="00EB334E" w:rsidRPr="007A55A1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7A55A1">
        <w:rPr>
          <w:rFonts w:ascii="Angsana New" w:hAnsi="Angsana New"/>
          <w:sz w:val="30"/>
          <w:szCs w:val="30"/>
        </w:rPr>
        <w:t xml:space="preserve">, </w:t>
      </w:r>
      <w:r w:rsidR="00624E6A" w:rsidRPr="007A55A1">
        <w:rPr>
          <w:rFonts w:ascii="Angsana New" w:hAnsi="Angsana New"/>
          <w:sz w:val="30"/>
          <w:szCs w:val="30"/>
        </w:rPr>
        <w:t>2</w:t>
      </w:r>
      <w:r w:rsidRPr="007A55A1">
        <w:rPr>
          <w:rFonts w:ascii="Angsana New" w:hAnsi="Angsana New"/>
          <w:sz w:val="30"/>
          <w:szCs w:val="30"/>
        </w:rPr>
        <w:t xml:space="preserve"> </w:t>
      </w:r>
      <w:r w:rsidRPr="007A55A1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7A55A1">
        <w:rPr>
          <w:rFonts w:ascii="Angsana New" w:hAnsi="Angsana New"/>
          <w:sz w:val="30"/>
          <w:szCs w:val="30"/>
        </w:rPr>
        <w:t>2.25</w:t>
      </w:r>
      <w:r w:rsidRPr="007A55A1">
        <w:rPr>
          <w:rFonts w:ascii="Angsana New" w:hAnsi="Angsana New"/>
          <w:sz w:val="30"/>
          <w:szCs w:val="30"/>
        </w:rPr>
        <w:t xml:space="preserve"> </w:t>
      </w:r>
      <w:r w:rsidRPr="007A55A1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7A55A1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7A55A1">
        <w:rPr>
          <w:rFonts w:ascii="Angsana New" w:hAnsi="Angsana New"/>
          <w:sz w:val="30"/>
          <w:szCs w:val="30"/>
        </w:rPr>
        <w:t xml:space="preserve">DSCR) </w:t>
      </w:r>
      <w:r w:rsidRPr="007A55A1">
        <w:rPr>
          <w:rFonts w:ascii="Angsana New" w:hAnsi="Angsana New"/>
          <w:sz w:val="30"/>
          <w:szCs w:val="30"/>
          <w:cs/>
        </w:rPr>
        <w:t>ต้องไม่</w:t>
      </w:r>
      <w:r w:rsidRPr="007A55A1">
        <w:rPr>
          <w:rFonts w:ascii="Angsana New" w:hAnsi="Angsana New" w:hint="cs"/>
          <w:sz w:val="30"/>
          <w:szCs w:val="30"/>
          <w:cs/>
        </w:rPr>
        <w:t>น้อย</w:t>
      </w:r>
      <w:r w:rsidRPr="007A55A1">
        <w:rPr>
          <w:rFonts w:ascii="Angsana New" w:hAnsi="Angsana New"/>
          <w:sz w:val="30"/>
          <w:szCs w:val="30"/>
          <w:cs/>
        </w:rPr>
        <w:t xml:space="preserve">กว่า </w:t>
      </w:r>
      <w:r w:rsidRPr="007A55A1">
        <w:rPr>
          <w:rFonts w:ascii="Angsana New" w:hAnsi="Angsana New"/>
          <w:sz w:val="30"/>
          <w:szCs w:val="30"/>
        </w:rPr>
        <w:t>1.5</w:t>
      </w:r>
      <w:r w:rsidRPr="007A55A1">
        <w:rPr>
          <w:rFonts w:ascii="Angsana New" w:hAnsi="Angsana New"/>
          <w:sz w:val="30"/>
          <w:szCs w:val="30"/>
          <w:cs/>
        </w:rPr>
        <w:t xml:space="preserve"> เท่า </w:t>
      </w:r>
      <w:r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7A55A1">
        <w:rPr>
          <w:rFonts w:ascii="Angsana New" w:hAnsi="Angsana New"/>
          <w:sz w:val="30"/>
          <w:szCs w:val="30"/>
        </w:rPr>
        <w:t>1.3</w:t>
      </w:r>
      <w:r w:rsidRPr="007A55A1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150E016B" w14:textId="77777777" w:rsidR="00605B8E" w:rsidRPr="007A55A1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555922A3" w14:textId="77777777" w:rsidR="008C5EB0" w:rsidRPr="007A55A1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 xml:space="preserve">ณ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8C5EB0" w:rsidRPr="007A55A1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28" w:name="_Hlk118470382"/>
      <w:r w:rsidR="006112F6" w:rsidRPr="007A55A1">
        <w:rPr>
          <w:rFonts w:ascii="Angsana New" w:hAnsi="Angsana New"/>
          <w:sz w:val="30"/>
          <w:szCs w:val="30"/>
        </w:rPr>
        <w:t>0.9</w:t>
      </w:r>
      <w:r w:rsidR="00647FD7" w:rsidRPr="007A55A1">
        <w:rPr>
          <w:rFonts w:ascii="Angsana New" w:hAnsi="Angsana New"/>
          <w:sz w:val="30"/>
          <w:szCs w:val="30"/>
        </w:rPr>
        <w:t>1</w:t>
      </w:r>
      <w:r w:rsidR="006112F6" w:rsidRPr="007A55A1">
        <w:rPr>
          <w:rFonts w:ascii="Angsana New" w:hAnsi="Angsana New"/>
          <w:sz w:val="30"/>
          <w:szCs w:val="30"/>
        </w:rPr>
        <w:t xml:space="preserve"> </w:t>
      </w:r>
      <w:bookmarkEnd w:id="28"/>
      <w:r w:rsidR="00FB2F4A" w:rsidRPr="007A55A1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7A55A1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7A55A1">
        <w:rPr>
          <w:rFonts w:ascii="Angsana New" w:hAnsi="Angsana New"/>
          <w:sz w:val="30"/>
          <w:szCs w:val="30"/>
        </w:rPr>
        <w:t xml:space="preserve">DSCR) </w:t>
      </w:r>
      <w:bookmarkStart w:id="29" w:name="_Hlk55304941"/>
      <w:r w:rsidR="00026105" w:rsidRPr="007A55A1">
        <w:rPr>
          <w:rFonts w:ascii="Angsana New" w:hAnsi="Angsana New"/>
          <w:sz w:val="30"/>
          <w:szCs w:val="30"/>
        </w:rPr>
        <w:t>1.95</w:t>
      </w:r>
      <w:r w:rsidR="00FB2F4A" w:rsidRPr="007A55A1">
        <w:rPr>
          <w:rFonts w:ascii="Angsana New" w:hAnsi="Angsana New"/>
          <w:sz w:val="30"/>
          <w:szCs w:val="30"/>
        </w:rPr>
        <w:t xml:space="preserve"> </w:t>
      </w:r>
      <w:bookmarkEnd w:id="29"/>
      <w:r w:rsidR="00FB2F4A" w:rsidRPr="007A55A1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7A55A1">
        <w:rPr>
          <w:rFonts w:ascii="Angsana New" w:hAnsi="Angsana New"/>
          <w:sz w:val="30"/>
          <w:szCs w:val="30"/>
        </w:rPr>
        <w:t xml:space="preserve"> </w:t>
      </w:r>
    </w:p>
    <w:p w14:paraId="5792ACF7" w14:textId="77777777" w:rsidR="006C454C" w:rsidRPr="007A55A1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A55A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861F9C"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7A55A1">
        <w:rPr>
          <w:rFonts w:ascii="Angsana New" w:hAnsi="Angsana New"/>
          <w:sz w:val="30"/>
          <w:szCs w:val="30"/>
        </w:rPr>
        <w:t>31</w:t>
      </w:r>
      <w:r w:rsidR="00861F9C" w:rsidRPr="007A55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7A55A1">
        <w:rPr>
          <w:rFonts w:ascii="Angsana New" w:hAnsi="Angsana New"/>
          <w:sz w:val="30"/>
          <w:szCs w:val="30"/>
        </w:rPr>
        <w:t>256</w:t>
      </w:r>
      <w:r w:rsidR="00721297" w:rsidRPr="007A55A1">
        <w:rPr>
          <w:rFonts w:ascii="Angsana New" w:hAnsi="Angsana New"/>
          <w:sz w:val="30"/>
          <w:szCs w:val="30"/>
        </w:rPr>
        <w:t>5</w:t>
      </w:r>
      <w:r w:rsidR="00861F9C" w:rsidRPr="007A55A1">
        <w:rPr>
          <w:rFonts w:ascii="Angsana New" w:hAnsi="Angsana New"/>
          <w:sz w:val="30"/>
          <w:szCs w:val="30"/>
          <w:cs/>
        </w:rPr>
        <w:t xml:space="preserve"> </w:t>
      </w:r>
      <w:r w:rsidR="00E62F99" w:rsidRPr="007A55A1">
        <w:rPr>
          <w:rFonts w:ascii="Angsana New" w:hAnsi="Angsana New" w:hint="cs"/>
          <w:sz w:val="30"/>
          <w:szCs w:val="30"/>
          <w:cs/>
        </w:rPr>
        <w:t>กลุ่ม</w:t>
      </w:r>
      <w:r w:rsidRPr="007A55A1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7A55A1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7A55A1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p w14:paraId="31027332" w14:textId="77777777" w:rsidR="00E52793" w:rsidRPr="007A55A1" w:rsidRDefault="00E52793" w:rsidP="00E5279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31137A" w:rsidRPr="007A55A1" w14:paraId="22297B2C" w14:textId="77777777">
        <w:tc>
          <w:tcPr>
            <w:tcW w:w="6300" w:type="dxa"/>
          </w:tcPr>
          <w:p w14:paraId="460A1B7B" w14:textId="77777777" w:rsidR="006C454C" w:rsidRPr="007A55A1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CD211E" w14:textId="77777777" w:rsidR="006C454C" w:rsidRPr="007A55A1" w:rsidRDefault="000B6CA2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76ED5" w:rsidRPr="007A55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C454C" w:rsidRPr="007A55A1">
              <w:rPr>
                <w:rFonts w:ascii="Angsana New" w:hAnsi="Angsana New"/>
                <w:sz w:val="30"/>
                <w:szCs w:val="30"/>
              </w:rPr>
              <w:t>5</w:t>
            </w:r>
            <w:r w:rsidR="00981611" w:rsidRPr="007A55A1">
              <w:rPr>
                <w:rFonts w:ascii="Angsana New" w:hAnsi="Angsana New"/>
                <w:sz w:val="30"/>
                <w:szCs w:val="30"/>
              </w:rPr>
              <w:t>6</w:t>
            </w:r>
            <w:r w:rsidR="00627E78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7C30CD" w14:textId="77777777" w:rsidR="006C454C" w:rsidRPr="007A55A1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68E518" w14:textId="77777777" w:rsidR="006C454C" w:rsidRPr="007A55A1" w:rsidRDefault="00A7329B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="001319DF" w:rsidRPr="007A55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9DF" w:rsidRPr="007A55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br/>
            </w:r>
            <w:r w:rsidR="006C454C"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7A55A1">
              <w:rPr>
                <w:rFonts w:ascii="Angsana New" w:hAnsi="Angsana New"/>
                <w:sz w:val="30"/>
                <w:szCs w:val="30"/>
              </w:rPr>
              <w:t>6</w:t>
            </w:r>
            <w:r w:rsidR="00627E78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19F5481B" w14:textId="77777777">
        <w:tc>
          <w:tcPr>
            <w:tcW w:w="6300" w:type="dxa"/>
          </w:tcPr>
          <w:p w14:paraId="2C671C54" w14:textId="77777777" w:rsidR="006C454C" w:rsidRPr="007A55A1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AB69816" w14:textId="77777777" w:rsidR="006C454C" w:rsidRPr="007A55A1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7A55A1" w14:paraId="5CA0DE38" w14:textId="77777777" w:rsidTr="005175F2">
        <w:tc>
          <w:tcPr>
            <w:tcW w:w="6300" w:type="dxa"/>
          </w:tcPr>
          <w:p w14:paraId="71DBEB8D" w14:textId="77777777" w:rsidR="005601EF" w:rsidRPr="007A55A1" w:rsidRDefault="007A3AC4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7A55A1">
              <w:rPr>
                <w:rFonts w:ascii="Angsana New" w:hAnsi="Angsana New"/>
                <w:sz w:val="30"/>
                <w:szCs w:val="30"/>
              </w:rPr>
              <w:t>/</w:t>
            </w:r>
            <w:r w:rsidR="005601EF" w:rsidRPr="007A55A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14:paraId="1CE885D3" w14:textId="77777777" w:rsidR="005601EF" w:rsidRPr="007A55A1" w:rsidRDefault="00721297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882,681</w:t>
            </w:r>
          </w:p>
        </w:tc>
        <w:tc>
          <w:tcPr>
            <w:tcW w:w="270" w:type="dxa"/>
            <w:vAlign w:val="bottom"/>
          </w:tcPr>
          <w:p w14:paraId="1F629E09" w14:textId="77777777" w:rsidR="005601EF" w:rsidRPr="007A55A1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58375" w14:textId="77777777" w:rsidR="005601EF" w:rsidRPr="007A55A1" w:rsidRDefault="00721297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723,691</w:t>
            </w:r>
          </w:p>
        </w:tc>
      </w:tr>
    </w:tbl>
    <w:p w14:paraId="2279E575" w14:textId="77777777" w:rsidR="009E4B1F" w:rsidRPr="007A55A1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39648E8C" w14:textId="77777777" w:rsidR="00132676" w:rsidRPr="007A55A1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1BD70EA" w14:textId="77777777" w:rsidR="001064B9" w:rsidRPr="007A55A1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A55A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BA1BBF7" w14:textId="77777777" w:rsidR="001064B9" w:rsidRPr="007A55A1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EA7145"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7A55A1">
        <w:rPr>
          <w:rFonts w:ascii="Angsana New" w:hAnsi="Angsana New"/>
          <w:sz w:val="30"/>
          <w:szCs w:val="30"/>
        </w:rPr>
        <w:t>31</w:t>
      </w:r>
      <w:r w:rsidR="00EA7145" w:rsidRPr="007A55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7A55A1">
        <w:rPr>
          <w:rFonts w:ascii="Angsana New" w:hAnsi="Angsana New"/>
          <w:sz w:val="30"/>
          <w:szCs w:val="30"/>
        </w:rPr>
        <w:t>256</w:t>
      </w:r>
      <w:r w:rsidR="00721297" w:rsidRPr="007A55A1">
        <w:rPr>
          <w:rFonts w:ascii="Angsana New" w:hAnsi="Angsana New"/>
          <w:sz w:val="30"/>
          <w:szCs w:val="30"/>
        </w:rPr>
        <w:t>5</w:t>
      </w:r>
      <w:r w:rsidR="00EA7145" w:rsidRPr="007A55A1">
        <w:rPr>
          <w:rFonts w:ascii="Angsana New" w:hAnsi="Angsana New"/>
          <w:sz w:val="30"/>
          <w:szCs w:val="30"/>
          <w:cs/>
        </w:rPr>
        <w:t xml:space="preserve"> </w:t>
      </w:r>
      <w:r w:rsidR="001F1F88" w:rsidRPr="007A55A1">
        <w:rPr>
          <w:rFonts w:ascii="Angsana New" w:hAnsi="Angsana New"/>
          <w:sz w:val="30"/>
          <w:szCs w:val="30"/>
          <w:cs/>
        </w:rPr>
        <w:t>มีรายล</w:t>
      </w:r>
      <w:r w:rsidRPr="007A55A1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46B4CF57" w14:textId="77777777" w:rsidR="00B621D6" w:rsidRPr="007A55A1" w:rsidRDefault="00B621D6" w:rsidP="00B621D6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218" w:type="dxa"/>
        <w:tblInd w:w="534" w:type="dxa"/>
        <w:tblLook w:val="04A0" w:firstRow="1" w:lastRow="0" w:firstColumn="1" w:lastColumn="0" w:noHBand="0" w:noVBand="1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31137A" w:rsidRPr="007A55A1" w14:paraId="7667758D" w14:textId="77777777" w:rsidTr="009C0413">
        <w:tc>
          <w:tcPr>
            <w:tcW w:w="4394" w:type="dxa"/>
            <w:shd w:val="clear" w:color="auto" w:fill="auto"/>
          </w:tcPr>
          <w:p w14:paraId="218329EE" w14:textId="77777777" w:rsidR="009C0413" w:rsidRPr="007A55A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30" w:name="_Hlk31790462"/>
          </w:p>
        </w:tc>
        <w:tc>
          <w:tcPr>
            <w:tcW w:w="692" w:type="dxa"/>
            <w:shd w:val="clear" w:color="auto" w:fill="auto"/>
          </w:tcPr>
          <w:p w14:paraId="3FEC4376" w14:textId="77777777" w:rsidR="009C0413" w:rsidRPr="007A55A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14:paraId="65E4E1F4" w14:textId="77777777" w:rsidR="009C0413" w:rsidRPr="007A55A1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14:paraId="18BD308C" w14:textId="77777777" w:rsidR="009C0413" w:rsidRPr="007A55A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CFC3BB5" w14:textId="77777777" w:rsidR="009C0413" w:rsidRPr="007A55A1" w:rsidRDefault="000B6CA2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233F1" w:rsidRPr="007A55A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7A55A1">
              <w:rPr>
                <w:rFonts w:ascii="Angsana New" w:hAnsi="Angsana New"/>
                <w:sz w:val="30"/>
                <w:szCs w:val="30"/>
              </w:rPr>
              <w:t>56</w:t>
            </w:r>
            <w:r w:rsidR="00721297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</w:tcBorders>
          </w:tcPr>
          <w:p w14:paraId="638B6837" w14:textId="77777777" w:rsidR="009C0413" w:rsidRPr="007A55A1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14:paraId="762A0189" w14:textId="77777777" w:rsidR="009C0413" w:rsidRPr="007A55A1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7A55A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7A55A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7A55A1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7A55A1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14:paraId="4489D2C4" w14:textId="77777777" w:rsidR="009C0413" w:rsidRPr="007A55A1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21297" w:rsidRPr="007A55A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1137A" w:rsidRPr="007A55A1" w14:paraId="12E7FCEA" w14:textId="77777777" w:rsidTr="009C0413">
        <w:tc>
          <w:tcPr>
            <w:tcW w:w="4394" w:type="dxa"/>
            <w:shd w:val="clear" w:color="auto" w:fill="auto"/>
          </w:tcPr>
          <w:p w14:paraId="7A15A5F2" w14:textId="77777777" w:rsidR="009C0413" w:rsidRPr="007A55A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14:paraId="2B8C1B58" w14:textId="77777777" w:rsidR="009C0413" w:rsidRPr="007A55A1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3901BE22" w14:textId="77777777" w:rsidR="009C0413" w:rsidRPr="007A55A1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30"/>
      <w:tr w:rsidR="0031137A" w:rsidRPr="007A55A1" w14:paraId="423CC081" w14:textId="77777777" w:rsidTr="009C0413">
        <w:tc>
          <w:tcPr>
            <w:tcW w:w="4394" w:type="dxa"/>
            <w:shd w:val="clear" w:color="auto" w:fill="auto"/>
          </w:tcPr>
          <w:p w14:paraId="68DE5953" w14:textId="77777777" w:rsidR="00FC47EA" w:rsidRPr="007A55A1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14:paraId="3515A776" w14:textId="77777777" w:rsidR="00FC47EA" w:rsidRPr="007A55A1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1AC61956" w14:textId="77777777" w:rsidR="00FC47EA" w:rsidRPr="007A55A1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CC6A5F3" w14:textId="77777777" w:rsidR="00FC47EA" w:rsidRPr="007A55A1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D92D7A" w14:textId="77777777" w:rsidR="00FC47EA" w:rsidRPr="007A55A1" w:rsidRDefault="00537DC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53,028</w:t>
            </w:r>
          </w:p>
        </w:tc>
        <w:tc>
          <w:tcPr>
            <w:tcW w:w="236" w:type="dxa"/>
          </w:tcPr>
          <w:p w14:paraId="45B25EC3" w14:textId="77777777" w:rsidR="00FC47EA" w:rsidRPr="007A55A1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6EA3694" w14:textId="77777777" w:rsidR="00FC47EA" w:rsidRPr="007A55A1" w:rsidRDefault="00721297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31137A" w:rsidRPr="007A55A1" w14:paraId="6382F762" w14:textId="77777777" w:rsidTr="00BB632A">
        <w:tc>
          <w:tcPr>
            <w:tcW w:w="5086" w:type="dxa"/>
            <w:gridSpan w:val="2"/>
            <w:shd w:val="clear" w:color="auto" w:fill="auto"/>
          </w:tcPr>
          <w:p w14:paraId="2FB1EE8E" w14:textId="77777777" w:rsidR="009C1F56" w:rsidRPr="007A55A1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14:paraId="58198152" w14:textId="77777777" w:rsidR="009C1F56" w:rsidRPr="007A55A1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6583086B" w14:textId="77777777" w:rsidR="009C1F56" w:rsidRPr="007A55A1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E6E4B5" w14:textId="77777777" w:rsidR="009C1F56" w:rsidRPr="007A55A1" w:rsidRDefault="00537DC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(22,269)</w:t>
            </w:r>
          </w:p>
        </w:tc>
        <w:tc>
          <w:tcPr>
            <w:tcW w:w="236" w:type="dxa"/>
          </w:tcPr>
          <w:p w14:paraId="2AE0ECEA" w14:textId="77777777" w:rsidR="009C1F56" w:rsidRPr="007A55A1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11ED9BE9" w14:textId="77777777" w:rsidR="009C1F56" w:rsidRPr="007A55A1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21297" w:rsidRPr="007A55A1">
              <w:rPr>
                <w:rFonts w:ascii="Angsana New" w:hAnsi="Angsana New" w:cs="Angsana New"/>
                <w:sz w:val="30"/>
                <w:szCs w:val="30"/>
              </w:rPr>
              <w:t>24,360</w:t>
            </w:r>
            <w:r w:rsidRPr="007A55A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7A55A1" w14:paraId="1CBDBC91" w14:textId="77777777" w:rsidTr="00FC47EA">
        <w:tc>
          <w:tcPr>
            <w:tcW w:w="5086" w:type="dxa"/>
            <w:gridSpan w:val="2"/>
            <w:shd w:val="clear" w:color="auto" w:fill="auto"/>
          </w:tcPr>
          <w:p w14:paraId="32595E38" w14:textId="77777777" w:rsidR="00FC47EA" w:rsidRPr="007A55A1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1" w:name="_Hlk31790605"/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7A55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14:paraId="2980483C" w14:textId="77777777" w:rsidR="00FC47EA" w:rsidRPr="007A55A1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96000FC" w14:textId="77777777" w:rsidR="00FC47EA" w:rsidRPr="007A55A1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29F8F" w14:textId="77777777" w:rsidR="00FC47EA" w:rsidRPr="007A55A1" w:rsidRDefault="00537DC1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30,759</w:t>
            </w:r>
          </w:p>
        </w:tc>
        <w:tc>
          <w:tcPr>
            <w:tcW w:w="236" w:type="dxa"/>
          </w:tcPr>
          <w:p w14:paraId="6C800CE2" w14:textId="77777777" w:rsidR="00FC47EA" w:rsidRPr="007A55A1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77B3570" w14:textId="77777777" w:rsidR="00FC47EA" w:rsidRPr="007A55A1" w:rsidRDefault="00721297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35,554</w:t>
            </w:r>
          </w:p>
        </w:tc>
      </w:tr>
    </w:tbl>
    <w:bookmarkEnd w:id="31"/>
    <w:p w14:paraId="35F7C6F7" w14:textId="77777777" w:rsidR="00DD1CDB" w:rsidRPr="007A55A1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  <w:r w:rsidRPr="007A55A1">
        <w:rPr>
          <w:rFonts w:ascii="Angsana New" w:eastAsia="Calibri" w:hAnsi="Angsana New"/>
          <w:sz w:val="26"/>
          <w:szCs w:val="26"/>
        </w:rPr>
        <w:t xml:space="preserve">                                                   </w:t>
      </w:r>
    </w:p>
    <w:p w14:paraId="7D98C5B9" w14:textId="77777777" w:rsidR="00DD1CDB" w:rsidRPr="007A55A1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68E63BCC" w14:textId="77777777" w:rsidR="006E2DBF" w:rsidRPr="007A55A1" w:rsidRDefault="006E2DBF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6390E908" w14:textId="77777777" w:rsidR="006E2DBF" w:rsidRPr="007A55A1" w:rsidRDefault="006E2DBF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4948D5A3" w14:textId="77777777" w:rsidR="00B621D6" w:rsidRPr="007A55A1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="00BA77EC" w:rsidRPr="007A55A1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7A55A1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7A55A1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0A38A01D" w14:textId="77777777" w:rsidR="00132676" w:rsidRPr="007A55A1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7A55A1" w14:paraId="5E59F703" w14:textId="77777777" w:rsidTr="00A72988">
        <w:trPr>
          <w:trHeight w:val="675"/>
        </w:trPr>
        <w:tc>
          <w:tcPr>
            <w:tcW w:w="3260" w:type="dxa"/>
            <w:gridSpan w:val="2"/>
          </w:tcPr>
          <w:p w14:paraId="39634078" w14:textId="77777777" w:rsidR="00C11B13" w:rsidRPr="007A55A1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2FACFD75" w14:textId="77777777" w:rsidR="00C11B13" w:rsidRPr="007A55A1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A55A1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1A843E62" w14:textId="77777777" w:rsidR="00C11B13" w:rsidRPr="007A55A1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A55A1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7A55A1" w14:paraId="76F793DD" w14:textId="77777777" w:rsidTr="00A72988">
        <w:tc>
          <w:tcPr>
            <w:tcW w:w="3260" w:type="dxa"/>
            <w:gridSpan w:val="2"/>
          </w:tcPr>
          <w:p w14:paraId="3C661DE2" w14:textId="77777777" w:rsidR="00F56BF3" w:rsidRPr="007A55A1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2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3495413E" w14:textId="77777777" w:rsidR="00F56BF3" w:rsidRPr="007A55A1" w:rsidRDefault="000B6CA2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CF4AEB4" w14:textId="77777777" w:rsidR="00F56BF3" w:rsidRPr="007A55A1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1DF1EA9" w14:textId="77777777" w:rsidR="00F56BF3" w:rsidRPr="007A55A1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A55A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7A55A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F7B3D" w:rsidRPr="007A55A1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7A8091E" w14:textId="77777777" w:rsidR="00F56BF3" w:rsidRPr="007A55A1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6472A7ED" w14:textId="77777777" w:rsidR="00F56BF3" w:rsidRPr="007A55A1" w:rsidRDefault="000B6CA2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1DA11BBF" w14:textId="77777777" w:rsidR="00F56BF3" w:rsidRPr="007A55A1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8B23066" w14:textId="77777777" w:rsidR="00F56BF3" w:rsidRPr="007A55A1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A55A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7A55A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F7B3D" w:rsidRPr="007A55A1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31137A" w:rsidRPr="007A55A1" w14:paraId="0D67F495" w14:textId="77777777" w:rsidTr="00A72988">
        <w:tc>
          <w:tcPr>
            <w:tcW w:w="3260" w:type="dxa"/>
            <w:gridSpan w:val="2"/>
          </w:tcPr>
          <w:p w14:paraId="12F08B2F" w14:textId="77777777" w:rsidR="00C11B13" w:rsidRPr="007A55A1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31185454" w14:textId="77777777" w:rsidR="00C11B13" w:rsidRPr="007A55A1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A55A1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7A55A1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7B3D" w:rsidRPr="007A55A1" w14:paraId="2E195572" w14:textId="77777777" w:rsidTr="00A72988">
        <w:tc>
          <w:tcPr>
            <w:tcW w:w="3260" w:type="dxa"/>
            <w:gridSpan w:val="2"/>
            <w:hideMark/>
          </w:tcPr>
          <w:p w14:paraId="681EB857" w14:textId="77777777" w:rsidR="008F7B3D" w:rsidRPr="007A55A1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A55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7D92D4FE" w14:textId="77777777" w:rsidR="008F7B3D" w:rsidRPr="007A55A1" w:rsidRDefault="00355D87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23,489</w:t>
            </w:r>
          </w:p>
        </w:tc>
        <w:tc>
          <w:tcPr>
            <w:tcW w:w="246" w:type="dxa"/>
          </w:tcPr>
          <w:p w14:paraId="050209FD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A45F02C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25,783</w:t>
            </w:r>
          </w:p>
        </w:tc>
        <w:tc>
          <w:tcPr>
            <w:tcW w:w="708" w:type="dxa"/>
            <w:vAlign w:val="bottom"/>
          </w:tcPr>
          <w:p w14:paraId="281BA9D8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84F7F7C" w14:textId="77777777" w:rsidR="008F7B3D" w:rsidRPr="007A55A1" w:rsidRDefault="00355D87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22,269</w:t>
            </w:r>
          </w:p>
        </w:tc>
        <w:tc>
          <w:tcPr>
            <w:tcW w:w="235" w:type="dxa"/>
          </w:tcPr>
          <w:p w14:paraId="2CDAA4D8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AF2C26A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24,360</w:t>
            </w:r>
          </w:p>
        </w:tc>
      </w:tr>
      <w:tr w:rsidR="008F7B3D" w:rsidRPr="007A55A1" w14:paraId="2528E986" w14:textId="77777777" w:rsidTr="00A72988">
        <w:tc>
          <w:tcPr>
            <w:tcW w:w="3260" w:type="dxa"/>
            <w:gridSpan w:val="2"/>
            <w:hideMark/>
          </w:tcPr>
          <w:p w14:paraId="1CEFB056" w14:textId="77777777" w:rsidR="008F7B3D" w:rsidRPr="007A55A1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7A55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7A55A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324C9661" w14:textId="77777777" w:rsidR="008F7B3D" w:rsidRPr="007A55A1" w:rsidRDefault="00355D87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31,747</w:t>
            </w:r>
          </w:p>
        </w:tc>
        <w:tc>
          <w:tcPr>
            <w:tcW w:w="246" w:type="dxa"/>
          </w:tcPr>
          <w:p w14:paraId="3F31D77D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6249E7D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36,778</w:t>
            </w:r>
          </w:p>
        </w:tc>
        <w:tc>
          <w:tcPr>
            <w:tcW w:w="708" w:type="dxa"/>
            <w:vAlign w:val="bottom"/>
          </w:tcPr>
          <w:p w14:paraId="75E11792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5752271C" w14:textId="77777777" w:rsidR="008F7B3D" w:rsidRPr="007A55A1" w:rsidRDefault="00355D87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30,759</w:t>
            </w:r>
          </w:p>
        </w:tc>
        <w:tc>
          <w:tcPr>
            <w:tcW w:w="235" w:type="dxa"/>
            <w:vMerge w:val="restart"/>
          </w:tcPr>
          <w:p w14:paraId="05B34CBE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A93DA42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35,554</w:t>
            </w:r>
          </w:p>
        </w:tc>
      </w:tr>
      <w:tr w:rsidR="008F7B3D" w:rsidRPr="007A55A1" w14:paraId="2CB618F4" w14:textId="77777777" w:rsidTr="009B19F1">
        <w:tc>
          <w:tcPr>
            <w:tcW w:w="1020" w:type="dxa"/>
          </w:tcPr>
          <w:p w14:paraId="2D938176" w14:textId="77777777" w:rsidR="008F7B3D" w:rsidRPr="007A55A1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0EDA6629" w14:textId="77777777" w:rsidR="008F7B3D" w:rsidRPr="007A55A1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DE1A6" w14:textId="77777777" w:rsidR="008F7B3D" w:rsidRPr="007A55A1" w:rsidRDefault="00355D87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55,236</w:t>
            </w:r>
          </w:p>
        </w:tc>
        <w:tc>
          <w:tcPr>
            <w:tcW w:w="246" w:type="dxa"/>
          </w:tcPr>
          <w:p w14:paraId="3D168455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3DF816E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62,561</w:t>
            </w:r>
          </w:p>
        </w:tc>
        <w:tc>
          <w:tcPr>
            <w:tcW w:w="708" w:type="dxa"/>
            <w:vAlign w:val="bottom"/>
          </w:tcPr>
          <w:p w14:paraId="5075168D" w14:textId="77777777" w:rsidR="008F7B3D" w:rsidRPr="007A55A1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6EF04E7" w14:textId="77777777" w:rsidR="008F7B3D" w:rsidRPr="007A55A1" w:rsidRDefault="00355D87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53,028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0A9BD80E" w14:textId="77777777" w:rsidR="008F7B3D" w:rsidRPr="007A55A1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7BC452A" w14:textId="77777777" w:rsidR="008F7B3D" w:rsidRPr="007A55A1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59,914</w:t>
            </w:r>
          </w:p>
        </w:tc>
      </w:tr>
      <w:tr w:rsidR="0031137A" w:rsidRPr="007A55A1" w14:paraId="6AF214A0" w14:textId="77777777" w:rsidTr="00A72988">
        <w:tc>
          <w:tcPr>
            <w:tcW w:w="3260" w:type="dxa"/>
            <w:gridSpan w:val="2"/>
            <w:hideMark/>
          </w:tcPr>
          <w:p w14:paraId="60E8010F" w14:textId="77777777" w:rsidR="00EA7145" w:rsidRPr="007A55A1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3F7D9409" w14:textId="77777777" w:rsidR="00EA7145" w:rsidRPr="007A55A1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FA4F336" w14:textId="77777777" w:rsidR="00EA7145" w:rsidRPr="007A55A1" w:rsidRDefault="00355D87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(2,208)</w:t>
            </w:r>
          </w:p>
        </w:tc>
        <w:tc>
          <w:tcPr>
            <w:tcW w:w="246" w:type="dxa"/>
          </w:tcPr>
          <w:p w14:paraId="06134593" w14:textId="77777777" w:rsidR="00EA7145" w:rsidRPr="007A55A1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C60BB8C" w14:textId="77777777" w:rsidR="00EA7145" w:rsidRPr="007A55A1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07A49B" w14:textId="77777777" w:rsidR="00EA7145" w:rsidRPr="007A55A1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7B3D" w:rsidRPr="007A55A1">
              <w:rPr>
                <w:rFonts w:ascii="Angsana New" w:hAnsi="Angsana New" w:cs="Angsana New"/>
                <w:sz w:val="30"/>
                <w:szCs w:val="30"/>
              </w:rPr>
              <w:t>2,647</w:t>
            </w:r>
            <w:r w:rsidRPr="007A55A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3E42915F" w14:textId="77777777" w:rsidR="00EA7145" w:rsidRPr="007A55A1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ACFB2CB" w14:textId="77777777" w:rsidR="00EA7145" w:rsidRPr="007A55A1" w:rsidRDefault="00355D87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2D0AE1F3" w14:textId="77777777" w:rsidR="00EA7145" w:rsidRPr="007A55A1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58AF6B4" w14:textId="77777777" w:rsidR="00EA7145" w:rsidRPr="007A55A1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F271F8D" w14:textId="77777777" w:rsidR="00EA7145" w:rsidRPr="007A55A1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7A55A1" w14:paraId="5DD3F3E0" w14:textId="77777777" w:rsidTr="00A72988">
        <w:tc>
          <w:tcPr>
            <w:tcW w:w="3260" w:type="dxa"/>
            <w:gridSpan w:val="2"/>
            <w:hideMark/>
          </w:tcPr>
          <w:p w14:paraId="640E2500" w14:textId="77777777" w:rsidR="00EA7145" w:rsidRPr="007A55A1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A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E59FA" w14:textId="77777777" w:rsidR="00EA7145" w:rsidRPr="007A55A1" w:rsidRDefault="00355D87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53,028</w:t>
            </w:r>
          </w:p>
        </w:tc>
        <w:tc>
          <w:tcPr>
            <w:tcW w:w="246" w:type="dxa"/>
          </w:tcPr>
          <w:p w14:paraId="74BE91A7" w14:textId="77777777" w:rsidR="00EA7145" w:rsidRPr="007A55A1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4DE69899" w14:textId="77777777" w:rsidR="00EA7145" w:rsidRPr="007A55A1" w:rsidRDefault="008F7B3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59,914</w:t>
            </w:r>
          </w:p>
        </w:tc>
        <w:tc>
          <w:tcPr>
            <w:tcW w:w="708" w:type="dxa"/>
            <w:vAlign w:val="bottom"/>
          </w:tcPr>
          <w:p w14:paraId="2278F2D6" w14:textId="77777777" w:rsidR="00EA7145" w:rsidRPr="007A55A1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08B9A3" w14:textId="77777777" w:rsidR="00EA7145" w:rsidRPr="007A55A1" w:rsidRDefault="00355D87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53,028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0AC6570B" w14:textId="77777777" w:rsidR="00EA7145" w:rsidRPr="007A55A1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605F6A4" w14:textId="77777777" w:rsidR="00EA7145" w:rsidRPr="007A55A1" w:rsidRDefault="008F7B3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59,914</w:t>
            </w:r>
          </w:p>
        </w:tc>
      </w:tr>
      <w:bookmarkEnd w:id="32"/>
    </w:tbl>
    <w:p w14:paraId="273FD3C9" w14:textId="77777777" w:rsidR="008C086A" w:rsidRPr="007A55A1" w:rsidRDefault="008C086A" w:rsidP="001064B9">
      <w:pPr>
        <w:ind w:left="540"/>
        <w:jc w:val="thaiDistribute"/>
        <w:rPr>
          <w:rFonts w:ascii="Angsana New" w:hAnsi="Angsana New"/>
        </w:rPr>
      </w:pPr>
    </w:p>
    <w:p w14:paraId="56AC7FB7" w14:textId="77777777" w:rsidR="009E1648" w:rsidRPr="007A55A1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7A55A1">
        <w:rPr>
          <w:rFonts w:ascii="Angsana New" w:hAnsi="Angsana New"/>
          <w:sz w:val="30"/>
          <w:szCs w:val="30"/>
        </w:rPr>
        <w:t>4</w:t>
      </w:r>
      <w:r w:rsidR="009E1648" w:rsidRPr="007A55A1">
        <w:rPr>
          <w:rFonts w:ascii="Angsana New" w:hAnsi="Angsana New"/>
          <w:sz w:val="30"/>
          <w:szCs w:val="30"/>
          <w:cs/>
        </w:rPr>
        <w:t>-</w:t>
      </w:r>
      <w:r w:rsidRPr="007A55A1">
        <w:rPr>
          <w:rFonts w:ascii="Angsana New" w:hAnsi="Angsana New"/>
          <w:sz w:val="30"/>
          <w:szCs w:val="30"/>
        </w:rPr>
        <w:t xml:space="preserve">5 </w:t>
      </w:r>
      <w:r w:rsidRPr="007A55A1">
        <w:rPr>
          <w:rFonts w:ascii="Angsana New" w:hAnsi="Angsana New"/>
          <w:sz w:val="30"/>
          <w:szCs w:val="30"/>
          <w:cs/>
        </w:rPr>
        <w:t>ปี แล</w:t>
      </w:r>
      <w:r w:rsidR="00BE05AE" w:rsidRPr="007A55A1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7A55A1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7A55A1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7A55A1">
        <w:rPr>
          <w:rFonts w:ascii="Angsana New" w:hAnsi="Angsana New"/>
          <w:sz w:val="30"/>
          <w:szCs w:val="30"/>
          <w:cs/>
        </w:rPr>
        <w:t xml:space="preserve"> </w:t>
      </w:r>
      <w:r w:rsidR="00641905" w:rsidRPr="007A55A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2AC6413" w14:textId="77777777" w:rsidR="009E1648" w:rsidRPr="007A55A1" w:rsidRDefault="009E1648" w:rsidP="00641905">
      <w:pPr>
        <w:ind w:left="454"/>
        <w:rPr>
          <w:rFonts w:ascii="Angsana New" w:hAnsi="Angsana New"/>
        </w:rPr>
      </w:pPr>
    </w:p>
    <w:p w14:paraId="1A880984" w14:textId="77777777" w:rsidR="009E1648" w:rsidRPr="007A55A1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</w:rPr>
        <w:tab/>
      </w:r>
      <w:r w:rsidR="009E1648" w:rsidRPr="007A55A1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7A55A1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7A55A1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61F9C" w:rsidRPr="007A55A1">
        <w:rPr>
          <w:rFonts w:ascii="Angsana New" w:hAnsi="Angsana New"/>
          <w:sz w:val="30"/>
          <w:szCs w:val="30"/>
        </w:rPr>
        <w:t xml:space="preserve"> </w:t>
      </w:r>
      <w:r w:rsidR="00861F9C"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7A55A1">
        <w:rPr>
          <w:rFonts w:ascii="Angsana New" w:hAnsi="Angsana New"/>
          <w:sz w:val="30"/>
          <w:szCs w:val="30"/>
        </w:rPr>
        <w:t>31</w:t>
      </w:r>
      <w:r w:rsidR="00861F9C" w:rsidRPr="007A55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7A55A1">
        <w:rPr>
          <w:rFonts w:ascii="Angsana New" w:hAnsi="Angsana New"/>
          <w:sz w:val="30"/>
          <w:szCs w:val="30"/>
        </w:rPr>
        <w:t>256</w:t>
      </w:r>
      <w:r w:rsidR="008F7B3D" w:rsidRPr="007A55A1">
        <w:rPr>
          <w:rFonts w:ascii="Angsana New" w:hAnsi="Angsana New"/>
          <w:sz w:val="30"/>
          <w:szCs w:val="30"/>
        </w:rPr>
        <w:t>5</w:t>
      </w:r>
      <w:r w:rsidR="00861F9C" w:rsidRPr="007A55A1">
        <w:rPr>
          <w:rFonts w:ascii="Angsana New" w:hAnsi="Angsana New"/>
          <w:sz w:val="30"/>
          <w:szCs w:val="30"/>
          <w:cs/>
        </w:rPr>
        <w:t xml:space="preserve"> </w:t>
      </w:r>
      <w:r w:rsidR="009E1648" w:rsidRPr="007A55A1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6FE1D3E8" w14:textId="77777777" w:rsidR="004F04CB" w:rsidRPr="007A55A1" w:rsidRDefault="004F04CB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458B6C02" w14:textId="77777777" w:rsidR="009C0413" w:rsidRPr="007A55A1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1</w:t>
      </w:r>
      <w:r w:rsidR="00F47868" w:rsidRPr="007A55A1">
        <w:rPr>
          <w:rFonts w:ascii="Angsana New" w:hAnsi="Angsana New"/>
          <w:b/>
          <w:bCs/>
          <w:sz w:val="30"/>
          <w:szCs w:val="30"/>
        </w:rPr>
        <w:t>5</w:t>
      </w:r>
      <w:r w:rsidR="00AA1708" w:rsidRPr="007A55A1">
        <w:rPr>
          <w:rFonts w:ascii="Angsana New" w:hAnsi="Angsana New"/>
          <w:b/>
          <w:bCs/>
          <w:sz w:val="30"/>
          <w:szCs w:val="30"/>
        </w:rPr>
        <w:tab/>
      </w:r>
      <w:r w:rsidR="0041312D" w:rsidRPr="007A55A1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7A55A1">
        <w:rPr>
          <w:rFonts w:ascii="Angsana New" w:hAnsi="Angsana New"/>
          <w:sz w:val="30"/>
          <w:szCs w:val="30"/>
          <w:cs/>
        </w:rPr>
        <w:t xml:space="preserve">   </w:t>
      </w:r>
    </w:p>
    <w:p w14:paraId="10BB64F7" w14:textId="77777777" w:rsidR="009B50F5" w:rsidRPr="007A55A1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31137A" w:rsidRPr="007A55A1" w14:paraId="2526566E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001D2237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3" w:name="_Hlk31801275"/>
          </w:p>
        </w:tc>
        <w:tc>
          <w:tcPr>
            <w:tcW w:w="990" w:type="dxa"/>
            <w:gridSpan w:val="2"/>
          </w:tcPr>
          <w:p w14:paraId="78B63A38" w14:textId="77777777" w:rsidR="00CF3968" w:rsidRPr="007A55A1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01E476ED" w14:textId="77777777" w:rsidR="00CF3968" w:rsidRPr="007A55A1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B31846" w14:textId="77777777" w:rsidR="00CF3968" w:rsidRPr="007A55A1" w:rsidRDefault="000B6CA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F3968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8F7B3D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B6F56B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1FF5B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583F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14:paraId="6CDE3F11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0785BE7F" w14:textId="77777777" w:rsidTr="00CF3968">
        <w:tc>
          <w:tcPr>
            <w:tcW w:w="4394" w:type="dxa"/>
            <w:gridSpan w:val="2"/>
            <w:shd w:val="clear" w:color="auto" w:fill="auto"/>
          </w:tcPr>
          <w:p w14:paraId="4ACE7920" w14:textId="77777777" w:rsidR="00CF3968" w:rsidRPr="007A55A1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6E099F2F" w14:textId="77777777" w:rsidR="00CF3968" w:rsidRPr="007A55A1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022CB0C2" w14:textId="77777777" w:rsidR="00CF3968" w:rsidRPr="007A55A1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F7B3D" w:rsidRPr="007A55A1" w14:paraId="570D2FB1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30E9D493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158CCBFC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57A3CCD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7B7A26" w14:textId="77777777" w:rsidR="008F7B3D" w:rsidRPr="007A55A1" w:rsidRDefault="00355D87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7,409</w:t>
            </w:r>
          </w:p>
        </w:tc>
        <w:tc>
          <w:tcPr>
            <w:tcW w:w="270" w:type="dxa"/>
          </w:tcPr>
          <w:p w14:paraId="1509D4BB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2C401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14:paraId="77962B6F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B3D" w:rsidRPr="007A55A1" w14:paraId="05799685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2FEB8892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79E318C2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9D4DF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A8355E" w14:textId="77777777" w:rsidR="008F7B3D" w:rsidRPr="007A55A1" w:rsidRDefault="00355D87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307,600</w:t>
            </w:r>
          </w:p>
        </w:tc>
        <w:tc>
          <w:tcPr>
            <w:tcW w:w="270" w:type="dxa"/>
          </w:tcPr>
          <w:p w14:paraId="3914467E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1269D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14:paraId="2D9342E2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B3D" w:rsidRPr="007A55A1" w14:paraId="44B25ADB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24902B8F" w14:textId="77777777" w:rsidR="008F7B3D" w:rsidRPr="007A55A1" w:rsidRDefault="008F7B3D" w:rsidP="008F7B3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49E3CC1D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A5318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F2A266" w14:textId="77777777" w:rsidR="008F7B3D" w:rsidRPr="007A55A1" w:rsidRDefault="00355D87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315,009</w:t>
            </w:r>
          </w:p>
        </w:tc>
        <w:tc>
          <w:tcPr>
            <w:tcW w:w="270" w:type="dxa"/>
            <w:vAlign w:val="bottom"/>
          </w:tcPr>
          <w:p w14:paraId="6E4D055C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D38041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1BEBEB66" w14:textId="77777777" w:rsidR="008F7B3D" w:rsidRPr="007A55A1" w:rsidRDefault="008F7B3D" w:rsidP="008F7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3"/>
    </w:tbl>
    <w:p w14:paraId="0954633F" w14:textId="77777777" w:rsidR="009C0413" w:rsidRPr="007A55A1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7019A5" w14:textId="77777777" w:rsidR="004F04CB" w:rsidRPr="007A55A1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94736F" w14:textId="77777777" w:rsidR="00F62DAD" w:rsidRPr="007A55A1" w:rsidRDefault="00F62DA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1D2E69" w14:textId="77777777" w:rsidR="004F04CB" w:rsidRPr="007A55A1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4F04CB" w:rsidRPr="007A55A1" w14:paraId="3CCB6C3F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248A37C1" w14:textId="77777777" w:rsidR="004F04CB" w:rsidRPr="007A55A1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589B722" w14:textId="77777777" w:rsidR="004F04CB" w:rsidRPr="007A55A1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7A55A1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6F439340" w14:textId="77777777" w:rsidR="004F04CB" w:rsidRPr="007A55A1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7500C7" w14:textId="77777777" w:rsidR="004F04CB" w:rsidRPr="007A55A1" w:rsidRDefault="000B6CA2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F04CB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8F7B3D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AB95F4" w14:textId="77777777" w:rsidR="004F04CB" w:rsidRPr="007A55A1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48C4F" w14:textId="77777777" w:rsidR="004F04CB" w:rsidRPr="007A55A1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F7B3D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6" w:type="dxa"/>
          </w:tcPr>
          <w:p w14:paraId="71A75DEE" w14:textId="77777777" w:rsidR="004F04CB" w:rsidRPr="007A55A1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CB" w:rsidRPr="007A55A1" w14:paraId="4803D8F5" w14:textId="77777777" w:rsidTr="00402DC2">
        <w:tc>
          <w:tcPr>
            <w:tcW w:w="4394" w:type="dxa"/>
            <w:gridSpan w:val="2"/>
            <w:shd w:val="clear" w:color="auto" w:fill="auto"/>
          </w:tcPr>
          <w:p w14:paraId="63047F3B" w14:textId="77777777" w:rsidR="004F04CB" w:rsidRPr="007A55A1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E91EC2D" w14:textId="77777777" w:rsidR="004F04CB" w:rsidRPr="007A55A1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7F1E49D8" w14:textId="77777777" w:rsidR="004F04CB" w:rsidRPr="007A55A1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694E" w:rsidRPr="007A55A1" w14:paraId="5F7DB694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56A701A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5FF7248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74240F7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C3145B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7,409</w:t>
            </w:r>
          </w:p>
        </w:tc>
        <w:tc>
          <w:tcPr>
            <w:tcW w:w="270" w:type="dxa"/>
          </w:tcPr>
          <w:p w14:paraId="5DF0AB9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F4ADF4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396" w:type="dxa"/>
          </w:tcPr>
          <w:p w14:paraId="69C25682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94E" w:rsidRPr="007A55A1" w14:paraId="0B03F99A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74D2478B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420FA265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5E31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76DB59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299,564</w:t>
            </w:r>
          </w:p>
        </w:tc>
        <w:tc>
          <w:tcPr>
            <w:tcW w:w="270" w:type="dxa"/>
          </w:tcPr>
          <w:p w14:paraId="3EC9E370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70E10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280,796</w:t>
            </w:r>
          </w:p>
        </w:tc>
        <w:tc>
          <w:tcPr>
            <w:tcW w:w="396" w:type="dxa"/>
            <w:vMerge w:val="restart"/>
          </w:tcPr>
          <w:p w14:paraId="0F535581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94E" w:rsidRPr="007A55A1" w14:paraId="77657602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328B4437" w14:textId="77777777" w:rsidR="00F4694E" w:rsidRPr="007A55A1" w:rsidRDefault="00F4694E" w:rsidP="00F4694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23C4BF75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1BE4D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1E5ECC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306,973</w:t>
            </w:r>
          </w:p>
        </w:tc>
        <w:tc>
          <w:tcPr>
            <w:tcW w:w="270" w:type="dxa"/>
            <w:vAlign w:val="bottom"/>
          </w:tcPr>
          <w:p w14:paraId="7E27953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956342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281,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310DBF02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A6D131B" w14:textId="77777777" w:rsidR="004F04CB" w:rsidRPr="007A55A1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1582A756" w14:textId="77777777" w:rsidR="00563561" w:rsidRPr="007A55A1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A55A1">
        <w:rPr>
          <w:rFonts w:ascii="Angsana New" w:hAnsi="Angsana New"/>
          <w:b/>
          <w:sz w:val="30"/>
          <w:szCs w:val="30"/>
          <w:cs/>
        </w:rPr>
        <w:tab/>
      </w:r>
      <w:r w:rsidR="001034C2" w:rsidRPr="007A55A1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7A55A1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7A55A1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61F9C" w:rsidRPr="007A55A1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70190D"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7A55A1">
        <w:rPr>
          <w:rFonts w:ascii="Angsana New" w:hAnsi="Angsana New"/>
          <w:sz w:val="30"/>
          <w:szCs w:val="30"/>
        </w:rPr>
        <w:t>31</w:t>
      </w:r>
      <w:r w:rsidR="0070190D" w:rsidRPr="007A55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7A55A1">
        <w:rPr>
          <w:rFonts w:ascii="Angsana New" w:hAnsi="Angsana New"/>
          <w:sz w:val="30"/>
          <w:szCs w:val="30"/>
        </w:rPr>
        <w:t>256</w:t>
      </w:r>
      <w:r w:rsidR="00355D87" w:rsidRPr="007A55A1">
        <w:rPr>
          <w:rFonts w:ascii="Angsana New" w:hAnsi="Angsana New"/>
          <w:sz w:val="30"/>
          <w:szCs w:val="30"/>
        </w:rPr>
        <w:t>5</w:t>
      </w:r>
      <w:r w:rsidR="0070190D" w:rsidRPr="007A55A1">
        <w:rPr>
          <w:rFonts w:ascii="Angsana New" w:hAnsi="Angsana New"/>
          <w:sz w:val="30"/>
          <w:szCs w:val="30"/>
          <w:cs/>
        </w:rPr>
        <w:t xml:space="preserve"> </w:t>
      </w:r>
      <w:r w:rsidR="001034C2" w:rsidRPr="007A55A1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505A4E61" w14:textId="77777777" w:rsidR="009E2B41" w:rsidRPr="007A55A1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7DCBA9" w14:textId="77777777" w:rsidR="000102FF" w:rsidRPr="007A55A1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1</w:t>
      </w:r>
      <w:r w:rsidR="00F47868" w:rsidRPr="007A55A1">
        <w:rPr>
          <w:rFonts w:ascii="Angsana New" w:hAnsi="Angsana New"/>
          <w:b/>
          <w:bCs/>
          <w:sz w:val="30"/>
          <w:szCs w:val="30"/>
        </w:rPr>
        <w:t>6</w:t>
      </w:r>
      <w:r w:rsidR="000102FF" w:rsidRPr="007A55A1">
        <w:rPr>
          <w:rFonts w:ascii="Angsana New" w:hAnsi="Angsana New"/>
          <w:b/>
          <w:bCs/>
          <w:sz w:val="30"/>
          <w:szCs w:val="30"/>
        </w:rPr>
        <w:tab/>
      </w:r>
      <w:r w:rsidR="000102FF" w:rsidRPr="007A55A1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7A55A1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7A55A1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7A55A1" w14:paraId="5B2DE458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BFAE5DC" w14:textId="77777777" w:rsidR="009B50F5" w:rsidRPr="007A55A1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3513676" w14:textId="77777777" w:rsidR="009B50F5" w:rsidRPr="007A55A1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DA32B5A" w14:textId="77777777" w:rsidR="009B50F5" w:rsidRPr="007A55A1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7C2F769" w14:textId="77777777" w:rsidR="009B50F5" w:rsidRPr="007A55A1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4D9A3735" w14:textId="77777777" w:rsidR="009B50F5" w:rsidRPr="007A55A1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3044D1B5" w14:textId="77777777" w:rsidR="009B50F5" w:rsidRPr="007A55A1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7A55A1" w14:paraId="733836A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A9DEAC6" w14:textId="77777777" w:rsidR="00CF3968" w:rsidRPr="007A55A1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4" w:name="_Hlk31804057"/>
          </w:p>
        </w:tc>
        <w:tc>
          <w:tcPr>
            <w:tcW w:w="954" w:type="dxa"/>
            <w:shd w:val="clear" w:color="auto" w:fill="auto"/>
          </w:tcPr>
          <w:p w14:paraId="6744697F" w14:textId="77777777" w:rsidR="00CF3968" w:rsidRPr="007A55A1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90167C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0BB7BB9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53863887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F338874" w14:textId="77777777" w:rsidR="00CF3968" w:rsidRPr="007A55A1" w:rsidRDefault="000B6CA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70190D"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F4694E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706BC2E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86E1C15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694E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7F90D789" w14:textId="77777777" w:rsidTr="00A72988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4E94B8FF" w14:textId="77777777" w:rsidR="00F0026B" w:rsidRPr="007A55A1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A89E7E1" w14:textId="77777777" w:rsidR="00F0026B" w:rsidRPr="007A55A1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57916307" w14:textId="77777777" w:rsidR="00F0026B" w:rsidRPr="007A55A1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7A55A1" w14:paraId="30855382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2A9945C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6EAD7558" w14:textId="77777777" w:rsidR="00CF3968" w:rsidRPr="007A55A1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7BAEC7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ECBADF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12C9C7CB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274DC" w14:textId="77777777" w:rsidR="00CF3968" w:rsidRPr="007A55A1" w:rsidRDefault="00355D87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34A0C05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BC51B" w14:textId="77777777" w:rsidR="00CF3968" w:rsidRPr="007A55A1" w:rsidRDefault="00F4694E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31137A" w:rsidRPr="007A55A1" w14:paraId="364EF57F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5E16CA2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3411447D" w14:textId="77777777" w:rsidR="00CF3968" w:rsidRPr="007A55A1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7D4DBF" w14:textId="77777777" w:rsidR="00CF3968" w:rsidRPr="007A55A1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31C662B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73882190" w14:textId="77777777" w:rsidR="00CF3968" w:rsidRPr="007A55A1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87C7605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C86D2A" w14:textId="77777777" w:rsidR="00CF3968" w:rsidRPr="007A55A1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910CBCF" w14:textId="77777777" w:rsidR="00CF3968" w:rsidRPr="007A55A1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4679F17" w14:textId="77777777" w:rsidR="00CF3968" w:rsidRPr="007A55A1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7A55A1" w14:paraId="6C60BB4F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E2CCF33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681584A2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8E2208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BC44F5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38AE1963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0A10AF27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1C29E2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17,200</w:t>
            </w:r>
          </w:p>
        </w:tc>
        <w:tc>
          <w:tcPr>
            <w:tcW w:w="263" w:type="dxa"/>
            <w:shd w:val="clear" w:color="auto" w:fill="auto"/>
          </w:tcPr>
          <w:p w14:paraId="7C7F9E3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6E5790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13,536</w:t>
            </w:r>
          </w:p>
        </w:tc>
      </w:tr>
      <w:tr w:rsidR="00F4694E" w:rsidRPr="007A55A1" w14:paraId="37AC4900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5FEC7A0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2A3D1DC4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ABBD7A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890998F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4E5FCB2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C028172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2CD52C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33,894</w:t>
            </w:r>
          </w:p>
        </w:tc>
        <w:tc>
          <w:tcPr>
            <w:tcW w:w="263" w:type="dxa"/>
            <w:shd w:val="clear" w:color="auto" w:fill="auto"/>
          </w:tcPr>
          <w:p w14:paraId="2DFABBE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70721E7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</w:tr>
      <w:tr w:rsidR="00F4694E" w:rsidRPr="007A55A1" w14:paraId="3D79168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77953AC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348BE30C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921CF8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6E5F97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0255E353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3FE94DC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999E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51,094</w:t>
            </w:r>
          </w:p>
        </w:tc>
        <w:tc>
          <w:tcPr>
            <w:tcW w:w="263" w:type="dxa"/>
            <w:shd w:val="clear" w:color="auto" w:fill="auto"/>
          </w:tcPr>
          <w:p w14:paraId="7A8F1DD8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EF1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37,165</w:t>
            </w:r>
          </w:p>
        </w:tc>
      </w:tr>
      <w:tr w:rsidR="00F4694E" w:rsidRPr="007A55A1" w14:paraId="0C5937A3" w14:textId="77777777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696121D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4E5BF9D0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8B900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224DB7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10C3D25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5D92A23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5CF6D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51,094</w:t>
            </w:r>
          </w:p>
        </w:tc>
        <w:tc>
          <w:tcPr>
            <w:tcW w:w="263" w:type="dxa"/>
            <w:shd w:val="clear" w:color="auto" w:fill="auto"/>
          </w:tcPr>
          <w:p w14:paraId="25D37253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598F1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37,410</w:t>
            </w:r>
          </w:p>
        </w:tc>
      </w:tr>
      <w:bookmarkEnd w:id="34"/>
    </w:tbl>
    <w:p w14:paraId="55B812C6" w14:textId="77777777" w:rsidR="009E1B59" w:rsidRPr="007A55A1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5165E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27BEDB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D1C5ED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A3045F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EB59F3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E683EA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5F75AB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32188E" w14:textId="77777777" w:rsidR="00355D87" w:rsidRPr="007A55A1" w:rsidRDefault="00355D87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7A55A1" w14:paraId="6FDC18C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AE4EE1A" w14:textId="77777777" w:rsidR="009B50F5" w:rsidRPr="007A55A1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B8F58A7" w14:textId="77777777" w:rsidR="009B50F5" w:rsidRPr="007A55A1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548C63A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53E96474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3BBF979F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02894AA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7A55A1" w14:paraId="040E3DB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9B0182F" w14:textId="77777777" w:rsidR="009B50F5" w:rsidRPr="007A55A1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39CA768" w14:textId="77777777" w:rsidR="009B50F5" w:rsidRPr="007A55A1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CEFC93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5EBC6B4B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7D6CF88E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8885765" w14:textId="77777777" w:rsidR="009B50F5" w:rsidRPr="007A55A1" w:rsidRDefault="000B6CA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18DA89E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28A7098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A55A1">
              <w:rPr>
                <w:rFonts w:ascii="Angsana New" w:hAnsi="Angsana New"/>
                <w:sz w:val="30"/>
                <w:szCs w:val="30"/>
              </w:rPr>
              <w:t>25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694E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502A8ED4" w14:textId="77777777" w:rsidTr="00F76FA5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3162EAFD" w14:textId="77777777" w:rsidR="009B50F5" w:rsidRPr="007A55A1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ADDC902" w14:textId="77777777" w:rsidR="009B50F5" w:rsidRPr="007A55A1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697532CB" w14:textId="77777777" w:rsidR="009B50F5" w:rsidRPr="007A55A1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7A55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A55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7A55A1" w14:paraId="1F190D71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BB6493D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6B24640D" w14:textId="77777777" w:rsidR="009B50F5" w:rsidRPr="007A55A1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1F3E15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F9D931B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1B2146CE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61810" w14:textId="77777777" w:rsidR="009B50F5" w:rsidRPr="007A55A1" w:rsidRDefault="00D6055C" w:rsidP="00B7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15,89</w:t>
            </w:r>
            <w:r w:rsidR="00B7513C"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0CF605BE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6FB07" w14:textId="77777777" w:rsidR="009B50F5" w:rsidRPr="007A55A1" w:rsidRDefault="00415A26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31137A" w:rsidRPr="007A55A1" w14:paraId="68529B8F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F256FFC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7A45D868" w14:textId="77777777" w:rsidR="009B50F5" w:rsidRPr="007A55A1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8C0105" w14:textId="77777777" w:rsidR="009B50F5" w:rsidRPr="007A55A1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1004BD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0392C465" w14:textId="77777777" w:rsidR="009B50F5" w:rsidRPr="007A55A1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085023A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9B33300" w14:textId="77777777" w:rsidR="009B50F5" w:rsidRPr="007A55A1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B86F39" w14:textId="77777777" w:rsidR="009B50F5" w:rsidRPr="007A55A1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08FD106" w14:textId="77777777" w:rsidR="009B50F5" w:rsidRPr="007A55A1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7A55A1" w14:paraId="4103FE75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4426A89F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1A1FB647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A08574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22C8DC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248E96F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623019B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A5886BB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16,860</w:t>
            </w:r>
          </w:p>
        </w:tc>
        <w:tc>
          <w:tcPr>
            <w:tcW w:w="263" w:type="dxa"/>
            <w:shd w:val="clear" w:color="auto" w:fill="auto"/>
          </w:tcPr>
          <w:p w14:paraId="6135A5AC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221AD58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13,215</w:t>
            </w:r>
          </w:p>
        </w:tc>
      </w:tr>
      <w:tr w:rsidR="00F4694E" w:rsidRPr="007A55A1" w14:paraId="5AD22A5C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145A12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7744160E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0EFC78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BF831ED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7BA042FC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E36C158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5A43A4B" w14:textId="77777777" w:rsidR="00F4694E" w:rsidRPr="007A55A1" w:rsidRDefault="00355D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21,069</w:t>
            </w:r>
          </w:p>
        </w:tc>
        <w:tc>
          <w:tcPr>
            <w:tcW w:w="263" w:type="dxa"/>
            <w:shd w:val="clear" w:color="auto" w:fill="auto"/>
          </w:tcPr>
          <w:p w14:paraId="285D0340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35263FA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23,496</w:t>
            </w:r>
          </w:p>
        </w:tc>
      </w:tr>
      <w:tr w:rsidR="00F4694E" w:rsidRPr="007A55A1" w14:paraId="32D328C1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4BB002A2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3A61DA51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012A9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CCDD64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856380B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EB0DB5B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C1855" w14:textId="77777777" w:rsidR="00F4694E" w:rsidRPr="007A55A1" w:rsidRDefault="00074D12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37,929</w:t>
            </w:r>
          </w:p>
        </w:tc>
        <w:tc>
          <w:tcPr>
            <w:tcW w:w="263" w:type="dxa"/>
            <w:shd w:val="clear" w:color="auto" w:fill="auto"/>
          </w:tcPr>
          <w:p w14:paraId="239E72C3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5C50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36,711</w:t>
            </w:r>
          </w:p>
        </w:tc>
      </w:tr>
      <w:tr w:rsidR="00F4694E" w:rsidRPr="007A55A1" w14:paraId="26F2A971" w14:textId="77777777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69CF36B9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4D734367" w14:textId="77777777" w:rsidR="00F4694E" w:rsidRPr="007A55A1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EDAB58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DD34283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7CAB5282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53894AE6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B3531" w14:textId="77777777" w:rsidR="00F4694E" w:rsidRPr="007A55A1" w:rsidRDefault="00074D12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53,825</w:t>
            </w:r>
          </w:p>
        </w:tc>
        <w:tc>
          <w:tcPr>
            <w:tcW w:w="263" w:type="dxa"/>
            <w:shd w:val="clear" w:color="auto" w:fill="auto"/>
          </w:tcPr>
          <w:p w14:paraId="2A047843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86658E" w14:textId="77777777" w:rsidR="00F4694E" w:rsidRPr="007A55A1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36,987</w:t>
            </w:r>
          </w:p>
        </w:tc>
      </w:tr>
    </w:tbl>
    <w:p w14:paraId="465B1803" w14:textId="77777777" w:rsidR="00DD1CDB" w:rsidRPr="007A55A1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B4FB44" w14:textId="77777777" w:rsidR="00551FB2" w:rsidRPr="007A55A1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1</w:t>
      </w:r>
      <w:r w:rsidR="0000629D" w:rsidRPr="007A55A1">
        <w:rPr>
          <w:rFonts w:ascii="Angsana New" w:hAnsi="Angsana New"/>
          <w:b/>
          <w:bCs/>
          <w:sz w:val="30"/>
          <w:szCs w:val="30"/>
        </w:rPr>
        <w:t>7</w:t>
      </w:r>
      <w:r w:rsidR="009D732A" w:rsidRPr="007A55A1">
        <w:rPr>
          <w:rFonts w:ascii="Angsana New" w:hAnsi="Angsana New"/>
          <w:b/>
          <w:bCs/>
          <w:sz w:val="30"/>
          <w:szCs w:val="30"/>
        </w:rPr>
        <w:tab/>
      </w:r>
      <w:r w:rsidR="00DA7ED8" w:rsidRPr="007A55A1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31137A" w:rsidRPr="007A55A1" w14:paraId="31AFC5D9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820D1" w14:textId="77777777" w:rsidR="00E4590E" w:rsidRPr="007A55A1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7A55A1" w14:paraId="75CC9066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DA18" w14:textId="77777777" w:rsidR="00F0026B" w:rsidRPr="007A55A1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7A55A1" w14:paraId="626BC3B8" w14:textId="77777777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C9669" w14:textId="77777777" w:rsidR="00F0026B" w:rsidRPr="007A55A1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F4694E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30FA4" w14:textId="77777777" w:rsidR="00F0026B" w:rsidRPr="007A55A1" w:rsidRDefault="00F4694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63,1</w:t>
            </w:r>
            <w:r w:rsidR="00074D12" w:rsidRPr="007A55A1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31137A" w:rsidRPr="007A55A1" w14:paraId="41EF5CBA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04C13" w14:textId="77777777" w:rsidR="00F0026B" w:rsidRPr="007A55A1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353C3" w14:textId="77777777" w:rsidR="00F0026B" w:rsidRPr="007A55A1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13809" w14:textId="77777777" w:rsidR="00F0026B" w:rsidRPr="007A55A1" w:rsidRDefault="007B4739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(481)</w:t>
            </w:r>
          </w:p>
        </w:tc>
      </w:tr>
      <w:tr w:rsidR="0031137A" w:rsidRPr="007A55A1" w14:paraId="60746326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532E6" w14:textId="77777777" w:rsidR="00F0026B" w:rsidRPr="007A55A1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E678A" w14:textId="77777777" w:rsidR="00F0026B" w:rsidRPr="007A55A1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6E5A2" w14:textId="77777777" w:rsidR="00F0026B" w:rsidRPr="007A55A1" w:rsidRDefault="007B4739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1,083</w:t>
            </w:r>
          </w:p>
        </w:tc>
      </w:tr>
      <w:tr w:rsidR="0031137A" w:rsidRPr="007A55A1" w14:paraId="5B32FBEB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C86D6" w14:textId="77777777" w:rsidR="00F0026B" w:rsidRPr="007A55A1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DBE5F" w14:textId="77777777" w:rsidR="00F0026B" w:rsidRPr="007A55A1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D1B74" w14:textId="77777777" w:rsidR="00F0026B" w:rsidRPr="007A55A1" w:rsidRDefault="007B4739" w:rsidP="004B7A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F0026B" w:rsidRPr="007A55A1" w14:paraId="4F022972" w14:textId="77777777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74AD9" w14:textId="77777777" w:rsidR="00F0026B" w:rsidRPr="007A55A1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0B6CA2" w:rsidRPr="007A55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B6CA2"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F56ED" w14:textId="77777777" w:rsidR="00F0026B" w:rsidRPr="007A55A1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691BF" w14:textId="77777777" w:rsidR="00F0026B" w:rsidRPr="007A55A1" w:rsidRDefault="007B4739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63,922</w:t>
            </w:r>
          </w:p>
        </w:tc>
      </w:tr>
    </w:tbl>
    <w:p w14:paraId="20FCEB2F" w14:textId="77777777" w:rsidR="00A1748F" w:rsidRPr="007A55A1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1D72BB7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6B4C373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FBB06EA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5052DAD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2B62AA0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18E21CF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4B3A1F8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A598189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6CB2CEE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B8756DE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21C4329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14964CB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7ACA4FA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541CD95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878A0E6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6C1743D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6953C72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63CDE05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81E425A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BE45D0C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2D273FE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EB8C0ED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0CDFBEC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9464C92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8F473F3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511153B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B685E1C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DEF44AB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F2A2E8F" w14:textId="77777777" w:rsidR="006E2DBF" w:rsidRPr="007A55A1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0490701" w14:textId="77777777" w:rsidR="009E1B59" w:rsidRPr="007A55A1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C9E904C" w14:textId="77777777" w:rsidR="00EA5E3B" w:rsidRPr="007A55A1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5" w:name="_Hlk24037648"/>
      <w:r w:rsidRPr="007A55A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7A55A1">
        <w:rPr>
          <w:rFonts w:ascii="Angsana New" w:hAnsi="Angsana New"/>
          <w:b/>
          <w:bCs/>
          <w:sz w:val="30"/>
          <w:szCs w:val="30"/>
        </w:rPr>
        <w:t>8</w:t>
      </w:r>
      <w:r w:rsidR="00EA5E3B" w:rsidRPr="007A55A1">
        <w:rPr>
          <w:rFonts w:ascii="Angsana New" w:hAnsi="Angsana New"/>
          <w:b/>
          <w:bCs/>
          <w:sz w:val="30"/>
          <w:szCs w:val="30"/>
        </w:rPr>
        <w:tab/>
      </w:r>
      <w:r w:rsidR="00EA5E3B" w:rsidRPr="007A55A1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7A1292C4" w14:textId="77777777" w:rsidR="00EA5E3B" w:rsidRPr="007A55A1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 w:hint="cs"/>
          <w:sz w:val="30"/>
          <w:szCs w:val="30"/>
          <w:cs/>
        </w:rPr>
        <w:t>รายได้อื่น</w:t>
      </w:r>
      <w:r w:rsidR="00E75C9A" w:rsidRPr="007A55A1">
        <w:rPr>
          <w:rFonts w:ascii="Angsana New" w:hAnsi="Angsana New" w:hint="cs"/>
          <w:sz w:val="30"/>
          <w:szCs w:val="30"/>
          <w:cs/>
        </w:rPr>
        <w:t>สำหรับงวดสามเดื</w:t>
      </w:r>
      <w:r w:rsidR="00C32289" w:rsidRPr="007A55A1">
        <w:rPr>
          <w:rFonts w:ascii="Angsana New" w:hAnsi="Angsana New" w:hint="cs"/>
          <w:sz w:val="30"/>
          <w:szCs w:val="30"/>
          <w:cs/>
        </w:rPr>
        <w:t>อ</w:t>
      </w:r>
      <w:r w:rsidR="00E75C9A" w:rsidRPr="007A55A1">
        <w:rPr>
          <w:rFonts w:ascii="Angsana New" w:hAnsi="Angsana New" w:hint="cs"/>
          <w:sz w:val="30"/>
          <w:szCs w:val="30"/>
          <w:cs/>
        </w:rPr>
        <w:t xml:space="preserve">นสิ้นสุดวันที่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="00DC18E5" w:rsidRPr="007A55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7A55A1">
        <w:rPr>
          <w:rFonts w:ascii="Angsana New" w:hAnsi="Angsana New"/>
          <w:sz w:val="30"/>
          <w:szCs w:val="30"/>
        </w:rPr>
        <w:t>256</w:t>
      </w:r>
      <w:r w:rsidR="00303983" w:rsidRPr="007A55A1">
        <w:rPr>
          <w:rFonts w:ascii="Angsana New" w:hAnsi="Angsana New"/>
          <w:sz w:val="30"/>
          <w:szCs w:val="30"/>
        </w:rPr>
        <w:t>5</w:t>
      </w:r>
      <w:r w:rsidR="00E75C9A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C32289" w:rsidRPr="007A55A1" w14:paraId="1B01F51E" w14:textId="77777777" w:rsidTr="00C32289">
        <w:trPr>
          <w:cantSplit/>
        </w:trPr>
        <w:tc>
          <w:tcPr>
            <w:tcW w:w="3866" w:type="dxa"/>
          </w:tcPr>
          <w:p w14:paraId="35955D45" w14:textId="77777777" w:rsidR="00C32289" w:rsidRPr="007A55A1" w:rsidRDefault="00C32289" w:rsidP="00F1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E27E17B" w14:textId="77777777" w:rsidR="00C32289" w:rsidRPr="007A55A1" w:rsidRDefault="00F4694E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55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                                   </w:t>
            </w:r>
            <w:r w:rsidR="00C32289" w:rsidRPr="007A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A15FB" w:rsidRPr="007A55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และงบเฉพาะกิจการ</w:t>
            </w:r>
          </w:p>
        </w:tc>
      </w:tr>
      <w:tr w:rsidR="00C32289" w:rsidRPr="007A55A1" w14:paraId="31E51D7F" w14:textId="77777777" w:rsidTr="00C32289">
        <w:trPr>
          <w:cantSplit/>
        </w:trPr>
        <w:tc>
          <w:tcPr>
            <w:tcW w:w="3866" w:type="dxa"/>
          </w:tcPr>
          <w:p w14:paraId="352533AD" w14:textId="77777777" w:rsidR="00C32289" w:rsidRPr="007A55A1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3C3B07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B16ACF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55B7D5C" w14:textId="77777777" w:rsidR="00C32289" w:rsidRPr="007A55A1" w:rsidRDefault="00D87136" w:rsidP="00415A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</w:tr>
      <w:tr w:rsidR="00C32289" w:rsidRPr="007A55A1" w14:paraId="27D39F97" w14:textId="77777777" w:rsidTr="00C32289">
        <w:trPr>
          <w:cantSplit/>
        </w:trPr>
        <w:tc>
          <w:tcPr>
            <w:tcW w:w="3866" w:type="dxa"/>
          </w:tcPr>
          <w:p w14:paraId="3DA95A44" w14:textId="77777777" w:rsidR="00C32289" w:rsidRPr="007A55A1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F8C755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03DF8B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A3C544" w14:textId="77777777" w:rsidR="00C32289" w:rsidRPr="007A55A1" w:rsidRDefault="00C32289" w:rsidP="00415A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0B6CA2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="000B6CA2" w:rsidRPr="007A55A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C32289" w:rsidRPr="007A55A1" w14:paraId="1DC30194" w14:textId="77777777" w:rsidTr="00C32289">
        <w:trPr>
          <w:cantSplit/>
        </w:trPr>
        <w:tc>
          <w:tcPr>
            <w:tcW w:w="3866" w:type="dxa"/>
          </w:tcPr>
          <w:p w14:paraId="7C9E2E2E" w14:textId="77777777" w:rsidR="00C32289" w:rsidRPr="007A55A1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5EA21B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7DC857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7B85F9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CF8F87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C20171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4694E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FBE05E5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504B9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4694E"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32289" w:rsidRPr="007A55A1" w14:paraId="0B5E96D5" w14:textId="77777777" w:rsidTr="00F4694E">
        <w:trPr>
          <w:cantSplit/>
        </w:trPr>
        <w:tc>
          <w:tcPr>
            <w:tcW w:w="3866" w:type="dxa"/>
          </w:tcPr>
          <w:p w14:paraId="5D205278" w14:textId="77777777" w:rsidR="00C32289" w:rsidRPr="007A55A1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08BF47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69EE009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057990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1536F1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E9AD25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4A42602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52CBBB" w14:textId="77777777" w:rsidR="00C32289" w:rsidRPr="007A55A1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447B3" w:rsidRPr="007A55A1" w14:paraId="0D9C80B5" w14:textId="77777777" w:rsidTr="00C32289">
        <w:trPr>
          <w:cantSplit/>
        </w:trPr>
        <w:tc>
          <w:tcPr>
            <w:tcW w:w="3866" w:type="dxa"/>
          </w:tcPr>
          <w:p w14:paraId="46CD314F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6" w:name="_Hlk47360258"/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48E98BED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A9CFF9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9C6B3D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CAA63B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57D935" w14:textId="77777777" w:rsidR="003447B3" w:rsidRPr="007A55A1" w:rsidRDefault="00F4694E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0" w:type="dxa"/>
          </w:tcPr>
          <w:p w14:paraId="0034B3CE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E28888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47B3" w:rsidRPr="007A55A1" w14:paraId="11FD5E43" w14:textId="77777777" w:rsidTr="00F4694E">
        <w:trPr>
          <w:cantSplit/>
        </w:trPr>
        <w:tc>
          <w:tcPr>
            <w:tcW w:w="3866" w:type="dxa"/>
          </w:tcPr>
          <w:p w14:paraId="4802638D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EB1F570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217BAB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920885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5D8F09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45395E" w14:textId="77777777" w:rsidR="003447B3" w:rsidRPr="007A55A1" w:rsidRDefault="00F4694E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15,588</w:t>
            </w:r>
          </w:p>
        </w:tc>
        <w:tc>
          <w:tcPr>
            <w:tcW w:w="180" w:type="dxa"/>
          </w:tcPr>
          <w:p w14:paraId="46B6909B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D672C2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55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1,989</w:t>
            </w:r>
          </w:p>
        </w:tc>
      </w:tr>
      <w:tr w:rsidR="003447B3" w:rsidRPr="007A55A1" w14:paraId="364F3C9F" w14:textId="77777777" w:rsidTr="00F4694E">
        <w:trPr>
          <w:cantSplit/>
        </w:trPr>
        <w:tc>
          <w:tcPr>
            <w:tcW w:w="3866" w:type="dxa"/>
          </w:tcPr>
          <w:p w14:paraId="4015E564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7" w:name="_Hlk47360555"/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30DF7E2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9EB68AC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1B8AF2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6AE0E13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5ED688" w14:textId="77777777" w:rsidR="003447B3" w:rsidRPr="007A55A1" w:rsidRDefault="00F4694E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15,682</w:t>
            </w:r>
          </w:p>
        </w:tc>
        <w:tc>
          <w:tcPr>
            <w:tcW w:w="180" w:type="dxa"/>
          </w:tcPr>
          <w:p w14:paraId="3758DAE6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28BEF" w14:textId="77777777" w:rsidR="003447B3" w:rsidRPr="007A55A1" w:rsidRDefault="003447B3" w:rsidP="003447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1,989</w:t>
            </w:r>
          </w:p>
        </w:tc>
      </w:tr>
      <w:bookmarkEnd w:id="35"/>
      <w:bookmarkEnd w:id="36"/>
      <w:bookmarkEnd w:id="37"/>
    </w:tbl>
    <w:p w14:paraId="18D56FB7" w14:textId="77777777" w:rsidR="008D7CCB" w:rsidRPr="007A55A1" w:rsidRDefault="008D7CCB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2B6BB0" w14:textId="77777777" w:rsidR="005D2F29" w:rsidRPr="007A55A1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1</w:t>
      </w:r>
      <w:r w:rsidR="0000629D" w:rsidRPr="007A55A1">
        <w:rPr>
          <w:rFonts w:ascii="Angsana New" w:hAnsi="Angsana New"/>
          <w:b/>
          <w:bCs/>
          <w:sz w:val="30"/>
          <w:szCs w:val="30"/>
        </w:rPr>
        <w:t>9</w:t>
      </w:r>
      <w:r w:rsidR="00E0108C" w:rsidRPr="007A55A1">
        <w:rPr>
          <w:rFonts w:ascii="Angsana New" w:hAnsi="Angsana New"/>
          <w:b/>
          <w:bCs/>
          <w:sz w:val="30"/>
          <w:szCs w:val="30"/>
        </w:rPr>
        <w:tab/>
      </w:r>
      <w:r w:rsidR="000B3EA0" w:rsidRPr="007A55A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FCF1F38" w14:textId="77777777" w:rsidR="00E1518B" w:rsidRPr="007A55A1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7A55A1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7A55A1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7A55A1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7A55A1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7A55A1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7A55A1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7A55A1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7A55A1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7A55A1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57ED90D7" w14:textId="77777777" w:rsidR="00FA6A53" w:rsidRPr="007A55A1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A55A1">
        <w:rPr>
          <w:rFonts w:ascii="Angsana New" w:hAnsi="Angsana New"/>
          <w:sz w:val="30"/>
          <w:szCs w:val="30"/>
        </w:rPr>
        <w:t>1</w:t>
      </w:r>
      <w:r w:rsidRPr="007A55A1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7A55A1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4FDA7EB7" w14:textId="77777777" w:rsidR="00FA6A53" w:rsidRPr="007A55A1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A55A1">
        <w:rPr>
          <w:rFonts w:ascii="Angsana New" w:hAnsi="Angsana New"/>
          <w:sz w:val="30"/>
          <w:szCs w:val="30"/>
        </w:rPr>
        <w:t xml:space="preserve">2 </w:t>
      </w:r>
      <w:r w:rsidRPr="007A55A1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0C3C20EE" w14:textId="77777777" w:rsidR="007C5668" w:rsidRPr="007A55A1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7A55A1" w:rsidSect="00612D4C">
          <w:pgSz w:w="11909" w:h="16834" w:code="9"/>
          <w:pgMar w:top="691" w:right="1136" w:bottom="576" w:left="1152" w:header="720" w:footer="720" w:gutter="0"/>
          <w:pgNumType w:start="28"/>
          <w:cols w:space="720"/>
          <w:docGrid w:linePitch="245"/>
        </w:sectPr>
      </w:pPr>
      <w:r w:rsidRPr="007A55A1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7A55A1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7A55A1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7A55A1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7A55A1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7A55A1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7A55A1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7A55A1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7A55A1">
        <w:rPr>
          <w:rFonts w:ascii="AngsanaUPC" w:hAnsi="AngsanaUPC" w:cs="AngsanaUPC"/>
          <w:sz w:val="30"/>
          <w:szCs w:val="30"/>
          <w:cs/>
        </w:rPr>
        <w:t>รร</w:t>
      </w:r>
      <w:r w:rsidR="00AE5FCA" w:rsidRPr="007A55A1">
        <w:rPr>
          <w:rFonts w:ascii="AngsanaUPC" w:hAnsi="AngsanaUPC" w:cs="AngsanaUPC" w:hint="cs"/>
          <w:sz w:val="30"/>
          <w:szCs w:val="30"/>
          <w:cs/>
        </w:rPr>
        <w:t>ม</w:t>
      </w:r>
      <w:r w:rsidRPr="007A55A1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79C7F3E5" w14:textId="77777777" w:rsidR="00A210A0" w:rsidRPr="007A55A1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06E48331" w14:textId="77777777" w:rsidR="00A210A0" w:rsidRPr="007A55A1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7A55A1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Pr="007A55A1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7A55A1">
        <w:rPr>
          <w:rFonts w:ascii="AngsanaUPC" w:hAnsi="AngsanaUPC" w:cs="AngsanaUPC"/>
          <w:sz w:val="30"/>
          <w:szCs w:val="30"/>
        </w:rPr>
        <w:t>256</w:t>
      </w:r>
      <w:r w:rsidR="003447B3" w:rsidRPr="007A55A1">
        <w:rPr>
          <w:rFonts w:ascii="AngsanaUPC" w:hAnsi="AngsanaUPC" w:cs="AngsanaUPC"/>
          <w:sz w:val="30"/>
          <w:szCs w:val="30"/>
        </w:rPr>
        <w:t>5</w:t>
      </w:r>
      <w:r w:rsidRPr="007A55A1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7A55A1">
        <w:rPr>
          <w:rFonts w:ascii="AngsanaUPC" w:hAnsi="AngsanaUPC" w:cs="AngsanaUPC"/>
          <w:sz w:val="30"/>
          <w:szCs w:val="30"/>
          <w:cs/>
        </w:rPr>
        <w:tab/>
      </w:r>
      <w:r w:rsidR="00473E52" w:rsidRPr="007A55A1">
        <w:rPr>
          <w:rFonts w:ascii="AngsanaUPC" w:hAnsi="AngsanaUPC" w:cs="AngsanaUPC"/>
          <w:sz w:val="30"/>
          <w:szCs w:val="30"/>
          <w:cs/>
        </w:rPr>
        <w:tab/>
      </w:r>
      <w:r w:rsidR="00473E52" w:rsidRPr="007A55A1">
        <w:rPr>
          <w:rFonts w:ascii="AngsanaUPC" w:hAnsi="AngsanaUPC" w:cs="AngsanaUPC"/>
          <w:sz w:val="30"/>
          <w:szCs w:val="30"/>
          <w:cs/>
        </w:rPr>
        <w:tab/>
      </w:r>
      <w:r w:rsidR="00473E52" w:rsidRPr="007A55A1">
        <w:rPr>
          <w:rFonts w:ascii="AngsanaUPC" w:hAnsi="AngsanaUPC" w:cs="AngsanaUPC"/>
          <w:sz w:val="30"/>
          <w:szCs w:val="30"/>
          <w:cs/>
        </w:rPr>
        <w:tab/>
      </w:r>
      <w:r w:rsidR="00473E52" w:rsidRPr="007A55A1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7A55A1" w14:paraId="41957431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0789B0F7" w14:textId="77777777" w:rsidR="007579FC" w:rsidRPr="007A55A1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4856B61E" w14:textId="77777777" w:rsidR="007579FC" w:rsidRPr="007A55A1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7A55A1" w14:paraId="0642469A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1D9746BB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4F813FFC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A55A1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C808E66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5AE3AF74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A55A1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6BCECB28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7754AB73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7A55A1" w14:paraId="3A3C3376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379B441C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A90A88F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7A55A1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14:paraId="7A9F4D3D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C630E74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7A55A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F2E4432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CFAF3A6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7A55A1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42621E11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9284845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7A55A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9694D98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7D2817B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7A55A1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1BE2D8A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7E5E984" w14:textId="77777777" w:rsidR="00C17A10" w:rsidRPr="007A55A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447B3" w:rsidRPr="007A55A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31137A" w:rsidRPr="007A55A1" w14:paraId="1B116141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328F0CC9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34EA4978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3447B3" w:rsidRPr="007A55A1" w14:paraId="4BB34888" w14:textId="77777777" w:rsidTr="00581E0E">
        <w:tc>
          <w:tcPr>
            <w:tcW w:w="6041" w:type="dxa"/>
            <w:shd w:val="clear" w:color="auto" w:fill="auto"/>
          </w:tcPr>
          <w:p w14:paraId="04CCBA3B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D112514" w14:textId="77777777" w:rsidR="003447B3" w:rsidRPr="007A55A1" w:rsidRDefault="00DE5D96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409,167</w:t>
            </w:r>
          </w:p>
        </w:tc>
        <w:tc>
          <w:tcPr>
            <w:tcW w:w="494" w:type="dxa"/>
            <w:shd w:val="clear" w:color="auto" w:fill="auto"/>
          </w:tcPr>
          <w:p w14:paraId="55C83A38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D6E5AE5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483,824</w:t>
            </w:r>
          </w:p>
        </w:tc>
        <w:tc>
          <w:tcPr>
            <w:tcW w:w="262" w:type="dxa"/>
            <w:shd w:val="clear" w:color="auto" w:fill="auto"/>
          </w:tcPr>
          <w:p w14:paraId="0DA1FA42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A0A5B38" w14:textId="77777777" w:rsidR="003447B3" w:rsidRPr="007A55A1" w:rsidRDefault="00C832B4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23,856</w:t>
            </w:r>
          </w:p>
        </w:tc>
        <w:tc>
          <w:tcPr>
            <w:tcW w:w="263" w:type="dxa"/>
            <w:shd w:val="clear" w:color="auto" w:fill="auto"/>
          </w:tcPr>
          <w:p w14:paraId="1A5A3163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12565BB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26,587</w:t>
            </w:r>
          </w:p>
        </w:tc>
        <w:tc>
          <w:tcPr>
            <w:tcW w:w="262" w:type="dxa"/>
            <w:shd w:val="clear" w:color="auto" w:fill="auto"/>
          </w:tcPr>
          <w:p w14:paraId="62BC6457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0623A4A" w14:textId="77777777" w:rsidR="003447B3" w:rsidRPr="007A55A1" w:rsidRDefault="00DE5D96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433,023</w:t>
            </w:r>
          </w:p>
        </w:tc>
        <w:tc>
          <w:tcPr>
            <w:tcW w:w="262" w:type="dxa"/>
            <w:shd w:val="clear" w:color="auto" w:fill="auto"/>
          </w:tcPr>
          <w:p w14:paraId="03631D2D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C62F73B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510,411</w:t>
            </w:r>
          </w:p>
        </w:tc>
      </w:tr>
      <w:tr w:rsidR="003447B3" w:rsidRPr="007A55A1" w14:paraId="5F97CAE2" w14:textId="77777777" w:rsidTr="00581E0E">
        <w:tc>
          <w:tcPr>
            <w:tcW w:w="6041" w:type="dxa"/>
            <w:shd w:val="clear" w:color="auto" w:fill="auto"/>
          </w:tcPr>
          <w:p w14:paraId="37F268CA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AEFFC" w14:textId="77777777" w:rsidR="003447B3" w:rsidRPr="007A55A1" w:rsidRDefault="00DE5D96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409,167</w:t>
            </w:r>
          </w:p>
        </w:tc>
        <w:tc>
          <w:tcPr>
            <w:tcW w:w="494" w:type="dxa"/>
            <w:shd w:val="clear" w:color="auto" w:fill="auto"/>
          </w:tcPr>
          <w:p w14:paraId="5DC5983F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E92D7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483,824</w:t>
            </w:r>
          </w:p>
        </w:tc>
        <w:tc>
          <w:tcPr>
            <w:tcW w:w="262" w:type="dxa"/>
            <w:shd w:val="clear" w:color="auto" w:fill="auto"/>
          </w:tcPr>
          <w:p w14:paraId="2D03EF70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57169" w14:textId="77777777" w:rsidR="003447B3" w:rsidRPr="007A55A1" w:rsidRDefault="00DE5D96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23,856</w:t>
            </w:r>
          </w:p>
        </w:tc>
        <w:tc>
          <w:tcPr>
            <w:tcW w:w="263" w:type="dxa"/>
            <w:shd w:val="clear" w:color="auto" w:fill="auto"/>
          </w:tcPr>
          <w:p w14:paraId="6ADC8054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FB09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26,857</w:t>
            </w:r>
          </w:p>
        </w:tc>
        <w:tc>
          <w:tcPr>
            <w:tcW w:w="262" w:type="dxa"/>
            <w:shd w:val="clear" w:color="auto" w:fill="auto"/>
          </w:tcPr>
          <w:p w14:paraId="6D324256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C27D4AE" w14:textId="77777777" w:rsidR="003447B3" w:rsidRPr="007A55A1" w:rsidRDefault="00DE5D96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433,023</w:t>
            </w:r>
          </w:p>
        </w:tc>
        <w:tc>
          <w:tcPr>
            <w:tcW w:w="262" w:type="dxa"/>
            <w:shd w:val="clear" w:color="auto" w:fill="auto"/>
          </w:tcPr>
          <w:p w14:paraId="5F16DF5E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B83EFEB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510,411</w:t>
            </w:r>
          </w:p>
        </w:tc>
      </w:tr>
      <w:tr w:rsidR="003447B3" w:rsidRPr="007A55A1" w14:paraId="0401CC37" w14:textId="77777777" w:rsidTr="00581E0E">
        <w:tc>
          <w:tcPr>
            <w:tcW w:w="6041" w:type="dxa"/>
            <w:shd w:val="clear" w:color="auto" w:fill="auto"/>
          </w:tcPr>
          <w:p w14:paraId="5D4F2900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0E4CA3A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42EFC1F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98AFE10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4418C9F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01BC7D51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7203FD4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B3D72B8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F66F15C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B461B49" w14:textId="77777777" w:rsidR="003447B3" w:rsidRPr="007A55A1" w:rsidRDefault="00DE5D96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15,682</w:t>
            </w:r>
          </w:p>
        </w:tc>
        <w:tc>
          <w:tcPr>
            <w:tcW w:w="262" w:type="dxa"/>
            <w:shd w:val="clear" w:color="auto" w:fill="auto"/>
          </w:tcPr>
          <w:p w14:paraId="6B917038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58B1718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3447B3" w:rsidRPr="007A55A1" w14:paraId="1D98AB13" w14:textId="77777777" w:rsidTr="00581E0E">
        <w:tc>
          <w:tcPr>
            <w:tcW w:w="6041" w:type="dxa"/>
            <w:shd w:val="clear" w:color="auto" w:fill="auto"/>
          </w:tcPr>
          <w:p w14:paraId="5403FAF3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37BF131F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84D53BE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99284CE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4FD9213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ED9C86F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3EB0286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9CC8B00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6FD3AF2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B1561" w14:textId="77777777" w:rsidR="003447B3" w:rsidRPr="007A55A1" w:rsidRDefault="00DE5D96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448,705</w:t>
            </w:r>
          </w:p>
        </w:tc>
        <w:tc>
          <w:tcPr>
            <w:tcW w:w="262" w:type="dxa"/>
            <w:shd w:val="clear" w:color="auto" w:fill="auto"/>
          </w:tcPr>
          <w:p w14:paraId="78FFFE4E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BEEE6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512,670</w:t>
            </w:r>
          </w:p>
        </w:tc>
      </w:tr>
      <w:tr w:rsidR="003447B3" w:rsidRPr="007A55A1" w14:paraId="45060B7C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04E7B041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7615181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B809BEC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FEAB9AE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E1EEF3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898B699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5A1C8A6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A9B6392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64794A9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31EC8DA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0C022D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ABC4DEC" w14:textId="77777777" w:rsidR="003447B3" w:rsidRPr="007A55A1" w:rsidRDefault="003447B3" w:rsidP="0034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306" w:rsidRPr="007A55A1" w14:paraId="0913AF64" w14:textId="77777777" w:rsidTr="009B19F1">
        <w:tc>
          <w:tcPr>
            <w:tcW w:w="6041" w:type="dxa"/>
            <w:shd w:val="clear" w:color="auto" w:fill="auto"/>
          </w:tcPr>
          <w:p w14:paraId="13F3691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C137769" w14:textId="77777777" w:rsidR="00E43306" w:rsidRPr="007A55A1" w:rsidRDefault="00DE5D9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65,0</w:t>
            </w:r>
            <w:r w:rsidR="00A86DF6"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1D8F21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ACCAC22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69,445</w:t>
            </w:r>
          </w:p>
        </w:tc>
        <w:tc>
          <w:tcPr>
            <w:tcW w:w="262" w:type="dxa"/>
            <w:shd w:val="clear" w:color="auto" w:fill="auto"/>
          </w:tcPr>
          <w:p w14:paraId="28F4624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26B1409" w14:textId="77777777" w:rsidR="00E43306" w:rsidRPr="007A55A1" w:rsidRDefault="00DE5D9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263" w:type="dxa"/>
            <w:shd w:val="clear" w:color="auto" w:fill="auto"/>
          </w:tcPr>
          <w:p w14:paraId="20EC79BC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2B06DA5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1,412</w:t>
            </w:r>
          </w:p>
        </w:tc>
        <w:tc>
          <w:tcPr>
            <w:tcW w:w="262" w:type="dxa"/>
            <w:shd w:val="clear" w:color="auto" w:fill="auto"/>
          </w:tcPr>
          <w:p w14:paraId="40F23808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75C663F" w14:textId="77777777" w:rsidR="00E43306" w:rsidRPr="007A55A1" w:rsidRDefault="00C832B4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35,909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ECB4279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6C1EFA6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31,067</w:t>
            </w:r>
          </w:p>
        </w:tc>
      </w:tr>
      <w:tr w:rsidR="00E43306" w:rsidRPr="007A55A1" w14:paraId="34B2E3AC" w14:textId="77777777" w:rsidTr="00581E0E">
        <w:tc>
          <w:tcPr>
            <w:tcW w:w="6041" w:type="dxa"/>
            <w:shd w:val="clear" w:color="auto" w:fill="auto"/>
          </w:tcPr>
          <w:p w14:paraId="533C3B0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8B0B7F5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3E8E11F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B54E489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D03C81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9ADE784" w14:textId="77777777" w:rsidR="00E43306" w:rsidRPr="007A55A1" w:rsidRDefault="00E43306" w:rsidP="00E4330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F97BE2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B676458" w14:textId="77777777" w:rsidR="00E43306" w:rsidRPr="007A55A1" w:rsidRDefault="00E43306" w:rsidP="00E4330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68814CF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1DCF8" w14:textId="77777777" w:rsidR="00E43306" w:rsidRPr="007A55A1" w:rsidRDefault="00DE5D96" w:rsidP="00C83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</w:t>
            </w:r>
            <w:r w:rsidR="00C832B4" w:rsidRPr="007A55A1">
              <w:rPr>
                <w:rFonts w:ascii="Angsana New" w:hAnsi="Angsana New"/>
                <w:sz w:val="30"/>
                <w:szCs w:val="30"/>
              </w:rPr>
              <w:t>6,903</w:t>
            </w:r>
            <w:r w:rsidRPr="007A55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236F60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84B0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(3,998)</w:t>
            </w:r>
          </w:p>
        </w:tc>
      </w:tr>
      <w:tr w:rsidR="00E43306" w:rsidRPr="007A55A1" w14:paraId="31C386AD" w14:textId="77777777" w:rsidTr="00581E0E">
        <w:tc>
          <w:tcPr>
            <w:tcW w:w="6041" w:type="dxa"/>
            <w:shd w:val="clear" w:color="auto" w:fill="auto"/>
          </w:tcPr>
          <w:p w14:paraId="4DD51AB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036DF70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CA9C12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762A15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DD49A1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2743A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D5A866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4E1F9A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C32466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441CC" w14:textId="77777777" w:rsidR="00E43306" w:rsidRPr="007A55A1" w:rsidRDefault="00C832B4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29,006</w:t>
            </w:r>
          </w:p>
        </w:tc>
        <w:tc>
          <w:tcPr>
            <w:tcW w:w="262" w:type="dxa"/>
            <w:shd w:val="clear" w:color="auto" w:fill="auto"/>
          </w:tcPr>
          <w:p w14:paraId="271D218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BF99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27,069</w:t>
            </w:r>
          </w:p>
        </w:tc>
      </w:tr>
      <w:tr w:rsidR="0031137A" w:rsidRPr="007A55A1" w14:paraId="3A94B373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35126CBF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EE2A352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7A042A6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29CD8B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BF356D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271479B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ED4B0D8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0911666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152F48" w14:textId="77777777" w:rsidR="00A210A0" w:rsidRPr="007A55A1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CC3AA07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95EDCAE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744EF14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7A55A1" w14:paraId="2C0486A1" w14:textId="77777777" w:rsidTr="00581E0E">
        <w:tc>
          <w:tcPr>
            <w:tcW w:w="6041" w:type="dxa"/>
            <w:shd w:val="clear" w:color="auto" w:fill="auto"/>
          </w:tcPr>
          <w:p w14:paraId="75B50CCE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3DB9265C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3016414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768FFC5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22924BA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F72BD3A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FD222C1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B8C00EF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50C9ADB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F9D88B8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92C76C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EF94623" w14:textId="77777777" w:rsidR="00A210A0" w:rsidRPr="007A55A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47D2" w:rsidRPr="007A55A1" w14:paraId="463146A5" w14:textId="77777777" w:rsidTr="00581E0E">
        <w:tc>
          <w:tcPr>
            <w:tcW w:w="6041" w:type="dxa"/>
            <w:shd w:val="clear" w:color="auto" w:fill="auto"/>
          </w:tcPr>
          <w:p w14:paraId="44ADA721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54F17241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  <w:tc>
          <w:tcPr>
            <w:tcW w:w="494" w:type="dxa"/>
            <w:shd w:val="clear" w:color="auto" w:fill="auto"/>
          </w:tcPr>
          <w:p w14:paraId="4DB91C93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18A21F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  <w:tc>
          <w:tcPr>
            <w:tcW w:w="262" w:type="dxa"/>
            <w:shd w:val="clear" w:color="auto" w:fill="auto"/>
          </w:tcPr>
          <w:p w14:paraId="3B47115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0724C4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E4B5FB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0261988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AE247D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3BA9E16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  <w:tc>
          <w:tcPr>
            <w:tcW w:w="262" w:type="dxa"/>
            <w:shd w:val="clear" w:color="auto" w:fill="auto"/>
          </w:tcPr>
          <w:p w14:paraId="694F8F93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C43F596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</w:tr>
      <w:tr w:rsidR="006747D2" w:rsidRPr="007A55A1" w14:paraId="6F23935A" w14:textId="77777777" w:rsidTr="00581E0E">
        <w:tc>
          <w:tcPr>
            <w:tcW w:w="6041" w:type="dxa"/>
            <w:shd w:val="clear" w:color="auto" w:fill="auto"/>
          </w:tcPr>
          <w:p w14:paraId="6B7008E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44123B0B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494" w:type="dxa"/>
            <w:shd w:val="clear" w:color="auto" w:fill="auto"/>
          </w:tcPr>
          <w:p w14:paraId="0A6FE699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1EE27A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62" w:type="dxa"/>
            <w:shd w:val="clear" w:color="auto" w:fill="auto"/>
          </w:tcPr>
          <w:p w14:paraId="287390ED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48B9F7A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71F1D3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D56F1B6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83A697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49AAFAC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262" w:type="dxa"/>
            <w:shd w:val="clear" w:color="auto" w:fill="auto"/>
          </w:tcPr>
          <w:p w14:paraId="5D521187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0776327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</w:tr>
      <w:tr w:rsidR="006747D2" w:rsidRPr="007A55A1" w14:paraId="4A324115" w14:textId="77777777" w:rsidTr="00581E0E">
        <w:tc>
          <w:tcPr>
            <w:tcW w:w="6041" w:type="dxa"/>
            <w:shd w:val="clear" w:color="auto" w:fill="auto"/>
          </w:tcPr>
          <w:p w14:paraId="42D8C8C6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119B2F1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494" w:type="dxa"/>
            <w:shd w:val="clear" w:color="auto" w:fill="auto"/>
          </w:tcPr>
          <w:p w14:paraId="096B6DEA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9645F94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62" w:type="dxa"/>
            <w:shd w:val="clear" w:color="auto" w:fill="auto"/>
          </w:tcPr>
          <w:p w14:paraId="1AB3AC1A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9DE1452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7BE7471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085E732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034254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4147033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262" w:type="dxa"/>
            <w:shd w:val="clear" w:color="auto" w:fill="auto"/>
          </w:tcPr>
          <w:p w14:paraId="2F212CB8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6BD60AB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</w:tbl>
    <w:p w14:paraId="04F7AEFB" w14:textId="77777777" w:rsidR="00CF0CEF" w:rsidRPr="007A55A1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2D007953" w14:textId="77777777" w:rsidR="00CF0CEF" w:rsidRPr="007A55A1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7A55A1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D87136" w:rsidRPr="007A55A1">
        <w:rPr>
          <w:rFonts w:ascii="AngsanaUPC" w:hAnsi="AngsanaUPC" w:cs="AngsanaUPC" w:hint="cs"/>
          <w:sz w:val="30"/>
          <w:szCs w:val="30"/>
          <w:cs/>
        </w:rPr>
        <w:t>สำหรับงวดสามเดือนสิ้นสุด</w:t>
      </w:r>
      <w:r w:rsidRPr="007A55A1">
        <w:rPr>
          <w:rFonts w:ascii="AngsanaUPC" w:hAnsi="AngsanaUPC" w:cs="AngsanaUPC" w:hint="cs"/>
          <w:sz w:val="30"/>
          <w:szCs w:val="30"/>
          <w:cs/>
        </w:rPr>
        <w:t xml:space="preserve">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Pr="007A55A1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7A55A1">
        <w:rPr>
          <w:rFonts w:ascii="AngsanaUPC" w:hAnsi="AngsanaUPC" w:cs="AngsanaUPC"/>
          <w:sz w:val="30"/>
          <w:szCs w:val="30"/>
        </w:rPr>
        <w:t>256</w:t>
      </w:r>
      <w:r w:rsidR="00E43306" w:rsidRPr="007A55A1">
        <w:rPr>
          <w:rFonts w:ascii="AngsanaUPC" w:hAnsi="AngsanaUPC" w:cs="AngsanaUPC"/>
          <w:sz w:val="30"/>
          <w:szCs w:val="30"/>
        </w:rPr>
        <w:t>5</w:t>
      </w:r>
      <w:r w:rsidRPr="007A55A1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7A55A1">
        <w:rPr>
          <w:rFonts w:ascii="AngsanaUPC" w:hAnsi="AngsanaUPC" w:cs="AngsanaUPC"/>
          <w:sz w:val="30"/>
          <w:szCs w:val="30"/>
          <w:cs/>
        </w:rPr>
        <w:tab/>
      </w:r>
      <w:r w:rsidRPr="007A55A1">
        <w:rPr>
          <w:rFonts w:ascii="AngsanaUPC" w:hAnsi="AngsanaUPC" w:cs="AngsanaUPC"/>
          <w:sz w:val="30"/>
          <w:szCs w:val="30"/>
          <w:cs/>
        </w:rPr>
        <w:tab/>
      </w:r>
      <w:r w:rsidRPr="007A55A1">
        <w:rPr>
          <w:rFonts w:ascii="AngsanaUPC" w:hAnsi="AngsanaUPC" w:cs="AngsanaUPC"/>
          <w:sz w:val="30"/>
          <w:szCs w:val="30"/>
          <w:cs/>
        </w:rPr>
        <w:tab/>
      </w:r>
      <w:r w:rsidRPr="007A55A1">
        <w:rPr>
          <w:rFonts w:ascii="AngsanaUPC" w:hAnsi="AngsanaUPC" w:cs="AngsanaUPC"/>
          <w:sz w:val="30"/>
          <w:szCs w:val="30"/>
          <w:cs/>
        </w:rPr>
        <w:tab/>
      </w:r>
      <w:r w:rsidRPr="007A55A1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F0CEF" w:rsidRPr="007A55A1" w14:paraId="3E9F20CF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063B2A17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6CA6C07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363D3" w:rsidRPr="007A55A1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0CEF" w:rsidRPr="007A55A1" w14:paraId="03F8294F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79BA7DFC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0280361F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A55A1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BA8E342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692323F5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7A55A1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4275BB2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74F55CDB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F0CEF" w:rsidRPr="007A55A1" w14:paraId="47859E8B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625576F7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3C1D593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494" w:type="dxa"/>
            <w:shd w:val="clear" w:color="auto" w:fill="auto"/>
          </w:tcPr>
          <w:p w14:paraId="3E2B14D6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5CB2492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D46ABD0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3A1BF0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4F4E83B4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21F6F1A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AF602B3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AD26718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4C9C3EE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B6E74DA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F0CEF" w:rsidRPr="007A55A1" w14:paraId="1887B477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6C20220B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7C70140" w14:textId="77777777" w:rsidR="00CF0CEF" w:rsidRPr="007A55A1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E43306" w:rsidRPr="007A55A1" w14:paraId="102A0F77" w14:textId="77777777" w:rsidTr="00402DC2">
        <w:tc>
          <w:tcPr>
            <w:tcW w:w="6041" w:type="dxa"/>
            <w:shd w:val="clear" w:color="auto" w:fill="auto"/>
          </w:tcPr>
          <w:p w14:paraId="2923064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FB3E153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401,937</w:t>
            </w:r>
          </w:p>
        </w:tc>
        <w:tc>
          <w:tcPr>
            <w:tcW w:w="494" w:type="dxa"/>
            <w:shd w:val="clear" w:color="auto" w:fill="auto"/>
          </w:tcPr>
          <w:p w14:paraId="72D814B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69F184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483,716</w:t>
            </w:r>
          </w:p>
        </w:tc>
        <w:tc>
          <w:tcPr>
            <w:tcW w:w="262" w:type="dxa"/>
            <w:shd w:val="clear" w:color="auto" w:fill="auto"/>
          </w:tcPr>
          <w:p w14:paraId="0073426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60C60389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23,856</w:t>
            </w:r>
          </w:p>
        </w:tc>
        <w:tc>
          <w:tcPr>
            <w:tcW w:w="263" w:type="dxa"/>
            <w:shd w:val="clear" w:color="auto" w:fill="auto"/>
          </w:tcPr>
          <w:p w14:paraId="2782947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78725B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26,587</w:t>
            </w:r>
          </w:p>
        </w:tc>
        <w:tc>
          <w:tcPr>
            <w:tcW w:w="262" w:type="dxa"/>
            <w:shd w:val="clear" w:color="auto" w:fill="auto"/>
          </w:tcPr>
          <w:p w14:paraId="76BE16E5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814B58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425,793</w:t>
            </w:r>
          </w:p>
        </w:tc>
        <w:tc>
          <w:tcPr>
            <w:tcW w:w="262" w:type="dxa"/>
            <w:shd w:val="clear" w:color="auto" w:fill="auto"/>
          </w:tcPr>
          <w:p w14:paraId="7C346E6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27CFE0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510,303</w:t>
            </w:r>
          </w:p>
        </w:tc>
      </w:tr>
      <w:tr w:rsidR="00E43306" w:rsidRPr="007A55A1" w14:paraId="456A0E0F" w14:textId="77777777" w:rsidTr="00402DC2">
        <w:tc>
          <w:tcPr>
            <w:tcW w:w="6041" w:type="dxa"/>
            <w:shd w:val="clear" w:color="auto" w:fill="auto"/>
          </w:tcPr>
          <w:p w14:paraId="389FEF3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82D06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401,937</w:t>
            </w:r>
          </w:p>
        </w:tc>
        <w:tc>
          <w:tcPr>
            <w:tcW w:w="494" w:type="dxa"/>
            <w:shd w:val="clear" w:color="auto" w:fill="auto"/>
          </w:tcPr>
          <w:p w14:paraId="50D4338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38B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483,716</w:t>
            </w:r>
          </w:p>
        </w:tc>
        <w:tc>
          <w:tcPr>
            <w:tcW w:w="262" w:type="dxa"/>
            <w:shd w:val="clear" w:color="auto" w:fill="auto"/>
          </w:tcPr>
          <w:p w14:paraId="23EE501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3888E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23,856</w:t>
            </w:r>
          </w:p>
        </w:tc>
        <w:tc>
          <w:tcPr>
            <w:tcW w:w="263" w:type="dxa"/>
            <w:shd w:val="clear" w:color="auto" w:fill="auto"/>
          </w:tcPr>
          <w:p w14:paraId="391A6F4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BB96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26,857</w:t>
            </w:r>
          </w:p>
        </w:tc>
        <w:tc>
          <w:tcPr>
            <w:tcW w:w="262" w:type="dxa"/>
            <w:shd w:val="clear" w:color="auto" w:fill="auto"/>
          </w:tcPr>
          <w:p w14:paraId="1674909E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0DCBBF7" w14:textId="77777777" w:rsidR="00E43306" w:rsidRPr="007A55A1" w:rsidRDefault="0018583F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425,793</w:t>
            </w:r>
          </w:p>
        </w:tc>
        <w:tc>
          <w:tcPr>
            <w:tcW w:w="262" w:type="dxa"/>
            <w:shd w:val="clear" w:color="auto" w:fill="auto"/>
          </w:tcPr>
          <w:p w14:paraId="7F23BFE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986049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510,303</w:t>
            </w:r>
          </w:p>
        </w:tc>
      </w:tr>
      <w:tr w:rsidR="00E43306" w:rsidRPr="007A55A1" w14:paraId="77E061E6" w14:textId="77777777" w:rsidTr="00402DC2">
        <w:tc>
          <w:tcPr>
            <w:tcW w:w="6041" w:type="dxa"/>
            <w:shd w:val="clear" w:color="auto" w:fill="auto"/>
          </w:tcPr>
          <w:p w14:paraId="10AA380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6D354C6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0C1B52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2509FE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13DE0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27397C5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6438F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6E99B3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AF47E2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0974FBE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15,682</w:t>
            </w:r>
          </w:p>
        </w:tc>
        <w:tc>
          <w:tcPr>
            <w:tcW w:w="262" w:type="dxa"/>
            <w:shd w:val="clear" w:color="auto" w:fill="auto"/>
          </w:tcPr>
          <w:p w14:paraId="37DAF5C1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612BCC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E43306" w:rsidRPr="007A55A1" w14:paraId="5BB6352F" w14:textId="77777777" w:rsidTr="00402DC2">
        <w:tc>
          <w:tcPr>
            <w:tcW w:w="6041" w:type="dxa"/>
            <w:shd w:val="clear" w:color="auto" w:fill="auto"/>
          </w:tcPr>
          <w:p w14:paraId="7618A55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2A8B22DE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6C55DAA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CA71361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9F5B2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C79157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C38C9A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99CBC3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CEDA52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5D044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441,475</w:t>
            </w:r>
          </w:p>
        </w:tc>
        <w:tc>
          <w:tcPr>
            <w:tcW w:w="262" w:type="dxa"/>
            <w:shd w:val="clear" w:color="auto" w:fill="auto"/>
          </w:tcPr>
          <w:p w14:paraId="7273874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9D96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512,562</w:t>
            </w:r>
          </w:p>
        </w:tc>
      </w:tr>
      <w:tr w:rsidR="00E43306" w:rsidRPr="007A55A1" w14:paraId="59630B54" w14:textId="77777777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7823341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9919B3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1FD410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BB3DF7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E8FB33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9DC060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8E0E0D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61F445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88DB77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FC32ADE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503EB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A82076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306" w:rsidRPr="007A55A1" w14:paraId="031574B7" w14:textId="77777777" w:rsidTr="00402DC2">
        <w:tc>
          <w:tcPr>
            <w:tcW w:w="6041" w:type="dxa"/>
            <w:shd w:val="clear" w:color="auto" w:fill="auto"/>
          </w:tcPr>
          <w:p w14:paraId="47B67A9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E89F455" w14:textId="77777777" w:rsidR="00E43306" w:rsidRPr="007A55A1" w:rsidRDefault="00A363D3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64,398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D6F35E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E747ECB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69,337</w:t>
            </w:r>
          </w:p>
        </w:tc>
        <w:tc>
          <w:tcPr>
            <w:tcW w:w="262" w:type="dxa"/>
            <w:shd w:val="clear" w:color="auto" w:fill="auto"/>
          </w:tcPr>
          <w:p w14:paraId="1631065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CD1437" w14:textId="77777777" w:rsidR="00E43306" w:rsidRPr="007A55A1" w:rsidRDefault="00A363D3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263" w:type="dxa"/>
            <w:shd w:val="clear" w:color="auto" w:fill="auto"/>
          </w:tcPr>
          <w:p w14:paraId="638D6F4D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3F3B76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1,412</w:t>
            </w:r>
          </w:p>
        </w:tc>
        <w:tc>
          <w:tcPr>
            <w:tcW w:w="262" w:type="dxa"/>
            <w:shd w:val="clear" w:color="auto" w:fill="auto"/>
          </w:tcPr>
          <w:p w14:paraId="77D01A32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589F551" w14:textId="77777777" w:rsidR="00E43306" w:rsidRPr="007A55A1" w:rsidRDefault="00C832B4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35,402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894CF5D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FE3D956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55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30,972</w:t>
            </w:r>
          </w:p>
        </w:tc>
      </w:tr>
      <w:tr w:rsidR="00E43306" w:rsidRPr="007A55A1" w14:paraId="1122F1BC" w14:textId="77777777" w:rsidTr="00402DC2">
        <w:tc>
          <w:tcPr>
            <w:tcW w:w="6041" w:type="dxa"/>
            <w:shd w:val="clear" w:color="auto" w:fill="auto"/>
          </w:tcPr>
          <w:p w14:paraId="692B33F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9769B3A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162DC58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4FFB47D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BC278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D464E13" w14:textId="77777777" w:rsidR="00E43306" w:rsidRPr="007A55A1" w:rsidRDefault="00E43306" w:rsidP="00E4330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D2E006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8D3210D" w14:textId="77777777" w:rsidR="00E43306" w:rsidRPr="007A55A1" w:rsidRDefault="00E43306" w:rsidP="00E4330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36A7C631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B10CD" w14:textId="77777777" w:rsidR="00E43306" w:rsidRPr="007A55A1" w:rsidRDefault="00C832B4" w:rsidP="00C83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363D3" w:rsidRPr="007A55A1">
              <w:rPr>
                <w:rFonts w:ascii="Angsana New" w:hAnsi="Angsana New"/>
                <w:sz w:val="30"/>
                <w:szCs w:val="30"/>
              </w:rPr>
              <w:t>6,62</w:t>
            </w:r>
            <w:r w:rsidRPr="007A55A1">
              <w:rPr>
                <w:rFonts w:ascii="Angsana New" w:hAnsi="Angsana New"/>
                <w:sz w:val="30"/>
                <w:szCs w:val="30"/>
              </w:rPr>
              <w:t>5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F7081D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2924A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(3,987)</w:t>
            </w:r>
          </w:p>
        </w:tc>
      </w:tr>
      <w:tr w:rsidR="00E43306" w:rsidRPr="007A55A1" w14:paraId="29AD07C8" w14:textId="77777777" w:rsidTr="00402DC2">
        <w:tc>
          <w:tcPr>
            <w:tcW w:w="6041" w:type="dxa"/>
            <w:shd w:val="clear" w:color="auto" w:fill="auto"/>
          </w:tcPr>
          <w:p w14:paraId="04A06C6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196B5A4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67210E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0FE7A75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DAC918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56C1C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B54C6C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E5BD30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3BBBFF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002FA" w14:textId="77777777" w:rsidR="00E43306" w:rsidRPr="007A55A1" w:rsidRDefault="00C832B4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28,777</w:t>
            </w:r>
          </w:p>
        </w:tc>
        <w:tc>
          <w:tcPr>
            <w:tcW w:w="262" w:type="dxa"/>
            <w:shd w:val="clear" w:color="auto" w:fill="auto"/>
          </w:tcPr>
          <w:p w14:paraId="653F1D0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9076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26,985</w:t>
            </w:r>
          </w:p>
        </w:tc>
      </w:tr>
      <w:tr w:rsidR="00E43306" w:rsidRPr="007A55A1" w14:paraId="13F06BC3" w14:textId="77777777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6E103A9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FA41F1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648F78A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84D48A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E9924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69E671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5E4E1D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8BA1B0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6ABAE7D" w14:textId="77777777" w:rsidR="00E43306" w:rsidRPr="007A55A1" w:rsidRDefault="00E43306" w:rsidP="00E4330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351CE2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5F42E1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59583DC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306" w:rsidRPr="007A55A1" w14:paraId="03A9B55D" w14:textId="77777777" w:rsidTr="00402DC2">
        <w:tc>
          <w:tcPr>
            <w:tcW w:w="6041" w:type="dxa"/>
            <w:shd w:val="clear" w:color="auto" w:fill="auto"/>
          </w:tcPr>
          <w:p w14:paraId="0962CD5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2E6C509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C5D278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CC1F1A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6099CA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FF8B99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3F5B71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47CEAE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74C970E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04BC695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60E1B71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63FABA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47D2" w:rsidRPr="007A55A1" w14:paraId="26D2D3D8" w14:textId="77777777" w:rsidTr="00402DC2">
        <w:tc>
          <w:tcPr>
            <w:tcW w:w="6041" w:type="dxa"/>
            <w:shd w:val="clear" w:color="auto" w:fill="auto"/>
          </w:tcPr>
          <w:p w14:paraId="209F562D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1BB9C854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  <w:tc>
          <w:tcPr>
            <w:tcW w:w="494" w:type="dxa"/>
            <w:shd w:val="clear" w:color="auto" w:fill="auto"/>
          </w:tcPr>
          <w:p w14:paraId="4146F909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CCA2CA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  <w:tc>
          <w:tcPr>
            <w:tcW w:w="262" w:type="dxa"/>
            <w:shd w:val="clear" w:color="auto" w:fill="auto"/>
          </w:tcPr>
          <w:p w14:paraId="778DF506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BFDD8A0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6C25E6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3F6D619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F806C80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CCF483C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  <w:tc>
          <w:tcPr>
            <w:tcW w:w="262" w:type="dxa"/>
            <w:shd w:val="clear" w:color="auto" w:fill="auto"/>
          </w:tcPr>
          <w:p w14:paraId="1713088E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03BF27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28,453</w:t>
            </w:r>
          </w:p>
        </w:tc>
      </w:tr>
      <w:tr w:rsidR="006747D2" w:rsidRPr="007A55A1" w14:paraId="57C59F20" w14:textId="77777777" w:rsidTr="00402DC2">
        <w:tc>
          <w:tcPr>
            <w:tcW w:w="6041" w:type="dxa"/>
            <w:shd w:val="clear" w:color="auto" w:fill="auto"/>
          </w:tcPr>
          <w:p w14:paraId="0115D9EB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3E55B4A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494" w:type="dxa"/>
            <w:shd w:val="clear" w:color="auto" w:fill="auto"/>
          </w:tcPr>
          <w:p w14:paraId="79016CC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6B6CD02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62" w:type="dxa"/>
            <w:shd w:val="clear" w:color="auto" w:fill="auto"/>
          </w:tcPr>
          <w:p w14:paraId="6DE3A0E9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0A10D0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7D54C1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C29451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64C0FB8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F03DE90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262" w:type="dxa"/>
            <w:shd w:val="clear" w:color="auto" w:fill="auto"/>
          </w:tcPr>
          <w:p w14:paraId="727DF02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4742BEA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</w:tr>
      <w:tr w:rsidR="006747D2" w:rsidRPr="007A55A1" w14:paraId="5EBF1615" w14:textId="77777777" w:rsidTr="00402DC2">
        <w:tc>
          <w:tcPr>
            <w:tcW w:w="6041" w:type="dxa"/>
            <w:shd w:val="clear" w:color="auto" w:fill="auto"/>
          </w:tcPr>
          <w:p w14:paraId="537676C6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02B7763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494" w:type="dxa"/>
            <w:shd w:val="clear" w:color="auto" w:fill="auto"/>
          </w:tcPr>
          <w:p w14:paraId="533E6E6C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D1F14A8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62" w:type="dxa"/>
            <w:shd w:val="clear" w:color="auto" w:fill="auto"/>
          </w:tcPr>
          <w:p w14:paraId="4C683F55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6527299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40345CD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C99AABA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E3798E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5F2C9F0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262" w:type="dxa"/>
            <w:shd w:val="clear" w:color="auto" w:fill="auto"/>
          </w:tcPr>
          <w:p w14:paraId="6E39D01B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AF1866F" w14:textId="77777777" w:rsidR="006747D2" w:rsidRPr="007A55A1" w:rsidRDefault="006747D2" w:rsidP="0067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</w:tbl>
    <w:p w14:paraId="63BF0196" w14:textId="77777777" w:rsidR="00D16575" w:rsidRPr="007A55A1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7A55A1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1ACCF27" w14:textId="77777777" w:rsidR="007C5668" w:rsidRPr="007A55A1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7A55A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7A55A1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4D93E814" w14:textId="77777777" w:rsidR="00D77877" w:rsidRPr="007A55A1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7A55A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E3B2A19" w14:textId="77777777" w:rsidR="00091326" w:rsidRPr="007A55A1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55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ECACAF5" w14:textId="77777777" w:rsidR="005D2F29" w:rsidRPr="007A55A1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A55A1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7A55A1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7A55A1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7A55A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8" w:name="_Hlk31812899"/>
      <w:r w:rsidR="00C832B4" w:rsidRPr="007A55A1">
        <w:rPr>
          <w:rFonts w:ascii="Angsana New" w:hAnsi="Angsana New"/>
          <w:snapToGrid w:val="0"/>
          <w:sz w:val="30"/>
          <w:szCs w:val="30"/>
          <w:lang w:eastAsia="th-TH"/>
        </w:rPr>
        <w:t>26.11</w:t>
      </w:r>
      <w:r w:rsidR="00F43233" w:rsidRPr="007A55A1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8"/>
      <w:r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7A55A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7A55A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7A55A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C832B4" w:rsidRPr="007A55A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</w:t>
      </w:r>
      <w:r w:rsidR="00114872" w:rsidRPr="007A55A1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39" w:name="_Hlk31812917"/>
      <w:r w:rsidR="00DE074E" w:rsidRPr="007A55A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bookmarkStart w:id="40" w:name="_Hlk118472230"/>
      <w:r w:rsidR="00C832B4" w:rsidRPr="007A55A1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24.35</w:t>
      </w:r>
      <w:r w:rsidR="007246AF" w:rsidRPr="007A55A1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9"/>
      <w:bookmarkEnd w:id="40"/>
      <w:r w:rsidRPr="007A55A1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7A55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14:paraId="44D91CF4" w14:textId="77777777" w:rsidR="008732D4" w:rsidRPr="007A55A1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20</w:t>
      </w:r>
      <w:r w:rsidR="008732D4" w:rsidRPr="007A55A1">
        <w:rPr>
          <w:rFonts w:ascii="Angsana New" w:hAnsi="Angsana New"/>
          <w:b/>
          <w:bCs/>
          <w:sz w:val="30"/>
          <w:szCs w:val="30"/>
        </w:rPr>
        <w:tab/>
      </w:r>
      <w:r w:rsidR="000948C5" w:rsidRPr="007A55A1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7A55A1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7A55A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8389189" w14:textId="77777777" w:rsidR="00C25CCE" w:rsidRPr="007A55A1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1" w:name="OLE_LINK3"/>
      <w:r w:rsidRPr="007A55A1">
        <w:rPr>
          <w:rFonts w:ascii="Angsana New" w:hAnsi="Angsana New"/>
          <w:sz w:val="30"/>
          <w:szCs w:val="30"/>
        </w:rPr>
        <w:t>20</w:t>
      </w:r>
      <w:r w:rsidR="00C25CCE" w:rsidRPr="007A55A1">
        <w:rPr>
          <w:rFonts w:ascii="Angsana New" w:hAnsi="Angsana New"/>
          <w:sz w:val="30"/>
          <w:szCs w:val="30"/>
        </w:rPr>
        <w:t>.</w:t>
      </w:r>
      <w:r w:rsidR="00757508" w:rsidRPr="007A55A1">
        <w:rPr>
          <w:rFonts w:ascii="Angsana New" w:hAnsi="Angsana New"/>
          <w:sz w:val="30"/>
          <w:szCs w:val="30"/>
        </w:rPr>
        <w:t>1</w:t>
      </w:r>
      <w:r w:rsidR="00C25CCE" w:rsidRPr="007A55A1">
        <w:rPr>
          <w:rFonts w:ascii="Angsana New" w:hAnsi="Angsana New"/>
          <w:sz w:val="30"/>
          <w:szCs w:val="30"/>
        </w:rPr>
        <w:t xml:space="preserve"> </w:t>
      </w:r>
      <w:r w:rsidR="00C25CCE" w:rsidRPr="007A55A1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14:paraId="0D3406E5" w14:textId="77777777" w:rsidR="00FF7C85" w:rsidRPr="007A55A1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7A55A1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7A55A1">
        <w:rPr>
          <w:rFonts w:ascii="Angsana New" w:hAnsi="Angsana New"/>
          <w:sz w:val="30"/>
          <w:szCs w:val="30"/>
        </w:rPr>
        <w:t xml:space="preserve">10 </w:t>
      </w:r>
      <w:r w:rsidR="001F6E07" w:rsidRPr="007A55A1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7A55A1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7A55A1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7A55A1">
        <w:rPr>
          <w:rFonts w:ascii="Angsana New" w:eastAsia="MS Mincho" w:hAnsi="Angsana New"/>
          <w:sz w:val="30"/>
          <w:szCs w:val="30"/>
        </w:rPr>
        <w:t xml:space="preserve"> </w:t>
      </w:r>
    </w:p>
    <w:p w14:paraId="1FF935AB" w14:textId="77777777" w:rsidR="00FF7C85" w:rsidRPr="007A55A1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7A55A1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7A55A1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7A55A1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7A55A1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7A55A1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7A55A1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14:paraId="368C969F" w14:textId="77777777" w:rsidR="000948C5" w:rsidRPr="007A55A1" w:rsidRDefault="000948C5" w:rsidP="00E86D95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eastAsia="MS Mincho" w:hAnsi="Angsana New"/>
          <w:sz w:val="30"/>
          <w:szCs w:val="30"/>
        </w:rPr>
        <w:t xml:space="preserve">20.2 </w:t>
      </w:r>
      <w:r w:rsidRPr="007A55A1">
        <w:rPr>
          <w:rFonts w:ascii="Angsana New" w:hAnsi="Angsana New" w:hint="cs"/>
          <w:sz w:val="30"/>
          <w:szCs w:val="30"/>
          <w:cs/>
        </w:rPr>
        <w:t>ภาระผูกพันเกี่ยวกับสัญญา</w:t>
      </w:r>
    </w:p>
    <w:p w14:paraId="4A7B1FC3" w14:textId="77777777" w:rsidR="000948C5" w:rsidRPr="007A55A1" w:rsidRDefault="00E760EA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7A55A1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="000B6CA2" w:rsidRPr="007A55A1">
        <w:rPr>
          <w:rFonts w:ascii="Angsana New" w:eastAsia="MS Mincho" w:hAnsi="Angsana New"/>
          <w:sz w:val="30"/>
          <w:szCs w:val="30"/>
        </w:rPr>
        <w:t xml:space="preserve">31 </w:t>
      </w:r>
      <w:r w:rsidR="000B6CA2" w:rsidRPr="007A55A1">
        <w:rPr>
          <w:rFonts w:ascii="Angsana New" w:eastAsia="MS Mincho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eastAsia="MS Mincho" w:hAnsi="Angsana New"/>
          <w:sz w:val="30"/>
          <w:szCs w:val="30"/>
        </w:rPr>
        <w:t>2566</w:t>
      </w:r>
      <w:r w:rsidRPr="007A55A1">
        <w:rPr>
          <w:rFonts w:ascii="Angsana New" w:eastAsia="MS Mincho" w:hAnsi="Angsana New"/>
          <w:sz w:val="30"/>
          <w:szCs w:val="30"/>
        </w:rPr>
        <w:t xml:space="preserve"> </w:t>
      </w:r>
      <w:r w:rsidRPr="007A55A1">
        <w:rPr>
          <w:rFonts w:ascii="Angsana New" w:eastAsia="MS Mincho" w:hAnsi="Angsana New" w:hint="cs"/>
          <w:sz w:val="30"/>
          <w:szCs w:val="30"/>
          <w:cs/>
        </w:rPr>
        <w:t>กลุ่มบริษัทมีภาระ</w:t>
      </w:r>
      <w:r w:rsidR="00C209FC" w:rsidRPr="007A55A1">
        <w:rPr>
          <w:rFonts w:ascii="Angsana New" w:eastAsia="MS Mincho" w:hAnsi="Angsana New" w:hint="cs"/>
          <w:sz w:val="30"/>
          <w:szCs w:val="30"/>
          <w:cs/>
        </w:rPr>
        <w:t>ผูกพัน</w:t>
      </w:r>
      <w:r w:rsidRPr="007A55A1">
        <w:rPr>
          <w:rFonts w:ascii="Angsana New" w:eastAsia="MS Mincho" w:hAnsi="Angsana New" w:hint="cs"/>
          <w:sz w:val="30"/>
          <w:szCs w:val="30"/>
          <w:cs/>
        </w:rPr>
        <w:t>ตามสัญญา</w:t>
      </w:r>
      <w:r w:rsidR="00C209FC" w:rsidRPr="007A55A1">
        <w:rPr>
          <w:rFonts w:ascii="Angsana New" w:eastAsia="MS Mincho" w:hAnsi="Angsana New" w:hint="cs"/>
          <w:sz w:val="30"/>
          <w:szCs w:val="30"/>
          <w:cs/>
        </w:rPr>
        <w:t>รายจ่ายฝ่ายทุน</w:t>
      </w:r>
      <w:r w:rsidR="007B6176" w:rsidRPr="007A55A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C60A0">
        <w:rPr>
          <w:rFonts w:ascii="Angsana New" w:eastAsia="MS Mincho" w:hAnsi="Angsana New" w:hint="cs"/>
          <w:sz w:val="30"/>
          <w:szCs w:val="30"/>
          <w:cs/>
        </w:rPr>
        <w:t>จำนวนเงิน</w:t>
      </w:r>
      <w:r w:rsidR="00C209FC" w:rsidRPr="00AC60A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209FC" w:rsidRPr="00AC60A0">
        <w:rPr>
          <w:rFonts w:ascii="Angsana New" w:eastAsia="MS Mincho" w:hAnsi="Angsana New"/>
          <w:sz w:val="30"/>
          <w:szCs w:val="30"/>
        </w:rPr>
        <w:t xml:space="preserve">4.52 </w:t>
      </w:r>
      <w:r w:rsidR="00C209FC" w:rsidRPr="00AC60A0">
        <w:rPr>
          <w:rFonts w:ascii="Angsana New" w:eastAsia="MS Mincho" w:hAnsi="Angsana New" w:hint="cs"/>
          <w:sz w:val="30"/>
          <w:szCs w:val="30"/>
          <w:cs/>
        </w:rPr>
        <w:t>ล้าน</w:t>
      </w:r>
      <w:r w:rsidR="00C209FC" w:rsidRPr="007A55A1">
        <w:rPr>
          <w:rFonts w:ascii="Angsana New" w:eastAsia="MS Mincho" w:hAnsi="Angsana New" w:hint="cs"/>
          <w:sz w:val="30"/>
          <w:szCs w:val="30"/>
          <w:cs/>
        </w:rPr>
        <w:t>ยูโร</w:t>
      </w:r>
    </w:p>
    <w:p w14:paraId="707E590C" w14:textId="77777777" w:rsidR="00571570" w:rsidRPr="007A55A1" w:rsidRDefault="0085089B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</w:rPr>
        <w:t>20</w:t>
      </w:r>
      <w:r w:rsidR="00967930" w:rsidRPr="007A55A1">
        <w:rPr>
          <w:rFonts w:ascii="Angsana New" w:hAnsi="Angsana New"/>
          <w:sz w:val="30"/>
          <w:szCs w:val="30"/>
        </w:rPr>
        <w:t>.</w:t>
      </w:r>
      <w:r w:rsidR="000948C5" w:rsidRPr="007A55A1">
        <w:rPr>
          <w:rFonts w:ascii="Angsana New" w:hAnsi="Angsana New"/>
          <w:sz w:val="30"/>
          <w:szCs w:val="30"/>
        </w:rPr>
        <w:t>3</w:t>
      </w:r>
      <w:r w:rsidR="00967930" w:rsidRPr="007A55A1">
        <w:rPr>
          <w:rFonts w:ascii="Angsana New" w:hAnsi="Angsana New"/>
          <w:sz w:val="30"/>
          <w:szCs w:val="30"/>
        </w:rPr>
        <w:t xml:space="preserve"> </w:t>
      </w:r>
      <w:r w:rsidR="00967930" w:rsidRPr="007A55A1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A2B2010" w14:textId="77777777" w:rsidR="00981C39" w:rsidRPr="007A55A1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AB3FDE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 xml:space="preserve"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</w:t>
      </w:r>
      <w:r w:rsidR="00DA3F49" w:rsidRPr="007A55A1">
        <w:rPr>
          <w:rFonts w:ascii="Angsana New" w:hAnsi="Angsana New"/>
          <w:sz w:val="30"/>
          <w:szCs w:val="30"/>
        </w:rPr>
        <w:t>0.70</w:t>
      </w:r>
      <w:r w:rsidRPr="007A55A1">
        <w:rPr>
          <w:rFonts w:ascii="Angsana New" w:hAnsi="Angsana New"/>
          <w:sz w:val="30"/>
          <w:szCs w:val="30"/>
          <w:cs/>
        </w:rPr>
        <w:t xml:space="preserve"> ล้านบาท บริษัทยื่นอุทธรณ์คัดค้านคำพิพากษาศาลชั้นต้น</w:t>
      </w:r>
      <w:r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7A55A1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7A55A1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7A55A1">
        <w:rPr>
          <w:rFonts w:ascii="Angsana New" w:hAnsi="Angsana New" w:hint="cs"/>
          <w:sz w:val="30"/>
          <w:szCs w:val="30"/>
          <w:cs/>
        </w:rPr>
        <w:t>จำนวน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="00DA3F49" w:rsidRPr="007A55A1">
        <w:rPr>
          <w:rFonts w:ascii="Angsana New" w:hAnsi="Angsana New"/>
          <w:sz w:val="30"/>
          <w:szCs w:val="30"/>
        </w:rPr>
        <w:t>5.40</w:t>
      </w:r>
      <w:r w:rsidRPr="007A55A1">
        <w:rPr>
          <w:rFonts w:ascii="Angsana New" w:hAnsi="Angsana New"/>
          <w:sz w:val="30"/>
          <w:szCs w:val="30"/>
          <w:cs/>
        </w:rPr>
        <w:t xml:space="preserve"> ล้าน</w:t>
      </w:r>
      <w:r w:rsidRPr="007A55A1">
        <w:rPr>
          <w:rFonts w:ascii="Angsana New" w:hAnsi="Angsana New" w:hint="cs"/>
          <w:sz w:val="30"/>
          <w:szCs w:val="30"/>
          <w:cs/>
        </w:rPr>
        <w:t>บาท</w:t>
      </w:r>
      <w:r w:rsidRPr="007A55A1">
        <w:rPr>
          <w:rFonts w:ascii="Angsana New" w:hAnsi="Angsana New"/>
          <w:sz w:val="30"/>
          <w:szCs w:val="30"/>
          <w:cs/>
        </w:rPr>
        <w:t xml:space="preserve"> </w:t>
      </w:r>
      <w:r w:rsidR="00981C39" w:rsidRPr="007A55A1">
        <w:rPr>
          <w:rFonts w:ascii="Angsana New" w:hAnsi="Angsana New" w:hint="cs"/>
          <w:sz w:val="30"/>
          <w:szCs w:val="30"/>
          <w:cs/>
        </w:rPr>
        <w:t>ศาลอุทธรณ์กลับคำพิพากษาศาลชั้นต้นให้โจทก์จ่ายชำระหนี้แก่</w:t>
      </w:r>
      <w:r w:rsidR="00CB7A6A" w:rsidRPr="007A55A1">
        <w:rPr>
          <w:rFonts w:ascii="Angsana New" w:hAnsi="Angsana New" w:hint="cs"/>
          <w:sz w:val="30"/>
          <w:szCs w:val="30"/>
          <w:cs/>
        </w:rPr>
        <w:t>บริษัท ปัจจุบันคดีอยู่ระหว่างรอฟังคำสั่งศาลฎีกา</w:t>
      </w:r>
    </w:p>
    <w:p w14:paraId="2379E5A6" w14:textId="77777777" w:rsidR="006F5CCE" w:rsidRPr="007A55A1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66BD0FF" w14:textId="77777777" w:rsidR="006F5CCE" w:rsidRPr="007A55A1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3D8940" w14:textId="77777777" w:rsidR="006F5CCE" w:rsidRPr="007A55A1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41"/>
    <w:p w14:paraId="70C72215" w14:textId="77777777" w:rsidR="00D51EDC" w:rsidRPr="007A55A1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7A55A1">
        <w:rPr>
          <w:rFonts w:ascii="Angsana New" w:hAnsi="Angsana New"/>
          <w:b/>
          <w:bCs/>
          <w:sz w:val="30"/>
          <w:szCs w:val="30"/>
        </w:rPr>
        <w:t>1</w:t>
      </w:r>
      <w:r w:rsidR="00D51EDC" w:rsidRPr="007A55A1">
        <w:rPr>
          <w:rFonts w:ascii="Angsana New" w:hAnsi="Angsana New"/>
          <w:b/>
          <w:bCs/>
          <w:sz w:val="30"/>
          <w:szCs w:val="30"/>
        </w:rPr>
        <w:tab/>
      </w:r>
      <w:r w:rsidR="00D51EDC" w:rsidRPr="007A55A1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7A55A1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2273648F" w14:textId="77777777" w:rsidR="00D51EDC" w:rsidRPr="007A55A1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/>
          <w:sz w:val="30"/>
          <w:szCs w:val="30"/>
          <w:cs/>
        </w:rPr>
        <w:tab/>
      </w:r>
      <w:r w:rsidRPr="007A55A1">
        <w:rPr>
          <w:rFonts w:ascii="Angsana New" w:hAnsi="Angsana New" w:hint="cs"/>
          <w:sz w:val="30"/>
          <w:szCs w:val="30"/>
          <w:cs/>
        </w:rPr>
        <w:t xml:space="preserve">ต้นทุนทางการเงินสำหรับงวดสามเดือนสิ้นสุดวันที่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8720E6" w:rsidRPr="007A55A1">
        <w:rPr>
          <w:rFonts w:ascii="Angsana New" w:hAnsi="Angsana New"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sz w:val="30"/>
          <w:szCs w:val="30"/>
          <w:cs/>
        </w:rPr>
        <w:t>และ</w:t>
      </w:r>
      <w:r w:rsidRPr="007A55A1">
        <w:rPr>
          <w:rFonts w:ascii="Angsana New" w:hAnsi="Angsana New"/>
          <w:sz w:val="30"/>
          <w:szCs w:val="30"/>
        </w:rPr>
        <w:t xml:space="preserve"> 256</w:t>
      </w:r>
      <w:r w:rsidR="00E43306" w:rsidRPr="007A55A1">
        <w:rPr>
          <w:rFonts w:ascii="Angsana New" w:hAnsi="Angsana New"/>
          <w:sz w:val="30"/>
          <w:szCs w:val="30"/>
        </w:rPr>
        <w:t>5</w:t>
      </w:r>
      <w:r w:rsidRPr="007A55A1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14:paraId="3FE58F33" w14:textId="77777777" w:rsidR="00473E52" w:rsidRPr="007A55A1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25B8F" w:rsidRPr="007A55A1" w14:paraId="21296E9F" w14:textId="77777777" w:rsidTr="00402DC2">
        <w:trPr>
          <w:cantSplit/>
        </w:trPr>
        <w:tc>
          <w:tcPr>
            <w:tcW w:w="3060" w:type="dxa"/>
          </w:tcPr>
          <w:p w14:paraId="64B37BC8" w14:textId="77777777" w:rsidR="00025B8F" w:rsidRPr="007A55A1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A082D8" w14:textId="77777777" w:rsidR="00025B8F" w:rsidRPr="007A55A1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CC8747B" w14:textId="77777777" w:rsidR="00025B8F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025B8F" w:rsidRPr="007A55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A55A1">
              <w:rPr>
                <w:rFonts w:ascii="Angsana New" w:hAnsi="Angsana New"/>
                <w:sz w:val="30"/>
                <w:szCs w:val="30"/>
              </w:rPr>
              <w:t xml:space="preserve">                            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7A55A1" w14:paraId="30F1659A" w14:textId="77777777" w:rsidTr="00325551">
        <w:trPr>
          <w:cantSplit/>
        </w:trPr>
        <w:tc>
          <w:tcPr>
            <w:tcW w:w="3060" w:type="dxa"/>
          </w:tcPr>
          <w:p w14:paraId="4D859EBB" w14:textId="77777777" w:rsidR="00E9339F" w:rsidRPr="007A55A1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2" w:name="_Hlk47361344"/>
          </w:p>
        </w:tc>
        <w:tc>
          <w:tcPr>
            <w:tcW w:w="990" w:type="dxa"/>
          </w:tcPr>
          <w:p w14:paraId="1A274507" w14:textId="77777777" w:rsidR="00E9339F" w:rsidRPr="007A55A1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F8FCFE4" w14:textId="77777777" w:rsidR="00E9339F" w:rsidRPr="007A55A1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B27606D" w14:textId="77777777" w:rsidR="00E9339F" w:rsidRPr="007A55A1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0AB2684" w14:textId="77777777" w:rsidR="00E9339F" w:rsidRPr="007A55A1" w:rsidRDefault="00D87136" w:rsidP="0060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1C5978"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31137A" w:rsidRPr="007A55A1" w14:paraId="47088D6A" w14:textId="77777777" w:rsidTr="00325551">
        <w:trPr>
          <w:cantSplit/>
        </w:trPr>
        <w:tc>
          <w:tcPr>
            <w:tcW w:w="3060" w:type="dxa"/>
          </w:tcPr>
          <w:p w14:paraId="37D3A202" w14:textId="77777777" w:rsidR="00325551" w:rsidRPr="007A55A1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FAF121" w14:textId="77777777" w:rsidR="00325551" w:rsidRPr="007A55A1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0166FD" w14:textId="77777777" w:rsidR="00325551" w:rsidRPr="007A55A1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D8D63F" w14:textId="77777777" w:rsidR="00325551" w:rsidRPr="007A55A1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9FFCAA" w14:textId="77777777" w:rsidR="00325551" w:rsidRPr="007A55A1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E43306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ACCE11" w14:textId="77777777" w:rsidR="00325551" w:rsidRPr="007A55A1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2084" w14:textId="77777777" w:rsidR="00325551" w:rsidRPr="007A55A1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7A55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6E4696" w14:textId="77777777" w:rsidR="00325551" w:rsidRPr="007A55A1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6D224" w14:textId="77777777" w:rsidR="00325551" w:rsidRPr="007A55A1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bookmarkEnd w:id="42"/>
    <w:p w14:paraId="2E25E949" w14:textId="77777777" w:rsidR="003A797F" w:rsidRPr="007A55A1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7A55A1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7A55A1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7A55A1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7A55A1" w14:paraId="1780F8F4" w14:textId="77777777" w:rsidTr="003D4D0F">
        <w:trPr>
          <w:cantSplit/>
        </w:trPr>
        <w:tc>
          <w:tcPr>
            <w:tcW w:w="3060" w:type="dxa"/>
          </w:tcPr>
          <w:p w14:paraId="7F735DD2" w14:textId="77777777" w:rsidR="006326EF" w:rsidRPr="007A55A1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07E34C5C" w14:textId="77777777" w:rsidR="006326EF" w:rsidRPr="007A55A1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5F51DB2" w14:textId="77777777" w:rsidR="006326EF" w:rsidRPr="007A55A1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43306" w:rsidRPr="007A55A1" w14:paraId="7D3BEA7F" w14:textId="77777777" w:rsidTr="003D4D0F">
        <w:trPr>
          <w:cantSplit/>
        </w:trPr>
        <w:tc>
          <w:tcPr>
            <w:tcW w:w="3060" w:type="dxa"/>
          </w:tcPr>
          <w:p w14:paraId="49DB607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00107513" w14:textId="77777777" w:rsidR="00E43306" w:rsidRPr="007A55A1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68041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71A3F3" w14:textId="77777777" w:rsidR="00EA1C6D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5,710</w:t>
            </w:r>
          </w:p>
        </w:tc>
        <w:tc>
          <w:tcPr>
            <w:tcW w:w="270" w:type="dxa"/>
          </w:tcPr>
          <w:p w14:paraId="11AB6E40" w14:textId="77777777" w:rsidR="00E43306" w:rsidRPr="007A55A1" w:rsidRDefault="00E43306" w:rsidP="00E4330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B14DC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011AB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270" w:type="dxa"/>
          </w:tcPr>
          <w:p w14:paraId="566BA9E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1528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A75EC1" w14:textId="77777777" w:rsidR="00EA1C6D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5,517</w:t>
            </w:r>
          </w:p>
        </w:tc>
        <w:tc>
          <w:tcPr>
            <w:tcW w:w="270" w:type="dxa"/>
          </w:tcPr>
          <w:p w14:paraId="32EAF2F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8F52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61D52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</w:tr>
      <w:tr w:rsidR="00E43306" w:rsidRPr="007A55A1" w14:paraId="64BE62D6" w14:textId="77777777" w:rsidTr="00662655">
        <w:trPr>
          <w:cantSplit/>
        </w:trPr>
        <w:tc>
          <w:tcPr>
            <w:tcW w:w="3060" w:type="dxa"/>
          </w:tcPr>
          <w:p w14:paraId="7EA0117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DCA912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2EF19D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06F7DE3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14B71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</w:tcPr>
          <w:p w14:paraId="2BC03E9A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2E669A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5422CE7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570DE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E43306" w:rsidRPr="007A55A1" w14:paraId="09857F3D" w14:textId="77777777" w:rsidTr="00662655">
        <w:trPr>
          <w:cantSplit/>
        </w:trPr>
        <w:tc>
          <w:tcPr>
            <w:tcW w:w="3060" w:type="dxa"/>
          </w:tcPr>
          <w:p w14:paraId="76E2A3D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6FB4C28D" w14:textId="77777777" w:rsidR="00E43306" w:rsidRPr="007A55A1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988BD8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6,149</w:t>
            </w:r>
          </w:p>
        </w:tc>
        <w:tc>
          <w:tcPr>
            <w:tcW w:w="270" w:type="dxa"/>
          </w:tcPr>
          <w:p w14:paraId="6B39913E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85E51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3,636</w:t>
            </w:r>
          </w:p>
        </w:tc>
        <w:tc>
          <w:tcPr>
            <w:tcW w:w="270" w:type="dxa"/>
          </w:tcPr>
          <w:p w14:paraId="1DB1AC9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3720E1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5,956</w:t>
            </w:r>
          </w:p>
        </w:tc>
        <w:tc>
          <w:tcPr>
            <w:tcW w:w="270" w:type="dxa"/>
          </w:tcPr>
          <w:p w14:paraId="11F5338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C68914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3,636</w:t>
            </w:r>
          </w:p>
        </w:tc>
      </w:tr>
      <w:tr w:rsidR="00E43306" w:rsidRPr="007A55A1" w14:paraId="2FEC6641" w14:textId="77777777" w:rsidTr="00662655">
        <w:trPr>
          <w:cantSplit/>
        </w:trPr>
        <w:tc>
          <w:tcPr>
            <w:tcW w:w="3060" w:type="dxa"/>
          </w:tcPr>
          <w:p w14:paraId="616EF8C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794A341E" w14:textId="77777777" w:rsidR="00E43306" w:rsidRPr="007A55A1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BE5697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14:paraId="570CA3B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F17A8D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14:paraId="3CF7293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F62E4D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2F5B26B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E87C10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E43306" w:rsidRPr="007A55A1" w14:paraId="02A76C17" w14:textId="77777777" w:rsidTr="00EF6A17">
        <w:trPr>
          <w:cantSplit/>
        </w:trPr>
        <w:tc>
          <w:tcPr>
            <w:tcW w:w="3060" w:type="dxa"/>
          </w:tcPr>
          <w:p w14:paraId="1B1B896F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A74152F" w14:textId="77777777" w:rsidR="00E43306" w:rsidRPr="007A55A1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5D65D9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6,903</w:t>
            </w:r>
          </w:p>
        </w:tc>
        <w:tc>
          <w:tcPr>
            <w:tcW w:w="270" w:type="dxa"/>
          </w:tcPr>
          <w:p w14:paraId="7418EB0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D6A65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3,998</w:t>
            </w:r>
          </w:p>
        </w:tc>
        <w:tc>
          <w:tcPr>
            <w:tcW w:w="270" w:type="dxa"/>
          </w:tcPr>
          <w:p w14:paraId="66E7927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EA96C0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6,625</w:t>
            </w:r>
          </w:p>
        </w:tc>
        <w:tc>
          <w:tcPr>
            <w:tcW w:w="270" w:type="dxa"/>
          </w:tcPr>
          <w:p w14:paraId="2EA63472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36B415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3,987</w:t>
            </w:r>
          </w:p>
        </w:tc>
      </w:tr>
    </w:tbl>
    <w:p w14:paraId="6BEA5564" w14:textId="77777777" w:rsidR="00C659E1" w:rsidRPr="007A55A1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17DACF86" w14:textId="77777777" w:rsidR="00A555C2" w:rsidRPr="007A55A1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2</w:t>
      </w:r>
      <w:r w:rsidR="0000629D" w:rsidRPr="007A55A1">
        <w:rPr>
          <w:rFonts w:ascii="Angsana New" w:hAnsi="Angsana New"/>
          <w:b/>
          <w:bCs/>
          <w:sz w:val="30"/>
          <w:szCs w:val="30"/>
        </w:rPr>
        <w:t>2</w:t>
      </w:r>
      <w:r w:rsidR="00507A0C" w:rsidRPr="007A55A1">
        <w:rPr>
          <w:rFonts w:ascii="Angsana New" w:hAnsi="Angsana New"/>
          <w:b/>
          <w:bCs/>
          <w:sz w:val="30"/>
          <w:szCs w:val="30"/>
        </w:rPr>
        <w:tab/>
      </w:r>
      <w:r w:rsidR="00507A0C" w:rsidRPr="007A55A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0580B57" w14:textId="77777777" w:rsidR="00016257" w:rsidRPr="007A55A1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ab/>
      </w:r>
      <w:r w:rsidRPr="007A55A1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7A55A1">
        <w:rPr>
          <w:rFonts w:ascii="Angsana New" w:hAnsi="Angsana New" w:hint="cs"/>
          <w:b/>
          <w:sz w:val="30"/>
          <w:szCs w:val="30"/>
          <w:cs/>
        </w:rPr>
        <w:t>ที่</w:t>
      </w:r>
      <w:r w:rsidRPr="007A55A1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7A55A1">
        <w:rPr>
          <w:rFonts w:ascii="Angsana New" w:hAnsi="Angsana New"/>
          <w:b/>
          <w:sz w:val="30"/>
          <w:szCs w:val="30"/>
        </w:rPr>
        <w:t xml:space="preserve"> </w:t>
      </w:r>
      <w:r w:rsidRPr="007A55A1">
        <w:rPr>
          <w:rFonts w:ascii="Angsana New" w:hAnsi="Angsana New" w:hint="cs"/>
          <w:b/>
          <w:sz w:val="30"/>
          <w:szCs w:val="30"/>
          <w:cs/>
        </w:rPr>
        <w:t xml:space="preserve">สำหรับงวดสามเดือนสุดวันที่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Pr="007A55A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7A55A1">
        <w:rPr>
          <w:rFonts w:ascii="Angsana New" w:hAnsi="Angsana New"/>
          <w:bCs/>
          <w:sz w:val="30"/>
          <w:szCs w:val="30"/>
        </w:rPr>
        <w:t>256</w:t>
      </w:r>
      <w:r w:rsidR="008B63B1" w:rsidRPr="007A55A1">
        <w:rPr>
          <w:rFonts w:ascii="Angsana New" w:hAnsi="Angsana New"/>
          <w:bCs/>
          <w:sz w:val="30"/>
          <w:szCs w:val="30"/>
        </w:rPr>
        <w:t>5</w:t>
      </w:r>
      <w:r w:rsidRPr="007A55A1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7A55A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A55A1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05969FAB" w14:textId="59FB3B8F" w:rsidR="00F654F1" w:rsidRPr="007A55A1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A55A1">
        <w:rPr>
          <w:rFonts w:ascii="Angsana New" w:hAnsi="Angsana New"/>
          <w:b/>
          <w:bCs/>
          <w:sz w:val="30"/>
          <w:szCs w:val="30"/>
        </w:rPr>
        <w:tab/>
      </w:r>
      <w:r w:rsidRPr="007A55A1">
        <w:rPr>
          <w:rFonts w:ascii="Angsana New" w:hAnsi="Angsana New"/>
          <w:b/>
          <w:bCs/>
          <w:sz w:val="30"/>
          <w:szCs w:val="30"/>
        </w:rPr>
        <w:tab/>
      </w:r>
      <w:r w:rsidR="00F32A8E" w:rsidRPr="007A55A1">
        <w:rPr>
          <w:rFonts w:ascii="Angsana New" w:hAnsi="Angsana New"/>
          <w:bCs/>
          <w:sz w:val="30"/>
          <w:szCs w:val="30"/>
        </w:rPr>
        <w:t xml:space="preserve">                                     </w:t>
      </w:r>
      <w:r w:rsidR="00F32A8E" w:rsidRPr="007A55A1">
        <w:rPr>
          <w:rFonts w:ascii="Angsana New" w:hAnsi="Angsana New" w:hint="cs"/>
          <w:bCs/>
          <w:sz w:val="30"/>
          <w:szCs w:val="30"/>
          <w:cs/>
        </w:rPr>
        <w:t xml:space="preserve">     </w:t>
      </w:r>
      <w:r w:rsidR="00996484" w:rsidRPr="007A55A1">
        <w:rPr>
          <w:rFonts w:ascii="Angsana New" w:hAnsi="Angsana New"/>
          <w:bCs/>
          <w:sz w:val="30"/>
          <w:szCs w:val="30"/>
        </w:rPr>
        <w:t xml:space="preserve">                     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03997" w:rsidRPr="007A55A1" w14:paraId="25C81063" w14:textId="77777777" w:rsidTr="00402DC2">
        <w:trPr>
          <w:cantSplit/>
        </w:trPr>
        <w:tc>
          <w:tcPr>
            <w:tcW w:w="3060" w:type="dxa"/>
          </w:tcPr>
          <w:p w14:paraId="7E780F2D" w14:textId="77777777" w:rsidR="00A03997" w:rsidRPr="007A55A1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EB2A0E" w14:textId="77777777" w:rsidR="00A03997" w:rsidRPr="007A55A1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EB94CE6" w14:textId="77777777" w:rsidR="00A03997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="00A03997"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งบการเงินเฉพาะกิจการ</w:t>
            </w:r>
          </w:p>
        </w:tc>
      </w:tr>
      <w:tr w:rsidR="0031137A" w:rsidRPr="007A55A1" w14:paraId="68DAC516" w14:textId="77777777" w:rsidTr="00581E0E">
        <w:trPr>
          <w:cantSplit/>
        </w:trPr>
        <w:tc>
          <w:tcPr>
            <w:tcW w:w="3060" w:type="dxa"/>
          </w:tcPr>
          <w:p w14:paraId="0729711F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3" w:name="_Hlk47362680"/>
          </w:p>
        </w:tc>
        <w:tc>
          <w:tcPr>
            <w:tcW w:w="990" w:type="dxa"/>
          </w:tcPr>
          <w:p w14:paraId="5BE56CDB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8DE90D" w14:textId="77777777" w:rsidR="00916560" w:rsidRPr="007A55A1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E3242E1" w14:textId="77777777" w:rsidR="00A03997" w:rsidRPr="007A55A1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93CA38E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65B550E" w14:textId="77777777" w:rsidR="00916560" w:rsidRPr="007A55A1" w:rsidRDefault="00D87136" w:rsidP="0050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916560"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31137A" w:rsidRPr="007A55A1" w14:paraId="601C2A9B" w14:textId="77777777" w:rsidTr="009A088C">
        <w:trPr>
          <w:cantSplit/>
        </w:trPr>
        <w:tc>
          <w:tcPr>
            <w:tcW w:w="3060" w:type="dxa"/>
          </w:tcPr>
          <w:p w14:paraId="2BC7D661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78049B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3557F16" w14:textId="77777777" w:rsidR="00916560" w:rsidRPr="007A55A1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51F91B20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9273F0" w14:textId="77777777" w:rsidR="00916560" w:rsidRPr="007A55A1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7A55A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976ABCE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9F412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B0548A9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12102" w14:textId="77777777" w:rsidR="00916560" w:rsidRPr="007A55A1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43306" w:rsidRPr="007A55A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07867" w:rsidRPr="007A55A1" w14:paraId="2B4BC3EA" w14:textId="77777777" w:rsidTr="007A58EB">
        <w:trPr>
          <w:cantSplit/>
        </w:trPr>
        <w:tc>
          <w:tcPr>
            <w:tcW w:w="3060" w:type="dxa"/>
          </w:tcPr>
          <w:p w14:paraId="339B7731" w14:textId="77777777" w:rsidR="00507867" w:rsidRPr="007A55A1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386871" w14:textId="77777777" w:rsidR="00507867" w:rsidRPr="007A55A1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50BA87F" w14:textId="77777777" w:rsidR="00507867" w:rsidRPr="007A55A1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bookmarkEnd w:id="43"/>
      <w:tr w:rsidR="0031137A" w:rsidRPr="007A55A1" w14:paraId="09868A5A" w14:textId="77777777" w:rsidTr="009A088C">
        <w:trPr>
          <w:cantSplit/>
        </w:trPr>
        <w:tc>
          <w:tcPr>
            <w:tcW w:w="3060" w:type="dxa"/>
          </w:tcPr>
          <w:p w14:paraId="14A7AF31" w14:textId="77777777" w:rsidR="000F1FE7" w:rsidRPr="007A55A1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D65EFD"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7FF8B3B4" w14:textId="77777777" w:rsidR="000F1FE7" w:rsidRPr="007A55A1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312F67B" w14:textId="77777777" w:rsidR="000F1FE7" w:rsidRPr="007A55A1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80AD8" w:rsidRPr="007A55A1" w14:paraId="5738E19F" w14:textId="77777777" w:rsidTr="00B2649E">
        <w:trPr>
          <w:cantSplit/>
        </w:trPr>
        <w:tc>
          <w:tcPr>
            <w:tcW w:w="3060" w:type="dxa"/>
          </w:tcPr>
          <w:p w14:paraId="097664FC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1E0CCA31" w14:textId="77777777" w:rsidR="00580AD8" w:rsidRPr="007A55A1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57C4A" w14:textId="77777777" w:rsidR="00580AD8" w:rsidRPr="007A55A1" w:rsidRDefault="00EA1C6D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6,497</w:t>
            </w:r>
          </w:p>
        </w:tc>
        <w:tc>
          <w:tcPr>
            <w:tcW w:w="270" w:type="dxa"/>
          </w:tcPr>
          <w:p w14:paraId="2C6E0890" w14:textId="77777777" w:rsidR="00580AD8" w:rsidRPr="007A55A1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4B4286" w14:textId="77777777" w:rsidR="00580AD8" w:rsidRPr="007A55A1" w:rsidRDefault="00E4330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4,690</w:t>
            </w:r>
          </w:p>
        </w:tc>
        <w:tc>
          <w:tcPr>
            <w:tcW w:w="270" w:type="dxa"/>
          </w:tcPr>
          <w:p w14:paraId="2643C9BA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E9D25" w14:textId="77777777" w:rsidR="00580AD8" w:rsidRPr="007A55A1" w:rsidRDefault="00EA1C6D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270" w:type="dxa"/>
          </w:tcPr>
          <w:p w14:paraId="0CFF4D3E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2EADD" w14:textId="77777777" w:rsidR="00580AD8" w:rsidRPr="007A55A1" w:rsidRDefault="00E43306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4,690</w:t>
            </w:r>
          </w:p>
        </w:tc>
      </w:tr>
      <w:tr w:rsidR="00580AD8" w:rsidRPr="007A55A1" w14:paraId="08D790F5" w14:textId="77777777" w:rsidTr="006634E4">
        <w:trPr>
          <w:cantSplit/>
          <w:trHeight w:hRule="exact" w:val="227"/>
        </w:trPr>
        <w:tc>
          <w:tcPr>
            <w:tcW w:w="3060" w:type="dxa"/>
          </w:tcPr>
          <w:p w14:paraId="3C347996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294DC1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98ABEB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8492A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B8E3A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C02DD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C6B02D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18AAA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146D7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AD8" w:rsidRPr="007A55A1" w14:paraId="43B1677D" w14:textId="77777777" w:rsidTr="00581E0E">
        <w:trPr>
          <w:cantSplit/>
        </w:trPr>
        <w:tc>
          <w:tcPr>
            <w:tcW w:w="3060" w:type="dxa"/>
          </w:tcPr>
          <w:p w14:paraId="50E0BB3A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87B9110" w14:textId="77777777" w:rsidR="00580AD8" w:rsidRPr="007A55A1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78E95C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D1A08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FC73CE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389F1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FAFCD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82FBA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BCDC3" w14:textId="77777777" w:rsidR="00580AD8" w:rsidRPr="007A55A1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306" w:rsidRPr="007A55A1" w14:paraId="0D67F8D0" w14:textId="77777777" w:rsidTr="00A03997">
        <w:trPr>
          <w:cantSplit/>
        </w:trPr>
        <w:tc>
          <w:tcPr>
            <w:tcW w:w="3060" w:type="dxa"/>
          </w:tcPr>
          <w:p w14:paraId="07DC025A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1E52E54E" w14:textId="77777777" w:rsidR="00E43306" w:rsidRPr="007A55A1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3940F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(1,719)</w:t>
            </w:r>
          </w:p>
        </w:tc>
        <w:tc>
          <w:tcPr>
            <w:tcW w:w="270" w:type="dxa"/>
          </w:tcPr>
          <w:p w14:paraId="6EC4028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A1D14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270" w:type="dxa"/>
          </w:tcPr>
          <w:p w14:paraId="0AE681B7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0AF2C4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(1,719)</w:t>
            </w:r>
          </w:p>
        </w:tc>
        <w:tc>
          <w:tcPr>
            <w:tcW w:w="270" w:type="dxa"/>
          </w:tcPr>
          <w:p w14:paraId="67102643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8C91B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</w:tr>
      <w:tr w:rsidR="00E43306" w:rsidRPr="007A55A1" w14:paraId="50A47C3C" w14:textId="77777777" w:rsidTr="00A03997">
        <w:trPr>
          <w:cantSplit/>
        </w:trPr>
        <w:tc>
          <w:tcPr>
            <w:tcW w:w="3060" w:type="dxa"/>
          </w:tcPr>
          <w:p w14:paraId="68C0FB8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E7E848B" w14:textId="77777777" w:rsidR="00E43306" w:rsidRPr="007A55A1" w:rsidRDefault="00E43306" w:rsidP="00E4330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AFB72A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4,778</w:t>
            </w:r>
          </w:p>
        </w:tc>
        <w:tc>
          <w:tcPr>
            <w:tcW w:w="270" w:type="dxa"/>
          </w:tcPr>
          <w:p w14:paraId="7E12AAF5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357E01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4,111</w:t>
            </w:r>
          </w:p>
        </w:tc>
        <w:tc>
          <w:tcPr>
            <w:tcW w:w="270" w:type="dxa"/>
          </w:tcPr>
          <w:p w14:paraId="782FAFB9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75315C" w14:textId="77777777" w:rsidR="00E43306" w:rsidRPr="007A55A1" w:rsidRDefault="00EA1C6D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4,679</w:t>
            </w:r>
          </w:p>
        </w:tc>
        <w:tc>
          <w:tcPr>
            <w:tcW w:w="270" w:type="dxa"/>
          </w:tcPr>
          <w:p w14:paraId="22F378A8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687D86" w14:textId="77777777" w:rsidR="00E43306" w:rsidRPr="007A55A1" w:rsidRDefault="00E43306" w:rsidP="00E43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4,111</w:t>
            </w:r>
          </w:p>
        </w:tc>
      </w:tr>
    </w:tbl>
    <w:p w14:paraId="3706E65E" w14:textId="77777777" w:rsidR="003924EF" w:rsidRDefault="003924E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13EDBB1" w14:textId="1628D1D7" w:rsidR="001E4C4D" w:rsidRPr="007A55A1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7A55A1">
        <w:rPr>
          <w:rFonts w:ascii="Angsana New" w:hAnsi="Angsana New"/>
          <w:b/>
          <w:bCs/>
          <w:sz w:val="30"/>
          <w:szCs w:val="30"/>
        </w:rPr>
        <w:t>3</w:t>
      </w:r>
      <w:r w:rsidR="005028DE" w:rsidRPr="007A55A1">
        <w:rPr>
          <w:rFonts w:ascii="Angsana New" w:hAnsi="Angsana New"/>
          <w:b/>
          <w:bCs/>
          <w:sz w:val="30"/>
          <w:szCs w:val="30"/>
        </w:rPr>
        <w:tab/>
      </w:r>
      <w:r w:rsidR="001E4C4D" w:rsidRPr="007A55A1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37F0398" w14:textId="77777777" w:rsidR="001E4C4D" w:rsidRPr="007A55A1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6AB9C671" w14:textId="77777777" w:rsidR="001E4C4D" w:rsidRPr="007A55A1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7A55A1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7A55A1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73FED05D" w14:textId="77777777" w:rsidR="001E4C4D" w:rsidRPr="007A55A1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118C6E88" w14:textId="77777777" w:rsidR="002F6CA0" w:rsidRPr="007A55A1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A55A1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7A55A1">
        <w:rPr>
          <w:rFonts w:ascii="Angsana New" w:hAnsi="Angsana New" w:hint="cs"/>
          <w:sz w:val="30"/>
          <w:szCs w:val="30"/>
          <w:cs/>
        </w:rPr>
        <w:t>สำหรับ</w:t>
      </w:r>
      <w:r w:rsidR="00CB25B2" w:rsidRPr="007A55A1">
        <w:rPr>
          <w:rFonts w:ascii="Angsana New" w:hAnsi="Angsana New" w:hint="cs"/>
          <w:sz w:val="30"/>
          <w:szCs w:val="30"/>
          <w:cs/>
        </w:rPr>
        <w:t>งวด</w:t>
      </w:r>
      <w:r w:rsidR="00F44A04" w:rsidRPr="007A55A1">
        <w:rPr>
          <w:rFonts w:ascii="Angsana New" w:hAnsi="Angsana New" w:hint="cs"/>
          <w:b/>
          <w:sz w:val="30"/>
          <w:szCs w:val="30"/>
          <w:cs/>
        </w:rPr>
        <w:t xml:space="preserve">สามเดือนสิ้นสุดวันที่ </w:t>
      </w:r>
      <w:r w:rsidR="000B6CA2" w:rsidRPr="007A55A1">
        <w:rPr>
          <w:rFonts w:ascii="Angsana New" w:hAnsi="Angsana New"/>
          <w:sz w:val="30"/>
          <w:szCs w:val="30"/>
        </w:rPr>
        <w:t xml:space="preserve">31 </w:t>
      </w:r>
      <w:r w:rsidR="000B6CA2" w:rsidRPr="007A55A1">
        <w:rPr>
          <w:rFonts w:ascii="Angsana New" w:hAnsi="Angsana New"/>
          <w:sz w:val="30"/>
          <w:szCs w:val="30"/>
          <w:cs/>
        </w:rPr>
        <w:t xml:space="preserve">มีนาคม </w:t>
      </w:r>
      <w:r w:rsidR="000B6CA2" w:rsidRPr="007A55A1">
        <w:rPr>
          <w:rFonts w:ascii="Angsana New" w:hAnsi="Angsana New"/>
          <w:sz w:val="30"/>
          <w:szCs w:val="30"/>
        </w:rPr>
        <w:t>2566</w:t>
      </w:r>
      <w:r w:rsidR="006F3F03" w:rsidRPr="007A55A1">
        <w:rPr>
          <w:rFonts w:ascii="Angsana New" w:hAnsi="Angsana New"/>
          <w:sz w:val="30"/>
          <w:szCs w:val="30"/>
          <w:cs/>
        </w:rPr>
        <w:t xml:space="preserve"> </w:t>
      </w:r>
      <w:r w:rsidR="00F44A04" w:rsidRPr="007A55A1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7A55A1">
        <w:rPr>
          <w:rFonts w:ascii="Angsana New" w:hAnsi="Angsana New"/>
          <w:bCs/>
          <w:sz w:val="30"/>
          <w:szCs w:val="30"/>
        </w:rPr>
        <w:t>256</w:t>
      </w:r>
      <w:r w:rsidR="008B63B1" w:rsidRPr="007A55A1">
        <w:rPr>
          <w:rFonts w:ascii="Angsana New" w:hAnsi="Angsana New"/>
          <w:bCs/>
          <w:sz w:val="30"/>
          <w:szCs w:val="30"/>
        </w:rPr>
        <w:t>5</w:t>
      </w:r>
      <w:r w:rsidR="00F44A04" w:rsidRPr="007A55A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A55A1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7A55A1">
        <w:rPr>
          <w:rFonts w:ascii="Angsana New" w:hAnsi="Angsana New" w:hint="cs"/>
          <w:sz w:val="30"/>
          <w:szCs w:val="30"/>
          <w:cs/>
        </w:rPr>
        <w:t>สำหรับงวด</w:t>
      </w:r>
      <w:r w:rsidRPr="007A55A1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7A55A1">
        <w:rPr>
          <w:rFonts w:ascii="Angsana New" w:hAnsi="Angsana New"/>
          <w:sz w:val="30"/>
          <w:szCs w:val="30"/>
          <w:cs/>
        </w:rPr>
        <w:t>ของผู้ถือหุ้น</w:t>
      </w:r>
      <w:r w:rsidRPr="007A55A1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7A55A1">
        <w:rPr>
          <w:rFonts w:ascii="Angsana New" w:hAnsi="Angsana New"/>
          <w:sz w:val="30"/>
          <w:szCs w:val="30"/>
          <w:cs/>
        </w:rPr>
        <w:t>และ</w:t>
      </w:r>
      <w:r w:rsidRPr="007A55A1">
        <w:rPr>
          <w:rFonts w:ascii="Angsana New" w:hAnsi="Angsana New" w:hint="cs"/>
          <w:sz w:val="30"/>
          <w:szCs w:val="30"/>
          <w:cs/>
        </w:rPr>
        <w:t>จำนวน</w:t>
      </w:r>
      <w:r w:rsidRPr="007A55A1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7A55A1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CE7C76" w:rsidRPr="007A55A1" w14:paraId="2FDC32AE" w14:textId="77777777" w:rsidTr="00402DC2">
        <w:trPr>
          <w:cantSplit/>
        </w:trPr>
        <w:tc>
          <w:tcPr>
            <w:tcW w:w="3060" w:type="dxa"/>
          </w:tcPr>
          <w:p w14:paraId="53791CDD" w14:textId="77777777" w:rsidR="00CE7C76" w:rsidRPr="007A55A1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5532BC" w14:textId="77777777" w:rsidR="00CE7C76" w:rsidRPr="007A55A1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7883815" w14:textId="77777777" w:rsidR="00CE7C76" w:rsidRPr="007A55A1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="00CE7C76" w:rsidRPr="007A55A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งบการเงินเฉพาะกิจการ</w:t>
            </w:r>
          </w:p>
        </w:tc>
      </w:tr>
      <w:tr w:rsidR="0031137A" w:rsidRPr="007A55A1" w14:paraId="5FF48720" w14:textId="77777777" w:rsidTr="009A088C">
        <w:trPr>
          <w:cantSplit/>
        </w:trPr>
        <w:tc>
          <w:tcPr>
            <w:tcW w:w="3060" w:type="dxa"/>
          </w:tcPr>
          <w:p w14:paraId="2D9107C4" w14:textId="77777777" w:rsidR="0087650D" w:rsidRPr="007A55A1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E3B9C7" w14:textId="77777777" w:rsidR="0087650D" w:rsidRPr="007A55A1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E5ADD63" w14:textId="77777777" w:rsidR="0087650D" w:rsidRPr="007A55A1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EEBED7E" w14:textId="77777777" w:rsidR="0087650D" w:rsidRPr="007A55A1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C02BC0A" w14:textId="77777777" w:rsidR="0087650D" w:rsidRPr="007A55A1" w:rsidRDefault="00D8713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A638FD"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B6CA2"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6CA2" w:rsidRPr="007A55A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AA7A25" w:rsidRPr="007A55A1" w14:paraId="19EF9EDF" w14:textId="77777777" w:rsidTr="00581E0E">
        <w:trPr>
          <w:cantSplit/>
        </w:trPr>
        <w:tc>
          <w:tcPr>
            <w:tcW w:w="3060" w:type="dxa"/>
          </w:tcPr>
          <w:p w14:paraId="42F0B902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F64829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3B1CD8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CCE5D0B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428EB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7A55A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D328281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C5857A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7A55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559E617A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E5C17" w14:textId="77777777" w:rsidR="00AA7A25" w:rsidRPr="007A55A1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8178F" w:rsidRPr="007A55A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</w:tbl>
    <w:p w14:paraId="18AE938D" w14:textId="77777777" w:rsidR="0087650D" w:rsidRPr="007A55A1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7A55A1" w14:paraId="4F0972F2" w14:textId="77777777" w:rsidTr="00104538">
        <w:trPr>
          <w:cantSplit/>
        </w:trPr>
        <w:tc>
          <w:tcPr>
            <w:tcW w:w="3690" w:type="dxa"/>
          </w:tcPr>
          <w:p w14:paraId="7C5F4716" w14:textId="77777777" w:rsidR="00C73741" w:rsidRPr="007A55A1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E37000A" w14:textId="77777777" w:rsidR="00C73741" w:rsidRPr="007A55A1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8178F" w:rsidRPr="007A55A1" w14:paraId="00EDC968" w14:textId="77777777" w:rsidTr="00AA7A25">
        <w:trPr>
          <w:cantSplit/>
        </w:trPr>
        <w:tc>
          <w:tcPr>
            <w:tcW w:w="3690" w:type="dxa"/>
          </w:tcPr>
          <w:p w14:paraId="388B9CBC" w14:textId="77777777" w:rsidR="0038178F" w:rsidRPr="007A55A1" w:rsidRDefault="0038178F" w:rsidP="0038178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5F08A493" w14:textId="77777777" w:rsidR="0038178F" w:rsidRPr="007A55A1" w:rsidRDefault="0038178F" w:rsidP="0038178F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9E71CB" w14:textId="77777777" w:rsidR="0038178F" w:rsidRPr="007A55A1" w:rsidRDefault="00A363D3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24,227</w:t>
            </w:r>
          </w:p>
        </w:tc>
        <w:tc>
          <w:tcPr>
            <w:tcW w:w="270" w:type="dxa"/>
          </w:tcPr>
          <w:p w14:paraId="7E806324" w14:textId="77777777" w:rsidR="0038178F" w:rsidRPr="007A55A1" w:rsidRDefault="0038178F" w:rsidP="0038178F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685996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22,958</w:t>
            </w:r>
          </w:p>
        </w:tc>
        <w:tc>
          <w:tcPr>
            <w:tcW w:w="270" w:type="dxa"/>
          </w:tcPr>
          <w:p w14:paraId="24418C90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BA2537" w14:textId="77777777" w:rsidR="0038178F" w:rsidRPr="007A55A1" w:rsidRDefault="00A363D3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24,098</w:t>
            </w:r>
          </w:p>
        </w:tc>
        <w:tc>
          <w:tcPr>
            <w:tcW w:w="270" w:type="dxa"/>
          </w:tcPr>
          <w:p w14:paraId="5D326B99" w14:textId="77777777" w:rsidR="0038178F" w:rsidRPr="007A55A1" w:rsidRDefault="0038178F" w:rsidP="0038178F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56A466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22,874</w:t>
            </w:r>
          </w:p>
        </w:tc>
      </w:tr>
      <w:tr w:rsidR="0038178F" w:rsidRPr="007A55A1" w14:paraId="24928726" w14:textId="77777777" w:rsidTr="0099502B">
        <w:trPr>
          <w:cantSplit/>
          <w:trHeight w:val="287"/>
        </w:trPr>
        <w:tc>
          <w:tcPr>
            <w:tcW w:w="3690" w:type="dxa"/>
            <w:vAlign w:val="bottom"/>
          </w:tcPr>
          <w:p w14:paraId="3D544112" w14:textId="77777777" w:rsidR="0038178F" w:rsidRPr="007A55A1" w:rsidRDefault="0038178F" w:rsidP="0038178F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12269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7A1F767" w14:textId="77777777" w:rsidR="0038178F" w:rsidRPr="007A55A1" w:rsidRDefault="0038178F" w:rsidP="0038178F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9CFB6B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065F8E9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0ACF99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40CAE8F7" w14:textId="77777777" w:rsidR="0038178F" w:rsidRPr="007A55A1" w:rsidRDefault="0038178F" w:rsidP="0038178F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58110A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38178F" w:rsidRPr="007A55A1" w14:paraId="3BBBD9D2" w14:textId="77777777" w:rsidTr="0099502B">
        <w:trPr>
          <w:cantSplit/>
        </w:trPr>
        <w:tc>
          <w:tcPr>
            <w:tcW w:w="3690" w:type="dxa"/>
            <w:vAlign w:val="bottom"/>
          </w:tcPr>
          <w:p w14:paraId="24578078" w14:textId="77777777" w:rsidR="0038178F" w:rsidRPr="007A55A1" w:rsidRDefault="0038178F" w:rsidP="0038178F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A55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A55A1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BE82FE5" w14:textId="77777777" w:rsidR="0038178F" w:rsidRPr="007A55A1" w:rsidRDefault="00A363D3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258235CA" w14:textId="77777777" w:rsidR="0038178F" w:rsidRPr="007A55A1" w:rsidRDefault="0038178F" w:rsidP="0038178F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F5658CF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7E99A92E" w14:textId="77777777" w:rsidR="0038178F" w:rsidRPr="007A55A1" w:rsidRDefault="0038178F" w:rsidP="0038178F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7FC3B73" w14:textId="77777777" w:rsidR="0038178F" w:rsidRPr="007A55A1" w:rsidRDefault="00A363D3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5281A0CA" w14:textId="77777777" w:rsidR="0038178F" w:rsidRPr="007A55A1" w:rsidRDefault="0038178F" w:rsidP="0038178F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2024271" w14:textId="77777777" w:rsidR="0038178F" w:rsidRPr="007A55A1" w:rsidRDefault="0038178F" w:rsidP="0038178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</w:tr>
    </w:tbl>
    <w:p w14:paraId="30A00EED" w14:textId="77777777" w:rsidR="00C659E1" w:rsidRPr="007A55A1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7697870" w14:textId="77777777" w:rsidR="00507A0C" w:rsidRPr="007A55A1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z w:val="30"/>
          <w:szCs w:val="30"/>
        </w:rPr>
        <w:t>2</w:t>
      </w:r>
      <w:r w:rsidR="008B63B1" w:rsidRPr="007A55A1">
        <w:rPr>
          <w:rFonts w:ascii="Angsana New" w:hAnsi="Angsana New"/>
          <w:b/>
          <w:bCs/>
          <w:sz w:val="30"/>
          <w:szCs w:val="30"/>
        </w:rPr>
        <w:t>4</w:t>
      </w:r>
      <w:r w:rsidR="00CF4C39" w:rsidRPr="007A55A1">
        <w:rPr>
          <w:rFonts w:ascii="Angsana New" w:hAnsi="Angsana New"/>
          <w:b/>
          <w:bCs/>
          <w:sz w:val="30"/>
          <w:szCs w:val="30"/>
        </w:rPr>
        <w:tab/>
      </w:r>
      <w:r w:rsidR="000C2942" w:rsidRPr="007A55A1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7A55A1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31137A" w:rsidRPr="007A55A1" w14:paraId="1EC6DFA6" w14:textId="77777777" w:rsidTr="00F76FA5">
        <w:trPr>
          <w:tblHeader/>
        </w:trPr>
        <w:tc>
          <w:tcPr>
            <w:tcW w:w="5490" w:type="dxa"/>
          </w:tcPr>
          <w:p w14:paraId="743E0819" w14:textId="77777777" w:rsidR="00841C3B" w:rsidRPr="007A55A1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AC995C1" w14:textId="77777777" w:rsidR="00841C3B" w:rsidRPr="007A55A1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82CB87" w14:textId="77777777" w:rsidR="00841C3B" w:rsidRPr="007A55A1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7A55A1" w14:paraId="4FCF9B75" w14:textId="77777777" w:rsidTr="004658D3">
        <w:trPr>
          <w:tblHeader/>
        </w:trPr>
        <w:tc>
          <w:tcPr>
            <w:tcW w:w="5490" w:type="dxa"/>
          </w:tcPr>
          <w:p w14:paraId="4E7EA278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B2BB427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AB1EDA" w14:textId="77777777" w:rsidR="00CF4C39" w:rsidRPr="007A55A1" w:rsidRDefault="000B6CA2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  <w:r w:rsidR="006F3F03"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CB4D36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5DFD6A" w14:textId="77777777" w:rsidR="00CF4C39" w:rsidRPr="007A55A1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</w:t>
            </w:r>
            <w:r w:rsidR="00EA1C6D" w:rsidRPr="007A5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137A" w:rsidRPr="007A55A1" w14:paraId="19120EA7" w14:textId="77777777" w:rsidTr="004658D3">
        <w:trPr>
          <w:tblHeader/>
        </w:trPr>
        <w:tc>
          <w:tcPr>
            <w:tcW w:w="5490" w:type="dxa"/>
          </w:tcPr>
          <w:p w14:paraId="6A8BAA13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B087B30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5F6AA392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7A55A1" w14:paraId="481FB288" w14:textId="77777777" w:rsidTr="004658D3">
        <w:tc>
          <w:tcPr>
            <w:tcW w:w="5490" w:type="dxa"/>
          </w:tcPr>
          <w:p w14:paraId="64C8E4BF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09FC698D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6A0ADC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2F5C16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EC7A60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7A55A1" w14:paraId="631F6E74" w14:textId="77777777" w:rsidTr="004658D3">
        <w:tc>
          <w:tcPr>
            <w:tcW w:w="5490" w:type="dxa"/>
          </w:tcPr>
          <w:p w14:paraId="0310D657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37FB6D4C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9CBE19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35AC7B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26DDFF" w14:textId="77777777" w:rsidR="00CF4C39" w:rsidRPr="007A55A1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6D" w:rsidRPr="007A55A1" w14:paraId="6E105350" w14:textId="77777777" w:rsidTr="00C60E82">
        <w:tc>
          <w:tcPr>
            <w:tcW w:w="5490" w:type="dxa"/>
            <w:tcBorders>
              <w:bottom w:val="nil"/>
            </w:tcBorders>
          </w:tcPr>
          <w:p w14:paraId="47DD4ADB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F8D90EC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4FD6DA6" w14:textId="77777777" w:rsidR="00EA1C6D" w:rsidRPr="007A55A1" w:rsidRDefault="006A2823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29,504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6450D2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87D6820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EA1C6D" w:rsidRPr="007A55A1" w14:paraId="32884A55" w14:textId="77777777" w:rsidTr="00C60E82">
        <w:tc>
          <w:tcPr>
            <w:tcW w:w="5490" w:type="dxa"/>
            <w:tcBorders>
              <w:top w:val="nil"/>
            </w:tcBorders>
          </w:tcPr>
          <w:p w14:paraId="03590D0B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0A55FE8B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012E008" w14:textId="77777777" w:rsidR="00EA1C6D" w:rsidRPr="007A55A1" w:rsidRDefault="007B4F20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295BF7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0B9CA07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C6D" w:rsidRPr="007A55A1" w14:paraId="08F73DD6" w14:textId="77777777" w:rsidTr="00C60E82">
        <w:tc>
          <w:tcPr>
            <w:tcW w:w="5490" w:type="dxa"/>
            <w:tcBorders>
              <w:top w:val="nil"/>
            </w:tcBorders>
          </w:tcPr>
          <w:p w14:paraId="319865EA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E8A7CFA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1E95AC9" w14:textId="77777777" w:rsidR="00EA1C6D" w:rsidRPr="007A55A1" w:rsidRDefault="007B4F20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04CB44D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9ADBB4D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EA1C6D" w:rsidRPr="007A55A1" w14:paraId="26A0F376" w14:textId="77777777" w:rsidTr="009B5F4A">
        <w:tc>
          <w:tcPr>
            <w:tcW w:w="5490" w:type="dxa"/>
            <w:tcBorders>
              <w:bottom w:val="nil"/>
            </w:tcBorders>
          </w:tcPr>
          <w:p w14:paraId="100BEB73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45450CD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CA0E4" w14:textId="77777777" w:rsidR="00EA1C6D" w:rsidRPr="007A55A1" w:rsidRDefault="007B4F20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A50B30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AB31C4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EA1C6D" w:rsidRPr="007A55A1" w14:paraId="72126903" w14:textId="77777777" w:rsidTr="009B5F4A">
        <w:tc>
          <w:tcPr>
            <w:tcW w:w="5490" w:type="dxa"/>
            <w:tcBorders>
              <w:bottom w:val="nil"/>
            </w:tcBorders>
          </w:tcPr>
          <w:p w14:paraId="07A8C5BF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0B6D5A0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12E3F88" w14:textId="77777777" w:rsidR="00EA1C6D" w:rsidRPr="007A55A1" w:rsidRDefault="006A2823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31,628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48072B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47D065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  <w:tr w:rsidR="0031137A" w:rsidRPr="007A55A1" w14:paraId="3C9A4C19" w14:textId="77777777" w:rsidTr="00B33D5C">
        <w:tc>
          <w:tcPr>
            <w:tcW w:w="5490" w:type="dxa"/>
            <w:tcBorders>
              <w:top w:val="nil"/>
            </w:tcBorders>
          </w:tcPr>
          <w:p w14:paraId="47538C61" w14:textId="77777777" w:rsidR="00B33D5C" w:rsidRPr="007A55A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6B3D3B7A" w14:textId="77777777" w:rsidR="00B33D5C" w:rsidRPr="007A55A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71FBA26" w14:textId="77777777" w:rsidR="00B33D5C" w:rsidRPr="007A55A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734FCFB" w14:textId="77777777" w:rsidR="00B33D5C" w:rsidRPr="007A55A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6D9CD01" w14:textId="77777777" w:rsidR="00B33D5C" w:rsidRPr="007A55A1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6D" w:rsidRPr="007A55A1" w14:paraId="129B4158" w14:textId="77777777" w:rsidTr="007E643B">
        <w:tc>
          <w:tcPr>
            <w:tcW w:w="5490" w:type="dxa"/>
            <w:tcBorders>
              <w:bottom w:val="nil"/>
            </w:tcBorders>
          </w:tcPr>
          <w:p w14:paraId="06661F6C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6D01887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499F8D" w14:textId="77777777" w:rsidR="00EA1C6D" w:rsidRPr="007A55A1" w:rsidRDefault="006A2823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93,797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7ABA04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E3F0478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EA1C6D" w:rsidRPr="007A55A1" w14:paraId="56915367" w14:textId="77777777" w:rsidTr="007E643B">
        <w:tc>
          <w:tcPr>
            <w:tcW w:w="5490" w:type="dxa"/>
            <w:tcBorders>
              <w:bottom w:val="nil"/>
            </w:tcBorders>
          </w:tcPr>
          <w:p w14:paraId="692686F6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6147BD7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ADF8CDE" w14:textId="77777777" w:rsidR="00EA1C6D" w:rsidRPr="007A55A1" w:rsidRDefault="006A2823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72,871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2C0F78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E5A3ADF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EA1C6D" w:rsidRPr="007A55A1" w14:paraId="701D1C6D" w14:textId="77777777" w:rsidTr="007E643B">
        <w:tc>
          <w:tcPr>
            <w:tcW w:w="5490" w:type="dxa"/>
            <w:tcBorders>
              <w:top w:val="nil"/>
            </w:tcBorders>
          </w:tcPr>
          <w:p w14:paraId="203980D2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590FA911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D5D488" w14:textId="77777777" w:rsidR="00EA1C6D" w:rsidRPr="007A55A1" w:rsidRDefault="006A2823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97,012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E4739B3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D7D6F22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EA1C6D" w:rsidRPr="007A55A1" w14:paraId="6684F4BE" w14:textId="77777777" w:rsidTr="00484065">
        <w:tc>
          <w:tcPr>
            <w:tcW w:w="5490" w:type="dxa"/>
            <w:tcBorders>
              <w:bottom w:val="nil"/>
            </w:tcBorders>
          </w:tcPr>
          <w:p w14:paraId="27D880D4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7D308FA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C2EFF" w14:textId="77777777" w:rsidR="00EA1C6D" w:rsidRPr="007A55A1" w:rsidRDefault="006A2823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73ADC1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D72AB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EA1C6D" w:rsidRPr="007A55A1" w14:paraId="50FE2DBD" w14:textId="77777777" w:rsidTr="00484065">
        <w:tc>
          <w:tcPr>
            <w:tcW w:w="5490" w:type="dxa"/>
            <w:tcBorders>
              <w:bottom w:val="nil"/>
            </w:tcBorders>
          </w:tcPr>
          <w:p w14:paraId="15AE0913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09ECE88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60CD2" w14:textId="77777777" w:rsidR="00EA1C6D" w:rsidRPr="007A55A1" w:rsidRDefault="006A2823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265,635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06D731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7A32DE" w14:textId="77777777" w:rsidR="00EA1C6D" w:rsidRPr="007A55A1" w:rsidRDefault="00EA1C6D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</w:tbl>
    <w:p w14:paraId="422D8340" w14:textId="77777777" w:rsidR="00527133" w:rsidRPr="007A55A1" w:rsidRDefault="00527133" w:rsidP="009E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7B4F20" w:rsidRPr="007A55A1" w14:paraId="215B8F21" w14:textId="77777777" w:rsidTr="009B19F1">
        <w:trPr>
          <w:tblHeader/>
        </w:trPr>
        <w:tc>
          <w:tcPr>
            <w:tcW w:w="5490" w:type="dxa"/>
          </w:tcPr>
          <w:p w14:paraId="6711150D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56175A8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6EB7104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7B4F20" w:rsidRPr="007A55A1" w14:paraId="63031E27" w14:textId="77777777" w:rsidTr="009B19F1">
        <w:trPr>
          <w:tblHeader/>
        </w:trPr>
        <w:tc>
          <w:tcPr>
            <w:tcW w:w="5490" w:type="dxa"/>
          </w:tcPr>
          <w:p w14:paraId="508EB550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DCE8D1E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085D36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2566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3ECCBFE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5A8DEA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31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7A55A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B4F20" w:rsidRPr="007A55A1" w14:paraId="0130F1D2" w14:textId="77777777" w:rsidTr="009B19F1">
        <w:trPr>
          <w:tblHeader/>
        </w:trPr>
        <w:tc>
          <w:tcPr>
            <w:tcW w:w="5490" w:type="dxa"/>
          </w:tcPr>
          <w:p w14:paraId="09A89756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3C27790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671A76D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A55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4F20" w:rsidRPr="007A55A1" w14:paraId="798FBF4D" w14:textId="77777777" w:rsidTr="009B19F1">
        <w:tc>
          <w:tcPr>
            <w:tcW w:w="5490" w:type="dxa"/>
          </w:tcPr>
          <w:p w14:paraId="4DB9A416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65D8AC91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613468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244BAD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781A24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4F20" w:rsidRPr="007A55A1" w14:paraId="17487721" w14:textId="77777777" w:rsidTr="009B19F1">
        <w:tc>
          <w:tcPr>
            <w:tcW w:w="5490" w:type="dxa"/>
          </w:tcPr>
          <w:p w14:paraId="1AAAE04A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286B3F57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69B8E2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E68C7F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A8A82C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F20" w:rsidRPr="007A55A1" w14:paraId="7496584A" w14:textId="77777777" w:rsidTr="009B19F1">
        <w:tc>
          <w:tcPr>
            <w:tcW w:w="5490" w:type="dxa"/>
            <w:tcBorders>
              <w:bottom w:val="nil"/>
            </w:tcBorders>
          </w:tcPr>
          <w:p w14:paraId="520EE9FB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133167B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FF22D6C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2,782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C55FAD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6F448B6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6,908</w:t>
            </w:r>
          </w:p>
        </w:tc>
      </w:tr>
      <w:tr w:rsidR="007B4F20" w:rsidRPr="007A55A1" w14:paraId="16EBC0D9" w14:textId="77777777" w:rsidTr="009B19F1">
        <w:tc>
          <w:tcPr>
            <w:tcW w:w="5490" w:type="dxa"/>
            <w:tcBorders>
              <w:top w:val="nil"/>
            </w:tcBorders>
          </w:tcPr>
          <w:p w14:paraId="46C5F77C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3B41967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3F5797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100728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DEF786C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4F20" w:rsidRPr="007A55A1" w14:paraId="4637C1CB" w14:textId="77777777" w:rsidTr="009B19F1">
        <w:tc>
          <w:tcPr>
            <w:tcW w:w="5490" w:type="dxa"/>
            <w:tcBorders>
              <w:top w:val="nil"/>
            </w:tcBorders>
          </w:tcPr>
          <w:p w14:paraId="6D51F0D0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B904D4D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9F278FC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1838B0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3A4362F2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</w:tr>
      <w:tr w:rsidR="007B4F20" w:rsidRPr="007A55A1" w14:paraId="7CB53EA8" w14:textId="77777777" w:rsidTr="009B19F1">
        <w:tc>
          <w:tcPr>
            <w:tcW w:w="5490" w:type="dxa"/>
            <w:tcBorders>
              <w:bottom w:val="nil"/>
            </w:tcBorders>
          </w:tcPr>
          <w:p w14:paraId="64126774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117BDC2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D7958A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0B5B6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7D439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7B4F20" w:rsidRPr="007A55A1" w14:paraId="63893EF1" w14:textId="77777777" w:rsidTr="009B19F1">
        <w:tc>
          <w:tcPr>
            <w:tcW w:w="5490" w:type="dxa"/>
            <w:tcBorders>
              <w:bottom w:val="nil"/>
            </w:tcBorders>
          </w:tcPr>
          <w:p w14:paraId="5031BCD3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F25C5FE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72964DD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4,906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0F1F9E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3CC61F" w14:textId="77777777" w:rsidR="007B4F20" w:rsidRPr="007A55A1" w:rsidRDefault="007B4F20" w:rsidP="007B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10,116</w:t>
            </w:r>
          </w:p>
        </w:tc>
      </w:tr>
      <w:tr w:rsidR="007B4F20" w:rsidRPr="007A55A1" w14:paraId="4B2F3CDA" w14:textId="77777777" w:rsidTr="009B19F1">
        <w:tc>
          <w:tcPr>
            <w:tcW w:w="5490" w:type="dxa"/>
            <w:tcBorders>
              <w:top w:val="nil"/>
              <w:bottom w:val="nil"/>
            </w:tcBorders>
          </w:tcPr>
          <w:p w14:paraId="23409FC9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14:paraId="013E9BA5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59E5B034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A59B9F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7B501B2B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F20" w:rsidRPr="007A55A1" w14:paraId="55D42AF5" w14:textId="77777777" w:rsidTr="009B19F1">
        <w:tc>
          <w:tcPr>
            <w:tcW w:w="5490" w:type="dxa"/>
            <w:tcBorders>
              <w:top w:val="nil"/>
            </w:tcBorders>
          </w:tcPr>
          <w:p w14:paraId="6E3E5753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7A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7A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68A90D13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386790E8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82EE98C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3AC294D3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F20" w:rsidRPr="007A55A1" w14:paraId="5331AC68" w14:textId="77777777" w:rsidTr="009B19F1">
        <w:tc>
          <w:tcPr>
            <w:tcW w:w="5490" w:type="dxa"/>
            <w:tcBorders>
              <w:bottom w:val="nil"/>
            </w:tcBorders>
          </w:tcPr>
          <w:p w14:paraId="4780DDB5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7A55A1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5C64764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2AD8A9E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87,730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AB8739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D6F558C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19,824</w:t>
            </w:r>
          </w:p>
        </w:tc>
      </w:tr>
      <w:tr w:rsidR="007B4F20" w:rsidRPr="007A55A1" w14:paraId="1CF8EFCA" w14:textId="77777777" w:rsidTr="009B19F1">
        <w:tc>
          <w:tcPr>
            <w:tcW w:w="5490" w:type="dxa"/>
            <w:tcBorders>
              <w:bottom w:val="nil"/>
            </w:tcBorders>
          </w:tcPr>
          <w:p w14:paraId="33AFF5BD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07312FB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9ABC6F4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64,370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FC5915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4F242C9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112,110</w:t>
            </w:r>
          </w:p>
        </w:tc>
      </w:tr>
      <w:tr w:rsidR="007B4F20" w:rsidRPr="007A55A1" w14:paraId="0B6EB967" w14:textId="77777777" w:rsidTr="009B19F1">
        <w:tc>
          <w:tcPr>
            <w:tcW w:w="5490" w:type="dxa"/>
            <w:tcBorders>
              <w:top w:val="nil"/>
            </w:tcBorders>
          </w:tcPr>
          <w:p w14:paraId="1513D8E6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574B218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8E10195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97,012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069A2E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55A383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97,551</w:t>
            </w:r>
          </w:p>
        </w:tc>
      </w:tr>
      <w:tr w:rsidR="007B4F20" w:rsidRPr="007A55A1" w14:paraId="4C4BA35A" w14:textId="77777777" w:rsidTr="009B19F1">
        <w:tc>
          <w:tcPr>
            <w:tcW w:w="5490" w:type="dxa"/>
            <w:tcBorders>
              <w:bottom w:val="nil"/>
            </w:tcBorders>
          </w:tcPr>
          <w:p w14:paraId="31CB4B9B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F205312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FCA9A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AC79D2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A3B24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5A1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7B4F20" w:rsidRPr="007A55A1" w14:paraId="7134DE3B" w14:textId="77777777" w:rsidTr="009B19F1">
        <w:tc>
          <w:tcPr>
            <w:tcW w:w="5490" w:type="dxa"/>
            <w:tcBorders>
              <w:bottom w:val="nil"/>
            </w:tcBorders>
          </w:tcPr>
          <w:p w14:paraId="0CC69448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93346CE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300C99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251,067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603986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8BB1E8" w14:textId="77777777" w:rsidR="007B4F20" w:rsidRPr="007A55A1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5A1">
              <w:rPr>
                <w:rFonts w:ascii="Angsana New" w:hAnsi="Angsana New"/>
                <w:b/>
                <w:bCs/>
                <w:sz w:val="30"/>
                <w:szCs w:val="30"/>
              </w:rPr>
              <w:t>231,440</w:t>
            </w:r>
          </w:p>
        </w:tc>
      </w:tr>
    </w:tbl>
    <w:p w14:paraId="39C8E62C" w14:textId="0FCBF469" w:rsidR="008B63B1" w:rsidRPr="007A55A1" w:rsidRDefault="008B63B1" w:rsidP="009C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A55A1">
        <w:rPr>
          <w:rFonts w:ascii="Angsana New" w:hAnsi="Angsana New"/>
          <w:b/>
          <w:bCs/>
          <w:spacing w:val="-4"/>
          <w:sz w:val="30"/>
          <w:szCs w:val="30"/>
        </w:rPr>
        <w:lastRenderedPageBreak/>
        <w:t xml:space="preserve">25. </w:t>
      </w:r>
      <w:r w:rsidR="009C6B49">
        <w:rPr>
          <w:rFonts w:ascii="Angsana New" w:hAnsi="Angsana New"/>
          <w:b/>
          <w:bCs/>
          <w:spacing w:val="-4"/>
          <w:sz w:val="30"/>
          <w:szCs w:val="30"/>
          <w:cs/>
        </w:rPr>
        <w:tab/>
      </w:r>
      <w:r w:rsidRPr="007A55A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B32E812" w14:textId="77777777" w:rsidR="008B63B1" w:rsidRDefault="005A120F" w:rsidP="009C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A55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B2BD7" w:rsidRPr="007A55A1">
        <w:rPr>
          <w:rFonts w:ascii="Angsana New" w:hAnsi="Angsana New"/>
          <w:sz w:val="30"/>
          <w:szCs w:val="30"/>
        </w:rPr>
        <w:t>3</w:t>
      </w:r>
      <w:r w:rsidRPr="007A55A1">
        <w:rPr>
          <w:rFonts w:ascii="Angsana New" w:hAnsi="Angsana New"/>
          <w:sz w:val="30"/>
          <w:szCs w:val="30"/>
        </w:rPr>
        <w:t xml:space="preserve"> </w:t>
      </w:r>
      <w:r w:rsidRPr="007A55A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A55A1">
        <w:rPr>
          <w:rFonts w:ascii="Angsana New" w:hAnsi="Angsana New"/>
          <w:sz w:val="30"/>
          <w:szCs w:val="30"/>
        </w:rPr>
        <w:t xml:space="preserve">2566 </w:t>
      </w:r>
      <w:r w:rsidRPr="007A55A1">
        <w:rPr>
          <w:rFonts w:ascii="Angsana New" w:hAnsi="Angsana New" w:hint="cs"/>
          <w:sz w:val="30"/>
          <w:szCs w:val="30"/>
          <w:cs/>
        </w:rPr>
        <w:t>บริษัท สยามสตีล ไวร์ จำกัด</w:t>
      </w:r>
      <w:r w:rsidR="00AB2BD7" w:rsidRPr="007A55A1">
        <w:rPr>
          <w:rFonts w:ascii="Angsana New" w:hAnsi="Angsana New"/>
          <w:sz w:val="30"/>
          <w:szCs w:val="30"/>
        </w:rPr>
        <w:t xml:space="preserve"> </w:t>
      </w:r>
      <w:r w:rsidR="00AB2BD7" w:rsidRPr="007A55A1">
        <w:rPr>
          <w:rFonts w:ascii="Angsana New" w:hAnsi="Angsana New" w:hint="cs"/>
          <w:sz w:val="30"/>
          <w:szCs w:val="30"/>
          <w:cs/>
        </w:rPr>
        <w:t xml:space="preserve">(บริษัทย่อย) มีการเรียกชำระค่าหุ้นเพิ่มเติมอัตราร้อยละ </w:t>
      </w:r>
      <w:r w:rsidR="00AB2BD7" w:rsidRPr="007A55A1">
        <w:rPr>
          <w:rFonts w:ascii="Angsana New" w:hAnsi="Angsana New"/>
          <w:sz w:val="30"/>
          <w:szCs w:val="30"/>
        </w:rPr>
        <w:t>25</w:t>
      </w:r>
      <w:r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AB2BD7" w:rsidRPr="007A55A1">
        <w:rPr>
          <w:rFonts w:ascii="Angsana New" w:hAnsi="Angsana New" w:hint="cs"/>
          <w:sz w:val="30"/>
          <w:szCs w:val="30"/>
          <w:cs/>
        </w:rPr>
        <w:t xml:space="preserve">ของทุนจดทะเบียน </w:t>
      </w:r>
      <w:r w:rsidR="00AB2BD7" w:rsidRPr="007A55A1">
        <w:rPr>
          <w:rFonts w:ascii="Angsana New" w:hAnsi="Angsana New"/>
          <w:sz w:val="30"/>
          <w:szCs w:val="30"/>
        </w:rPr>
        <w:t xml:space="preserve">1 </w:t>
      </w:r>
      <w:r w:rsidR="00AB2BD7" w:rsidRPr="007A55A1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AB2BD7" w:rsidRPr="007A55A1">
        <w:rPr>
          <w:rFonts w:ascii="Angsana New" w:hAnsi="Angsana New"/>
          <w:sz w:val="30"/>
          <w:szCs w:val="30"/>
        </w:rPr>
        <w:t xml:space="preserve">100 </w:t>
      </w:r>
      <w:r w:rsidR="00AB2BD7" w:rsidRPr="007A55A1">
        <w:rPr>
          <w:rFonts w:ascii="Angsana New" w:hAnsi="Angsana New" w:hint="cs"/>
          <w:sz w:val="30"/>
          <w:szCs w:val="30"/>
          <w:cs/>
        </w:rPr>
        <w:t xml:space="preserve">บาท รวมเป็นเงินที่เรียกชำระเพิ่มจำนวน </w:t>
      </w:r>
      <w:r w:rsidR="00AB2BD7" w:rsidRPr="007A55A1">
        <w:rPr>
          <w:rFonts w:ascii="Angsana New" w:hAnsi="Angsana New"/>
          <w:sz w:val="30"/>
          <w:szCs w:val="30"/>
        </w:rPr>
        <w:t xml:space="preserve">25 </w:t>
      </w:r>
      <w:r w:rsidR="00AB2BD7" w:rsidRPr="007A55A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A55A1">
        <w:rPr>
          <w:rFonts w:ascii="Angsana New" w:hAnsi="Angsana New" w:hint="cs"/>
          <w:sz w:val="30"/>
          <w:szCs w:val="30"/>
          <w:cs/>
        </w:rPr>
        <w:t>รวมเป็นทุนจดทะเบียน</w:t>
      </w:r>
      <w:r w:rsidR="00AB2BD7" w:rsidRPr="007A55A1">
        <w:rPr>
          <w:rFonts w:ascii="Angsana New" w:hAnsi="Angsana New" w:hint="cs"/>
          <w:sz w:val="30"/>
          <w:szCs w:val="30"/>
          <w:cs/>
        </w:rPr>
        <w:t>ที่ได้รับชำระ</w:t>
      </w:r>
      <w:r w:rsidRPr="007A55A1">
        <w:rPr>
          <w:rFonts w:ascii="Angsana New" w:hAnsi="Angsana New" w:hint="cs"/>
          <w:sz w:val="30"/>
          <w:szCs w:val="30"/>
          <w:cs/>
        </w:rPr>
        <w:t>ทั้งสิ้น</w:t>
      </w:r>
      <w:r w:rsidR="00AB2BD7" w:rsidRPr="007A55A1">
        <w:rPr>
          <w:rFonts w:ascii="Angsana New" w:hAnsi="Angsana New" w:hint="cs"/>
          <w:sz w:val="30"/>
          <w:szCs w:val="30"/>
          <w:cs/>
        </w:rPr>
        <w:t xml:space="preserve"> </w:t>
      </w:r>
      <w:r w:rsidR="00AB2BD7" w:rsidRPr="007A55A1">
        <w:rPr>
          <w:rFonts w:ascii="Angsana New" w:hAnsi="Angsana New"/>
          <w:sz w:val="30"/>
          <w:szCs w:val="30"/>
        </w:rPr>
        <w:t>75</w:t>
      </w:r>
      <w:r w:rsidRPr="007A55A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B2BD7" w:rsidRPr="007A55A1">
        <w:rPr>
          <w:rFonts w:ascii="Angsana New" w:hAnsi="Angsana New"/>
          <w:sz w:val="30"/>
          <w:szCs w:val="30"/>
        </w:rPr>
        <w:t xml:space="preserve"> </w:t>
      </w:r>
      <w:r w:rsidR="00AB2BD7" w:rsidRPr="007A55A1">
        <w:rPr>
          <w:rFonts w:ascii="Angsana New" w:hAnsi="Angsana New" w:hint="cs"/>
          <w:sz w:val="30"/>
          <w:szCs w:val="30"/>
          <w:cs/>
        </w:rPr>
        <w:t>โดยบริษัท</w:t>
      </w:r>
      <w:r w:rsidR="007D3D52" w:rsidRPr="007A55A1">
        <w:rPr>
          <w:rFonts w:ascii="Angsana New" w:hAnsi="Angsana New" w:hint="cs"/>
          <w:sz w:val="30"/>
          <w:szCs w:val="30"/>
          <w:cs/>
        </w:rPr>
        <w:t xml:space="preserve"> สยามสตีล ไวร์ จำกัด </w:t>
      </w:r>
      <w:r w:rsidR="00AB2BD7" w:rsidRPr="007A55A1">
        <w:rPr>
          <w:rFonts w:ascii="Angsana New" w:hAnsi="Angsana New" w:hint="cs"/>
          <w:sz w:val="30"/>
          <w:szCs w:val="30"/>
          <w:cs/>
        </w:rPr>
        <w:t>ได้รับชำระค่าหุ้น</w:t>
      </w:r>
      <w:r w:rsidR="007D3D52" w:rsidRPr="007A55A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D3D52" w:rsidRPr="007A55A1">
        <w:rPr>
          <w:rFonts w:ascii="Angsana New" w:hAnsi="Angsana New"/>
          <w:sz w:val="30"/>
          <w:szCs w:val="30"/>
        </w:rPr>
        <w:t xml:space="preserve">25 </w:t>
      </w:r>
      <w:r w:rsidR="00AB2BD7" w:rsidRPr="007A55A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B2BD7" w:rsidRPr="007A55A1">
        <w:rPr>
          <w:rFonts w:ascii="Angsana New" w:hAnsi="Angsana New"/>
          <w:sz w:val="30"/>
          <w:szCs w:val="30"/>
        </w:rPr>
        <w:t>2566</w:t>
      </w:r>
    </w:p>
    <w:p w14:paraId="1AFDDC53" w14:textId="77777777" w:rsidR="004B6010" w:rsidRDefault="004B6010" w:rsidP="009C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jc w:val="both"/>
        <w:rPr>
          <w:rFonts w:ascii="Angsana New" w:hAnsi="Angsana New"/>
          <w:sz w:val="30"/>
          <w:szCs w:val="30"/>
        </w:rPr>
      </w:pPr>
    </w:p>
    <w:p w14:paraId="17FA1147" w14:textId="77777777" w:rsidR="004B6010" w:rsidRPr="005A120F" w:rsidRDefault="004B6010" w:rsidP="009C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pacing w:val="-4"/>
          <w:sz w:val="30"/>
          <w:szCs w:val="30"/>
        </w:rPr>
      </w:pPr>
      <w:r w:rsidRPr="004B601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4B6010">
        <w:rPr>
          <w:rFonts w:ascii="Angsana New" w:hAnsi="Angsana New"/>
          <w:spacing w:val="-4"/>
          <w:sz w:val="30"/>
          <w:szCs w:val="30"/>
        </w:rPr>
        <w:t xml:space="preserve">28 </w:t>
      </w:r>
      <w:r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4B60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B6010">
        <w:rPr>
          <w:rFonts w:ascii="Angsana New" w:hAnsi="Angsana New"/>
          <w:spacing w:val="-4"/>
          <w:sz w:val="30"/>
          <w:szCs w:val="30"/>
        </w:rPr>
        <w:t xml:space="preserve">2566 </w:t>
      </w:r>
      <w:r w:rsidRPr="004B6010">
        <w:rPr>
          <w:rFonts w:ascii="Angsana New" w:hAnsi="Angsana New"/>
          <w:spacing w:val="-4"/>
          <w:sz w:val="30"/>
          <w:szCs w:val="30"/>
          <w:cs/>
        </w:rPr>
        <w:t>ที่ประชุม</w:t>
      </w:r>
      <w:r>
        <w:rPr>
          <w:rFonts w:ascii="Angsana New" w:hAnsi="Angsana New" w:hint="cs"/>
          <w:spacing w:val="-4"/>
          <w:sz w:val="30"/>
          <w:szCs w:val="30"/>
          <w:cs/>
        </w:rPr>
        <w:t>สามัญผู้ถือหุ้น</w:t>
      </w:r>
      <w:r w:rsidRPr="004B6010">
        <w:rPr>
          <w:rFonts w:ascii="Angsana New" w:hAnsi="Angsana New"/>
          <w:spacing w:val="-4"/>
          <w:sz w:val="30"/>
          <w:szCs w:val="30"/>
          <w:cs/>
        </w:rPr>
        <w:t xml:space="preserve">ได้มีมติเห็นชอบอนุมัติจ่ายเงินปันผลสำหรับปี </w:t>
      </w:r>
      <w:r w:rsidRPr="004B6010">
        <w:rPr>
          <w:rFonts w:ascii="Angsana New" w:hAnsi="Angsana New"/>
          <w:spacing w:val="-4"/>
          <w:sz w:val="30"/>
          <w:szCs w:val="30"/>
        </w:rPr>
        <w:t xml:space="preserve">2565 </w:t>
      </w:r>
      <w:r w:rsidRPr="004B6010">
        <w:rPr>
          <w:rFonts w:ascii="Angsana New" w:hAnsi="Angsana New"/>
          <w:spacing w:val="-4"/>
          <w:sz w:val="30"/>
          <w:szCs w:val="30"/>
          <w:cs/>
        </w:rPr>
        <w:t xml:space="preserve">ในอัตราหุ้นละ </w:t>
      </w:r>
      <w:r w:rsidRPr="004B6010">
        <w:rPr>
          <w:rFonts w:ascii="Angsana New" w:hAnsi="Angsana New"/>
          <w:spacing w:val="-4"/>
          <w:sz w:val="30"/>
          <w:szCs w:val="30"/>
        </w:rPr>
        <w:t xml:space="preserve">0.026 </w:t>
      </w:r>
      <w:r w:rsidRPr="004B6010">
        <w:rPr>
          <w:rFonts w:ascii="Angsana New" w:hAnsi="Angsana New"/>
          <w:spacing w:val="-4"/>
          <w:sz w:val="30"/>
          <w:szCs w:val="30"/>
          <w:cs/>
        </w:rPr>
        <w:t xml:space="preserve">บาทให้แก่ผู้ถือหุ้นเฉพาะผู้ที่มีสิทธิรับเงินปันผลเป็นจำนวน </w:t>
      </w:r>
      <w:r w:rsidRPr="004B6010">
        <w:rPr>
          <w:rFonts w:ascii="Angsana New" w:hAnsi="Angsana New"/>
          <w:spacing w:val="-4"/>
          <w:sz w:val="30"/>
          <w:szCs w:val="30"/>
        </w:rPr>
        <w:t xml:space="preserve">18.85 </w:t>
      </w:r>
      <w:r w:rsidRPr="004B6010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04412A">
        <w:rPr>
          <w:rFonts w:ascii="Angsana New" w:hAnsi="Angsana New" w:hint="cs"/>
          <w:spacing w:val="-4"/>
          <w:sz w:val="30"/>
          <w:szCs w:val="30"/>
          <w:cs/>
        </w:rPr>
        <w:t xml:space="preserve">โดยกำหนดจ่ายเงินปันผลในวันที่ </w:t>
      </w:r>
      <w:r w:rsidR="0004412A">
        <w:rPr>
          <w:rFonts w:ascii="Angsana New" w:hAnsi="Angsana New"/>
          <w:spacing w:val="-4"/>
          <w:sz w:val="30"/>
          <w:szCs w:val="30"/>
        </w:rPr>
        <w:t xml:space="preserve">19 </w:t>
      </w:r>
      <w:r w:rsidR="0004412A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04412A">
        <w:rPr>
          <w:rFonts w:ascii="Angsana New" w:hAnsi="Angsana New"/>
          <w:spacing w:val="-4"/>
          <w:sz w:val="30"/>
          <w:szCs w:val="30"/>
        </w:rPr>
        <w:t>2566</w:t>
      </w:r>
    </w:p>
    <w:sectPr w:rsidR="004B6010" w:rsidRPr="005A120F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F3121" w14:textId="77777777" w:rsidR="00FA2429" w:rsidRDefault="00FA2429">
      <w:r>
        <w:separator/>
      </w:r>
    </w:p>
  </w:endnote>
  <w:endnote w:type="continuationSeparator" w:id="0">
    <w:p w14:paraId="13BDD72C" w14:textId="77777777" w:rsidR="00FA2429" w:rsidRDefault="00FA2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24096"/>
      <w:docPartObj>
        <w:docPartGallery w:val="Page Numbers (Bottom of Page)"/>
        <w:docPartUnique/>
      </w:docPartObj>
    </w:sdtPr>
    <w:sdtContent>
      <w:p w14:paraId="6FA693AC" w14:textId="77777777" w:rsidR="00345AA7" w:rsidRDefault="00345AA7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AC60A0">
          <w:rPr>
            <w:rFonts w:ascii="Angsana New" w:hAnsi="Angsana New"/>
            <w:noProof/>
            <w:sz w:val="30"/>
            <w:szCs w:val="30"/>
          </w:rPr>
          <w:t>43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647C1F13" w14:textId="77777777" w:rsidR="00345AA7" w:rsidRPr="006F2C06" w:rsidRDefault="00345AA7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49679" w14:textId="77777777" w:rsidR="00FA2429" w:rsidRDefault="00FA2429">
      <w:r>
        <w:separator/>
      </w:r>
    </w:p>
  </w:footnote>
  <w:footnote w:type="continuationSeparator" w:id="0">
    <w:p w14:paraId="6FFE54D4" w14:textId="77777777" w:rsidR="00FA2429" w:rsidRDefault="00FA2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2E0E7" w14:textId="77777777" w:rsidR="00345AA7" w:rsidRDefault="00345AA7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171AD9EF" w14:textId="77777777" w:rsidR="00345AA7" w:rsidRDefault="00345AA7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รวมระหว่างกาล</w:t>
    </w:r>
  </w:p>
  <w:p w14:paraId="7C275B65" w14:textId="77777777" w:rsidR="00345AA7" w:rsidRPr="000B6EC9" w:rsidRDefault="00345AA7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งวดสามเดือนสิ้นสุด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0CEA2D07" w14:textId="77777777" w:rsidR="00345AA7" w:rsidRPr="00E44A1D" w:rsidRDefault="00345AA7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ECE186C" w14:textId="77777777" w:rsidR="00345AA7" w:rsidRDefault="00345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73488508">
    <w:abstractNumId w:val="6"/>
  </w:num>
  <w:num w:numId="2" w16cid:durableId="1034622541">
    <w:abstractNumId w:val="5"/>
  </w:num>
  <w:num w:numId="3" w16cid:durableId="950745525">
    <w:abstractNumId w:val="9"/>
  </w:num>
  <w:num w:numId="4" w16cid:durableId="933632168">
    <w:abstractNumId w:val="7"/>
  </w:num>
  <w:num w:numId="5" w16cid:durableId="2019190092">
    <w:abstractNumId w:val="8"/>
  </w:num>
  <w:num w:numId="6" w16cid:durableId="1678994785">
    <w:abstractNumId w:val="3"/>
  </w:num>
  <w:num w:numId="7" w16cid:durableId="871891375">
    <w:abstractNumId w:val="2"/>
  </w:num>
  <w:num w:numId="8" w16cid:durableId="333384108">
    <w:abstractNumId w:val="0"/>
  </w:num>
  <w:num w:numId="9" w16cid:durableId="1297875361">
    <w:abstractNumId w:val="1"/>
  </w:num>
  <w:num w:numId="10" w16cid:durableId="117337307">
    <w:abstractNumId w:val="4"/>
  </w:num>
  <w:num w:numId="11" w16cid:durableId="878706973">
    <w:abstractNumId w:val="21"/>
  </w:num>
  <w:num w:numId="12" w16cid:durableId="682589782">
    <w:abstractNumId w:val="16"/>
  </w:num>
  <w:num w:numId="13" w16cid:durableId="290325999">
    <w:abstractNumId w:val="28"/>
  </w:num>
  <w:num w:numId="14" w16cid:durableId="609092098">
    <w:abstractNumId w:val="19"/>
  </w:num>
  <w:num w:numId="15" w16cid:durableId="704983597">
    <w:abstractNumId w:val="23"/>
  </w:num>
  <w:num w:numId="16" w16cid:durableId="2113283378">
    <w:abstractNumId w:val="10"/>
  </w:num>
  <w:num w:numId="17" w16cid:durableId="2116824809">
    <w:abstractNumId w:val="20"/>
  </w:num>
  <w:num w:numId="18" w16cid:durableId="1649092663">
    <w:abstractNumId w:val="26"/>
  </w:num>
  <w:num w:numId="19" w16cid:durableId="8620617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553777">
    <w:abstractNumId w:val="14"/>
  </w:num>
  <w:num w:numId="21" w16cid:durableId="166216874">
    <w:abstractNumId w:val="22"/>
  </w:num>
  <w:num w:numId="22" w16cid:durableId="1822118997">
    <w:abstractNumId w:val="32"/>
  </w:num>
  <w:num w:numId="23" w16cid:durableId="163054062">
    <w:abstractNumId w:val="18"/>
  </w:num>
  <w:num w:numId="24" w16cid:durableId="1097562156">
    <w:abstractNumId w:val="29"/>
  </w:num>
  <w:num w:numId="25" w16cid:durableId="830483900">
    <w:abstractNumId w:val="31"/>
  </w:num>
  <w:num w:numId="26" w16cid:durableId="1047339327">
    <w:abstractNumId w:val="17"/>
  </w:num>
  <w:num w:numId="27" w16cid:durableId="1342124312">
    <w:abstractNumId w:val="13"/>
  </w:num>
  <w:num w:numId="28" w16cid:durableId="1450198695">
    <w:abstractNumId w:val="30"/>
  </w:num>
  <w:num w:numId="29" w16cid:durableId="18764303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29143088">
    <w:abstractNumId w:val="11"/>
  </w:num>
  <w:num w:numId="31" w16cid:durableId="1685286220">
    <w:abstractNumId w:val="15"/>
  </w:num>
  <w:num w:numId="32" w16cid:durableId="1560751052">
    <w:abstractNumId w:val="24"/>
  </w:num>
  <w:num w:numId="33" w16cid:durableId="11145924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2F8E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FD8"/>
    <w:rsid w:val="00013D8C"/>
    <w:rsid w:val="0001474D"/>
    <w:rsid w:val="00014CF3"/>
    <w:rsid w:val="00015243"/>
    <w:rsid w:val="00015280"/>
    <w:rsid w:val="000158D3"/>
    <w:rsid w:val="00015BDB"/>
    <w:rsid w:val="00016257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0D1"/>
    <w:rsid w:val="00020175"/>
    <w:rsid w:val="00020261"/>
    <w:rsid w:val="000206B1"/>
    <w:rsid w:val="00020A06"/>
    <w:rsid w:val="00020A8D"/>
    <w:rsid w:val="00020D06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4A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93E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7033C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942"/>
    <w:rsid w:val="00083EA1"/>
    <w:rsid w:val="0008423E"/>
    <w:rsid w:val="0008437A"/>
    <w:rsid w:val="00084A27"/>
    <w:rsid w:val="000856BF"/>
    <w:rsid w:val="00085D29"/>
    <w:rsid w:val="0008624E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3D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64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6B4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D29"/>
    <w:rsid w:val="000D1F18"/>
    <w:rsid w:val="000D220D"/>
    <w:rsid w:val="000D2795"/>
    <w:rsid w:val="000D27BF"/>
    <w:rsid w:val="000D2FEF"/>
    <w:rsid w:val="000D339B"/>
    <w:rsid w:val="000D3403"/>
    <w:rsid w:val="000D3C78"/>
    <w:rsid w:val="000D43EC"/>
    <w:rsid w:val="000D45F7"/>
    <w:rsid w:val="000D470E"/>
    <w:rsid w:val="000D48EE"/>
    <w:rsid w:val="000D5370"/>
    <w:rsid w:val="000D5708"/>
    <w:rsid w:val="000D5758"/>
    <w:rsid w:val="000D5E6D"/>
    <w:rsid w:val="000D65FC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4D0E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13C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1F05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EB2"/>
    <w:rsid w:val="0016711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DED"/>
    <w:rsid w:val="00174E59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01"/>
    <w:rsid w:val="00187F38"/>
    <w:rsid w:val="00190522"/>
    <w:rsid w:val="00190B74"/>
    <w:rsid w:val="00190DFB"/>
    <w:rsid w:val="00190EBA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92C"/>
    <w:rsid w:val="001A6B75"/>
    <w:rsid w:val="001A716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6F0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E77FF"/>
    <w:rsid w:val="001F0601"/>
    <w:rsid w:val="001F0A87"/>
    <w:rsid w:val="001F119D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320"/>
    <w:rsid w:val="002013F2"/>
    <w:rsid w:val="00201663"/>
    <w:rsid w:val="00201BA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19E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32AD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574"/>
    <w:rsid w:val="00216B85"/>
    <w:rsid w:val="00216BF0"/>
    <w:rsid w:val="00216C0E"/>
    <w:rsid w:val="00216C2F"/>
    <w:rsid w:val="00216C44"/>
    <w:rsid w:val="00216C48"/>
    <w:rsid w:val="00216C7E"/>
    <w:rsid w:val="00216FC0"/>
    <w:rsid w:val="00216FF9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2267"/>
    <w:rsid w:val="002427D1"/>
    <w:rsid w:val="00243F35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983"/>
    <w:rsid w:val="00303AE9"/>
    <w:rsid w:val="00303FC0"/>
    <w:rsid w:val="00304739"/>
    <w:rsid w:val="00304B1D"/>
    <w:rsid w:val="00304FB3"/>
    <w:rsid w:val="0030501D"/>
    <w:rsid w:val="00305687"/>
    <w:rsid w:val="00305B6F"/>
    <w:rsid w:val="00305F21"/>
    <w:rsid w:val="00306715"/>
    <w:rsid w:val="00306975"/>
    <w:rsid w:val="00306A40"/>
    <w:rsid w:val="00306BD1"/>
    <w:rsid w:val="0030734A"/>
    <w:rsid w:val="0030737C"/>
    <w:rsid w:val="00307792"/>
    <w:rsid w:val="0031012D"/>
    <w:rsid w:val="003104EE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A76"/>
    <w:rsid w:val="00342CE4"/>
    <w:rsid w:val="00342D57"/>
    <w:rsid w:val="0034318B"/>
    <w:rsid w:val="0034333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D43"/>
    <w:rsid w:val="00355D87"/>
    <w:rsid w:val="00356033"/>
    <w:rsid w:val="003564C0"/>
    <w:rsid w:val="00356AA0"/>
    <w:rsid w:val="00356CF3"/>
    <w:rsid w:val="00356E45"/>
    <w:rsid w:val="00356E5D"/>
    <w:rsid w:val="003572C0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4A7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65A"/>
    <w:rsid w:val="0038178F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AE3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672"/>
    <w:rsid w:val="003B1727"/>
    <w:rsid w:val="003B19A0"/>
    <w:rsid w:val="003B1B42"/>
    <w:rsid w:val="003B238E"/>
    <w:rsid w:val="003B23FE"/>
    <w:rsid w:val="003B29FA"/>
    <w:rsid w:val="003B2C06"/>
    <w:rsid w:val="003B2C1F"/>
    <w:rsid w:val="003B2EE4"/>
    <w:rsid w:val="003B3D3C"/>
    <w:rsid w:val="003B4515"/>
    <w:rsid w:val="003B49DE"/>
    <w:rsid w:val="003B49E7"/>
    <w:rsid w:val="003B4B9F"/>
    <w:rsid w:val="003B4C10"/>
    <w:rsid w:val="003B5616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693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3E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F60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DEF"/>
    <w:rsid w:val="0040057F"/>
    <w:rsid w:val="00400CF2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2DC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8ED"/>
    <w:rsid w:val="00417A86"/>
    <w:rsid w:val="004209F9"/>
    <w:rsid w:val="00420A25"/>
    <w:rsid w:val="00420AB5"/>
    <w:rsid w:val="00420B62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B"/>
    <w:rsid w:val="00424EBD"/>
    <w:rsid w:val="00424F9E"/>
    <w:rsid w:val="00424FB1"/>
    <w:rsid w:val="00424FB5"/>
    <w:rsid w:val="00424FCE"/>
    <w:rsid w:val="004254E7"/>
    <w:rsid w:val="00426680"/>
    <w:rsid w:val="00426AD5"/>
    <w:rsid w:val="00426CC3"/>
    <w:rsid w:val="00426D3A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E36"/>
    <w:rsid w:val="00472FE8"/>
    <w:rsid w:val="00473214"/>
    <w:rsid w:val="004732CB"/>
    <w:rsid w:val="00473703"/>
    <w:rsid w:val="00473ABB"/>
    <w:rsid w:val="00473E52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30"/>
    <w:rsid w:val="004C1C51"/>
    <w:rsid w:val="004C1CD6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E7B"/>
    <w:rsid w:val="004C7F15"/>
    <w:rsid w:val="004D00D5"/>
    <w:rsid w:val="004D09B0"/>
    <w:rsid w:val="004D0AA7"/>
    <w:rsid w:val="004D0B3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31A"/>
    <w:rsid w:val="00501422"/>
    <w:rsid w:val="00501D6A"/>
    <w:rsid w:val="00501FB0"/>
    <w:rsid w:val="00502092"/>
    <w:rsid w:val="005024A2"/>
    <w:rsid w:val="0050251F"/>
    <w:rsid w:val="00502635"/>
    <w:rsid w:val="005028DE"/>
    <w:rsid w:val="005029BD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4E95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6C6F"/>
    <w:rsid w:val="0054725B"/>
    <w:rsid w:val="005474AF"/>
    <w:rsid w:val="005476C0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CCE"/>
    <w:rsid w:val="00561D13"/>
    <w:rsid w:val="005620EC"/>
    <w:rsid w:val="0056214B"/>
    <w:rsid w:val="00562238"/>
    <w:rsid w:val="0056277E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EEB"/>
    <w:rsid w:val="00565F97"/>
    <w:rsid w:val="005661CA"/>
    <w:rsid w:val="0056631E"/>
    <w:rsid w:val="00566384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9B6"/>
    <w:rsid w:val="00597BA5"/>
    <w:rsid w:val="00597F18"/>
    <w:rsid w:val="005A0503"/>
    <w:rsid w:val="005A08F4"/>
    <w:rsid w:val="005A10BF"/>
    <w:rsid w:val="005A113E"/>
    <w:rsid w:val="005A120F"/>
    <w:rsid w:val="005A14D0"/>
    <w:rsid w:val="005A1822"/>
    <w:rsid w:val="005A1972"/>
    <w:rsid w:val="005A1A08"/>
    <w:rsid w:val="005A2A67"/>
    <w:rsid w:val="005A2ACC"/>
    <w:rsid w:val="005A2B74"/>
    <w:rsid w:val="005A2C12"/>
    <w:rsid w:val="005A3144"/>
    <w:rsid w:val="005A33AE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28F"/>
    <w:rsid w:val="005A7652"/>
    <w:rsid w:val="005A7715"/>
    <w:rsid w:val="005A7AE5"/>
    <w:rsid w:val="005A7C83"/>
    <w:rsid w:val="005A7CD1"/>
    <w:rsid w:val="005B0563"/>
    <w:rsid w:val="005B0BB0"/>
    <w:rsid w:val="005B0D72"/>
    <w:rsid w:val="005B1042"/>
    <w:rsid w:val="005B1147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320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DC"/>
    <w:rsid w:val="00610BE4"/>
    <w:rsid w:val="006112F6"/>
    <w:rsid w:val="00611311"/>
    <w:rsid w:val="006113B6"/>
    <w:rsid w:val="00611E17"/>
    <w:rsid w:val="00612AB3"/>
    <w:rsid w:val="00612D4C"/>
    <w:rsid w:val="00612D97"/>
    <w:rsid w:val="0061354F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17C80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78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BDB"/>
    <w:rsid w:val="00635D4F"/>
    <w:rsid w:val="0063646E"/>
    <w:rsid w:val="0063719E"/>
    <w:rsid w:val="00637450"/>
    <w:rsid w:val="00637532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2522"/>
    <w:rsid w:val="00642694"/>
    <w:rsid w:val="00642C9B"/>
    <w:rsid w:val="00642DB4"/>
    <w:rsid w:val="00642E5D"/>
    <w:rsid w:val="00643030"/>
    <w:rsid w:val="00643104"/>
    <w:rsid w:val="006432C0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47FD7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6FD"/>
    <w:rsid w:val="00652855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7A5"/>
    <w:rsid w:val="006747D2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823"/>
    <w:rsid w:val="006A2F46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D5"/>
    <w:rsid w:val="006D052E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861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8C1"/>
    <w:rsid w:val="006D6A83"/>
    <w:rsid w:val="006D73A3"/>
    <w:rsid w:val="006D73C8"/>
    <w:rsid w:val="006D76EC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267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356"/>
    <w:rsid w:val="0071069D"/>
    <w:rsid w:val="007107D8"/>
    <w:rsid w:val="00710C4D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75B"/>
    <w:rsid w:val="00720A31"/>
    <w:rsid w:val="00720C53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30384"/>
    <w:rsid w:val="00730583"/>
    <w:rsid w:val="007308B6"/>
    <w:rsid w:val="00730AA7"/>
    <w:rsid w:val="00730B01"/>
    <w:rsid w:val="00730CAE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AB2"/>
    <w:rsid w:val="00745FC4"/>
    <w:rsid w:val="007466EC"/>
    <w:rsid w:val="007467A5"/>
    <w:rsid w:val="00746F5E"/>
    <w:rsid w:val="007472FC"/>
    <w:rsid w:val="00747651"/>
    <w:rsid w:val="00747728"/>
    <w:rsid w:val="0074787C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9FC"/>
    <w:rsid w:val="00757A14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A1"/>
    <w:rsid w:val="00763DBD"/>
    <w:rsid w:val="007642F3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EA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66"/>
    <w:rsid w:val="007A71DC"/>
    <w:rsid w:val="007A7433"/>
    <w:rsid w:val="007A77AE"/>
    <w:rsid w:val="007A7878"/>
    <w:rsid w:val="007A7DCD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D97"/>
    <w:rsid w:val="007B415B"/>
    <w:rsid w:val="007B4429"/>
    <w:rsid w:val="007B4739"/>
    <w:rsid w:val="007B4D1C"/>
    <w:rsid w:val="007B4DA7"/>
    <w:rsid w:val="007B4E4A"/>
    <w:rsid w:val="007B4F20"/>
    <w:rsid w:val="007B5364"/>
    <w:rsid w:val="007B548C"/>
    <w:rsid w:val="007B5F1A"/>
    <w:rsid w:val="007B6176"/>
    <w:rsid w:val="007B64F0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515"/>
    <w:rsid w:val="007E5672"/>
    <w:rsid w:val="007E567F"/>
    <w:rsid w:val="007E5B97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220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C2C"/>
    <w:rsid w:val="00823CB2"/>
    <w:rsid w:val="00823E8D"/>
    <w:rsid w:val="00824624"/>
    <w:rsid w:val="00824796"/>
    <w:rsid w:val="00824816"/>
    <w:rsid w:val="008248CE"/>
    <w:rsid w:val="00824EED"/>
    <w:rsid w:val="00825048"/>
    <w:rsid w:val="008255CB"/>
    <w:rsid w:val="00825A29"/>
    <w:rsid w:val="00825E72"/>
    <w:rsid w:val="00825EA4"/>
    <w:rsid w:val="00825F44"/>
    <w:rsid w:val="0082664B"/>
    <w:rsid w:val="00826728"/>
    <w:rsid w:val="00826A2D"/>
    <w:rsid w:val="00826DD1"/>
    <w:rsid w:val="0082724B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800AB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5DC"/>
    <w:rsid w:val="008866F8"/>
    <w:rsid w:val="00886950"/>
    <w:rsid w:val="008869BC"/>
    <w:rsid w:val="00886CA8"/>
    <w:rsid w:val="00887816"/>
    <w:rsid w:val="00887983"/>
    <w:rsid w:val="00887F13"/>
    <w:rsid w:val="00890AC1"/>
    <w:rsid w:val="008910B9"/>
    <w:rsid w:val="00891D49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998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3EA"/>
    <w:rsid w:val="008C5028"/>
    <w:rsid w:val="008C5117"/>
    <w:rsid w:val="008C5D95"/>
    <w:rsid w:val="008C5EB0"/>
    <w:rsid w:val="008C6094"/>
    <w:rsid w:val="008C642F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9AD"/>
    <w:rsid w:val="008D0C17"/>
    <w:rsid w:val="008D10A5"/>
    <w:rsid w:val="008D116E"/>
    <w:rsid w:val="008D144A"/>
    <w:rsid w:val="008D14E8"/>
    <w:rsid w:val="008D1521"/>
    <w:rsid w:val="008D166F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0E7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FC"/>
    <w:rsid w:val="008E756D"/>
    <w:rsid w:val="008E760A"/>
    <w:rsid w:val="008E7CD7"/>
    <w:rsid w:val="008E7F7F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B3D"/>
    <w:rsid w:val="008F7C21"/>
    <w:rsid w:val="008F7C64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1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7CB"/>
    <w:rsid w:val="00962A26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E5"/>
    <w:rsid w:val="00966699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A81"/>
    <w:rsid w:val="00996DC2"/>
    <w:rsid w:val="00996F36"/>
    <w:rsid w:val="00997019"/>
    <w:rsid w:val="009976AA"/>
    <w:rsid w:val="009977CF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BCE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997"/>
    <w:rsid w:val="00A03A0E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3D3"/>
    <w:rsid w:val="00A36B46"/>
    <w:rsid w:val="00A36E34"/>
    <w:rsid w:val="00A37181"/>
    <w:rsid w:val="00A37465"/>
    <w:rsid w:val="00A3758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32E8"/>
    <w:rsid w:val="00A4360A"/>
    <w:rsid w:val="00A43A7D"/>
    <w:rsid w:val="00A43E13"/>
    <w:rsid w:val="00A442A4"/>
    <w:rsid w:val="00A4454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F52"/>
    <w:rsid w:val="00A6230C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A3C"/>
    <w:rsid w:val="00A77E9C"/>
    <w:rsid w:val="00A77F1A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D11"/>
    <w:rsid w:val="00AB3FDE"/>
    <w:rsid w:val="00AB4223"/>
    <w:rsid w:val="00AB42B7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FC0"/>
    <w:rsid w:val="00AD24D9"/>
    <w:rsid w:val="00AD27FA"/>
    <w:rsid w:val="00AD2990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2DE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B65"/>
    <w:rsid w:val="00AE3DCD"/>
    <w:rsid w:val="00AE3E13"/>
    <w:rsid w:val="00AE3F0B"/>
    <w:rsid w:val="00AE3F1C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200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426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9EA"/>
    <w:rsid w:val="00B23A1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649E"/>
    <w:rsid w:val="00B26BC6"/>
    <w:rsid w:val="00B26C3F"/>
    <w:rsid w:val="00B2724B"/>
    <w:rsid w:val="00B275A0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161F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8C5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3E4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A64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62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12C"/>
    <w:rsid w:val="00C6240A"/>
    <w:rsid w:val="00C636B8"/>
    <w:rsid w:val="00C646A5"/>
    <w:rsid w:val="00C64AEC"/>
    <w:rsid w:val="00C64B1F"/>
    <w:rsid w:val="00C64CF1"/>
    <w:rsid w:val="00C64EFD"/>
    <w:rsid w:val="00C653DB"/>
    <w:rsid w:val="00C65511"/>
    <w:rsid w:val="00C659E1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54"/>
    <w:rsid w:val="00C7768E"/>
    <w:rsid w:val="00C778D1"/>
    <w:rsid w:val="00C77C39"/>
    <w:rsid w:val="00C77FD5"/>
    <w:rsid w:val="00C8022F"/>
    <w:rsid w:val="00C802F9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2B4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F12"/>
    <w:rsid w:val="00CE7F5B"/>
    <w:rsid w:val="00CF085F"/>
    <w:rsid w:val="00CF0A31"/>
    <w:rsid w:val="00CF0B4D"/>
    <w:rsid w:val="00CF0CEF"/>
    <w:rsid w:val="00CF0F72"/>
    <w:rsid w:val="00CF1076"/>
    <w:rsid w:val="00CF11DA"/>
    <w:rsid w:val="00CF1B17"/>
    <w:rsid w:val="00CF1EE5"/>
    <w:rsid w:val="00CF22D6"/>
    <w:rsid w:val="00CF2371"/>
    <w:rsid w:val="00CF277E"/>
    <w:rsid w:val="00CF2E5A"/>
    <w:rsid w:val="00CF3968"/>
    <w:rsid w:val="00CF3CD4"/>
    <w:rsid w:val="00CF3D69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AF5"/>
    <w:rsid w:val="00D26B2A"/>
    <w:rsid w:val="00D26D02"/>
    <w:rsid w:val="00D27041"/>
    <w:rsid w:val="00D276C0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B12"/>
    <w:rsid w:val="00D34BD6"/>
    <w:rsid w:val="00D34E0D"/>
    <w:rsid w:val="00D34F02"/>
    <w:rsid w:val="00D34FF0"/>
    <w:rsid w:val="00D351BD"/>
    <w:rsid w:val="00D36050"/>
    <w:rsid w:val="00D3614D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DC"/>
    <w:rsid w:val="00D475A1"/>
    <w:rsid w:val="00D47883"/>
    <w:rsid w:val="00D4799A"/>
    <w:rsid w:val="00D47AF4"/>
    <w:rsid w:val="00D47B4A"/>
    <w:rsid w:val="00D47D5E"/>
    <w:rsid w:val="00D50047"/>
    <w:rsid w:val="00D501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5C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4B07"/>
    <w:rsid w:val="00D84BBE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EF"/>
    <w:rsid w:val="00D90920"/>
    <w:rsid w:val="00D90AA4"/>
    <w:rsid w:val="00D90D1C"/>
    <w:rsid w:val="00D90F25"/>
    <w:rsid w:val="00D90FF6"/>
    <w:rsid w:val="00D91401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503A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98D"/>
    <w:rsid w:val="00DB29D9"/>
    <w:rsid w:val="00DB323E"/>
    <w:rsid w:val="00DB32D5"/>
    <w:rsid w:val="00DB341B"/>
    <w:rsid w:val="00DB35D5"/>
    <w:rsid w:val="00DB3C8B"/>
    <w:rsid w:val="00DB3D89"/>
    <w:rsid w:val="00DB4301"/>
    <w:rsid w:val="00DB44B9"/>
    <w:rsid w:val="00DB471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D96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95C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62B7"/>
    <w:rsid w:val="00E0663E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7D"/>
    <w:rsid w:val="00E13484"/>
    <w:rsid w:val="00E13603"/>
    <w:rsid w:val="00E1373F"/>
    <w:rsid w:val="00E1376C"/>
    <w:rsid w:val="00E13AC1"/>
    <w:rsid w:val="00E143E0"/>
    <w:rsid w:val="00E144AC"/>
    <w:rsid w:val="00E1477F"/>
    <w:rsid w:val="00E147BF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87"/>
    <w:rsid w:val="00E16363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246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4D0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70E7"/>
    <w:rsid w:val="00E77240"/>
    <w:rsid w:val="00E77399"/>
    <w:rsid w:val="00E773F9"/>
    <w:rsid w:val="00E77510"/>
    <w:rsid w:val="00E775A8"/>
    <w:rsid w:val="00E77EE5"/>
    <w:rsid w:val="00E80272"/>
    <w:rsid w:val="00E80307"/>
    <w:rsid w:val="00E80E0D"/>
    <w:rsid w:val="00E8111E"/>
    <w:rsid w:val="00E812E9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7A3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65"/>
    <w:rsid w:val="00E9040D"/>
    <w:rsid w:val="00E90D2D"/>
    <w:rsid w:val="00E9121F"/>
    <w:rsid w:val="00E913F7"/>
    <w:rsid w:val="00E914AF"/>
    <w:rsid w:val="00E915A1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D12"/>
    <w:rsid w:val="00E96EB1"/>
    <w:rsid w:val="00E97181"/>
    <w:rsid w:val="00E97293"/>
    <w:rsid w:val="00E979C1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47"/>
    <w:rsid w:val="00EB6881"/>
    <w:rsid w:val="00EB69E2"/>
    <w:rsid w:val="00EB6ED8"/>
    <w:rsid w:val="00EB7111"/>
    <w:rsid w:val="00EB715F"/>
    <w:rsid w:val="00EB7182"/>
    <w:rsid w:val="00EB71E5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21F"/>
    <w:rsid w:val="00F25311"/>
    <w:rsid w:val="00F25514"/>
    <w:rsid w:val="00F2572B"/>
    <w:rsid w:val="00F25C3B"/>
    <w:rsid w:val="00F25DAA"/>
    <w:rsid w:val="00F260C0"/>
    <w:rsid w:val="00F26136"/>
    <w:rsid w:val="00F2641A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20DC"/>
    <w:rsid w:val="00F42274"/>
    <w:rsid w:val="00F42442"/>
    <w:rsid w:val="00F42547"/>
    <w:rsid w:val="00F425A6"/>
    <w:rsid w:val="00F42952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18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868"/>
    <w:rsid w:val="00F4787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9769F"/>
    <w:rsid w:val="00FA0020"/>
    <w:rsid w:val="00FA031B"/>
    <w:rsid w:val="00FA06A9"/>
    <w:rsid w:val="00FA0C53"/>
    <w:rsid w:val="00FA157D"/>
    <w:rsid w:val="00FA15FB"/>
    <w:rsid w:val="00FA1650"/>
    <w:rsid w:val="00FA172B"/>
    <w:rsid w:val="00FA190C"/>
    <w:rsid w:val="00FA1A40"/>
    <w:rsid w:val="00FA23EA"/>
    <w:rsid w:val="00FA2429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21935E82"/>
  <w15:docId w15:val="{D0D188A0-780D-4665-9D99-5DCE384A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C5580-51D1-4786-8522-3B09407D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1939</TotalTime>
  <Pages>1</Pages>
  <Words>5976</Words>
  <Characters>34066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39963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3650024</cp:lastModifiedBy>
  <cp:revision>90</cp:revision>
  <cp:lastPrinted>2022-08-04T05:01:00Z</cp:lastPrinted>
  <dcterms:created xsi:type="dcterms:W3CDTF">2022-11-04T02:55:00Z</dcterms:created>
  <dcterms:modified xsi:type="dcterms:W3CDTF">2023-05-11T07:07:00Z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