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7C560E70" w:rsidR="009F6D69" w:rsidRPr="002346BB" w:rsidRDefault="00380008" w:rsidP="0088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  <w:tab w:val="left" w:pos="921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 w:rsidRPr="00760A3D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  <w:r w:rsidR="002346B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F2300">
        <w:rPr>
          <w:rFonts w:ascii="Browallia New" w:hAnsi="Browallia New" w:cs="Browallia New" w:hint="cs"/>
          <w:b/>
          <w:bCs/>
          <w:sz w:val="28"/>
          <w:szCs w:val="28"/>
          <w:cs/>
          <w:lang w:val="en-BZ"/>
        </w:rPr>
        <w:t>และ</w:t>
      </w:r>
      <w:r w:rsidR="002346BB">
        <w:rPr>
          <w:rFonts w:ascii="Browallia New" w:hAnsi="Browallia New" w:cs="Browallia New" w:hint="cs"/>
          <w:b/>
          <w:bCs/>
          <w:sz w:val="28"/>
          <w:szCs w:val="28"/>
          <w:cs/>
          <w:lang w:val="en-BZ"/>
        </w:rPr>
        <w:t>บริษัทย่อย</w:t>
      </w:r>
    </w:p>
    <w:p w14:paraId="0944AD1A" w14:textId="5EF5A6D3" w:rsidR="004E29E1" w:rsidRPr="00760A3D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60063A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53A7E5F8" w:rsidR="009D0008" w:rsidRPr="00760A3D" w:rsidRDefault="00D40F37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</w:t>
      </w:r>
      <w:r w:rsidRPr="003B05D5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Pr="003B05D5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31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b/>
          <w:bCs/>
          <w:sz w:val="28"/>
          <w:szCs w:val="28"/>
        </w:rPr>
        <w:t>2566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760A3D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760A3D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760A3D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20CCE284" w:rsidR="00E13997" w:rsidRPr="00760A3D" w:rsidRDefault="00E13997" w:rsidP="001E31F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เมด จำกัด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760A3D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760A3D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760A3D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760A3D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760A3D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760A3D">
        <w:rPr>
          <w:rFonts w:ascii="Browallia New" w:hAnsi="Browallia New" w:cs="Browallia New"/>
          <w:sz w:val="28"/>
          <w:szCs w:val="28"/>
        </w:rPr>
        <w:t>1</w:t>
      </w:r>
      <w:r w:rsidR="00C43DB3" w:rsidRPr="00760A3D">
        <w:rPr>
          <w:rFonts w:ascii="Browallia New" w:hAnsi="Browallia New" w:cs="Browallia New"/>
          <w:sz w:val="28"/>
          <w:szCs w:val="28"/>
        </w:rPr>
        <w:t>7</w:t>
      </w:r>
      <w:r w:rsidR="00F877E6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760A3D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760A3D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760A3D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760A3D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760A3D">
        <w:rPr>
          <w:rFonts w:ascii="Browallia New" w:hAnsi="Browallia New" w:cs="Browallia New"/>
          <w:sz w:val="28"/>
          <w:szCs w:val="28"/>
        </w:rPr>
        <w:t>222,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 xml:space="preserve">222/1-2 </w:t>
      </w:r>
      <w:r w:rsidRPr="00760A3D">
        <w:rPr>
          <w:rFonts w:ascii="Browallia New" w:hAnsi="Browallia New" w:cs="Browallia New"/>
          <w:sz w:val="28"/>
          <w:szCs w:val="28"/>
          <w:cs/>
        </w:rPr>
        <w:t>อาคาร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เว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สต์อิน คอมเพล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็กซ์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 xml:space="preserve"> ชั้นที่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10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 </w:t>
      </w:r>
      <w:r w:rsidRPr="00760A3D">
        <w:rPr>
          <w:rFonts w:ascii="Browallia New" w:hAnsi="Browallia New" w:cs="Browallia New"/>
          <w:sz w:val="28"/>
          <w:szCs w:val="28"/>
          <w:cs/>
        </w:rPr>
        <w:t>ถนนรัตนา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ธิเบ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ศร์ ตำบลบางรักใหญ่ อำเภอบางบัวทอง จังหวัดนนทบุรี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โดยถือหุ้นร้อยละ</w:t>
      </w:r>
      <w:r w:rsidR="001D47E2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2306B">
        <w:rPr>
          <w:rFonts w:ascii="Browallia New" w:hAnsi="Browallia New" w:cs="Browallia New"/>
          <w:sz w:val="28"/>
          <w:szCs w:val="28"/>
        </w:rPr>
        <w:t>15.56</w:t>
      </w:r>
      <w:r w:rsidR="001D47E2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73001A">
        <w:rPr>
          <w:rFonts w:ascii="Browallia New" w:hAnsi="Browallia New" w:cs="Browallia New"/>
          <w:sz w:val="28"/>
          <w:szCs w:val="28"/>
        </w:rPr>
        <w:t>1</w:t>
      </w:r>
      <w:r w:rsidR="002C4E7B" w:rsidRPr="002C4E7B">
        <w:rPr>
          <w:rFonts w:ascii="Browallia New" w:hAnsi="Browallia New" w:cs="Browallia New" w:hint="cs"/>
          <w:sz w:val="28"/>
          <w:szCs w:val="28"/>
        </w:rPr>
        <w:t>6</w:t>
      </w:r>
      <w:r w:rsidR="0022306B" w:rsidRPr="0022306B">
        <w:rPr>
          <w:rFonts w:ascii="Browallia New" w:hAnsi="Browallia New" w:cs="Browallia New" w:hint="cs"/>
          <w:sz w:val="28"/>
          <w:szCs w:val="28"/>
          <w:cs/>
        </w:rPr>
        <w:t>.</w:t>
      </w:r>
      <w:r w:rsidR="002C4E7B" w:rsidRPr="002C4E7B">
        <w:rPr>
          <w:rFonts w:ascii="Browallia New" w:hAnsi="Browallia New" w:cs="Browallia New" w:hint="cs"/>
          <w:sz w:val="28"/>
          <w:szCs w:val="28"/>
        </w:rPr>
        <w:t>96</w:t>
      </w:r>
      <w:r w:rsidRPr="0022306B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32BF34D3" w14:textId="77777777" w:rsidR="00A31942" w:rsidRPr="00760A3D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57913A12" w:rsidR="00E701AF" w:rsidRPr="00760A3D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  <w:r w:rsidR="00164E2F">
        <w:rPr>
          <w:rFonts w:ascii="Browallia New" w:hAnsi="Browallia New" w:cs="Browallia New" w:hint="cs"/>
          <w:b/>
          <w:bCs/>
          <w:sz w:val="28"/>
          <w:szCs w:val="28"/>
          <w:cs/>
        </w:rPr>
        <w:t>ระหว่างกาล</w:t>
      </w:r>
    </w:p>
    <w:p w14:paraId="4ADF6A7A" w14:textId="77777777" w:rsidR="006E2A74" w:rsidRPr="00760A3D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760A3D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60A3D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760A3D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A2CB199" w14:textId="4EB64006" w:rsidR="000C2D04" w:rsidRDefault="0076718B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  <w:r w:rsidRPr="0076718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งบการเงินระหว่างกาลสำหรับงวดสามเดือนสิ้นสุดวันที่ </w:t>
      </w:r>
      <w:r w:rsidR="002C4E7B" w:rsidRPr="002C4E7B">
        <w:rPr>
          <w:rFonts w:ascii="Browallia New" w:hAnsi="Browallia New" w:cs="Browallia New"/>
          <w:spacing w:val="-4"/>
          <w:sz w:val="28"/>
          <w:szCs w:val="28"/>
        </w:rPr>
        <w:t>3</w:t>
      </w:r>
      <w:r w:rsidR="000720DB">
        <w:rPr>
          <w:rFonts w:ascii="Browallia New" w:hAnsi="Browallia New" w:cs="Browallia New"/>
          <w:spacing w:val="-4"/>
          <w:sz w:val="28"/>
          <w:szCs w:val="28"/>
        </w:rPr>
        <w:t>1</w:t>
      </w:r>
      <w:r w:rsidRPr="0076718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มีนาคม </w:t>
      </w:r>
      <w:r w:rsidR="002C4E7B" w:rsidRPr="002C4E7B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76718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จัดทำขึ้นตามมาตรฐานการบัญชี ฉบับที่ </w:t>
      </w:r>
      <w:r w:rsidR="002C4E7B" w:rsidRPr="002C4E7B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76718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2C4E7B" w:rsidRPr="002C4E7B">
        <w:rPr>
          <w:rFonts w:ascii="Browallia New" w:hAnsi="Browallia New" w:cs="Browallia New"/>
          <w:spacing w:val="-4"/>
          <w:sz w:val="28"/>
          <w:szCs w:val="28"/>
        </w:rPr>
        <w:t>3</w:t>
      </w:r>
      <w:r w:rsidR="000720DB">
        <w:rPr>
          <w:rFonts w:ascii="Browallia New" w:hAnsi="Browallia New" w:cs="Browallia New"/>
          <w:spacing w:val="-4"/>
          <w:sz w:val="28"/>
          <w:szCs w:val="28"/>
        </w:rPr>
        <w:t>1</w:t>
      </w:r>
      <w:r w:rsidRPr="0076718B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2C4E7B" w:rsidRPr="002C4E7B">
        <w:rPr>
          <w:rFonts w:ascii="Browallia New" w:hAnsi="Browallia New" w:cs="Browallia New"/>
          <w:spacing w:val="-4"/>
          <w:sz w:val="28"/>
          <w:szCs w:val="28"/>
        </w:rPr>
        <w:t>2565</w:t>
      </w:r>
    </w:p>
    <w:p w14:paraId="4273DE30" w14:textId="77777777" w:rsidR="0076718B" w:rsidRPr="008F5469" w:rsidRDefault="0076718B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6F0855A" w14:textId="1AF8CCFF" w:rsidR="000C2D04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F5469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686E73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8F5469">
        <w:rPr>
          <w:rFonts w:ascii="Browallia New" w:hAnsi="Browallia New" w:cs="Browallia New"/>
          <w:sz w:val="28"/>
          <w:szCs w:val="28"/>
          <w:cs/>
          <w:lang w:val="th-TH"/>
        </w:rPr>
        <w:t>ให้ยึดถืองบการเงินที่จัดทำขึ้นเป็นภาษาไทยเป็นเกณฑ์</w:t>
      </w:r>
    </w:p>
    <w:p w14:paraId="67E77141" w14:textId="77777777" w:rsidR="008F5469" w:rsidRPr="00DE4F84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6E3DC34" w14:textId="63A90CCE" w:rsidR="003E1E54" w:rsidRPr="0056567E" w:rsidRDefault="00711689" w:rsidP="003E1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1151621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="00623A7E" w:rsidRPr="0056567E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bookmarkEnd w:id="0"/>
      <w:r w:rsidR="006F6219" w:rsidRPr="0056567E">
        <w:rPr>
          <w:rFonts w:ascii="Browallia New" w:hAnsi="Browallia New" w:cs="Browallia New"/>
          <w:sz w:val="28"/>
          <w:szCs w:val="28"/>
        </w:rPr>
        <w:t>15</w:t>
      </w:r>
      <w:r w:rsidR="005E2687" w:rsidRPr="0056567E">
        <w:rPr>
          <w:rFonts w:ascii="Browallia New" w:hAnsi="Browallia New" w:cs="Browallia New" w:hint="cs"/>
          <w:sz w:val="28"/>
          <w:szCs w:val="28"/>
          <w:cs/>
        </w:rPr>
        <w:t xml:space="preserve"> พฤษภาคม </w:t>
      </w:r>
      <w:r w:rsidR="005E2687" w:rsidRPr="0056567E">
        <w:rPr>
          <w:rFonts w:ascii="Browallia New" w:hAnsi="Browallia New" w:cs="Browallia New"/>
          <w:sz w:val="28"/>
          <w:szCs w:val="28"/>
        </w:rPr>
        <w:t>2566</w:t>
      </w:r>
    </w:p>
    <w:p w14:paraId="289EB7CB" w14:textId="77777777" w:rsidR="009819E9" w:rsidRPr="0056567E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56567E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56567E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312BACAD" w14:textId="77777777" w:rsidR="000969B4" w:rsidRPr="006F1B89" w:rsidRDefault="000969B4" w:rsidP="006F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4DE5A6" w14:textId="1CBA404B" w:rsidR="006552CA" w:rsidRPr="0056567E" w:rsidRDefault="006552CA" w:rsidP="00F57C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1" w:name="_Hlk94797980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="009718BD">
        <w:rPr>
          <w:rFonts w:ascii="Browallia New" w:hAnsi="Browallia New" w:cs="Browallia New"/>
          <w:sz w:val="28"/>
          <w:szCs w:val="28"/>
        </w:rPr>
        <w:t>1</w:t>
      </w:r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2C4E7B">
        <w:rPr>
          <w:rFonts w:ascii="Browallia New" w:hAnsi="Browallia New" w:cs="Browallia New"/>
          <w:sz w:val="28"/>
          <w:szCs w:val="28"/>
        </w:rPr>
        <w:t>2564</w:t>
      </w:r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ที่ประชุมวิสามัญผู้ถือหุ้นของบริษัท </w:t>
      </w:r>
      <w:proofErr w:type="spellStart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>เมดิคอล เทรด</w:t>
      </w:r>
      <w:proofErr w:type="spellStart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>ดิ้ง</w:t>
      </w:r>
      <w:proofErr w:type="spellEnd"/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(บริษัทย่อย) มีมติอนุมัติให้เลิกบริษัท ทั้งนี้ บริษัทย่อยได้จดทะเบียนเลิกกิจการกับกระทรวงพาณิชย์แล้วเมื่อวันที่ </w:t>
      </w:r>
      <w:r w:rsidR="002C4E7B" w:rsidRPr="002C4E7B">
        <w:rPr>
          <w:rFonts w:ascii="Browallia New" w:hAnsi="Browallia New" w:cs="Browallia New"/>
          <w:sz w:val="28"/>
          <w:szCs w:val="28"/>
        </w:rPr>
        <w:t>3</w:t>
      </w:r>
      <w:r w:rsidRPr="0056567E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2C4E7B">
        <w:rPr>
          <w:rFonts w:ascii="Browallia New" w:hAnsi="Browallia New" w:cs="Browallia New"/>
          <w:sz w:val="28"/>
          <w:szCs w:val="28"/>
        </w:rPr>
        <w:t>2564</w:t>
      </w:r>
    </w:p>
    <w:p w14:paraId="19CC495D" w14:textId="77777777" w:rsidR="006F1B89" w:rsidRDefault="006F1B89" w:rsidP="007E4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FAFB27B" w14:textId="6ABE161C" w:rsidR="00AD26B0" w:rsidRPr="00AE0A40" w:rsidRDefault="006552CA" w:rsidP="00AE0A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ต่อมา เมื่อวันที่ </w:t>
      </w:r>
      <w:r w:rsidR="002C4E7B" w:rsidRPr="00AE0A40">
        <w:rPr>
          <w:rFonts w:ascii="Browallia New" w:hAnsi="Browallia New" w:cs="Browallia New"/>
          <w:sz w:val="28"/>
          <w:szCs w:val="28"/>
          <w:lang w:val="th-TH"/>
        </w:rPr>
        <w:t>9</w:t>
      </w: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 กุมภาพันธ์ </w:t>
      </w:r>
      <w:r w:rsidR="002C4E7B" w:rsidRPr="00AE0A40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 การเลิกกิจการของบริษัทย่อยดังกล่าว มีผลกระทบต่อผลการดำเนินงานรวมของกลุ่มบริษัทสำหรับงวด</w:t>
      </w:r>
      <w:r w:rsidRPr="00AE0A40">
        <w:rPr>
          <w:rFonts w:ascii="Browallia New" w:hAnsi="Browallia New" w:cs="Browallia New" w:hint="cs"/>
          <w:sz w:val="28"/>
          <w:szCs w:val="28"/>
          <w:cs/>
          <w:lang w:val="th-TH"/>
        </w:rPr>
        <w:t>สาม</w:t>
      </w: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Pr="00AE0A4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Pr="00AE0A4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2C4E7B" w:rsidRPr="00AE0A40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AE0A40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</w:t>
      </w:r>
    </w:p>
    <w:p w14:paraId="52546DFD" w14:textId="31A31905" w:rsidR="006552CA" w:rsidRPr="00EE5710" w:rsidRDefault="00A854B0" w:rsidP="00DC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:rsidRPr="00EE5710" w14:paraId="232E08E3" w14:textId="77777777" w:rsidTr="00C61795">
        <w:tc>
          <w:tcPr>
            <w:tcW w:w="4536" w:type="dxa"/>
          </w:tcPr>
          <w:p w14:paraId="725F143D" w14:textId="77777777" w:rsidR="00AD26B0" w:rsidRPr="00EE5710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Pr="00EE5710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AD26B0" w:rsidRPr="00EE5710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Pr="00EE5710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Pr="00EE5710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2B" w:rsidRPr="00EE5710" w14:paraId="77EB45BC" w14:textId="77777777" w:rsidTr="00C61795">
        <w:tc>
          <w:tcPr>
            <w:tcW w:w="4536" w:type="dxa"/>
          </w:tcPr>
          <w:p w14:paraId="16A87E2A" w14:textId="6A3B283F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58A80784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F9022B" w:rsidRPr="00EE5710" w14:paraId="56444BB8" w14:textId="77777777" w:rsidTr="00C61795">
        <w:tc>
          <w:tcPr>
            <w:tcW w:w="4536" w:type="dxa"/>
          </w:tcPr>
          <w:p w14:paraId="1E3D5CD7" w14:textId="77777777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413548E4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F9022B" w:rsidRPr="00EE5710" w14:paraId="66B0E37D" w14:textId="77777777" w:rsidTr="00C61795">
        <w:tc>
          <w:tcPr>
            <w:tcW w:w="4536" w:type="dxa"/>
          </w:tcPr>
          <w:p w14:paraId="1519BE0B" w14:textId="77777777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343A28EC" w:rsidR="00F9022B" w:rsidRPr="00EE5710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5710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B140FB3" w14:textId="77777777" w:rsidR="00AD26B0" w:rsidRPr="00EE5710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1"/>
    <w:p w14:paraId="3BAAFEF9" w14:textId="49BAA7E4" w:rsidR="00AD26B0" w:rsidRDefault="00AD26B0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E5710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 w:rsidRPr="00EE5710">
        <w:rPr>
          <w:rFonts w:ascii="Browallia New" w:hAnsi="Browallia New" w:cs="Browallia New"/>
          <w:sz w:val="28"/>
          <w:szCs w:val="28"/>
          <w:cs/>
          <w:lang w:val="th-TH"/>
        </w:rPr>
        <w:t>กลุ่ม</w:t>
      </w:r>
      <w:r w:rsidRPr="00EE5710">
        <w:rPr>
          <w:rFonts w:ascii="Browallia New" w:hAnsi="Browallia New" w:cs="Browallia New"/>
          <w:sz w:val="28"/>
          <w:szCs w:val="28"/>
          <w:cs/>
          <w:lang w:val="th-TH"/>
        </w:rPr>
        <w:t>บริษัทสำหรับงวด</w:t>
      </w:r>
      <w:r w:rsidR="00AF5756" w:rsidRPr="00EE5710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Pr="00EE5710">
        <w:rPr>
          <w:rFonts w:ascii="Browallia New" w:hAnsi="Browallia New" w:cs="Browallia New"/>
          <w:sz w:val="28"/>
          <w:szCs w:val="28"/>
          <w:cs/>
          <w:lang w:val="th-TH"/>
        </w:rPr>
        <w:t>สิ้นสุดวันที่</w:t>
      </w:r>
      <w:r w:rsidR="005E14B0" w:rsidRPr="00EE571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5E14B0" w:rsidRPr="00EE571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5E14B0" w:rsidRPr="00EE571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33214C" w:rsidRPr="00EE571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33214C" w:rsidRPr="00EE5710">
        <w:rPr>
          <w:rFonts w:ascii="Browallia New" w:hAnsi="Browallia New" w:cs="Browallia New"/>
          <w:sz w:val="28"/>
          <w:szCs w:val="28"/>
        </w:rPr>
        <w:t>256</w:t>
      </w:r>
      <w:r w:rsidR="005E14B0" w:rsidRPr="00EE5710">
        <w:rPr>
          <w:rFonts w:ascii="Browallia New" w:hAnsi="Browallia New" w:cs="Browallia New"/>
          <w:sz w:val="28"/>
          <w:szCs w:val="28"/>
        </w:rPr>
        <w:t>5</w:t>
      </w:r>
      <w:r w:rsidR="0033214C" w:rsidRPr="00EE5710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E5710">
        <w:rPr>
          <w:rFonts w:ascii="Browallia New" w:hAnsi="Browallia New" w:cs="Browallia New"/>
          <w:sz w:val="28"/>
          <w:szCs w:val="28"/>
          <w:cs/>
        </w:rPr>
        <w:t>รวมถึงไม่นำเสนองบการเงินรวมสำหรับปีสิ้นสุดวันที่</w:t>
      </w:r>
      <w:r w:rsidR="00337668" w:rsidRPr="00EE5710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E5710">
        <w:rPr>
          <w:rFonts w:ascii="Browallia New" w:hAnsi="Browallia New" w:cs="Browallia New"/>
          <w:sz w:val="28"/>
          <w:szCs w:val="28"/>
        </w:rPr>
        <w:t xml:space="preserve">31 </w:t>
      </w:r>
      <w:r w:rsidR="0033214C" w:rsidRPr="00EE5710">
        <w:rPr>
          <w:rFonts w:ascii="Browallia New" w:hAnsi="Browallia New" w:cs="Browallia New"/>
          <w:sz w:val="28"/>
          <w:szCs w:val="28"/>
          <w:cs/>
        </w:rPr>
        <w:t>ธันวาค</w:t>
      </w:r>
      <w:r w:rsidR="00337668" w:rsidRPr="00EE5710">
        <w:rPr>
          <w:rFonts w:ascii="Browallia New" w:hAnsi="Browallia New" w:cs="Browallia New" w:hint="cs"/>
          <w:sz w:val="28"/>
          <w:szCs w:val="28"/>
          <w:cs/>
          <w:lang w:val="en-BZ"/>
        </w:rPr>
        <w:t xml:space="preserve">ม </w:t>
      </w:r>
      <w:r w:rsidR="0033214C" w:rsidRPr="00EE5710">
        <w:rPr>
          <w:rFonts w:ascii="Browallia New" w:hAnsi="Browallia New" w:cs="Browallia New"/>
          <w:sz w:val="28"/>
          <w:szCs w:val="28"/>
        </w:rPr>
        <w:t>256</w:t>
      </w:r>
      <w:r w:rsidR="00277CAC" w:rsidRPr="00EE5710">
        <w:rPr>
          <w:rFonts w:ascii="Browallia New" w:hAnsi="Browallia New" w:cs="Browallia New"/>
          <w:sz w:val="28"/>
          <w:szCs w:val="28"/>
        </w:rPr>
        <w:t>5</w:t>
      </w:r>
      <w:r w:rsidR="0033214C" w:rsidRPr="00EE5710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E5710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26CACB06" w14:textId="77777777" w:rsidR="00E17298" w:rsidRDefault="00E17298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65231CB" w14:textId="588C9E5F" w:rsidR="00E17298" w:rsidRPr="00760A3D" w:rsidRDefault="00E17298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ในระหว่างงวดสามเดือนสิ้นสุดวันที่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ี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นาคม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2566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บริษัทได้ลงทุนในหุ้นสามัญของบริษัท เสิร์ฟเฮ</w:t>
      </w:r>
      <w:proofErr w:type="spellStart"/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ลธ์</w:t>
      </w:r>
      <w:proofErr w:type="spellEnd"/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จำกัด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>(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บริษัทย่อย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โดยบริษัทถือหุ้นร้อยละ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100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ตามที่เปิดเผยในหมาย</w:t>
      </w:r>
      <w:r w:rsidR="00E6018D">
        <w:rPr>
          <w:rFonts w:ascii="Browallia New" w:hAnsi="Browallia New" w:cs="Browallia New" w:hint="cs"/>
          <w:sz w:val="28"/>
          <w:szCs w:val="28"/>
          <w:cs/>
          <w:lang w:val="th-TH"/>
        </w:rPr>
        <w:t>เ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หตุประกอบงบการเงินข้อ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9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ฝ่ายบริหารจึงจัดทำและนำเสนองบการเงินรวมของกลุ่มบริษัทสำหรับงวดสามเดือนสิ้นสุดวันที่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ี</w:t>
      </w:r>
      <w:r w:rsidRPr="007E49D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นาคม </w:t>
      </w:r>
      <w:r w:rsidRPr="007E49D3">
        <w:rPr>
          <w:rFonts w:ascii="Browallia New" w:hAnsi="Browallia New" w:cs="Browallia New"/>
          <w:sz w:val="28"/>
          <w:szCs w:val="28"/>
          <w:lang w:val="th-TH"/>
        </w:rPr>
        <w:t>2566</w:t>
      </w:r>
    </w:p>
    <w:p w14:paraId="2129FE7B" w14:textId="77777777" w:rsidR="000B6B7A" w:rsidRDefault="000B6B7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6859C1C" w14:textId="77777777" w:rsidR="001313E3" w:rsidRPr="00760A3D" w:rsidRDefault="001313E3" w:rsidP="001313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EC2B4CA" w14:textId="77777777" w:rsidR="001313E3" w:rsidRPr="00760A3D" w:rsidRDefault="001313E3" w:rsidP="001313E3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E9E8252" w14:textId="137196AA" w:rsidR="001313E3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9C2A31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9C2A31">
        <w:rPr>
          <w:rFonts w:ascii="Browallia New" w:hAnsi="Browallia New" w:cs="Browallia New"/>
          <w:sz w:val="28"/>
          <w:szCs w:val="28"/>
          <w:cs/>
        </w:rPr>
        <w:t xml:space="preserve">บริษัทสำหรับปีสิ้นสุดวันที่ </w:t>
      </w:r>
      <w:r w:rsidRPr="002C4E7B">
        <w:rPr>
          <w:rFonts w:ascii="Browallia New" w:hAnsi="Browallia New" w:cs="Browallia New"/>
          <w:sz w:val="28"/>
          <w:szCs w:val="28"/>
        </w:rPr>
        <w:t>3</w:t>
      </w:r>
      <w:r w:rsidR="00DC1E2A">
        <w:rPr>
          <w:rFonts w:ascii="Browallia New" w:hAnsi="Browallia New" w:cs="Browallia New"/>
          <w:sz w:val="28"/>
          <w:szCs w:val="28"/>
        </w:rPr>
        <w:t>1</w:t>
      </w:r>
      <w:r w:rsidRPr="009C2A31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2C4E7B">
        <w:rPr>
          <w:rFonts w:ascii="Browallia New" w:hAnsi="Browallia New" w:cs="Browallia New"/>
          <w:sz w:val="28"/>
          <w:szCs w:val="28"/>
        </w:rPr>
        <w:t>2565</w:t>
      </w:r>
      <w:r w:rsidRPr="009C2A31">
        <w:rPr>
          <w:rFonts w:ascii="Browallia New" w:hAnsi="Browallia New" w:cs="Browallia New"/>
          <w:sz w:val="28"/>
          <w:szCs w:val="28"/>
          <w:cs/>
        </w:rPr>
        <w:t xml:space="preserve"> ยกเว้น การปฏิบัติตามมาตรฐานการรายงานทางการเงินที่ออกและปรับปรุงใหม่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="000720DB">
        <w:rPr>
          <w:rFonts w:ascii="Browallia New" w:hAnsi="Browallia New" w:cs="Browallia New"/>
          <w:sz w:val="28"/>
          <w:szCs w:val="28"/>
        </w:rPr>
        <w:t>1</w:t>
      </w:r>
      <w:r w:rsidRPr="009C2A31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2C4E7B">
        <w:rPr>
          <w:rFonts w:ascii="Browallia New" w:hAnsi="Browallia New" w:cs="Browallia New"/>
          <w:sz w:val="28"/>
          <w:szCs w:val="28"/>
        </w:rPr>
        <w:t>2566</w:t>
      </w:r>
    </w:p>
    <w:p w14:paraId="31FA74EF" w14:textId="77777777" w:rsidR="001313E3" w:rsidRPr="00C00F90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64B2F0" w14:textId="77777777" w:rsidR="001313E3" w:rsidRPr="00C00F90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00F90">
        <w:rPr>
          <w:rFonts w:ascii="Browallia New" w:hAnsi="Browallia New" w:cs="Browallia New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งบการเงิน</w:t>
      </w:r>
    </w:p>
    <w:p w14:paraId="38BC9AA6" w14:textId="77777777" w:rsidR="001313E3" w:rsidRDefault="001313E3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CA0BE24" w14:textId="032E502B" w:rsidR="002A3C17" w:rsidRPr="002A3C17" w:rsidRDefault="002A3C17" w:rsidP="002A3C1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A3C17">
        <w:rPr>
          <w:rFonts w:ascii="Browallia New" w:hAnsi="Browallia New" w:cs="Browallia New"/>
          <w:b/>
          <w:bCs/>
          <w:sz w:val="28"/>
          <w:szCs w:val="28"/>
          <w:cs/>
        </w:rPr>
        <w:t>มาตรฐานการรายงานทางการเงินที่มีการเปลี่ยนแปลง</w:t>
      </w:r>
    </w:p>
    <w:p w14:paraId="1DAB491E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F20B5CD" w14:textId="77777777" w:rsidR="002A3C17" w:rsidRPr="002A3C17" w:rsidRDefault="002A3C17" w:rsidP="002A3C1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2A3C17">
        <w:rPr>
          <w:rFonts w:ascii="Browallia New" w:hAnsi="Browallia New" w:cs="Browallia New"/>
          <w:sz w:val="28"/>
          <w:szCs w:val="28"/>
        </w:rPr>
        <w:t>1</w:t>
      </w:r>
      <w:r w:rsidRPr="002A3C17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2A3C17">
        <w:rPr>
          <w:rFonts w:ascii="Browallia New" w:hAnsi="Browallia New" w:cs="Browallia New"/>
          <w:sz w:val="28"/>
          <w:szCs w:val="28"/>
        </w:rPr>
        <w:t>2566</w:t>
      </w:r>
      <w:r w:rsidRPr="002A3C17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4EB5244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2BFB78C" w14:textId="599675E7" w:rsidR="002A3C17" w:rsidRPr="0079127A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9127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79127A">
        <w:rPr>
          <w:rFonts w:ascii="Browallia New" w:hAnsi="Browallia New" w:cs="Browallia New"/>
          <w:sz w:val="28"/>
          <w:szCs w:val="28"/>
          <w:lang w:val="th-TH" w:eastAsia="th-TH"/>
        </w:rPr>
        <w:t>16</w:t>
      </w:r>
      <w:r w:rsidRPr="0079127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4FF13C37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49FF952" w14:textId="77777777" w:rsidR="002A3C17" w:rsidRP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382CBBD8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72F2D74" w14:textId="4505F8AA" w:rsidR="002A3C17" w:rsidRPr="00801B26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801B26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57EF88C4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D4A842B" w14:textId="77777777" w:rsid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260CA62B" w14:textId="77777777" w:rsid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625B275" w14:textId="77777777" w:rsidR="00536968" w:rsidRDefault="00536968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F892B74" w14:textId="16810CC0" w:rsidR="002A3C17" w:rsidRPr="00801B26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มาตรฐานการบัญชีฉบับที่ </w:t>
      </w:r>
      <w:r w:rsidRPr="00801B26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3C54CB78" w14:textId="77777777" w:rsidR="002A3C17" w:rsidRPr="002A3C17" w:rsidRDefault="002A3C17" w:rsidP="007912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C0E9BA1" w14:textId="77777777" w:rsidR="002A3C17" w:rsidRP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77752B94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515C087" w14:textId="082E63F7" w:rsidR="002A3C17" w:rsidRPr="00801B26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801B26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0E87ED50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FA7C99E" w14:textId="77777777" w:rsid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24682AB9" w14:textId="77777777" w:rsidR="009A0CEC" w:rsidRPr="002A3C17" w:rsidRDefault="009A0CEC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E99161D" w14:textId="70941109" w:rsidR="002A3C17" w:rsidRPr="00801B26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801B26">
        <w:rPr>
          <w:rFonts w:ascii="Browallia New" w:hAnsi="Browallia New" w:cs="Browallia New"/>
          <w:sz w:val="28"/>
          <w:szCs w:val="28"/>
          <w:lang w:val="th-TH" w:eastAsia="th-TH"/>
        </w:rPr>
        <w:t>3</w:t>
      </w: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การรวมธุรกิจ</w:t>
      </w:r>
    </w:p>
    <w:p w14:paraId="51F24B7F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4735CE" w14:textId="77777777" w:rsidR="002A3C17" w:rsidRP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3E94B161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965BC70" w14:textId="7C6CF279" w:rsidR="002A3C17" w:rsidRPr="00801B26" w:rsidRDefault="002A3C17" w:rsidP="0040730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6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801B26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801B2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7EFB0B98" w14:textId="77777777" w:rsidR="002A3C17" w:rsidRPr="002A3C17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5A32BA4" w14:textId="7E9EB635" w:rsidR="002A3C17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2A3C17">
        <w:rPr>
          <w:rFonts w:ascii="Browallia New" w:hAnsi="Browallia New" w:cs="Browallia New"/>
          <w:sz w:val="28"/>
          <w:szCs w:val="28"/>
          <w:cs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2A3C17">
        <w:rPr>
          <w:rFonts w:ascii="Browallia New" w:hAnsi="Browallia New" w:cs="Browallia New"/>
          <w:sz w:val="28"/>
          <w:szCs w:val="28"/>
        </w:rPr>
        <w:t xml:space="preserve">10 </w:t>
      </w:r>
      <w:r w:rsidRPr="002A3C17">
        <w:rPr>
          <w:rFonts w:ascii="Browallia New" w:hAnsi="Browallia New" w:cs="Browallia New"/>
          <w:sz w:val="28"/>
          <w:szCs w:val="28"/>
          <w:cs/>
        </w:rPr>
        <w:t>โดยต้องมีการนำค่าธรรมเนียมจ่ายสุทธิด้วยค่าธรรมเนียมรับมาคำนวณ (รวมเฉพาะค่าธรรมเนียมที่เกิดระหว่าง</w:t>
      </w:r>
      <w:r w:rsidR="00407306">
        <w:rPr>
          <w:rFonts w:ascii="Browallia New" w:hAnsi="Browallia New" w:cs="Browallia New"/>
          <w:sz w:val="28"/>
          <w:szCs w:val="28"/>
        </w:rPr>
        <w:br/>
      </w:r>
      <w:r w:rsidRPr="002A3C17">
        <w:rPr>
          <w:rFonts w:ascii="Browallia New" w:hAnsi="Browallia New" w:cs="Browallia New"/>
          <w:sz w:val="28"/>
          <w:szCs w:val="28"/>
          <w:cs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รวมถึงค่าธรรมเนียมจ่ายหรือรับที่ออกให้ในนามของอีกฝ่ายหนึ่งเท่านั้น)</w:t>
      </w:r>
    </w:p>
    <w:p w14:paraId="0368C739" w14:textId="77777777" w:rsidR="00C00F90" w:rsidRDefault="00C00F90" w:rsidP="00C857FF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7055D84D" w14:textId="77777777" w:rsidR="00100C47" w:rsidRPr="00760A3D" w:rsidRDefault="00100C47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407306" w:rsidRDefault="00100C47" w:rsidP="00765A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3DB456E" w14:textId="0AEC9919" w:rsidR="00100C47" w:rsidRPr="00407306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407306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 w:rsidRPr="00407306">
        <w:rPr>
          <w:rFonts w:ascii="Browallia New" w:hAnsi="Browallia New" w:cs="Browallia New"/>
          <w:sz w:val="28"/>
          <w:szCs w:val="28"/>
        </w:rPr>
        <w:t xml:space="preserve">  </w:t>
      </w:r>
      <w:r w:rsidR="008F321A" w:rsidRPr="00407306">
        <w:rPr>
          <w:rFonts w:ascii="Browallia New" w:hAnsi="Browallia New" w:cs="Browallia New"/>
          <w:sz w:val="28"/>
          <w:szCs w:val="28"/>
        </w:rPr>
        <w:br/>
      </w:r>
      <w:r w:rsidRPr="00407306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407306" w:rsidRDefault="00EE6776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0C86345" w14:textId="78223B0D" w:rsidR="00651BF4" w:rsidRPr="00760A3D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407306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407306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407306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 w:rsidRPr="00407306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Pr="00407306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 w:rsidRPr="00407306">
        <w:rPr>
          <w:rFonts w:ascii="Browallia New" w:hAnsi="Browallia New" w:cs="Browallia New"/>
          <w:sz w:val="28"/>
          <w:szCs w:val="28"/>
          <w:cs/>
        </w:rPr>
        <w:br/>
      </w:r>
      <w:r w:rsidRPr="0040730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ถือตามเกณฑ์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เหมือนกับ</w:t>
      </w:r>
      <w:r w:rsidRPr="00760A3D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ใน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187CCB">
        <w:rPr>
          <w:rFonts w:ascii="Browallia New" w:hAnsi="Browallia New" w:cs="Browallia New"/>
          <w:sz w:val="28"/>
          <w:szCs w:val="28"/>
        </w:rPr>
        <w:t>5</w:t>
      </w:r>
    </w:p>
    <w:p w14:paraId="767135DC" w14:textId="1AEFA7A5" w:rsidR="009C2A31" w:rsidRDefault="009C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760A3D" w:rsidRDefault="0015310E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760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760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760A3D" w:rsidRDefault="0015310E" w:rsidP="00A03A2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760A3D">
        <w:rPr>
          <w:rFonts w:ascii="Browallia New" w:hAnsi="Browallia New" w:cs="Browallia New"/>
          <w:sz w:val="28"/>
          <w:szCs w:val="28"/>
          <w:cs/>
        </w:rPr>
        <w:t>ชีที่</w:t>
      </w:r>
      <w:r w:rsidRPr="00760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291EC0F7" w14:textId="77777777" w:rsidR="001A25F6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EAA7FB" w14:textId="77777777" w:rsidR="009269A1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804D5C9" w14:textId="77777777" w:rsidR="009269A1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4CD6C5" w14:textId="77777777" w:rsidR="00F41DAF" w:rsidRDefault="00F4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46D1E96E" w:rsidR="0015310E" w:rsidRPr="00760A3D" w:rsidRDefault="0015310E" w:rsidP="00DC595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760A3D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760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</w:t>
      </w:r>
      <w:r w:rsidR="002C6594" w:rsidRPr="00760A3D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Pr="00760A3D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="00260E14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187CCB"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187CCB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187CCB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187CCB" w:rsidRPr="00760A3D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187CCB">
        <w:rPr>
          <w:rFonts w:ascii="Browallia New" w:hAnsi="Browallia New" w:cs="Browallia New"/>
          <w:sz w:val="28"/>
          <w:szCs w:val="28"/>
        </w:rPr>
        <w:t>5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0C6AFF77" w:rsidR="00651C31" w:rsidRPr="006114E5" w:rsidRDefault="00651C31" w:rsidP="009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firstLine="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88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58"/>
        <w:gridCol w:w="1980"/>
        <w:gridCol w:w="243"/>
        <w:gridCol w:w="1647"/>
        <w:gridCol w:w="270"/>
        <w:gridCol w:w="1584"/>
        <w:gridCol w:w="6"/>
      </w:tblGrid>
      <w:tr w:rsidR="0036385C" w:rsidRPr="00760A3D" w14:paraId="3A56E43B" w14:textId="77777777" w:rsidTr="00407306">
        <w:trPr>
          <w:cantSplit/>
        </w:trPr>
        <w:tc>
          <w:tcPr>
            <w:tcW w:w="3458" w:type="dxa"/>
          </w:tcPr>
          <w:p w14:paraId="584990F6" w14:textId="77777777" w:rsidR="0036385C" w:rsidRPr="00760A3D" w:rsidRDefault="0036385C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nil"/>
            </w:tcBorders>
          </w:tcPr>
          <w:p w14:paraId="194B2375" w14:textId="00AD7B20" w:rsidR="0036385C" w:rsidRPr="00760A3D" w:rsidRDefault="0036385C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B4F42E8" w14:textId="77777777" w:rsidR="0036385C" w:rsidRPr="00760A3D" w:rsidRDefault="0036385C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507" w:type="dxa"/>
            <w:gridSpan w:val="4"/>
          </w:tcPr>
          <w:p w14:paraId="654C4744" w14:textId="5CA51EAF" w:rsidR="0036385C" w:rsidRPr="00760A3D" w:rsidRDefault="0036385C" w:rsidP="0036385C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649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6385C" w:rsidRPr="00760A3D" w14:paraId="3285C1AD" w14:textId="77777777" w:rsidTr="00407306">
        <w:trPr>
          <w:cantSplit/>
        </w:trPr>
        <w:tc>
          <w:tcPr>
            <w:tcW w:w="3458" w:type="dxa"/>
          </w:tcPr>
          <w:p w14:paraId="76FA54CC" w14:textId="77777777" w:rsidR="0036385C" w:rsidRPr="00760A3D" w:rsidRDefault="0036385C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nil"/>
            </w:tcBorders>
          </w:tcPr>
          <w:p w14:paraId="7C94152F" w14:textId="77777777" w:rsidR="0036385C" w:rsidRPr="00760A3D" w:rsidRDefault="0036385C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7FDAEAC" w14:textId="77777777" w:rsidR="0036385C" w:rsidRPr="00760A3D" w:rsidRDefault="0036385C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507" w:type="dxa"/>
            <w:gridSpan w:val="4"/>
            <w:tcBorders>
              <w:bottom w:val="single" w:sz="4" w:space="0" w:color="auto"/>
            </w:tcBorders>
          </w:tcPr>
          <w:p w14:paraId="066D11C6" w14:textId="77777777" w:rsidR="0036385C" w:rsidRDefault="0036385C" w:rsidP="0036385C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6654B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670E815D" w14:textId="214F9C11" w:rsidR="0036385C" w:rsidRPr="006654BF" w:rsidRDefault="0036385C" w:rsidP="0036385C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22B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6385C" w:rsidRPr="00760A3D" w14:paraId="24CCCF51" w14:textId="77777777" w:rsidTr="00407306">
        <w:trPr>
          <w:cantSplit/>
        </w:trPr>
        <w:tc>
          <w:tcPr>
            <w:tcW w:w="3458" w:type="dxa"/>
          </w:tcPr>
          <w:p w14:paraId="41F2E7EB" w14:textId="77777777" w:rsidR="0036385C" w:rsidRPr="00760A3D" w:rsidRDefault="0036385C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nil"/>
            </w:tcBorders>
          </w:tcPr>
          <w:p w14:paraId="1EB7FD90" w14:textId="6A7D4DC9" w:rsidR="0036385C" w:rsidRPr="00760A3D" w:rsidRDefault="0036385C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</w:t>
            </w:r>
          </w:p>
        </w:tc>
        <w:tc>
          <w:tcPr>
            <w:tcW w:w="243" w:type="dxa"/>
          </w:tcPr>
          <w:p w14:paraId="138732F7" w14:textId="77777777" w:rsidR="0036385C" w:rsidRPr="00760A3D" w:rsidRDefault="0036385C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507" w:type="dxa"/>
            <w:gridSpan w:val="4"/>
            <w:tcBorders>
              <w:bottom w:val="single" w:sz="4" w:space="0" w:color="auto"/>
            </w:tcBorders>
          </w:tcPr>
          <w:p w14:paraId="6412156C" w14:textId="75FAEB99" w:rsidR="0036385C" w:rsidRPr="006654BF" w:rsidRDefault="0036385C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36385C" w:rsidRPr="00760A3D" w14:paraId="6F75FBBC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327E6DD2" w14:textId="77777777" w:rsidR="0036385C" w:rsidRPr="00760A3D" w:rsidRDefault="0036385C" w:rsidP="00E22B6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  <w:right w:val="nil"/>
            </w:tcBorders>
          </w:tcPr>
          <w:p w14:paraId="3747E895" w14:textId="77777777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43" w:type="dxa"/>
          </w:tcPr>
          <w:p w14:paraId="7412B7BF" w14:textId="77777777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287680" w14:textId="1896CD6E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56F45B" w14:textId="77777777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E8F118" w14:textId="61579803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</w:p>
        </w:tc>
      </w:tr>
      <w:tr w:rsidR="0036385C" w:rsidRPr="00760A3D" w14:paraId="542367B2" w14:textId="77777777" w:rsidTr="00407306">
        <w:trPr>
          <w:gridAfter w:val="1"/>
          <w:wAfter w:w="6" w:type="dxa"/>
          <w:cantSplit/>
          <w:trHeight w:val="329"/>
        </w:trPr>
        <w:tc>
          <w:tcPr>
            <w:tcW w:w="3458" w:type="dxa"/>
          </w:tcPr>
          <w:p w14:paraId="1C476039" w14:textId="77777777" w:rsidR="0036385C" w:rsidRPr="00760A3D" w:rsidRDefault="0036385C" w:rsidP="00E22B69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right w:val="nil"/>
            </w:tcBorders>
          </w:tcPr>
          <w:p w14:paraId="7943272C" w14:textId="77777777" w:rsidR="0036385C" w:rsidRPr="00760A3D" w:rsidRDefault="0036385C" w:rsidP="00E22B6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</w:tcPr>
          <w:p w14:paraId="2FC51BF4" w14:textId="77777777" w:rsidR="0036385C" w:rsidRPr="00760A3D" w:rsidRDefault="0036385C" w:rsidP="00E22B6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</w:tcBorders>
          </w:tcPr>
          <w:p w14:paraId="39E295CE" w14:textId="77777777" w:rsidR="0036385C" w:rsidRPr="00760A3D" w:rsidRDefault="0036385C" w:rsidP="00E22B6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4499E297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E96A421" w14:textId="77777777" w:rsidR="0036385C" w:rsidRPr="00760A3D" w:rsidRDefault="0036385C" w:rsidP="00E22B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36385C" w:rsidRPr="00760A3D" w14:paraId="60191175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6D4DEC1B" w14:textId="77777777" w:rsidR="0036385C" w:rsidRPr="00760A3D" w:rsidRDefault="0036385C" w:rsidP="00E22B6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980" w:type="dxa"/>
            <w:tcBorders>
              <w:right w:val="nil"/>
            </w:tcBorders>
          </w:tcPr>
          <w:p w14:paraId="6167BCD8" w14:textId="77777777" w:rsidR="0036385C" w:rsidRPr="00760A3D" w:rsidRDefault="0036385C" w:rsidP="00E22B6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43" w:type="dxa"/>
          </w:tcPr>
          <w:p w14:paraId="6966178E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</w:tcBorders>
          </w:tcPr>
          <w:p w14:paraId="0941EC44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1A13A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C631492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385C" w:rsidRPr="00760A3D" w14:paraId="2359C989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3CBFAF56" w14:textId="77777777" w:rsidR="0036385C" w:rsidRPr="00760A3D" w:rsidRDefault="0036385C" w:rsidP="00E22B6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right w:val="nil"/>
            </w:tcBorders>
          </w:tcPr>
          <w:p w14:paraId="20B65D6C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2F4DC5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</w:tcBorders>
            <w:vAlign w:val="bottom"/>
          </w:tcPr>
          <w:p w14:paraId="73B98EE6" w14:textId="7296C57A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30ABF81B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59E2AC" w14:textId="1826D180" w:rsidR="0036385C" w:rsidRPr="00760A3D" w:rsidRDefault="002C4E7B" w:rsidP="00E22B69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452</w:t>
            </w:r>
          </w:p>
        </w:tc>
      </w:tr>
      <w:tr w:rsidR="0036385C" w:rsidRPr="00760A3D" w14:paraId="6ABA329A" w14:textId="77777777" w:rsidTr="00407306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46955992" w14:textId="77777777" w:rsidR="0036385C" w:rsidRPr="00760A3D" w:rsidRDefault="0036385C" w:rsidP="00E22B6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tcBorders>
              <w:right w:val="nil"/>
            </w:tcBorders>
          </w:tcPr>
          <w:p w14:paraId="6A9A16D8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06A84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  <w:bottom w:val="single" w:sz="4" w:space="0" w:color="auto"/>
            </w:tcBorders>
            <w:vAlign w:val="bottom"/>
          </w:tcPr>
          <w:p w14:paraId="13F7995E" w14:textId="5B1431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1CC375DB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D09B5" w14:textId="1B2F2AD5" w:rsidR="0036385C" w:rsidRPr="00760A3D" w:rsidRDefault="002C4E7B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36385C" w:rsidRPr="00C1298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460</w:t>
            </w:r>
          </w:p>
        </w:tc>
      </w:tr>
      <w:tr w:rsidR="0036385C" w:rsidRPr="00760A3D" w14:paraId="4EC1E3EB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04343396" w14:textId="77777777" w:rsidR="0036385C" w:rsidRPr="00760A3D" w:rsidRDefault="0036385C" w:rsidP="00E22B6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right w:val="nil"/>
            </w:tcBorders>
          </w:tcPr>
          <w:p w14:paraId="61ABBBB6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7A83A5D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C09F5C0" w14:textId="059CF300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270" w:type="dxa"/>
          </w:tcPr>
          <w:p w14:paraId="5525B6B1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DE8C87" w14:textId="57F65DDB" w:rsidR="0036385C" w:rsidRPr="00760A3D" w:rsidRDefault="002C4E7B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36385C" w:rsidRPr="00C1298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="00113F5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</w:tr>
      <w:tr w:rsidR="0036385C" w:rsidRPr="00760A3D" w14:paraId="15E32274" w14:textId="77777777" w:rsidTr="00407306">
        <w:trPr>
          <w:gridAfter w:val="1"/>
          <w:wAfter w:w="6" w:type="dxa"/>
          <w:cantSplit/>
        </w:trPr>
        <w:tc>
          <w:tcPr>
            <w:tcW w:w="3458" w:type="dxa"/>
            <w:vAlign w:val="bottom"/>
          </w:tcPr>
          <w:p w14:paraId="7F519625" w14:textId="77777777" w:rsidR="0036385C" w:rsidRPr="00760A3D" w:rsidRDefault="0036385C" w:rsidP="00E22B6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0" w:type="dxa"/>
            <w:tcBorders>
              <w:right w:val="nil"/>
            </w:tcBorders>
          </w:tcPr>
          <w:p w14:paraId="77F9F93B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22E0F7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</w:tcBorders>
          </w:tcPr>
          <w:p w14:paraId="37235A72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19749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12" w:space="0" w:color="auto"/>
            </w:tcBorders>
          </w:tcPr>
          <w:p w14:paraId="6F25BD7C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385C" w:rsidRPr="00760A3D" w14:paraId="5E126E2F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45AD7EE7" w14:textId="77777777" w:rsidR="0036385C" w:rsidRPr="00760A3D" w:rsidRDefault="0036385C" w:rsidP="00E22B6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0" w:type="dxa"/>
            <w:tcBorders>
              <w:right w:val="nil"/>
            </w:tcBorders>
          </w:tcPr>
          <w:p w14:paraId="2BEA37B0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C06B5B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left w:val="nil"/>
            </w:tcBorders>
          </w:tcPr>
          <w:p w14:paraId="39CDC30D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09FF8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9C5A331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385C" w:rsidRPr="00760A3D" w14:paraId="7D246576" w14:textId="77777777" w:rsidTr="00407306">
        <w:trPr>
          <w:gridAfter w:val="1"/>
          <w:wAfter w:w="6" w:type="dxa"/>
          <w:cantSplit/>
        </w:trPr>
        <w:tc>
          <w:tcPr>
            <w:tcW w:w="3458" w:type="dxa"/>
          </w:tcPr>
          <w:p w14:paraId="0419E3AF" w14:textId="77777777" w:rsidR="0036385C" w:rsidRPr="00760A3D" w:rsidRDefault="0036385C" w:rsidP="00E22B6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right w:val="nil"/>
            </w:tcBorders>
          </w:tcPr>
          <w:p w14:paraId="7040658C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B743A3A" w14:textId="77777777" w:rsidR="0036385C" w:rsidRPr="00760A3D" w:rsidRDefault="0036385C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7" w:type="dxa"/>
            <w:tcBorders>
              <w:left w:val="nil"/>
              <w:bottom w:val="single" w:sz="12" w:space="0" w:color="auto"/>
            </w:tcBorders>
            <w:vAlign w:val="bottom"/>
          </w:tcPr>
          <w:p w14:paraId="0673FA0C" w14:textId="3E5EA538" w:rsidR="0036385C" w:rsidRPr="0022306B" w:rsidRDefault="002C4E7B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36385C">
              <w:rPr>
                <w:rFonts w:ascii="Browallia New" w:hAnsi="Browallia New" w:cs="Browallia New"/>
                <w:sz w:val="28"/>
                <w:szCs w:val="28"/>
              </w:rPr>
              <w:t>,417</w:t>
            </w:r>
          </w:p>
        </w:tc>
        <w:tc>
          <w:tcPr>
            <w:tcW w:w="270" w:type="dxa"/>
          </w:tcPr>
          <w:p w14:paraId="2A4C5BBA" w14:textId="77777777" w:rsidR="0036385C" w:rsidRPr="00760A3D" w:rsidRDefault="0036385C" w:rsidP="00E22B6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bottom"/>
          </w:tcPr>
          <w:p w14:paraId="4E67BF58" w14:textId="4FD31E51" w:rsidR="0036385C" w:rsidRPr="00760A3D" w:rsidRDefault="002C4E7B" w:rsidP="00E22B6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36385C" w:rsidRPr="00C12987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033</w:t>
            </w:r>
          </w:p>
        </w:tc>
      </w:tr>
    </w:tbl>
    <w:p w14:paraId="5D8DE07A" w14:textId="77777777" w:rsidR="00B77B4A" w:rsidRPr="00760A3D" w:rsidRDefault="00B77B4A" w:rsidP="007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711DF8B" w14:textId="00917FB9" w:rsidR="009B3DC6" w:rsidRPr="00760A3D" w:rsidRDefault="009B3DC6" w:rsidP="00760A3D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ยอดคงเหลือกับ</w:t>
      </w:r>
      <w:r w:rsidR="00FB0EC0" w:rsidRPr="00760A3D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 w:rsidR="00DC5954"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DC5954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DC5954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DC5954" w:rsidRPr="00760A3D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</w:t>
      </w:r>
      <w:r w:rsidR="00DC5954">
        <w:rPr>
          <w:rFonts w:ascii="Browallia New" w:hAnsi="Browallia New" w:cs="Browallia New"/>
          <w:sz w:val="28"/>
          <w:szCs w:val="28"/>
        </w:rPr>
        <w:t>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B683CEB" w14:textId="08F5CD2E" w:rsidR="002D18A6" w:rsidRPr="00407306" w:rsidRDefault="002D18A6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2634"/>
        <w:gridCol w:w="1431"/>
        <w:gridCol w:w="1359"/>
        <w:gridCol w:w="270"/>
        <w:gridCol w:w="1620"/>
        <w:gridCol w:w="236"/>
        <w:gridCol w:w="1564"/>
      </w:tblGrid>
      <w:tr w:rsidR="001D149B" w:rsidRPr="00760A3D" w14:paraId="6146E177" w14:textId="77777777" w:rsidTr="00A72524">
        <w:trPr>
          <w:cantSplit/>
        </w:trPr>
        <w:tc>
          <w:tcPr>
            <w:tcW w:w="4065" w:type="dxa"/>
            <w:gridSpan w:val="2"/>
          </w:tcPr>
          <w:p w14:paraId="245A98D2" w14:textId="77777777" w:rsidR="001D149B" w:rsidRPr="00760A3D" w:rsidRDefault="001D149B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9" w:type="dxa"/>
            <w:gridSpan w:val="5"/>
          </w:tcPr>
          <w:p w14:paraId="42A57A05" w14:textId="5958400C" w:rsidR="001D149B" w:rsidRPr="00760A3D" w:rsidRDefault="00164960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649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                    (หน่วย : พันบาท)</w:t>
            </w:r>
          </w:p>
        </w:tc>
      </w:tr>
      <w:tr w:rsidR="00E22B69" w:rsidRPr="00760A3D" w14:paraId="46E89F24" w14:textId="77777777" w:rsidTr="00A72524">
        <w:trPr>
          <w:cantSplit/>
        </w:trPr>
        <w:tc>
          <w:tcPr>
            <w:tcW w:w="4065" w:type="dxa"/>
            <w:gridSpan w:val="2"/>
          </w:tcPr>
          <w:p w14:paraId="16E3620D" w14:textId="77777777" w:rsidR="00E22B69" w:rsidRPr="00760A3D" w:rsidRDefault="00E22B6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C354419" w14:textId="4184AFD3" w:rsidR="00E22B69" w:rsidRPr="001D149B" w:rsidRDefault="00E22B6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2822F7A" w14:textId="77777777" w:rsidR="00E22B69" w:rsidRPr="00760A3D" w:rsidRDefault="00E22B69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20" w:type="dxa"/>
            <w:gridSpan w:val="3"/>
          </w:tcPr>
          <w:p w14:paraId="532CC1BE" w14:textId="77777777" w:rsidR="00AD08CA" w:rsidRPr="00AD08CA" w:rsidRDefault="00AD08CA" w:rsidP="00A72524">
            <w:pPr>
              <w:ind w:left="-285" w:right="-108" w:firstLine="180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AD08C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AD08CA"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27641E3C" w14:textId="771181C4" w:rsidR="00E22B69" w:rsidRPr="00760A3D" w:rsidRDefault="00AD08CA" w:rsidP="00AD08CA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D08C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22B69" w:rsidRPr="00760A3D" w14:paraId="0FF2CED5" w14:textId="77777777" w:rsidTr="00A72524">
        <w:trPr>
          <w:cantSplit/>
        </w:trPr>
        <w:tc>
          <w:tcPr>
            <w:tcW w:w="2634" w:type="dxa"/>
          </w:tcPr>
          <w:p w14:paraId="4D365E26" w14:textId="77777777" w:rsidR="00E22B69" w:rsidRPr="00760A3D" w:rsidRDefault="00E22B6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left w:val="nil"/>
            </w:tcBorders>
          </w:tcPr>
          <w:p w14:paraId="39C6C6D9" w14:textId="77777777" w:rsidR="00E22B69" w:rsidRPr="00760A3D" w:rsidRDefault="00E22B6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2E3C0B1" w14:textId="1A5A0E0B" w:rsidR="00E22B69" w:rsidRPr="00AD26B0" w:rsidRDefault="00E22B6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1F770" w14:textId="77777777" w:rsidR="00E22B69" w:rsidRPr="00AD26B0" w:rsidRDefault="00E22B6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C75404" w14:textId="0B95FF5B" w:rsidR="00E22B69" w:rsidRPr="00760A3D" w:rsidRDefault="00E22B6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EEE77C" w14:textId="77777777" w:rsidR="00E22B69" w:rsidRPr="00760A3D" w:rsidRDefault="00E22B6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E334534" w14:textId="2D256409" w:rsidR="00E22B69" w:rsidRPr="00760A3D" w:rsidRDefault="00E22B69" w:rsidP="009E48EB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="00F47F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E22B69" w:rsidRPr="00760A3D" w14:paraId="03E81137" w14:textId="77777777" w:rsidTr="00A72524">
        <w:trPr>
          <w:cantSplit/>
          <w:trHeight w:val="329"/>
        </w:trPr>
        <w:tc>
          <w:tcPr>
            <w:tcW w:w="2634" w:type="dxa"/>
          </w:tcPr>
          <w:p w14:paraId="70F58D6E" w14:textId="77777777" w:rsidR="00E22B69" w:rsidRPr="00760A3D" w:rsidRDefault="00E22B69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left w:val="nil"/>
            </w:tcBorders>
          </w:tcPr>
          <w:p w14:paraId="173F9CD0" w14:textId="77777777" w:rsidR="00E22B69" w:rsidRPr="00760A3D" w:rsidRDefault="00E22B6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DD39AF9" w14:textId="77777777" w:rsidR="00E22B69" w:rsidRPr="00760A3D" w:rsidRDefault="00E22B6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27816" w14:textId="77777777" w:rsidR="00E22B69" w:rsidRPr="00760A3D" w:rsidRDefault="00E22B6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E6FA81B" w14:textId="02EC5DAD" w:rsidR="00E22B69" w:rsidRPr="00760A3D" w:rsidRDefault="00E22B6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1C911E21" w14:textId="77777777" w:rsidR="00E22B69" w:rsidRPr="00760A3D" w:rsidRDefault="00E22B69" w:rsidP="00750E52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64" w:type="dxa"/>
            <w:vAlign w:val="center"/>
          </w:tcPr>
          <w:p w14:paraId="063D9775" w14:textId="77777777" w:rsidR="00E22B69" w:rsidRPr="00760A3D" w:rsidRDefault="00E22B69" w:rsidP="00750E5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E22B69" w:rsidRPr="00760A3D" w14:paraId="7D7B3C0B" w14:textId="77777777" w:rsidTr="00A72524">
        <w:trPr>
          <w:cantSplit/>
        </w:trPr>
        <w:tc>
          <w:tcPr>
            <w:tcW w:w="2634" w:type="dxa"/>
            <w:vAlign w:val="bottom"/>
          </w:tcPr>
          <w:p w14:paraId="6EF8A40B" w14:textId="4F18E265" w:rsidR="00E22B69" w:rsidRPr="00760A3D" w:rsidRDefault="00E22B69" w:rsidP="002D18A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31" w:type="dxa"/>
            <w:tcBorders>
              <w:left w:val="nil"/>
            </w:tcBorders>
          </w:tcPr>
          <w:p w14:paraId="53BA2B70" w14:textId="77777777" w:rsidR="00E22B69" w:rsidRPr="00760A3D" w:rsidRDefault="00E22B69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1CF41B2A" w14:textId="77777777" w:rsidR="00E22B69" w:rsidRPr="00760A3D" w:rsidRDefault="00E22B69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936896" w14:textId="77777777" w:rsidR="00E22B69" w:rsidRPr="00760A3D" w:rsidRDefault="00E22B69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282141D4" w14:textId="3D275277" w:rsidR="00E22B69" w:rsidRPr="00760A3D" w:rsidRDefault="00E22B69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72933" w14:textId="77777777" w:rsidR="00E22B69" w:rsidRPr="00760A3D" w:rsidRDefault="00E22B69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</w:tcPr>
          <w:p w14:paraId="2524526F" w14:textId="14F18C23" w:rsidR="00E22B69" w:rsidRPr="00760A3D" w:rsidRDefault="00E22B69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A37E7" w:rsidRPr="00760A3D" w14:paraId="6AF60DDB" w14:textId="77777777" w:rsidTr="00A72524">
        <w:trPr>
          <w:cantSplit/>
        </w:trPr>
        <w:tc>
          <w:tcPr>
            <w:tcW w:w="2634" w:type="dxa"/>
            <w:vAlign w:val="bottom"/>
          </w:tcPr>
          <w:p w14:paraId="5313C1DF" w14:textId="6F91F3D9" w:rsidR="005A37E7" w:rsidRPr="00947DDC" w:rsidRDefault="00947DDC" w:rsidP="00947DDC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31" w:type="dxa"/>
            <w:tcBorders>
              <w:left w:val="nil"/>
            </w:tcBorders>
          </w:tcPr>
          <w:p w14:paraId="38016D2A" w14:textId="77777777" w:rsidR="005A37E7" w:rsidRPr="00760A3D" w:rsidRDefault="005A37E7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9C5C657" w14:textId="77777777" w:rsidR="005A37E7" w:rsidRPr="00760A3D" w:rsidRDefault="005A37E7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6C888" w14:textId="77777777" w:rsidR="005A37E7" w:rsidRPr="00760A3D" w:rsidRDefault="005A37E7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5357C37A" w14:textId="1B22DAE9" w:rsidR="005A37E7" w:rsidRPr="00947DDC" w:rsidRDefault="00947DDC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7DDC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68F2F064" w14:textId="77777777" w:rsidR="005A37E7" w:rsidRPr="00947DDC" w:rsidRDefault="005A37E7" w:rsidP="002D18A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</w:tcPr>
          <w:p w14:paraId="4AFD1AB2" w14:textId="2A9BC214" w:rsidR="005A37E7" w:rsidRPr="00947DDC" w:rsidRDefault="005A37E7" w:rsidP="00947DDC">
            <w:pPr>
              <w:pStyle w:val="ListParagraph"/>
              <w:numPr>
                <w:ilvl w:val="0"/>
                <w:numId w:val="21"/>
              </w:num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306B" w:rsidRPr="00760A3D" w14:paraId="23ACD512" w14:textId="77777777" w:rsidTr="00A72524">
        <w:trPr>
          <w:cantSplit/>
        </w:trPr>
        <w:tc>
          <w:tcPr>
            <w:tcW w:w="2634" w:type="dxa"/>
            <w:shd w:val="clear" w:color="auto" w:fill="auto"/>
          </w:tcPr>
          <w:p w14:paraId="7BBB7C63" w14:textId="4D44C19F" w:rsidR="0022306B" w:rsidRPr="00947DDC" w:rsidRDefault="0022306B" w:rsidP="00947DDC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1" w:type="dxa"/>
            <w:tcBorders>
              <w:left w:val="nil"/>
            </w:tcBorders>
          </w:tcPr>
          <w:p w14:paraId="629FCEAF" w14:textId="77777777" w:rsidR="0022306B" w:rsidRPr="00760A3D" w:rsidRDefault="0022306B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5002C6B" w14:textId="0BD96E0D" w:rsidR="0022306B" w:rsidRPr="00760A3D" w:rsidRDefault="0022306B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774F37" w14:textId="77777777" w:rsidR="0022306B" w:rsidRPr="00760A3D" w:rsidRDefault="0022306B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7C8FEFF" w14:textId="245F3458" w:rsidR="0022306B" w:rsidRPr="00947DDC" w:rsidRDefault="0022306B" w:rsidP="00947DDC">
            <w:pPr>
              <w:pStyle w:val="ListParagraph"/>
              <w:numPr>
                <w:ilvl w:val="0"/>
                <w:numId w:val="21"/>
              </w:num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4EB33EF" w14:textId="77777777" w:rsidR="0022306B" w:rsidRPr="00947DDC" w:rsidRDefault="0022306B" w:rsidP="0022306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E34339D" w14:textId="1767EFBB" w:rsidR="0022306B" w:rsidRPr="00947DDC" w:rsidRDefault="0022306B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47DDC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1E6200" w:rsidRPr="00760A3D" w14:paraId="549A39B2" w14:textId="77777777" w:rsidTr="00A72524">
        <w:trPr>
          <w:cantSplit/>
        </w:trPr>
        <w:tc>
          <w:tcPr>
            <w:tcW w:w="2634" w:type="dxa"/>
            <w:shd w:val="clear" w:color="auto" w:fill="auto"/>
          </w:tcPr>
          <w:p w14:paraId="37079C1A" w14:textId="558CD695" w:rsidR="001E6200" w:rsidRPr="00760A3D" w:rsidRDefault="00947DDC" w:rsidP="0022306B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tcBorders>
              <w:left w:val="nil"/>
            </w:tcBorders>
          </w:tcPr>
          <w:p w14:paraId="39FC59C0" w14:textId="77777777" w:rsidR="001E6200" w:rsidRPr="00760A3D" w:rsidRDefault="001E6200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10BFF75" w14:textId="77777777" w:rsidR="001E6200" w:rsidRDefault="001E6200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3E3C6" w14:textId="77777777" w:rsidR="001E6200" w:rsidRPr="00760A3D" w:rsidRDefault="001E6200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01560C95" w14:textId="27EFBEAE" w:rsidR="001E6200" w:rsidRPr="00947DDC" w:rsidRDefault="00947DDC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7DDC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D2D67F3" w14:textId="77777777" w:rsidR="001E6200" w:rsidRPr="00947DDC" w:rsidRDefault="001E6200" w:rsidP="0022306B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F9BB7B" w14:textId="0F867EAD" w:rsidR="001E6200" w:rsidRPr="00947DDC" w:rsidRDefault="00947DDC" w:rsidP="0022306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47DDC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</w:tbl>
    <w:p w14:paraId="15FE83AA" w14:textId="7A53B7C5" w:rsidR="00D708C9" w:rsidRDefault="00D7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71D2EBD7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21B36AB8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799705E6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37871589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68AE12AE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62C9CEB6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2DAB00E2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02CA7EEB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4B56FADE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36BAE263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1C4BBDBB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2BA5AD91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3CC1C8D0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7FA33A37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1889A65C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29B29A30" w14:textId="77777777" w:rsidR="00407306" w:rsidRDefault="00407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1EAF988D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1F507D15" w14:textId="77777777" w:rsidR="00447590" w:rsidRDefault="004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6835DD81" w14:textId="77777777" w:rsidR="007862C8" w:rsidRDefault="00786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</w:p>
    <w:p w14:paraId="019258B1" w14:textId="22FB1918" w:rsidR="00CA077C" w:rsidRPr="002A3287" w:rsidRDefault="00CA077C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A328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2A3287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407306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097CF74A" w:rsidR="00DF1D62" w:rsidRPr="00407306" w:rsidRDefault="00DF1D62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40730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E49A0" w:rsidRPr="00407306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4E49A0" w:rsidRPr="00407306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4E49A0" w:rsidRPr="00407306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4E49A0" w:rsidRPr="00407306">
        <w:rPr>
          <w:rFonts w:ascii="Browallia New" w:hAnsi="Browallia New" w:cs="Browallia New"/>
          <w:sz w:val="28"/>
          <w:szCs w:val="28"/>
          <w:lang w:val="th-TH"/>
        </w:rPr>
        <w:t>2566</w:t>
      </w:r>
      <w:r w:rsidR="004E49A0" w:rsidRPr="00407306">
        <w:rPr>
          <w:rFonts w:ascii="Browallia New" w:hAnsi="Browallia New" w:cs="Browallia New"/>
          <w:sz w:val="28"/>
          <w:szCs w:val="28"/>
        </w:rPr>
        <w:t xml:space="preserve"> </w:t>
      </w:r>
      <w:r w:rsidR="004E49A0" w:rsidRPr="00407306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4E49A0" w:rsidRPr="00407306">
        <w:rPr>
          <w:rFonts w:ascii="Browallia New" w:hAnsi="Browallia New" w:cs="Browallia New"/>
          <w:sz w:val="28"/>
          <w:szCs w:val="28"/>
        </w:rPr>
        <w:t>31</w:t>
      </w:r>
      <w:r w:rsidR="004E49A0" w:rsidRPr="0040730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E49A0" w:rsidRPr="00407306">
        <w:rPr>
          <w:rFonts w:ascii="Browallia New" w:hAnsi="Browallia New" w:cs="Browallia New"/>
          <w:sz w:val="28"/>
          <w:szCs w:val="28"/>
        </w:rPr>
        <w:t>2565</w:t>
      </w:r>
      <w:r w:rsidRPr="00407306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407306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407306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407306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407306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228"/>
        <w:gridCol w:w="284"/>
        <w:gridCol w:w="943"/>
        <w:gridCol w:w="236"/>
        <w:gridCol w:w="1656"/>
        <w:gridCol w:w="236"/>
        <w:gridCol w:w="1564"/>
      </w:tblGrid>
      <w:tr w:rsidR="00164960" w:rsidRPr="00760A3D" w14:paraId="472D6EB9" w14:textId="77777777" w:rsidTr="00991739">
        <w:trPr>
          <w:cantSplit/>
        </w:trPr>
        <w:tc>
          <w:tcPr>
            <w:tcW w:w="4512" w:type="dxa"/>
            <w:gridSpan w:val="2"/>
          </w:tcPr>
          <w:p w14:paraId="7F16DAA1" w14:textId="77777777" w:rsidR="00164960" w:rsidRPr="00760A3D" w:rsidRDefault="00164960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35" w:type="dxa"/>
            <w:gridSpan w:val="5"/>
          </w:tcPr>
          <w:p w14:paraId="2ACE4B59" w14:textId="61FFAAED" w:rsidR="00164960" w:rsidRPr="00760A3D" w:rsidRDefault="00164960" w:rsidP="00164960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649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                    (หน่วย : พันบาท)</w:t>
            </w:r>
          </w:p>
        </w:tc>
      </w:tr>
      <w:tr w:rsidR="006114E5" w:rsidRPr="00760A3D" w14:paraId="11BA890D" w14:textId="77777777" w:rsidTr="00991739">
        <w:trPr>
          <w:cantSplit/>
        </w:trPr>
        <w:tc>
          <w:tcPr>
            <w:tcW w:w="4512" w:type="dxa"/>
            <w:gridSpan w:val="2"/>
          </w:tcPr>
          <w:p w14:paraId="4D585C8A" w14:textId="77777777" w:rsidR="006114E5" w:rsidRPr="00760A3D" w:rsidRDefault="006114E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3" w:type="dxa"/>
          </w:tcPr>
          <w:p w14:paraId="51E2E8BB" w14:textId="47BD32D2" w:rsidR="006114E5" w:rsidRPr="00760A3D" w:rsidRDefault="006114E5" w:rsidP="006114E5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9073C88" w14:textId="77777777" w:rsidR="006114E5" w:rsidRPr="00760A3D" w:rsidRDefault="006114E5" w:rsidP="006114E5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56" w:type="dxa"/>
            <w:gridSpan w:val="3"/>
          </w:tcPr>
          <w:p w14:paraId="67142642" w14:textId="77777777" w:rsidR="00A02E46" w:rsidRDefault="00A02E46" w:rsidP="006114E5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BZ"/>
              </w:rPr>
            </w:pPr>
            <w:r w:rsidRPr="001D14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BZ"/>
              </w:rPr>
              <w:t>และ</w:t>
            </w:r>
          </w:p>
          <w:p w14:paraId="75A9E4C6" w14:textId="6BE5B9C2" w:rsidR="006114E5" w:rsidRPr="00760A3D" w:rsidRDefault="006114E5" w:rsidP="006114E5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D14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6114E5" w:rsidRPr="00760A3D" w14:paraId="3D23C0E5" w14:textId="77777777" w:rsidTr="00991739">
        <w:trPr>
          <w:cantSplit/>
        </w:trPr>
        <w:tc>
          <w:tcPr>
            <w:tcW w:w="4228" w:type="dxa"/>
          </w:tcPr>
          <w:p w14:paraId="29985F0B" w14:textId="77777777" w:rsidR="006114E5" w:rsidRPr="00760A3D" w:rsidRDefault="006114E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582F68C" w14:textId="77777777" w:rsidR="006114E5" w:rsidRPr="006114E5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89C1D62" w14:textId="278F7ED3" w:rsidR="006114E5" w:rsidRPr="00AD26B0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463E2A" w14:textId="77777777" w:rsidR="006114E5" w:rsidRPr="00AD26B0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932A0" w14:textId="6975BAA3" w:rsidR="006114E5" w:rsidRPr="00663DA3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57EED4" w14:textId="77777777" w:rsidR="006114E5" w:rsidRPr="00663DA3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D721887" w14:textId="6485F3CD" w:rsidR="006114E5" w:rsidRPr="00663DA3" w:rsidRDefault="006114E5" w:rsidP="009E48EB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63DA3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663DA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663DA3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6114E5" w:rsidRPr="00760A3D" w14:paraId="7F5F0110" w14:textId="77777777" w:rsidTr="00991739">
        <w:trPr>
          <w:cantSplit/>
        </w:trPr>
        <w:tc>
          <w:tcPr>
            <w:tcW w:w="4228" w:type="dxa"/>
          </w:tcPr>
          <w:p w14:paraId="691C2698" w14:textId="77777777" w:rsidR="006114E5" w:rsidRPr="00760A3D" w:rsidRDefault="006114E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8017310" w14:textId="77777777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D610C65" w14:textId="77777777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66E8C3" w14:textId="77777777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</w:tcBorders>
          </w:tcPr>
          <w:p w14:paraId="6AA82D3D" w14:textId="590A68E4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C63E3" w14:textId="77777777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1F0D66E" w14:textId="77777777" w:rsidR="006114E5" w:rsidRPr="00760A3D" w:rsidRDefault="006114E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96A11" w:rsidRPr="00760A3D" w14:paraId="3E19CF08" w14:textId="77777777" w:rsidTr="00991739">
        <w:trPr>
          <w:cantSplit/>
          <w:trHeight w:val="329"/>
        </w:trPr>
        <w:tc>
          <w:tcPr>
            <w:tcW w:w="4228" w:type="dxa"/>
          </w:tcPr>
          <w:p w14:paraId="424BFBE1" w14:textId="3B95A2E4" w:rsidR="00E96A11" w:rsidRPr="00760A3D" w:rsidRDefault="00E96A11" w:rsidP="006114E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left w:val="nil"/>
            </w:tcBorders>
          </w:tcPr>
          <w:p w14:paraId="780ABFAD" w14:textId="77777777" w:rsidR="00E96A11" w:rsidRPr="00760A3D" w:rsidRDefault="00E96A11" w:rsidP="006114E5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364CDD6" w14:textId="47012FA8" w:rsidR="00E96A11" w:rsidRPr="002F5572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5C1892" w14:textId="77777777" w:rsidR="00E96A11" w:rsidRPr="00760A3D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left w:val="nil"/>
            </w:tcBorders>
          </w:tcPr>
          <w:p w14:paraId="4F6840FD" w14:textId="10D5FF3D" w:rsidR="00E96A11" w:rsidRPr="006C01EC" w:rsidRDefault="0022306B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01EC">
              <w:rPr>
                <w:rFonts w:ascii="Browallia New" w:hAnsi="Browallia New" w:cs="Browallia New"/>
                <w:sz w:val="28"/>
                <w:szCs w:val="28"/>
              </w:rPr>
              <w:t>132,001</w:t>
            </w:r>
          </w:p>
        </w:tc>
        <w:tc>
          <w:tcPr>
            <w:tcW w:w="236" w:type="dxa"/>
          </w:tcPr>
          <w:p w14:paraId="6D920E89" w14:textId="77777777" w:rsidR="00E96A11" w:rsidRPr="006C01EC" w:rsidRDefault="00E96A11" w:rsidP="006114E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7449BCD" w14:textId="759339BA" w:rsidR="00E96A11" w:rsidRPr="006C01EC" w:rsidRDefault="00E96A11" w:rsidP="006114E5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6245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123,026</w:t>
            </w:r>
          </w:p>
        </w:tc>
      </w:tr>
      <w:tr w:rsidR="00E96A11" w:rsidRPr="001608DC" w14:paraId="778A5DAD" w14:textId="77777777" w:rsidTr="00991739">
        <w:trPr>
          <w:cantSplit/>
        </w:trPr>
        <w:tc>
          <w:tcPr>
            <w:tcW w:w="4228" w:type="dxa"/>
            <w:shd w:val="clear" w:color="auto" w:fill="auto"/>
          </w:tcPr>
          <w:p w14:paraId="31D10375" w14:textId="3DF6EED3" w:rsidR="00E96A11" w:rsidRPr="00760A3D" w:rsidRDefault="00E96A11" w:rsidP="006114E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</w:t>
            </w:r>
            <w:r w:rsidR="00AF4491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ด้านเครดิต</w:t>
            </w:r>
            <w:r w:rsidR="00991739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84" w:type="dxa"/>
            <w:tcBorders>
              <w:left w:val="nil"/>
            </w:tcBorders>
          </w:tcPr>
          <w:p w14:paraId="3A7E73E0" w14:textId="77777777" w:rsidR="00E96A11" w:rsidRPr="00760A3D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C8AB01E" w14:textId="138E130E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857F7B" w14:textId="77777777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14:paraId="20302015" w14:textId="663D3068" w:rsidR="00E96A11" w:rsidRPr="0071685C" w:rsidRDefault="0022306B" w:rsidP="006C01E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1685C">
              <w:rPr>
                <w:rFonts w:ascii="Browallia New" w:hAnsi="Browallia New" w:cs="Browallia New"/>
                <w:sz w:val="28"/>
                <w:szCs w:val="28"/>
              </w:rPr>
              <w:t>(4,449)</w:t>
            </w:r>
          </w:p>
        </w:tc>
        <w:tc>
          <w:tcPr>
            <w:tcW w:w="236" w:type="dxa"/>
          </w:tcPr>
          <w:p w14:paraId="714B98F2" w14:textId="77777777" w:rsidR="00E96A11" w:rsidRPr="006C01EC" w:rsidRDefault="00E96A11" w:rsidP="006C01EC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C377B83" w14:textId="11B92DE4" w:rsidR="00E96A11" w:rsidRPr="006C01EC" w:rsidRDefault="00E96A11" w:rsidP="006C01E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2450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062450">
              <w:rPr>
                <w:rFonts w:ascii="Browallia New" w:hAnsi="Browallia New" w:cs="Browallia New"/>
                <w:sz w:val="28"/>
                <w:szCs w:val="28"/>
              </w:rPr>
              <w:t>4,803</w:t>
            </w:r>
            <w:r w:rsidRPr="00062450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E96A11" w:rsidRPr="00760A3D" w14:paraId="786BF0C8" w14:textId="77777777" w:rsidTr="00991739">
        <w:trPr>
          <w:cantSplit/>
        </w:trPr>
        <w:tc>
          <w:tcPr>
            <w:tcW w:w="4228" w:type="dxa"/>
          </w:tcPr>
          <w:p w14:paraId="1238B740" w14:textId="34A4D631" w:rsidR="00E96A11" w:rsidRPr="00760A3D" w:rsidRDefault="00E96A11" w:rsidP="006114E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84" w:type="dxa"/>
            <w:tcBorders>
              <w:left w:val="nil"/>
            </w:tcBorders>
          </w:tcPr>
          <w:p w14:paraId="24DAE067" w14:textId="77777777" w:rsidR="00E96A11" w:rsidRPr="00760A3D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DF599C3" w14:textId="4C7DBD74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C56617" w14:textId="77777777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</w:tcBorders>
          </w:tcPr>
          <w:p w14:paraId="7BDF9433" w14:textId="4EC11A4C" w:rsidR="00E96A11" w:rsidRPr="00760A3D" w:rsidRDefault="0022306B" w:rsidP="006C01E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127,552</w:t>
            </w:r>
          </w:p>
        </w:tc>
        <w:tc>
          <w:tcPr>
            <w:tcW w:w="236" w:type="dxa"/>
          </w:tcPr>
          <w:p w14:paraId="4B455EFD" w14:textId="77777777" w:rsidR="00E96A11" w:rsidRPr="006C01EC" w:rsidRDefault="00E96A11" w:rsidP="006C01EC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F59F07E" w14:textId="24CD1035" w:rsidR="00E96A11" w:rsidRPr="00062450" w:rsidRDefault="00E96A11" w:rsidP="006C01E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01EC">
              <w:rPr>
                <w:rFonts w:ascii="Browallia New" w:hAnsi="Browallia New" w:cs="Browallia New"/>
                <w:sz w:val="28"/>
                <w:szCs w:val="28"/>
              </w:rPr>
              <w:t>118,223</w:t>
            </w:r>
          </w:p>
        </w:tc>
      </w:tr>
      <w:tr w:rsidR="00E96A11" w:rsidRPr="00760A3D" w14:paraId="55991C79" w14:textId="77777777" w:rsidTr="00991739">
        <w:trPr>
          <w:cantSplit/>
        </w:trPr>
        <w:tc>
          <w:tcPr>
            <w:tcW w:w="4228" w:type="dxa"/>
          </w:tcPr>
          <w:p w14:paraId="60010EC8" w14:textId="1E31A609" w:rsidR="00E96A11" w:rsidRPr="00760A3D" w:rsidRDefault="00E96A11" w:rsidP="006114E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284" w:type="dxa"/>
            <w:tcBorders>
              <w:left w:val="nil"/>
            </w:tcBorders>
          </w:tcPr>
          <w:p w14:paraId="23A0FEAD" w14:textId="77777777" w:rsidR="00E96A11" w:rsidRPr="00760A3D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FD2E3F3" w14:textId="0ED9DBEB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BED793" w14:textId="77777777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</w:tcBorders>
          </w:tcPr>
          <w:p w14:paraId="7256FB86" w14:textId="40522283" w:rsidR="00E96A11" w:rsidRPr="006C01EC" w:rsidRDefault="0022306B" w:rsidP="0071685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01EC">
              <w:rPr>
                <w:rFonts w:ascii="Browallia New" w:hAnsi="Browallia New" w:cs="Browallia New"/>
                <w:sz w:val="28"/>
                <w:szCs w:val="28"/>
              </w:rPr>
              <w:t>9,851</w:t>
            </w:r>
          </w:p>
        </w:tc>
        <w:tc>
          <w:tcPr>
            <w:tcW w:w="236" w:type="dxa"/>
          </w:tcPr>
          <w:p w14:paraId="0DFC4B3A" w14:textId="77777777" w:rsidR="00E96A11" w:rsidRPr="006C01EC" w:rsidRDefault="00E96A11" w:rsidP="006114E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2DEBA2D" w14:textId="3DDA4433" w:rsidR="00E96A11" w:rsidRPr="006C01EC" w:rsidRDefault="00E96A11" w:rsidP="0071685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01EC">
              <w:rPr>
                <w:rFonts w:ascii="Browallia New" w:hAnsi="Browallia New" w:cs="Browallia New"/>
                <w:sz w:val="28"/>
                <w:szCs w:val="28"/>
              </w:rPr>
              <w:t>6,612</w:t>
            </w:r>
          </w:p>
        </w:tc>
      </w:tr>
      <w:tr w:rsidR="00E96A11" w:rsidRPr="00760A3D" w14:paraId="2CE4C3AC" w14:textId="77777777" w:rsidTr="00991739">
        <w:trPr>
          <w:cantSplit/>
        </w:trPr>
        <w:tc>
          <w:tcPr>
            <w:tcW w:w="4228" w:type="dxa"/>
          </w:tcPr>
          <w:p w14:paraId="476CA758" w14:textId="3BAC2206" w:rsidR="00E96A11" w:rsidRPr="00760A3D" w:rsidRDefault="00E96A11" w:rsidP="006114E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</w:tcPr>
          <w:p w14:paraId="2E5CC059" w14:textId="77777777" w:rsidR="00E96A11" w:rsidRPr="00760A3D" w:rsidRDefault="00E96A11" w:rsidP="006114E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75737B9" w14:textId="56D67281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0A2DD4" w14:textId="77777777" w:rsidR="00E96A11" w:rsidRPr="00760A3D" w:rsidRDefault="00E96A11" w:rsidP="0061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4BE6F5" w14:textId="1BFBB2E3" w:rsidR="00E96A11" w:rsidRPr="0022306B" w:rsidRDefault="00113F5B" w:rsidP="0071685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C4E7B" w:rsidRPr="002C4E7B">
              <w:rPr>
                <w:rFonts w:ascii="Browallia New" w:hAnsi="Browallia New" w:cs="Browallia New" w:hint="cs"/>
                <w:sz w:val="28"/>
                <w:szCs w:val="28"/>
              </w:rPr>
              <w:t>37</w:t>
            </w:r>
            <w:r w:rsidR="0022306B">
              <w:rPr>
                <w:rFonts w:ascii="Browallia New" w:hAnsi="Browallia New" w:cs="Browallia New"/>
                <w:sz w:val="28"/>
                <w:szCs w:val="28"/>
              </w:rPr>
              <w:t>,403</w:t>
            </w:r>
          </w:p>
        </w:tc>
        <w:tc>
          <w:tcPr>
            <w:tcW w:w="236" w:type="dxa"/>
          </w:tcPr>
          <w:p w14:paraId="75E8098F" w14:textId="77777777" w:rsidR="00E96A11" w:rsidRPr="0071685C" w:rsidRDefault="00E96A11" w:rsidP="0071685C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12" w:space="0" w:color="auto"/>
            </w:tcBorders>
          </w:tcPr>
          <w:p w14:paraId="61C3BADE" w14:textId="6A364FF3" w:rsidR="00E96A11" w:rsidRPr="0071685C" w:rsidRDefault="00E96A11" w:rsidP="0071685C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685C">
              <w:rPr>
                <w:rFonts w:ascii="Browallia New" w:hAnsi="Browallia New" w:cs="Browallia New"/>
                <w:sz w:val="28"/>
                <w:szCs w:val="28"/>
              </w:rPr>
              <w:t>124,835</w:t>
            </w:r>
          </w:p>
        </w:tc>
      </w:tr>
    </w:tbl>
    <w:p w14:paraId="15A978ED" w14:textId="77777777" w:rsidR="00350F37" w:rsidRDefault="00350F37" w:rsidP="0035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1BA6867" w14:textId="73EAE6E9" w:rsidR="000178A8" w:rsidRPr="00760A3D" w:rsidRDefault="000178A8" w:rsidP="0035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DEB536E" w14:textId="57EC7202" w:rsidR="002E074B" w:rsidRPr="00760A3D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8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356"/>
        <w:gridCol w:w="284"/>
        <w:gridCol w:w="801"/>
        <w:gridCol w:w="243"/>
        <w:gridCol w:w="1665"/>
        <w:gridCol w:w="236"/>
        <w:gridCol w:w="1573"/>
      </w:tblGrid>
      <w:tr w:rsidR="00164960" w:rsidRPr="00760A3D" w14:paraId="0C4387EE" w14:textId="77777777" w:rsidTr="00756D74">
        <w:trPr>
          <w:cantSplit/>
        </w:trPr>
        <w:tc>
          <w:tcPr>
            <w:tcW w:w="4640" w:type="dxa"/>
            <w:gridSpan w:val="2"/>
          </w:tcPr>
          <w:p w14:paraId="0CFD5294" w14:textId="77777777" w:rsidR="00164960" w:rsidRPr="00760A3D" w:rsidRDefault="00164960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1" w:type="dxa"/>
          </w:tcPr>
          <w:p w14:paraId="74D62BA6" w14:textId="77777777" w:rsidR="00164960" w:rsidRPr="00760A3D" w:rsidRDefault="00164960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</w:tcPr>
          <w:p w14:paraId="326363D7" w14:textId="57B5CF15" w:rsidR="00164960" w:rsidRPr="00760A3D" w:rsidRDefault="00164960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74" w:type="dxa"/>
            <w:gridSpan w:val="3"/>
          </w:tcPr>
          <w:p w14:paraId="6D55B667" w14:textId="7BD84C30" w:rsidR="00164960" w:rsidRPr="00760A3D" w:rsidRDefault="00164960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6496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     (หน่วย : พันบาท)</w:t>
            </w:r>
          </w:p>
        </w:tc>
      </w:tr>
      <w:tr w:rsidR="006114E5" w:rsidRPr="00760A3D" w14:paraId="689D9361" w14:textId="77777777" w:rsidTr="00756D74">
        <w:trPr>
          <w:cantSplit/>
        </w:trPr>
        <w:tc>
          <w:tcPr>
            <w:tcW w:w="4640" w:type="dxa"/>
            <w:gridSpan w:val="2"/>
          </w:tcPr>
          <w:p w14:paraId="13F098B0" w14:textId="77777777" w:rsidR="006114E5" w:rsidRPr="00760A3D" w:rsidRDefault="006114E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1" w:type="dxa"/>
          </w:tcPr>
          <w:p w14:paraId="101E5CA6" w14:textId="61338299" w:rsidR="006114E5" w:rsidRPr="00760A3D" w:rsidRDefault="006114E5" w:rsidP="006114E5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</w:tcPr>
          <w:p w14:paraId="77D5156E" w14:textId="77777777" w:rsidR="006114E5" w:rsidRPr="00760A3D" w:rsidRDefault="006114E5" w:rsidP="006114E5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74" w:type="dxa"/>
            <w:gridSpan w:val="3"/>
          </w:tcPr>
          <w:p w14:paraId="2C933136" w14:textId="77777777" w:rsidR="00065EBC" w:rsidRDefault="00065EBC" w:rsidP="00065EBC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BZ"/>
              </w:rPr>
            </w:pPr>
            <w:r w:rsidRPr="001D14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BZ"/>
              </w:rPr>
              <w:t>และ</w:t>
            </w:r>
          </w:p>
          <w:p w14:paraId="44A427F4" w14:textId="25D3C13B" w:rsidR="006114E5" w:rsidRPr="00760A3D" w:rsidRDefault="00065EBC" w:rsidP="00065EBC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D149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663DA3" w:rsidRPr="00760A3D" w14:paraId="4A644E77" w14:textId="77777777" w:rsidTr="00756D74">
        <w:trPr>
          <w:cantSplit/>
        </w:trPr>
        <w:tc>
          <w:tcPr>
            <w:tcW w:w="4356" w:type="dxa"/>
          </w:tcPr>
          <w:p w14:paraId="7D3DCFAE" w14:textId="77777777" w:rsidR="00663DA3" w:rsidRPr="00760A3D" w:rsidRDefault="00663DA3" w:rsidP="00663DA3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75543F1" w14:textId="77777777" w:rsidR="00663DA3" w:rsidRPr="00760A3D" w:rsidRDefault="00663DA3" w:rsidP="00663DA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0F9BA5FC" w14:textId="10261D99" w:rsidR="00663DA3" w:rsidRPr="00AD26B0" w:rsidRDefault="00663DA3" w:rsidP="00663DA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295F04B" w14:textId="0294555E" w:rsidR="00663DA3" w:rsidRPr="00AD26B0" w:rsidRDefault="00663DA3" w:rsidP="00663DA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C4699" w14:textId="2ABA2300" w:rsidR="00663DA3" w:rsidRPr="00663DA3" w:rsidRDefault="00663DA3" w:rsidP="006A1EAF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CD3173" w14:textId="77777777" w:rsidR="00663DA3" w:rsidRPr="00663DA3" w:rsidRDefault="00663DA3" w:rsidP="00663DA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4AEEE8C3" w14:textId="4DA048F6" w:rsidR="00663DA3" w:rsidRPr="00663DA3" w:rsidRDefault="00663DA3" w:rsidP="006A1EAF">
            <w:pPr>
              <w:pStyle w:val="CordiaNew"/>
              <w:ind w:left="-151" w:right="-174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63DA3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663DA3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663DA3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6114E5" w:rsidRPr="00760A3D" w14:paraId="5B48088F" w14:textId="77777777" w:rsidTr="00756D74">
        <w:trPr>
          <w:cantSplit/>
        </w:trPr>
        <w:tc>
          <w:tcPr>
            <w:tcW w:w="4356" w:type="dxa"/>
          </w:tcPr>
          <w:p w14:paraId="3274C235" w14:textId="77777777" w:rsidR="006114E5" w:rsidRPr="00760A3D" w:rsidRDefault="006114E5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44B2A58" w14:textId="77777777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1C4FEA56" w14:textId="77777777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B6369D9" w14:textId="4E75E7F1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12A44990" w14:textId="324AD1E7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6D9C0" w14:textId="77777777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72FC7CAE" w14:textId="77777777" w:rsidR="006114E5" w:rsidRPr="00760A3D" w:rsidRDefault="006114E5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114E5" w:rsidRPr="00760A3D" w14:paraId="5F7CEA10" w14:textId="77777777" w:rsidTr="00756D74">
        <w:trPr>
          <w:cantSplit/>
          <w:trHeight w:val="329"/>
        </w:trPr>
        <w:tc>
          <w:tcPr>
            <w:tcW w:w="4356" w:type="dxa"/>
          </w:tcPr>
          <w:p w14:paraId="05230BF8" w14:textId="294760D8" w:rsidR="006114E5" w:rsidRPr="00760A3D" w:rsidRDefault="006114E5" w:rsidP="002E074B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284" w:type="dxa"/>
            <w:tcBorders>
              <w:left w:val="nil"/>
            </w:tcBorders>
          </w:tcPr>
          <w:p w14:paraId="2C8EC950" w14:textId="77777777" w:rsidR="006114E5" w:rsidRPr="00760A3D" w:rsidRDefault="006114E5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7EBB8B73" w14:textId="77777777" w:rsidR="006114E5" w:rsidRPr="00760A3D" w:rsidRDefault="006114E5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289A7F5" w14:textId="729FFD0B" w:rsidR="006114E5" w:rsidRPr="00760A3D" w:rsidRDefault="006114E5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7CCDDFF2" w14:textId="6A06D0EB" w:rsidR="006114E5" w:rsidRPr="00760A3D" w:rsidRDefault="006114E5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115379C" w14:textId="77777777" w:rsidR="006114E5" w:rsidRPr="00760A3D" w:rsidRDefault="006114E5" w:rsidP="002E074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vAlign w:val="center"/>
          </w:tcPr>
          <w:p w14:paraId="26031658" w14:textId="77777777" w:rsidR="006114E5" w:rsidRPr="00760A3D" w:rsidRDefault="006114E5" w:rsidP="002E074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114E5" w:rsidRPr="00760A3D" w14:paraId="5D3B52F1" w14:textId="77777777" w:rsidTr="00756D74">
        <w:trPr>
          <w:cantSplit/>
          <w:trHeight w:val="329"/>
        </w:trPr>
        <w:tc>
          <w:tcPr>
            <w:tcW w:w="4356" w:type="dxa"/>
          </w:tcPr>
          <w:p w14:paraId="27E1E903" w14:textId="325B0DAB" w:rsidR="006114E5" w:rsidRPr="00760A3D" w:rsidRDefault="006114E5" w:rsidP="00A82EF6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84" w:type="dxa"/>
            <w:tcBorders>
              <w:left w:val="nil"/>
            </w:tcBorders>
          </w:tcPr>
          <w:p w14:paraId="20B4F11B" w14:textId="77777777" w:rsidR="006114E5" w:rsidRPr="00760A3D" w:rsidRDefault="006114E5" w:rsidP="00A82EF6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7C1D45D8" w14:textId="214A2D48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8D95CFE" w14:textId="0C217F4C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58926A8E" w14:textId="0EAAECD8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82,489</w:t>
            </w:r>
          </w:p>
        </w:tc>
        <w:tc>
          <w:tcPr>
            <w:tcW w:w="236" w:type="dxa"/>
          </w:tcPr>
          <w:p w14:paraId="040EA9F3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</w:tcPr>
          <w:p w14:paraId="419A7305" w14:textId="1FD3E0AC" w:rsidR="006114E5" w:rsidRPr="00062450" w:rsidRDefault="00994A31" w:rsidP="00A82EF6">
            <w:pPr>
              <w:pStyle w:val="Heading4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624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57,</w:t>
            </w:r>
            <w:r w:rsidR="0070431E" w:rsidRPr="000624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920</w:t>
            </w:r>
          </w:p>
        </w:tc>
      </w:tr>
      <w:tr w:rsidR="006114E5" w:rsidRPr="00760A3D" w14:paraId="401CD6EE" w14:textId="77777777" w:rsidTr="00756D74">
        <w:trPr>
          <w:cantSplit/>
          <w:trHeight w:val="329"/>
        </w:trPr>
        <w:tc>
          <w:tcPr>
            <w:tcW w:w="4356" w:type="dxa"/>
          </w:tcPr>
          <w:p w14:paraId="27D99883" w14:textId="6A2832BC" w:rsidR="006114E5" w:rsidRPr="00760A3D" w:rsidRDefault="006114E5" w:rsidP="00A82EF6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284" w:type="dxa"/>
            <w:tcBorders>
              <w:left w:val="nil"/>
            </w:tcBorders>
          </w:tcPr>
          <w:p w14:paraId="61BC9202" w14:textId="77777777" w:rsidR="006114E5" w:rsidRPr="00760A3D" w:rsidRDefault="006114E5" w:rsidP="00A82EF6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133A137C" w14:textId="77777777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D0D8156" w14:textId="06129DBD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1A3A4E51" w14:textId="4C7CDBEA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9DB2901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</w:tcPr>
          <w:p w14:paraId="77C0F250" w14:textId="77777777" w:rsidR="006114E5" w:rsidRPr="00062450" w:rsidRDefault="006114E5" w:rsidP="00A82EF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114E5" w:rsidRPr="00760A3D" w14:paraId="44AAF498" w14:textId="77777777" w:rsidTr="00756D74">
        <w:trPr>
          <w:cantSplit/>
          <w:trHeight w:val="329"/>
        </w:trPr>
        <w:tc>
          <w:tcPr>
            <w:tcW w:w="4356" w:type="dxa"/>
          </w:tcPr>
          <w:p w14:paraId="68644624" w14:textId="59B9A549" w:rsidR="006114E5" w:rsidRPr="00760A3D" w:rsidRDefault="006114E5" w:rsidP="00A82EF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tcBorders>
              <w:left w:val="nil"/>
            </w:tcBorders>
          </w:tcPr>
          <w:p w14:paraId="69E3C6EA" w14:textId="77777777" w:rsidR="006114E5" w:rsidRPr="00760A3D" w:rsidRDefault="006114E5" w:rsidP="00A82EF6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6D228AAC" w14:textId="35B7ED90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75C0C8B" w14:textId="6F460B0B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6252F82A" w14:textId="1DAB928E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32,077</w:t>
            </w:r>
          </w:p>
        </w:tc>
        <w:tc>
          <w:tcPr>
            <w:tcW w:w="236" w:type="dxa"/>
          </w:tcPr>
          <w:p w14:paraId="24075873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</w:tcPr>
          <w:p w14:paraId="48D8EA8D" w14:textId="70C82435" w:rsidR="006114E5" w:rsidRPr="00062450" w:rsidRDefault="0070431E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44,135</w:t>
            </w:r>
          </w:p>
        </w:tc>
      </w:tr>
      <w:tr w:rsidR="006114E5" w:rsidRPr="00760A3D" w14:paraId="12F13C1B" w14:textId="77777777" w:rsidTr="00756D74">
        <w:trPr>
          <w:cantSplit/>
          <w:trHeight w:val="329"/>
        </w:trPr>
        <w:tc>
          <w:tcPr>
            <w:tcW w:w="4356" w:type="dxa"/>
          </w:tcPr>
          <w:p w14:paraId="227E8579" w14:textId="4206D3EF" w:rsidR="006114E5" w:rsidRPr="00760A3D" w:rsidRDefault="006114E5" w:rsidP="00A82EF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tcBorders>
              <w:left w:val="nil"/>
            </w:tcBorders>
          </w:tcPr>
          <w:p w14:paraId="6AD32635" w14:textId="77777777" w:rsidR="006114E5" w:rsidRPr="00760A3D" w:rsidRDefault="006114E5" w:rsidP="00A82EF6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791D9BCD" w14:textId="6C216EF3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03AA1DD" w14:textId="74B5AF93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416DA262" w14:textId="55E652AB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6,261</w:t>
            </w:r>
          </w:p>
        </w:tc>
        <w:tc>
          <w:tcPr>
            <w:tcW w:w="236" w:type="dxa"/>
          </w:tcPr>
          <w:p w14:paraId="25FB6F6E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</w:tcPr>
          <w:p w14:paraId="39EEA308" w14:textId="3CB288DC" w:rsidR="006114E5" w:rsidRPr="00062450" w:rsidRDefault="0070431E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7,245</w:t>
            </w:r>
          </w:p>
        </w:tc>
      </w:tr>
      <w:tr w:rsidR="006114E5" w:rsidRPr="00760A3D" w14:paraId="1EE194BF" w14:textId="77777777" w:rsidTr="00756D74">
        <w:trPr>
          <w:cantSplit/>
          <w:trHeight w:val="329"/>
        </w:trPr>
        <w:tc>
          <w:tcPr>
            <w:tcW w:w="4356" w:type="dxa"/>
          </w:tcPr>
          <w:p w14:paraId="4FC70A9C" w14:textId="1AFD5FAD" w:rsidR="006114E5" w:rsidRPr="00760A3D" w:rsidRDefault="006114E5" w:rsidP="00A82EF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tcBorders>
              <w:left w:val="nil"/>
            </w:tcBorders>
          </w:tcPr>
          <w:p w14:paraId="21EEDB50" w14:textId="77777777" w:rsidR="006114E5" w:rsidRPr="00760A3D" w:rsidRDefault="006114E5" w:rsidP="00A82EF6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6F36F41B" w14:textId="59AA3E9C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110A4FC" w14:textId="2959A5B6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</w:tcBorders>
          </w:tcPr>
          <w:p w14:paraId="63606154" w14:textId="52CD8BB3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5,198</w:t>
            </w:r>
          </w:p>
        </w:tc>
        <w:tc>
          <w:tcPr>
            <w:tcW w:w="236" w:type="dxa"/>
          </w:tcPr>
          <w:p w14:paraId="0382C87C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</w:tcPr>
          <w:p w14:paraId="4B51DEEA" w14:textId="4267AAF0" w:rsidR="006114E5" w:rsidRPr="00062450" w:rsidRDefault="002E1893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6,499</w:t>
            </w:r>
          </w:p>
        </w:tc>
      </w:tr>
      <w:tr w:rsidR="006114E5" w:rsidRPr="00760A3D" w14:paraId="0E0FA804" w14:textId="77777777" w:rsidTr="00756D74">
        <w:trPr>
          <w:cantSplit/>
        </w:trPr>
        <w:tc>
          <w:tcPr>
            <w:tcW w:w="4356" w:type="dxa"/>
          </w:tcPr>
          <w:p w14:paraId="603C3147" w14:textId="594986E7" w:rsidR="006114E5" w:rsidRPr="00760A3D" w:rsidRDefault="006114E5" w:rsidP="00A82EF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4" w:type="dxa"/>
            <w:tcBorders>
              <w:left w:val="nil"/>
            </w:tcBorders>
          </w:tcPr>
          <w:p w14:paraId="003B5F04" w14:textId="77777777" w:rsidR="006114E5" w:rsidRPr="00760A3D" w:rsidRDefault="006114E5" w:rsidP="00A82EF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1B9E3E8C" w14:textId="7330DAE2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D765849" w14:textId="07AD3A32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left w:val="nil"/>
              <w:bottom w:val="single" w:sz="4" w:space="0" w:color="auto"/>
            </w:tcBorders>
          </w:tcPr>
          <w:p w14:paraId="00B8D75A" w14:textId="62B5891E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5,976</w:t>
            </w:r>
          </w:p>
        </w:tc>
        <w:tc>
          <w:tcPr>
            <w:tcW w:w="236" w:type="dxa"/>
          </w:tcPr>
          <w:p w14:paraId="4E2A4255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463F864A" w14:textId="72977142" w:rsidR="006114E5" w:rsidRPr="00062450" w:rsidRDefault="00E76BDA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45DC7"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6114E5" w:rsidRPr="00760A3D" w14:paraId="3C79EB77" w14:textId="77777777" w:rsidTr="00756D74">
        <w:trPr>
          <w:cantSplit/>
        </w:trPr>
        <w:tc>
          <w:tcPr>
            <w:tcW w:w="4356" w:type="dxa"/>
            <w:vAlign w:val="bottom"/>
          </w:tcPr>
          <w:p w14:paraId="09AD60D9" w14:textId="77777777" w:rsidR="006114E5" w:rsidRPr="00760A3D" w:rsidRDefault="006114E5" w:rsidP="00A82EF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</w:tcBorders>
          </w:tcPr>
          <w:p w14:paraId="5B690B92" w14:textId="77777777" w:rsidR="006114E5" w:rsidRPr="00760A3D" w:rsidRDefault="006114E5" w:rsidP="00A82EF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3D874E7F" w14:textId="344A05BD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D159CDB" w14:textId="15036005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</w:tcBorders>
          </w:tcPr>
          <w:p w14:paraId="67EDB65B" w14:textId="5AEEEEB5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132,001</w:t>
            </w:r>
          </w:p>
        </w:tc>
        <w:tc>
          <w:tcPr>
            <w:tcW w:w="236" w:type="dxa"/>
          </w:tcPr>
          <w:p w14:paraId="2579A47E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6A82AAC" w14:textId="72D68E9C" w:rsidR="006114E5" w:rsidRPr="00062450" w:rsidRDefault="00E0119A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123,026</w:t>
            </w:r>
          </w:p>
        </w:tc>
      </w:tr>
      <w:tr w:rsidR="006114E5" w:rsidRPr="00760A3D" w14:paraId="7DE56D1F" w14:textId="77777777" w:rsidTr="00756D74">
        <w:trPr>
          <w:cantSplit/>
        </w:trPr>
        <w:tc>
          <w:tcPr>
            <w:tcW w:w="4356" w:type="dxa"/>
            <w:shd w:val="clear" w:color="auto" w:fill="auto"/>
          </w:tcPr>
          <w:p w14:paraId="26BFC3D6" w14:textId="784A614D" w:rsidR="006114E5" w:rsidRPr="00760A3D" w:rsidRDefault="006114E5" w:rsidP="00A82EF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56D74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756D74">
              <w:rPr>
                <w:rFonts w:ascii="Browallia New" w:hAnsi="Browallia New" w:cs="Browalli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84" w:type="dxa"/>
            <w:tcBorders>
              <w:left w:val="nil"/>
            </w:tcBorders>
          </w:tcPr>
          <w:p w14:paraId="25C8A61C" w14:textId="77777777" w:rsidR="006114E5" w:rsidRPr="00760A3D" w:rsidRDefault="006114E5" w:rsidP="00A82EF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3CFCA450" w14:textId="16CB0465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D46E74" w14:textId="1AA16717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left w:val="nil"/>
              <w:bottom w:val="single" w:sz="4" w:space="0" w:color="auto"/>
            </w:tcBorders>
          </w:tcPr>
          <w:p w14:paraId="1D9950F2" w14:textId="53A143EF" w:rsidR="006114E5" w:rsidRPr="006C01EC" w:rsidRDefault="002F5572" w:rsidP="006C0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01EC">
              <w:rPr>
                <w:rFonts w:ascii="Browallia New" w:hAnsi="Browallia New" w:cs="Browallia New"/>
                <w:sz w:val="28"/>
                <w:szCs w:val="28"/>
                <w:lang w:val="en-GB"/>
              </w:rPr>
              <w:t>(4,449)</w:t>
            </w:r>
          </w:p>
        </w:tc>
        <w:tc>
          <w:tcPr>
            <w:tcW w:w="236" w:type="dxa"/>
          </w:tcPr>
          <w:p w14:paraId="1DC3266A" w14:textId="77777777" w:rsidR="006114E5" w:rsidRPr="00760A3D" w:rsidRDefault="006114E5" w:rsidP="006C01EC">
            <w:pPr>
              <w:pStyle w:val="BodyTextIndent3"/>
              <w:tabs>
                <w:tab w:val="left" w:pos="5018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2A56375" w14:textId="4FE6E9DE" w:rsidR="006114E5" w:rsidRPr="006C01EC" w:rsidRDefault="006114E5" w:rsidP="006C0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6245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E0119A"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  <w:r w:rsidRPr="0006245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114E5" w:rsidRPr="00760A3D" w14:paraId="5530195A" w14:textId="77777777" w:rsidTr="00756D74">
        <w:trPr>
          <w:cantSplit/>
        </w:trPr>
        <w:tc>
          <w:tcPr>
            <w:tcW w:w="4356" w:type="dxa"/>
          </w:tcPr>
          <w:p w14:paraId="6598347F" w14:textId="77777777" w:rsidR="006114E5" w:rsidRPr="00760A3D" w:rsidRDefault="006114E5" w:rsidP="00A82EF6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84" w:type="dxa"/>
            <w:tcBorders>
              <w:left w:val="nil"/>
            </w:tcBorders>
          </w:tcPr>
          <w:p w14:paraId="1B22DE41" w14:textId="77777777" w:rsidR="006114E5" w:rsidRPr="00760A3D" w:rsidRDefault="006114E5" w:rsidP="00A82EF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801" w:type="dxa"/>
            <w:tcBorders>
              <w:left w:val="nil"/>
            </w:tcBorders>
          </w:tcPr>
          <w:p w14:paraId="4146FB88" w14:textId="05745D47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04A8522" w14:textId="0D52EC7C" w:rsidR="006114E5" w:rsidRPr="00760A3D" w:rsidRDefault="006114E5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2EA2AB41" w:rsidR="006114E5" w:rsidRPr="00760A3D" w:rsidRDefault="002F5572" w:rsidP="00A8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127,552</w:t>
            </w:r>
          </w:p>
        </w:tc>
        <w:tc>
          <w:tcPr>
            <w:tcW w:w="236" w:type="dxa"/>
          </w:tcPr>
          <w:p w14:paraId="78EF94BC" w14:textId="77777777" w:rsidR="006114E5" w:rsidRPr="00760A3D" w:rsidRDefault="006114E5" w:rsidP="00A82EF6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02042D04" w:rsidR="006114E5" w:rsidRPr="00062450" w:rsidRDefault="00102390" w:rsidP="00A82EF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450">
              <w:rPr>
                <w:rFonts w:ascii="Browallia New" w:hAnsi="Browallia New" w:cs="Browallia New"/>
                <w:sz w:val="28"/>
                <w:szCs w:val="28"/>
                <w:lang w:val="en-GB"/>
              </w:rPr>
              <w:t>118,223</w:t>
            </w:r>
          </w:p>
        </w:tc>
      </w:tr>
    </w:tbl>
    <w:p w14:paraId="6DE78C13" w14:textId="7298748B" w:rsidR="002E074B" w:rsidRPr="00760A3D" w:rsidRDefault="002E074B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AEF4E95" w14:textId="77777777" w:rsidR="00405237" w:rsidRDefault="0040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3F9DBB5" w14:textId="2AE5ED73" w:rsidR="001B0265" w:rsidRPr="00760A3D" w:rsidRDefault="001B0265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</w:t>
      </w:r>
      <w:r w:rsidR="00CA6A32" w:rsidRPr="00760A3D">
        <w:rPr>
          <w:rFonts w:ascii="Browallia New" w:hAnsi="Browallia New" w:cs="Browallia New"/>
          <w:sz w:val="28"/>
          <w:szCs w:val="28"/>
          <w:cs/>
        </w:rPr>
        <w:t>ด</w:t>
      </w:r>
      <w:r w:rsidR="00967C65">
        <w:rPr>
          <w:rFonts w:ascii="Browallia New" w:hAnsi="Browallia New" w:cs="Browallia New" w:hint="cs"/>
          <w:sz w:val="28"/>
          <w:szCs w:val="28"/>
          <w:cs/>
        </w:rPr>
        <w:t>สามเดือนสิ้นสุดวันที่</w:t>
      </w:r>
      <w:r w:rsidR="00CB55D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B55D9">
        <w:rPr>
          <w:rFonts w:ascii="Browallia New" w:hAnsi="Browallia New" w:cs="Browallia New"/>
          <w:sz w:val="28"/>
          <w:szCs w:val="28"/>
        </w:rPr>
        <w:t xml:space="preserve">31 </w:t>
      </w:r>
      <w:r w:rsidR="00CB55D9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B55D9">
        <w:rPr>
          <w:rFonts w:ascii="Browallia New" w:hAnsi="Browallia New" w:cs="Browallia New"/>
          <w:sz w:val="28"/>
          <w:szCs w:val="28"/>
        </w:rPr>
        <w:t>2566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</w:t>
      </w:r>
      <w:r w:rsidR="00F276EF">
        <w:rPr>
          <w:rFonts w:ascii="Browallia New" w:hAnsi="Browallia New" w:cs="Browallia New" w:hint="cs"/>
          <w:sz w:val="28"/>
          <w:szCs w:val="28"/>
          <w:cs/>
        </w:rPr>
        <w:t>ด้านเครดิตที่คาดว่าจะเกิดขึ้น</w:t>
      </w:r>
      <w:r w:rsidRPr="00760A3D">
        <w:rPr>
          <w:rFonts w:ascii="Browallia New" w:hAnsi="Browallia New" w:cs="Browallia New"/>
          <w:sz w:val="28"/>
          <w:szCs w:val="28"/>
          <w:cs/>
        </w:rPr>
        <w:t>ของลูกหนี้การค้า ดังต่อไปนี้</w:t>
      </w:r>
    </w:p>
    <w:p w14:paraId="737132FD" w14:textId="58BDF817" w:rsidR="004F22FB" w:rsidRPr="00760A3D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47"/>
        <w:gridCol w:w="1269"/>
        <w:gridCol w:w="242"/>
        <w:gridCol w:w="2386"/>
      </w:tblGrid>
      <w:tr w:rsidR="005936E8" w:rsidRPr="00760A3D" w14:paraId="3AC0D5E9" w14:textId="77777777" w:rsidTr="00182539">
        <w:tc>
          <w:tcPr>
            <w:tcW w:w="5247" w:type="dxa"/>
          </w:tcPr>
          <w:p w14:paraId="52FAD732" w14:textId="77777777" w:rsidR="005936E8" w:rsidRPr="00760A3D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23229B2" w14:textId="77777777" w:rsidR="005936E8" w:rsidRPr="00760A3D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297EA8FB" w14:textId="68F6E167" w:rsidR="005936E8" w:rsidRPr="00760A3D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6" w:type="dxa"/>
          </w:tcPr>
          <w:p w14:paraId="7C1E8AD4" w14:textId="207CFEC2" w:rsidR="005936E8" w:rsidRPr="00760A3D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B5E4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: พันบาท)</w:t>
            </w:r>
          </w:p>
        </w:tc>
      </w:tr>
      <w:tr w:rsidR="00B9794D" w:rsidRPr="00760A3D" w14:paraId="0F44B40B" w14:textId="77777777" w:rsidTr="00182539">
        <w:trPr>
          <w:trHeight w:val="351"/>
        </w:trPr>
        <w:tc>
          <w:tcPr>
            <w:tcW w:w="5247" w:type="dxa"/>
          </w:tcPr>
          <w:p w14:paraId="778BA454" w14:textId="77777777" w:rsidR="00B9794D" w:rsidRPr="00760A3D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1DE61E" w14:textId="6891F803" w:rsidR="00B9794D" w:rsidRPr="00760A3D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74085E0D" w14:textId="2E711ACD" w:rsidR="00B9794D" w:rsidRPr="00760A3D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6" w:type="dxa"/>
            <w:vAlign w:val="bottom"/>
          </w:tcPr>
          <w:p w14:paraId="570C9CCF" w14:textId="77777777" w:rsidR="00182539" w:rsidRDefault="00EA7D28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432C22ED" w14:textId="01A5F74B" w:rsidR="00B9794D" w:rsidRPr="00760A3D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936E8" w:rsidRPr="00760A3D" w14:paraId="6C878D89" w14:textId="77777777" w:rsidTr="00182539">
        <w:trPr>
          <w:trHeight w:val="351"/>
        </w:trPr>
        <w:tc>
          <w:tcPr>
            <w:tcW w:w="5247" w:type="dxa"/>
          </w:tcPr>
          <w:p w14:paraId="1B514498" w14:textId="77777777" w:rsidR="005936E8" w:rsidRPr="00760A3D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35EFA4F" w14:textId="77777777" w:rsidR="005936E8" w:rsidRPr="00760A3D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3B7A71A8" w14:textId="3AEF8F73" w:rsidR="005936E8" w:rsidRPr="00760A3D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6" w:type="dxa"/>
            <w:tcBorders>
              <w:top w:val="single" w:sz="4" w:space="0" w:color="auto"/>
            </w:tcBorders>
          </w:tcPr>
          <w:p w14:paraId="17C1452D" w14:textId="49A43462" w:rsidR="005936E8" w:rsidRPr="00760A3D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936E8" w:rsidRPr="00760A3D" w14:paraId="018808BF" w14:textId="77777777" w:rsidTr="00182539">
        <w:trPr>
          <w:trHeight w:val="113"/>
        </w:trPr>
        <w:tc>
          <w:tcPr>
            <w:tcW w:w="5247" w:type="dxa"/>
          </w:tcPr>
          <w:p w14:paraId="59BBCA95" w14:textId="4A18CBB3" w:rsidR="005936E8" w:rsidRPr="00760A3D" w:rsidRDefault="005936E8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269" w:type="dxa"/>
          </w:tcPr>
          <w:p w14:paraId="6E213A49" w14:textId="306BA54B" w:rsidR="005936E8" w:rsidRPr="004F22FB" w:rsidRDefault="005936E8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03F45D6A" w14:textId="020DFFF6" w:rsidR="005936E8" w:rsidRPr="004F22FB" w:rsidRDefault="005936E8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6" w:type="dxa"/>
            <w:vAlign w:val="bottom"/>
          </w:tcPr>
          <w:p w14:paraId="1457A600" w14:textId="3F7D9571" w:rsidR="005936E8" w:rsidRPr="00014D56" w:rsidRDefault="00351CE8" w:rsidP="00014D5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4D56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</w:p>
        </w:tc>
      </w:tr>
      <w:tr w:rsidR="005936E8" w:rsidRPr="00760A3D" w14:paraId="4E75021D" w14:textId="77777777" w:rsidTr="00182539">
        <w:trPr>
          <w:trHeight w:val="113"/>
        </w:trPr>
        <w:tc>
          <w:tcPr>
            <w:tcW w:w="5247" w:type="dxa"/>
          </w:tcPr>
          <w:p w14:paraId="5AC44A72" w14:textId="671C3D66" w:rsidR="005936E8" w:rsidRPr="00760A3D" w:rsidRDefault="005936E8" w:rsidP="004F22FB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1269" w:type="dxa"/>
          </w:tcPr>
          <w:p w14:paraId="26EF0175" w14:textId="1BDE24B4" w:rsidR="005936E8" w:rsidRPr="00760A3D" w:rsidRDefault="005936E8" w:rsidP="0024099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C692901" w14:textId="77F5ACB1" w:rsidR="005936E8" w:rsidRPr="00760A3D" w:rsidRDefault="005936E8" w:rsidP="0024099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6" w:type="dxa"/>
            <w:vAlign w:val="bottom"/>
          </w:tcPr>
          <w:p w14:paraId="3768E70F" w14:textId="0AADAF7D" w:rsidR="005936E8" w:rsidRPr="00F276EF" w:rsidRDefault="00F44A41" w:rsidP="00014D56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4D5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</w:t>
            </w:r>
            <w:r w:rsidR="00F276E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014D56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F276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936E8" w:rsidRPr="00760A3D" w14:paraId="6B290B2A" w14:textId="77777777" w:rsidTr="00182539">
        <w:trPr>
          <w:trHeight w:val="230"/>
        </w:trPr>
        <w:tc>
          <w:tcPr>
            <w:tcW w:w="5247" w:type="dxa"/>
          </w:tcPr>
          <w:p w14:paraId="79DF004D" w14:textId="0028F472" w:rsidR="005936E8" w:rsidRPr="00760A3D" w:rsidRDefault="005936E8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1269" w:type="dxa"/>
          </w:tcPr>
          <w:p w14:paraId="6297CA0D" w14:textId="3432DE64" w:rsidR="005936E8" w:rsidRPr="00760A3D" w:rsidRDefault="005936E8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F5C9986" w14:textId="2F3A172C" w:rsidR="005936E8" w:rsidRPr="00760A3D" w:rsidRDefault="005936E8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6FCED42F" w:rsidR="005936E8" w:rsidRPr="00760A3D" w:rsidRDefault="002F5572" w:rsidP="00F9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4,449</w:t>
            </w:r>
          </w:p>
        </w:tc>
      </w:tr>
    </w:tbl>
    <w:p w14:paraId="036E9C87" w14:textId="1BE654A1" w:rsidR="001B0265" w:rsidRPr="0083210A" w:rsidRDefault="00EF2D57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5EEA7576" w14:textId="30417CB4" w:rsidR="009156FA" w:rsidRPr="0083210A" w:rsidRDefault="0059395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3210A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8C3B3A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95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2940"/>
        <w:gridCol w:w="1179"/>
        <w:gridCol w:w="1341"/>
        <w:gridCol w:w="270"/>
        <w:gridCol w:w="1620"/>
        <w:gridCol w:w="252"/>
        <w:gridCol w:w="1593"/>
      </w:tblGrid>
      <w:tr w:rsidR="005B5E4D" w:rsidRPr="00760A3D" w14:paraId="17758802" w14:textId="77777777" w:rsidTr="00663DA3">
        <w:trPr>
          <w:cantSplit/>
        </w:trPr>
        <w:tc>
          <w:tcPr>
            <w:tcW w:w="4119" w:type="dxa"/>
            <w:gridSpan w:val="2"/>
          </w:tcPr>
          <w:p w14:paraId="67FFE9C0" w14:textId="77777777" w:rsidR="005B5E4D" w:rsidRPr="00760A3D" w:rsidRDefault="005B5E4D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2" w:name="_Hlk494369948"/>
          </w:p>
        </w:tc>
        <w:tc>
          <w:tcPr>
            <w:tcW w:w="1341" w:type="dxa"/>
          </w:tcPr>
          <w:p w14:paraId="0FC61929" w14:textId="77777777" w:rsidR="005B5E4D" w:rsidRPr="00760A3D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3A2C8DD" w14:textId="6B394983" w:rsidR="005B5E4D" w:rsidRPr="00760A3D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65" w:type="dxa"/>
            <w:gridSpan w:val="3"/>
          </w:tcPr>
          <w:p w14:paraId="5FB75645" w14:textId="5B8222E2" w:rsidR="005B5E4D" w:rsidRPr="005B5E4D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B5E4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760A3D" w14:paraId="62EDA8A7" w14:textId="77777777" w:rsidTr="00663DA3">
        <w:trPr>
          <w:cantSplit/>
        </w:trPr>
        <w:tc>
          <w:tcPr>
            <w:tcW w:w="4119" w:type="dxa"/>
            <w:gridSpan w:val="2"/>
          </w:tcPr>
          <w:p w14:paraId="155529AB" w14:textId="77777777" w:rsidR="005B5E4D" w:rsidRPr="00760A3D" w:rsidRDefault="005B5E4D" w:rsidP="005B5E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F2C4E19" w14:textId="5A0A2E5D" w:rsidR="005B5E4D" w:rsidRPr="00760A3D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BD1223" w14:textId="77777777" w:rsidR="005B5E4D" w:rsidRPr="00760A3D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465" w:type="dxa"/>
            <w:gridSpan w:val="3"/>
          </w:tcPr>
          <w:p w14:paraId="464E9435" w14:textId="77777777" w:rsidR="00663DA3" w:rsidRDefault="00663DA3" w:rsidP="00663DA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2D6DA8B3" w14:textId="4F98929D" w:rsidR="005B5E4D" w:rsidRPr="00663DA3" w:rsidRDefault="00663DA3" w:rsidP="00663DA3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63DA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5E4D" w:rsidRPr="00760A3D" w14:paraId="604BE2F0" w14:textId="77777777" w:rsidTr="00663DA3">
        <w:trPr>
          <w:cantSplit/>
        </w:trPr>
        <w:tc>
          <w:tcPr>
            <w:tcW w:w="2940" w:type="dxa"/>
          </w:tcPr>
          <w:p w14:paraId="5A078F71" w14:textId="77777777" w:rsidR="005B5E4D" w:rsidRPr="00760A3D" w:rsidRDefault="005B5E4D" w:rsidP="005B5E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6F16D0A4" w14:textId="77777777" w:rsidR="005B5E4D" w:rsidRPr="00760A3D" w:rsidRDefault="005B5E4D" w:rsidP="005B5E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4E88DA79" w14:textId="1521C591" w:rsidR="005B5E4D" w:rsidRPr="00AD26B0" w:rsidRDefault="005B5E4D" w:rsidP="005B5E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3815A" w14:textId="06B0FA8E" w:rsidR="005B5E4D" w:rsidRPr="00AD26B0" w:rsidRDefault="005B5E4D" w:rsidP="005B5E4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4F27AD" w14:textId="7E2D9BFB" w:rsidR="005B5E4D" w:rsidRPr="008F3BC7" w:rsidRDefault="005B5E4D" w:rsidP="008F3BC7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CB1FAAD" w14:textId="77777777" w:rsidR="005B5E4D" w:rsidRPr="008F3BC7" w:rsidRDefault="005B5E4D" w:rsidP="008F3BC7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36C5F06F" w:rsidR="005B5E4D" w:rsidRPr="008F3BC7" w:rsidRDefault="005B5E4D" w:rsidP="008F3BC7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8F3BC7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8F3BC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8F3BC7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5B5E4D" w:rsidRPr="00760A3D" w14:paraId="6C2BAF80" w14:textId="77777777" w:rsidTr="00663DA3">
        <w:trPr>
          <w:cantSplit/>
          <w:trHeight w:val="329"/>
        </w:trPr>
        <w:tc>
          <w:tcPr>
            <w:tcW w:w="2940" w:type="dxa"/>
          </w:tcPr>
          <w:p w14:paraId="5A4E0C5E" w14:textId="77777777" w:rsidR="005B5E4D" w:rsidRPr="00760A3D" w:rsidRDefault="005B5E4D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7F3D63A9" w14:textId="77777777" w:rsidR="005B5E4D" w:rsidRPr="00760A3D" w:rsidRDefault="005B5E4D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14FBBFD0" w14:textId="77777777" w:rsidR="005B5E4D" w:rsidRPr="00760A3D" w:rsidRDefault="005B5E4D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E50EE" w14:textId="5199D135" w:rsidR="005B5E4D" w:rsidRPr="00760A3D" w:rsidRDefault="005B5E4D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12551B6" w14:textId="127DE4C7" w:rsidR="005B5E4D" w:rsidRPr="00760A3D" w:rsidRDefault="005B5E4D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52" w:type="dxa"/>
          </w:tcPr>
          <w:p w14:paraId="3FBCB51E" w14:textId="77777777" w:rsidR="005B5E4D" w:rsidRPr="00760A3D" w:rsidRDefault="005B5E4D" w:rsidP="0045291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93" w:type="dxa"/>
            <w:vAlign w:val="center"/>
          </w:tcPr>
          <w:p w14:paraId="457D1F6F" w14:textId="77777777" w:rsidR="005B5E4D" w:rsidRPr="00760A3D" w:rsidRDefault="005B5E4D" w:rsidP="0045291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5B5E4D" w:rsidRPr="00760A3D" w14:paraId="1AEFAA62" w14:textId="77777777" w:rsidTr="00663DA3">
        <w:trPr>
          <w:cantSplit/>
        </w:trPr>
        <w:tc>
          <w:tcPr>
            <w:tcW w:w="2940" w:type="dxa"/>
          </w:tcPr>
          <w:p w14:paraId="62F8BAF5" w14:textId="77777777" w:rsidR="005B5E4D" w:rsidRPr="00760A3D" w:rsidRDefault="005B5E4D" w:rsidP="005B5982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9" w:type="dxa"/>
            <w:tcBorders>
              <w:left w:val="nil"/>
            </w:tcBorders>
          </w:tcPr>
          <w:p w14:paraId="7B2933C6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029DE94D" w14:textId="4BA50119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490E48" w14:textId="1666D8F5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6B42CE9" w14:textId="1BD52CBB" w:rsidR="005B5E4D" w:rsidRPr="00B505F6" w:rsidRDefault="002C4E7B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260</w:t>
            </w:r>
            <w:r w:rsidR="00F44A41"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,789</w:t>
            </w:r>
          </w:p>
        </w:tc>
        <w:tc>
          <w:tcPr>
            <w:tcW w:w="252" w:type="dxa"/>
          </w:tcPr>
          <w:p w14:paraId="792BDBC1" w14:textId="77777777" w:rsidR="005B5E4D" w:rsidRPr="00760A3D" w:rsidRDefault="005B5E4D" w:rsidP="005B5982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</w:tcPr>
          <w:p w14:paraId="229A77B9" w14:textId="129B119B" w:rsidR="005B5E4D" w:rsidRPr="00FA2C52" w:rsidRDefault="000D4EE0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2C52">
              <w:rPr>
                <w:rFonts w:ascii="Browallia New" w:hAnsi="Browallia New" w:cs="Browallia New"/>
                <w:sz w:val="28"/>
                <w:szCs w:val="28"/>
                <w:lang w:val="en-GB"/>
              </w:rPr>
              <w:t>262,</w:t>
            </w:r>
            <w:r w:rsidR="00B64B42" w:rsidRPr="00FA2C52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  <w:tr w:rsidR="005B5E4D" w:rsidRPr="00760A3D" w14:paraId="57E437DC" w14:textId="77777777" w:rsidTr="00663DA3">
        <w:trPr>
          <w:cantSplit/>
        </w:trPr>
        <w:tc>
          <w:tcPr>
            <w:tcW w:w="2940" w:type="dxa"/>
          </w:tcPr>
          <w:p w14:paraId="77683196" w14:textId="77777777" w:rsidR="005B5E4D" w:rsidRPr="00760A3D" w:rsidRDefault="005B5E4D" w:rsidP="005B5982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179" w:type="dxa"/>
            <w:tcBorders>
              <w:left w:val="nil"/>
            </w:tcBorders>
          </w:tcPr>
          <w:p w14:paraId="73434C56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3CDB98DD" w14:textId="1428097B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32B7E" w14:textId="57B45988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7D48164" w14:textId="04739270" w:rsidR="005B5E4D" w:rsidRPr="00CA68B0" w:rsidRDefault="00F44A41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6,86</w:t>
            </w:r>
            <w:r w:rsidR="00CA68B0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2E74C6CD" w14:textId="77777777" w:rsidR="005B5E4D" w:rsidRPr="00760A3D" w:rsidRDefault="005B5E4D" w:rsidP="005B5982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0FB687C" w14:textId="43A4196D" w:rsidR="005B5E4D" w:rsidRPr="00FA2C52" w:rsidRDefault="00B64B42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2C52">
              <w:rPr>
                <w:rFonts w:ascii="Browallia New" w:hAnsi="Browallia New" w:cs="Browallia New"/>
                <w:sz w:val="28"/>
                <w:szCs w:val="28"/>
                <w:lang w:val="en-GB"/>
              </w:rPr>
              <w:t>12,609</w:t>
            </w:r>
          </w:p>
        </w:tc>
      </w:tr>
      <w:tr w:rsidR="005B5E4D" w:rsidRPr="00760A3D" w14:paraId="55B1966C" w14:textId="77777777" w:rsidTr="00663DA3">
        <w:trPr>
          <w:cantSplit/>
        </w:trPr>
        <w:tc>
          <w:tcPr>
            <w:tcW w:w="2940" w:type="dxa"/>
            <w:vAlign w:val="bottom"/>
          </w:tcPr>
          <w:p w14:paraId="693FD274" w14:textId="77777777" w:rsidR="005B5E4D" w:rsidRPr="00760A3D" w:rsidRDefault="005B5E4D" w:rsidP="005B598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left w:val="nil"/>
            </w:tcBorders>
          </w:tcPr>
          <w:p w14:paraId="50799CAF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303F2A91" w14:textId="5F006EA7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A7EA4E" w14:textId="625D4C26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47CB8AB" w14:textId="514EBA47" w:rsidR="005B5E4D" w:rsidRPr="00760A3D" w:rsidRDefault="00F44A41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267,65</w:t>
            </w:r>
            <w:r w:rsidR="00BF1D3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52" w:type="dxa"/>
          </w:tcPr>
          <w:p w14:paraId="1FC562D2" w14:textId="77777777" w:rsidR="005B5E4D" w:rsidRPr="00760A3D" w:rsidRDefault="005B5E4D" w:rsidP="005B5982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726CDEF0" w14:textId="1AAB1CFB" w:rsidR="005B5E4D" w:rsidRPr="00FA2C52" w:rsidRDefault="00B64B42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A2C52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275,250</w:t>
            </w:r>
          </w:p>
        </w:tc>
      </w:tr>
      <w:tr w:rsidR="005B5E4D" w:rsidRPr="00760A3D" w14:paraId="29435E76" w14:textId="77777777" w:rsidTr="00663DA3">
        <w:trPr>
          <w:cantSplit/>
        </w:trPr>
        <w:tc>
          <w:tcPr>
            <w:tcW w:w="2940" w:type="dxa"/>
          </w:tcPr>
          <w:p w14:paraId="18E4832E" w14:textId="0DF9E677" w:rsidR="005B5E4D" w:rsidRPr="00760A3D" w:rsidRDefault="005B5E4D" w:rsidP="005B5982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179" w:type="dxa"/>
            <w:tcBorders>
              <w:left w:val="nil"/>
            </w:tcBorders>
          </w:tcPr>
          <w:p w14:paraId="11893C4D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2E77F5CD" w14:textId="2EA1D4A3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CB38B" w14:textId="080121BD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58DB1F7A" w14:textId="43A63938" w:rsidR="005B5E4D" w:rsidRPr="00B505F6" w:rsidRDefault="00F44A41" w:rsidP="00B5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(19,086)</w:t>
            </w:r>
          </w:p>
        </w:tc>
        <w:tc>
          <w:tcPr>
            <w:tcW w:w="252" w:type="dxa"/>
          </w:tcPr>
          <w:p w14:paraId="69536C6D" w14:textId="77777777" w:rsidR="005B5E4D" w:rsidRPr="00760A3D" w:rsidRDefault="005B5E4D" w:rsidP="00B505F6">
            <w:pPr>
              <w:pStyle w:val="BodyTextIndent3"/>
              <w:tabs>
                <w:tab w:val="left" w:pos="5018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</w:tcPr>
          <w:p w14:paraId="40737B06" w14:textId="06A66655" w:rsidR="005B5E4D" w:rsidRPr="00B505F6" w:rsidRDefault="005B5E4D" w:rsidP="00B5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05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113F5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64B42"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7,412</w:t>
            </w:r>
            <w:r w:rsidRPr="00B505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B5E4D" w:rsidRPr="00760A3D" w14:paraId="7BE446DC" w14:textId="77777777" w:rsidTr="00663DA3">
        <w:trPr>
          <w:cantSplit/>
        </w:trPr>
        <w:tc>
          <w:tcPr>
            <w:tcW w:w="2940" w:type="dxa"/>
            <w:shd w:val="clear" w:color="auto" w:fill="auto"/>
          </w:tcPr>
          <w:p w14:paraId="4A001014" w14:textId="4A09D008" w:rsidR="005B5E4D" w:rsidRPr="00760A3D" w:rsidRDefault="005B5E4D" w:rsidP="005B5982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179" w:type="dxa"/>
            <w:tcBorders>
              <w:left w:val="nil"/>
            </w:tcBorders>
          </w:tcPr>
          <w:p w14:paraId="7F759E9C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7B9C3396" w14:textId="11672E22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3FEC" w14:textId="6FC1DF30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5E52D496" w14:textId="445CDE6F" w:rsidR="005B5E4D" w:rsidRPr="00B505F6" w:rsidRDefault="00F44A41" w:rsidP="00B5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(6,56</w:t>
            </w:r>
            <w:r w:rsidR="007975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2" w:type="dxa"/>
          </w:tcPr>
          <w:p w14:paraId="2AB25988" w14:textId="77777777" w:rsidR="005B5E4D" w:rsidRPr="00760A3D" w:rsidRDefault="005B5E4D" w:rsidP="00B505F6">
            <w:pPr>
              <w:pStyle w:val="BodyTextIndent3"/>
              <w:tabs>
                <w:tab w:val="left" w:pos="5018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1721847C" w14:textId="42D06165" w:rsidR="005B5E4D" w:rsidRPr="00B505F6" w:rsidRDefault="005B5E4D" w:rsidP="00B5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05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(</w:t>
            </w:r>
            <w:r w:rsidR="00210109" w:rsidRPr="00B505F6">
              <w:rPr>
                <w:rFonts w:ascii="Browallia New" w:hAnsi="Browallia New" w:cs="Browallia New"/>
                <w:sz w:val="28"/>
                <w:szCs w:val="28"/>
                <w:lang w:val="en-GB"/>
              </w:rPr>
              <w:t>3,768</w:t>
            </w:r>
            <w:r w:rsidRPr="00B505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)         </w:t>
            </w:r>
          </w:p>
        </w:tc>
      </w:tr>
      <w:tr w:rsidR="005B5E4D" w:rsidRPr="00760A3D" w14:paraId="664C0D99" w14:textId="77777777" w:rsidTr="00663DA3">
        <w:trPr>
          <w:cantSplit/>
        </w:trPr>
        <w:tc>
          <w:tcPr>
            <w:tcW w:w="2940" w:type="dxa"/>
          </w:tcPr>
          <w:p w14:paraId="188BA112" w14:textId="77777777" w:rsidR="005B5E4D" w:rsidRPr="00760A3D" w:rsidRDefault="005B5E4D" w:rsidP="005B5982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79" w:type="dxa"/>
            <w:tcBorders>
              <w:left w:val="nil"/>
            </w:tcBorders>
          </w:tcPr>
          <w:p w14:paraId="3FAEFEF7" w14:textId="77777777" w:rsidR="005B5E4D" w:rsidRPr="00760A3D" w:rsidRDefault="005B5E4D" w:rsidP="005B598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3F503784" w14:textId="3E619BAE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53325" w14:textId="1CA349BA" w:rsidR="005B5E4D" w:rsidRPr="00760A3D" w:rsidRDefault="005B5E4D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151636F7" w:rsidR="005B5E4D" w:rsidRPr="00760A3D" w:rsidRDefault="00F44A41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242,007</w:t>
            </w:r>
          </w:p>
        </w:tc>
        <w:tc>
          <w:tcPr>
            <w:tcW w:w="252" w:type="dxa"/>
          </w:tcPr>
          <w:p w14:paraId="1453083C" w14:textId="77777777" w:rsidR="005B5E4D" w:rsidRPr="00760A3D" w:rsidRDefault="005B5E4D" w:rsidP="005B5982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11567DBE" w:rsidR="005B5E4D" w:rsidRPr="00FA2C52" w:rsidRDefault="00210109" w:rsidP="005B5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2C52">
              <w:rPr>
                <w:rFonts w:ascii="Browallia New" w:hAnsi="Browallia New" w:cs="Browallia New"/>
                <w:sz w:val="28"/>
                <w:szCs w:val="28"/>
                <w:lang w:val="en-GB"/>
              </w:rPr>
              <w:t>254,070</w:t>
            </w:r>
          </w:p>
        </w:tc>
      </w:tr>
      <w:bookmarkEnd w:id="2"/>
    </w:tbl>
    <w:p w14:paraId="7E3F608F" w14:textId="77777777" w:rsidR="00DA40C8" w:rsidRDefault="00DA40C8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3E61F155" w:rsidR="00F91C67" w:rsidRPr="00760A3D" w:rsidRDefault="00F91C67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342319">
        <w:rPr>
          <w:rFonts w:ascii="Browallia New" w:hAnsi="Browallia New" w:cs="Browallia New" w:hint="cs"/>
          <w:sz w:val="28"/>
          <w:szCs w:val="28"/>
          <w:cs/>
        </w:rPr>
        <w:t xml:space="preserve">สามเดือนสิ้นสุดวันที่ </w:t>
      </w:r>
      <w:r w:rsidR="00342319">
        <w:rPr>
          <w:rFonts w:ascii="Browallia New" w:hAnsi="Browallia New" w:cs="Browallia New"/>
          <w:sz w:val="28"/>
          <w:szCs w:val="28"/>
        </w:rPr>
        <w:t xml:space="preserve">31 </w:t>
      </w:r>
      <w:r w:rsidR="00342319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342319">
        <w:rPr>
          <w:rFonts w:ascii="Browallia New" w:hAnsi="Browallia New" w:cs="Browallia New"/>
          <w:sz w:val="28"/>
          <w:szCs w:val="28"/>
        </w:rPr>
        <w:t>2566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760A3D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760A3D">
        <w:rPr>
          <w:rFonts w:ascii="Browallia New" w:hAnsi="Browallia New" w:cs="Browallia New"/>
          <w:sz w:val="28"/>
          <w:szCs w:val="28"/>
          <w:cs/>
        </w:rPr>
        <w:t xml:space="preserve">และการลดมูลค่าของสินค้า </w:t>
      </w:r>
      <w:r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760A3D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71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29"/>
        <w:gridCol w:w="1287"/>
        <w:gridCol w:w="236"/>
        <w:gridCol w:w="2419"/>
      </w:tblGrid>
      <w:tr w:rsidR="005B5E4D" w:rsidRPr="00760A3D" w14:paraId="2F524CA9" w14:textId="77777777" w:rsidTr="00AB2B47">
        <w:tc>
          <w:tcPr>
            <w:tcW w:w="5229" w:type="dxa"/>
          </w:tcPr>
          <w:p w14:paraId="7251BC9A" w14:textId="77777777" w:rsidR="005B5E4D" w:rsidRPr="00760A3D" w:rsidRDefault="005B5E4D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597B172" w14:textId="77777777" w:rsidR="005B5E4D" w:rsidRPr="00760A3D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DB07A" w14:textId="476555C1" w:rsidR="005B5E4D" w:rsidRPr="00760A3D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9" w:type="dxa"/>
          </w:tcPr>
          <w:p w14:paraId="2ACA4669" w14:textId="4E6AF855" w:rsidR="005B5E4D" w:rsidRPr="00760A3D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B5E4D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760A3D" w14:paraId="09FB0951" w14:textId="77777777" w:rsidTr="00AB2B47">
        <w:trPr>
          <w:trHeight w:val="351"/>
        </w:trPr>
        <w:tc>
          <w:tcPr>
            <w:tcW w:w="5229" w:type="dxa"/>
          </w:tcPr>
          <w:p w14:paraId="4917F77E" w14:textId="77777777" w:rsidR="005B5E4D" w:rsidRPr="00760A3D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C86F6F" w14:textId="313A844B" w:rsidR="005B5E4D" w:rsidRPr="00760A3D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23DF781" w14:textId="1569FAD5" w:rsidR="005B5E4D" w:rsidRPr="00760A3D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9" w:type="dxa"/>
            <w:vAlign w:val="bottom"/>
          </w:tcPr>
          <w:p w14:paraId="6F2F48D3" w14:textId="77777777" w:rsidR="00D31120" w:rsidRPr="00D31120" w:rsidRDefault="00D31120" w:rsidP="00D311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D3112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D31120"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377E792A" w14:textId="0409ABBC" w:rsidR="005B5E4D" w:rsidRPr="00760A3D" w:rsidRDefault="00D31120" w:rsidP="00D311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120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5E4D" w:rsidRPr="00760A3D" w14:paraId="63C3BB9A" w14:textId="77777777" w:rsidTr="00AB2B47">
        <w:trPr>
          <w:trHeight w:val="351"/>
        </w:trPr>
        <w:tc>
          <w:tcPr>
            <w:tcW w:w="5229" w:type="dxa"/>
          </w:tcPr>
          <w:p w14:paraId="590412BC" w14:textId="77777777" w:rsidR="005B5E4D" w:rsidRPr="00760A3D" w:rsidRDefault="005B5E4D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950928E" w14:textId="77777777" w:rsidR="005B5E4D" w:rsidRPr="00760A3D" w:rsidRDefault="005B5E4D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AF5A75" w14:textId="0D199407" w:rsidR="005B5E4D" w:rsidRPr="00760A3D" w:rsidRDefault="005B5E4D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14:paraId="0C4F92E9" w14:textId="703998FF" w:rsidR="005B5E4D" w:rsidRPr="00760A3D" w:rsidRDefault="005B5E4D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B5E4D" w:rsidRPr="00760A3D" w14:paraId="3CE6C6BA" w14:textId="77777777" w:rsidTr="00AB2B47">
        <w:trPr>
          <w:trHeight w:val="113"/>
        </w:trPr>
        <w:tc>
          <w:tcPr>
            <w:tcW w:w="5229" w:type="dxa"/>
          </w:tcPr>
          <w:p w14:paraId="51EBEE80" w14:textId="12F43A98" w:rsidR="005B5E4D" w:rsidRPr="00760A3D" w:rsidRDefault="005B5E4D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287" w:type="dxa"/>
          </w:tcPr>
          <w:p w14:paraId="41314F5E" w14:textId="3F0E9B23" w:rsidR="005B5E4D" w:rsidRDefault="005B5E4D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4331A" w14:textId="17D77F0A" w:rsidR="005B5E4D" w:rsidRDefault="005B5E4D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9" w:type="dxa"/>
            <w:vAlign w:val="bottom"/>
          </w:tcPr>
          <w:p w14:paraId="20DD3C2F" w14:textId="0EBC8A38" w:rsidR="005B5E4D" w:rsidRPr="00760A3D" w:rsidRDefault="00FA2C52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21,180</w:t>
            </w:r>
          </w:p>
        </w:tc>
      </w:tr>
      <w:tr w:rsidR="005B5E4D" w:rsidRPr="00760A3D" w14:paraId="31051F8F" w14:textId="77777777" w:rsidTr="00AB2B47">
        <w:trPr>
          <w:trHeight w:val="113"/>
        </w:trPr>
        <w:tc>
          <w:tcPr>
            <w:tcW w:w="5229" w:type="dxa"/>
          </w:tcPr>
          <w:p w14:paraId="7C62AF0C" w14:textId="3AED2948" w:rsidR="005B5E4D" w:rsidRPr="00760A3D" w:rsidRDefault="005B5E4D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287" w:type="dxa"/>
          </w:tcPr>
          <w:p w14:paraId="5035287F" w14:textId="2E626F1F" w:rsidR="005B5E4D" w:rsidRPr="00760A3D" w:rsidRDefault="005B5E4D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55D472" w14:textId="47A997E6" w:rsidR="005B5E4D" w:rsidRPr="00760A3D" w:rsidRDefault="005B5E4D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9" w:type="dxa"/>
            <w:vAlign w:val="bottom"/>
          </w:tcPr>
          <w:p w14:paraId="20BB9526" w14:textId="4E327310" w:rsidR="005B5E4D" w:rsidRPr="00760A3D" w:rsidRDefault="008844D8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4,469</w:t>
            </w:r>
          </w:p>
        </w:tc>
      </w:tr>
      <w:tr w:rsidR="005B5E4D" w:rsidRPr="00760A3D" w14:paraId="2E06B97C" w14:textId="77777777" w:rsidTr="00AB2B47">
        <w:trPr>
          <w:trHeight w:val="230"/>
        </w:trPr>
        <w:tc>
          <w:tcPr>
            <w:tcW w:w="5229" w:type="dxa"/>
          </w:tcPr>
          <w:p w14:paraId="2C989189" w14:textId="5A5E038B" w:rsidR="005B5E4D" w:rsidRPr="00760A3D" w:rsidRDefault="005B5E4D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1287" w:type="dxa"/>
          </w:tcPr>
          <w:p w14:paraId="5F0E70F7" w14:textId="114DD733" w:rsidR="005B5E4D" w:rsidRPr="00760A3D" w:rsidRDefault="005B5E4D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2132DD" w14:textId="19A4B708" w:rsidR="005B5E4D" w:rsidRPr="00760A3D" w:rsidRDefault="005B5E4D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252DFF19" w:rsidR="005B5E4D" w:rsidRPr="00760A3D" w:rsidRDefault="008844D8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25,649</w:t>
            </w:r>
          </w:p>
        </w:tc>
      </w:tr>
    </w:tbl>
    <w:p w14:paraId="21E2C85E" w14:textId="094A8A67" w:rsidR="00CD7505" w:rsidRDefault="00CD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A6656A8" w14:textId="77777777" w:rsidR="00DA40C8" w:rsidRDefault="00DA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5CB2EA98" w14:textId="43623A60" w:rsidR="00B56E22" w:rsidRPr="008844D8" w:rsidRDefault="00B56E2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844D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BEC7588" w14:textId="77777777" w:rsidR="00B56E22" w:rsidRPr="008844D8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15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1440"/>
        <w:gridCol w:w="1080"/>
        <w:gridCol w:w="1082"/>
        <w:gridCol w:w="1080"/>
        <w:gridCol w:w="1080"/>
        <w:gridCol w:w="1080"/>
        <w:gridCol w:w="990"/>
      </w:tblGrid>
      <w:tr w:rsidR="00B56E22" w:rsidRPr="008844D8" w14:paraId="3026F44E" w14:textId="77777777" w:rsidTr="00190F1C">
        <w:trPr>
          <w:trHeight w:val="313"/>
        </w:trPr>
        <w:tc>
          <w:tcPr>
            <w:tcW w:w="1323" w:type="dxa"/>
            <w:vAlign w:val="bottom"/>
          </w:tcPr>
          <w:p w14:paraId="6EA84514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6F0E25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E8146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7B32407B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1E097A8" w14:textId="61A37D60" w:rsidR="00B56E22" w:rsidRPr="008844D8" w:rsidRDefault="009A3CCC" w:rsidP="009A3CCC">
            <w:pPr>
              <w:ind w:left="-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28E3" w:rsidRPr="008844D8" w14:paraId="4E5931B5" w14:textId="77777777" w:rsidTr="00190F1C">
        <w:trPr>
          <w:trHeight w:val="313"/>
        </w:trPr>
        <w:tc>
          <w:tcPr>
            <w:tcW w:w="1323" w:type="dxa"/>
            <w:vAlign w:val="bottom"/>
          </w:tcPr>
          <w:p w14:paraId="46A1BACE" w14:textId="77777777" w:rsidR="005E28E3" w:rsidRPr="008844D8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884116" w14:textId="77777777" w:rsidR="005E28E3" w:rsidRPr="008844D8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5B113" w14:textId="77777777" w:rsidR="005E28E3" w:rsidRPr="008844D8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01D6F5B5" w14:textId="77777777" w:rsidR="005E28E3" w:rsidRPr="008844D8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E9CBF07" w14:textId="797ECF8E" w:rsidR="005E28E3" w:rsidRPr="008844D8" w:rsidRDefault="003A7781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8844D8" w14:paraId="3F7CDB62" w14:textId="77777777" w:rsidTr="00190F1C">
        <w:trPr>
          <w:trHeight w:val="351"/>
        </w:trPr>
        <w:tc>
          <w:tcPr>
            <w:tcW w:w="1323" w:type="dxa"/>
            <w:vAlign w:val="bottom"/>
          </w:tcPr>
          <w:p w14:paraId="02AB1AAD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B1C23" w14:textId="77777777" w:rsidR="00B56E22" w:rsidRPr="008844D8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gridSpan w:val="2"/>
            <w:vAlign w:val="bottom"/>
          </w:tcPr>
          <w:p w14:paraId="05E35AE4" w14:textId="77777777" w:rsidR="00B56E22" w:rsidRPr="008844D8" w:rsidRDefault="00B56E22" w:rsidP="00C84008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7E227DB8" w14:textId="77777777" w:rsidR="00B56E22" w:rsidRPr="008844D8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0C3DF216" w14:textId="77777777" w:rsidR="00B56E22" w:rsidRPr="008844D8" w:rsidRDefault="00B56E22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44D8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13204C" w:rsidRPr="008844D8" w14:paraId="5D796AF7" w14:textId="77777777" w:rsidTr="00190F1C">
        <w:trPr>
          <w:trHeight w:val="486"/>
        </w:trPr>
        <w:tc>
          <w:tcPr>
            <w:tcW w:w="1323" w:type="dxa"/>
            <w:vAlign w:val="bottom"/>
          </w:tcPr>
          <w:p w14:paraId="33F90A94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17B0A5" w14:textId="77777777" w:rsidR="0013204C" w:rsidRPr="008844D8" w:rsidRDefault="0013204C" w:rsidP="001320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44D8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4BE0A4D3" w14:textId="6FEC294B" w:rsidR="0013204C" w:rsidRPr="008844D8" w:rsidRDefault="0013204C" w:rsidP="0013204C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2" w:type="dxa"/>
          </w:tcPr>
          <w:p w14:paraId="0420084D" w14:textId="4D9F672C" w:rsidR="0013204C" w:rsidRPr="0013204C" w:rsidRDefault="0013204C" w:rsidP="0013204C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0D327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5BEB16B0" w14:textId="2855AA5B" w:rsidR="0013204C" w:rsidRPr="008844D8" w:rsidRDefault="0013204C" w:rsidP="0013204C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64D237ED" w14:textId="213FF7A3" w:rsidR="0013204C" w:rsidRPr="008844D8" w:rsidRDefault="0013204C" w:rsidP="0013204C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6FB85EB4" w14:textId="1C17E4F0" w:rsidR="0013204C" w:rsidRPr="008844D8" w:rsidRDefault="0013204C" w:rsidP="0013204C">
            <w:pPr>
              <w:pBdr>
                <w:bottom w:val="single" w:sz="4" w:space="1" w:color="auto"/>
              </w:pBdr>
              <w:tabs>
                <w:tab w:val="clear" w:pos="907"/>
              </w:tabs>
              <w:ind w:left="-75" w:right="-6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0F1616E8" w14:textId="0328B7CC" w:rsidR="0013204C" w:rsidRPr="008844D8" w:rsidRDefault="0013204C" w:rsidP="0013204C">
            <w:pPr>
              <w:pBdr>
                <w:bottom w:val="single" w:sz="4" w:space="1" w:color="auto"/>
              </w:pBdr>
              <w:tabs>
                <w:tab w:val="clear" w:pos="907"/>
              </w:tabs>
              <w:ind w:left="-75" w:right="-6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8844D8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13204C" w:rsidRPr="008844D8" w14:paraId="4A36660D" w14:textId="77777777" w:rsidTr="00190F1C">
        <w:trPr>
          <w:trHeight w:val="313"/>
        </w:trPr>
        <w:tc>
          <w:tcPr>
            <w:tcW w:w="1323" w:type="dxa"/>
            <w:vAlign w:val="bottom"/>
          </w:tcPr>
          <w:p w14:paraId="598BF7EF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37492" w14:textId="77777777" w:rsidR="0013204C" w:rsidRPr="008844D8" w:rsidRDefault="0013204C" w:rsidP="0013204C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248C02B2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A503198" w14:textId="77777777" w:rsidR="0013204C" w:rsidRPr="008844D8" w:rsidRDefault="0013204C" w:rsidP="0013204C">
            <w:pPr>
              <w:ind w:left="110" w:hanging="12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8B6045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F91EEB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23EDC6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57496" w14:textId="77777777" w:rsidR="0013204C" w:rsidRPr="008844D8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04C" w:rsidRPr="008844D8" w14:paraId="578AFFF1" w14:textId="77777777" w:rsidTr="00190F1C">
        <w:trPr>
          <w:trHeight w:val="329"/>
        </w:trPr>
        <w:tc>
          <w:tcPr>
            <w:tcW w:w="1323" w:type="dxa"/>
          </w:tcPr>
          <w:p w14:paraId="160977C6" w14:textId="45807C92" w:rsidR="0013204C" w:rsidRPr="008844D8" w:rsidRDefault="0013204C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05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เสิร์ฟเฮ</w:t>
            </w:r>
            <w:proofErr w:type="spellStart"/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</w:t>
            </w:r>
            <w:r w:rsidR="00195DF1">
              <w:rPr>
                <w:rFonts w:ascii="Browallia New" w:hAnsi="Browallia New" w:cs="Browallia New" w:hint="cs"/>
                <w:sz w:val="24"/>
                <w:szCs w:val="24"/>
                <w:cs/>
              </w:rPr>
              <w:t>ธ์</w:t>
            </w:r>
            <w:proofErr w:type="spellEnd"/>
            <w:r w:rsidRPr="008844D8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0444ABF1" w14:textId="5BFE8332" w:rsidR="0013204C" w:rsidRPr="008844D8" w:rsidRDefault="0013204C" w:rsidP="00CA509E">
            <w:pPr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ให้เช่</w:t>
            </w:r>
            <w:r w:rsidR="006F0F76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BZ"/>
              </w:rPr>
              <w:t>า</w:t>
            </w:r>
            <w:r w:rsidR="006F0F76">
              <w:rPr>
                <w:rFonts w:ascii="Browallia New" w:eastAsia="Angsana New" w:hAnsi="Browallia New" w:cs="Browallia New"/>
                <w:sz w:val="24"/>
                <w:szCs w:val="24"/>
                <w:lang w:val="en-BZ"/>
              </w:rPr>
              <w:t xml:space="preserve"> </w:t>
            </w:r>
            <w:r w:rsidR="006F0F76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BZ"/>
              </w:rPr>
              <w:t>และ</w:t>
            </w: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เช่าซื้อเครื่องมือแพทย์</w:t>
            </w:r>
          </w:p>
        </w:tc>
        <w:tc>
          <w:tcPr>
            <w:tcW w:w="1080" w:type="dxa"/>
            <w:vAlign w:val="bottom"/>
          </w:tcPr>
          <w:p w14:paraId="5984FB31" w14:textId="098AD53C" w:rsidR="0013204C" w:rsidRPr="005254AC" w:rsidRDefault="0013204C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2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254A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E270D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C4E7B" w:rsidRPr="002C4E7B">
              <w:rPr>
                <w:rFonts w:ascii="Browallia New" w:hAnsi="Browallia New" w:cs="Browallia New" w:hint="cs"/>
                <w:sz w:val="24"/>
                <w:szCs w:val="24"/>
              </w:rPr>
              <w:t>00</w:t>
            </w:r>
          </w:p>
        </w:tc>
        <w:tc>
          <w:tcPr>
            <w:tcW w:w="1082" w:type="dxa"/>
            <w:vAlign w:val="bottom"/>
          </w:tcPr>
          <w:p w14:paraId="5DA55AF2" w14:textId="0BAD4A4F" w:rsidR="0013204C" w:rsidRPr="0013204C" w:rsidRDefault="0013204C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right="5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2B9ECF15" w14:textId="01199BD6" w:rsidR="0013204C" w:rsidRPr="008844D8" w:rsidRDefault="0013204C" w:rsidP="0013204C">
            <w:pPr>
              <w:pBdr>
                <w:bottom w:val="single" w:sz="12" w:space="1" w:color="auto"/>
              </w:pBdr>
              <w:tabs>
                <w:tab w:val="clear" w:pos="680"/>
              </w:tabs>
              <w:ind w:left="-43" w:right="-2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E270D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C4E7B" w:rsidRPr="002C4E7B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,000</w:t>
            </w:r>
          </w:p>
        </w:tc>
        <w:tc>
          <w:tcPr>
            <w:tcW w:w="1080" w:type="dxa"/>
            <w:vAlign w:val="bottom"/>
          </w:tcPr>
          <w:p w14:paraId="067B11F4" w14:textId="5FBD5DED" w:rsidR="0013204C" w:rsidRPr="008844D8" w:rsidRDefault="0013204C" w:rsidP="0013204C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ind w:left="-50" w:right="-27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3A6C6F65" w14:textId="42C242C7" w:rsidR="0013204C" w:rsidRPr="00BE0840" w:rsidRDefault="0013204C" w:rsidP="0013204C">
            <w:pPr>
              <w:pBdr>
                <w:bottom w:val="single" w:sz="12" w:space="1" w:color="auto"/>
              </w:pBdr>
              <w:tabs>
                <w:tab w:val="clear" w:pos="907"/>
              </w:tabs>
              <w:ind w:left="-47" w:right="-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44D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="00E4511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,000</w:t>
            </w:r>
          </w:p>
        </w:tc>
        <w:tc>
          <w:tcPr>
            <w:tcW w:w="990" w:type="dxa"/>
            <w:vAlign w:val="bottom"/>
          </w:tcPr>
          <w:p w14:paraId="6CFA408B" w14:textId="70178330" w:rsidR="0013204C" w:rsidRPr="008844D8" w:rsidRDefault="0013204C" w:rsidP="0013204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42" w:firstLine="3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</w:tbl>
    <w:p w14:paraId="41979126" w14:textId="77777777" w:rsidR="00B56E22" w:rsidRPr="008844D8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7D1E407" w14:textId="4AAE802A" w:rsidR="00CE07CB" w:rsidRDefault="00CE07CB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844D8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8844D8">
        <w:rPr>
          <w:rFonts w:ascii="Browallia New" w:hAnsi="Browallia New" w:cs="Browallia New"/>
          <w:sz w:val="28"/>
          <w:szCs w:val="28"/>
        </w:rPr>
        <w:t xml:space="preserve">10/2565 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8844D8">
        <w:rPr>
          <w:rFonts w:ascii="Browallia New" w:hAnsi="Browallia New" w:cs="Browallia New"/>
          <w:sz w:val="28"/>
          <w:szCs w:val="28"/>
        </w:rPr>
        <w:t xml:space="preserve">26 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844D8">
        <w:rPr>
          <w:rFonts w:ascii="Browallia New" w:hAnsi="Browallia New" w:cs="Browallia New"/>
          <w:sz w:val="28"/>
          <w:szCs w:val="28"/>
        </w:rPr>
        <w:t xml:space="preserve">2565 </w:t>
      </w:r>
      <w:r w:rsidRPr="008844D8">
        <w:rPr>
          <w:rFonts w:ascii="Browallia New" w:hAnsi="Browallia New" w:cs="Browallia New"/>
          <w:sz w:val="28"/>
          <w:szCs w:val="28"/>
          <w:cs/>
        </w:rPr>
        <w:t>ที่ประชุมมีมติอนุมัติจัดตั้ง</w:t>
      </w:r>
      <w:bookmarkStart w:id="3" w:name="_Hlk125985098"/>
      <w:r w:rsidRPr="008844D8">
        <w:rPr>
          <w:rFonts w:ascii="Browallia New" w:hAnsi="Browallia New" w:cs="Browallia New"/>
          <w:sz w:val="28"/>
          <w:szCs w:val="28"/>
        </w:rPr>
        <w:br/>
      </w:r>
      <w:r w:rsidRPr="008844D8">
        <w:rPr>
          <w:rFonts w:ascii="Browallia New" w:hAnsi="Browallia New" w:cs="Browallia New"/>
          <w:sz w:val="28"/>
          <w:szCs w:val="28"/>
          <w:cs/>
        </w:rPr>
        <w:t>บริษัทย่อย ชื่อบริษัท เสิร์ฟเฮ</w:t>
      </w:r>
      <w:proofErr w:type="spellStart"/>
      <w:r w:rsidRPr="008844D8">
        <w:rPr>
          <w:rFonts w:ascii="Browallia New" w:hAnsi="Browallia New" w:cs="Browallia New"/>
          <w:sz w:val="28"/>
          <w:szCs w:val="28"/>
          <w:cs/>
        </w:rPr>
        <w:t>ลธ์</w:t>
      </w:r>
      <w:proofErr w:type="spellEnd"/>
      <w:r w:rsidRPr="008844D8">
        <w:rPr>
          <w:rFonts w:ascii="Browallia New" w:hAnsi="Browallia New" w:cs="Browallia New"/>
          <w:sz w:val="28"/>
          <w:szCs w:val="28"/>
          <w:cs/>
        </w:rPr>
        <w:t xml:space="preserve"> จำกัด สำหรับให้บริการเช่าใช้ เช่าซื้อเครื่องมือแพทย์และยานพาหนะ และให้บริการดูแลสุขภาพ ทุนจดทะเบียน </w:t>
      </w:r>
      <w:r w:rsidRPr="008844D8">
        <w:rPr>
          <w:rFonts w:ascii="Browallia New" w:hAnsi="Browallia New" w:cs="Browallia New"/>
          <w:sz w:val="28"/>
          <w:szCs w:val="28"/>
        </w:rPr>
        <w:t>50</w:t>
      </w:r>
      <w:r w:rsidR="00242BBB">
        <w:rPr>
          <w:rFonts w:ascii="Browallia New" w:hAnsi="Browallia New" w:cs="Browallia New"/>
          <w:sz w:val="28"/>
          <w:szCs w:val="28"/>
        </w:rPr>
        <w:t xml:space="preserve"> </w:t>
      </w:r>
      <w:r w:rsidR="00242BBB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บาท แบ่งเป็นหุ้นสามัญ </w:t>
      </w:r>
      <w:r w:rsidRPr="008844D8">
        <w:rPr>
          <w:rFonts w:ascii="Browallia New" w:hAnsi="Browallia New" w:cs="Browallia New"/>
          <w:sz w:val="28"/>
          <w:szCs w:val="28"/>
        </w:rPr>
        <w:t xml:space="preserve">5,000,000 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หุ้น หุ้นละ </w:t>
      </w:r>
      <w:r w:rsidRPr="008844D8">
        <w:rPr>
          <w:rFonts w:ascii="Browallia New" w:hAnsi="Browallia New" w:cs="Browallia New"/>
          <w:sz w:val="28"/>
          <w:szCs w:val="28"/>
        </w:rPr>
        <w:t xml:space="preserve">10 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บาท โดยบริษัท </w:t>
      </w:r>
      <w:proofErr w:type="spellStart"/>
      <w:r w:rsidRPr="008844D8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8844D8">
        <w:rPr>
          <w:rFonts w:ascii="Browallia New" w:hAnsi="Browallia New" w:cs="Browallia New"/>
          <w:sz w:val="28"/>
          <w:szCs w:val="28"/>
          <w:cs/>
        </w:rPr>
        <w:t xml:space="preserve">เมด จำกัด (มหาชน) จะถือหุ้นร้อยละ </w:t>
      </w:r>
      <w:bookmarkEnd w:id="3"/>
      <w:r w:rsidRPr="008844D8">
        <w:rPr>
          <w:rFonts w:ascii="Browallia New" w:hAnsi="Browallia New" w:cs="Browallia New"/>
          <w:sz w:val="28"/>
          <w:szCs w:val="28"/>
        </w:rPr>
        <w:t>100</w:t>
      </w:r>
      <w:r w:rsidR="00BF397E">
        <w:rPr>
          <w:rFonts w:ascii="Browallia New" w:hAnsi="Browallia New" w:cs="Browallia New"/>
          <w:sz w:val="28"/>
          <w:szCs w:val="28"/>
        </w:rPr>
        <w:t xml:space="preserve"> </w:t>
      </w:r>
      <w:r w:rsidRPr="008844D8">
        <w:rPr>
          <w:rFonts w:ascii="Browallia New" w:hAnsi="Browallia New" w:cs="Browallia New"/>
          <w:sz w:val="28"/>
          <w:szCs w:val="28"/>
          <w:cs/>
        </w:rPr>
        <w:t>บริษัทย่อยดังกล่าวได้จดทะเบียนเป็นนิติบุคคลตามประมวลกฎหมายแพ่งและพาณิชย์กับกรมพัฒนาธุรกิจการค้า เมื่อวันที่</w:t>
      </w:r>
      <w:r w:rsidRPr="008844D8">
        <w:rPr>
          <w:rFonts w:ascii="Browallia New" w:hAnsi="Browallia New" w:cs="Browallia New"/>
          <w:sz w:val="28"/>
          <w:szCs w:val="28"/>
        </w:rPr>
        <w:t> 16</w:t>
      </w:r>
      <w:r w:rsidRPr="008844D8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Pr="008844D8">
        <w:rPr>
          <w:rFonts w:ascii="Browallia New" w:hAnsi="Browallia New" w:cs="Browallia New"/>
          <w:sz w:val="28"/>
          <w:szCs w:val="28"/>
        </w:rPr>
        <w:t> 2566</w:t>
      </w:r>
    </w:p>
    <w:p w14:paraId="5BA1F1B4" w14:textId="77777777" w:rsidR="008748A0" w:rsidRDefault="008748A0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26B43AD" w14:textId="3BD4B52F" w:rsidR="008748A0" w:rsidRDefault="008748A0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="00D5302F">
        <w:rPr>
          <w:rFonts w:ascii="Browallia New" w:hAnsi="Browallia New" w:cs="Browallia New" w:hint="cs"/>
          <w:sz w:val="28"/>
          <w:szCs w:val="28"/>
          <w:cs/>
        </w:rPr>
        <w:t xml:space="preserve">งวดสามเดือนสิ้นสุดวันที่ </w:t>
      </w:r>
      <w:r w:rsidR="00D5302F">
        <w:rPr>
          <w:rFonts w:ascii="Browallia New" w:hAnsi="Browallia New" w:cs="Browallia New"/>
          <w:sz w:val="28"/>
          <w:szCs w:val="28"/>
        </w:rPr>
        <w:t xml:space="preserve">31 </w:t>
      </w:r>
      <w:r w:rsidR="00D5302F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D5302F">
        <w:rPr>
          <w:rFonts w:ascii="Browallia New" w:hAnsi="Browallia New" w:cs="Browallia New"/>
          <w:sz w:val="28"/>
          <w:szCs w:val="28"/>
        </w:rPr>
        <w:t xml:space="preserve">2566 </w:t>
      </w:r>
      <w:r w:rsidR="00D5302F">
        <w:rPr>
          <w:rFonts w:ascii="Browallia New" w:hAnsi="Browallia New" w:cs="Browallia New" w:hint="cs"/>
          <w:sz w:val="28"/>
          <w:szCs w:val="28"/>
          <w:cs/>
        </w:rPr>
        <w:t xml:space="preserve">บริษัทจ่ายชำระค่าหุ้นจำนวน </w:t>
      </w:r>
      <w:r w:rsidR="00D5302F">
        <w:rPr>
          <w:rFonts w:ascii="Browallia New" w:hAnsi="Browallia New" w:cs="Browallia New"/>
          <w:sz w:val="28"/>
          <w:szCs w:val="28"/>
        </w:rPr>
        <w:t xml:space="preserve">5,000,000 </w:t>
      </w:r>
      <w:r w:rsidR="00D5302F">
        <w:rPr>
          <w:rFonts w:ascii="Browallia New" w:hAnsi="Browallia New" w:cs="Browallia New" w:hint="cs"/>
          <w:sz w:val="28"/>
          <w:szCs w:val="28"/>
          <w:cs/>
        </w:rPr>
        <w:t xml:space="preserve">หุ้น </w:t>
      </w:r>
      <w:r w:rsidR="00A330B3">
        <w:rPr>
          <w:rFonts w:ascii="Browallia New" w:hAnsi="Browallia New" w:cs="Browallia New" w:hint="cs"/>
          <w:sz w:val="28"/>
          <w:szCs w:val="28"/>
          <w:cs/>
        </w:rPr>
        <w:t xml:space="preserve">มูลค่าหุ้นละ </w:t>
      </w:r>
      <w:r w:rsidR="00A330B3">
        <w:rPr>
          <w:rFonts w:ascii="Browallia New" w:hAnsi="Browallia New" w:cs="Browallia New"/>
          <w:sz w:val="28"/>
          <w:szCs w:val="28"/>
        </w:rPr>
        <w:t xml:space="preserve">3 </w:t>
      </w:r>
      <w:r w:rsidR="00A330B3">
        <w:rPr>
          <w:rFonts w:ascii="Browallia New" w:hAnsi="Browallia New" w:cs="Browallia New" w:hint="cs"/>
          <w:sz w:val="28"/>
          <w:szCs w:val="28"/>
          <w:cs/>
        </w:rPr>
        <w:t xml:space="preserve">บาท รวมเป็นเงิน </w:t>
      </w:r>
      <w:r w:rsidR="00A330B3">
        <w:rPr>
          <w:rFonts w:ascii="Browallia New" w:hAnsi="Browallia New" w:cs="Browallia New"/>
          <w:sz w:val="28"/>
          <w:szCs w:val="28"/>
        </w:rPr>
        <w:t xml:space="preserve">15 </w:t>
      </w:r>
      <w:r w:rsidR="00A330B3">
        <w:rPr>
          <w:rFonts w:ascii="Browallia New" w:hAnsi="Browallia New" w:cs="Browallia New" w:hint="cs"/>
          <w:sz w:val="28"/>
          <w:szCs w:val="28"/>
          <w:cs/>
        </w:rPr>
        <w:t>ล้านบาท</w:t>
      </w:r>
    </w:p>
    <w:p w14:paraId="47620D7F" w14:textId="77777777" w:rsidR="00CD7505" w:rsidRPr="00760A3D" w:rsidRDefault="00CD7505" w:rsidP="00CE07CB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760A3D" w:rsidRDefault="00FD713F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4B4CC1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5085"/>
        <w:gridCol w:w="1638"/>
        <w:gridCol w:w="2421"/>
      </w:tblGrid>
      <w:tr w:rsidR="00333ECA" w:rsidRPr="00760A3D" w14:paraId="7B862025" w14:textId="77777777" w:rsidTr="00305292">
        <w:tc>
          <w:tcPr>
            <w:tcW w:w="5085" w:type="dxa"/>
          </w:tcPr>
          <w:p w14:paraId="52797382" w14:textId="77777777" w:rsidR="00333ECA" w:rsidRPr="00760A3D" w:rsidRDefault="00333ECA" w:rsidP="00333E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</w:tcPr>
          <w:p w14:paraId="3EA7CE46" w14:textId="37CE8F84" w:rsidR="00333ECA" w:rsidRPr="00760A3D" w:rsidRDefault="00333ECA" w:rsidP="00333EC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1" w:type="dxa"/>
          </w:tcPr>
          <w:p w14:paraId="185121B0" w14:textId="46F559AC" w:rsidR="00333ECA" w:rsidRPr="00760A3D" w:rsidRDefault="00333ECA" w:rsidP="00884CC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  <w:tab w:val="left" w:pos="216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</w:t>
            </w: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33ECA" w:rsidRPr="00760A3D" w14:paraId="1F586309" w14:textId="77777777" w:rsidTr="00305292">
        <w:trPr>
          <w:trHeight w:val="283"/>
        </w:trPr>
        <w:tc>
          <w:tcPr>
            <w:tcW w:w="5085" w:type="dxa"/>
          </w:tcPr>
          <w:p w14:paraId="0B9306BB" w14:textId="77777777" w:rsidR="00333ECA" w:rsidRPr="00760A3D" w:rsidRDefault="00333ECA" w:rsidP="00333ECA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</w:tcPr>
          <w:p w14:paraId="4B736733" w14:textId="4E2D03B2" w:rsidR="00333ECA" w:rsidRPr="00760A3D" w:rsidRDefault="00333ECA" w:rsidP="00333ECA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1" w:type="dxa"/>
          </w:tcPr>
          <w:p w14:paraId="4897702B" w14:textId="77777777" w:rsidR="008B366E" w:rsidRDefault="00333ECA" w:rsidP="008B36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2275E17E" w14:textId="13B2ACAF" w:rsidR="00333ECA" w:rsidRPr="00760A3D" w:rsidRDefault="00333ECA" w:rsidP="008B36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3871AF" w:rsidRPr="00760A3D" w14:paraId="79A7C5D7" w14:textId="77777777" w:rsidTr="00305292">
        <w:trPr>
          <w:trHeight w:val="283"/>
        </w:trPr>
        <w:tc>
          <w:tcPr>
            <w:tcW w:w="5085" w:type="dxa"/>
          </w:tcPr>
          <w:p w14:paraId="63436B73" w14:textId="77777777" w:rsidR="003871AF" w:rsidRPr="00760A3D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38" w:type="dxa"/>
          </w:tcPr>
          <w:p w14:paraId="27ABF675" w14:textId="0E30B91D" w:rsidR="003871AF" w:rsidRPr="00760A3D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2C7E058D" w14:textId="607C9D50" w:rsidR="003871AF" w:rsidRPr="00760A3D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871AF" w:rsidRPr="00760A3D" w14:paraId="20AF0446" w14:textId="77777777" w:rsidTr="00305292">
        <w:trPr>
          <w:trHeight w:val="113"/>
        </w:trPr>
        <w:tc>
          <w:tcPr>
            <w:tcW w:w="5085" w:type="dxa"/>
          </w:tcPr>
          <w:p w14:paraId="1CDC15F5" w14:textId="6B3F54CB" w:rsidR="003871AF" w:rsidRPr="00760A3D" w:rsidRDefault="003871AF" w:rsidP="008B26BD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1638" w:type="dxa"/>
          </w:tcPr>
          <w:p w14:paraId="0E39455C" w14:textId="7AFCAF1B" w:rsidR="003871AF" w:rsidRPr="00671953" w:rsidRDefault="003871AF" w:rsidP="00EA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1" w:type="dxa"/>
            <w:vAlign w:val="bottom"/>
          </w:tcPr>
          <w:p w14:paraId="424308A2" w14:textId="63D0085F" w:rsidR="003871AF" w:rsidRPr="00760A3D" w:rsidRDefault="000B2A01" w:rsidP="002C22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2206">
              <w:rPr>
                <w:rFonts w:ascii="Browallia New" w:hAnsi="Browallia New" w:cs="Browallia New"/>
                <w:sz w:val="28"/>
                <w:szCs w:val="28"/>
              </w:rPr>
              <w:t>69,926</w:t>
            </w:r>
          </w:p>
        </w:tc>
      </w:tr>
      <w:tr w:rsidR="003871AF" w:rsidRPr="00760A3D" w14:paraId="4CC5C890" w14:textId="77777777" w:rsidTr="00305292">
        <w:trPr>
          <w:trHeight w:val="113"/>
        </w:trPr>
        <w:tc>
          <w:tcPr>
            <w:tcW w:w="5085" w:type="dxa"/>
          </w:tcPr>
          <w:p w14:paraId="3B4DBB2C" w14:textId="26D9DABC" w:rsidR="003871AF" w:rsidRPr="00760A3D" w:rsidRDefault="003871AF" w:rsidP="008B26BD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cs/>
              </w:rPr>
              <w:t xml:space="preserve"> ค่าเสื่อมราคาสำหรับงวด</w:t>
            </w:r>
          </w:p>
        </w:tc>
        <w:tc>
          <w:tcPr>
            <w:tcW w:w="1638" w:type="dxa"/>
          </w:tcPr>
          <w:p w14:paraId="5B96ADD9" w14:textId="79BAA4C4" w:rsidR="003871AF" w:rsidRPr="00760A3D" w:rsidRDefault="003871AF" w:rsidP="00EA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vAlign w:val="bottom"/>
          </w:tcPr>
          <w:p w14:paraId="30126552" w14:textId="6470E8EE" w:rsidR="003871AF" w:rsidRPr="00760A3D" w:rsidRDefault="00BE0840" w:rsidP="00D349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  </w:t>
            </w:r>
            <w:r w:rsidR="00080B3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80B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871AF" w:rsidRPr="00760A3D" w14:paraId="1DDCBA1A" w14:textId="77777777" w:rsidTr="00305292">
        <w:trPr>
          <w:trHeight w:val="230"/>
        </w:trPr>
        <w:tc>
          <w:tcPr>
            <w:tcW w:w="5085" w:type="dxa"/>
          </w:tcPr>
          <w:p w14:paraId="5AAC2AFB" w14:textId="20F6F3A0" w:rsidR="003871AF" w:rsidRPr="00760A3D" w:rsidRDefault="003871AF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1638" w:type="dxa"/>
          </w:tcPr>
          <w:p w14:paraId="18E8FC95" w14:textId="2A07E281" w:rsidR="003871AF" w:rsidRPr="00760A3D" w:rsidRDefault="003871AF" w:rsidP="00EA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6FD5AD5C" w:rsidR="003871AF" w:rsidRPr="00760A3D" w:rsidRDefault="00BE0840" w:rsidP="002C22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69,816</w:t>
            </w:r>
          </w:p>
        </w:tc>
      </w:tr>
    </w:tbl>
    <w:p w14:paraId="686CEA91" w14:textId="77777777" w:rsidR="00797CC6" w:rsidRPr="00760A3D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608A25B8" w:rsidR="0008643B" w:rsidRPr="00760A3D" w:rsidRDefault="00E22563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760A3D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760A3D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วิธี</w:t>
      </w:r>
      <w:r w:rsidRPr="00760A3D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760A3D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32482B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3248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8B0" w:rsidRPr="0032482B">
        <w:rPr>
          <w:rFonts w:ascii="Browallia New" w:hAnsi="Browallia New" w:cs="Browallia New"/>
          <w:sz w:val="28"/>
          <w:szCs w:val="28"/>
        </w:rPr>
        <w:t xml:space="preserve">95.10 </w:t>
      </w:r>
      <w:r w:rsidRPr="0032482B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ตามรายงาน</w:t>
      </w:r>
      <w:r w:rsidR="00D1251A" w:rsidRPr="00760A3D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760A3D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760A3D">
        <w:rPr>
          <w:rFonts w:ascii="Browallia New" w:hAnsi="Browallia New" w:cs="Browallia New"/>
          <w:sz w:val="28"/>
          <w:szCs w:val="28"/>
          <w:cs/>
        </w:rPr>
        <w:t>ะ</w:t>
      </w:r>
      <w:r w:rsidRPr="00760A3D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760A3D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760A3D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4936DF6" w14:textId="77777777" w:rsidR="008117D7" w:rsidRDefault="0081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7DF58249" w14:textId="74D6193F" w:rsidR="009F6D69" w:rsidRPr="00760A3D" w:rsidRDefault="0001447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ที่ดิน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760A3D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7AA9AB38" w:rsidR="002C1576" w:rsidRPr="00760A3D" w:rsidRDefault="007D0168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671953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3A36C2" w:rsidRPr="00760A3D">
        <w:rPr>
          <w:rFonts w:ascii="Browallia New" w:hAnsi="Browallia New" w:cs="Browallia New"/>
          <w:sz w:val="28"/>
          <w:szCs w:val="28"/>
          <w:cs/>
        </w:rPr>
        <w:t>เ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ดือนสิ้นสุดวันที่ </w:t>
      </w:r>
      <w:r w:rsidR="00671953"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671953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671953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671953" w:rsidRPr="00760A3D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6B4390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tbl>
      <w:tblPr>
        <w:tblW w:w="9135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76"/>
        <w:gridCol w:w="1404"/>
        <w:gridCol w:w="270"/>
        <w:gridCol w:w="2385"/>
      </w:tblGrid>
      <w:tr w:rsidR="004B1ED1" w:rsidRPr="00760A3D" w14:paraId="0DDBA6B4" w14:textId="77777777" w:rsidTr="5E6516AD">
        <w:trPr>
          <w:cantSplit/>
          <w:tblHeader/>
        </w:trPr>
        <w:tc>
          <w:tcPr>
            <w:tcW w:w="5076" w:type="dxa"/>
          </w:tcPr>
          <w:p w14:paraId="0DBE7358" w14:textId="77777777" w:rsidR="004B1ED1" w:rsidRPr="00760A3D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04" w:type="dxa"/>
          </w:tcPr>
          <w:p w14:paraId="5E5BAFB0" w14:textId="77777777" w:rsidR="004B1ED1" w:rsidRPr="00760A3D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99A8DE2" w14:textId="77777777" w:rsidR="004B1ED1" w:rsidRPr="00760A3D" w:rsidRDefault="004B1ED1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85" w:type="dxa"/>
          </w:tcPr>
          <w:p w14:paraId="5622BDE4" w14:textId="2F59BC0E" w:rsidR="004B1ED1" w:rsidRPr="00760A3D" w:rsidRDefault="00F13AD6" w:rsidP="00A044CE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6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044C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A7046" w:rsidRPr="00760A3D" w14:paraId="66376B24" w14:textId="77777777" w:rsidTr="5E6516AD">
        <w:trPr>
          <w:cantSplit/>
          <w:tblHeader/>
        </w:trPr>
        <w:tc>
          <w:tcPr>
            <w:tcW w:w="5076" w:type="dxa"/>
          </w:tcPr>
          <w:p w14:paraId="20E6AFD0" w14:textId="77777777" w:rsidR="00CA7046" w:rsidRPr="00760A3D" w:rsidRDefault="00CA7046" w:rsidP="00CA7046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04" w:type="dxa"/>
            <w:vAlign w:val="center"/>
          </w:tcPr>
          <w:p w14:paraId="462EBEC7" w14:textId="77777777" w:rsidR="00CA7046" w:rsidRDefault="00CA7046" w:rsidP="00CA704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4CF38BAA" w14:textId="4D2D8D91" w:rsidR="00CA7046" w:rsidRPr="00760A3D" w:rsidRDefault="00CA7046" w:rsidP="00CA7046">
            <w:pPr>
              <w:ind w:left="-423" w:right="-72" w:firstLine="4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641CF13" w14:textId="77777777" w:rsidR="00CA7046" w:rsidRPr="00760A3D" w:rsidRDefault="00CA7046" w:rsidP="00CA7046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</w:tcPr>
          <w:p w14:paraId="45F1EA95" w14:textId="77777777" w:rsidR="00A044CE" w:rsidRDefault="00CC1955" w:rsidP="00A0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BZ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="004D6A80"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</w:p>
          <w:p w14:paraId="15B1EF56" w14:textId="6CC123AD" w:rsidR="00CA7046" w:rsidRPr="00A044CE" w:rsidRDefault="00CA7046" w:rsidP="00A0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4B1ED1" w:rsidRPr="00760A3D" w14:paraId="4AAF1FA8" w14:textId="6CCE1945" w:rsidTr="5E6516AD">
        <w:trPr>
          <w:cantSplit/>
          <w:trHeight w:hRule="exact" w:val="343"/>
          <w:tblHeader/>
        </w:trPr>
        <w:tc>
          <w:tcPr>
            <w:tcW w:w="5076" w:type="dxa"/>
          </w:tcPr>
          <w:p w14:paraId="3E96F6D2" w14:textId="77777777" w:rsidR="004B1ED1" w:rsidRPr="00760A3D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04" w:type="dxa"/>
          </w:tcPr>
          <w:p w14:paraId="7DFEA6FC" w14:textId="757C067E" w:rsidR="004B1ED1" w:rsidRPr="00760A3D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C9F39E5" w14:textId="77777777" w:rsidR="004B1ED1" w:rsidRPr="00760A3D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</w:tcBorders>
          </w:tcPr>
          <w:p w14:paraId="39AC574A" w14:textId="75099B7E" w:rsidR="004B1ED1" w:rsidRPr="00760A3D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B1ED1" w:rsidRPr="00760A3D" w14:paraId="6C9B7CC3" w14:textId="4D8391B7" w:rsidTr="5E6516AD">
        <w:trPr>
          <w:cantSplit/>
        </w:trPr>
        <w:tc>
          <w:tcPr>
            <w:tcW w:w="5076" w:type="dxa"/>
          </w:tcPr>
          <w:p w14:paraId="54A4198E" w14:textId="2B804337" w:rsidR="004B1ED1" w:rsidRPr="00760A3D" w:rsidRDefault="004B1ED1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04" w:type="dxa"/>
            <w:vAlign w:val="center"/>
          </w:tcPr>
          <w:p w14:paraId="27F2C4EA" w14:textId="779E72C6" w:rsidR="004B1ED1" w:rsidRPr="00760A3D" w:rsidRDefault="004B1ED1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229C9E31" w14:textId="77777777" w:rsidR="004B1ED1" w:rsidRPr="00DA45BF" w:rsidRDefault="004B1ED1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14:paraId="4B79FAD0" w14:textId="6EA09C64" w:rsidR="004B1ED1" w:rsidRPr="00760A3D" w:rsidRDefault="004B1ED1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5BF">
              <w:rPr>
                <w:rFonts w:ascii="Browallia New" w:hAnsi="Browallia New" w:cs="Browallia New"/>
                <w:sz w:val="28"/>
                <w:szCs w:val="28"/>
              </w:rPr>
              <w:t>75,08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4B1ED1" w:rsidRPr="00760A3D" w14:paraId="1DA054CA" w14:textId="58E77F52" w:rsidTr="5E6516AD">
        <w:trPr>
          <w:cantSplit/>
        </w:trPr>
        <w:tc>
          <w:tcPr>
            <w:tcW w:w="5076" w:type="dxa"/>
          </w:tcPr>
          <w:p w14:paraId="788808C6" w14:textId="67F542A4" w:rsidR="004B1ED1" w:rsidRPr="00760A3D" w:rsidRDefault="004B1ED1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04" w:type="dxa"/>
            <w:vAlign w:val="center"/>
          </w:tcPr>
          <w:p w14:paraId="15C582AD" w14:textId="14A619E2" w:rsidR="004B1ED1" w:rsidRPr="00760A3D" w:rsidRDefault="004B1ED1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6FA0D502" w14:textId="77777777" w:rsidR="004B1ED1" w:rsidRPr="00760A3D" w:rsidRDefault="004B1ED1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14:paraId="440C607A" w14:textId="15F8DCBB" w:rsidR="004B1ED1" w:rsidRPr="00760A3D" w:rsidRDefault="00BE0840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6,286</w:t>
            </w:r>
          </w:p>
        </w:tc>
      </w:tr>
      <w:tr w:rsidR="004B1ED1" w:rsidRPr="00760A3D" w14:paraId="156629BB" w14:textId="29DE138B" w:rsidTr="5E6516AD">
        <w:trPr>
          <w:cantSplit/>
        </w:trPr>
        <w:tc>
          <w:tcPr>
            <w:tcW w:w="5076" w:type="dxa"/>
          </w:tcPr>
          <w:p w14:paraId="240E2679" w14:textId="37F68505" w:rsidR="004B1ED1" w:rsidRPr="00760A3D" w:rsidRDefault="004B1ED1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4" w:type="dxa"/>
            <w:vAlign w:val="center"/>
          </w:tcPr>
          <w:p w14:paraId="491CC3FA" w14:textId="433BA1A2" w:rsidR="004B1ED1" w:rsidRPr="00760A3D" w:rsidRDefault="004B1ED1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074DB8AC" w14:textId="77777777" w:rsidR="004B1ED1" w:rsidRPr="00760A3D" w:rsidRDefault="004B1ED1" w:rsidP="00C0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center"/>
          </w:tcPr>
          <w:p w14:paraId="47A09290" w14:textId="035B2A23" w:rsidR="004B1ED1" w:rsidRPr="00760A3D" w:rsidRDefault="00BE0840" w:rsidP="00A5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5E6516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636EC501" w:rsidRPr="5E6516AD">
              <w:rPr>
                <w:rFonts w:ascii="Browallia New" w:hAnsi="Browallia New" w:cs="Browallia New"/>
                <w:sz w:val="28"/>
                <w:szCs w:val="28"/>
              </w:rPr>
              <w:t>1,043</w:t>
            </w:r>
            <w:r w:rsidRPr="5E6516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B1ED1" w:rsidRPr="00760A3D" w14:paraId="5F1CB536" w14:textId="76237AB2" w:rsidTr="5E6516AD">
        <w:trPr>
          <w:cantSplit/>
        </w:trPr>
        <w:tc>
          <w:tcPr>
            <w:tcW w:w="5076" w:type="dxa"/>
          </w:tcPr>
          <w:p w14:paraId="61E8BEF8" w14:textId="084767B6" w:rsidR="004B1ED1" w:rsidRPr="00760A3D" w:rsidRDefault="004B1ED1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1404" w:type="dxa"/>
            <w:vAlign w:val="center"/>
          </w:tcPr>
          <w:p w14:paraId="697747D0" w14:textId="61B495F9" w:rsidR="004B1ED1" w:rsidRPr="00760A3D" w:rsidRDefault="004B1ED1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594ECF28" w14:textId="77777777" w:rsidR="004B1ED1" w:rsidRPr="00760A3D" w:rsidRDefault="004B1ED1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14:paraId="4A26FD71" w14:textId="50F57681" w:rsidR="004B1ED1" w:rsidRPr="00760A3D" w:rsidRDefault="00BE0840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4,023</w:t>
            </w:r>
          </w:p>
        </w:tc>
      </w:tr>
      <w:tr w:rsidR="004B1ED1" w:rsidRPr="00760A3D" w14:paraId="238D1D8D" w14:textId="54D5BEC7" w:rsidTr="5E6516AD">
        <w:trPr>
          <w:cantSplit/>
        </w:trPr>
        <w:tc>
          <w:tcPr>
            <w:tcW w:w="5076" w:type="dxa"/>
          </w:tcPr>
          <w:p w14:paraId="0B2F09F6" w14:textId="77777777" w:rsidR="004B1ED1" w:rsidRPr="00760A3D" w:rsidRDefault="004B1ED1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04" w:type="dxa"/>
            <w:vAlign w:val="center"/>
          </w:tcPr>
          <w:p w14:paraId="399126CC" w14:textId="67EA4E4B" w:rsidR="004B1ED1" w:rsidRPr="00760A3D" w:rsidRDefault="004B1ED1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70" w:type="dxa"/>
          </w:tcPr>
          <w:p w14:paraId="34A299D2" w14:textId="77777777" w:rsidR="004B1ED1" w:rsidRPr="00760A3D" w:rsidRDefault="004B1ED1" w:rsidP="00C0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</w:tcPr>
          <w:p w14:paraId="2704B342" w14:textId="1FA7B3AC" w:rsidR="004B1ED1" w:rsidRPr="00760A3D" w:rsidRDefault="00BE0840" w:rsidP="00A5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5E6516A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131AA498" w:rsidRPr="5E6516AD">
              <w:rPr>
                <w:rFonts w:ascii="Browallia New" w:hAnsi="Browallia New" w:cs="Browallia New"/>
                <w:sz w:val="28"/>
                <w:szCs w:val="28"/>
              </w:rPr>
              <w:t>5,803</w:t>
            </w:r>
            <w:r w:rsidRPr="5E6516A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B1ED1" w:rsidRPr="00760A3D" w14:paraId="4370DE36" w14:textId="7A5DB215" w:rsidTr="5E6516AD">
        <w:trPr>
          <w:cantSplit/>
        </w:trPr>
        <w:tc>
          <w:tcPr>
            <w:tcW w:w="5076" w:type="dxa"/>
          </w:tcPr>
          <w:p w14:paraId="77B37F43" w14:textId="4688BFC8" w:rsidR="004B1ED1" w:rsidRPr="00760A3D" w:rsidRDefault="004B1ED1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1404" w:type="dxa"/>
          </w:tcPr>
          <w:p w14:paraId="31FD02AE" w14:textId="22CA6F1C" w:rsidR="004B1ED1" w:rsidRPr="00760A3D" w:rsidRDefault="004B1ED1" w:rsidP="003268FD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A2DA533" w14:textId="77777777" w:rsidR="004B1ED1" w:rsidRPr="00760A3D" w:rsidRDefault="004B1ED1" w:rsidP="00FB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4A5A683B" w:rsidR="004B1ED1" w:rsidRPr="00760A3D" w:rsidRDefault="00BE0840" w:rsidP="00A55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78,547</w:t>
            </w:r>
          </w:p>
        </w:tc>
      </w:tr>
    </w:tbl>
    <w:p w14:paraId="714CDAFB" w14:textId="77777777" w:rsidR="00A77D51" w:rsidRDefault="00A77D51" w:rsidP="00A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7728BFA3" w:rsidR="00026DEA" w:rsidRPr="00760A3D" w:rsidRDefault="009C39A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4E4865BF" w:rsidR="007C7108" w:rsidRPr="00760A3D" w:rsidRDefault="00026DEA" w:rsidP="0083210A">
      <w:pPr>
        <w:pStyle w:val="BodyText2"/>
        <w:tabs>
          <w:tab w:val="left" w:pos="810"/>
        </w:tabs>
        <w:ind w:left="468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DA45BF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A45BF"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DA45BF"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DA45BF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DA45BF" w:rsidRPr="00760A3D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Pr="00760A3D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760A3D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F82F0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86"/>
        <w:gridCol w:w="2394"/>
      </w:tblGrid>
      <w:tr w:rsidR="00B77EB1" w:rsidRPr="00760A3D" w14:paraId="34D804E7" w14:textId="77777777" w:rsidTr="00A55B46">
        <w:tc>
          <w:tcPr>
            <w:tcW w:w="6237" w:type="dxa"/>
            <w:vAlign w:val="bottom"/>
          </w:tcPr>
          <w:p w14:paraId="7F9FD551" w14:textId="77777777" w:rsidR="00B77EB1" w:rsidRPr="00760A3D" w:rsidRDefault="00B77EB1" w:rsidP="00B77EB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6" w:type="dxa"/>
            <w:vAlign w:val="bottom"/>
          </w:tcPr>
          <w:p w14:paraId="4FAAB57A" w14:textId="77777777" w:rsidR="00B77EB1" w:rsidRPr="00760A3D" w:rsidRDefault="00B77EB1" w:rsidP="00B77EB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6300E82D" w14:textId="65780A82" w:rsidR="00B77EB1" w:rsidRPr="00760A3D" w:rsidRDefault="00B77EB1" w:rsidP="00B77EB1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B77EB1" w:rsidRPr="00760A3D" w14:paraId="0188EB56" w14:textId="77777777" w:rsidTr="00A55B46">
        <w:trPr>
          <w:trHeight w:val="283"/>
        </w:trPr>
        <w:tc>
          <w:tcPr>
            <w:tcW w:w="6237" w:type="dxa"/>
            <w:vAlign w:val="bottom"/>
          </w:tcPr>
          <w:p w14:paraId="3F9D6BF7" w14:textId="77777777" w:rsidR="00B77EB1" w:rsidRPr="00760A3D" w:rsidRDefault="00B77EB1" w:rsidP="00B77EB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dxa"/>
            <w:vAlign w:val="bottom"/>
          </w:tcPr>
          <w:p w14:paraId="1543B9F3" w14:textId="77777777" w:rsidR="00B77EB1" w:rsidRPr="00760A3D" w:rsidRDefault="00B77EB1" w:rsidP="00B77EB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14:paraId="4937FE42" w14:textId="77777777" w:rsidR="00B77EB1" w:rsidRPr="00E44E9F" w:rsidRDefault="00B77EB1" w:rsidP="00B77EB1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6241633C" w14:textId="04220C70" w:rsidR="00B77EB1" w:rsidRPr="00760A3D" w:rsidRDefault="00B77EB1" w:rsidP="00B77EB1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6B5245" w:rsidRPr="00760A3D" w14:paraId="24BB033B" w14:textId="77777777" w:rsidTr="00A55B46">
        <w:trPr>
          <w:trHeight w:val="283"/>
        </w:trPr>
        <w:tc>
          <w:tcPr>
            <w:tcW w:w="6237" w:type="dxa"/>
            <w:vAlign w:val="bottom"/>
          </w:tcPr>
          <w:p w14:paraId="697C89A7" w14:textId="77777777" w:rsidR="006B5245" w:rsidRPr="00760A3D" w:rsidRDefault="006B5245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dxa"/>
            <w:vAlign w:val="bottom"/>
          </w:tcPr>
          <w:p w14:paraId="69B9ACD9" w14:textId="77777777" w:rsidR="006B5245" w:rsidRPr="00760A3D" w:rsidRDefault="006B5245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vAlign w:val="bottom"/>
          </w:tcPr>
          <w:p w14:paraId="1328F13A" w14:textId="77777777" w:rsidR="006B5245" w:rsidRPr="00A55B46" w:rsidRDefault="006B5245" w:rsidP="00F23646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D564A" w:rsidRPr="00760A3D" w14:paraId="6E7BAAC8" w14:textId="77777777" w:rsidTr="00A55B46">
        <w:tc>
          <w:tcPr>
            <w:tcW w:w="6237" w:type="dxa"/>
          </w:tcPr>
          <w:p w14:paraId="66438C8C" w14:textId="5F6A6D78" w:rsidR="002D564A" w:rsidRPr="00760A3D" w:rsidRDefault="002D564A" w:rsidP="00F23646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C4E7B" w:rsidRPr="002C4E7B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</w:p>
        </w:tc>
        <w:tc>
          <w:tcPr>
            <w:tcW w:w="486" w:type="dxa"/>
          </w:tcPr>
          <w:p w14:paraId="1B487DF1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4" w:type="dxa"/>
          </w:tcPr>
          <w:p w14:paraId="47143D2C" w14:textId="72CD46CB" w:rsidR="002D564A" w:rsidRPr="00760A3D" w:rsidRDefault="00460D28" w:rsidP="00821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1495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821ED8" w:rsidRPr="008F1495">
              <w:rPr>
                <w:rFonts w:ascii="Browallia New" w:hAnsi="Browallia New" w:cs="Browallia New"/>
                <w:sz w:val="28"/>
                <w:szCs w:val="28"/>
              </w:rPr>
              <w:t>,253</w:t>
            </w:r>
          </w:p>
        </w:tc>
      </w:tr>
      <w:tr w:rsidR="00FF1BD9" w:rsidRPr="00760A3D" w14:paraId="7AB70E3E" w14:textId="77777777" w:rsidTr="00A55B46">
        <w:tc>
          <w:tcPr>
            <w:tcW w:w="6237" w:type="dxa"/>
          </w:tcPr>
          <w:p w14:paraId="5074C127" w14:textId="7E81D965" w:rsidR="00FF1BD9" w:rsidRPr="00760A3D" w:rsidRDefault="00BE0840" w:rsidP="00FF1BD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  <w:r w:rsidR="006A09BB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486" w:type="dxa"/>
          </w:tcPr>
          <w:p w14:paraId="2A22D96C" w14:textId="77777777" w:rsidR="00FF1BD9" w:rsidRPr="00760A3D" w:rsidRDefault="00FF1BD9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4" w:type="dxa"/>
          </w:tcPr>
          <w:p w14:paraId="15FBDF6D" w14:textId="4B841F1A" w:rsidR="00FF1BD9" w:rsidRPr="00760A3D" w:rsidRDefault="00BE0840" w:rsidP="008F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(1,78</w:t>
            </w:r>
            <w:r w:rsidR="00F9344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D564A" w:rsidRPr="00760A3D" w14:paraId="7CFC186D" w14:textId="77777777" w:rsidTr="00A55B46">
        <w:tc>
          <w:tcPr>
            <w:tcW w:w="6237" w:type="dxa"/>
          </w:tcPr>
          <w:p w14:paraId="66344F1E" w14:textId="3CB92B8D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92667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486" w:type="dxa"/>
          </w:tcPr>
          <w:p w14:paraId="5526FE16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53EE6DEE" w14:textId="5D1B5D0A" w:rsidR="00F5644A" w:rsidRPr="00760A3D" w:rsidRDefault="00C34642" w:rsidP="008F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</w:t>
            </w:r>
            <w:r w:rsidR="00BE084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1,919)</w:t>
            </w:r>
          </w:p>
        </w:tc>
      </w:tr>
      <w:tr w:rsidR="002D564A" w:rsidRPr="00760A3D" w14:paraId="3F3C3E56" w14:textId="77777777" w:rsidTr="00A55B46">
        <w:tc>
          <w:tcPr>
            <w:tcW w:w="6237" w:type="dxa"/>
          </w:tcPr>
          <w:p w14:paraId="6E420D0C" w14:textId="67732E7F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A45BF" w:rsidRPr="00AD26B0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="00DA45BF" w:rsidRPr="00AD26B0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="00DA45BF" w:rsidRPr="00760A3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="00DA45BF" w:rsidRPr="00760A3D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486" w:type="dxa"/>
          </w:tcPr>
          <w:p w14:paraId="2A1778DF" w14:textId="77777777" w:rsidR="002D564A" w:rsidRPr="00760A3D" w:rsidRDefault="002D564A" w:rsidP="00F2364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7BCAB066" w:rsidR="002D564A" w:rsidRPr="00760A3D" w:rsidRDefault="00C34642" w:rsidP="008F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49,54</w:t>
            </w:r>
            <w:r w:rsidR="00F9344E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</w:tbl>
    <w:p w14:paraId="07C42670" w14:textId="70FBDFB3" w:rsidR="00F4261F" w:rsidRDefault="00F4261F" w:rsidP="004B2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F4710ED" w14:textId="0522A3BE" w:rsidR="00874E52" w:rsidRDefault="00F42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D445207" w14:textId="3778E87D" w:rsidR="00E03830" w:rsidRPr="00760A3D" w:rsidRDefault="00E0383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รายได้</w:t>
      </w:r>
    </w:p>
    <w:p w14:paraId="110B8E71" w14:textId="77777777" w:rsidR="00E03830" w:rsidRPr="00760A3D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D6ECAC3" w:rsidR="00E03830" w:rsidRPr="00760A3D" w:rsidRDefault="00E03830" w:rsidP="004B4CC1">
      <w:pPr>
        <w:pStyle w:val="BodyText2"/>
        <w:tabs>
          <w:tab w:val="left" w:pos="1260"/>
        </w:tabs>
        <w:ind w:left="432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A45930">
        <w:rPr>
          <w:rFonts w:ascii="Browallia New" w:hAnsi="Browallia New" w:cs="Browallia New"/>
          <w:sz w:val="28"/>
          <w:szCs w:val="28"/>
          <w:cs/>
        </w:rPr>
        <w:t>จำแนก</w:t>
      </w:r>
      <w:r w:rsidRPr="00CA0B6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ตามประเภทของสินค้าหรือบริการ และวิธีการบันทึกรายได้ </w:t>
      </w:r>
      <w:r w:rsidR="00636ECF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0601A7DC" w14:textId="457FB24E" w:rsidR="0035273E" w:rsidRPr="00760A3D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CB2BB5" w:rsidRPr="00760A3D" w14:paraId="1C59CF40" w14:textId="77777777" w:rsidTr="00750E52">
        <w:tc>
          <w:tcPr>
            <w:tcW w:w="1686" w:type="dxa"/>
            <w:shd w:val="clear" w:color="auto" w:fill="auto"/>
          </w:tcPr>
          <w:p w14:paraId="10FB7BE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1ACBED42" w14:textId="54D09FAB" w:rsidR="00CB2BB5" w:rsidRPr="00760A3D" w:rsidRDefault="002D479F" w:rsidP="00E26B8C">
            <w:pPr>
              <w:ind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479F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DE72A2" w:rsidRPr="00760A3D" w14:paraId="3DFF778E" w14:textId="77777777" w:rsidTr="00750E52">
        <w:tc>
          <w:tcPr>
            <w:tcW w:w="1686" w:type="dxa"/>
            <w:shd w:val="clear" w:color="auto" w:fill="auto"/>
          </w:tcPr>
          <w:p w14:paraId="0EB0FD14" w14:textId="77777777" w:rsidR="00DE72A2" w:rsidRPr="00760A3D" w:rsidRDefault="00DE72A2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36E9AF86" w14:textId="6AA5C0D9" w:rsidR="00DE72A2" w:rsidRPr="00760A3D" w:rsidRDefault="00E26B8C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="001B695D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</w:t>
            </w:r>
            <w:r w:rsidR="00B2768F">
              <w:rPr>
                <w:rFonts w:ascii="Browallia New" w:hAnsi="Browallia New" w:cs="Browallia New" w:hint="cs"/>
                <w:sz w:val="22"/>
                <w:szCs w:val="22"/>
                <w:cs/>
              </w:rPr>
              <w:t>งบการเงินเฉพาะ</w:t>
            </w:r>
            <w:r w:rsidR="00591067">
              <w:rPr>
                <w:rFonts w:ascii="Browallia New" w:hAnsi="Browallia New" w:cs="Browallia New" w:hint="cs"/>
                <w:sz w:val="22"/>
                <w:szCs w:val="22"/>
                <w:cs/>
              </w:rPr>
              <w:t>ของบริษัท</w:t>
            </w:r>
          </w:p>
        </w:tc>
      </w:tr>
      <w:tr w:rsidR="00CB2BB5" w:rsidRPr="00760A3D" w14:paraId="20E91134" w14:textId="77777777" w:rsidTr="00750E52">
        <w:tc>
          <w:tcPr>
            <w:tcW w:w="1686" w:type="dxa"/>
            <w:shd w:val="clear" w:color="auto" w:fill="auto"/>
          </w:tcPr>
          <w:p w14:paraId="3C708EA9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451DBD04" w14:textId="72B28B18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F294C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="002F294C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CB2BB5" w:rsidRPr="00760A3D" w14:paraId="7B10867A" w14:textId="77777777" w:rsidTr="00750E52">
        <w:tc>
          <w:tcPr>
            <w:tcW w:w="1686" w:type="dxa"/>
            <w:shd w:val="clear" w:color="auto" w:fill="auto"/>
          </w:tcPr>
          <w:p w14:paraId="2845CE0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F294C" w:rsidRPr="00760A3D" w14:paraId="50097F82" w14:textId="77777777" w:rsidTr="00750E52">
        <w:tc>
          <w:tcPr>
            <w:tcW w:w="1686" w:type="dxa"/>
            <w:shd w:val="clear" w:color="auto" w:fill="auto"/>
          </w:tcPr>
          <w:p w14:paraId="4403EE95" w14:textId="77777777" w:rsidR="002F294C" w:rsidRPr="00760A3D" w:rsidRDefault="002F294C" w:rsidP="002F294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79D38763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63" w:type="dxa"/>
            <w:shd w:val="clear" w:color="auto" w:fill="auto"/>
            <w:hideMark/>
          </w:tcPr>
          <w:p w14:paraId="0CC7118C" w14:textId="202446D6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868" w:type="dxa"/>
            <w:shd w:val="clear" w:color="auto" w:fill="auto"/>
            <w:hideMark/>
          </w:tcPr>
          <w:p w14:paraId="4BF8F09D" w14:textId="4974D3DD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94" w:type="dxa"/>
            <w:shd w:val="clear" w:color="auto" w:fill="auto"/>
            <w:hideMark/>
          </w:tcPr>
          <w:p w14:paraId="28339F30" w14:textId="27C1D88A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955" w:type="dxa"/>
            <w:shd w:val="clear" w:color="auto" w:fill="auto"/>
            <w:hideMark/>
          </w:tcPr>
          <w:p w14:paraId="5F6EBA58" w14:textId="50A5D203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38" w:type="dxa"/>
            <w:shd w:val="clear" w:color="auto" w:fill="auto"/>
            <w:hideMark/>
          </w:tcPr>
          <w:p w14:paraId="35EFADDE" w14:textId="58548E6B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994" w:type="dxa"/>
            <w:shd w:val="clear" w:color="auto" w:fill="auto"/>
            <w:hideMark/>
          </w:tcPr>
          <w:p w14:paraId="46EDE6B4" w14:textId="7AF263CD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54" w:type="dxa"/>
            <w:shd w:val="clear" w:color="auto" w:fill="auto"/>
            <w:hideMark/>
          </w:tcPr>
          <w:p w14:paraId="2FB8650D" w14:textId="513500C8" w:rsidR="002F294C" w:rsidRPr="00760A3D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  <w:tr w:rsidR="00CB2BB5" w:rsidRPr="00760A3D" w14:paraId="2B6E850F" w14:textId="77777777" w:rsidTr="00750E52">
        <w:tc>
          <w:tcPr>
            <w:tcW w:w="1686" w:type="dxa"/>
            <w:shd w:val="clear" w:color="auto" w:fill="auto"/>
          </w:tcPr>
          <w:p w14:paraId="176D8BA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3E554A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FEEA0D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09DBEE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EB0CF5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00E7A3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67392BB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AD0E85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C1ABC" w:rsidRPr="00760A3D" w14:paraId="2DA42617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49F36B69" w14:textId="77777777" w:rsidR="00BC1ABC" w:rsidRPr="00760A3D" w:rsidRDefault="00BC1ABC" w:rsidP="00BC1AB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1CC08A4F" w:rsidR="00BC1ABC" w:rsidRPr="009C4BD0" w:rsidRDefault="00E47639" w:rsidP="00BC1ABC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63" w:type="dxa"/>
            <w:shd w:val="clear" w:color="auto" w:fill="auto"/>
          </w:tcPr>
          <w:p w14:paraId="50C1D756" w14:textId="7FE98D3C" w:rsidR="00BC1ABC" w:rsidRPr="00760A3D" w:rsidRDefault="00BC1ABC" w:rsidP="00BC1ABC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703,033</w:t>
            </w:r>
          </w:p>
        </w:tc>
        <w:tc>
          <w:tcPr>
            <w:tcW w:w="868" w:type="dxa"/>
            <w:shd w:val="clear" w:color="auto" w:fill="auto"/>
          </w:tcPr>
          <w:p w14:paraId="376ED216" w14:textId="4672895C" w:rsidR="00BC1ABC" w:rsidRPr="00760A3D" w:rsidRDefault="002C4E7B" w:rsidP="00BC1ABC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2</w:t>
            </w:r>
            <w:r w:rsidR="00044CBF">
              <w:rPr>
                <w:rFonts w:ascii="Browallia New" w:eastAsia="Calibri" w:hAnsi="Browallia New" w:cs="Browallia New"/>
                <w:sz w:val="22"/>
                <w:szCs w:val="22"/>
              </w:rPr>
              <w:t>,212</w:t>
            </w:r>
          </w:p>
        </w:tc>
        <w:tc>
          <w:tcPr>
            <w:tcW w:w="894" w:type="dxa"/>
            <w:shd w:val="clear" w:color="auto" w:fill="auto"/>
          </w:tcPr>
          <w:p w14:paraId="317E79A6" w14:textId="6A34DF31" w:rsidR="00BC1ABC" w:rsidRPr="00760A3D" w:rsidRDefault="00BC1ABC" w:rsidP="00BC1ABC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1,741</w:t>
            </w:r>
          </w:p>
        </w:tc>
        <w:tc>
          <w:tcPr>
            <w:tcW w:w="955" w:type="dxa"/>
            <w:shd w:val="clear" w:color="auto" w:fill="auto"/>
          </w:tcPr>
          <w:p w14:paraId="5C0D9F1C" w14:textId="0970A60C" w:rsidR="00BC1ABC" w:rsidRPr="00760A3D" w:rsidRDefault="00F72809" w:rsidP="00BC1ABC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741FDB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119DCBCB" w14:textId="4C9448DA" w:rsidR="00BC1ABC" w:rsidRPr="00760A3D" w:rsidRDefault="00BC1ABC" w:rsidP="00BC1ABC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-</w:t>
            </w:r>
          </w:p>
        </w:tc>
        <w:tc>
          <w:tcPr>
            <w:tcW w:w="994" w:type="dxa"/>
            <w:shd w:val="clear" w:color="auto" w:fill="auto"/>
          </w:tcPr>
          <w:p w14:paraId="6D9FDD52" w14:textId="2716EF95" w:rsidR="00BC1ABC" w:rsidRPr="00760A3D" w:rsidRDefault="00E47639" w:rsidP="00BC1ABC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163,401</w:t>
            </w:r>
          </w:p>
        </w:tc>
        <w:tc>
          <w:tcPr>
            <w:tcW w:w="954" w:type="dxa"/>
            <w:shd w:val="clear" w:color="auto" w:fill="auto"/>
          </w:tcPr>
          <w:p w14:paraId="28FA83EF" w14:textId="5EC4F810" w:rsidR="00BC1ABC" w:rsidRPr="00760A3D" w:rsidRDefault="00BC1ABC" w:rsidP="00BC1ABC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704,774</w:t>
            </w:r>
          </w:p>
        </w:tc>
      </w:tr>
      <w:tr w:rsidR="00BC1ABC" w:rsidRPr="00760A3D" w14:paraId="390A641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0D561806" w14:textId="77777777" w:rsidR="00BC1ABC" w:rsidRPr="00760A3D" w:rsidRDefault="00BC1ABC" w:rsidP="00BC1AB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AE46596" w14:textId="57602F81" w:rsidR="00BC1ABC" w:rsidRPr="009C4BD0" w:rsidRDefault="00F72809" w:rsidP="00BC1ABC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</w:t>
            </w:r>
            <w:r w:rsidR="00044CBF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1A094D" w14:textId="3DDC3CFE" w:rsidR="00BC1ABC" w:rsidRPr="00760A3D" w:rsidRDefault="00BC1ABC" w:rsidP="00BC1ABC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E3B8B2" w14:textId="063F0068" w:rsidR="00BC1ABC" w:rsidRPr="00760A3D" w:rsidRDefault="00113883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2,080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73169D0" w14:textId="096356F6" w:rsidR="00BC1ABC" w:rsidRPr="00760A3D" w:rsidRDefault="00BC1ABC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1,861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B55928" w14:textId="5FFA067A" w:rsidR="00BC1ABC" w:rsidRPr="00760A3D" w:rsidRDefault="002C4E7B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="00741FDB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32</w:t>
            </w:r>
            <w:r w:rsidR="00E270D7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12A3276" w14:textId="6FBBB0EE" w:rsidR="00BC1ABC" w:rsidRPr="00760A3D" w:rsidRDefault="00BC1ABC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2,015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DEDE63" w14:textId="3FCAD1EB" w:rsidR="00BC1ABC" w:rsidRPr="00760A3D" w:rsidRDefault="00044CBF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5,401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06702E" w14:textId="456D545B" w:rsidR="00BC1ABC" w:rsidRPr="00760A3D" w:rsidRDefault="00BC1ABC" w:rsidP="00BC1AB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3,876</w:t>
            </w:r>
          </w:p>
        </w:tc>
      </w:tr>
      <w:tr w:rsidR="00BC1ABC" w:rsidRPr="00760A3D" w14:paraId="277DCCD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5EAD7B00" w14:textId="77777777" w:rsidR="00BC1ABC" w:rsidRPr="00760A3D" w:rsidRDefault="00BC1ABC" w:rsidP="00BC1AB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1B80D917" w:rsidR="00BC1ABC" w:rsidRPr="009C4BD0" w:rsidRDefault="00080B3F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63" w:type="dxa"/>
            <w:shd w:val="clear" w:color="auto" w:fill="auto"/>
          </w:tcPr>
          <w:p w14:paraId="063AAFF8" w14:textId="451CC267" w:rsidR="00BC1ABC" w:rsidRPr="00760A3D" w:rsidRDefault="00BC1ABC" w:rsidP="00BC1ABC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703,033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47D8328" w14:textId="49A0D5EE" w:rsidR="00BC1ABC" w:rsidRPr="00760A3D" w:rsidRDefault="00044CBF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4,292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E1D42A4" w14:textId="430BCE05" w:rsidR="00BC1ABC" w:rsidRPr="00760A3D" w:rsidRDefault="00BC1ABC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3,602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924E64" w14:textId="7BD49030" w:rsidR="00BC1ABC" w:rsidRPr="00760A3D" w:rsidRDefault="00741FDB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3,321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ED630BE" w14:textId="0E7F7D38" w:rsidR="00BC1ABC" w:rsidRPr="00760A3D" w:rsidRDefault="00BC1ABC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2,015</w:t>
            </w:r>
          </w:p>
        </w:tc>
        <w:tc>
          <w:tcPr>
            <w:tcW w:w="994" w:type="dxa"/>
            <w:shd w:val="clear" w:color="auto" w:fill="auto"/>
          </w:tcPr>
          <w:p w14:paraId="4A189767" w14:textId="08BB82DA" w:rsidR="00BC1ABC" w:rsidRPr="00760A3D" w:rsidRDefault="00E47639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168,802</w:t>
            </w:r>
          </w:p>
        </w:tc>
        <w:tc>
          <w:tcPr>
            <w:tcW w:w="954" w:type="dxa"/>
            <w:shd w:val="clear" w:color="auto" w:fill="auto"/>
          </w:tcPr>
          <w:p w14:paraId="2C7534F8" w14:textId="0E49F909" w:rsidR="00BC1ABC" w:rsidRPr="00760A3D" w:rsidRDefault="00BC1ABC" w:rsidP="00BC1AB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708,650</w:t>
            </w:r>
          </w:p>
        </w:tc>
      </w:tr>
    </w:tbl>
    <w:p w14:paraId="52AB7103" w14:textId="77777777" w:rsidR="0029418B" w:rsidRDefault="002941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24E622C" w14:textId="77777777" w:rsidR="008C29FC" w:rsidRPr="00FA2674" w:rsidRDefault="008C29FC" w:rsidP="008C29F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br/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AD26B0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Pr="00AD26B0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>256</w:t>
      </w:r>
      <w:r>
        <w:rPr>
          <w:rFonts w:ascii="Browallia New" w:hAnsi="Browallia New" w:cs="Browallia New"/>
          <w:sz w:val="28"/>
          <w:szCs w:val="28"/>
        </w:rPr>
        <w:t>5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3DB4F601" w14:textId="77777777" w:rsidR="008C29FC" w:rsidRPr="00760A3D" w:rsidRDefault="008C29FC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17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653"/>
        <w:gridCol w:w="459"/>
        <w:gridCol w:w="1906"/>
        <w:gridCol w:w="250"/>
        <w:gridCol w:w="1908"/>
      </w:tblGrid>
      <w:tr w:rsidR="002F15F9" w:rsidRPr="00760A3D" w14:paraId="5B9B5061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4FCB3773" w14:textId="77777777" w:rsidR="002F15F9" w:rsidRPr="00760A3D" w:rsidRDefault="002F15F9" w:rsidP="004B1A88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459" w:type="dxa"/>
            <w:vAlign w:val="bottom"/>
          </w:tcPr>
          <w:p w14:paraId="421B10FE" w14:textId="77777777" w:rsidR="002F15F9" w:rsidRPr="00760A3D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4" w:type="dxa"/>
            <w:gridSpan w:val="3"/>
            <w:vAlign w:val="bottom"/>
          </w:tcPr>
          <w:p w14:paraId="2367AE6D" w14:textId="2D7A6228" w:rsidR="002F15F9" w:rsidRPr="00760A3D" w:rsidRDefault="003E155E" w:rsidP="00D60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E15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(หน่วย : พันบาท)</w:t>
            </w:r>
          </w:p>
        </w:tc>
      </w:tr>
      <w:tr w:rsidR="00F35402" w:rsidRPr="00760A3D" w14:paraId="74E77D6A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22C1CA62" w14:textId="77777777" w:rsidR="00F35402" w:rsidRPr="00760A3D" w:rsidRDefault="00F35402" w:rsidP="00F3540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59" w:type="dxa"/>
            <w:vAlign w:val="bottom"/>
          </w:tcPr>
          <w:p w14:paraId="7F7DCAC5" w14:textId="77777777" w:rsidR="00F35402" w:rsidRPr="00760A3D" w:rsidRDefault="00F35402" w:rsidP="00F3540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4" w:type="dxa"/>
            <w:gridSpan w:val="3"/>
            <w:vAlign w:val="bottom"/>
          </w:tcPr>
          <w:p w14:paraId="17D8D81D" w14:textId="4F31E2EB" w:rsidR="00F35402" w:rsidRPr="00760A3D" w:rsidRDefault="00F35402" w:rsidP="00F35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4931C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ของ</w:t>
            </w: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</w:t>
            </w:r>
          </w:p>
        </w:tc>
      </w:tr>
      <w:tr w:rsidR="00F35402" w:rsidRPr="00760A3D" w14:paraId="02BE431D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2F0D1246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59" w:type="dxa"/>
            <w:vAlign w:val="bottom"/>
          </w:tcPr>
          <w:p w14:paraId="2382C5B2" w14:textId="77777777" w:rsidR="00F35402" w:rsidRPr="00760A3D" w:rsidRDefault="00F35402" w:rsidP="00F3540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6431504C" w:rsidR="00F35402" w:rsidRPr="0036276F" w:rsidRDefault="00F35402" w:rsidP="00F35402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 xml:space="preserve">31 </w:t>
            </w:r>
            <w:r w:rsidRPr="0036276F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th-TH"/>
              </w:rPr>
              <w:t>มีนาคม</w:t>
            </w: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36276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2A2549" w14:textId="77777777" w:rsidR="00F35402" w:rsidRPr="00760A3D" w:rsidRDefault="00F35402" w:rsidP="00F35402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0D44B5E9" w:rsidR="00F35402" w:rsidRPr="00760A3D" w:rsidRDefault="00F35402" w:rsidP="00F35402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F35402" w:rsidRPr="00760A3D" w14:paraId="3E53D2AC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3497ACFC" w14:textId="77777777" w:rsidR="00F35402" w:rsidRPr="00760A3D" w:rsidRDefault="00F35402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59" w:type="dxa"/>
            <w:vAlign w:val="bottom"/>
          </w:tcPr>
          <w:p w14:paraId="39D404C8" w14:textId="77777777" w:rsidR="00F35402" w:rsidRPr="00760A3D" w:rsidRDefault="00F35402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  <w:vAlign w:val="bottom"/>
          </w:tcPr>
          <w:p w14:paraId="7BF87E50" w14:textId="77777777" w:rsidR="00F35402" w:rsidRPr="00760A3D" w:rsidRDefault="00F35402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03103E55" w14:textId="77777777" w:rsidR="00F35402" w:rsidRPr="00760A3D" w:rsidRDefault="00F35402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15C84034" w14:textId="54A96EE6" w:rsidR="00F35402" w:rsidRPr="00760A3D" w:rsidRDefault="00F35402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F35402" w:rsidRPr="00760A3D" w14:paraId="50CCDDDF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042B1097" w14:textId="2A9B605E" w:rsidR="00F35402" w:rsidRPr="00760A3D" w:rsidRDefault="00F35402" w:rsidP="00F35402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59" w:type="dxa"/>
            <w:vAlign w:val="bottom"/>
          </w:tcPr>
          <w:p w14:paraId="032833EC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6" w:type="dxa"/>
            <w:vAlign w:val="bottom"/>
          </w:tcPr>
          <w:p w14:paraId="05BF129E" w14:textId="2A43B64B" w:rsidR="00F35402" w:rsidRPr="00760A3D" w:rsidRDefault="006632C7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8,194</w:t>
            </w:r>
          </w:p>
        </w:tc>
        <w:tc>
          <w:tcPr>
            <w:tcW w:w="250" w:type="dxa"/>
            <w:vAlign w:val="bottom"/>
          </w:tcPr>
          <w:p w14:paraId="25E4E7CE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8" w:type="dxa"/>
          </w:tcPr>
          <w:p w14:paraId="385C87A7" w14:textId="44F819B9" w:rsidR="00F35402" w:rsidRPr="00760A3D" w:rsidRDefault="00F35402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9,68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</w:tr>
      <w:tr w:rsidR="00F35402" w:rsidRPr="00760A3D" w14:paraId="7C3468BC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3693098A" w14:textId="49DCDECC" w:rsidR="00F35402" w:rsidRPr="00760A3D" w:rsidRDefault="00F35402" w:rsidP="00F35402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59" w:type="dxa"/>
            <w:vAlign w:val="bottom"/>
          </w:tcPr>
          <w:p w14:paraId="41E1B1FF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vAlign w:val="bottom"/>
          </w:tcPr>
          <w:p w14:paraId="5FCF296C" w14:textId="26B66D5E" w:rsidR="00F35402" w:rsidRPr="00760A3D" w:rsidRDefault="006632C7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5,782</w:t>
            </w:r>
          </w:p>
        </w:tc>
        <w:tc>
          <w:tcPr>
            <w:tcW w:w="250" w:type="dxa"/>
            <w:vAlign w:val="bottom"/>
          </w:tcPr>
          <w:p w14:paraId="735B81AE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A766CB1" w14:textId="7B67CA81" w:rsidR="00F35402" w:rsidRPr="00760A3D" w:rsidRDefault="00F35402" w:rsidP="00F35402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6,884</w:t>
            </w:r>
          </w:p>
        </w:tc>
      </w:tr>
      <w:tr w:rsidR="00F35402" w:rsidRPr="00760A3D" w14:paraId="6599306B" w14:textId="77777777" w:rsidTr="009972E6">
        <w:trPr>
          <w:trHeight w:val="20"/>
        </w:trPr>
        <w:tc>
          <w:tcPr>
            <w:tcW w:w="4653" w:type="dxa"/>
            <w:vAlign w:val="bottom"/>
          </w:tcPr>
          <w:p w14:paraId="01A2FB79" w14:textId="238A8950" w:rsidR="00F35402" w:rsidRPr="00760A3D" w:rsidRDefault="00F35402" w:rsidP="00F35402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59" w:type="dxa"/>
            <w:vAlign w:val="bottom"/>
          </w:tcPr>
          <w:p w14:paraId="6495F825" w14:textId="77777777" w:rsidR="00F35402" w:rsidRPr="00760A3D" w:rsidRDefault="00F35402" w:rsidP="00F35402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65261394" w:rsidR="00F35402" w:rsidRPr="00760A3D" w:rsidRDefault="006632C7" w:rsidP="00F35402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13,976</w:t>
            </w:r>
          </w:p>
        </w:tc>
        <w:tc>
          <w:tcPr>
            <w:tcW w:w="250" w:type="dxa"/>
            <w:vAlign w:val="bottom"/>
          </w:tcPr>
          <w:p w14:paraId="5A7DCE74" w14:textId="77777777" w:rsidR="00F35402" w:rsidRPr="00760A3D" w:rsidRDefault="00F35402" w:rsidP="00F35402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67E6784E" w:rsidR="00F35402" w:rsidRPr="00760A3D" w:rsidRDefault="00F35402" w:rsidP="00F35402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16,5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70</w:t>
            </w:r>
          </w:p>
        </w:tc>
      </w:tr>
    </w:tbl>
    <w:p w14:paraId="4BC5DE9B" w14:textId="77777777" w:rsidR="004B1A88" w:rsidRPr="00FA2674" w:rsidRDefault="004B1A88" w:rsidP="004B1A88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0F9C22B" w14:textId="77777777" w:rsidR="004B1A88" w:rsidRPr="00760A3D" w:rsidRDefault="004B1A8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089AA7A4" w14:textId="77777777" w:rsidR="004B1A88" w:rsidRPr="00760A3D" w:rsidRDefault="004B1A88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1E0503" w14:textId="0EF68511" w:rsidR="004B1A88" w:rsidRPr="00760A3D" w:rsidRDefault="004B1A88" w:rsidP="004B1A88">
      <w:pPr>
        <w:pStyle w:val="BodyText2"/>
        <w:tabs>
          <w:tab w:val="left" w:pos="108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</w:t>
      </w:r>
      <w:r w:rsidRPr="00A45930">
        <w:rPr>
          <w:rFonts w:ascii="Browallia New" w:hAnsi="Browallia New" w:cs="Browallia New"/>
          <w:sz w:val="28"/>
          <w:szCs w:val="28"/>
          <w:cs/>
        </w:rPr>
        <w:t>แพทย์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วัสดุการแพทย์ </w:t>
      </w:r>
      <w:r w:rsidRPr="00760A3D">
        <w:rPr>
          <w:rFonts w:ascii="Browallia New" w:hAnsi="Browallia New" w:cs="Browallia New"/>
          <w:sz w:val="28"/>
          <w:szCs w:val="28"/>
          <w:cs/>
        </w:rPr>
        <w:t>และให้บริการเครื่องมือแพทย์ ซึ่ง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ดำเนินธุรกิจในเขตภูมิศาสตร์</w:t>
      </w:r>
      <w:r w:rsidR="004B4CC1">
        <w:rPr>
          <w:rFonts w:ascii="Browallia New" w:hAnsi="Browallia New" w:cs="Browallia New"/>
          <w:sz w:val="28"/>
          <w:szCs w:val="28"/>
          <w:lang w:val="en-GB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F47F170" w14:textId="6CC96E25" w:rsidR="004B1A88" w:rsidRDefault="00E051AD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76F1509" w14:textId="0D9EDBE9" w:rsidR="00397630" w:rsidRDefault="0039763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16B30A85" w14:textId="77777777" w:rsidR="00B53CF5" w:rsidRDefault="00B53C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6D847C" w14:textId="0146DDAE" w:rsidR="00D2555C" w:rsidRPr="00B53CF5" w:rsidRDefault="008516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53CF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Pr="00B53CF5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B53CF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Pr="00B53CF5">
        <w:rPr>
          <w:rFonts w:ascii="Browallia New" w:hAnsi="Browallia New" w:cs="Browallia New"/>
          <w:sz w:val="28"/>
          <w:szCs w:val="28"/>
          <w:lang w:val="en-GB"/>
        </w:rPr>
        <w:t xml:space="preserve">2566 </w:t>
      </w:r>
      <w:r w:rsidRPr="00B53CF5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B53CF5" w:rsidRPr="00B53CF5">
        <w:rPr>
          <w:rFonts w:ascii="Browallia New" w:hAnsi="Browallia New" w:cs="Browallia New" w:hint="cs"/>
          <w:sz w:val="28"/>
          <w:szCs w:val="28"/>
          <w:cs/>
          <w:lang w:val="en-GB"/>
        </w:rPr>
        <w:t>มีภาระผูกพัน ดังต่อไปนี้</w:t>
      </w:r>
    </w:p>
    <w:p w14:paraId="47C4CCE8" w14:textId="77777777" w:rsidR="005E0DC8" w:rsidRPr="00760A3D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6DD7C594" w:rsidR="005E0DC8" w:rsidRPr="004E2123" w:rsidRDefault="005E0DC8" w:rsidP="004B4CC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 w:right="-22" w:hanging="495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ภาระผูกพันเกี่ยวกับสัญญาเช่าและบริการ</w:t>
      </w:r>
      <w:r w:rsidR="007A1769" w:rsidRPr="004E2123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7A1769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และสัญญา</w:t>
      </w:r>
      <w:r w:rsidR="006403A5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ที่ปรึกษาต่างๆ</w:t>
      </w:r>
      <w:r w:rsidR="00134922" w:rsidRPr="004E2123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ที่จะต้องชำระ</w:t>
      </w:r>
      <w:r w:rsidR="0011127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1DE5C3A6" w14:textId="77777777" w:rsidR="00996995" w:rsidRPr="00FA2674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41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313"/>
      </w:tblGrid>
      <w:tr w:rsidR="005E0DC8" w:rsidRPr="00760A3D" w14:paraId="6E9297AB" w14:textId="77777777" w:rsidTr="002D247D">
        <w:tc>
          <w:tcPr>
            <w:tcW w:w="6228" w:type="dxa"/>
            <w:shd w:val="clear" w:color="auto" w:fill="auto"/>
          </w:tcPr>
          <w:p w14:paraId="7B9CCE45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63D5C79E" w:rsidR="005E0DC8" w:rsidRPr="00760A3D" w:rsidRDefault="00AB5208" w:rsidP="00AB5208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B520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8E739B" w:rsidRPr="00760A3D" w14:paraId="49131FCB" w14:textId="77777777" w:rsidTr="002D247D">
        <w:tc>
          <w:tcPr>
            <w:tcW w:w="6228" w:type="dxa"/>
            <w:shd w:val="clear" w:color="auto" w:fill="auto"/>
          </w:tcPr>
          <w:p w14:paraId="376D445A" w14:textId="77777777" w:rsidR="008E739B" w:rsidRPr="00760A3D" w:rsidRDefault="008E739B" w:rsidP="008E739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5DFBA285" w14:textId="77777777" w:rsidR="008E739B" w:rsidRPr="00403423" w:rsidRDefault="008E739B" w:rsidP="00C11F52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0342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</w:p>
          <w:p w14:paraId="75E40EA7" w14:textId="1996A1DC" w:rsidR="008E739B" w:rsidRPr="00760A3D" w:rsidRDefault="008E739B" w:rsidP="00C11F52">
            <w:pPr>
              <w:tabs>
                <w:tab w:val="left" w:pos="3090"/>
                <w:tab w:val="left" w:pos="4860"/>
              </w:tabs>
              <w:spacing w:line="240" w:lineRule="auto"/>
              <w:ind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8E739B" w:rsidRPr="00760A3D" w14:paraId="56CF3E81" w14:textId="77777777" w:rsidTr="002D247D">
        <w:tc>
          <w:tcPr>
            <w:tcW w:w="6228" w:type="dxa"/>
            <w:shd w:val="clear" w:color="auto" w:fill="auto"/>
          </w:tcPr>
          <w:p w14:paraId="3516F668" w14:textId="77777777" w:rsidR="008E739B" w:rsidRPr="00724629" w:rsidRDefault="008E739B" w:rsidP="00724629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8E739B" w:rsidRPr="00760A3D" w:rsidRDefault="008E739B" w:rsidP="008E739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739B" w:rsidRPr="00760A3D" w14:paraId="29ED82FF" w14:textId="77777777" w:rsidTr="002D247D">
        <w:tc>
          <w:tcPr>
            <w:tcW w:w="6228" w:type="dxa"/>
            <w:shd w:val="clear" w:color="auto" w:fill="auto"/>
            <w:hideMark/>
          </w:tcPr>
          <w:p w14:paraId="679DCCD4" w14:textId="77777777" w:rsidR="008E739B" w:rsidRPr="00760A3D" w:rsidRDefault="008E739B" w:rsidP="00724629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13FBCD01" w:rsidR="008E739B" w:rsidRPr="00760A3D" w:rsidRDefault="006632C7" w:rsidP="008E73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6,201</w:t>
            </w:r>
          </w:p>
        </w:tc>
      </w:tr>
      <w:tr w:rsidR="008E739B" w:rsidRPr="00760A3D" w14:paraId="32089785" w14:textId="77777777" w:rsidTr="002D247D">
        <w:tc>
          <w:tcPr>
            <w:tcW w:w="6228" w:type="dxa"/>
            <w:shd w:val="clear" w:color="auto" w:fill="auto"/>
            <w:hideMark/>
          </w:tcPr>
          <w:p w14:paraId="17C74469" w14:textId="77777777" w:rsidR="008E739B" w:rsidRPr="00760A3D" w:rsidRDefault="008E739B" w:rsidP="00724629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72439ED4" w:rsidR="008E739B" w:rsidRPr="00760A3D" w:rsidRDefault="006632C7" w:rsidP="008E73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2,277</w:t>
            </w:r>
          </w:p>
        </w:tc>
      </w:tr>
      <w:tr w:rsidR="008E739B" w:rsidRPr="00760A3D" w14:paraId="6C1E5487" w14:textId="77777777" w:rsidTr="00724629">
        <w:trPr>
          <w:trHeight w:val="70"/>
        </w:trPr>
        <w:tc>
          <w:tcPr>
            <w:tcW w:w="6228" w:type="dxa"/>
            <w:shd w:val="clear" w:color="auto" w:fill="auto"/>
          </w:tcPr>
          <w:p w14:paraId="0EA99F90" w14:textId="77777777" w:rsidR="008E739B" w:rsidRPr="00760A3D" w:rsidRDefault="008E739B" w:rsidP="00724629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14E15E5C" w:rsidR="008E739B" w:rsidRPr="00760A3D" w:rsidRDefault="006632C7" w:rsidP="008E73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8,478</w:t>
            </w:r>
          </w:p>
        </w:tc>
      </w:tr>
    </w:tbl>
    <w:p w14:paraId="3B81C329" w14:textId="77777777" w:rsidR="009C3FB8" w:rsidRDefault="009C3FB8" w:rsidP="008A6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eastAsia="zh-CN"/>
        </w:rPr>
      </w:pPr>
    </w:p>
    <w:p w14:paraId="7E3CD586" w14:textId="7DD7E357" w:rsidR="005E0DC8" w:rsidRPr="004E2123" w:rsidRDefault="005E0DC8" w:rsidP="004B4CC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 w:right="-22" w:hanging="495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บริษัทมีวงเงินสินเชื่อและหนี้สินที่อาจเกิดขึ้น</w:t>
      </w:r>
      <w:r w:rsidR="00E643D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จาก</w:t>
      </w: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สถาบันการเงิน</w:t>
      </w:r>
      <w:r w:rsidR="007E51BE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7ED86FBC" w14:textId="77777777" w:rsidR="005E0DC8" w:rsidRPr="00FA2674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8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73"/>
        <w:gridCol w:w="1172"/>
        <w:gridCol w:w="1226"/>
        <w:gridCol w:w="1367"/>
      </w:tblGrid>
      <w:tr w:rsidR="005E0DC8" w:rsidRPr="00760A3D" w14:paraId="75C8380A" w14:textId="77777777" w:rsidTr="001016DC">
        <w:trPr>
          <w:trHeight w:val="20"/>
        </w:trPr>
        <w:tc>
          <w:tcPr>
            <w:tcW w:w="3570" w:type="dxa"/>
          </w:tcPr>
          <w:p w14:paraId="50437B74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47E3EA3B" w14:textId="77777777" w:rsidR="005E0DC8" w:rsidRPr="00760A3D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65" w:type="dxa"/>
            <w:gridSpan w:val="3"/>
          </w:tcPr>
          <w:p w14:paraId="0D9DB227" w14:textId="6193B510" w:rsidR="005E0DC8" w:rsidRPr="00760A3D" w:rsidRDefault="00283570" w:rsidP="00210063">
            <w:pP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35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B5208" w:rsidRPr="00760A3D" w14:paraId="3FD1F829" w14:textId="77777777" w:rsidTr="001016DC">
        <w:trPr>
          <w:trHeight w:val="20"/>
        </w:trPr>
        <w:tc>
          <w:tcPr>
            <w:tcW w:w="3570" w:type="dxa"/>
          </w:tcPr>
          <w:p w14:paraId="4EA48130" w14:textId="77777777" w:rsidR="00AB5208" w:rsidRPr="00760A3D" w:rsidRDefault="00AB520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17FCF59E" w14:textId="77777777" w:rsidR="00AB5208" w:rsidRPr="00760A3D" w:rsidRDefault="00AB520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65" w:type="dxa"/>
            <w:gridSpan w:val="3"/>
          </w:tcPr>
          <w:p w14:paraId="5E676671" w14:textId="6BC29124" w:rsidR="00AB5208" w:rsidRPr="00B4689D" w:rsidRDefault="00210063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2100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="00B4689D">
              <w:rPr>
                <w:rFonts w:ascii="Browallia New" w:hAnsi="Browallia New" w:cs="Browallia New" w:hint="cs"/>
                <w:sz w:val="28"/>
                <w:szCs w:val="28"/>
                <w:cs/>
                <w:lang w:val="en-BZ"/>
              </w:rPr>
              <w:t>และ</w:t>
            </w:r>
            <w:r w:rsidR="00B4689D"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B4689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="00B4689D"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5E0DC8" w:rsidRPr="00760A3D" w14:paraId="1ACCB62E" w14:textId="77777777" w:rsidTr="001016DC">
        <w:trPr>
          <w:trHeight w:val="20"/>
        </w:trPr>
        <w:tc>
          <w:tcPr>
            <w:tcW w:w="3570" w:type="dxa"/>
          </w:tcPr>
          <w:p w14:paraId="5DA1C82B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3" w:type="dxa"/>
            <w:hideMark/>
          </w:tcPr>
          <w:p w14:paraId="2289090B" w14:textId="77777777" w:rsidR="005E0DC8" w:rsidRPr="00760A3D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67" w:type="dxa"/>
            <w:hideMark/>
          </w:tcPr>
          <w:p w14:paraId="692A6760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760A3D" w14:paraId="52CBF6ED" w14:textId="77777777" w:rsidTr="001016DC">
        <w:trPr>
          <w:trHeight w:val="20"/>
        </w:trPr>
        <w:tc>
          <w:tcPr>
            <w:tcW w:w="3570" w:type="dxa"/>
            <w:hideMark/>
          </w:tcPr>
          <w:p w14:paraId="3A75B031" w14:textId="44CF4B16" w:rsidR="005E0DC8" w:rsidRPr="00D43203" w:rsidRDefault="005E0DC8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52B74" w14:textId="77777777" w:rsidR="005E0DC8" w:rsidRPr="00760A3D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vAlign w:val="center"/>
          </w:tcPr>
          <w:p w14:paraId="02780E5F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E352E" w:rsidRPr="00760A3D" w14:paraId="22438B1C" w14:textId="77777777" w:rsidTr="001016DC">
        <w:trPr>
          <w:trHeight w:val="20"/>
        </w:trPr>
        <w:tc>
          <w:tcPr>
            <w:tcW w:w="3570" w:type="dxa"/>
          </w:tcPr>
          <w:p w14:paraId="5D48F630" w14:textId="5F806E45" w:rsidR="009E352E" w:rsidRPr="00D43203" w:rsidRDefault="009E352E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4320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73" w:type="dxa"/>
          </w:tcPr>
          <w:p w14:paraId="5319879F" w14:textId="77777777" w:rsidR="009E352E" w:rsidRPr="00760A3D" w:rsidRDefault="009E352E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74C617" w14:textId="77777777" w:rsidR="009E352E" w:rsidRPr="00760A3D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BE02657" w14:textId="77777777" w:rsidR="009E352E" w:rsidRPr="00760A3D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vAlign w:val="center"/>
          </w:tcPr>
          <w:p w14:paraId="212BA41C" w14:textId="77777777" w:rsidR="009E352E" w:rsidRPr="00760A3D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760A3D" w14:paraId="1C740460" w14:textId="77777777" w:rsidTr="001016DC">
        <w:trPr>
          <w:trHeight w:val="20"/>
        </w:trPr>
        <w:tc>
          <w:tcPr>
            <w:tcW w:w="3570" w:type="dxa"/>
            <w:shd w:val="clear" w:color="auto" w:fill="auto"/>
          </w:tcPr>
          <w:p w14:paraId="48A9BC2A" w14:textId="54000F67" w:rsidR="00A50423" w:rsidRPr="00AF2977" w:rsidRDefault="00A61D9A" w:rsidP="00D43203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73" w:type="dxa"/>
            <w:shd w:val="clear" w:color="auto" w:fill="auto"/>
          </w:tcPr>
          <w:p w14:paraId="32A470F3" w14:textId="1FBB7ACA" w:rsidR="00A50423" w:rsidRPr="00AF2977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698DDE03" w14:textId="49D85785" w:rsidR="00A50423" w:rsidRPr="00AF2977" w:rsidRDefault="007F68CC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181,040</w:t>
            </w:r>
          </w:p>
        </w:tc>
        <w:tc>
          <w:tcPr>
            <w:tcW w:w="1226" w:type="dxa"/>
            <w:shd w:val="clear" w:color="auto" w:fill="auto"/>
          </w:tcPr>
          <w:p w14:paraId="028AFABA" w14:textId="0A3B43E2" w:rsidR="00A50423" w:rsidRPr="00D500DE" w:rsidRDefault="007F68CC" w:rsidP="00AE6A0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00D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4,20</w:t>
            </w:r>
            <w:r w:rsidR="002C4E7B" w:rsidRPr="00D500D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14:paraId="28C158AF" w14:textId="2842B29A" w:rsidR="00A50423" w:rsidRPr="00AF2977" w:rsidRDefault="007F68CC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176,83</w:t>
            </w:r>
            <w:r w:rsidR="002C4E7B" w:rsidRPr="002C4E7B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</w:p>
        </w:tc>
      </w:tr>
      <w:tr w:rsidR="00414735" w:rsidRPr="00760A3D" w14:paraId="1853EE04" w14:textId="77777777" w:rsidTr="001016DC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102E934D" w14:textId="77777777" w:rsidR="00414735" w:rsidRPr="00724629" w:rsidRDefault="00414735" w:rsidP="005655BA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3" w:type="dxa"/>
            <w:shd w:val="clear" w:color="auto" w:fill="auto"/>
            <w:hideMark/>
          </w:tcPr>
          <w:p w14:paraId="65D5A558" w14:textId="77777777" w:rsidR="00414735" w:rsidRPr="00AF2977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50351FE6" w14:textId="1314981D" w:rsidR="00414735" w:rsidRPr="00AF2977" w:rsidRDefault="007F68CC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132,000</w:t>
            </w:r>
          </w:p>
        </w:tc>
        <w:tc>
          <w:tcPr>
            <w:tcW w:w="1226" w:type="dxa"/>
            <w:shd w:val="clear" w:color="auto" w:fill="auto"/>
          </w:tcPr>
          <w:p w14:paraId="211588DB" w14:textId="3C0AB7FC" w:rsidR="00414735" w:rsidRPr="00D500DE" w:rsidRDefault="007F68CC" w:rsidP="00D500D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00DE">
              <w:rPr>
                <w:rFonts w:ascii="Browallia New" w:hAnsi="Browallia New" w:cs="Browallia New"/>
                <w:sz w:val="28"/>
                <w:szCs w:val="28"/>
                <w:lang w:val="en-GB"/>
              </w:rPr>
              <w:t>77,813</w:t>
            </w:r>
          </w:p>
        </w:tc>
        <w:tc>
          <w:tcPr>
            <w:tcW w:w="1367" w:type="dxa"/>
            <w:shd w:val="clear" w:color="auto" w:fill="auto"/>
          </w:tcPr>
          <w:p w14:paraId="52300C47" w14:textId="35FB76C5" w:rsidR="00414735" w:rsidRPr="00AF2977" w:rsidRDefault="007F68CC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54,187</w:t>
            </w:r>
          </w:p>
        </w:tc>
      </w:tr>
      <w:tr w:rsidR="00414735" w:rsidRPr="00760A3D" w14:paraId="1C0D133B" w14:textId="77777777" w:rsidTr="001016DC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66DECA58" w14:textId="77777777" w:rsidR="00414735" w:rsidRPr="00AF2977" w:rsidRDefault="00414735" w:rsidP="004E2123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</w:t>
            </w:r>
            <w:proofErr w:type="spellStart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73" w:type="dxa"/>
            <w:shd w:val="clear" w:color="auto" w:fill="auto"/>
            <w:hideMark/>
          </w:tcPr>
          <w:p w14:paraId="0C058955" w14:textId="77777777" w:rsidR="00414735" w:rsidRPr="00AF2977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4B7242EB" w14:textId="1A656A11" w:rsidR="00414735" w:rsidRPr="00AF2977" w:rsidRDefault="002C4E7B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320</w:t>
            </w:r>
            <w:r w:rsidR="007F68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C4E7B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226" w:type="dxa"/>
            <w:shd w:val="clear" w:color="auto" w:fill="auto"/>
          </w:tcPr>
          <w:p w14:paraId="797DFE52" w14:textId="3FC39E24" w:rsidR="00414735" w:rsidRPr="00B026C4" w:rsidRDefault="00B026C4" w:rsidP="00B026C4">
            <w:pPr>
              <w:ind w:left="885" w:right="104" w:hanging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1927E88" w14:textId="53680C35" w:rsidR="00414735" w:rsidRPr="00AF2977" w:rsidRDefault="007F68CC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320,000</w:t>
            </w:r>
          </w:p>
        </w:tc>
      </w:tr>
    </w:tbl>
    <w:p w14:paraId="054B5575" w14:textId="77777777" w:rsidR="00BA4D78" w:rsidRPr="004E2123" w:rsidRDefault="00BA4D78" w:rsidP="004E21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032223BB" w14:textId="01E37923" w:rsidR="000F0F70" w:rsidRPr="004E2123" w:rsidRDefault="00CC3378" w:rsidP="004B4CC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 w:right="-22" w:hanging="495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ภาระผูกพันเกี่ยวกับการซื้อ</w:t>
      </w:r>
      <w:r w:rsidR="00475005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สินค้า</w:t>
      </w:r>
      <w:r w:rsidR="003F6778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จำนวน</w:t>
      </w:r>
      <w:r w:rsidR="00F62FCB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2C4E7B" w:rsidRPr="002C4E7B">
        <w:rPr>
          <w:rFonts w:ascii="Browallia New" w:hAnsi="Browallia New" w:cs="Browallia New" w:hint="cs"/>
          <w:sz w:val="28"/>
          <w:szCs w:val="28"/>
          <w:lang w:eastAsia="th-TH"/>
        </w:rPr>
        <w:t>39</w:t>
      </w:r>
      <w:r w:rsidR="009C1EA8" w:rsidRPr="004E212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.</w:t>
      </w:r>
      <w:r w:rsidR="002C4E7B" w:rsidRPr="002C4E7B">
        <w:rPr>
          <w:rFonts w:ascii="Browallia New" w:hAnsi="Browallia New" w:cs="Browallia New" w:hint="cs"/>
          <w:sz w:val="28"/>
          <w:szCs w:val="28"/>
          <w:lang w:eastAsia="th-TH"/>
        </w:rPr>
        <w:t>74</w:t>
      </w:r>
      <w:r w:rsidR="00E017CA" w:rsidRPr="004E2123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3F6778"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  <w:r w:rsidR="00A55BD8" w:rsidRPr="004E2123">
        <w:rPr>
          <w:rFonts w:ascii="Browallia New" w:hAnsi="Browallia New" w:cs="Browallia New"/>
          <w:sz w:val="28"/>
          <w:szCs w:val="28"/>
          <w:lang w:val="th-TH" w:eastAsia="th-TH"/>
        </w:rPr>
        <w:t xml:space="preserve">  </w:t>
      </w:r>
    </w:p>
    <w:p w14:paraId="7EEE00C1" w14:textId="77777777" w:rsidR="00FF4C71" w:rsidRPr="004E2123" w:rsidRDefault="00FF4C71" w:rsidP="00D50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465ED647" w14:textId="63BA3DED" w:rsidR="00342DC2" w:rsidRPr="004E2123" w:rsidRDefault="00FF4C71" w:rsidP="004B4CC1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 w:right="-22" w:hanging="495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ภาระผูกพันเกี่ยวกับการส่งมอบสินค้าให้กับลูกค้า จำนวน</w:t>
      </w:r>
      <w:r w:rsidR="00FB0B42" w:rsidRPr="004E212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CA4CD8" w:rsidRPr="004E2123">
        <w:rPr>
          <w:rFonts w:ascii="Browallia New" w:hAnsi="Browallia New" w:cs="Browallia New"/>
          <w:sz w:val="28"/>
          <w:szCs w:val="28"/>
          <w:lang w:val="th-TH" w:eastAsia="th-TH"/>
        </w:rPr>
        <w:t>216.72</w:t>
      </w:r>
      <w:r w:rsidR="00462103" w:rsidRPr="004E2123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4E2123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</w:p>
    <w:p w14:paraId="79DA72AF" w14:textId="529EA2EC" w:rsidR="008E6959" w:rsidRDefault="008E6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2508327" w14:textId="77777777" w:rsidR="00441943" w:rsidRPr="00441943" w:rsidRDefault="00441943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41943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75C1E65F" w14:textId="77777777" w:rsidR="000F2576" w:rsidRDefault="000F2576" w:rsidP="006D4616">
      <w:pPr>
        <w:pStyle w:val="Preformatted"/>
        <w:jc w:val="thaiDistribute"/>
        <w:rPr>
          <w:rFonts w:ascii="Browallia New" w:hAnsi="Browallia New" w:cs="Browallia New"/>
          <w:sz w:val="28"/>
          <w:szCs w:val="28"/>
        </w:rPr>
      </w:pPr>
    </w:p>
    <w:p w14:paraId="76F8A867" w14:textId="7BA58D43" w:rsidR="00DC136C" w:rsidRPr="006D4616" w:rsidRDefault="00DC136C" w:rsidP="00167DCD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>ในการ</w:t>
      </w:r>
      <w:r w:rsidR="005629EE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ประชุมสามัญผู้ถือหุ้นประจำปี 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</w:t>
      </w:r>
      <w:r w:rsidR="005629EE" w:rsidRPr="006D4616">
        <w:rPr>
          <w:rFonts w:ascii="Browallia New" w:hAnsi="Browallia New" w:cs="Browallia New"/>
          <w:sz w:val="28"/>
          <w:szCs w:val="28"/>
        </w:rPr>
        <w:t>6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629EE" w:rsidRPr="006D4616">
        <w:rPr>
          <w:rFonts w:ascii="Browallia New" w:hAnsi="Browallia New" w:cs="Browallia New" w:hint="cs"/>
          <w:sz w:val="28"/>
          <w:szCs w:val="28"/>
          <w:cs/>
          <w:lang w:val="en-BZ"/>
        </w:rPr>
        <w:t>เมษายน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</w:t>
      </w:r>
      <w:r w:rsidR="00C505C9" w:rsidRPr="006D4616">
        <w:rPr>
          <w:rFonts w:ascii="Browallia New" w:hAnsi="Browallia New" w:cs="Browallia New"/>
          <w:sz w:val="28"/>
          <w:szCs w:val="28"/>
          <w:cs/>
          <w:lang w:val="en-GB"/>
        </w:rPr>
        <w:t>ประชุมมีมติอนุมัติ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>เรื่องดังต่อไปนี้</w:t>
      </w:r>
    </w:p>
    <w:p w14:paraId="3C61784C" w14:textId="77777777" w:rsidR="00DC136C" w:rsidRPr="006D4616" w:rsidRDefault="00DC136C" w:rsidP="006D461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449B88" w14:textId="1E3E68F7" w:rsidR="00DC136C" w:rsidRPr="006D4616" w:rsidRDefault="00DC136C" w:rsidP="004B4CC1">
      <w:pPr>
        <w:pStyle w:val="BodyText2"/>
        <w:numPr>
          <w:ilvl w:val="0"/>
          <w:numId w:val="21"/>
        </w:numPr>
        <w:tabs>
          <w:tab w:val="left" w:pos="1620"/>
        </w:tabs>
        <w:ind w:left="900" w:right="-22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จ่ายเงินปันผลจากกำไรของผลการดำเนินงานสำหรับปีสิ้นสุดวันที่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ให้กับผู้ถือหุ้น จำนวน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224,683,817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ในอัตราหุ้นละ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0.75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168.51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โดยแบ่งเป็น</w:t>
      </w:r>
      <w:r w:rsidR="0051278C" w:rsidRPr="006D46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เงินปันผลระหว่างกาล ในอัตราหุ้นละ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0.25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56.17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ซึ่งถูกจ่ายแล้วเมื่อวันที่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กันยายน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และเงินปันผลส่วนที่เหลือ ในอัตราหุ้นละ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0.50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คิดเป็นจำนวนเงิน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112.34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โดยมีกำหนดจ่ายในวันที่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</w:t>
      </w:r>
      <w:r w:rsidRPr="006D4616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A0F99D5" w14:textId="77777777" w:rsidR="00DC136C" w:rsidRPr="006D4616" w:rsidRDefault="00DC136C" w:rsidP="004B4CC1">
      <w:pPr>
        <w:pStyle w:val="BodyText2"/>
        <w:tabs>
          <w:tab w:val="left" w:pos="426"/>
          <w:tab w:val="left" w:pos="1620"/>
        </w:tabs>
        <w:ind w:left="900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50EF3B" w14:textId="5BE377E2" w:rsidR="00DC136C" w:rsidRPr="000F2576" w:rsidRDefault="00CD5AFA" w:rsidP="004B4CC1">
      <w:pPr>
        <w:pStyle w:val="BodyText2"/>
        <w:numPr>
          <w:ilvl w:val="0"/>
          <w:numId w:val="21"/>
        </w:numPr>
        <w:tabs>
          <w:tab w:val="left" w:pos="1620"/>
        </w:tabs>
        <w:ind w:left="900" w:right="-22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ลด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ทุนจดทะเบียนของบริษัทในส่วนที่ไม่สามารถจ่ายหุ้นปันผลได้ จำนวน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>8,091.50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จากทุน</w:t>
      </w:r>
      <w:r w:rsidR="0051278C" w:rsidRPr="006D46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จดทะเบียนเดิมจำนวน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>112,350,000.00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เป็นทุนจดทะเบียนใหม่จำนวน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>112,341,908.50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แบ่งออกเป็นหุ้นสามัญจำนวน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 xml:space="preserve">16,183 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โดยการตัดหุ้นจดทะเบียนที่ยังไม่ได้ออกจำหน่าย จำนวน </w:t>
      </w:r>
      <w:r w:rsidR="00DC136C" w:rsidRPr="006D4616">
        <w:rPr>
          <w:rFonts w:ascii="Browallia New" w:hAnsi="Browallia New" w:cs="Browallia New"/>
          <w:sz w:val="28"/>
          <w:szCs w:val="28"/>
          <w:lang w:val="en-GB"/>
        </w:rPr>
        <w:t xml:space="preserve">16,183 </w:t>
      </w:r>
      <w:r w:rsidR="00DC136C" w:rsidRPr="006D4616">
        <w:rPr>
          <w:rFonts w:ascii="Browallia New" w:hAnsi="Browallia New" w:cs="Browallia New"/>
          <w:sz w:val="28"/>
          <w:szCs w:val="28"/>
          <w:cs/>
          <w:lang w:val="en-GB"/>
        </w:rPr>
        <w:t>หุ้น และแก้ไขเพิ่มเติมหนังสือบริคณห์สนธิของบริษัทเพื่อให้สอดคล้องกับการลดทุนจดทะเบียน</w:t>
      </w:r>
    </w:p>
    <w:p w14:paraId="76C94A72" w14:textId="7432DE06" w:rsidR="005F184F" w:rsidRPr="00760A3D" w:rsidRDefault="005F184F" w:rsidP="00662D3B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sectPr w:rsidR="005F184F" w:rsidRPr="00760A3D" w:rsidSect="00036201">
      <w:footerReference w:type="default" r:id="rId11"/>
      <w:footerReference w:type="first" r:id="rId12"/>
      <w:type w:val="continuous"/>
      <w:pgSz w:w="11909" w:h="16834" w:code="9"/>
      <w:pgMar w:top="1276" w:right="1022" w:bottom="994" w:left="1440" w:header="475" w:footer="288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D6F09" w14:textId="77777777" w:rsidR="00552750" w:rsidRDefault="00552750">
      <w:r>
        <w:separator/>
      </w:r>
    </w:p>
  </w:endnote>
  <w:endnote w:type="continuationSeparator" w:id="0">
    <w:p w14:paraId="1A49980E" w14:textId="77777777" w:rsidR="00552750" w:rsidRDefault="00552750">
      <w:r>
        <w:continuationSeparator/>
      </w:r>
    </w:p>
  </w:endnote>
  <w:endnote w:type="continuationNotice" w:id="1">
    <w:p w14:paraId="06BBCC98" w14:textId="77777777" w:rsidR="00552750" w:rsidRDefault="005527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5B0F2930" w:rsidR="00F53449" w:rsidRPr="00F53449" w:rsidRDefault="00074EE0">
        <w:pPr>
          <w:pStyle w:val="Footer"/>
          <w:jc w:val="right"/>
          <w:rPr>
            <w:sz w:val="18"/>
            <w:szCs w:val="18"/>
          </w:rPr>
        </w:pPr>
        <w:r>
          <w:ptab w:relativeTo="indent" w:alignment="center" w:leader="none"/>
        </w:r>
        <w:r w:rsidR="00306D20">
          <w:ptab w:relativeTo="indent" w:alignment="center" w:leader="none"/>
        </w:r>
        <w:r w:rsidR="009B4D34">
          <w:ptab w:relativeTo="margin" w:alignment="center" w:leader="none"/>
        </w:r>
        <w:r w:rsidR="00F53449" w:rsidRPr="00F53449">
          <w:rPr>
            <w:sz w:val="18"/>
            <w:szCs w:val="18"/>
          </w:rPr>
          <w:fldChar w:fldCharType="begin"/>
        </w:r>
        <w:r w:rsidR="00F53449" w:rsidRPr="00F53449">
          <w:rPr>
            <w:sz w:val="18"/>
            <w:szCs w:val="18"/>
          </w:rPr>
          <w:instrText xml:space="preserve"> PAGE   \* MERGEFORMAT </w:instrText>
        </w:r>
        <w:r w:rsidR="00F53449" w:rsidRPr="00F53449">
          <w:rPr>
            <w:sz w:val="18"/>
            <w:szCs w:val="18"/>
          </w:rPr>
          <w:fldChar w:fldCharType="separate"/>
        </w:r>
        <w:r w:rsidR="00F53449" w:rsidRPr="00F53449">
          <w:rPr>
            <w:noProof/>
            <w:sz w:val="18"/>
            <w:szCs w:val="18"/>
          </w:rPr>
          <w:t>2</w:t>
        </w:r>
        <w:r w:rsidR="00F53449"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3CCBBAD6" w:rsidR="00242458" w:rsidRPr="00105D64" w:rsidRDefault="00242458" w:rsidP="005C4CA6">
    <w:pPr>
      <w:pStyle w:val="Footer"/>
      <w:rPr>
        <w:rFonts w:ascii="Times New Roman" w:hAnsi="Times New Roman" w:cstheme="min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704C080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29F42" w14:textId="77777777" w:rsidR="00552750" w:rsidRDefault="00552750">
      <w:r>
        <w:separator/>
      </w:r>
    </w:p>
  </w:footnote>
  <w:footnote w:type="continuationSeparator" w:id="0">
    <w:p w14:paraId="3652A196" w14:textId="77777777" w:rsidR="00552750" w:rsidRDefault="00552750">
      <w:r>
        <w:continuationSeparator/>
      </w:r>
    </w:p>
  </w:footnote>
  <w:footnote w:type="continuationNotice" w:id="1">
    <w:p w14:paraId="7AA06D02" w14:textId="77777777" w:rsidR="00552750" w:rsidRDefault="0055275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1" w15:restartNumberingAfterBreak="0">
    <w:nsid w:val="20B860E3"/>
    <w:multiLevelType w:val="multilevel"/>
    <w:tmpl w:val="D688C4CC"/>
    <w:lvl w:ilvl="0">
      <w:start w:val="3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34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2292" w:hanging="720"/>
      </w:pPr>
    </w:lvl>
    <w:lvl w:ilvl="3">
      <w:start w:val="1"/>
      <w:numFmt w:val="decimal"/>
      <w:lvlText w:val="%1.%2.%3.%4"/>
      <w:lvlJc w:val="left"/>
      <w:pPr>
        <w:ind w:left="3078" w:hanging="720"/>
      </w:pPr>
    </w:lvl>
    <w:lvl w:ilvl="4">
      <w:start w:val="1"/>
      <w:numFmt w:val="decimal"/>
      <w:lvlText w:val="%1.%2.%3.%4.%5"/>
      <w:lvlJc w:val="left"/>
      <w:pPr>
        <w:ind w:left="3864" w:hanging="720"/>
      </w:pPr>
    </w:lvl>
    <w:lvl w:ilvl="5">
      <w:start w:val="1"/>
      <w:numFmt w:val="decimal"/>
      <w:lvlText w:val="%1.%2.%3.%4.%5.%6"/>
      <w:lvlJc w:val="left"/>
      <w:pPr>
        <w:ind w:left="5010" w:hanging="1080"/>
      </w:pPr>
    </w:lvl>
    <w:lvl w:ilvl="6">
      <w:start w:val="1"/>
      <w:numFmt w:val="decimal"/>
      <w:lvlText w:val="%1.%2.%3.%4.%5.%6.%7"/>
      <w:lvlJc w:val="left"/>
      <w:pPr>
        <w:ind w:left="5796" w:hanging="1080"/>
      </w:pPr>
    </w:lvl>
    <w:lvl w:ilvl="7">
      <w:start w:val="1"/>
      <w:numFmt w:val="decimal"/>
      <w:lvlText w:val="%1.%2.%3.%4.%5.%6.%7.%8"/>
      <w:lvlJc w:val="left"/>
      <w:pPr>
        <w:ind w:left="6942" w:hanging="1440"/>
      </w:pPr>
    </w:lvl>
    <w:lvl w:ilvl="8">
      <w:start w:val="1"/>
      <w:numFmt w:val="decimal"/>
      <w:lvlText w:val="%1.%2.%3.%4.%5.%6.%7.%8.%9"/>
      <w:lvlJc w:val="left"/>
      <w:pPr>
        <w:ind w:left="7728" w:hanging="144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9C53A1"/>
    <w:multiLevelType w:val="hybridMultilevel"/>
    <w:tmpl w:val="061A7EB6"/>
    <w:lvl w:ilvl="0" w:tplc="E28A7FC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B0D55D7"/>
    <w:multiLevelType w:val="multilevel"/>
    <w:tmpl w:val="AC92FA90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2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5" w15:restartNumberingAfterBreak="0">
    <w:nsid w:val="30C12241"/>
    <w:multiLevelType w:val="hybridMultilevel"/>
    <w:tmpl w:val="B928C1AC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0" w15:restartNumberingAfterBreak="0">
    <w:nsid w:val="4B2A4015"/>
    <w:multiLevelType w:val="hybridMultilevel"/>
    <w:tmpl w:val="5B565768"/>
    <w:lvl w:ilvl="0" w:tplc="62E67570">
      <w:start w:val="1"/>
      <w:numFmt w:val="decimal"/>
      <w:lvlText w:val="15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741FC9"/>
    <w:multiLevelType w:val="multilevel"/>
    <w:tmpl w:val="9DFC77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A913305"/>
    <w:multiLevelType w:val="multilevel"/>
    <w:tmpl w:val="E83835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B27431"/>
    <w:multiLevelType w:val="multilevel"/>
    <w:tmpl w:val="7B96C5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61AF512E"/>
    <w:multiLevelType w:val="hybridMultilevel"/>
    <w:tmpl w:val="62EA2B66"/>
    <w:lvl w:ilvl="0" w:tplc="B1989602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13000"/>
    <w:multiLevelType w:val="multilevel"/>
    <w:tmpl w:val="556EACF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7B276878"/>
    <w:multiLevelType w:val="multilevel"/>
    <w:tmpl w:val="001EDFF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18"/>
  </w:num>
  <w:num w:numId="12" w16cid:durableId="1365977479">
    <w:abstractNumId w:val="12"/>
  </w:num>
  <w:num w:numId="13" w16cid:durableId="911935503">
    <w:abstractNumId w:val="27"/>
  </w:num>
  <w:num w:numId="14" w16cid:durableId="1218782324">
    <w:abstractNumId w:val="16"/>
  </w:num>
  <w:num w:numId="15" w16cid:durableId="1998535744">
    <w:abstractNumId w:val="19"/>
  </w:num>
  <w:num w:numId="16" w16cid:durableId="10879645">
    <w:abstractNumId w:val="14"/>
  </w:num>
  <w:num w:numId="17" w16cid:durableId="1288125076">
    <w:abstractNumId w:val="10"/>
  </w:num>
  <w:num w:numId="18" w16cid:durableId="758910450">
    <w:abstractNumId w:val="25"/>
  </w:num>
  <w:num w:numId="19" w16cid:durableId="1837844720">
    <w:abstractNumId w:val="24"/>
  </w:num>
  <w:num w:numId="20" w16cid:durableId="1678314090">
    <w:abstractNumId w:val="15"/>
  </w:num>
  <w:num w:numId="21" w16cid:durableId="304356966">
    <w:abstractNumId w:val="17"/>
  </w:num>
  <w:num w:numId="22" w16cid:durableId="659816957">
    <w:abstractNumId w:val="28"/>
  </w:num>
  <w:num w:numId="23" w16cid:durableId="897865910">
    <w:abstractNumId w:val="26"/>
  </w:num>
  <w:num w:numId="24" w16cid:durableId="1453669146">
    <w:abstractNumId w:val="22"/>
  </w:num>
  <w:num w:numId="25" w16cid:durableId="1113129940">
    <w:abstractNumId w:val="11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40205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8840336">
    <w:abstractNumId w:val="21"/>
  </w:num>
  <w:num w:numId="28" w16cid:durableId="1113209301">
    <w:abstractNumId w:val="23"/>
  </w:num>
  <w:num w:numId="29" w16cid:durableId="579756836">
    <w:abstractNumId w:val="13"/>
  </w:num>
  <w:num w:numId="30" w16cid:durableId="635452861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2D8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4A5"/>
    <w:rsid w:val="000105CB"/>
    <w:rsid w:val="00010B27"/>
    <w:rsid w:val="00010FF9"/>
    <w:rsid w:val="0001108A"/>
    <w:rsid w:val="00011140"/>
    <w:rsid w:val="000115D2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D56"/>
    <w:rsid w:val="00014E2C"/>
    <w:rsid w:val="00014EC5"/>
    <w:rsid w:val="00015AD2"/>
    <w:rsid w:val="00015BA5"/>
    <w:rsid w:val="000162F8"/>
    <w:rsid w:val="00016979"/>
    <w:rsid w:val="00017183"/>
    <w:rsid w:val="000178A8"/>
    <w:rsid w:val="00017D69"/>
    <w:rsid w:val="00017E85"/>
    <w:rsid w:val="000202B9"/>
    <w:rsid w:val="000204A5"/>
    <w:rsid w:val="00020DF7"/>
    <w:rsid w:val="00020E48"/>
    <w:rsid w:val="000215D3"/>
    <w:rsid w:val="00021654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4968"/>
    <w:rsid w:val="00024AAF"/>
    <w:rsid w:val="000267B9"/>
    <w:rsid w:val="00026827"/>
    <w:rsid w:val="00026C15"/>
    <w:rsid w:val="00026DEA"/>
    <w:rsid w:val="00027665"/>
    <w:rsid w:val="000279BA"/>
    <w:rsid w:val="00027C9A"/>
    <w:rsid w:val="000301EC"/>
    <w:rsid w:val="000304B2"/>
    <w:rsid w:val="00030AFF"/>
    <w:rsid w:val="00030CDE"/>
    <w:rsid w:val="00031204"/>
    <w:rsid w:val="00031261"/>
    <w:rsid w:val="00031877"/>
    <w:rsid w:val="00032363"/>
    <w:rsid w:val="000325C7"/>
    <w:rsid w:val="00033174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6201"/>
    <w:rsid w:val="00036F73"/>
    <w:rsid w:val="00037314"/>
    <w:rsid w:val="000373B6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7FB"/>
    <w:rsid w:val="00044A24"/>
    <w:rsid w:val="00044CBF"/>
    <w:rsid w:val="000455D0"/>
    <w:rsid w:val="000459D1"/>
    <w:rsid w:val="00046168"/>
    <w:rsid w:val="00046D74"/>
    <w:rsid w:val="00047420"/>
    <w:rsid w:val="000475A8"/>
    <w:rsid w:val="00047622"/>
    <w:rsid w:val="000525EE"/>
    <w:rsid w:val="000530F7"/>
    <w:rsid w:val="00053523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57931"/>
    <w:rsid w:val="0006036E"/>
    <w:rsid w:val="00060649"/>
    <w:rsid w:val="00060A92"/>
    <w:rsid w:val="00060B76"/>
    <w:rsid w:val="000611AE"/>
    <w:rsid w:val="00061973"/>
    <w:rsid w:val="00061AEC"/>
    <w:rsid w:val="00061DF4"/>
    <w:rsid w:val="00061F5B"/>
    <w:rsid w:val="00062450"/>
    <w:rsid w:val="00062957"/>
    <w:rsid w:val="00062AC4"/>
    <w:rsid w:val="00062F4B"/>
    <w:rsid w:val="00062F83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B40"/>
    <w:rsid w:val="00065CC7"/>
    <w:rsid w:val="00065EBC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0DB"/>
    <w:rsid w:val="000724D5"/>
    <w:rsid w:val="000725A1"/>
    <w:rsid w:val="00072E69"/>
    <w:rsid w:val="000732A6"/>
    <w:rsid w:val="00073788"/>
    <w:rsid w:val="00073938"/>
    <w:rsid w:val="00073D9E"/>
    <w:rsid w:val="00074012"/>
    <w:rsid w:val="00074046"/>
    <w:rsid w:val="00074C66"/>
    <w:rsid w:val="00074EE0"/>
    <w:rsid w:val="0007624E"/>
    <w:rsid w:val="0007627C"/>
    <w:rsid w:val="000767C6"/>
    <w:rsid w:val="000773E6"/>
    <w:rsid w:val="00077500"/>
    <w:rsid w:val="0007756E"/>
    <w:rsid w:val="00077970"/>
    <w:rsid w:val="00077B6D"/>
    <w:rsid w:val="0008012C"/>
    <w:rsid w:val="00080424"/>
    <w:rsid w:val="000808A7"/>
    <w:rsid w:val="00080B3F"/>
    <w:rsid w:val="00081257"/>
    <w:rsid w:val="000812F6"/>
    <w:rsid w:val="0008145F"/>
    <w:rsid w:val="000824F1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6FB7"/>
    <w:rsid w:val="00087288"/>
    <w:rsid w:val="000874AF"/>
    <w:rsid w:val="00090194"/>
    <w:rsid w:val="000904C3"/>
    <w:rsid w:val="00090505"/>
    <w:rsid w:val="0009066F"/>
    <w:rsid w:val="000914B1"/>
    <w:rsid w:val="00091CC7"/>
    <w:rsid w:val="00091D72"/>
    <w:rsid w:val="00091D99"/>
    <w:rsid w:val="000921D3"/>
    <w:rsid w:val="0009226D"/>
    <w:rsid w:val="000925F9"/>
    <w:rsid w:val="00092AC7"/>
    <w:rsid w:val="00092F27"/>
    <w:rsid w:val="00092FA1"/>
    <w:rsid w:val="00093C72"/>
    <w:rsid w:val="00093DE9"/>
    <w:rsid w:val="00093E87"/>
    <w:rsid w:val="00094237"/>
    <w:rsid w:val="00094A01"/>
    <w:rsid w:val="00094C56"/>
    <w:rsid w:val="00094DE2"/>
    <w:rsid w:val="00095CC6"/>
    <w:rsid w:val="0009657D"/>
    <w:rsid w:val="0009659A"/>
    <w:rsid w:val="0009659F"/>
    <w:rsid w:val="0009660D"/>
    <w:rsid w:val="000969B4"/>
    <w:rsid w:val="00096A17"/>
    <w:rsid w:val="00097032"/>
    <w:rsid w:val="000976A7"/>
    <w:rsid w:val="00097ECF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09F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22E"/>
    <w:rsid w:val="000A5411"/>
    <w:rsid w:val="000A5462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07B0"/>
    <w:rsid w:val="000B1029"/>
    <w:rsid w:val="000B1425"/>
    <w:rsid w:val="000B15CB"/>
    <w:rsid w:val="000B1696"/>
    <w:rsid w:val="000B1A9E"/>
    <w:rsid w:val="000B1FFF"/>
    <w:rsid w:val="000B21EB"/>
    <w:rsid w:val="000B286C"/>
    <w:rsid w:val="000B2A01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7AF"/>
    <w:rsid w:val="000B591B"/>
    <w:rsid w:val="000B618C"/>
    <w:rsid w:val="000B637E"/>
    <w:rsid w:val="000B6527"/>
    <w:rsid w:val="000B6A7E"/>
    <w:rsid w:val="000B6B7A"/>
    <w:rsid w:val="000B6CD4"/>
    <w:rsid w:val="000B6D86"/>
    <w:rsid w:val="000B6E9D"/>
    <w:rsid w:val="000B6F10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913"/>
    <w:rsid w:val="000C2D04"/>
    <w:rsid w:val="000C3B4D"/>
    <w:rsid w:val="000C3EB1"/>
    <w:rsid w:val="000C4BDB"/>
    <w:rsid w:val="000C4FA1"/>
    <w:rsid w:val="000C517B"/>
    <w:rsid w:val="000C5E1C"/>
    <w:rsid w:val="000C60EA"/>
    <w:rsid w:val="000C6A35"/>
    <w:rsid w:val="000C6B13"/>
    <w:rsid w:val="000C71C4"/>
    <w:rsid w:val="000C7250"/>
    <w:rsid w:val="000C757D"/>
    <w:rsid w:val="000C7877"/>
    <w:rsid w:val="000D01BE"/>
    <w:rsid w:val="000D0E8C"/>
    <w:rsid w:val="000D0EFE"/>
    <w:rsid w:val="000D1EB8"/>
    <w:rsid w:val="000D21AF"/>
    <w:rsid w:val="000D2380"/>
    <w:rsid w:val="000D2E97"/>
    <w:rsid w:val="000D2FFB"/>
    <w:rsid w:val="000D327E"/>
    <w:rsid w:val="000D373E"/>
    <w:rsid w:val="000D390B"/>
    <w:rsid w:val="000D445B"/>
    <w:rsid w:val="000D45AB"/>
    <w:rsid w:val="000D49FA"/>
    <w:rsid w:val="000D4A1C"/>
    <w:rsid w:val="000D4EE0"/>
    <w:rsid w:val="000D51A6"/>
    <w:rsid w:val="000D53BC"/>
    <w:rsid w:val="000D54E0"/>
    <w:rsid w:val="000D5557"/>
    <w:rsid w:val="000D5B6B"/>
    <w:rsid w:val="000D5DB6"/>
    <w:rsid w:val="000D6048"/>
    <w:rsid w:val="000D60F7"/>
    <w:rsid w:val="000D6B9F"/>
    <w:rsid w:val="000D6D50"/>
    <w:rsid w:val="000D6FE6"/>
    <w:rsid w:val="000D70C7"/>
    <w:rsid w:val="000D7296"/>
    <w:rsid w:val="000D7568"/>
    <w:rsid w:val="000D7840"/>
    <w:rsid w:val="000E0011"/>
    <w:rsid w:val="000E06D1"/>
    <w:rsid w:val="000E07F6"/>
    <w:rsid w:val="000E0B95"/>
    <w:rsid w:val="000E1444"/>
    <w:rsid w:val="000E187E"/>
    <w:rsid w:val="000E18C5"/>
    <w:rsid w:val="000E18CA"/>
    <w:rsid w:val="000E1B9C"/>
    <w:rsid w:val="000E1FC9"/>
    <w:rsid w:val="000E23CA"/>
    <w:rsid w:val="000E2D28"/>
    <w:rsid w:val="000E3035"/>
    <w:rsid w:val="000E326F"/>
    <w:rsid w:val="000E338D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1B8"/>
    <w:rsid w:val="000F13F1"/>
    <w:rsid w:val="000F14D6"/>
    <w:rsid w:val="000F2467"/>
    <w:rsid w:val="000F257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218"/>
    <w:rsid w:val="000F75A5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6DC"/>
    <w:rsid w:val="00101959"/>
    <w:rsid w:val="00101AE4"/>
    <w:rsid w:val="00101AE6"/>
    <w:rsid w:val="00101E06"/>
    <w:rsid w:val="00101E45"/>
    <w:rsid w:val="00102158"/>
    <w:rsid w:val="00102390"/>
    <w:rsid w:val="00102606"/>
    <w:rsid w:val="00102614"/>
    <w:rsid w:val="00102AEF"/>
    <w:rsid w:val="00102F6B"/>
    <w:rsid w:val="00103497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5D64"/>
    <w:rsid w:val="001062CF"/>
    <w:rsid w:val="00106306"/>
    <w:rsid w:val="00106E46"/>
    <w:rsid w:val="0010715E"/>
    <w:rsid w:val="00107D9F"/>
    <w:rsid w:val="0011005E"/>
    <w:rsid w:val="00110083"/>
    <w:rsid w:val="00110249"/>
    <w:rsid w:val="00110328"/>
    <w:rsid w:val="001103D1"/>
    <w:rsid w:val="001105E4"/>
    <w:rsid w:val="0011091F"/>
    <w:rsid w:val="00110B78"/>
    <w:rsid w:val="00110BF5"/>
    <w:rsid w:val="00110C2D"/>
    <w:rsid w:val="00110F90"/>
    <w:rsid w:val="00111079"/>
    <w:rsid w:val="00111273"/>
    <w:rsid w:val="0011140A"/>
    <w:rsid w:val="001118B0"/>
    <w:rsid w:val="00112C74"/>
    <w:rsid w:val="00112F11"/>
    <w:rsid w:val="00112FC4"/>
    <w:rsid w:val="00113254"/>
    <w:rsid w:val="001133E0"/>
    <w:rsid w:val="00113883"/>
    <w:rsid w:val="00113F5B"/>
    <w:rsid w:val="00114746"/>
    <w:rsid w:val="00114E2A"/>
    <w:rsid w:val="00114FBA"/>
    <w:rsid w:val="001155C6"/>
    <w:rsid w:val="001157A3"/>
    <w:rsid w:val="0011581D"/>
    <w:rsid w:val="001158D4"/>
    <w:rsid w:val="00116345"/>
    <w:rsid w:val="001164D3"/>
    <w:rsid w:val="001165CE"/>
    <w:rsid w:val="0011677D"/>
    <w:rsid w:val="00116E3E"/>
    <w:rsid w:val="00116F31"/>
    <w:rsid w:val="00116F40"/>
    <w:rsid w:val="00117622"/>
    <w:rsid w:val="001178A2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42FC"/>
    <w:rsid w:val="00124445"/>
    <w:rsid w:val="0012446E"/>
    <w:rsid w:val="001244E6"/>
    <w:rsid w:val="00124514"/>
    <w:rsid w:val="00124654"/>
    <w:rsid w:val="00125B6B"/>
    <w:rsid w:val="0012639D"/>
    <w:rsid w:val="00126889"/>
    <w:rsid w:val="00126BE0"/>
    <w:rsid w:val="001275CD"/>
    <w:rsid w:val="00127C7F"/>
    <w:rsid w:val="00130089"/>
    <w:rsid w:val="001302BA"/>
    <w:rsid w:val="00130431"/>
    <w:rsid w:val="00130633"/>
    <w:rsid w:val="0013091A"/>
    <w:rsid w:val="00130A02"/>
    <w:rsid w:val="00130ADC"/>
    <w:rsid w:val="00130AF6"/>
    <w:rsid w:val="001311E4"/>
    <w:rsid w:val="00131286"/>
    <w:rsid w:val="001313E3"/>
    <w:rsid w:val="0013199A"/>
    <w:rsid w:val="00131B4F"/>
    <w:rsid w:val="00131B63"/>
    <w:rsid w:val="00131C9E"/>
    <w:rsid w:val="0013204C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087"/>
    <w:rsid w:val="00135191"/>
    <w:rsid w:val="0013563A"/>
    <w:rsid w:val="001357EE"/>
    <w:rsid w:val="00135839"/>
    <w:rsid w:val="0013590C"/>
    <w:rsid w:val="0013618D"/>
    <w:rsid w:val="001363DA"/>
    <w:rsid w:val="001367E5"/>
    <w:rsid w:val="00136A99"/>
    <w:rsid w:val="00136E90"/>
    <w:rsid w:val="00136F7F"/>
    <w:rsid w:val="001375AD"/>
    <w:rsid w:val="0014012F"/>
    <w:rsid w:val="001404EC"/>
    <w:rsid w:val="00140B2B"/>
    <w:rsid w:val="00140B35"/>
    <w:rsid w:val="00140B9F"/>
    <w:rsid w:val="00140F8C"/>
    <w:rsid w:val="001410ED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C4A"/>
    <w:rsid w:val="00144D15"/>
    <w:rsid w:val="00144F02"/>
    <w:rsid w:val="001455E0"/>
    <w:rsid w:val="0014678B"/>
    <w:rsid w:val="00146971"/>
    <w:rsid w:val="00147048"/>
    <w:rsid w:val="00147DDE"/>
    <w:rsid w:val="001502CA"/>
    <w:rsid w:val="0015083A"/>
    <w:rsid w:val="00150C97"/>
    <w:rsid w:val="00150DA2"/>
    <w:rsid w:val="001513E4"/>
    <w:rsid w:val="001513EB"/>
    <w:rsid w:val="00151516"/>
    <w:rsid w:val="001516FD"/>
    <w:rsid w:val="00151930"/>
    <w:rsid w:val="00151940"/>
    <w:rsid w:val="00151E55"/>
    <w:rsid w:val="00152350"/>
    <w:rsid w:val="001526D7"/>
    <w:rsid w:val="0015270B"/>
    <w:rsid w:val="001527D6"/>
    <w:rsid w:val="0015310E"/>
    <w:rsid w:val="001538FE"/>
    <w:rsid w:val="00154261"/>
    <w:rsid w:val="00154289"/>
    <w:rsid w:val="0015475B"/>
    <w:rsid w:val="00154791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8DC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4960"/>
    <w:rsid w:val="00164E2F"/>
    <w:rsid w:val="00165146"/>
    <w:rsid w:val="001651E0"/>
    <w:rsid w:val="0016538C"/>
    <w:rsid w:val="0016557C"/>
    <w:rsid w:val="00165659"/>
    <w:rsid w:val="00165A41"/>
    <w:rsid w:val="0016603F"/>
    <w:rsid w:val="001666B3"/>
    <w:rsid w:val="00166953"/>
    <w:rsid w:val="00167339"/>
    <w:rsid w:val="00167885"/>
    <w:rsid w:val="00167CD9"/>
    <w:rsid w:val="00167D7E"/>
    <w:rsid w:val="00167DCD"/>
    <w:rsid w:val="00170486"/>
    <w:rsid w:val="001704BB"/>
    <w:rsid w:val="00170C4B"/>
    <w:rsid w:val="0017100B"/>
    <w:rsid w:val="00171277"/>
    <w:rsid w:val="001716C3"/>
    <w:rsid w:val="00171791"/>
    <w:rsid w:val="00171B38"/>
    <w:rsid w:val="00172D7B"/>
    <w:rsid w:val="001733BD"/>
    <w:rsid w:val="00173BD7"/>
    <w:rsid w:val="0017408E"/>
    <w:rsid w:val="00174102"/>
    <w:rsid w:val="00174143"/>
    <w:rsid w:val="00174A15"/>
    <w:rsid w:val="00174F6D"/>
    <w:rsid w:val="00175579"/>
    <w:rsid w:val="00175AB8"/>
    <w:rsid w:val="00176550"/>
    <w:rsid w:val="0017655D"/>
    <w:rsid w:val="00177156"/>
    <w:rsid w:val="00177D18"/>
    <w:rsid w:val="00177F33"/>
    <w:rsid w:val="001800FA"/>
    <w:rsid w:val="00180142"/>
    <w:rsid w:val="001804E5"/>
    <w:rsid w:val="00180F51"/>
    <w:rsid w:val="00181450"/>
    <w:rsid w:val="001815A9"/>
    <w:rsid w:val="00181616"/>
    <w:rsid w:val="00181A26"/>
    <w:rsid w:val="00182539"/>
    <w:rsid w:val="00182716"/>
    <w:rsid w:val="001829C2"/>
    <w:rsid w:val="00182A84"/>
    <w:rsid w:val="00182B1A"/>
    <w:rsid w:val="00182CE4"/>
    <w:rsid w:val="001835BB"/>
    <w:rsid w:val="001839FB"/>
    <w:rsid w:val="001841D3"/>
    <w:rsid w:val="0018447B"/>
    <w:rsid w:val="0018592F"/>
    <w:rsid w:val="00185AC9"/>
    <w:rsid w:val="00185BD0"/>
    <w:rsid w:val="00186268"/>
    <w:rsid w:val="00186784"/>
    <w:rsid w:val="00187CCB"/>
    <w:rsid w:val="00187D7D"/>
    <w:rsid w:val="00187EB4"/>
    <w:rsid w:val="0019015A"/>
    <w:rsid w:val="0019048D"/>
    <w:rsid w:val="00190515"/>
    <w:rsid w:val="00190526"/>
    <w:rsid w:val="00190D90"/>
    <w:rsid w:val="00190F1C"/>
    <w:rsid w:val="0019112C"/>
    <w:rsid w:val="00191220"/>
    <w:rsid w:val="0019149F"/>
    <w:rsid w:val="0019172A"/>
    <w:rsid w:val="0019188E"/>
    <w:rsid w:val="001919D9"/>
    <w:rsid w:val="00191D29"/>
    <w:rsid w:val="00191D62"/>
    <w:rsid w:val="001923D7"/>
    <w:rsid w:val="00192713"/>
    <w:rsid w:val="00192BAF"/>
    <w:rsid w:val="001936EE"/>
    <w:rsid w:val="00193F01"/>
    <w:rsid w:val="0019410B"/>
    <w:rsid w:val="00194540"/>
    <w:rsid w:val="001950E4"/>
    <w:rsid w:val="0019537C"/>
    <w:rsid w:val="001955CA"/>
    <w:rsid w:val="00195B9E"/>
    <w:rsid w:val="00195C00"/>
    <w:rsid w:val="00195DF1"/>
    <w:rsid w:val="00195F6E"/>
    <w:rsid w:val="0019611B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0BF"/>
    <w:rsid w:val="001A121B"/>
    <w:rsid w:val="001A1517"/>
    <w:rsid w:val="001A17A2"/>
    <w:rsid w:val="001A23BF"/>
    <w:rsid w:val="001A2466"/>
    <w:rsid w:val="001A256A"/>
    <w:rsid w:val="001A25F6"/>
    <w:rsid w:val="001A27A0"/>
    <w:rsid w:val="001A2AC6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C36"/>
    <w:rsid w:val="001A7D01"/>
    <w:rsid w:val="001B0265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1A7"/>
    <w:rsid w:val="001B437B"/>
    <w:rsid w:val="001B46EA"/>
    <w:rsid w:val="001B4CE2"/>
    <w:rsid w:val="001B516A"/>
    <w:rsid w:val="001B55F7"/>
    <w:rsid w:val="001B59D3"/>
    <w:rsid w:val="001B5D07"/>
    <w:rsid w:val="001B66E7"/>
    <w:rsid w:val="001B695D"/>
    <w:rsid w:val="001B6CA3"/>
    <w:rsid w:val="001B7B47"/>
    <w:rsid w:val="001B7D66"/>
    <w:rsid w:val="001C00B9"/>
    <w:rsid w:val="001C07EF"/>
    <w:rsid w:val="001C0E25"/>
    <w:rsid w:val="001C11C3"/>
    <w:rsid w:val="001C2674"/>
    <w:rsid w:val="001C2726"/>
    <w:rsid w:val="001C283F"/>
    <w:rsid w:val="001C2C33"/>
    <w:rsid w:val="001C2D64"/>
    <w:rsid w:val="001C340C"/>
    <w:rsid w:val="001C38CE"/>
    <w:rsid w:val="001C3A07"/>
    <w:rsid w:val="001C3DB7"/>
    <w:rsid w:val="001C466E"/>
    <w:rsid w:val="001C5037"/>
    <w:rsid w:val="001C51A6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6EB"/>
    <w:rsid w:val="001D0A63"/>
    <w:rsid w:val="001D0DFE"/>
    <w:rsid w:val="001D0E75"/>
    <w:rsid w:val="001D1405"/>
    <w:rsid w:val="001D149B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CDC"/>
    <w:rsid w:val="001D6DE7"/>
    <w:rsid w:val="001D70AA"/>
    <w:rsid w:val="001D70B8"/>
    <w:rsid w:val="001D7A54"/>
    <w:rsid w:val="001D7A8E"/>
    <w:rsid w:val="001E0163"/>
    <w:rsid w:val="001E05D7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B2B"/>
    <w:rsid w:val="001E2D49"/>
    <w:rsid w:val="001E31FF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00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07B"/>
    <w:rsid w:val="001F21C4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8A3"/>
    <w:rsid w:val="001F70E2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CB6"/>
    <w:rsid w:val="00204EEC"/>
    <w:rsid w:val="002050A0"/>
    <w:rsid w:val="002051B4"/>
    <w:rsid w:val="00205602"/>
    <w:rsid w:val="00205D26"/>
    <w:rsid w:val="00205E55"/>
    <w:rsid w:val="00205E74"/>
    <w:rsid w:val="00205E9B"/>
    <w:rsid w:val="0020639D"/>
    <w:rsid w:val="002064D4"/>
    <w:rsid w:val="0020652A"/>
    <w:rsid w:val="002067A1"/>
    <w:rsid w:val="00206823"/>
    <w:rsid w:val="00207550"/>
    <w:rsid w:val="0020772B"/>
    <w:rsid w:val="00207F4A"/>
    <w:rsid w:val="00210063"/>
    <w:rsid w:val="00210109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779"/>
    <w:rsid w:val="002149DD"/>
    <w:rsid w:val="00214A49"/>
    <w:rsid w:val="00214B50"/>
    <w:rsid w:val="00214B60"/>
    <w:rsid w:val="00215098"/>
    <w:rsid w:val="002155D5"/>
    <w:rsid w:val="00215CB1"/>
    <w:rsid w:val="00215E2E"/>
    <w:rsid w:val="002162B2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BF5"/>
    <w:rsid w:val="00221761"/>
    <w:rsid w:val="00221A6C"/>
    <w:rsid w:val="002227EF"/>
    <w:rsid w:val="00222C83"/>
    <w:rsid w:val="0022306B"/>
    <w:rsid w:val="00223369"/>
    <w:rsid w:val="00223484"/>
    <w:rsid w:val="00223BCE"/>
    <w:rsid w:val="00223C39"/>
    <w:rsid w:val="002241DE"/>
    <w:rsid w:val="0022421A"/>
    <w:rsid w:val="002242CB"/>
    <w:rsid w:val="002244D9"/>
    <w:rsid w:val="00224836"/>
    <w:rsid w:val="00224AF4"/>
    <w:rsid w:val="00224BD8"/>
    <w:rsid w:val="0022508B"/>
    <w:rsid w:val="00225934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E18"/>
    <w:rsid w:val="00232FC0"/>
    <w:rsid w:val="0023318E"/>
    <w:rsid w:val="0023334D"/>
    <w:rsid w:val="00233922"/>
    <w:rsid w:val="00233E23"/>
    <w:rsid w:val="00233E55"/>
    <w:rsid w:val="00233EE5"/>
    <w:rsid w:val="00234038"/>
    <w:rsid w:val="002346BB"/>
    <w:rsid w:val="00234B55"/>
    <w:rsid w:val="00234E0D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6CF"/>
    <w:rsid w:val="002408F8"/>
    <w:rsid w:val="0024098D"/>
    <w:rsid w:val="00240999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BBB"/>
    <w:rsid w:val="00242C80"/>
    <w:rsid w:val="002436C5"/>
    <w:rsid w:val="002437D2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3B3"/>
    <w:rsid w:val="002507D4"/>
    <w:rsid w:val="00250A9B"/>
    <w:rsid w:val="0025111C"/>
    <w:rsid w:val="00251729"/>
    <w:rsid w:val="002518BC"/>
    <w:rsid w:val="00251DDD"/>
    <w:rsid w:val="00252040"/>
    <w:rsid w:val="00252840"/>
    <w:rsid w:val="002528E3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5543"/>
    <w:rsid w:val="002567CC"/>
    <w:rsid w:val="00256C98"/>
    <w:rsid w:val="0025742A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B01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48C"/>
    <w:rsid w:val="00264507"/>
    <w:rsid w:val="0026458F"/>
    <w:rsid w:val="00264651"/>
    <w:rsid w:val="00264B9B"/>
    <w:rsid w:val="0026566A"/>
    <w:rsid w:val="0026596E"/>
    <w:rsid w:val="00265D25"/>
    <w:rsid w:val="002663A9"/>
    <w:rsid w:val="00266457"/>
    <w:rsid w:val="00266FF3"/>
    <w:rsid w:val="00267066"/>
    <w:rsid w:val="00267123"/>
    <w:rsid w:val="00267302"/>
    <w:rsid w:val="0027021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6C3E"/>
    <w:rsid w:val="0027726D"/>
    <w:rsid w:val="00277409"/>
    <w:rsid w:val="00277CAC"/>
    <w:rsid w:val="00280318"/>
    <w:rsid w:val="002805A1"/>
    <w:rsid w:val="002805A4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A96"/>
    <w:rsid w:val="00282BF7"/>
    <w:rsid w:val="00283468"/>
    <w:rsid w:val="00283570"/>
    <w:rsid w:val="002839C6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0E67"/>
    <w:rsid w:val="002A1791"/>
    <w:rsid w:val="002A1CBB"/>
    <w:rsid w:val="002A2068"/>
    <w:rsid w:val="002A272A"/>
    <w:rsid w:val="002A2996"/>
    <w:rsid w:val="002A2CEC"/>
    <w:rsid w:val="002A2F6C"/>
    <w:rsid w:val="002A2F79"/>
    <w:rsid w:val="002A3287"/>
    <w:rsid w:val="002A380A"/>
    <w:rsid w:val="002A3822"/>
    <w:rsid w:val="002A3C17"/>
    <w:rsid w:val="002A4527"/>
    <w:rsid w:val="002A514B"/>
    <w:rsid w:val="002A5383"/>
    <w:rsid w:val="002A5B5B"/>
    <w:rsid w:val="002A5B87"/>
    <w:rsid w:val="002A5E4F"/>
    <w:rsid w:val="002A5E85"/>
    <w:rsid w:val="002A7489"/>
    <w:rsid w:val="002A7C8D"/>
    <w:rsid w:val="002B174D"/>
    <w:rsid w:val="002B17B2"/>
    <w:rsid w:val="002B1831"/>
    <w:rsid w:val="002B1F04"/>
    <w:rsid w:val="002B3258"/>
    <w:rsid w:val="002B3EFD"/>
    <w:rsid w:val="002B450D"/>
    <w:rsid w:val="002B5407"/>
    <w:rsid w:val="002B567A"/>
    <w:rsid w:val="002B5CE0"/>
    <w:rsid w:val="002B5D2B"/>
    <w:rsid w:val="002B5DF1"/>
    <w:rsid w:val="002B6794"/>
    <w:rsid w:val="002B67E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16F9"/>
    <w:rsid w:val="002C218D"/>
    <w:rsid w:val="002C2206"/>
    <w:rsid w:val="002C237E"/>
    <w:rsid w:val="002C2B3A"/>
    <w:rsid w:val="002C37AC"/>
    <w:rsid w:val="002C3AE7"/>
    <w:rsid w:val="002C423E"/>
    <w:rsid w:val="002C42E9"/>
    <w:rsid w:val="002C4B52"/>
    <w:rsid w:val="002C4B62"/>
    <w:rsid w:val="002C4E7B"/>
    <w:rsid w:val="002C4F41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683"/>
    <w:rsid w:val="002D18A6"/>
    <w:rsid w:val="002D1C36"/>
    <w:rsid w:val="002D1E0C"/>
    <w:rsid w:val="002D1E61"/>
    <w:rsid w:val="002D1EBD"/>
    <w:rsid w:val="002D247D"/>
    <w:rsid w:val="002D303D"/>
    <w:rsid w:val="002D310E"/>
    <w:rsid w:val="002D357C"/>
    <w:rsid w:val="002D410A"/>
    <w:rsid w:val="002D466E"/>
    <w:rsid w:val="002D479F"/>
    <w:rsid w:val="002D564A"/>
    <w:rsid w:val="002D5AFC"/>
    <w:rsid w:val="002D62F6"/>
    <w:rsid w:val="002D65D9"/>
    <w:rsid w:val="002D7D05"/>
    <w:rsid w:val="002D7DF6"/>
    <w:rsid w:val="002E074B"/>
    <w:rsid w:val="002E1893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1C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94C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572"/>
    <w:rsid w:val="002F5641"/>
    <w:rsid w:val="002F5647"/>
    <w:rsid w:val="002F5800"/>
    <w:rsid w:val="002F5E56"/>
    <w:rsid w:val="002F5E78"/>
    <w:rsid w:val="002F6028"/>
    <w:rsid w:val="002F70EA"/>
    <w:rsid w:val="002F719D"/>
    <w:rsid w:val="002F7621"/>
    <w:rsid w:val="002F7B00"/>
    <w:rsid w:val="0030029D"/>
    <w:rsid w:val="00300F4F"/>
    <w:rsid w:val="0030187E"/>
    <w:rsid w:val="00301B2F"/>
    <w:rsid w:val="003020C8"/>
    <w:rsid w:val="003021C1"/>
    <w:rsid w:val="00302203"/>
    <w:rsid w:val="0030246A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5292"/>
    <w:rsid w:val="003060AB"/>
    <w:rsid w:val="003063E4"/>
    <w:rsid w:val="00306BE8"/>
    <w:rsid w:val="00306D20"/>
    <w:rsid w:val="00306FED"/>
    <w:rsid w:val="003116E6"/>
    <w:rsid w:val="00311840"/>
    <w:rsid w:val="00311BEB"/>
    <w:rsid w:val="00312DE7"/>
    <w:rsid w:val="0031303B"/>
    <w:rsid w:val="003130EA"/>
    <w:rsid w:val="00313920"/>
    <w:rsid w:val="00313AA2"/>
    <w:rsid w:val="00313F5D"/>
    <w:rsid w:val="003145B1"/>
    <w:rsid w:val="00314BDB"/>
    <w:rsid w:val="00315449"/>
    <w:rsid w:val="00315953"/>
    <w:rsid w:val="00316583"/>
    <w:rsid w:val="00316924"/>
    <w:rsid w:val="00317651"/>
    <w:rsid w:val="003209EE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357"/>
    <w:rsid w:val="00324498"/>
    <w:rsid w:val="003247A2"/>
    <w:rsid w:val="003247CB"/>
    <w:rsid w:val="0032482B"/>
    <w:rsid w:val="00324AAA"/>
    <w:rsid w:val="00324E65"/>
    <w:rsid w:val="0032525B"/>
    <w:rsid w:val="003256C1"/>
    <w:rsid w:val="00325DE7"/>
    <w:rsid w:val="003261CD"/>
    <w:rsid w:val="0032659A"/>
    <w:rsid w:val="003268A4"/>
    <w:rsid w:val="003268FD"/>
    <w:rsid w:val="003270F4"/>
    <w:rsid w:val="003304E4"/>
    <w:rsid w:val="003316BB"/>
    <w:rsid w:val="003318F2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ECA"/>
    <w:rsid w:val="00333FA6"/>
    <w:rsid w:val="00334298"/>
    <w:rsid w:val="0033429B"/>
    <w:rsid w:val="003344E2"/>
    <w:rsid w:val="003345B0"/>
    <w:rsid w:val="00334869"/>
    <w:rsid w:val="00335271"/>
    <w:rsid w:val="003358EE"/>
    <w:rsid w:val="00335E8F"/>
    <w:rsid w:val="00336434"/>
    <w:rsid w:val="00336F65"/>
    <w:rsid w:val="00337098"/>
    <w:rsid w:val="00337668"/>
    <w:rsid w:val="00337A28"/>
    <w:rsid w:val="00337D2D"/>
    <w:rsid w:val="00337E61"/>
    <w:rsid w:val="00340BF0"/>
    <w:rsid w:val="00340F71"/>
    <w:rsid w:val="00340F90"/>
    <w:rsid w:val="0034124A"/>
    <w:rsid w:val="0034150F"/>
    <w:rsid w:val="003417A6"/>
    <w:rsid w:val="00341C00"/>
    <w:rsid w:val="00341C2E"/>
    <w:rsid w:val="00341D4E"/>
    <w:rsid w:val="003420C6"/>
    <w:rsid w:val="00342180"/>
    <w:rsid w:val="00342319"/>
    <w:rsid w:val="003424DF"/>
    <w:rsid w:val="003426BA"/>
    <w:rsid w:val="003429CB"/>
    <w:rsid w:val="00342DC2"/>
    <w:rsid w:val="003430D3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46E78"/>
    <w:rsid w:val="00346F6A"/>
    <w:rsid w:val="003509F1"/>
    <w:rsid w:val="00350A78"/>
    <w:rsid w:val="00350BFF"/>
    <w:rsid w:val="00350DFD"/>
    <w:rsid w:val="00350E04"/>
    <w:rsid w:val="00350EF7"/>
    <w:rsid w:val="00350F37"/>
    <w:rsid w:val="003511BF"/>
    <w:rsid w:val="0035130F"/>
    <w:rsid w:val="00351474"/>
    <w:rsid w:val="003514A3"/>
    <w:rsid w:val="003517B4"/>
    <w:rsid w:val="00351CE8"/>
    <w:rsid w:val="00351E11"/>
    <w:rsid w:val="00351F6C"/>
    <w:rsid w:val="003524E9"/>
    <w:rsid w:val="0035273E"/>
    <w:rsid w:val="00352835"/>
    <w:rsid w:val="00353219"/>
    <w:rsid w:val="00353832"/>
    <w:rsid w:val="003542E0"/>
    <w:rsid w:val="0035452E"/>
    <w:rsid w:val="00354AE8"/>
    <w:rsid w:val="00354D5A"/>
    <w:rsid w:val="00354DB7"/>
    <w:rsid w:val="00354E6E"/>
    <w:rsid w:val="00354FEE"/>
    <w:rsid w:val="003553A2"/>
    <w:rsid w:val="0035572C"/>
    <w:rsid w:val="003557DB"/>
    <w:rsid w:val="00355AB8"/>
    <w:rsid w:val="00356470"/>
    <w:rsid w:val="003567C4"/>
    <w:rsid w:val="0035698D"/>
    <w:rsid w:val="00356DA5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76F"/>
    <w:rsid w:val="00362E5A"/>
    <w:rsid w:val="0036385C"/>
    <w:rsid w:val="00363D5E"/>
    <w:rsid w:val="00364192"/>
    <w:rsid w:val="0036441E"/>
    <w:rsid w:val="00364422"/>
    <w:rsid w:val="003647B1"/>
    <w:rsid w:val="00364BAB"/>
    <w:rsid w:val="00364DBB"/>
    <w:rsid w:val="00364EFC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09B0"/>
    <w:rsid w:val="00370A4E"/>
    <w:rsid w:val="00371067"/>
    <w:rsid w:val="00371B45"/>
    <w:rsid w:val="003722D0"/>
    <w:rsid w:val="003723A4"/>
    <w:rsid w:val="003723B5"/>
    <w:rsid w:val="00373C94"/>
    <w:rsid w:val="00374964"/>
    <w:rsid w:val="00374EEA"/>
    <w:rsid w:val="00375328"/>
    <w:rsid w:val="003758CF"/>
    <w:rsid w:val="00375E63"/>
    <w:rsid w:val="003768E1"/>
    <w:rsid w:val="00376D34"/>
    <w:rsid w:val="00376F8E"/>
    <w:rsid w:val="00377BE5"/>
    <w:rsid w:val="00380008"/>
    <w:rsid w:val="003803D2"/>
    <w:rsid w:val="00380572"/>
    <w:rsid w:val="00380752"/>
    <w:rsid w:val="00380A42"/>
    <w:rsid w:val="00380E01"/>
    <w:rsid w:val="00380EC6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AF"/>
    <w:rsid w:val="003871B9"/>
    <w:rsid w:val="00387581"/>
    <w:rsid w:val="00387E50"/>
    <w:rsid w:val="00387EB0"/>
    <w:rsid w:val="00387FAF"/>
    <w:rsid w:val="00390D49"/>
    <w:rsid w:val="0039102B"/>
    <w:rsid w:val="00391CDF"/>
    <w:rsid w:val="00392425"/>
    <w:rsid w:val="003929B9"/>
    <w:rsid w:val="00392C12"/>
    <w:rsid w:val="00393266"/>
    <w:rsid w:val="00393991"/>
    <w:rsid w:val="00393EEE"/>
    <w:rsid w:val="003942CA"/>
    <w:rsid w:val="0039474B"/>
    <w:rsid w:val="003949F8"/>
    <w:rsid w:val="00395195"/>
    <w:rsid w:val="00396254"/>
    <w:rsid w:val="003968DE"/>
    <w:rsid w:val="00396D78"/>
    <w:rsid w:val="00397611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3D"/>
    <w:rsid w:val="003A498A"/>
    <w:rsid w:val="003A4A56"/>
    <w:rsid w:val="003A4C17"/>
    <w:rsid w:val="003A50AC"/>
    <w:rsid w:val="003A5C77"/>
    <w:rsid w:val="003A5D84"/>
    <w:rsid w:val="003A640E"/>
    <w:rsid w:val="003A6BB8"/>
    <w:rsid w:val="003A70F4"/>
    <w:rsid w:val="003A74D6"/>
    <w:rsid w:val="003A7781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647"/>
    <w:rsid w:val="003B58A7"/>
    <w:rsid w:val="003B5945"/>
    <w:rsid w:val="003B6175"/>
    <w:rsid w:val="003B6386"/>
    <w:rsid w:val="003B66E9"/>
    <w:rsid w:val="003B67D2"/>
    <w:rsid w:val="003B6F62"/>
    <w:rsid w:val="003B72AF"/>
    <w:rsid w:val="003B7616"/>
    <w:rsid w:val="003B774B"/>
    <w:rsid w:val="003B7BF1"/>
    <w:rsid w:val="003C003D"/>
    <w:rsid w:val="003C02EF"/>
    <w:rsid w:val="003C039B"/>
    <w:rsid w:val="003C0C23"/>
    <w:rsid w:val="003C1197"/>
    <w:rsid w:val="003C15E9"/>
    <w:rsid w:val="003C1859"/>
    <w:rsid w:val="003C1990"/>
    <w:rsid w:val="003C1BDC"/>
    <w:rsid w:val="003C21C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B84"/>
    <w:rsid w:val="003C5C85"/>
    <w:rsid w:val="003C5D1E"/>
    <w:rsid w:val="003C635F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0CF"/>
    <w:rsid w:val="003D32BA"/>
    <w:rsid w:val="003D33BB"/>
    <w:rsid w:val="003D33C1"/>
    <w:rsid w:val="003D36E9"/>
    <w:rsid w:val="003D3F60"/>
    <w:rsid w:val="003D3FD3"/>
    <w:rsid w:val="003D4220"/>
    <w:rsid w:val="003D437F"/>
    <w:rsid w:val="003D485D"/>
    <w:rsid w:val="003D4881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8C9"/>
    <w:rsid w:val="003E019A"/>
    <w:rsid w:val="003E07D5"/>
    <w:rsid w:val="003E0B40"/>
    <w:rsid w:val="003E1066"/>
    <w:rsid w:val="003E155E"/>
    <w:rsid w:val="003E15FC"/>
    <w:rsid w:val="003E1915"/>
    <w:rsid w:val="003E1A14"/>
    <w:rsid w:val="003E1D06"/>
    <w:rsid w:val="003E1DBD"/>
    <w:rsid w:val="003E1E54"/>
    <w:rsid w:val="003E3940"/>
    <w:rsid w:val="003E3D64"/>
    <w:rsid w:val="003E3DD5"/>
    <w:rsid w:val="003E3E03"/>
    <w:rsid w:val="003E3EA8"/>
    <w:rsid w:val="003E48A4"/>
    <w:rsid w:val="003E5084"/>
    <w:rsid w:val="003E534D"/>
    <w:rsid w:val="003E5469"/>
    <w:rsid w:val="003E5649"/>
    <w:rsid w:val="003E61FF"/>
    <w:rsid w:val="003E7155"/>
    <w:rsid w:val="003E74F7"/>
    <w:rsid w:val="003E7A96"/>
    <w:rsid w:val="003F023F"/>
    <w:rsid w:val="003F0B6C"/>
    <w:rsid w:val="003F1A9F"/>
    <w:rsid w:val="003F1AD0"/>
    <w:rsid w:val="003F1B25"/>
    <w:rsid w:val="003F1F19"/>
    <w:rsid w:val="003F20CF"/>
    <w:rsid w:val="003F223A"/>
    <w:rsid w:val="003F24DC"/>
    <w:rsid w:val="003F26A7"/>
    <w:rsid w:val="003F2E19"/>
    <w:rsid w:val="003F3865"/>
    <w:rsid w:val="003F38A9"/>
    <w:rsid w:val="003F38C0"/>
    <w:rsid w:val="003F428D"/>
    <w:rsid w:val="003F4291"/>
    <w:rsid w:val="003F4811"/>
    <w:rsid w:val="003F4854"/>
    <w:rsid w:val="003F4911"/>
    <w:rsid w:val="003F511E"/>
    <w:rsid w:val="003F5314"/>
    <w:rsid w:val="003F6778"/>
    <w:rsid w:val="003F6D10"/>
    <w:rsid w:val="003F719F"/>
    <w:rsid w:val="003F71EB"/>
    <w:rsid w:val="003F7407"/>
    <w:rsid w:val="003F74E6"/>
    <w:rsid w:val="003F7556"/>
    <w:rsid w:val="003F7590"/>
    <w:rsid w:val="003F7E3F"/>
    <w:rsid w:val="0040010E"/>
    <w:rsid w:val="004002BA"/>
    <w:rsid w:val="00400C11"/>
    <w:rsid w:val="00400F3D"/>
    <w:rsid w:val="00401144"/>
    <w:rsid w:val="00401398"/>
    <w:rsid w:val="00401AC7"/>
    <w:rsid w:val="00402675"/>
    <w:rsid w:val="004028C1"/>
    <w:rsid w:val="004033B7"/>
    <w:rsid w:val="00403423"/>
    <w:rsid w:val="00403CA0"/>
    <w:rsid w:val="00403DBE"/>
    <w:rsid w:val="00403F6F"/>
    <w:rsid w:val="00403F76"/>
    <w:rsid w:val="004042CB"/>
    <w:rsid w:val="004045A0"/>
    <w:rsid w:val="00405237"/>
    <w:rsid w:val="00405492"/>
    <w:rsid w:val="00405D50"/>
    <w:rsid w:val="00406744"/>
    <w:rsid w:val="00406B09"/>
    <w:rsid w:val="00406B8E"/>
    <w:rsid w:val="004070F1"/>
    <w:rsid w:val="00407306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21A3D"/>
    <w:rsid w:val="0042309F"/>
    <w:rsid w:val="004235A5"/>
    <w:rsid w:val="0042363C"/>
    <w:rsid w:val="00423B33"/>
    <w:rsid w:val="004240A5"/>
    <w:rsid w:val="004243E2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141"/>
    <w:rsid w:val="004314EE"/>
    <w:rsid w:val="004315C3"/>
    <w:rsid w:val="00431654"/>
    <w:rsid w:val="00431964"/>
    <w:rsid w:val="00431C8C"/>
    <w:rsid w:val="00431DB6"/>
    <w:rsid w:val="00432BE5"/>
    <w:rsid w:val="00432CFB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40901"/>
    <w:rsid w:val="00440C6C"/>
    <w:rsid w:val="00441729"/>
    <w:rsid w:val="004417FF"/>
    <w:rsid w:val="00441943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C67"/>
    <w:rsid w:val="00446E7A"/>
    <w:rsid w:val="00447590"/>
    <w:rsid w:val="0044767E"/>
    <w:rsid w:val="00447949"/>
    <w:rsid w:val="00447B64"/>
    <w:rsid w:val="00447C7A"/>
    <w:rsid w:val="00450B8A"/>
    <w:rsid w:val="00450DD8"/>
    <w:rsid w:val="0045137C"/>
    <w:rsid w:val="00451557"/>
    <w:rsid w:val="0045160C"/>
    <w:rsid w:val="0045161A"/>
    <w:rsid w:val="00451B2F"/>
    <w:rsid w:val="0045291E"/>
    <w:rsid w:val="00452DCB"/>
    <w:rsid w:val="0045333E"/>
    <w:rsid w:val="004539EA"/>
    <w:rsid w:val="00453D17"/>
    <w:rsid w:val="004541A9"/>
    <w:rsid w:val="004549DA"/>
    <w:rsid w:val="00454ABC"/>
    <w:rsid w:val="00454D52"/>
    <w:rsid w:val="00454F20"/>
    <w:rsid w:val="004559C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0D28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28C"/>
    <w:rsid w:val="00466488"/>
    <w:rsid w:val="00467C49"/>
    <w:rsid w:val="00467EB7"/>
    <w:rsid w:val="0047050B"/>
    <w:rsid w:val="004708E0"/>
    <w:rsid w:val="00470C62"/>
    <w:rsid w:val="00470E31"/>
    <w:rsid w:val="0047159D"/>
    <w:rsid w:val="00471981"/>
    <w:rsid w:val="004719BE"/>
    <w:rsid w:val="00471A33"/>
    <w:rsid w:val="004721D1"/>
    <w:rsid w:val="00472353"/>
    <w:rsid w:val="00472AE7"/>
    <w:rsid w:val="00473069"/>
    <w:rsid w:val="004730A3"/>
    <w:rsid w:val="0047389C"/>
    <w:rsid w:val="004738AC"/>
    <w:rsid w:val="00473A74"/>
    <w:rsid w:val="00473DB5"/>
    <w:rsid w:val="00473E81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B0C"/>
    <w:rsid w:val="00475CC2"/>
    <w:rsid w:val="00476A30"/>
    <w:rsid w:val="004774E4"/>
    <w:rsid w:val="00477646"/>
    <w:rsid w:val="0047766C"/>
    <w:rsid w:val="0047780B"/>
    <w:rsid w:val="00477BAA"/>
    <w:rsid w:val="00477C37"/>
    <w:rsid w:val="00477E31"/>
    <w:rsid w:val="004800E5"/>
    <w:rsid w:val="00480518"/>
    <w:rsid w:val="00480F65"/>
    <w:rsid w:val="0048128A"/>
    <w:rsid w:val="00481466"/>
    <w:rsid w:val="004816A3"/>
    <w:rsid w:val="004817DE"/>
    <w:rsid w:val="00481A6D"/>
    <w:rsid w:val="00481CC4"/>
    <w:rsid w:val="00481EC6"/>
    <w:rsid w:val="00482487"/>
    <w:rsid w:val="004825B3"/>
    <w:rsid w:val="00482697"/>
    <w:rsid w:val="0048377C"/>
    <w:rsid w:val="0048392C"/>
    <w:rsid w:val="00484481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1F"/>
    <w:rsid w:val="004879B9"/>
    <w:rsid w:val="004902C4"/>
    <w:rsid w:val="00490655"/>
    <w:rsid w:val="00490992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78"/>
    <w:rsid w:val="004971B3"/>
    <w:rsid w:val="0049743F"/>
    <w:rsid w:val="004974F6"/>
    <w:rsid w:val="0049761A"/>
    <w:rsid w:val="00497DE8"/>
    <w:rsid w:val="004A057B"/>
    <w:rsid w:val="004A05FC"/>
    <w:rsid w:val="004A0857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2F0C"/>
    <w:rsid w:val="004A3275"/>
    <w:rsid w:val="004A348F"/>
    <w:rsid w:val="004A357B"/>
    <w:rsid w:val="004A3627"/>
    <w:rsid w:val="004A3D49"/>
    <w:rsid w:val="004A4951"/>
    <w:rsid w:val="004A49A1"/>
    <w:rsid w:val="004A4DBD"/>
    <w:rsid w:val="004A4E5F"/>
    <w:rsid w:val="004A5995"/>
    <w:rsid w:val="004A5CFE"/>
    <w:rsid w:val="004A67FC"/>
    <w:rsid w:val="004A6964"/>
    <w:rsid w:val="004A7403"/>
    <w:rsid w:val="004A7D99"/>
    <w:rsid w:val="004A7EFE"/>
    <w:rsid w:val="004A7F84"/>
    <w:rsid w:val="004A7FC7"/>
    <w:rsid w:val="004B015F"/>
    <w:rsid w:val="004B02BA"/>
    <w:rsid w:val="004B02DC"/>
    <w:rsid w:val="004B0B1B"/>
    <w:rsid w:val="004B0C3E"/>
    <w:rsid w:val="004B0DBB"/>
    <w:rsid w:val="004B1054"/>
    <w:rsid w:val="004B1A88"/>
    <w:rsid w:val="004B1ED1"/>
    <w:rsid w:val="004B22F1"/>
    <w:rsid w:val="004B2842"/>
    <w:rsid w:val="004B2A8B"/>
    <w:rsid w:val="004B2AF8"/>
    <w:rsid w:val="004B2B32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CC1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B72"/>
    <w:rsid w:val="004C1BB3"/>
    <w:rsid w:val="004C1E6A"/>
    <w:rsid w:val="004C304F"/>
    <w:rsid w:val="004C3695"/>
    <w:rsid w:val="004C41EF"/>
    <w:rsid w:val="004C42AE"/>
    <w:rsid w:val="004C44B4"/>
    <w:rsid w:val="004C4BA3"/>
    <w:rsid w:val="004C4E1F"/>
    <w:rsid w:val="004C5AF1"/>
    <w:rsid w:val="004C5BF8"/>
    <w:rsid w:val="004C5E92"/>
    <w:rsid w:val="004C5F63"/>
    <w:rsid w:val="004C61CA"/>
    <w:rsid w:val="004C77AF"/>
    <w:rsid w:val="004C791E"/>
    <w:rsid w:val="004C794F"/>
    <w:rsid w:val="004C79E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BDA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6A80"/>
    <w:rsid w:val="004D715A"/>
    <w:rsid w:val="004D768B"/>
    <w:rsid w:val="004D76EA"/>
    <w:rsid w:val="004D7F7D"/>
    <w:rsid w:val="004D7F8C"/>
    <w:rsid w:val="004E0127"/>
    <w:rsid w:val="004E06E8"/>
    <w:rsid w:val="004E0856"/>
    <w:rsid w:val="004E1236"/>
    <w:rsid w:val="004E1CBC"/>
    <w:rsid w:val="004E2123"/>
    <w:rsid w:val="004E2186"/>
    <w:rsid w:val="004E27CC"/>
    <w:rsid w:val="004E299E"/>
    <w:rsid w:val="004E29E1"/>
    <w:rsid w:val="004E2AC0"/>
    <w:rsid w:val="004E32B0"/>
    <w:rsid w:val="004E3AC0"/>
    <w:rsid w:val="004E45AA"/>
    <w:rsid w:val="004E496C"/>
    <w:rsid w:val="004E49A0"/>
    <w:rsid w:val="004E5382"/>
    <w:rsid w:val="004E548B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0F18"/>
    <w:rsid w:val="004F11FD"/>
    <w:rsid w:val="004F15D3"/>
    <w:rsid w:val="004F1C9B"/>
    <w:rsid w:val="004F1F5A"/>
    <w:rsid w:val="004F1F9C"/>
    <w:rsid w:val="004F217D"/>
    <w:rsid w:val="004F22FB"/>
    <w:rsid w:val="004F2300"/>
    <w:rsid w:val="004F25BC"/>
    <w:rsid w:val="004F2AAC"/>
    <w:rsid w:val="004F392F"/>
    <w:rsid w:val="004F3DA1"/>
    <w:rsid w:val="004F4252"/>
    <w:rsid w:val="004F46FE"/>
    <w:rsid w:val="004F4856"/>
    <w:rsid w:val="004F4902"/>
    <w:rsid w:val="004F4976"/>
    <w:rsid w:val="004F4DD7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3D4"/>
    <w:rsid w:val="0050162A"/>
    <w:rsid w:val="00501697"/>
    <w:rsid w:val="005017E1"/>
    <w:rsid w:val="00502098"/>
    <w:rsid w:val="00502170"/>
    <w:rsid w:val="0050220C"/>
    <w:rsid w:val="00502756"/>
    <w:rsid w:val="00503194"/>
    <w:rsid w:val="005035F6"/>
    <w:rsid w:val="00503627"/>
    <w:rsid w:val="00503BB6"/>
    <w:rsid w:val="00504A54"/>
    <w:rsid w:val="00504CE8"/>
    <w:rsid w:val="00504E10"/>
    <w:rsid w:val="005053B0"/>
    <w:rsid w:val="005055AC"/>
    <w:rsid w:val="00505661"/>
    <w:rsid w:val="0050609E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018"/>
    <w:rsid w:val="00511228"/>
    <w:rsid w:val="00511EE4"/>
    <w:rsid w:val="00512265"/>
    <w:rsid w:val="00512382"/>
    <w:rsid w:val="0051278C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4B35"/>
    <w:rsid w:val="00515A55"/>
    <w:rsid w:val="00515A5D"/>
    <w:rsid w:val="005160EE"/>
    <w:rsid w:val="0051691E"/>
    <w:rsid w:val="005169AA"/>
    <w:rsid w:val="00516AC2"/>
    <w:rsid w:val="00516FBD"/>
    <w:rsid w:val="005176C8"/>
    <w:rsid w:val="00517FAB"/>
    <w:rsid w:val="005201CE"/>
    <w:rsid w:val="0052040A"/>
    <w:rsid w:val="00520FA6"/>
    <w:rsid w:val="00520FCE"/>
    <w:rsid w:val="005211B1"/>
    <w:rsid w:val="00521F75"/>
    <w:rsid w:val="005221E7"/>
    <w:rsid w:val="00522EF4"/>
    <w:rsid w:val="005231D4"/>
    <w:rsid w:val="00523322"/>
    <w:rsid w:val="00523628"/>
    <w:rsid w:val="00523819"/>
    <w:rsid w:val="00523B69"/>
    <w:rsid w:val="005241F5"/>
    <w:rsid w:val="0052497B"/>
    <w:rsid w:val="00524A5B"/>
    <w:rsid w:val="00524C9F"/>
    <w:rsid w:val="00524EE3"/>
    <w:rsid w:val="005254AC"/>
    <w:rsid w:val="0052554C"/>
    <w:rsid w:val="00525CCD"/>
    <w:rsid w:val="0052622E"/>
    <w:rsid w:val="00526503"/>
    <w:rsid w:val="00526995"/>
    <w:rsid w:val="00526DBB"/>
    <w:rsid w:val="00527056"/>
    <w:rsid w:val="00527186"/>
    <w:rsid w:val="005273F3"/>
    <w:rsid w:val="005278C4"/>
    <w:rsid w:val="00527C05"/>
    <w:rsid w:val="00527D2E"/>
    <w:rsid w:val="00530B24"/>
    <w:rsid w:val="00530F31"/>
    <w:rsid w:val="005313C0"/>
    <w:rsid w:val="00532204"/>
    <w:rsid w:val="0053242D"/>
    <w:rsid w:val="00532683"/>
    <w:rsid w:val="00532929"/>
    <w:rsid w:val="00532CDC"/>
    <w:rsid w:val="00533345"/>
    <w:rsid w:val="005335E0"/>
    <w:rsid w:val="0053381C"/>
    <w:rsid w:val="00533C29"/>
    <w:rsid w:val="0053445B"/>
    <w:rsid w:val="00534DB8"/>
    <w:rsid w:val="00535B34"/>
    <w:rsid w:val="005362A8"/>
    <w:rsid w:val="00536968"/>
    <w:rsid w:val="005372C9"/>
    <w:rsid w:val="00537589"/>
    <w:rsid w:val="005377D1"/>
    <w:rsid w:val="00537A6E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DC7"/>
    <w:rsid w:val="00545EB3"/>
    <w:rsid w:val="005468AE"/>
    <w:rsid w:val="0054773E"/>
    <w:rsid w:val="0054799A"/>
    <w:rsid w:val="00550134"/>
    <w:rsid w:val="00550475"/>
    <w:rsid w:val="00550625"/>
    <w:rsid w:val="005508A3"/>
    <w:rsid w:val="00550934"/>
    <w:rsid w:val="00550A9C"/>
    <w:rsid w:val="00550DA6"/>
    <w:rsid w:val="00551B03"/>
    <w:rsid w:val="005525EB"/>
    <w:rsid w:val="00552723"/>
    <w:rsid w:val="00552750"/>
    <w:rsid w:val="00552E1A"/>
    <w:rsid w:val="00553C1D"/>
    <w:rsid w:val="00553CA6"/>
    <w:rsid w:val="00553E86"/>
    <w:rsid w:val="005548FA"/>
    <w:rsid w:val="00554B67"/>
    <w:rsid w:val="00555102"/>
    <w:rsid w:val="00555399"/>
    <w:rsid w:val="00555947"/>
    <w:rsid w:val="00555D48"/>
    <w:rsid w:val="005567BB"/>
    <w:rsid w:val="00557809"/>
    <w:rsid w:val="0055790C"/>
    <w:rsid w:val="005603FC"/>
    <w:rsid w:val="00560819"/>
    <w:rsid w:val="00560CD7"/>
    <w:rsid w:val="00560D16"/>
    <w:rsid w:val="00561DE3"/>
    <w:rsid w:val="005629D1"/>
    <w:rsid w:val="005629EE"/>
    <w:rsid w:val="00562EB4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5BA"/>
    <w:rsid w:val="0056567E"/>
    <w:rsid w:val="00565B8D"/>
    <w:rsid w:val="00565C62"/>
    <w:rsid w:val="005660E6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19F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4F4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A3B"/>
    <w:rsid w:val="00585889"/>
    <w:rsid w:val="00585E2E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1067"/>
    <w:rsid w:val="0059163E"/>
    <w:rsid w:val="00591A94"/>
    <w:rsid w:val="00591B9E"/>
    <w:rsid w:val="005936E8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6D94"/>
    <w:rsid w:val="00597228"/>
    <w:rsid w:val="00597477"/>
    <w:rsid w:val="00597591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2FDB"/>
    <w:rsid w:val="005A3132"/>
    <w:rsid w:val="005A36C0"/>
    <w:rsid w:val="005A376C"/>
    <w:rsid w:val="005A377C"/>
    <w:rsid w:val="005A37E7"/>
    <w:rsid w:val="005A3B67"/>
    <w:rsid w:val="005A40C5"/>
    <w:rsid w:val="005A4137"/>
    <w:rsid w:val="005A4A35"/>
    <w:rsid w:val="005A4E1B"/>
    <w:rsid w:val="005A5187"/>
    <w:rsid w:val="005A56DF"/>
    <w:rsid w:val="005A5BB7"/>
    <w:rsid w:val="005A651C"/>
    <w:rsid w:val="005A65D0"/>
    <w:rsid w:val="005A748B"/>
    <w:rsid w:val="005A750C"/>
    <w:rsid w:val="005A7DD1"/>
    <w:rsid w:val="005A7FEE"/>
    <w:rsid w:val="005B0296"/>
    <w:rsid w:val="005B0310"/>
    <w:rsid w:val="005B07F5"/>
    <w:rsid w:val="005B0974"/>
    <w:rsid w:val="005B10F0"/>
    <w:rsid w:val="005B183C"/>
    <w:rsid w:val="005B2613"/>
    <w:rsid w:val="005B3D08"/>
    <w:rsid w:val="005B40EB"/>
    <w:rsid w:val="005B4951"/>
    <w:rsid w:val="005B4E73"/>
    <w:rsid w:val="005B510B"/>
    <w:rsid w:val="005B51A9"/>
    <w:rsid w:val="005B5646"/>
    <w:rsid w:val="005B5982"/>
    <w:rsid w:val="005B5A8E"/>
    <w:rsid w:val="005B5B79"/>
    <w:rsid w:val="005B5E4D"/>
    <w:rsid w:val="005B6215"/>
    <w:rsid w:val="005B66AF"/>
    <w:rsid w:val="005B6B5C"/>
    <w:rsid w:val="005B6FDB"/>
    <w:rsid w:val="005B75C4"/>
    <w:rsid w:val="005B76D1"/>
    <w:rsid w:val="005B7739"/>
    <w:rsid w:val="005C019E"/>
    <w:rsid w:val="005C038E"/>
    <w:rsid w:val="005C10CC"/>
    <w:rsid w:val="005C10E1"/>
    <w:rsid w:val="005C1200"/>
    <w:rsid w:val="005C1BB5"/>
    <w:rsid w:val="005C3F5C"/>
    <w:rsid w:val="005C4493"/>
    <w:rsid w:val="005C4B84"/>
    <w:rsid w:val="005C4CA6"/>
    <w:rsid w:val="005C4F04"/>
    <w:rsid w:val="005C507D"/>
    <w:rsid w:val="005C51A8"/>
    <w:rsid w:val="005C5716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9DA"/>
    <w:rsid w:val="005D2DB5"/>
    <w:rsid w:val="005D2E83"/>
    <w:rsid w:val="005D2FE8"/>
    <w:rsid w:val="005D38F8"/>
    <w:rsid w:val="005D3D2B"/>
    <w:rsid w:val="005D3EA7"/>
    <w:rsid w:val="005D4075"/>
    <w:rsid w:val="005D433D"/>
    <w:rsid w:val="005D4716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D7C16"/>
    <w:rsid w:val="005E09AD"/>
    <w:rsid w:val="005E0B83"/>
    <w:rsid w:val="005E0CF1"/>
    <w:rsid w:val="005E0DC8"/>
    <w:rsid w:val="005E11F9"/>
    <w:rsid w:val="005E12F4"/>
    <w:rsid w:val="005E14B0"/>
    <w:rsid w:val="005E1A96"/>
    <w:rsid w:val="005E2449"/>
    <w:rsid w:val="005E2687"/>
    <w:rsid w:val="005E28E3"/>
    <w:rsid w:val="005E3442"/>
    <w:rsid w:val="005E345A"/>
    <w:rsid w:val="005E367F"/>
    <w:rsid w:val="005E388D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70D1"/>
    <w:rsid w:val="005E72B2"/>
    <w:rsid w:val="005E7A36"/>
    <w:rsid w:val="005E7BE8"/>
    <w:rsid w:val="005E7E6D"/>
    <w:rsid w:val="005E7E9E"/>
    <w:rsid w:val="005F0577"/>
    <w:rsid w:val="005F0929"/>
    <w:rsid w:val="005F0A5D"/>
    <w:rsid w:val="005F0BA1"/>
    <w:rsid w:val="005F1063"/>
    <w:rsid w:val="005F13EA"/>
    <w:rsid w:val="005F15FF"/>
    <w:rsid w:val="005F181F"/>
    <w:rsid w:val="005F184F"/>
    <w:rsid w:val="005F2771"/>
    <w:rsid w:val="005F2B75"/>
    <w:rsid w:val="005F2F86"/>
    <w:rsid w:val="005F33BB"/>
    <w:rsid w:val="005F3431"/>
    <w:rsid w:val="005F344F"/>
    <w:rsid w:val="005F40FB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4F8"/>
    <w:rsid w:val="005F7D3A"/>
    <w:rsid w:val="005F7EE7"/>
    <w:rsid w:val="006003BD"/>
    <w:rsid w:val="0060063A"/>
    <w:rsid w:val="00600718"/>
    <w:rsid w:val="00600ACA"/>
    <w:rsid w:val="00602C5C"/>
    <w:rsid w:val="00602D11"/>
    <w:rsid w:val="006042AB"/>
    <w:rsid w:val="006049B1"/>
    <w:rsid w:val="00604E3B"/>
    <w:rsid w:val="0060548E"/>
    <w:rsid w:val="00605DA1"/>
    <w:rsid w:val="006062D2"/>
    <w:rsid w:val="00606330"/>
    <w:rsid w:val="006063DF"/>
    <w:rsid w:val="0060644E"/>
    <w:rsid w:val="006069F2"/>
    <w:rsid w:val="00606EC5"/>
    <w:rsid w:val="00606F01"/>
    <w:rsid w:val="00607031"/>
    <w:rsid w:val="00607510"/>
    <w:rsid w:val="0060798B"/>
    <w:rsid w:val="00610146"/>
    <w:rsid w:val="00610BFC"/>
    <w:rsid w:val="00610C19"/>
    <w:rsid w:val="006114E5"/>
    <w:rsid w:val="00611621"/>
    <w:rsid w:val="0061181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42"/>
    <w:rsid w:val="006142B5"/>
    <w:rsid w:val="00614435"/>
    <w:rsid w:val="00614D7F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20FD"/>
    <w:rsid w:val="006220FE"/>
    <w:rsid w:val="00622FBE"/>
    <w:rsid w:val="006231E0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016"/>
    <w:rsid w:val="0062522B"/>
    <w:rsid w:val="00625290"/>
    <w:rsid w:val="006257BF"/>
    <w:rsid w:val="0062583C"/>
    <w:rsid w:val="00625DF8"/>
    <w:rsid w:val="00626043"/>
    <w:rsid w:val="006262AA"/>
    <w:rsid w:val="006263F2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AFC"/>
    <w:rsid w:val="00632F0F"/>
    <w:rsid w:val="006337CF"/>
    <w:rsid w:val="00633963"/>
    <w:rsid w:val="00633CDC"/>
    <w:rsid w:val="006341F0"/>
    <w:rsid w:val="00634406"/>
    <w:rsid w:val="00634D1B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169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9A2"/>
    <w:rsid w:val="00643EF3"/>
    <w:rsid w:val="00644289"/>
    <w:rsid w:val="006445ED"/>
    <w:rsid w:val="00644710"/>
    <w:rsid w:val="00644CB9"/>
    <w:rsid w:val="00644D9F"/>
    <w:rsid w:val="00645132"/>
    <w:rsid w:val="006453B3"/>
    <w:rsid w:val="0064540A"/>
    <w:rsid w:val="00645626"/>
    <w:rsid w:val="00645939"/>
    <w:rsid w:val="0064617A"/>
    <w:rsid w:val="00646521"/>
    <w:rsid w:val="0064663F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1BD"/>
    <w:rsid w:val="00654CD9"/>
    <w:rsid w:val="00654F3F"/>
    <w:rsid w:val="006552CA"/>
    <w:rsid w:val="006553FC"/>
    <w:rsid w:val="00655BB3"/>
    <w:rsid w:val="00655CBC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646"/>
    <w:rsid w:val="00662A14"/>
    <w:rsid w:val="00662D3B"/>
    <w:rsid w:val="00662EB3"/>
    <w:rsid w:val="00662FB0"/>
    <w:rsid w:val="006632C7"/>
    <w:rsid w:val="006636D5"/>
    <w:rsid w:val="00663DA3"/>
    <w:rsid w:val="00663E14"/>
    <w:rsid w:val="00664211"/>
    <w:rsid w:val="006642AC"/>
    <w:rsid w:val="00664DF1"/>
    <w:rsid w:val="0066512E"/>
    <w:rsid w:val="00665419"/>
    <w:rsid w:val="006654BF"/>
    <w:rsid w:val="00665D65"/>
    <w:rsid w:val="00665F20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1953"/>
    <w:rsid w:val="00672308"/>
    <w:rsid w:val="00672E69"/>
    <w:rsid w:val="006752BA"/>
    <w:rsid w:val="006755EB"/>
    <w:rsid w:val="00676B7C"/>
    <w:rsid w:val="00676C7F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5D8"/>
    <w:rsid w:val="0068576E"/>
    <w:rsid w:val="006858F1"/>
    <w:rsid w:val="00685A6B"/>
    <w:rsid w:val="00685F6F"/>
    <w:rsid w:val="0068610D"/>
    <w:rsid w:val="00686213"/>
    <w:rsid w:val="0068659C"/>
    <w:rsid w:val="00686B61"/>
    <w:rsid w:val="00686E73"/>
    <w:rsid w:val="00686E99"/>
    <w:rsid w:val="00687318"/>
    <w:rsid w:val="006874D0"/>
    <w:rsid w:val="006876AA"/>
    <w:rsid w:val="006878E4"/>
    <w:rsid w:val="00687D61"/>
    <w:rsid w:val="00687FD8"/>
    <w:rsid w:val="00690801"/>
    <w:rsid w:val="00690E76"/>
    <w:rsid w:val="00691B8E"/>
    <w:rsid w:val="00693175"/>
    <w:rsid w:val="00693436"/>
    <w:rsid w:val="00693AD2"/>
    <w:rsid w:val="00694290"/>
    <w:rsid w:val="006943A1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9BB"/>
    <w:rsid w:val="006A0D96"/>
    <w:rsid w:val="006A0EDE"/>
    <w:rsid w:val="006A1BD3"/>
    <w:rsid w:val="006A1EAF"/>
    <w:rsid w:val="006A2441"/>
    <w:rsid w:val="006A2B59"/>
    <w:rsid w:val="006A2E15"/>
    <w:rsid w:val="006A30A4"/>
    <w:rsid w:val="006A3489"/>
    <w:rsid w:val="006A39DD"/>
    <w:rsid w:val="006A3DA8"/>
    <w:rsid w:val="006A3DE4"/>
    <w:rsid w:val="006A3DFE"/>
    <w:rsid w:val="006A4134"/>
    <w:rsid w:val="006A4A66"/>
    <w:rsid w:val="006A4B7E"/>
    <w:rsid w:val="006A4D11"/>
    <w:rsid w:val="006A5380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21C"/>
    <w:rsid w:val="006B4390"/>
    <w:rsid w:val="006B44B9"/>
    <w:rsid w:val="006B49E8"/>
    <w:rsid w:val="006B4A27"/>
    <w:rsid w:val="006B4AFE"/>
    <w:rsid w:val="006B4B4D"/>
    <w:rsid w:val="006B4E3D"/>
    <w:rsid w:val="006B5245"/>
    <w:rsid w:val="006B5748"/>
    <w:rsid w:val="006B594E"/>
    <w:rsid w:val="006B5BF5"/>
    <w:rsid w:val="006B60F5"/>
    <w:rsid w:val="006B6775"/>
    <w:rsid w:val="006B6A26"/>
    <w:rsid w:val="006B729F"/>
    <w:rsid w:val="006B79A3"/>
    <w:rsid w:val="006B79CB"/>
    <w:rsid w:val="006B7BCA"/>
    <w:rsid w:val="006B7C7E"/>
    <w:rsid w:val="006C01EC"/>
    <w:rsid w:val="006C08DA"/>
    <w:rsid w:val="006C0976"/>
    <w:rsid w:val="006C0F58"/>
    <w:rsid w:val="006C0F90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616"/>
    <w:rsid w:val="006D4978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66D"/>
    <w:rsid w:val="006E485B"/>
    <w:rsid w:val="006E4882"/>
    <w:rsid w:val="006E494D"/>
    <w:rsid w:val="006E4D1D"/>
    <w:rsid w:val="006E4D23"/>
    <w:rsid w:val="006E4ED8"/>
    <w:rsid w:val="006E5019"/>
    <w:rsid w:val="006E5148"/>
    <w:rsid w:val="006E543E"/>
    <w:rsid w:val="006E62C2"/>
    <w:rsid w:val="006E6339"/>
    <w:rsid w:val="006E6644"/>
    <w:rsid w:val="006E689C"/>
    <w:rsid w:val="006E6931"/>
    <w:rsid w:val="006E6AE7"/>
    <w:rsid w:val="006E71F9"/>
    <w:rsid w:val="006E72D6"/>
    <w:rsid w:val="006E7474"/>
    <w:rsid w:val="006F0345"/>
    <w:rsid w:val="006F0CE1"/>
    <w:rsid w:val="006F0E53"/>
    <w:rsid w:val="006F0F76"/>
    <w:rsid w:val="006F11CA"/>
    <w:rsid w:val="006F135D"/>
    <w:rsid w:val="006F1524"/>
    <w:rsid w:val="006F16C3"/>
    <w:rsid w:val="006F17A7"/>
    <w:rsid w:val="006F1B89"/>
    <w:rsid w:val="006F2071"/>
    <w:rsid w:val="006F2395"/>
    <w:rsid w:val="006F2686"/>
    <w:rsid w:val="006F2E91"/>
    <w:rsid w:val="006F3020"/>
    <w:rsid w:val="006F346A"/>
    <w:rsid w:val="006F3ADC"/>
    <w:rsid w:val="006F3BC2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19"/>
    <w:rsid w:val="006F62C1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80F"/>
    <w:rsid w:val="00703A7C"/>
    <w:rsid w:val="0070431E"/>
    <w:rsid w:val="00704746"/>
    <w:rsid w:val="00704AE8"/>
    <w:rsid w:val="00704E23"/>
    <w:rsid w:val="00704E47"/>
    <w:rsid w:val="007067E1"/>
    <w:rsid w:val="00706B9F"/>
    <w:rsid w:val="007070C9"/>
    <w:rsid w:val="00707A78"/>
    <w:rsid w:val="007101C2"/>
    <w:rsid w:val="0071065B"/>
    <w:rsid w:val="007109B7"/>
    <w:rsid w:val="00710D0E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512B"/>
    <w:rsid w:val="00715259"/>
    <w:rsid w:val="007152D2"/>
    <w:rsid w:val="007158A8"/>
    <w:rsid w:val="00715C31"/>
    <w:rsid w:val="0071617F"/>
    <w:rsid w:val="00716724"/>
    <w:rsid w:val="0071685C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4358"/>
    <w:rsid w:val="00724629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01A"/>
    <w:rsid w:val="0073091E"/>
    <w:rsid w:val="007313EB"/>
    <w:rsid w:val="00731E54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730D"/>
    <w:rsid w:val="0074094A"/>
    <w:rsid w:val="00740DE2"/>
    <w:rsid w:val="00740E23"/>
    <w:rsid w:val="00740E85"/>
    <w:rsid w:val="00740F4F"/>
    <w:rsid w:val="00741106"/>
    <w:rsid w:val="00741390"/>
    <w:rsid w:val="00741FDB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53E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AD8"/>
    <w:rsid w:val="00752BF9"/>
    <w:rsid w:val="00752CE9"/>
    <w:rsid w:val="00752D44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6D74"/>
    <w:rsid w:val="007572D5"/>
    <w:rsid w:val="0075795F"/>
    <w:rsid w:val="00757CC7"/>
    <w:rsid w:val="007606D8"/>
    <w:rsid w:val="00760A3D"/>
    <w:rsid w:val="00760AEC"/>
    <w:rsid w:val="00760E1A"/>
    <w:rsid w:val="00760F2C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6718B"/>
    <w:rsid w:val="0077015C"/>
    <w:rsid w:val="0077035A"/>
    <w:rsid w:val="0077088A"/>
    <w:rsid w:val="00770A8D"/>
    <w:rsid w:val="00770AE1"/>
    <w:rsid w:val="00771458"/>
    <w:rsid w:val="00771577"/>
    <w:rsid w:val="007719DB"/>
    <w:rsid w:val="00771C11"/>
    <w:rsid w:val="00772117"/>
    <w:rsid w:val="007724C3"/>
    <w:rsid w:val="00772C9B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DC0"/>
    <w:rsid w:val="007823E6"/>
    <w:rsid w:val="00782431"/>
    <w:rsid w:val="00782A83"/>
    <w:rsid w:val="007833A8"/>
    <w:rsid w:val="00784202"/>
    <w:rsid w:val="007842C4"/>
    <w:rsid w:val="00784B39"/>
    <w:rsid w:val="00784D17"/>
    <w:rsid w:val="007850CE"/>
    <w:rsid w:val="00785238"/>
    <w:rsid w:val="00785F37"/>
    <w:rsid w:val="007860FA"/>
    <w:rsid w:val="007862C8"/>
    <w:rsid w:val="0078786C"/>
    <w:rsid w:val="0078787B"/>
    <w:rsid w:val="0079027E"/>
    <w:rsid w:val="007906DD"/>
    <w:rsid w:val="00790967"/>
    <w:rsid w:val="00790C23"/>
    <w:rsid w:val="00790D0C"/>
    <w:rsid w:val="00790D3F"/>
    <w:rsid w:val="0079127A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575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4210"/>
    <w:rsid w:val="007A4439"/>
    <w:rsid w:val="007A466A"/>
    <w:rsid w:val="007A4CEF"/>
    <w:rsid w:val="007A577F"/>
    <w:rsid w:val="007A597D"/>
    <w:rsid w:val="007A5C1D"/>
    <w:rsid w:val="007A6477"/>
    <w:rsid w:val="007A6D89"/>
    <w:rsid w:val="007A7721"/>
    <w:rsid w:val="007A7905"/>
    <w:rsid w:val="007B06DC"/>
    <w:rsid w:val="007B0C3F"/>
    <w:rsid w:val="007B0F97"/>
    <w:rsid w:val="007B1AE8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DCF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1F34"/>
    <w:rsid w:val="007C2B08"/>
    <w:rsid w:val="007C3069"/>
    <w:rsid w:val="007C3B72"/>
    <w:rsid w:val="007C47B6"/>
    <w:rsid w:val="007C4A52"/>
    <w:rsid w:val="007C4B2E"/>
    <w:rsid w:val="007C4DC2"/>
    <w:rsid w:val="007C5A9D"/>
    <w:rsid w:val="007C6028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6B0D"/>
    <w:rsid w:val="007D6B86"/>
    <w:rsid w:val="007D729F"/>
    <w:rsid w:val="007D7677"/>
    <w:rsid w:val="007D7F32"/>
    <w:rsid w:val="007D7F94"/>
    <w:rsid w:val="007E02AB"/>
    <w:rsid w:val="007E1987"/>
    <w:rsid w:val="007E1B9B"/>
    <w:rsid w:val="007E20B7"/>
    <w:rsid w:val="007E2C61"/>
    <w:rsid w:val="007E2E98"/>
    <w:rsid w:val="007E306A"/>
    <w:rsid w:val="007E3353"/>
    <w:rsid w:val="007E3B9B"/>
    <w:rsid w:val="007E439F"/>
    <w:rsid w:val="007E49D3"/>
    <w:rsid w:val="007E51BE"/>
    <w:rsid w:val="007E5415"/>
    <w:rsid w:val="007E5A00"/>
    <w:rsid w:val="007E5ABC"/>
    <w:rsid w:val="007E603E"/>
    <w:rsid w:val="007E6496"/>
    <w:rsid w:val="007E658A"/>
    <w:rsid w:val="007E6A97"/>
    <w:rsid w:val="007E714C"/>
    <w:rsid w:val="007E7821"/>
    <w:rsid w:val="007E7E17"/>
    <w:rsid w:val="007E7F56"/>
    <w:rsid w:val="007F0403"/>
    <w:rsid w:val="007F084C"/>
    <w:rsid w:val="007F08E6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B8A"/>
    <w:rsid w:val="007F4DB1"/>
    <w:rsid w:val="007F515E"/>
    <w:rsid w:val="007F5320"/>
    <w:rsid w:val="007F5F40"/>
    <w:rsid w:val="007F6390"/>
    <w:rsid w:val="007F6414"/>
    <w:rsid w:val="007F6783"/>
    <w:rsid w:val="007F68CC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22E"/>
    <w:rsid w:val="008017DE"/>
    <w:rsid w:val="0080197D"/>
    <w:rsid w:val="00801A3F"/>
    <w:rsid w:val="00801B26"/>
    <w:rsid w:val="00801CBC"/>
    <w:rsid w:val="00801FA4"/>
    <w:rsid w:val="008023B6"/>
    <w:rsid w:val="00802FAC"/>
    <w:rsid w:val="00803B32"/>
    <w:rsid w:val="00803C10"/>
    <w:rsid w:val="00803DB8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7D7"/>
    <w:rsid w:val="00811B62"/>
    <w:rsid w:val="0081245B"/>
    <w:rsid w:val="008125A0"/>
    <w:rsid w:val="00812D03"/>
    <w:rsid w:val="00813570"/>
    <w:rsid w:val="0081399F"/>
    <w:rsid w:val="00813B27"/>
    <w:rsid w:val="008149D9"/>
    <w:rsid w:val="00814E76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D6"/>
    <w:rsid w:val="00817F8C"/>
    <w:rsid w:val="00820623"/>
    <w:rsid w:val="00820754"/>
    <w:rsid w:val="00820BA7"/>
    <w:rsid w:val="0082166D"/>
    <w:rsid w:val="008217F2"/>
    <w:rsid w:val="0082184F"/>
    <w:rsid w:val="008218B5"/>
    <w:rsid w:val="00821C34"/>
    <w:rsid w:val="00821ED8"/>
    <w:rsid w:val="008223AF"/>
    <w:rsid w:val="008224C3"/>
    <w:rsid w:val="0082336A"/>
    <w:rsid w:val="00823D7A"/>
    <w:rsid w:val="008245CB"/>
    <w:rsid w:val="00824688"/>
    <w:rsid w:val="008248AD"/>
    <w:rsid w:val="0082514D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0E2A"/>
    <w:rsid w:val="0083158A"/>
    <w:rsid w:val="00831803"/>
    <w:rsid w:val="008319A9"/>
    <w:rsid w:val="0083210A"/>
    <w:rsid w:val="00832361"/>
    <w:rsid w:val="0083254F"/>
    <w:rsid w:val="0083255A"/>
    <w:rsid w:val="00832AA0"/>
    <w:rsid w:val="00832D57"/>
    <w:rsid w:val="0083333B"/>
    <w:rsid w:val="00833A02"/>
    <w:rsid w:val="00834138"/>
    <w:rsid w:val="008342FB"/>
    <w:rsid w:val="008343D1"/>
    <w:rsid w:val="00834526"/>
    <w:rsid w:val="00834862"/>
    <w:rsid w:val="008349DB"/>
    <w:rsid w:val="00834AF6"/>
    <w:rsid w:val="008354B2"/>
    <w:rsid w:val="008357AF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745"/>
    <w:rsid w:val="00843BE1"/>
    <w:rsid w:val="00843DE2"/>
    <w:rsid w:val="00844338"/>
    <w:rsid w:val="00844342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CAD"/>
    <w:rsid w:val="008509C4"/>
    <w:rsid w:val="00850AC8"/>
    <w:rsid w:val="008516F5"/>
    <w:rsid w:val="008518E6"/>
    <w:rsid w:val="00851C51"/>
    <w:rsid w:val="00851CD6"/>
    <w:rsid w:val="0085207D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C84"/>
    <w:rsid w:val="00856BA1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1EA"/>
    <w:rsid w:val="0086281A"/>
    <w:rsid w:val="00862D5F"/>
    <w:rsid w:val="00863A1B"/>
    <w:rsid w:val="00863AB9"/>
    <w:rsid w:val="00863B52"/>
    <w:rsid w:val="00863F2B"/>
    <w:rsid w:val="00863F7A"/>
    <w:rsid w:val="0086444C"/>
    <w:rsid w:val="00864C95"/>
    <w:rsid w:val="00864D1B"/>
    <w:rsid w:val="00865113"/>
    <w:rsid w:val="008656E0"/>
    <w:rsid w:val="0086581B"/>
    <w:rsid w:val="00865953"/>
    <w:rsid w:val="00867306"/>
    <w:rsid w:val="0086757F"/>
    <w:rsid w:val="00867604"/>
    <w:rsid w:val="008676F5"/>
    <w:rsid w:val="008679E8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50B"/>
    <w:rsid w:val="008748A0"/>
    <w:rsid w:val="008749BA"/>
    <w:rsid w:val="00874E52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B3E"/>
    <w:rsid w:val="00876E3D"/>
    <w:rsid w:val="008771EC"/>
    <w:rsid w:val="00877355"/>
    <w:rsid w:val="008774A7"/>
    <w:rsid w:val="0087763E"/>
    <w:rsid w:val="00877958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242"/>
    <w:rsid w:val="0088326D"/>
    <w:rsid w:val="0088362A"/>
    <w:rsid w:val="00883ABF"/>
    <w:rsid w:val="00883EAF"/>
    <w:rsid w:val="00884061"/>
    <w:rsid w:val="008844D8"/>
    <w:rsid w:val="008847E8"/>
    <w:rsid w:val="00884CC8"/>
    <w:rsid w:val="00884FC7"/>
    <w:rsid w:val="008858F0"/>
    <w:rsid w:val="00885B91"/>
    <w:rsid w:val="00885D9B"/>
    <w:rsid w:val="00885E8A"/>
    <w:rsid w:val="00886364"/>
    <w:rsid w:val="00886396"/>
    <w:rsid w:val="00886CDF"/>
    <w:rsid w:val="0088700D"/>
    <w:rsid w:val="00887B20"/>
    <w:rsid w:val="00890326"/>
    <w:rsid w:val="0089059C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2E03"/>
    <w:rsid w:val="008938DA"/>
    <w:rsid w:val="008938DC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103A"/>
    <w:rsid w:val="008A109F"/>
    <w:rsid w:val="008A13CD"/>
    <w:rsid w:val="008A1C06"/>
    <w:rsid w:val="008A24BD"/>
    <w:rsid w:val="008A2990"/>
    <w:rsid w:val="008A2B5A"/>
    <w:rsid w:val="008A2EC8"/>
    <w:rsid w:val="008A2FC1"/>
    <w:rsid w:val="008A31F8"/>
    <w:rsid w:val="008A36F5"/>
    <w:rsid w:val="008A3963"/>
    <w:rsid w:val="008A4961"/>
    <w:rsid w:val="008A4A90"/>
    <w:rsid w:val="008A4D67"/>
    <w:rsid w:val="008A4E7B"/>
    <w:rsid w:val="008A52B6"/>
    <w:rsid w:val="008A53EF"/>
    <w:rsid w:val="008A546D"/>
    <w:rsid w:val="008A5A5D"/>
    <w:rsid w:val="008A5DD3"/>
    <w:rsid w:val="008A64D8"/>
    <w:rsid w:val="008A6CF0"/>
    <w:rsid w:val="008A6D0A"/>
    <w:rsid w:val="008A6D2B"/>
    <w:rsid w:val="008A6E3F"/>
    <w:rsid w:val="008A7679"/>
    <w:rsid w:val="008A771E"/>
    <w:rsid w:val="008A7951"/>
    <w:rsid w:val="008A7F34"/>
    <w:rsid w:val="008B0125"/>
    <w:rsid w:val="008B012B"/>
    <w:rsid w:val="008B09AC"/>
    <w:rsid w:val="008B0C0F"/>
    <w:rsid w:val="008B0E06"/>
    <w:rsid w:val="008B11AD"/>
    <w:rsid w:val="008B173D"/>
    <w:rsid w:val="008B1B36"/>
    <w:rsid w:val="008B1D60"/>
    <w:rsid w:val="008B26BD"/>
    <w:rsid w:val="008B2A82"/>
    <w:rsid w:val="008B2C84"/>
    <w:rsid w:val="008B3509"/>
    <w:rsid w:val="008B366E"/>
    <w:rsid w:val="008B3BF6"/>
    <w:rsid w:val="008B3D31"/>
    <w:rsid w:val="008B3D6B"/>
    <w:rsid w:val="008B42C9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9FC"/>
    <w:rsid w:val="008C2B9A"/>
    <w:rsid w:val="008C325A"/>
    <w:rsid w:val="008C36D0"/>
    <w:rsid w:val="008C3B32"/>
    <w:rsid w:val="008C3B3A"/>
    <w:rsid w:val="008C411B"/>
    <w:rsid w:val="008C53BB"/>
    <w:rsid w:val="008C5EE4"/>
    <w:rsid w:val="008C6020"/>
    <w:rsid w:val="008C6124"/>
    <w:rsid w:val="008C66EB"/>
    <w:rsid w:val="008C691C"/>
    <w:rsid w:val="008C71A0"/>
    <w:rsid w:val="008C7427"/>
    <w:rsid w:val="008C7A6A"/>
    <w:rsid w:val="008C7D07"/>
    <w:rsid w:val="008C7F19"/>
    <w:rsid w:val="008D0101"/>
    <w:rsid w:val="008D050A"/>
    <w:rsid w:val="008D0B9C"/>
    <w:rsid w:val="008D0BCB"/>
    <w:rsid w:val="008D0C77"/>
    <w:rsid w:val="008D10BD"/>
    <w:rsid w:val="008D1423"/>
    <w:rsid w:val="008D142D"/>
    <w:rsid w:val="008D1942"/>
    <w:rsid w:val="008D1AA0"/>
    <w:rsid w:val="008D1E0B"/>
    <w:rsid w:val="008D2081"/>
    <w:rsid w:val="008D24B7"/>
    <w:rsid w:val="008D3154"/>
    <w:rsid w:val="008D31B5"/>
    <w:rsid w:val="008D33C3"/>
    <w:rsid w:val="008D3D7F"/>
    <w:rsid w:val="008D3F94"/>
    <w:rsid w:val="008D46D8"/>
    <w:rsid w:val="008D4885"/>
    <w:rsid w:val="008D4AC6"/>
    <w:rsid w:val="008D5C69"/>
    <w:rsid w:val="008D6219"/>
    <w:rsid w:val="008D6C18"/>
    <w:rsid w:val="008D74BA"/>
    <w:rsid w:val="008D7DA7"/>
    <w:rsid w:val="008E030A"/>
    <w:rsid w:val="008E08FB"/>
    <w:rsid w:val="008E0C0B"/>
    <w:rsid w:val="008E0EBA"/>
    <w:rsid w:val="008E144E"/>
    <w:rsid w:val="008E1983"/>
    <w:rsid w:val="008E1AEB"/>
    <w:rsid w:val="008E1C80"/>
    <w:rsid w:val="008E2829"/>
    <w:rsid w:val="008E2948"/>
    <w:rsid w:val="008E31D9"/>
    <w:rsid w:val="008E3518"/>
    <w:rsid w:val="008E371C"/>
    <w:rsid w:val="008E3F89"/>
    <w:rsid w:val="008E4865"/>
    <w:rsid w:val="008E49FC"/>
    <w:rsid w:val="008E4A17"/>
    <w:rsid w:val="008E4D8C"/>
    <w:rsid w:val="008E50B3"/>
    <w:rsid w:val="008E51C5"/>
    <w:rsid w:val="008E53AA"/>
    <w:rsid w:val="008E547C"/>
    <w:rsid w:val="008E5F26"/>
    <w:rsid w:val="008E5FB6"/>
    <w:rsid w:val="008E68DC"/>
    <w:rsid w:val="008E6959"/>
    <w:rsid w:val="008E6AAF"/>
    <w:rsid w:val="008E6BD1"/>
    <w:rsid w:val="008E6CC0"/>
    <w:rsid w:val="008E739B"/>
    <w:rsid w:val="008E778F"/>
    <w:rsid w:val="008E7CD8"/>
    <w:rsid w:val="008F03F7"/>
    <w:rsid w:val="008F11D1"/>
    <w:rsid w:val="008F1495"/>
    <w:rsid w:val="008F1511"/>
    <w:rsid w:val="008F1632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BC7"/>
    <w:rsid w:val="008F3C3C"/>
    <w:rsid w:val="008F3C3F"/>
    <w:rsid w:val="008F445A"/>
    <w:rsid w:val="008F4660"/>
    <w:rsid w:val="008F4719"/>
    <w:rsid w:val="008F49E8"/>
    <w:rsid w:val="008F5270"/>
    <w:rsid w:val="008F52D1"/>
    <w:rsid w:val="008F53C3"/>
    <w:rsid w:val="008F5469"/>
    <w:rsid w:val="008F5B11"/>
    <w:rsid w:val="008F5B34"/>
    <w:rsid w:val="008F5C89"/>
    <w:rsid w:val="008F5C90"/>
    <w:rsid w:val="008F6215"/>
    <w:rsid w:val="008F6301"/>
    <w:rsid w:val="008F70C3"/>
    <w:rsid w:val="008F769A"/>
    <w:rsid w:val="00900BF5"/>
    <w:rsid w:val="00900CE0"/>
    <w:rsid w:val="00900F63"/>
    <w:rsid w:val="0090126F"/>
    <w:rsid w:val="009014C5"/>
    <w:rsid w:val="009016FB"/>
    <w:rsid w:val="00901F23"/>
    <w:rsid w:val="0090233B"/>
    <w:rsid w:val="00902421"/>
    <w:rsid w:val="00902938"/>
    <w:rsid w:val="00902BD6"/>
    <w:rsid w:val="0090302A"/>
    <w:rsid w:val="009035C3"/>
    <w:rsid w:val="00903800"/>
    <w:rsid w:val="00903C44"/>
    <w:rsid w:val="0090473D"/>
    <w:rsid w:val="0090510F"/>
    <w:rsid w:val="0090556C"/>
    <w:rsid w:val="00905917"/>
    <w:rsid w:val="00905E67"/>
    <w:rsid w:val="009060DE"/>
    <w:rsid w:val="00906161"/>
    <w:rsid w:val="0090625F"/>
    <w:rsid w:val="00906B51"/>
    <w:rsid w:val="00906E50"/>
    <w:rsid w:val="00907432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6C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242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47C"/>
    <w:rsid w:val="00923867"/>
    <w:rsid w:val="00923869"/>
    <w:rsid w:val="00923F93"/>
    <w:rsid w:val="00924603"/>
    <w:rsid w:val="00924D3D"/>
    <w:rsid w:val="00924D56"/>
    <w:rsid w:val="009254BF"/>
    <w:rsid w:val="009264EC"/>
    <w:rsid w:val="0092667B"/>
    <w:rsid w:val="009269A1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500"/>
    <w:rsid w:val="00931683"/>
    <w:rsid w:val="009319E0"/>
    <w:rsid w:val="00931AB7"/>
    <w:rsid w:val="00931BF2"/>
    <w:rsid w:val="0093221C"/>
    <w:rsid w:val="00932B57"/>
    <w:rsid w:val="00932DDB"/>
    <w:rsid w:val="0093319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569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47DDC"/>
    <w:rsid w:val="0095029C"/>
    <w:rsid w:val="00950DE4"/>
    <w:rsid w:val="00950EF4"/>
    <w:rsid w:val="00950FAE"/>
    <w:rsid w:val="0095136F"/>
    <w:rsid w:val="00951552"/>
    <w:rsid w:val="009517A4"/>
    <w:rsid w:val="009517FF"/>
    <w:rsid w:val="00951F40"/>
    <w:rsid w:val="00953192"/>
    <w:rsid w:val="009538B1"/>
    <w:rsid w:val="00953C59"/>
    <w:rsid w:val="00953F19"/>
    <w:rsid w:val="0095406C"/>
    <w:rsid w:val="0095406F"/>
    <w:rsid w:val="0095520E"/>
    <w:rsid w:val="009554A8"/>
    <w:rsid w:val="0095571E"/>
    <w:rsid w:val="009569F5"/>
    <w:rsid w:val="00956C4F"/>
    <w:rsid w:val="00957333"/>
    <w:rsid w:val="00957744"/>
    <w:rsid w:val="00957A80"/>
    <w:rsid w:val="00957AB6"/>
    <w:rsid w:val="00957C7D"/>
    <w:rsid w:val="00957F17"/>
    <w:rsid w:val="00957F8C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288D"/>
    <w:rsid w:val="009633B6"/>
    <w:rsid w:val="00963634"/>
    <w:rsid w:val="009639B4"/>
    <w:rsid w:val="00963D10"/>
    <w:rsid w:val="0096469B"/>
    <w:rsid w:val="009649E6"/>
    <w:rsid w:val="00964F01"/>
    <w:rsid w:val="0096602F"/>
    <w:rsid w:val="00966407"/>
    <w:rsid w:val="009665D8"/>
    <w:rsid w:val="00966D17"/>
    <w:rsid w:val="00966FA8"/>
    <w:rsid w:val="0096734F"/>
    <w:rsid w:val="00967582"/>
    <w:rsid w:val="00967C65"/>
    <w:rsid w:val="00970114"/>
    <w:rsid w:val="009705A3"/>
    <w:rsid w:val="009705E5"/>
    <w:rsid w:val="00970D3A"/>
    <w:rsid w:val="009713C3"/>
    <w:rsid w:val="0097185F"/>
    <w:rsid w:val="009718BD"/>
    <w:rsid w:val="00971D6F"/>
    <w:rsid w:val="00971EAC"/>
    <w:rsid w:val="009728E8"/>
    <w:rsid w:val="00972B8A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292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608C"/>
    <w:rsid w:val="009860F5"/>
    <w:rsid w:val="00986476"/>
    <w:rsid w:val="00986CD2"/>
    <w:rsid w:val="00986DA8"/>
    <w:rsid w:val="00987C29"/>
    <w:rsid w:val="00990181"/>
    <w:rsid w:val="009901B1"/>
    <w:rsid w:val="00990460"/>
    <w:rsid w:val="00990701"/>
    <w:rsid w:val="00991519"/>
    <w:rsid w:val="00991739"/>
    <w:rsid w:val="009917FA"/>
    <w:rsid w:val="00991CB2"/>
    <w:rsid w:val="00991EA9"/>
    <w:rsid w:val="00991FC5"/>
    <w:rsid w:val="00992133"/>
    <w:rsid w:val="009932DF"/>
    <w:rsid w:val="00994288"/>
    <w:rsid w:val="0099432E"/>
    <w:rsid w:val="009944AB"/>
    <w:rsid w:val="00994A13"/>
    <w:rsid w:val="00994A31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54"/>
    <w:rsid w:val="009967DF"/>
    <w:rsid w:val="00996995"/>
    <w:rsid w:val="009969EB"/>
    <w:rsid w:val="00996E39"/>
    <w:rsid w:val="0099709B"/>
    <w:rsid w:val="009972E6"/>
    <w:rsid w:val="0099769C"/>
    <w:rsid w:val="009976B2"/>
    <w:rsid w:val="00997811"/>
    <w:rsid w:val="009978DF"/>
    <w:rsid w:val="00997D82"/>
    <w:rsid w:val="009A008F"/>
    <w:rsid w:val="009A065D"/>
    <w:rsid w:val="009A0667"/>
    <w:rsid w:val="009A0CEC"/>
    <w:rsid w:val="009A1963"/>
    <w:rsid w:val="009A1ACC"/>
    <w:rsid w:val="009A1D1F"/>
    <w:rsid w:val="009A1DBF"/>
    <w:rsid w:val="009A1E8C"/>
    <w:rsid w:val="009A2163"/>
    <w:rsid w:val="009A216E"/>
    <w:rsid w:val="009A23A2"/>
    <w:rsid w:val="009A24B0"/>
    <w:rsid w:val="009A279E"/>
    <w:rsid w:val="009A3A43"/>
    <w:rsid w:val="009A3CCC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60D"/>
    <w:rsid w:val="009B2727"/>
    <w:rsid w:val="009B290C"/>
    <w:rsid w:val="009B2E2C"/>
    <w:rsid w:val="009B3AC7"/>
    <w:rsid w:val="009B3DC6"/>
    <w:rsid w:val="009B3E81"/>
    <w:rsid w:val="009B46EC"/>
    <w:rsid w:val="009B4D34"/>
    <w:rsid w:val="009B50EA"/>
    <w:rsid w:val="009B5DD1"/>
    <w:rsid w:val="009B614B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1BB8"/>
    <w:rsid w:val="009C1EA8"/>
    <w:rsid w:val="009C22E1"/>
    <w:rsid w:val="009C23DB"/>
    <w:rsid w:val="009C2477"/>
    <w:rsid w:val="009C2548"/>
    <w:rsid w:val="009C26B3"/>
    <w:rsid w:val="009C2843"/>
    <w:rsid w:val="009C28D9"/>
    <w:rsid w:val="009C2A31"/>
    <w:rsid w:val="009C2C2E"/>
    <w:rsid w:val="009C3150"/>
    <w:rsid w:val="009C33CA"/>
    <w:rsid w:val="009C38B9"/>
    <w:rsid w:val="009C39A0"/>
    <w:rsid w:val="009C3A26"/>
    <w:rsid w:val="009C3A92"/>
    <w:rsid w:val="009C3E82"/>
    <w:rsid w:val="009C3FB8"/>
    <w:rsid w:val="009C4143"/>
    <w:rsid w:val="009C4975"/>
    <w:rsid w:val="009C4BD0"/>
    <w:rsid w:val="009C4E3D"/>
    <w:rsid w:val="009C5058"/>
    <w:rsid w:val="009C5403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6BA"/>
    <w:rsid w:val="009D4D4A"/>
    <w:rsid w:val="009D4E58"/>
    <w:rsid w:val="009D5611"/>
    <w:rsid w:val="009D5749"/>
    <w:rsid w:val="009D5754"/>
    <w:rsid w:val="009D58A0"/>
    <w:rsid w:val="009D5B5E"/>
    <w:rsid w:val="009D5EE7"/>
    <w:rsid w:val="009D6AC0"/>
    <w:rsid w:val="009D6B34"/>
    <w:rsid w:val="009D6DFC"/>
    <w:rsid w:val="009D6E2B"/>
    <w:rsid w:val="009D7236"/>
    <w:rsid w:val="009D753C"/>
    <w:rsid w:val="009D7A8B"/>
    <w:rsid w:val="009D7E3F"/>
    <w:rsid w:val="009D7F80"/>
    <w:rsid w:val="009E03B9"/>
    <w:rsid w:val="009E04FB"/>
    <w:rsid w:val="009E053B"/>
    <w:rsid w:val="009E08C1"/>
    <w:rsid w:val="009E0B56"/>
    <w:rsid w:val="009E18CE"/>
    <w:rsid w:val="009E25EB"/>
    <w:rsid w:val="009E2892"/>
    <w:rsid w:val="009E2D47"/>
    <w:rsid w:val="009E2EBB"/>
    <w:rsid w:val="009E30FA"/>
    <w:rsid w:val="009E34BB"/>
    <w:rsid w:val="009E352E"/>
    <w:rsid w:val="009E3F90"/>
    <w:rsid w:val="009E48EB"/>
    <w:rsid w:val="009E4B01"/>
    <w:rsid w:val="009E4F23"/>
    <w:rsid w:val="009E538E"/>
    <w:rsid w:val="009E5958"/>
    <w:rsid w:val="009E5B13"/>
    <w:rsid w:val="009E6CDD"/>
    <w:rsid w:val="009E74EE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381C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3D9"/>
    <w:rsid w:val="00A00C26"/>
    <w:rsid w:val="00A00CA5"/>
    <w:rsid w:val="00A01211"/>
    <w:rsid w:val="00A01320"/>
    <w:rsid w:val="00A01AC6"/>
    <w:rsid w:val="00A01B28"/>
    <w:rsid w:val="00A01CB3"/>
    <w:rsid w:val="00A02C76"/>
    <w:rsid w:val="00A02E46"/>
    <w:rsid w:val="00A031C3"/>
    <w:rsid w:val="00A0365B"/>
    <w:rsid w:val="00A03A2F"/>
    <w:rsid w:val="00A044CE"/>
    <w:rsid w:val="00A0462F"/>
    <w:rsid w:val="00A04C19"/>
    <w:rsid w:val="00A04E99"/>
    <w:rsid w:val="00A0605E"/>
    <w:rsid w:val="00A06145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10BC2"/>
    <w:rsid w:val="00A10BFA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5D61"/>
    <w:rsid w:val="00A1619B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3E2C"/>
    <w:rsid w:val="00A2407C"/>
    <w:rsid w:val="00A242EC"/>
    <w:rsid w:val="00A2440B"/>
    <w:rsid w:val="00A24BE3"/>
    <w:rsid w:val="00A250E5"/>
    <w:rsid w:val="00A253E1"/>
    <w:rsid w:val="00A25410"/>
    <w:rsid w:val="00A2557E"/>
    <w:rsid w:val="00A25B1D"/>
    <w:rsid w:val="00A25CB6"/>
    <w:rsid w:val="00A2713B"/>
    <w:rsid w:val="00A272A9"/>
    <w:rsid w:val="00A27383"/>
    <w:rsid w:val="00A27A5D"/>
    <w:rsid w:val="00A30929"/>
    <w:rsid w:val="00A30DA6"/>
    <w:rsid w:val="00A30FEF"/>
    <w:rsid w:val="00A310E4"/>
    <w:rsid w:val="00A31698"/>
    <w:rsid w:val="00A31942"/>
    <w:rsid w:val="00A32036"/>
    <w:rsid w:val="00A32C4C"/>
    <w:rsid w:val="00A330B3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B11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1A2"/>
    <w:rsid w:val="00A43618"/>
    <w:rsid w:val="00A43A7A"/>
    <w:rsid w:val="00A43C85"/>
    <w:rsid w:val="00A43F51"/>
    <w:rsid w:val="00A44AE7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BA2"/>
    <w:rsid w:val="00A531D5"/>
    <w:rsid w:val="00A532D8"/>
    <w:rsid w:val="00A53309"/>
    <w:rsid w:val="00A5343C"/>
    <w:rsid w:val="00A53D28"/>
    <w:rsid w:val="00A54075"/>
    <w:rsid w:val="00A54249"/>
    <w:rsid w:val="00A5462A"/>
    <w:rsid w:val="00A559F6"/>
    <w:rsid w:val="00A55B4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10DE"/>
    <w:rsid w:val="00A616F8"/>
    <w:rsid w:val="00A619B6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9CE"/>
    <w:rsid w:val="00A65B8B"/>
    <w:rsid w:val="00A65CDC"/>
    <w:rsid w:val="00A66463"/>
    <w:rsid w:val="00A66522"/>
    <w:rsid w:val="00A666AB"/>
    <w:rsid w:val="00A66A91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0D3"/>
    <w:rsid w:val="00A7138D"/>
    <w:rsid w:val="00A71E6A"/>
    <w:rsid w:val="00A72524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201"/>
    <w:rsid w:val="00A76391"/>
    <w:rsid w:val="00A76572"/>
    <w:rsid w:val="00A77177"/>
    <w:rsid w:val="00A771C6"/>
    <w:rsid w:val="00A77D51"/>
    <w:rsid w:val="00A77F2A"/>
    <w:rsid w:val="00A77FCC"/>
    <w:rsid w:val="00A804DF"/>
    <w:rsid w:val="00A807D7"/>
    <w:rsid w:val="00A80A8E"/>
    <w:rsid w:val="00A816B2"/>
    <w:rsid w:val="00A81F8F"/>
    <w:rsid w:val="00A82005"/>
    <w:rsid w:val="00A82398"/>
    <w:rsid w:val="00A823A2"/>
    <w:rsid w:val="00A82958"/>
    <w:rsid w:val="00A82C96"/>
    <w:rsid w:val="00A82E8C"/>
    <w:rsid w:val="00A82EF6"/>
    <w:rsid w:val="00A8304E"/>
    <w:rsid w:val="00A834C8"/>
    <w:rsid w:val="00A838CD"/>
    <w:rsid w:val="00A83EC9"/>
    <w:rsid w:val="00A83FF2"/>
    <w:rsid w:val="00A846DE"/>
    <w:rsid w:val="00A854B0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868"/>
    <w:rsid w:val="00A94AA2"/>
    <w:rsid w:val="00A94C56"/>
    <w:rsid w:val="00A95396"/>
    <w:rsid w:val="00A954FD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68A"/>
    <w:rsid w:val="00AA3E5D"/>
    <w:rsid w:val="00AA4A39"/>
    <w:rsid w:val="00AA4C3C"/>
    <w:rsid w:val="00AA4CA4"/>
    <w:rsid w:val="00AA4D78"/>
    <w:rsid w:val="00AA5328"/>
    <w:rsid w:val="00AA541C"/>
    <w:rsid w:val="00AA56E9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14E9"/>
    <w:rsid w:val="00AB2067"/>
    <w:rsid w:val="00AB22F3"/>
    <w:rsid w:val="00AB239C"/>
    <w:rsid w:val="00AB24A6"/>
    <w:rsid w:val="00AB26A0"/>
    <w:rsid w:val="00AB2830"/>
    <w:rsid w:val="00AB2B47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208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79F"/>
    <w:rsid w:val="00AC4356"/>
    <w:rsid w:val="00AC461B"/>
    <w:rsid w:val="00AC47B7"/>
    <w:rsid w:val="00AC4FE4"/>
    <w:rsid w:val="00AC504F"/>
    <w:rsid w:val="00AC5F86"/>
    <w:rsid w:val="00AC691C"/>
    <w:rsid w:val="00AC6EC9"/>
    <w:rsid w:val="00AC7178"/>
    <w:rsid w:val="00AD0233"/>
    <w:rsid w:val="00AD06AE"/>
    <w:rsid w:val="00AD070A"/>
    <w:rsid w:val="00AD08CA"/>
    <w:rsid w:val="00AD0B20"/>
    <w:rsid w:val="00AD121B"/>
    <w:rsid w:val="00AD137A"/>
    <w:rsid w:val="00AD1656"/>
    <w:rsid w:val="00AD16EC"/>
    <w:rsid w:val="00AD1DF4"/>
    <w:rsid w:val="00AD2398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D7814"/>
    <w:rsid w:val="00AE059E"/>
    <w:rsid w:val="00AE05DE"/>
    <w:rsid w:val="00AE0635"/>
    <w:rsid w:val="00AE0A40"/>
    <w:rsid w:val="00AE1641"/>
    <w:rsid w:val="00AE1948"/>
    <w:rsid w:val="00AE1C6E"/>
    <w:rsid w:val="00AE1EB6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49C0"/>
    <w:rsid w:val="00AE4E0C"/>
    <w:rsid w:val="00AE5904"/>
    <w:rsid w:val="00AE5F1A"/>
    <w:rsid w:val="00AE6452"/>
    <w:rsid w:val="00AE64A6"/>
    <w:rsid w:val="00AE6802"/>
    <w:rsid w:val="00AE6A0D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461"/>
    <w:rsid w:val="00AF153E"/>
    <w:rsid w:val="00AF15AA"/>
    <w:rsid w:val="00AF182A"/>
    <w:rsid w:val="00AF1D9F"/>
    <w:rsid w:val="00AF1FBA"/>
    <w:rsid w:val="00AF21AA"/>
    <w:rsid w:val="00AF2847"/>
    <w:rsid w:val="00AF2977"/>
    <w:rsid w:val="00AF2AB5"/>
    <w:rsid w:val="00AF2E4B"/>
    <w:rsid w:val="00AF3199"/>
    <w:rsid w:val="00AF36CE"/>
    <w:rsid w:val="00AF3A3E"/>
    <w:rsid w:val="00AF419B"/>
    <w:rsid w:val="00AF42AC"/>
    <w:rsid w:val="00AF4491"/>
    <w:rsid w:val="00AF4826"/>
    <w:rsid w:val="00AF4A9C"/>
    <w:rsid w:val="00AF5058"/>
    <w:rsid w:val="00AF55CD"/>
    <w:rsid w:val="00AF5756"/>
    <w:rsid w:val="00AF5D85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6C4"/>
    <w:rsid w:val="00B02A18"/>
    <w:rsid w:val="00B02C9E"/>
    <w:rsid w:val="00B04283"/>
    <w:rsid w:val="00B0470C"/>
    <w:rsid w:val="00B04A4E"/>
    <w:rsid w:val="00B050CE"/>
    <w:rsid w:val="00B0512E"/>
    <w:rsid w:val="00B059B3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82A"/>
    <w:rsid w:val="00B21FD9"/>
    <w:rsid w:val="00B22277"/>
    <w:rsid w:val="00B223BF"/>
    <w:rsid w:val="00B22DEC"/>
    <w:rsid w:val="00B2311F"/>
    <w:rsid w:val="00B2322C"/>
    <w:rsid w:val="00B232C1"/>
    <w:rsid w:val="00B23928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68F"/>
    <w:rsid w:val="00B277BE"/>
    <w:rsid w:val="00B322A0"/>
    <w:rsid w:val="00B32347"/>
    <w:rsid w:val="00B32368"/>
    <w:rsid w:val="00B32788"/>
    <w:rsid w:val="00B32E64"/>
    <w:rsid w:val="00B33844"/>
    <w:rsid w:val="00B34215"/>
    <w:rsid w:val="00B3433F"/>
    <w:rsid w:val="00B34458"/>
    <w:rsid w:val="00B349A1"/>
    <w:rsid w:val="00B34C37"/>
    <w:rsid w:val="00B3518C"/>
    <w:rsid w:val="00B35647"/>
    <w:rsid w:val="00B3570C"/>
    <w:rsid w:val="00B35B31"/>
    <w:rsid w:val="00B35FB2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D1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6F"/>
    <w:rsid w:val="00B461C3"/>
    <w:rsid w:val="00B464FC"/>
    <w:rsid w:val="00B4689D"/>
    <w:rsid w:val="00B46B9D"/>
    <w:rsid w:val="00B473E9"/>
    <w:rsid w:val="00B47586"/>
    <w:rsid w:val="00B47DCA"/>
    <w:rsid w:val="00B500DC"/>
    <w:rsid w:val="00B50202"/>
    <w:rsid w:val="00B505F6"/>
    <w:rsid w:val="00B50C18"/>
    <w:rsid w:val="00B50DF0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3CF5"/>
    <w:rsid w:val="00B54220"/>
    <w:rsid w:val="00B54D9E"/>
    <w:rsid w:val="00B554F3"/>
    <w:rsid w:val="00B559E5"/>
    <w:rsid w:val="00B55C2A"/>
    <w:rsid w:val="00B55E31"/>
    <w:rsid w:val="00B562DC"/>
    <w:rsid w:val="00B569FC"/>
    <w:rsid w:val="00B56E22"/>
    <w:rsid w:val="00B56E86"/>
    <w:rsid w:val="00B571A6"/>
    <w:rsid w:val="00B571DE"/>
    <w:rsid w:val="00B57720"/>
    <w:rsid w:val="00B57BDC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B42"/>
    <w:rsid w:val="00B64FF8"/>
    <w:rsid w:val="00B65B65"/>
    <w:rsid w:val="00B65DA3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65C"/>
    <w:rsid w:val="00B77AAB"/>
    <w:rsid w:val="00B77B1F"/>
    <w:rsid w:val="00B77B4A"/>
    <w:rsid w:val="00B77D5E"/>
    <w:rsid w:val="00B77D98"/>
    <w:rsid w:val="00B77EB1"/>
    <w:rsid w:val="00B8023B"/>
    <w:rsid w:val="00B802C2"/>
    <w:rsid w:val="00B80410"/>
    <w:rsid w:val="00B8070E"/>
    <w:rsid w:val="00B80795"/>
    <w:rsid w:val="00B816FC"/>
    <w:rsid w:val="00B81955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67F"/>
    <w:rsid w:val="00B85A9C"/>
    <w:rsid w:val="00B85BB7"/>
    <w:rsid w:val="00B85D9D"/>
    <w:rsid w:val="00B86007"/>
    <w:rsid w:val="00B879B8"/>
    <w:rsid w:val="00B87CA3"/>
    <w:rsid w:val="00B9019B"/>
    <w:rsid w:val="00B903E3"/>
    <w:rsid w:val="00B90A51"/>
    <w:rsid w:val="00B90A8E"/>
    <w:rsid w:val="00B90E19"/>
    <w:rsid w:val="00B90E95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94D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58A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A7F46"/>
    <w:rsid w:val="00BB0DAE"/>
    <w:rsid w:val="00BB138D"/>
    <w:rsid w:val="00BB166E"/>
    <w:rsid w:val="00BB1723"/>
    <w:rsid w:val="00BB176E"/>
    <w:rsid w:val="00BB2389"/>
    <w:rsid w:val="00BB24C9"/>
    <w:rsid w:val="00BB26DC"/>
    <w:rsid w:val="00BB276F"/>
    <w:rsid w:val="00BB2896"/>
    <w:rsid w:val="00BB3813"/>
    <w:rsid w:val="00BB3846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E77"/>
    <w:rsid w:val="00BB7FF7"/>
    <w:rsid w:val="00BC000E"/>
    <w:rsid w:val="00BC09E7"/>
    <w:rsid w:val="00BC104D"/>
    <w:rsid w:val="00BC10DF"/>
    <w:rsid w:val="00BC16AB"/>
    <w:rsid w:val="00BC181B"/>
    <w:rsid w:val="00BC1ABC"/>
    <w:rsid w:val="00BC1FC5"/>
    <w:rsid w:val="00BC21FF"/>
    <w:rsid w:val="00BC23DF"/>
    <w:rsid w:val="00BC2A3E"/>
    <w:rsid w:val="00BC2B78"/>
    <w:rsid w:val="00BC2E1D"/>
    <w:rsid w:val="00BC31CF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8D9"/>
    <w:rsid w:val="00BD7C17"/>
    <w:rsid w:val="00BD7DD0"/>
    <w:rsid w:val="00BE03AD"/>
    <w:rsid w:val="00BE0840"/>
    <w:rsid w:val="00BE0B83"/>
    <w:rsid w:val="00BE0B92"/>
    <w:rsid w:val="00BE12B9"/>
    <w:rsid w:val="00BE22B4"/>
    <w:rsid w:val="00BE291A"/>
    <w:rsid w:val="00BE33FF"/>
    <w:rsid w:val="00BE340D"/>
    <w:rsid w:val="00BE369C"/>
    <w:rsid w:val="00BE39A0"/>
    <w:rsid w:val="00BE3AC9"/>
    <w:rsid w:val="00BE3B10"/>
    <w:rsid w:val="00BE3C09"/>
    <w:rsid w:val="00BE590D"/>
    <w:rsid w:val="00BE596B"/>
    <w:rsid w:val="00BE5CFB"/>
    <w:rsid w:val="00BE6103"/>
    <w:rsid w:val="00BE705E"/>
    <w:rsid w:val="00BE734A"/>
    <w:rsid w:val="00BE7D42"/>
    <w:rsid w:val="00BE7FF8"/>
    <w:rsid w:val="00BF05B3"/>
    <w:rsid w:val="00BF06C5"/>
    <w:rsid w:val="00BF0CE5"/>
    <w:rsid w:val="00BF1782"/>
    <w:rsid w:val="00BF1B2B"/>
    <w:rsid w:val="00BF1D32"/>
    <w:rsid w:val="00BF1E5D"/>
    <w:rsid w:val="00BF2167"/>
    <w:rsid w:val="00BF2AB0"/>
    <w:rsid w:val="00BF2D2F"/>
    <w:rsid w:val="00BF313F"/>
    <w:rsid w:val="00BF3226"/>
    <w:rsid w:val="00BF397E"/>
    <w:rsid w:val="00BF44B6"/>
    <w:rsid w:val="00BF4AAC"/>
    <w:rsid w:val="00BF4AE9"/>
    <w:rsid w:val="00BF4E30"/>
    <w:rsid w:val="00BF554C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DD5"/>
    <w:rsid w:val="00C00EE3"/>
    <w:rsid w:val="00C00F90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E67"/>
    <w:rsid w:val="00C04B9B"/>
    <w:rsid w:val="00C04E04"/>
    <w:rsid w:val="00C05419"/>
    <w:rsid w:val="00C05C13"/>
    <w:rsid w:val="00C05D0D"/>
    <w:rsid w:val="00C0618C"/>
    <w:rsid w:val="00C062C2"/>
    <w:rsid w:val="00C06C93"/>
    <w:rsid w:val="00C07150"/>
    <w:rsid w:val="00C078C6"/>
    <w:rsid w:val="00C1021D"/>
    <w:rsid w:val="00C10BD6"/>
    <w:rsid w:val="00C10CCB"/>
    <w:rsid w:val="00C11410"/>
    <w:rsid w:val="00C11628"/>
    <w:rsid w:val="00C1172F"/>
    <w:rsid w:val="00C11F52"/>
    <w:rsid w:val="00C122A9"/>
    <w:rsid w:val="00C1282C"/>
    <w:rsid w:val="00C12987"/>
    <w:rsid w:val="00C12F70"/>
    <w:rsid w:val="00C13218"/>
    <w:rsid w:val="00C142BD"/>
    <w:rsid w:val="00C14DBF"/>
    <w:rsid w:val="00C15281"/>
    <w:rsid w:val="00C15302"/>
    <w:rsid w:val="00C153E4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2064D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3813"/>
    <w:rsid w:val="00C24A9A"/>
    <w:rsid w:val="00C24AB2"/>
    <w:rsid w:val="00C25848"/>
    <w:rsid w:val="00C2597D"/>
    <w:rsid w:val="00C266DD"/>
    <w:rsid w:val="00C2757A"/>
    <w:rsid w:val="00C27939"/>
    <w:rsid w:val="00C2796A"/>
    <w:rsid w:val="00C30276"/>
    <w:rsid w:val="00C306E9"/>
    <w:rsid w:val="00C30753"/>
    <w:rsid w:val="00C32162"/>
    <w:rsid w:val="00C326B1"/>
    <w:rsid w:val="00C32898"/>
    <w:rsid w:val="00C32C97"/>
    <w:rsid w:val="00C32D3F"/>
    <w:rsid w:val="00C33656"/>
    <w:rsid w:val="00C337EA"/>
    <w:rsid w:val="00C341E4"/>
    <w:rsid w:val="00C34642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6CD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5C9"/>
    <w:rsid w:val="00C50E28"/>
    <w:rsid w:val="00C510BE"/>
    <w:rsid w:val="00C51123"/>
    <w:rsid w:val="00C5130B"/>
    <w:rsid w:val="00C51494"/>
    <w:rsid w:val="00C51498"/>
    <w:rsid w:val="00C522B4"/>
    <w:rsid w:val="00C536D3"/>
    <w:rsid w:val="00C53772"/>
    <w:rsid w:val="00C53E8B"/>
    <w:rsid w:val="00C54CAE"/>
    <w:rsid w:val="00C54D95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A7C"/>
    <w:rsid w:val="00C56B04"/>
    <w:rsid w:val="00C56F5A"/>
    <w:rsid w:val="00C57249"/>
    <w:rsid w:val="00C57365"/>
    <w:rsid w:val="00C57430"/>
    <w:rsid w:val="00C57613"/>
    <w:rsid w:val="00C5768E"/>
    <w:rsid w:val="00C577EE"/>
    <w:rsid w:val="00C57B40"/>
    <w:rsid w:val="00C604B6"/>
    <w:rsid w:val="00C61795"/>
    <w:rsid w:val="00C63A75"/>
    <w:rsid w:val="00C63AC5"/>
    <w:rsid w:val="00C63FA7"/>
    <w:rsid w:val="00C648C6"/>
    <w:rsid w:val="00C64A3F"/>
    <w:rsid w:val="00C64F45"/>
    <w:rsid w:val="00C6579D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B2D"/>
    <w:rsid w:val="00C73E3B"/>
    <w:rsid w:val="00C73EB8"/>
    <w:rsid w:val="00C73EF8"/>
    <w:rsid w:val="00C74058"/>
    <w:rsid w:val="00C74756"/>
    <w:rsid w:val="00C74BC5"/>
    <w:rsid w:val="00C7553A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7FF"/>
    <w:rsid w:val="00C85D69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858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81C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153"/>
    <w:rsid w:val="00CA222F"/>
    <w:rsid w:val="00CA2995"/>
    <w:rsid w:val="00CA2B15"/>
    <w:rsid w:val="00CA40A8"/>
    <w:rsid w:val="00CA4CD8"/>
    <w:rsid w:val="00CA4D80"/>
    <w:rsid w:val="00CA4F6B"/>
    <w:rsid w:val="00CA509E"/>
    <w:rsid w:val="00CA56DC"/>
    <w:rsid w:val="00CA5BCA"/>
    <w:rsid w:val="00CA5E89"/>
    <w:rsid w:val="00CA5EE9"/>
    <w:rsid w:val="00CA5F1D"/>
    <w:rsid w:val="00CA6097"/>
    <w:rsid w:val="00CA65FD"/>
    <w:rsid w:val="00CA68B0"/>
    <w:rsid w:val="00CA6A32"/>
    <w:rsid w:val="00CA6A6F"/>
    <w:rsid w:val="00CA6F61"/>
    <w:rsid w:val="00CA7046"/>
    <w:rsid w:val="00CA70E4"/>
    <w:rsid w:val="00CA74C3"/>
    <w:rsid w:val="00CA76D5"/>
    <w:rsid w:val="00CA7C30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BB5"/>
    <w:rsid w:val="00CB2C9C"/>
    <w:rsid w:val="00CB3665"/>
    <w:rsid w:val="00CB3EB8"/>
    <w:rsid w:val="00CB3F5E"/>
    <w:rsid w:val="00CB3F98"/>
    <w:rsid w:val="00CB4294"/>
    <w:rsid w:val="00CB47E0"/>
    <w:rsid w:val="00CB4810"/>
    <w:rsid w:val="00CB485B"/>
    <w:rsid w:val="00CB48BB"/>
    <w:rsid w:val="00CB50D7"/>
    <w:rsid w:val="00CB518B"/>
    <w:rsid w:val="00CB535B"/>
    <w:rsid w:val="00CB54CA"/>
    <w:rsid w:val="00CB5588"/>
    <w:rsid w:val="00CB55D9"/>
    <w:rsid w:val="00CB56BF"/>
    <w:rsid w:val="00CB5C86"/>
    <w:rsid w:val="00CB61B1"/>
    <w:rsid w:val="00CB6435"/>
    <w:rsid w:val="00CB6B64"/>
    <w:rsid w:val="00CB7087"/>
    <w:rsid w:val="00CB7230"/>
    <w:rsid w:val="00CB7764"/>
    <w:rsid w:val="00CB78D5"/>
    <w:rsid w:val="00CB7AB7"/>
    <w:rsid w:val="00CB7CB5"/>
    <w:rsid w:val="00CC03CF"/>
    <w:rsid w:val="00CC0521"/>
    <w:rsid w:val="00CC0624"/>
    <w:rsid w:val="00CC0724"/>
    <w:rsid w:val="00CC1241"/>
    <w:rsid w:val="00CC16A5"/>
    <w:rsid w:val="00CC1955"/>
    <w:rsid w:val="00CC1C89"/>
    <w:rsid w:val="00CC1D3D"/>
    <w:rsid w:val="00CC2234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02D"/>
    <w:rsid w:val="00CD2141"/>
    <w:rsid w:val="00CD2164"/>
    <w:rsid w:val="00CD2316"/>
    <w:rsid w:val="00CD2432"/>
    <w:rsid w:val="00CD25C4"/>
    <w:rsid w:val="00CD2732"/>
    <w:rsid w:val="00CD2C7E"/>
    <w:rsid w:val="00CD2FDD"/>
    <w:rsid w:val="00CD3037"/>
    <w:rsid w:val="00CD369D"/>
    <w:rsid w:val="00CD3806"/>
    <w:rsid w:val="00CD3F65"/>
    <w:rsid w:val="00CD3FA2"/>
    <w:rsid w:val="00CD4340"/>
    <w:rsid w:val="00CD49D1"/>
    <w:rsid w:val="00CD5716"/>
    <w:rsid w:val="00CD5AFA"/>
    <w:rsid w:val="00CD5F14"/>
    <w:rsid w:val="00CD6448"/>
    <w:rsid w:val="00CD646A"/>
    <w:rsid w:val="00CD6498"/>
    <w:rsid w:val="00CD66FF"/>
    <w:rsid w:val="00CD68E5"/>
    <w:rsid w:val="00CD699F"/>
    <w:rsid w:val="00CD6BD7"/>
    <w:rsid w:val="00CD70A1"/>
    <w:rsid w:val="00CD73F3"/>
    <w:rsid w:val="00CD7505"/>
    <w:rsid w:val="00CD79AC"/>
    <w:rsid w:val="00CD7E99"/>
    <w:rsid w:val="00CD7EDE"/>
    <w:rsid w:val="00CE06A2"/>
    <w:rsid w:val="00CE07CB"/>
    <w:rsid w:val="00CE0D61"/>
    <w:rsid w:val="00CE1339"/>
    <w:rsid w:val="00CE180C"/>
    <w:rsid w:val="00CE1D25"/>
    <w:rsid w:val="00CE1E6E"/>
    <w:rsid w:val="00CE2257"/>
    <w:rsid w:val="00CE28EF"/>
    <w:rsid w:val="00CE2C4A"/>
    <w:rsid w:val="00CE2FD0"/>
    <w:rsid w:val="00CE374B"/>
    <w:rsid w:val="00CE37E9"/>
    <w:rsid w:val="00CE3A6F"/>
    <w:rsid w:val="00CE4411"/>
    <w:rsid w:val="00CE5202"/>
    <w:rsid w:val="00CE5AC1"/>
    <w:rsid w:val="00CE6F5E"/>
    <w:rsid w:val="00CE7350"/>
    <w:rsid w:val="00CE77BC"/>
    <w:rsid w:val="00CE79BE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65A"/>
    <w:rsid w:val="00CF2A3A"/>
    <w:rsid w:val="00CF2AEE"/>
    <w:rsid w:val="00CF4020"/>
    <w:rsid w:val="00CF4514"/>
    <w:rsid w:val="00CF4594"/>
    <w:rsid w:val="00CF46ED"/>
    <w:rsid w:val="00CF49C1"/>
    <w:rsid w:val="00CF530E"/>
    <w:rsid w:val="00CF6832"/>
    <w:rsid w:val="00CF6DF2"/>
    <w:rsid w:val="00CF7350"/>
    <w:rsid w:val="00CF7A9B"/>
    <w:rsid w:val="00CF7DF6"/>
    <w:rsid w:val="00D0015F"/>
    <w:rsid w:val="00D0026B"/>
    <w:rsid w:val="00D00ACD"/>
    <w:rsid w:val="00D00B0C"/>
    <w:rsid w:val="00D01A8C"/>
    <w:rsid w:val="00D01B10"/>
    <w:rsid w:val="00D01B49"/>
    <w:rsid w:val="00D01EF4"/>
    <w:rsid w:val="00D0258F"/>
    <w:rsid w:val="00D02783"/>
    <w:rsid w:val="00D02BA8"/>
    <w:rsid w:val="00D03439"/>
    <w:rsid w:val="00D03783"/>
    <w:rsid w:val="00D040A1"/>
    <w:rsid w:val="00D04AC3"/>
    <w:rsid w:val="00D04B94"/>
    <w:rsid w:val="00D052FD"/>
    <w:rsid w:val="00D054E6"/>
    <w:rsid w:val="00D05786"/>
    <w:rsid w:val="00D05BE7"/>
    <w:rsid w:val="00D06933"/>
    <w:rsid w:val="00D06E92"/>
    <w:rsid w:val="00D0763D"/>
    <w:rsid w:val="00D07750"/>
    <w:rsid w:val="00D07911"/>
    <w:rsid w:val="00D07D37"/>
    <w:rsid w:val="00D07E05"/>
    <w:rsid w:val="00D10079"/>
    <w:rsid w:val="00D1011C"/>
    <w:rsid w:val="00D105DD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6101"/>
    <w:rsid w:val="00D161BA"/>
    <w:rsid w:val="00D1666D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49D"/>
    <w:rsid w:val="00D2053D"/>
    <w:rsid w:val="00D20FFE"/>
    <w:rsid w:val="00D21036"/>
    <w:rsid w:val="00D2105E"/>
    <w:rsid w:val="00D210A8"/>
    <w:rsid w:val="00D215C6"/>
    <w:rsid w:val="00D224D1"/>
    <w:rsid w:val="00D231FE"/>
    <w:rsid w:val="00D233D7"/>
    <w:rsid w:val="00D242C4"/>
    <w:rsid w:val="00D24C4C"/>
    <w:rsid w:val="00D25063"/>
    <w:rsid w:val="00D25471"/>
    <w:rsid w:val="00D2555C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120"/>
    <w:rsid w:val="00D314B2"/>
    <w:rsid w:val="00D319A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94A"/>
    <w:rsid w:val="00D34A46"/>
    <w:rsid w:val="00D34DC1"/>
    <w:rsid w:val="00D35732"/>
    <w:rsid w:val="00D363E2"/>
    <w:rsid w:val="00D3662F"/>
    <w:rsid w:val="00D36DAF"/>
    <w:rsid w:val="00D36DEA"/>
    <w:rsid w:val="00D377CA"/>
    <w:rsid w:val="00D37B8B"/>
    <w:rsid w:val="00D37C92"/>
    <w:rsid w:val="00D40ECD"/>
    <w:rsid w:val="00D40F37"/>
    <w:rsid w:val="00D413E2"/>
    <w:rsid w:val="00D414B7"/>
    <w:rsid w:val="00D418C6"/>
    <w:rsid w:val="00D41DE5"/>
    <w:rsid w:val="00D42836"/>
    <w:rsid w:val="00D42B05"/>
    <w:rsid w:val="00D43203"/>
    <w:rsid w:val="00D4327A"/>
    <w:rsid w:val="00D4343F"/>
    <w:rsid w:val="00D435EE"/>
    <w:rsid w:val="00D4379B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8AC"/>
    <w:rsid w:val="00D47BB7"/>
    <w:rsid w:val="00D47D7A"/>
    <w:rsid w:val="00D500DE"/>
    <w:rsid w:val="00D5068E"/>
    <w:rsid w:val="00D50D78"/>
    <w:rsid w:val="00D50F22"/>
    <w:rsid w:val="00D51311"/>
    <w:rsid w:val="00D51EE6"/>
    <w:rsid w:val="00D51F87"/>
    <w:rsid w:val="00D52301"/>
    <w:rsid w:val="00D52313"/>
    <w:rsid w:val="00D52894"/>
    <w:rsid w:val="00D5302F"/>
    <w:rsid w:val="00D5323A"/>
    <w:rsid w:val="00D535DB"/>
    <w:rsid w:val="00D536E9"/>
    <w:rsid w:val="00D53EE0"/>
    <w:rsid w:val="00D54998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3C5"/>
    <w:rsid w:val="00D57463"/>
    <w:rsid w:val="00D5774F"/>
    <w:rsid w:val="00D578BE"/>
    <w:rsid w:val="00D57AFA"/>
    <w:rsid w:val="00D60402"/>
    <w:rsid w:val="00D604F3"/>
    <w:rsid w:val="00D60571"/>
    <w:rsid w:val="00D60840"/>
    <w:rsid w:val="00D60BE1"/>
    <w:rsid w:val="00D60CDC"/>
    <w:rsid w:val="00D60EFD"/>
    <w:rsid w:val="00D61006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2D"/>
    <w:rsid w:val="00D637E0"/>
    <w:rsid w:val="00D63EDF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8C9"/>
    <w:rsid w:val="00D70941"/>
    <w:rsid w:val="00D70B65"/>
    <w:rsid w:val="00D70B68"/>
    <w:rsid w:val="00D70D61"/>
    <w:rsid w:val="00D70F78"/>
    <w:rsid w:val="00D7103D"/>
    <w:rsid w:val="00D7125F"/>
    <w:rsid w:val="00D712F2"/>
    <w:rsid w:val="00D71A04"/>
    <w:rsid w:val="00D723AA"/>
    <w:rsid w:val="00D7252B"/>
    <w:rsid w:val="00D72848"/>
    <w:rsid w:val="00D7289B"/>
    <w:rsid w:val="00D72B06"/>
    <w:rsid w:val="00D72D2C"/>
    <w:rsid w:val="00D72DF8"/>
    <w:rsid w:val="00D72E3E"/>
    <w:rsid w:val="00D72FFF"/>
    <w:rsid w:val="00D73039"/>
    <w:rsid w:val="00D73330"/>
    <w:rsid w:val="00D73AE5"/>
    <w:rsid w:val="00D74787"/>
    <w:rsid w:val="00D74D12"/>
    <w:rsid w:val="00D75399"/>
    <w:rsid w:val="00D7539B"/>
    <w:rsid w:val="00D7551D"/>
    <w:rsid w:val="00D755EE"/>
    <w:rsid w:val="00D75DA7"/>
    <w:rsid w:val="00D75E56"/>
    <w:rsid w:val="00D75F0E"/>
    <w:rsid w:val="00D76193"/>
    <w:rsid w:val="00D76300"/>
    <w:rsid w:val="00D7670C"/>
    <w:rsid w:val="00D76B1B"/>
    <w:rsid w:val="00D76F6D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421"/>
    <w:rsid w:val="00D8376E"/>
    <w:rsid w:val="00D84204"/>
    <w:rsid w:val="00D84588"/>
    <w:rsid w:val="00D849F1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12B6"/>
    <w:rsid w:val="00D9134E"/>
    <w:rsid w:val="00D91C44"/>
    <w:rsid w:val="00D92E3B"/>
    <w:rsid w:val="00D93034"/>
    <w:rsid w:val="00D94068"/>
    <w:rsid w:val="00D94AAC"/>
    <w:rsid w:val="00D94B0E"/>
    <w:rsid w:val="00D94DEC"/>
    <w:rsid w:val="00D94F15"/>
    <w:rsid w:val="00D956A4"/>
    <w:rsid w:val="00D957E8"/>
    <w:rsid w:val="00D959CB"/>
    <w:rsid w:val="00D95AFE"/>
    <w:rsid w:val="00D95BA0"/>
    <w:rsid w:val="00D972D9"/>
    <w:rsid w:val="00D97BF9"/>
    <w:rsid w:val="00D97EE5"/>
    <w:rsid w:val="00DA04B2"/>
    <w:rsid w:val="00DA0C78"/>
    <w:rsid w:val="00DA123B"/>
    <w:rsid w:val="00DA1807"/>
    <w:rsid w:val="00DA25FB"/>
    <w:rsid w:val="00DA26CF"/>
    <w:rsid w:val="00DA396C"/>
    <w:rsid w:val="00DA39FC"/>
    <w:rsid w:val="00DA3DC5"/>
    <w:rsid w:val="00DA40C8"/>
    <w:rsid w:val="00DA436B"/>
    <w:rsid w:val="00DA44D8"/>
    <w:rsid w:val="00DA45BF"/>
    <w:rsid w:val="00DA53F8"/>
    <w:rsid w:val="00DA54A8"/>
    <w:rsid w:val="00DA55F5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36C"/>
    <w:rsid w:val="00DC19C1"/>
    <w:rsid w:val="00DC1C27"/>
    <w:rsid w:val="00DC1E2A"/>
    <w:rsid w:val="00DC1E34"/>
    <w:rsid w:val="00DC2052"/>
    <w:rsid w:val="00DC26C1"/>
    <w:rsid w:val="00DC2CA0"/>
    <w:rsid w:val="00DC2E07"/>
    <w:rsid w:val="00DC3032"/>
    <w:rsid w:val="00DC3A57"/>
    <w:rsid w:val="00DC4767"/>
    <w:rsid w:val="00DC4783"/>
    <w:rsid w:val="00DC4B25"/>
    <w:rsid w:val="00DC4D8A"/>
    <w:rsid w:val="00DC4DAB"/>
    <w:rsid w:val="00DC5084"/>
    <w:rsid w:val="00DC5528"/>
    <w:rsid w:val="00DC5954"/>
    <w:rsid w:val="00DC5A63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D7A"/>
    <w:rsid w:val="00DD3ED2"/>
    <w:rsid w:val="00DD4930"/>
    <w:rsid w:val="00DD4A3F"/>
    <w:rsid w:val="00DD5466"/>
    <w:rsid w:val="00DD5581"/>
    <w:rsid w:val="00DD62B1"/>
    <w:rsid w:val="00DD6B1C"/>
    <w:rsid w:val="00DD6BF2"/>
    <w:rsid w:val="00DD73EA"/>
    <w:rsid w:val="00DD7B11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BC9"/>
    <w:rsid w:val="00DE1C8E"/>
    <w:rsid w:val="00DE2F03"/>
    <w:rsid w:val="00DE2FC3"/>
    <w:rsid w:val="00DE378F"/>
    <w:rsid w:val="00DE3A96"/>
    <w:rsid w:val="00DE3B07"/>
    <w:rsid w:val="00DE3CC1"/>
    <w:rsid w:val="00DE40A0"/>
    <w:rsid w:val="00DE41EB"/>
    <w:rsid w:val="00DE42A2"/>
    <w:rsid w:val="00DE47C2"/>
    <w:rsid w:val="00DE47EB"/>
    <w:rsid w:val="00DE4F84"/>
    <w:rsid w:val="00DE5513"/>
    <w:rsid w:val="00DE5709"/>
    <w:rsid w:val="00DE5CEC"/>
    <w:rsid w:val="00DE676C"/>
    <w:rsid w:val="00DE72A2"/>
    <w:rsid w:val="00DE7322"/>
    <w:rsid w:val="00DE768B"/>
    <w:rsid w:val="00DF037C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19A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3B5"/>
    <w:rsid w:val="00E0292A"/>
    <w:rsid w:val="00E02B41"/>
    <w:rsid w:val="00E02B7F"/>
    <w:rsid w:val="00E03517"/>
    <w:rsid w:val="00E0369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51AD"/>
    <w:rsid w:val="00E05F37"/>
    <w:rsid w:val="00E061CC"/>
    <w:rsid w:val="00E06AC3"/>
    <w:rsid w:val="00E06CE4"/>
    <w:rsid w:val="00E06E00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BF4"/>
    <w:rsid w:val="00E16E38"/>
    <w:rsid w:val="00E170C2"/>
    <w:rsid w:val="00E1727A"/>
    <w:rsid w:val="00E17298"/>
    <w:rsid w:val="00E17356"/>
    <w:rsid w:val="00E17BCA"/>
    <w:rsid w:val="00E17FCF"/>
    <w:rsid w:val="00E208B8"/>
    <w:rsid w:val="00E20942"/>
    <w:rsid w:val="00E20E6C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2B69"/>
    <w:rsid w:val="00E23467"/>
    <w:rsid w:val="00E2379D"/>
    <w:rsid w:val="00E23C8B"/>
    <w:rsid w:val="00E23CD6"/>
    <w:rsid w:val="00E23D71"/>
    <w:rsid w:val="00E24350"/>
    <w:rsid w:val="00E249F6"/>
    <w:rsid w:val="00E24C91"/>
    <w:rsid w:val="00E24F72"/>
    <w:rsid w:val="00E25030"/>
    <w:rsid w:val="00E25116"/>
    <w:rsid w:val="00E253F6"/>
    <w:rsid w:val="00E25879"/>
    <w:rsid w:val="00E25B52"/>
    <w:rsid w:val="00E26B83"/>
    <w:rsid w:val="00E26B8C"/>
    <w:rsid w:val="00E26EBC"/>
    <w:rsid w:val="00E270D7"/>
    <w:rsid w:val="00E27557"/>
    <w:rsid w:val="00E27C4E"/>
    <w:rsid w:val="00E27DE1"/>
    <w:rsid w:val="00E27F7C"/>
    <w:rsid w:val="00E3001F"/>
    <w:rsid w:val="00E30588"/>
    <w:rsid w:val="00E30BC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3A57"/>
    <w:rsid w:val="00E441BB"/>
    <w:rsid w:val="00E44A99"/>
    <w:rsid w:val="00E44E9F"/>
    <w:rsid w:val="00E45111"/>
    <w:rsid w:val="00E4568F"/>
    <w:rsid w:val="00E46107"/>
    <w:rsid w:val="00E46B09"/>
    <w:rsid w:val="00E46B88"/>
    <w:rsid w:val="00E46E54"/>
    <w:rsid w:val="00E474E9"/>
    <w:rsid w:val="00E4752A"/>
    <w:rsid w:val="00E4760D"/>
    <w:rsid w:val="00E47639"/>
    <w:rsid w:val="00E4763E"/>
    <w:rsid w:val="00E504F2"/>
    <w:rsid w:val="00E50C80"/>
    <w:rsid w:val="00E510D4"/>
    <w:rsid w:val="00E51216"/>
    <w:rsid w:val="00E51346"/>
    <w:rsid w:val="00E515E5"/>
    <w:rsid w:val="00E51690"/>
    <w:rsid w:val="00E51886"/>
    <w:rsid w:val="00E5194A"/>
    <w:rsid w:val="00E51E66"/>
    <w:rsid w:val="00E52874"/>
    <w:rsid w:val="00E52A07"/>
    <w:rsid w:val="00E52B4D"/>
    <w:rsid w:val="00E52C88"/>
    <w:rsid w:val="00E52CA4"/>
    <w:rsid w:val="00E52E28"/>
    <w:rsid w:val="00E53290"/>
    <w:rsid w:val="00E532D4"/>
    <w:rsid w:val="00E5448B"/>
    <w:rsid w:val="00E544E7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18D"/>
    <w:rsid w:val="00E608F5"/>
    <w:rsid w:val="00E6113A"/>
    <w:rsid w:val="00E614FD"/>
    <w:rsid w:val="00E61A4D"/>
    <w:rsid w:val="00E61D03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3D0"/>
    <w:rsid w:val="00E6491B"/>
    <w:rsid w:val="00E655F2"/>
    <w:rsid w:val="00E659AD"/>
    <w:rsid w:val="00E66531"/>
    <w:rsid w:val="00E666F3"/>
    <w:rsid w:val="00E66A16"/>
    <w:rsid w:val="00E66E98"/>
    <w:rsid w:val="00E66FE4"/>
    <w:rsid w:val="00E678F1"/>
    <w:rsid w:val="00E678F4"/>
    <w:rsid w:val="00E67E0A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A12"/>
    <w:rsid w:val="00E74F84"/>
    <w:rsid w:val="00E75282"/>
    <w:rsid w:val="00E753D9"/>
    <w:rsid w:val="00E75835"/>
    <w:rsid w:val="00E75DB6"/>
    <w:rsid w:val="00E76078"/>
    <w:rsid w:val="00E76086"/>
    <w:rsid w:val="00E7663E"/>
    <w:rsid w:val="00E76B6A"/>
    <w:rsid w:val="00E76BD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36C"/>
    <w:rsid w:val="00E82576"/>
    <w:rsid w:val="00E8316F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5FA6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204"/>
    <w:rsid w:val="00E95334"/>
    <w:rsid w:val="00E95BB8"/>
    <w:rsid w:val="00E95E45"/>
    <w:rsid w:val="00E965D8"/>
    <w:rsid w:val="00E9681C"/>
    <w:rsid w:val="00E96A11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13F"/>
    <w:rsid w:val="00EA451D"/>
    <w:rsid w:val="00EA459B"/>
    <w:rsid w:val="00EA4AF8"/>
    <w:rsid w:val="00EA508A"/>
    <w:rsid w:val="00EA52B3"/>
    <w:rsid w:val="00EA52F5"/>
    <w:rsid w:val="00EA5D8D"/>
    <w:rsid w:val="00EA6084"/>
    <w:rsid w:val="00EA618C"/>
    <w:rsid w:val="00EA6D3C"/>
    <w:rsid w:val="00EA6D5F"/>
    <w:rsid w:val="00EA7D28"/>
    <w:rsid w:val="00EA7D6B"/>
    <w:rsid w:val="00EA7E9B"/>
    <w:rsid w:val="00EB07F3"/>
    <w:rsid w:val="00EB090A"/>
    <w:rsid w:val="00EB0E7F"/>
    <w:rsid w:val="00EB0FCB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AC4"/>
    <w:rsid w:val="00EC5B24"/>
    <w:rsid w:val="00EC5FAD"/>
    <w:rsid w:val="00EC65E4"/>
    <w:rsid w:val="00EC6E87"/>
    <w:rsid w:val="00EC6F97"/>
    <w:rsid w:val="00EC71A3"/>
    <w:rsid w:val="00EC73DA"/>
    <w:rsid w:val="00EC78B5"/>
    <w:rsid w:val="00EC7A3D"/>
    <w:rsid w:val="00EC7D22"/>
    <w:rsid w:val="00EC7F56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6F3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DE6"/>
    <w:rsid w:val="00ED5F9F"/>
    <w:rsid w:val="00ED69DD"/>
    <w:rsid w:val="00ED715B"/>
    <w:rsid w:val="00ED73A6"/>
    <w:rsid w:val="00ED7432"/>
    <w:rsid w:val="00ED76C9"/>
    <w:rsid w:val="00ED791B"/>
    <w:rsid w:val="00ED7E21"/>
    <w:rsid w:val="00EE0542"/>
    <w:rsid w:val="00EE05EE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4DD0"/>
    <w:rsid w:val="00EE531B"/>
    <w:rsid w:val="00EE5710"/>
    <w:rsid w:val="00EE595B"/>
    <w:rsid w:val="00EE5B0F"/>
    <w:rsid w:val="00EE64E0"/>
    <w:rsid w:val="00EE6776"/>
    <w:rsid w:val="00EE6BE4"/>
    <w:rsid w:val="00EE7337"/>
    <w:rsid w:val="00EE79E2"/>
    <w:rsid w:val="00EE7DFE"/>
    <w:rsid w:val="00EF03FB"/>
    <w:rsid w:val="00EF13F2"/>
    <w:rsid w:val="00EF19F7"/>
    <w:rsid w:val="00EF1DF3"/>
    <w:rsid w:val="00EF257B"/>
    <w:rsid w:val="00EF258F"/>
    <w:rsid w:val="00EF276A"/>
    <w:rsid w:val="00EF27F4"/>
    <w:rsid w:val="00EF2C1A"/>
    <w:rsid w:val="00EF2D57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4E36"/>
    <w:rsid w:val="00EF529D"/>
    <w:rsid w:val="00EF5B0E"/>
    <w:rsid w:val="00EF6EAA"/>
    <w:rsid w:val="00EF7116"/>
    <w:rsid w:val="00EF73EC"/>
    <w:rsid w:val="00EF761A"/>
    <w:rsid w:val="00EF78E6"/>
    <w:rsid w:val="00EF7B93"/>
    <w:rsid w:val="00EF7C88"/>
    <w:rsid w:val="00EF7E8B"/>
    <w:rsid w:val="00F00287"/>
    <w:rsid w:val="00F00370"/>
    <w:rsid w:val="00F004AF"/>
    <w:rsid w:val="00F0087D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85"/>
    <w:rsid w:val="00F04854"/>
    <w:rsid w:val="00F049F0"/>
    <w:rsid w:val="00F04CF8"/>
    <w:rsid w:val="00F04E53"/>
    <w:rsid w:val="00F04E80"/>
    <w:rsid w:val="00F0527F"/>
    <w:rsid w:val="00F0540E"/>
    <w:rsid w:val="00F0547E"/>
    <w:rsid w:val="00F05BBD"/>
    <w:rsid w:val="00F05D4E"/>
    <w:rsid w:val="00F07217"/>
    <w:rsid w:val="00F07439"/>
    <w:rsid w:val="00F07B38"/>
    <w:rsid w:val="00F07F60"/>
    <w:rsid w:val="00F1002E"/>
    <w:rsid w:val="00F1013F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AD6"/>
    <w:rsid w:val="00F13EBD"/>
    <w:rsid w:val="00F14412"/>
    <w:rsid w:val="00F14916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22C"/>
    <w:rsid w:val="00F206B7"/>
    <w:rsid w:val="00F2074B"/>
    <w:rsid w:val="00F20A16"/>
    <w:rsid w:val="00F20ACE"/>
    <w:rsid w:val="00F2130A"/>
    <w:rsid w:val="00F21F9A"/>
    <w:rsid w:val="00F22203"/>
    <w:rsid w:val="00F226F7"/>
    <w:rsid w:val="00F23300"/>
    <w:rsid w:val="00F2337F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6DB3"/>
    <w:rsid w:val="00F26FFF"/>
    <w:rsid w:val="00F27389"/>
    <w:rsid w:val="00F27478"/>
    <w:rsid w:val="00F275A1"/>
    <w:rsid w:val="00F276EF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912"/>
    <w:rsid w:val="00F34C8D"/>
    <w:rsid w:val="00F35402"/>
    <w:rsid w:val="00F35F5F"/>
    <w:rsid w:val="00F3695B"/>
    <w:rsid w:val="00F36B77"/>
    <w:rsid w:val="00F36F68"/>
    <w:rsid w:val="00F370A2"/>
    <w:rsid w:val="00F3722A"/>
    <w:rsid w:val="00F376AC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DAF"/>
    <w:rsid w:val="00F41E3D"/>
    <w:rsid w:val="00F42368"/>
    <w:rsid w:val="00F423D2"/>
    <w:rsid w:val="00F4261F"/>
    <w:rsid w:val="00F4267E"/>
    <w:rsid w:val="00F42918"/>
    <w:rsid w:val="00F42D00"/>
    <w:rsid w:val="00F434BF"/>
    <w:rsid w:val="00F435F7"/>
    <w:rsid w:val="00F4423E"/>
    <w:rsid w:val="00F44A41"/>
    <w:rsid w:val="00F4511F"/>
    <w:rsid w:val="00F45243"/>
    <w:rsid w:val="00F454E5"/>
    <w:rsid w:val="00F4690D"/>
    <w:rsid w:val="00F4692E"/>
    <w:rsid w:val="00F47352"/>
    <w:rsid w:val="00F476E7"/>
    <w:rsid w:val="00F47952"/>
    <w:rsid w:val="00F47F01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A"/>
    <w:rsid w:val="00F53052"/>
    <w:rsid w:val="00F53376"/>
    <w:rsid w:val="00F53449"/>
    <w:rsid w:val="00F538CE"/>
    <w:rsid w:val="00F53F69"/>
    <w:rsid w:val="00F540DB"/>
    <w:rsid w:val="00F5455F"/>
    <w:rsid w:val="00F545D3"/>
    <w:rsid w:val="00F54B2F"/>
    <w:rsid w:val="00F55507"/>
    <w:rsid w:val="00F55699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57CA7"/>
    <w:rsid w:val="00F60125"/>
    <w:rsid w:val="00F60136"/>
    <w:rsid w:val="00F60A70"/>
    <w:rsid w:val="00F60D5A"/>
    <w:rsid w:val="00F6153F"/>
    <w:rsid w:val="00F61ADC"/>
    <w:rsid w:val="00F61B2F"/>
    <w:rsid w:val="00F61F68"/>
    <w:rsid w:val="00F62830"/>
    <w:rsid w:val="00F628EF"/>
    <w:rsid w:val="00F62949"/>
    <w:rsid w:val="00F62D2F"/>
    <w:rsid w:val="00F62F3B"/>
    <w:rsid w:val="00F62FCB"/>
    <w:rsid w:val="00F6349A"/>
    <w:rsid w:val="00F64527"/>
    <w:rsid w:val="00F64ADF"/>
    <w:rsid w:val="00F64E50"/>
    <w:rsid w:val="00F655E4"/>
    <w:rsid w:val="00F65A12"/>
    <w:rsid w:val="00F66030"/>
    <w:rsid w:val="00F664FB"/>
    <w:rsid w:val="00F6663C"/>
    <w:rsid w:val="00F6742D"/>
    <w:rsid w:val="00F67B50"/>
    <w:rsid w:val="00F70001"/>
    <w:rsid w:val="00F70122"/>
    <w:rsid w:val="00F707EA"/>
    <w:rsid w:val="00F70A05"/>
    <w:rsid w:val="00F70F9D"/>
    <w:rsid w:val="00F71124"/>
    <w:rsid w:val="00F71366"/>
    <w:rsid w:val="00F715FC"/>
    <w:rsid w:val="00F71C82"/>
    <w:rsid w:val="00F72287"/>
    <w:rsid w:val="00F72809"/>
    <w:rsid w:val="00F72BB3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802"/>
    <w:rsid w:val="00F74889"/>
    <w:rsid w:val="00F74CAF"/>
    <w:rsid w:val="00F75965"/>
    <w:rsid w:val="00F75B40"/>
    <w:rsid w:val="00F75D5D"/>
    <w:rsid w:val="00F76850"/>
    <w:rsid w:val="00F7688F"/>
    <w:rsid w:val="00F76929"/>
    <w:rsid w:val="00F771BD"/>
    <w:rsid w:val="00F77AE5"/>
    <w:rsid w:val="00F77F6F"/>
    <w:rsid w:val="00F80F34"/>
    <w:rsid w:val="00F812A2"/>
    <w:rsid w:val="00F82271"/>
    <w:rsid w:val="00F82E6C"/>
    <w:rsid w:val="00F82F0D"/>
    <w:rsid w:val="00F83370"/>
    <w:rsid w:val="00F8339B"/>
    <w:rsid w:val="00F833ED"/>
    <w:rsid w:val="00F835CA"/>
    <w:rsid w:val="00F835E0"/>
    <w:rsid w:val="00F83EF7"/>
    <w:rsid w:val="00F83FAF"/>
    <w:rsid w:val="00F847A7"/>
    <w:rsid w:val="00F849B6"/>
    <w:rsid w:val="00F84F19"/>
    <w:rsid w:val="00F84FB7"/>
    <w:rsid w:val="00F85A32"/>
    <w:rsid w:val="00F85AAC"/>
    <w:rsid w:val="00F86081"/>
    <w:rsid w:val="00F86219"/>
    <w:rsid w:val="00F8633B"/>
    <w:rsid w:val="00F86C31"/>
    <w:rsid w:val="00F875F1"/>
    <w:rsid w:val="00F877E6"/>
    <w:rsid w:val="00F9022B"/>
    <w:rsid w:val="00F90883"/>
    <w:rsid w:val="00F90B51"/>
    <w:rsid w:val="00F91C67"/>
    <w:rsid w:val="00F92084"/>
    <w:rsid w:val="00F92762"/>
    <w:rsid w:val="00F9344E"/>
    <w:rsid w:val="00F93852"/>
    <w:rsid w:val="00F93884"/>
    <w:rsid w:val="00F93A1C"/>
    <w:rsid w:val="00F93C29"/>
    <w:rsid w:val="00F93EF1"/>
    <w:rsid w:val="00F94279"/>
    <w:rsid w:val="00F94996"/>
    <w:rsid w:val="00F94BB8"/>
    <w:rsid w:val="00F94E1B"/>
    <w:rsid w:val="00F950C8"/>
    <w:rsid w:val="00F9547F"/>
    <w:rsid w:val="00F958D8"/>
    <w:rsid w:val="00F95EFC"/>
    <w:rsid w:val="00F95F88"/>
    <w:rsid w:val="00F96F87"/>
    <w:rsid w:val="00F977D3"/>
    <w:rsid w:val="00F978E0"/>
    <w:rsid w:val="00F97F0C"/>
    <w:rsid w:val="00FA036E"/>
    <w:rsid w:val="00FA1175"/>
    <w:rsid w:val="00FA11F0"/>
    <w:rsid w:val="00FA1251"/>
    <w:rsid w:val="00FA182A"/>
    <w:rsid w:val="00FA19E7"/>
    <w:rsid w:val="00FA251B"/>
    <w:rsid w:val="00FA2674"/>
    <w:rsid w:val="00FA29B9"/>
    <w:rsid w:val="00FA2C52"/>
    <w:rsid w:val="00FA2C6F"/>
    <w:rsid w:val="00FA2CA0"/>
    <w:rsid w:val="00FA305D"/>
    <w:rsid w:val="00FA30C0"/>
    <w:rsid w:val="00FA312C"/>
    <w:rsid w:val="00FA3615"/>
    <w:rsid w:val="00FA36D3"/>
    <w:rsid w:val="00FA52DD"/>
    <w:rsid w:val="00FA5FB2"/>
    <w:rsid w:val="00FA64C6"/>
    <w:rsid w:val="00FA68CA"/>
    <w:rsid w:val="00FB00B3"/>
    <w:rsid w:val="00FB0B42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233"/>
    <w:rsid w:val="00FB3B10"/>
    <w:rsid w:val="00FB3B60"/>
    <w:rsid w:val="00FB3C1F"/>
    <w:rsid w:val="00FB3E9D"/>
    <w:rsid w:val="00FB488F"/>
    <w:rsid w:val="00FB4900"/>
    <w:rsid w:val="00FB5FBD"/>
    <w:rsid w:val="00FB60B3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47D8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D08E8"/>
    <w:rsid w:val="00FD0E9F"/>
    <w:rsid w:val="00FD128F"/>
    <w:rsid w:val="00FD14B2"/>
    <w:rsid w:val="00FD166D"/>
    <w:rsid w:val="00FD1BCD"/>
    <w:rsid w:val="00FD1CB5"/>
    <w:rsid w:val="00FD2AA7"/>
    <w:rsid w:val="00FD34D4"/>
    <w:rsid w:val="00FD34E0"/>
    <w:rsid w:val="00FD3826"/>
    <w:rsid w:val="00FD406F"/>
    <w:rsid w:val="00FD4662"/>
    <w:rsid w:val="00FD4D77"/>
    <w:rsid w:val="00FD5753"/>
    <w:rsid w:val="00FD6342"/>
    <w:rsid w:val="00FD63CB"/>
    <w:rsid w:val="00FD6863"/>
    <w:rsid w:val="00FD696B"/>
    <w:rsid w:val="00FD6A97"/>
    <w:rsid w:val="00FD6DF6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9"/>
    <w:rsid w:val="00FE0F4A"/>
    <w:rsid w:val="00FE1097"/>
    <w:rsid w:val="00FE166A"/>
    <w:rsid w:val="00FE27C8"/>
    <w:rsid w:val="00FE27FF"/>
    <w:rsid w:val="00FE2C89"/>
    <w:rsid w:val="00FE2CDC"/>
    <w:rsid w:val="00FE2DA4"/>
    <w:rsid w:val="00FE334C"/>
    <w:rsid w:val="00FE3858"/>
    <w:rsid w:val="00FE45C8"/>
    <w:rsid w:val="00FE4869"/>
    <w:rsid w:val="00FE48C8"/>
    <w:rsid w:val="00FE4D3F"/>
    <w:rsid w:val="00FE535D"/>
    <w:rsid w:val="00FE555D"/>
    <w:rsid w:val="00FE6328"/>
    <w:rsid w:val="00FE65C6"/>
    <w:rsid w:val="00FE67EB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1BD9"/>
    <w:rsid w:val="00FF23CE"/>
    <w:rsid w:val="00FF294A"/>
    <w:rsid w:val="00FF2C73"/>
    <w:rsid w:val="00FF2E42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31AA498"/>
    <w:rsid w:val="18C833E0"/>
    <w:rsid w:val="23C175C1"/>
    <w:rsid w:val="3C76A1FC"/>
    <w:rsid w:val="5E6516AD"/>
    <w:rsid w:val="636EC501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64116386-7C94-4495-A2CA-3E805749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 w:qFormat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2" ma:contentTypeDescription="Create a new document." ma:contentTypeScope="" ma:versionID="8badb426f9a227b76172ae0871b30b00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4e7e0f0bb9dee2d7fa28bbd1b892e721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EA4F0-F086-444A-82FE-A62C3FE05E76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c46a28d-acc8-4027-86ce-a8901ee39950"/>
    <ds:schemaRef ds:uri="c663971d-084a-498e-8a3c-0679b09b623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1A003-EDEA-406E-BF9E-B1EE2751E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11</Pages>
  <Words>2734</Words>
  <Characters>11496</Characters>
  <Application>Microsoft Office Word</Application>
  <DocSecurity>0</DocSecurity>
  <Lines>95</Lines>
  <Paragraphs>28</Paragraphs>
  <ScaleCrop>false</ScaleCrop>
  <Company>Grant Thornton Thailand</Company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Pornarin Jarudech</cp:lastModifiedBy>
  <cp:revision>21</cp:revision>
  <cp:lastPrinted>2023-05-10T17:40:00Z</cp:lastPrinted>
  <dcterms:created xsi:type="dcterms:W3CDTF">2023-05-11T04:15:00Z</dcterms:created>
  <dcterms:modified xsi:type="dcterms:W3CDTF">2023-05-15T05:02:00Z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</Properties>
</file>