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852D2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</w:rPr>
      </w:pPr>
    </w:p>
    <w:p w14:paraId="33857DB1" w14:textId="184E29A4" w:rsidR="00A05F0A" w:rsidRPr="008963DB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8963DB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8963D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8963DB">
        <w:rPr>
          <w:rFonts w:ascii="Angsana New" w:hAnsi="Angsana New" w:cs="Angsana New"/>
          <w:sz w:val="32"/>
          <w:szCs w:val="32"/>
          <w:lang w:bidi="th-TH"/>
        </w:rPr>
        <w:t>31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Pr="008963DB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F730AB">
        <w:rPr>
          <w:rFonts w:ascii="Angsana New" w:hAnsi="Angsana New" w:cs="Angsana New"/>
          <w:sz w:val="32"/>
          <w:szCs w:val="32"/>
          <w:lang w:val="en-US" w:bidi="th-TH"/>
        </w:rPr>
        <w:t>6</w:t>
      </w:r>
      <w:r w:rsidR="00A05F0A"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เฉพาะของบริษัท</w:t>
      </w:r>
      <w:r w:rsidR="00A05F0A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 xml:space="preserve"> </w:t>
      </w:r>
      <w:r w:rsidR="00233EDD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และเฉพาะของบริษัท</w:t>
      </w:r>
      <w:r w:rsidRPr="008963DB">
        <w:rPr>
          <w:rFonts w:ascii="Angsana New" w:hAnsi="Angsana New" w:cs="Angsana New"/>
          <w:spacing w:val="8"/>
          <w:sz w:val="32"/>
          <w:szCs w:val="32"/>
          <w:lang w:bidi="th-TH"/>
        </w:rPr>
        <w:t xml:space="preserve"> </w:t>
      </w:r>
      <w:r w:rsidR="00233EDD" w:rsidRPr="008963DB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และงบ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กระแสเงินส</w:t>
      </w:r>
      <w:r w:rsidR="00014B86" w:rsidRPr="008963DB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8963D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="00233EDD" w:rsidRPr="008963DB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วันเดียวกันและหมายเหตุประกอบงบการเงินระหว่างกาลแบบย่อ </w:t>
      </w:r>
      <w:r w:rsidRPr="008963DB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63DB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</w:t>
      </w:r>
      <w:r w:rsidRPr="008963DB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ทางการเงินระหว่างกาล ส่วนข้าพเจ้าเป็นผู้รับผิดชอบในการรายงานให้ข้อสรุปเกี่ยวกับข้อมูลทาง</w:t>
      </w:r>
      <w:r w:rsidRPr="008963DB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3FF7BD51" w:rsidR="00A05F0A" w:rsidRPr="006852D2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852D2">
        <w:rPr>
          <w:rFonts w:ascii="Angsana New" w:hAnsi="Angsana New" w:cs="Angsana New"/>
          <w:spacing w:val="-6"/>
          <w:sz w:val="32"/>
          <w:szCs w:val="32"/>
          <w:lang w:bidi="th-TH"/>
        </w:rPr>
        <w:t>2410</w:t>
      </w: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“การสอบทานข้อมูลทาง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6852D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852D2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6852D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1A2FCDF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B00CFB" w14:textId="77777777" w:rsidR="00D30A5C" w:rsidRDefault="00D30A5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B8862B" w14:textId="77777777" w:rsidR="00D30A5C" w:rsidRDefault="00D30A5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7CF434E" w14:textId="77777777" w:rsidR="00D30A5C" w:rsidRDefault="00D30A5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613148EF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</w:t>
      </w:r>
      <w:r w:rsidR="00F961F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B01DD8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58673138" w:rsidR="007C5A37" w:rsidRPr="006852D2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852D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 w:rsidRPr="006852D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6852D2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6852D2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 w:rsidRPr="006852D2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6852D2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6852D2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6852D2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6852D2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54D858A9" w:rsidR="00021AE1" w:rsidRPr="006852D2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A0539B" w:rsidRPr="006852D2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17F1E" w:rsidRPr="006852D2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6852D2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6852D2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C467F9" w:rsidRPr="006852D2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021AE1" w:rsidRPr="006852D2" w:rsidSect="00D13077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9AF16" w14:textId="77777777" w:rsidR="00654483" w:rsidRDefault="00654483">
      <w:r>
        <w:separator/>
      </w:r>
    </w:p>
  </w:endnote>
  <w:endnote w:type="continuationSeparator" w:id="0">
    <w:p w14:paraId="6B8A72BD" w14:textId="77777777" w:rsidR="00654483" w:rsidRDefault="0065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BE1A6" w14:textId="77777777" w:rsidR="00654483" w:rsidRDefault="00654483">
      <w:bookmarkStart w:id="0" w:name="_Hlk482348182"/>
      <w:bookmarkEnd w:id="0"/>
      <w:r>
        <w:separator/>
      </w:r>
    </w:p>
  </w:footnote>
  <w:footnote w:type="continuationSeparator" w:id="0">
    <w:p w14:paraId="7C7B04CD" w14:textId="77777777" w:rsidR="00654483" w:rsidRDefault="0065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64BD5737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2AE8E403" w:rsidR="00D15EA5" w:rsidRDefault="00D15EA5" w:rsidP="00D30A5C">
    <w:pPr>
      <w:pStyle w:val="Header"/>
      <w:tabs>
        <w:tab w:val="clear" w:pos="8562"/>
        <w:tab w:val="left" w:pos="5328"/>
      </w:tabs>
      <w:spacing w:after="1560"/>
    </w:pPr>
  </w:p>
  <w:p w14:paraId="1B1B7861" w14:textId="5E52B3BF" w:rsidR="00637EE6" w:rsidRPr="00A52E1B" w:rsidRDefault="00637EE6" w:rsidP="00D30A5C">
    <w:pPr>
      <w:pStyle w:val="Header"/>
      <w:tabs>
        <w:tab w:val="clear" w:pos="8562"/>
        <w:tab w:val="left" w:pos="5328"/>
      </w:tabs>
      <w:spacing w:after="156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312907980">
    <w:abstractNumId w:val="3"/>
  </w:num>
  <w:num w:numId="2" w16cid:durableId="837385564">
    <w:abstractNumId w:val="2"/>
  </w:num>
  <w:num w:numId="3" w16cid:durableId="1850366222">
    <w:abstractNumId w:val="1"/>
  </w:num>
  <w:num w:numId="4" w16cid:durableId="1276136358">
    <w:abstractNumId w:val="0"/>
  </w:num>
  <w:num w:numId="5" w16cid:durableId="876813291">
    <w:abstractNumId w:val="6"/>
  </w:num>
  <w:num w:numId="6" w16cid:durableId="1424647811">
    <w:abstractNumId w:val="5"/>
  </w:num>
  <w:num w:numId="7" w16cid:durableId="2016422849">
    <w:abstractNumId w:val="10"/>
  </w:num>
  <w:num w:numId="8" w16cid:durableId="1396776563">
    <w:abstractNumId w:val="16"/>
  </w:num>
  <w:num w:numId="9" w16cid:durableId="1446267129">
    <w:abstractNumId w:val="5"/>
  </w:num>
  <w:num w:numId="10" w16cid:durableId="1308587263">
    <w:abstractNumId w:val="15"/>
  </w:num>
  <w:num w:numId="11" w16cid:durableId="1635477040">
    <w:abstractNumId w:val="13"/>
  </w:num>
  <w:num w:numId="12" w16cid:durableId="1307978491">
    <w:abstractNumId w:val="4"/>
  </w:num>
  <w:num w:numId="13" w16cid:durableId="1906144013">
    <w:abstractNumId w:val="8"/>
  </w:num>
  <w:num w:numId="14" w16cid:durableId="609893467">
    <w:abstractNumId w:val="7"/>
  </w:num>
  <w:num w:numId="15" w16cid:durableId="1917549135">
    <w:abstractNumId w:val="8"/>
  </w:num>
  <w:num w:numId="16" w16cid:durableId="1908300692">
    <w:abstractNumId w:val="9"/>
  </w:num>
  <w:num w:numId="17" w16cid:durableId="552280245">
    <w:abstractNumId w:val="11"/>
  </w:num>
  <w:num w:numId="18" w16cid:durableId="1324816431">
    <w:abstractNumId w:val="15"/>
  </w:num>
  <w:num w:numId="19" w16cid:durableId="1046681911">
    <w:abstractNumId w:val="13"/>
  </w:num>
  <w:num w:numId="20" w16cid:durableId="242304171">
    <w:abstractNumId w:val="4"/>
  </w:num>
  <w:num w:numId="21" w16cid:durableId="1361589470">
    <w:abstractNumId w:val="8"/>
  </w:num>
  <w:num w:numId="22" w16cid:durableId="1123038840">
    <w:abstractNumId w:val="7"/>
  </w:num>
  <w:num w:numId="23" w16cid:durableId="153834906">
    <w:abstractNumId w:val="7"/>
  </w:num>
  <w:num w:numId="24" w16cid:durableId="1739471441">
    <w:abstractNumId w:val="7"/>
  </w:num>
  <w:num w:numId="25" w16cid:durableId="29766257">
    <w:abstractNumId w:val="8"/>
  </w:num>
  <w:num w:numId="26" w16cid:durableId="543446092">
    <w:abstractNumId w:val="8"/>
  </w:num>
  <w:num w:numId="27" w16cid:durableId="798106231">
    <w:abstractNumId w:val="8"/>
  </w:num>
  <w:num w:numId="28" w16cid:durableId="439570714">
    <w:abstractNumId w:val="14"/>
  </w:num>
  <w:num w:numId="29" w16cid:durableId="1404257815">
    <w:abstractNumId w:val="14"/>
  </w:num>
  <w:num w:numId="30" w16cid:durableId="279604503">
    <w:abstractNumId w:val="14"/>
  </w:num>
  <w:num w:numId="31" w16cid:durableId="53625817">
    <w:abstractNumId w:val="12"/>
  </w:num>
  <w:num w:numId="32" w16cid:durableId="1386491100">
    <w:abstractNumId w:val="12"/>
  </w:num>
  <w:num w:numId="33" w16cid:durableId="49434556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122C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C2F7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54483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027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66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467F9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3077"/>
    <w:rsid w:val="00D15EA5"/>
    <w:rsid w:val="00D20C85"/>
    <w:rsid w:val="00D2100B"/>
    <w:rsid w:val="00D24220"/>
    <w:rsid w:val="00D3089E"/>
    <w:rsid w:val="00D30A5C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6" ma:contentTypeDescription="Create a new document." ma:contentTypeScope="" ma:versionID="e687b5e9bcc5dc567fc298780a2536e6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69974f48fca788265e8cd4e191630b1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96DDA-729A-4097-9419-0BE071A7E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2023-05-11T14:03:00Z</dcterms:created>
  <dcterms:modified xsi:type="dcterms:W3CDTF">2023-05-11T14:03:00Z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