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5100A272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4E750DE9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2A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6085AC1D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2E65B1" w:rsidRDefault="00C81773" w:rsidP="00981CD5">
      <w:pPr>
        <w:spacing w:line="240" w:lineRule="atLeast"/>
        <w:rPr>
          <w:rFonts w:ascii="Angsana New" w:hAnsi="Angsana New"/>
          <w:sz w:val="18"/>
          <w:szCs w:val="18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2E65B1" w:rsidRDefault="00C81773" w:rsidP="00981CD5">
      <w:pPr>
        <w:spacing w:line="240" w:lineRule="atLeast"/>
        <w:rPr>
          <w:rFonts w:ascii="Angsana New" w:hAnsi="Angsana New"/>
          <w:sz w:val="18"/>
          <w:szCs w:val="18"/>
        </w:rPr>
      </w:pPr>
    </w:p>
    <w:p w14:paraId="055299E4" w14:textId="5D652BDD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E62ABC">
        <w:rPr>
          <w:rFonts w:ascii="Angsana New" w:hAnsi="Angsana New" w:cs="Angsana New"/>
          <w:sz w:val="26"/>
          <w:szCs w:val="26"/>
          <w:lang w:bidi="th-TH"/>
        </w:rPr>
        <w:t>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F62E02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E16A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461C15E2" w14:textId="77777777" w:rsidR="00981CD5" w:rsidRPr="002E65B1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2E65B1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2E65B1" w:rsidRDefault="00981CD5" w:rsidP="00981CD5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14:paraId="1D993ADF" w14:textId="77777777" w:rsidR="006D28E7" w:rsidRPr="00F70605" w:rsidRDefault="006D28E7" w:rsidP="00981CD5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14:paraId="1A7440BB" w14:textId="05D94318" w:rsidR="006D28E7" w:rsidRPr="006805B4" w:rsidRDefault="006D28E7" w:rsidP="00981C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งบการเงินของบริษัท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สำหรับปีสิ้นสุดวันที่ </w:t>
      </w:r>
      <w:r w:rsidRPr="00CC4BE3">
        <w:rPr>
          <w:rFonts w:ascii="Angsana New" w:hAnsi="Angsana New" w:cs="Angsana New"/>
          <w:sz w:val="26"/>
          <w:szCs w:val="26"/>
          <w:lang w:bidi="th-TH"/>
        </w:rPr>
        <w:t>31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CC4BE3">
        <w:rPr>
          <w:rFonts w:ascii="Angsana New" w:hAnsi="Angsana New" w:cs="Angsana New"/>
          <w:sz w:val="26"/>
          <w:szCs w:val="26"/>
          <w:lang w:bidi="th-TH"/>
        </w:rPr>
        <w:t>2565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/>
          <w:sz w:val="26"/>
          <w:szCs w:val="26"/>
          <w:cs/>
        </w:rPr>
        <w:t xml:space="preserve">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Pr="00CC4BE3">
        <w:rPr>
          <w:rFonts w:ascii="Angsana New" w:hAnsi="Angsana New" w:cs="Angsana New"/>
          <w:sz w:val="26"/>
          <w:szCs w:val="26"/>
          <w:lang w:bidi="th-TH"/>
        </w:rPr>
        <w:t xml:space="preserve">28 </w:t>
      </w:r>
      <w:r w:rsidRPr="006805B4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6805B4">
        <w:rPr>
          <w:rFonts w:ascii="Angsana New" w:hAnsi="Angsana New" w:cs="Angsana New"/>
          <w:sz w:val="26"/>
          <w:szCs w:val="26"/>
          <w:lang w:bidi="th-TH"/>
        </w:rPr>
        <w:t>2566</w:t>
      </w:r>
      <w:r w:rsidR="00981CD5" w:rsidRPr="006805B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/>
          <w:sz w:val="26"/>
          <w:szCs w:val="26"/>
        </w:rPr>
        <w:t xml:space="preserve">31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/>
          <w:sz w:val="26"/>
          <w:szCs w:val="26"/>
        </w:rPr>
        <w:t xml:space="preserve">2565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</w:t>
      </w:r>
      <w:r w:rsidR="00B231A1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</w:t>
      </w:r>
    </w:p>
    <w:p w14:paraId="78E40911" w14:textId="7AEF9F4C" w:rsidR="006D28E7" w:rsidRPr="0011352C" w:rsidRDefault="006D28E7" w:rsidP="00981C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1352C">
        <w:rPr>
          <w:rFonts w:ascii="Angsana New" w:hAnsi="Angsana New" w:cs="Angsana New"/>
          <w:sz w:val="26"/>
          <w:szCs w:val="26"/>
          <w:lang w:bidi="th-TH"/>
        </w:rPr>
        <w:t>31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1352C">
        <w:rPr>
          <w:rFonts w:ascii="Angsana New" w:hAnsi="Angsana New" w:cs="Angsana New"/>
          <w:sz w:val="26"/>
          <w:szCs w:val="26"/>
          <w:lang w:bidi="th-TH"/>
        </w:rPr>
        <w:t>2565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ที่นำมาแสดงเปรียบเทียบ</w:t>
      </w:r>
      <w:r w:rsidR="00B231A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สอบทานโดย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ผู้สอบบัญชีอีกท่านหนึ่งในสำนักงานเดียวกับข้าพเจ้า โดยให้ข้อสรุปตามรายงานลงวันที่ </w:t>
      </w:r>
      <w:r w:rsidRPr="00B667F4">
        <w:rPr>
          <w:rFonts w:ascii="Angsana New" w:hAnsi="Angsana New" w:cs="Angsana New"/>
          <w:sz w:val="26"/>
          <w:szCs w:val="26"/>
          <w:lang w:bidi="th-TH"/>
        </w:rPr>
        <w:t>1</w:t>
      </w:r>
      <w:r>
        <w:rPr>
          <w:rFonts w:ascii="Angsana New" w:hAnsi="Angsana New" w:cs="Angsana New"/>
          <w:sz w:val="26"/>
          <w:szCs w:val="26"/>
          <w:lang w:bidi="th-TH"/>
        </w:rPr>
        <w:t>2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</w:rPr>
        <w:t>พฤษภาคม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256</w:t>
      </w:r>
      <w:r>
        <w:rPr>
          <w:rFonts w:ascii="Angsana New" w:hAnsi="Angsana New" w:cs="Angsana New"/>
          <w:sz w:val="26"/>
          <w:szCs w:val="26"/>
          <w:lang w:bidi="th-TH"/>
        </w:rPr>
        <w:t>5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34 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เรื่อง </w:t>
      </w:r>
      <w:r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</w:t>
      </w:r>
      <w:r w:rsidRPr="00B667F4">
        <w:rPr>
          <w:rFonts w:ascii="Angsana New" w:hAnsi="Angsana New" w:cs="Angsana New"/>
          <w:sz w:val="26"/>
          <w:szCs w:val="26"/>
          <w:cs/>
        </w:rPr>
        <w:t>การเงินระหว่างกาล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529980B6" w14:textId="77777777" w:rsidR="0012448F" w:rsidRPr="00981CD5" w:rsidRDefault="0012448F" w:rsidP="00981CD5">
      <w:pPr>
        <w:spacing w:line="240" w:lineRule="atLeast"/>
        <w:rPr>
          <w:rFonts w:ascii="Angsana New" w:hAnsi="Angsana New"/>
          <w:sz w:val="20"/>
          <w:szCs w:val="20"/>
        </w:rPr>
      </w:pPr>
    </w:p>
    <w:p w14:paraId="65EB9949" w14:textId="77777777" w:rsidR="0012448F" w:rsidRPr="00981CD5" w:rsidRDefault="0012448F" w:rsidP="00981CD5">
      <w:pPr>
        <w:spacing w:line="240" w:lineRule="atLeast"/>
        <w:rPr>
          <w:rFonts w:ascii="Angsana New" w:hAnsi="Angsana New"/>
          <w:sz w:val="20"/>
          <w:szCs w:val="20"/>
        </w:rPr>
      </w:pPr>
    </w:p>
    <w:p w14:paraId="26784CAC" w14:textId="77777777" w:rsidR="006D28E7" w:rsidRPr="00981CD5" w:rsidRDefault="006D28E7" w:rsidP="00981CD5">
      <w:pPr>
        <w:spacing w:line="240" w:lineRule="atLeast"/>
        <w:rPr>
          <w:rFonts w:ascii="Angsana New" w:hAnsi="Angsana New"/>
          <w:sz w:val="20"/>
          <w:szCs w:val="20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12F57C90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62BF9">
        <w:rPr>
          <w:rFonts w:ascii="Angsana New" w:hAnsi="Angsana New" w:cs="Angsana New"/>
          <w:sz w:val="26"/>
          <w:szCs w:val="26"/>
          <w:lang w:bidi="th-TH"/>
        </w:rPr>
        <w:t>1</w:t>
      </w:r>
      <w:r w:rsidR="00E62ABC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E62ABC">
        <w:rPr>
          <w:rFonts w:ascii="Angsana New" w:hAnsi="Angsana New" w:cs="Angsana New"/>
          <w:sz w:val="26"/>
          <w:szCs w:val="26"/>
          <w:lang w:val="en-US" w:bidi="th-TH"/>
        </w:rPr>
        <w:t>6</w:t>
      </w:r>
    </w:p>
    <w:sectPr w:rsidR="0075680B" w:rsidRPr="00191A71" w:rsidSect="008A51E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72EE7" w14:textId="77777777" w:rsidR="00D13952" w:rsidRDefault="00D13952" w:rsidP="006D3290">
      <w:r>
        <w:separator/>
      </w:r>
    </w:p>
  </w:endnote>
  <w:endnote w:type="continuationSeparator" w:id="0">
    <w:p w14:paraId="2BF74991" w14:textId="77777777" w:rsidR="00D13952" w:rsidRDefault="00D13952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5EFE8" w14:textId="77777777" w:rsidR="00D13952" w:rsidRDefault="00D13952" w:rsidP="006D3290">
      <w:r>
        <w:separator/>
      </w:r>
    </w:p>
  </w:footnote>
  <w:footnote w:type="continuationSeparator" w:id="0">
    <w:p w14:paraId="2EF11619" w14:textId="77777777" w:rsidR="00D13952" w:rsidRDefault="00D13952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3D79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E409F"/>
    <w:rsid w:val="001F4AB6"/>
    <w:rsid w:val="00215181"/>
    <w:rsid w:val="0022620E"/>
    <w:rsid w:val="00236290"/>
    <w:rsid w:val="002370B8"/>
    <w:rsid w:val="0026489E"/>
    <w:rsid w:val="00277E27"/>
    <w:rsid w:val="002A602A"/>
    <w:rsid w:val="002D241D"/>
    <w:rsid w:val="002E65B1"/>
    <w:rsid w:val="002F44CB"/>
    <w:rsid w:val="002F7FEF"/>
    <w:rsid w:val="00352177"/>
    <w:rsid w:val="0036568A"/>
    <w:rsid w:val="003801B5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50532"/>
    <w:rsid w:val="0048460F"/>
    <w:rsid w:val="004A65E3"/>
    <w:rsid w:val="00511CCF"/>
    <w:rsid w:val="005129C6"/>
    <w:rsid w:val="00517891"/>
    <w:rsid w:val="005213EE"/>
    <w:rsid w:val="00562BF9"/>
    <w:rsid w:val="005674E6"/>
    <w:rsid w:val="005B040C"/>
    <w:rsid w:val="005B0E11"/>
    <w:rsid w:val="005C0AB1"/>
    <w:rsid w:val="005D168D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94531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80A34"/>
    <w:rsid w:val="00981CD5"/>
    <w:rsid w:val="009A619D"/>
    <w:rsid w:val="009C4113"/>
    <w:rsid w:val="009D285D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81802"/>
    <w:rsid w:val="00AA675C"/>
    <w:rsid w:val="00AD006F"/>
    <w:rsid w:val="00AD011F"/>
    <w:rsid w:val="00AD20EC"/>
    <w:rsid w:val="00AE739C"/>
    <w:rsid w:val="00AF05C6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D0DF8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D133F"/>
    <w:rsid w:val="00CF0DB8"/>
    <w:rsid w:val="00D02C2D"/>
    <w:rsid w:val="00D069C1"/>
    <w:rsid w:val="00D13952"/>
    <w:rsid w:val="00D20B0F"/>
    <w:rsid w:val="00D31CB5"/>
    <w:rsid w:val="00D45321"/>
    <w:rsid w:val="00D67A48"/>
    <w:rsid w:val="00D81A20"/>
    <w:rsid w:val="00DB2E91"/>
    <w:rsid w:val="00E0103C"/>
    <w:rsid w:val="00E16A03"/>
    <w:rsid w:val="00E2569F"/>
    <w:rsid w:val="00E31D92"/>
    <w:rsid w:val="00E332C8"/>
    <w:rsid w:val="00E34C40"/>
    <w:rsid w:val="00E41E59"/>
    <w:rsid w:val="00E44586"/>
    <w:rsid w:val="00E52A74"/>
    <w:rsid w:val="00E62ABC"/>
    <w:rsid w:val="00E7029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138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46</cp:revision>
  <cp:lastPrinted>2023-05-10T08:50:00Z</cp:lastPrinted>
  <dcterms:created xsi:type="dcterms:W3CDTF">2019-11-04T06:52:00Z</dcterms:created>
  <dcterms:modified xsi:type="dcterms:W3CDTF">2023-05-11T08:14:00Z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