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C5F6" w14:textId="6C7A6EB7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1551F0D1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71A5F139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E035C7" w:rsidRPr="00E97C60">
        <w:rPr>
          <w:rFonts w:ascii="Angsana New" w:hAnsi="Angsana New"/>
          <w:sz w:val="26"/>
          <w:szCs w:val="26"/>
        </w:rPr>
        <w:t>2566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 xml:space="preserve">2565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ซึ่งถือหุ้นรวมร้อยละ</w:t>
      </w:r>
      <w:r w:rsidR="006E2D8F" w:rsidRPr="00E97C60">
        <w:rPr>
          <w:rFonts w:ascii="Angsana New" w:hAnsi="Angsana New" w:hint="cs"/>
          <w:sz w:val="26"/>
          <w:szCs w:val="26"/>
        </w:rPr>
        <w:t xml:space="preserve"> 47.73 </w:t>
      </w:r>
      <w:r w:rsidR="006E2D8F" w:rsidRPr="00E97C60">
        <w:rPr>
          <w:rFonts w:ascii="Angsana New" w:hAnsi="Angsana New" w:hint="cs"/>
          <w:sz w:val="26"/>
          <w:szCs w:val="26"/>
          <w:cs/>
        </w:rPr>
        <w:t>ของทุนจดทะเบียนของบริษัท</w:t>
      </w:r>
    </w:p>
    <w:p w14:paraId="568A3673" w14:textId="77777777" w:rsidR="006E2D8F" w:rsidRPr="00E97C6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53AD44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09F38BAC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515793" w:rsidRPr="00E97C60">
        <w:rPr>
          <w:rFonts w:ascii="Angsana New" w:hAnsi="Angsana New"/>
          <w:sz w:val="26"/>
          <w:szCs w:val="26"/>
        </w:rPr>
        <w:t>5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515793" w:rsidRPr="00E97C60">
        <w:rPr>
          <w:rFonts w:ascii="Angsana New" w:hAnsi="Angsana New"/>
          <w:sz w:val="26"/>
          <w:szCs w:val="26"/>
        </w:rPr>
        <w:t>5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7BE04980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EF275F" w:rsidRPr="00E97C60">
        <w:rPr>
          <w:rFonts w:ascii="Angsana New" w:eastAsia="PMingLiU" w:hAnsi="Angsana New"/>
          <w:sz w:val="26"/>
          <w:szCs w:val="26"/>
        </w:rPr>
        <w:t>5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497353" w:rsidRPr="00E97C60">
        <w:rPr>
          <w:rFonts w:ascii="Angsana New" w:eastAsia="PMingLiU" w:hAnsi="Angsana New"/>
          <w:sz w:val="26"/>
          <w:szCs w:val="26"/>
        </w:rPr>
        <w:t>6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0AD51C39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65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397511D3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0F7DBA" w:rsidRPr="00E97C60">
        <w:rPr>
          <w:rFonts w:ascii="Angsana New" w:eastAsia="PMingLiU" w:hAnsi="Angsana New" w:cs="Angsana New"/>
          <w:sz w:val="26"/>
          <w:szCs w:val="26"/>
          <w:cs/>
        </w:rPr>
        <w:t xml:space="preserve">งวดสามเดือนสิ้นสุดวันที่ 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>3</w:t>
      </w:r>
      <w:r w:rsidR="00EF275F" w:rsidRPr="00E97C60">
        <w:rPr>
          <w:rFonts w:ascii="Angsana New" w:eastAsia="PMingLiU" w:hAnsi="Angsana New" w:cs="Angsana New"/>
          <w:sz w:val="26"/>
          <w:szCs w:val="26"/>
        </w:rPr>
        <w:t>1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 xml:space="preserve"> </w:t>
      </w:r>
      <w:r w:rsidR="00F2103B" w:rsidRPr="00E97C60">
        <w:rPr>
          <w:rFonts w:ascii="Angsana New" w:eastAsia="PMingLiU" w:hAnsi="Angsana New" w:cs="Angsana New" w:hint="cs"/>
          <w:sz w:val="26"/>
          <w:szCs w:val="26"/>
          <w:cs/>
        </w:rPr>
        <w:t>มีนาคม</w:t>
      </w:r>
      <w:r w:rsidR="000F7DBA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0F7DBA" w:rsidRPr="00E97C60">
        <w:rPr>
          <w:rFonts w:ascii="Angsana New" w:eastAsia="PMingLiU" w:hAnsi="Angsana New" w:cs="Angsana New"/>
          <w:sz w:val="26"/>
          <w:szCs w:val="26"/>
        </w:rPr>
        <w:t>256</w:t>
      </w:r>
      <w:r w:rsidR="00F2103B" w:rsidRPr="00E97C60">
        <w:rPr>
          <w:rFonts w:ascii="Angsana New" w:eastAsia="PMingLiU" w:hAnsi="Angsana New" w:cs="Angsana New"/>
          <w:sz w:val="26"/>
          <w:szCs w:val="26"/>
        </w:rPr>
        <w:t>6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06241C69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5AD97DD0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4BC6C3A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ความสัมพันธ์ที่มีกับกิจการที่เกี่ยวข้องกัน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E97C6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B9A47AE" w14:textId="775BC5BB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48BCD7AB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16BD7C2A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0A835F1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DB6D208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E97C60" w:rsidRDefault="00257141" w:rsidP="00E97C6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53D4C0E9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E97C60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E97C60" w:rsidRDefault="00257141" w:rsidP="00E97C6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E97C60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E97C60" w:rsidRDefault="008E52B8" w:rsidP="00E97C60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08600597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p w14:paraId="1E36F88D" w14:textId="77777777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540"/>
        <w:gridCol w:w="6750"/>
      </w:tblGrid>
      <w:tr w:rsidR="00881790" w:rsidRPr="00E97C60" w14:paraId="52B8DB9D" w14:textId="77777777" w:rsidTr="007D7CE4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EFD9" w14:textId="77777777" w:rsidR="00881790" w:rsidRPr="00E97C60" w:rsidRDefault="00881790" w:rsidP="00E97C60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40" w:type="dxa"/>
          </w:tcPr>
          <w:p w14:paraId="52A31B44" w14:textId="77777777" w:rsidR="00881790" w:rsidRPr="00E97C60" w:rsidRDefault="00881790" w:rsidP="00E97C60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EBD3" w14:textId="77777777" w:rsidR="00881790" w:rsidRPr="00E97C60" w:rsidRDefault="00881790" w:rsidP="00E97C60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1790" w:rsidRPr="00E97C60" w14:paraId="733E33DB" w14:textId="77777777" w:rsidTr="007D7CE4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E756" w14:textId="77777777" w:rsidR="00881790" w:rsidRPr="00E97C60" w:rsidRDefault="00881790" w:rsidP="00E97C60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2E3084CB" w14:textId="77777777" w:rsidR="00881790" w:rsidRPr="00E97C60" w:rsidRDefault="00881790" w:rsidP="00E97C60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1C37" w14:textId="77777777" w:rsidR="00881790" w:rsidRPr="00E97C60" w:rsidRDefault="00881790" w:rsidP="00E97C60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B53E7A" w:rsidRPr="00E97C60" w14:paraId="293B0895" w14:textId="77777777" w:rsidTr="007D7CE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9B8C" w14:textId="134DBECB" w:rsidR="00B53E7A" w:rsidRPr="00E97C60" w:rsidRDefault="00B53E7A" w:rsidP="00E97C6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540" w:type="dxa"/>
          </w:tcPr>
          <w:p w14:paraId="36793E39" w14:textId="77777777" w:rsidR="00B53E7A" w:rsidRPr="00E97C60" w:rsidRDefault="00B53E7A" w:rsidP="00E97C60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DFE" w14:textId="75481BEE" w:rsidR="00B53E7A" w:rsidRPr="00E97C60" w:rsidRDefault="00B53E7A" w:rsidP="00E97C60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65356AAE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662872" w:rsidRPr="00E97C60">
        <w:rPr>
          <w:rFonts w:ascii="Angsana New" w:hAnsi="Angsana New"/>
          <w:sz w:val="26"/>
          <w:szCs w:val="26"/>
        </w:rPr>
        <w:t>31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662872" w:rsidRPr="00E97C60">
        <w:rPr>
          <w:rFonts w:ascii="Angsana New" w:hAnsi="Angsana New"/>
          <w:sz w:val="26"/>
          <w:szCs w:val="26"/>
        </w:rPr>
        <w:t>2566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62872" w:rsidRPr="00E97C60">
        <w:rPr>
          <w:rFonts w:ascii="Angsana New" w:hAnsi="Angsana New"/>
          <w:sz w:val="26"/>
          <w:szCs w:val="26"/>
        </w:rPr>
        <w:t>2565</w:t>
      </w:r>
      <w:r w:rsidR="000F7DBA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662872" w:rsidRPr="00E97C60" w14:paraId="43DA759E" w14:textId="77777777" w:rsidTr="00662872">
        <w:trPr>
          <w:tblHeader/>
        </w:trPr>
        <w:tc>
          <w:tcPr>
            <w:tcW w:w="3960" w:type="dxa"/>
          </w:tcPr>
          <w:p w14:paraId="3155989E" w14:textId="77777777" w:rsidR="00662872" w:rsidRPr="00E97C60" w:rsidRDefault="00662872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2790" w:type="dxa"/>
            <w:gridSpan w:val="3"/>
          </w:tcPr>
          <w:p w14:paraId="05C257E4" w14:textId="5B7D8A06" w:rsidR="00662872" w:rsidRPr="00E97C60" w:rsidRDefault="00662872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B287B2" w14:textId="77777777" w:rsidR="00662872" w:rsidRPr="00E97C60" w:rsidRDefault="00662872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913B383" w14:textId="1BF4B10F" w:rsidR="00662872" w:rsidRPr="00E97C60" w:rsidRDefault="00662872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bookmarkEnd w:id="0"/>
      <w:tr w:rsidR="000F7DBA" w:rsidRPr="00E97C60" w14:paraId="04A9BF18" w14:textId="77777777" w:rsidTr="00662872">
        <w:trPr>
          <w:tblHeader/>
        </w:trPr>
        <w:tc>
          <w:tcPr>
            <w:tcW w:w="3960" w:type="dxa"/>
          </w:tcPr>
          <w:p w14:paraId="2EDEFDC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B96FF0" w14:textId="7BDBE907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082513" w14:textId="77777777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833067" w14:textId="1D8E6C42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E4CBD6" w14:textId="77777777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161A42D2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62872" w:rsidRPr="00E97C6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0487FB06" w:rsidR="000F7DBA" w:rsidRPr="00E97C60" w:rsidRDefault="000F7DBA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62872" w:rsidRPr="00E97C6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0F7DBA" w:rsidRPr="00E97C60" w14:paraId="78420FF0" w14:textId="77777777" w:rsidTr="00C96F00">
        <w:tc>
          <w:tcPr>
            <w:tcW w:w="3960" w:type="dxa"/>
          </w:tcPr>
          <w:p w14:paraId="7F14BFE6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A12E5FF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2674AB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6128" w:rsidRPr="00E97C60" w14:paraId="33C425C3" w14:textId="77777777" w:rsidTr="00C96F00">
        <w:tc>
          <w:tcPr>
            <w:tcW w:w="3960" w:type="dxa"/>
          </w:tcPr>
          <w:p w14:paraId="371465B8" w14:textId="60EEFBB0" w:rsidR="00176128" w:rsidRPr="00E97C60" w:rsidRDefault="0017612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48F16DE" w14:textId="774D579C" w:rsidR="00176128" w:rsidRPr="00E97C60" w:rsidRDefault="0017612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6D0004" w14:textId="77777777" w:rsidR="00176128" w:rsidRPr="00E97C60" w:rsidRDefault="0017612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66A3B" w14:textId="3E87B591" w:rsidR="00176128" w:rsidRPr="00E97C60" w:rsidRDefault="0017612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B460591" w14:textId="77777777" w:rsidR="00176128" w:rsidRPr="00E97C60" w:rsidRDefault="0017612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064FE" w14:textId="0854A92A" w:rsidR="00176128" w:rsidRPr="00E97C60" w:rsidRDefault="00C96F0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4,205</w:t>
            </w:r>
          </w:p>
        </w:tc>
        <w:tc>
          <w:tcPr>
            <w:tcW w:w="270" w:type="dxa"/>
          </w:tcPr>
          <w:p w14:paraId="2F3F2B88" w14:textId="77777777" w:rsidR="00176128" w:rsidRPr="00E97C60" w:rsidRDefault="0017612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75D048" w14:textId="16FB464E" w:rsidR="00176128" w:rsidRPr="00E97C60" w:rsidRDefault="0017612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  <w:lang w:val="en-GB"/>
              </w:rPr>
              <w:t>2,904</w:t>
            </w:r>
          </w:p>
        </w:tc>
      </w:tr>
      <w:tr w:rsidR="004F66EA" w:rsidRPr="00E97C60" w14:paraId="20B92FF8" w14:textId="77777777" w:rsidTr="004F66EA">
        <w:tc>
          <w:tcPr>
            <w:tcW w:w="3960" w:type="dxa"/>
          </w:tcPr>
          <w:p w14:paraId="6B9B34A9" w14:textId="77777777" w:rsidR="004F66EA" w:rsidRPr="00E97C60" w:rsidRDefault="004F66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4020AB" w14:textId="77777777" w:rsidR="004F66EA" w:rsidRPr="00E97C60" w:rsidRDefault="004F66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3221E8" w14:textId="77777777" w:rsidR="004F66EA" w:rsidRPr="00E97C60" w:rsidRDefault="004F66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4B7655" w14:textId="77777777" w:rsidR="004F66EA" w:rsidRPr="00E97C60" w:rsidRDefault="004F66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B076570" w14:textId="77777777" w:rsidR="004F66EA" w:rsidRPr="00E97C60" w:rsidRDefault="004F66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CB39E6" w14:textId="77777777" w:rsidR="004F66EA" w:rsidRPr="00E97C60" w:rsidRDefault="004F66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91FF1" w14:textId="77777777" w:rsidR="004F66EA" w:rsidRPr="00E97C60" w:rsidRDefault="004F66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71CB5643" w14:textId="77777777" w:rsidR="004F66EA" w:rsidRPr="00E97C60" w:rsidRDefault="004F66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0F7DBA" w:rsidRPr="00E97C60" w14:paraId="6E8E5C3A" w14:textId="77777777" w:rsidTr="008141B1">
        <w:tc>
          <w:tcPr>
            <w:tcW w:w="3960" w:type="dxa"/>
            <w:vAlign w:val="center"/>
          </w:tcPr>
          <w:p w14:paraId="32EDCD9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21786A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D8082F5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62CC50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9F074B" w:rsidRPr="00E97C60" w14:paraId="4B3813E0" w14:textId="77777777" w:rsidTr="009D5FB8">
        <w:tc>
          <w:tcPr>
            <w:tcW w:w="3960" w:type="dxa"/>
          </w:tcPr>
          <w:p w14:paraId="667504FE" w14:textId="5D07D5D4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center"/>
          </w:tcPr>
          <w:p w14:paraId="324D8214" w14:textId="3643D4D4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41221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FB86628" w14:textId="3C522435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41B7E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0FA07E" w14:textId="37B62E65" w:rsidR="009F074B" w:rsidRPr="00E97C60" w:rsidRDefault="00FE4DD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3,202</w:t>
            </w:r>
          </w:p>
        </w:tc>
        <w:tc>
          <w:tcPr>
            <w:tcW w:w="270" w:type="dxa"/>
          </w:tcPr>
          <w:p w14:paraId="548CD4F1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9D21338" w14:textId="6FDA2F26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2,751</w:t>
            </w:r>
          </w:p>
        </w:tc>
      </w:tr>
      <w:tr w:rsidR="009F074B" w:rsidRPr="00E97C60" w14:paraId="1EF225B7" w14:textId="77777777" w:rsidTr="00662872">
        <w:tc>
          <w:tcPr>
            <w:tcW w:w="3960" w:type="dxa"/>
          </w:tcPr>
          <w:p w14:paraId="415F4B9F" w14:textId="1EC8E10C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vAlign w:val="center"/>
          </w:tcPr>
          <w:p w14:paraId="7FE4E508" w14:textId="740CC3B2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334EAF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A5E3CE8" w14:textId="63489F1B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36600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7CE00C" w14:textId="18F10AD8" w:rsidR="009F074B" w:rsidRPr="00E97C60" w:rsidRDefault="00EE7E9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70" w:type="dxa"/>
          </w:tcPr>
          <w:p w14:paraId="3FAC023A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DE4B0E" w14:textId="2AF5E123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9F074B" w:rsidRPr="00E97C60" w14:paraId="1F013BE9" w14:textId="77777777" w:rsidTr="00662872">
        <w:tc>
          <w:tcPr>
            <w:tcW w:w="3960" w:type="dxa"/>
          </w:tcPr>
          <w:p w14:paraId="4A9D97D9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1AD74CC8" w14:textId="5F6CD7D0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A94C2D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9DC4B0B" w14:textId="28BC6B4B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79FAA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1F36" w14:textId="72804033" w:rsidR="009F074B" w:rsidRPr="00E97C60" w:rsidRDefault="00EE7E9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3,342</w:t>
            </w:r>
          </w:p>
        </w:tc>
        <w:tc>
          <w:tcPr>
            <w:tcW w:w="270" w:type="dxa"/>
          </w:tcPr>
          <w:p w14:paraId="41BB4E62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AD16E" w14:textId="3E19C0AB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2,782</w:t>
            </w:r>
          </w:p>
        </w:tc>
      </w:tr>
    </w:tbl>
    <w:p w14:paraId="0979F7C4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52C84AE4" w14:textId="26619ABC" w:rsidR="00916F22" w:rsidRPr="00E97C60" w:rsidRDefault="0066287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EE3AE6" w:rsidRPr="00E97C60">
        <w:rPr>
          <w:rFonts w:ascii="Angsana New" w:hAnsi="Angsana New"/>
          <w:sz w:val="26"/>
          <w:szCs w:val="26"/>
        </w:rPr>
        <w:t>2566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 xml:space="preserve">2565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กิจการ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570B173B" w14:textId="77777777" w:rsidR="0031450B" w:rsidRPr="00E97C60" w:rsidRDefault="0031450B" w:rsidP="00E97C60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31450B" w:rsidRPr="00E97C60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E97C60" w:rsidRDefault="0031450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5A5931D3" w14:textId="77777777" w:rsidR="0031450B" w:rsidRPr="00E97C60" w:rsidRDefault="0031450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E97C60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99BEA8" w14:textId="59620ACC" w:rsidR="0031450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633422B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637398C2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F074B"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1450B" w:rsidRPr="00E97C60" w14:paraId="518F4A3F" w14:textId="77777777" w:rsidTr="00176128">
        <w:trPr>
          <w:trHeight w:val="20"/>
        </w:trPr>
        <w:tc>
          <w:tcPr>
            <w:tcW w:w="6725" w:type="dxa"/>
          </w:tcPr>
          <w:p w14:paraId="43182F2A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  <w:shd w:val="clear" w:color="auto" w:fill="auto"/>
          </w:tcPr>
          <w:p w14:paraId="11D6318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5F42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4B" w:rsidRPr="00E97C60" w14:paraId="786B7B8B" w14:textId="77777777" w:rsidTr="00176128">
        <w:trPr>
          <w:trHeight w:val="20"/>
        </w:trPr>
        <w:tc>
          <w:tcPr>
            <w:tcW w:w="6725" w:type="dxa"/>
          </w:tcPr>
          <w:p w14:paraId="09977DDA" w14:textId="1F0A1FCA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shd w:val="clear" w:color="auto" w:fill="auto"/>
          </w:tcPr>
          <w:p w14:paraId="13C3DCF4" w14:textId="58E9B58A" w:rsidR="009F074B" w:rsidRPr="00E97C60" w:rsidRDefault="0017612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4,499</w:t>
            </w:r>
          </w:p>
        </w:tc>
        <w:tc>
          <w:tcPr>
            <w:tcW w:w="236" w:type="dxa"/>
          </w:tcPr>
          <w:p w14:paraId="5C003E6D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14:paraId="1067C7DF" w14:textId="7463DE64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2,172</w:t>
            </w:r>
          </w:p>
        </w:tc>
      </w:tr>
    </w:tbl>
    <w:p w14:paraId="1F318DEE" w14:textId="77777777" w:rsidR="00C561CB" w:rsidRDefault="00C561C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bookmarkStart w:id="1" w:name="_Hlk102840078"/>
      <w:bookmarkStart w:id="2" w:name="_Hlk102035056"/>
    </w:p>
    <w:p w14:paraId="7456EFE5" w14:textId="77777777" w:rsidR="00C561CB" w:rsidRDefault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5A6DBBF" w14:textId="4B1EB6C8" w:rsidR="00CB2107" w:rsidRPr="00E97C60" w:rsidRDefault="00CB2107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4.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</w:p>
    <w:p w14:paraId="4E4AD11B" w14:textId="77777777" w:rsidR="005D19B8" w:rsidRPr="00E97C60" w:rsidRDefault="005D19B8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270"/>
        <w:gridCol w:w="1260"/>
        <w:gridCol w:w="270"/>
        <w:gridCol w:w="1350"/>
        <w:gridCol w:w="270"/>
        <w:gridCol w:w="1368"/>
      </w:tblGrid>
      <w:tr w:rsidR="005D19B8" w:rsidRPr="00E97C60" w14:paraId="7751A8C6" w14:textId="77777777" w:rsidTr="00433731">
        <w:tc>
          <w:tcPr>
            <w:tcW w:w="3690" w:type="dxa"/>
          </w:tcPr>
          <w:p w14:paraId="2744D69F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16EA5520" w14:textId="1857FB8E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36D06B6A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88" w:type="dxa"/>
            <w:gridSpan w:val="3"/>
            <w:tcBorders>
              <w:bottom w:val="single" w:sz="4" w:space="0" w:color="auto"/>
            </w:tcBorders>
          </w:tcPr>
          <w:p w14:paraId="74B5A396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D19B8" w:rsidRPr="00E97C60" w14:paraId="3BC5E728" w14:textId="77777777" w:rsidTr="00433731">
        <w:tc>
          <w:tcPr>
            <w:tcW w:w="3690" w:type="dxa"/>
          </w:tcPr>
          <w:p w14:paraId="12C4BABB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3C42B8" w14:textId="095C888B" w:rsidR="005D19B8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2D85BD1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474C01" w14:textId="6CAB2C6B" w:rsidR="005D19B8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73B6522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A3879F" w14:textId="55839949" w:rsidR="005D19B8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8969B92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DADFBB" w14:textId="1049AAB0" w:rsidR="005D19B8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D19B8" w:rsidRPr="00E97C60" w14:paraId="1937D029" w14:textId="77777777" w:rsidTr="00433731">
        <w:tc>
          <w:tcPr>
            <w:tcW w:w="3690" w:type="dxa"/>
          </w:tcPr>
          <w:p w14:paraId="3241C000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6F8B01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47863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FB2B55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A2CA6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4FD52A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B185A6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60FF87" w14:textId="77777777" w:rsidR="005D19B8" w:rsidRPr="00E97C60" w:rsidRDefault="005D19B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3731" w:rsidRPr="00E97C60" w14:paraId="78A940C3" w14:textId="77777777" w:rsidTr="00433731">
        <w:tc>
          <w:tcPr>
            <w:tcW w:w="3690" w:type="dxa"/>
          </w:tcPr>
          <w:p w14:paraId="0D3980F3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เงินลงทุนในเงินฝากประจำประเภท</w:t>
            </w:r>
            <w:r w:rsidRPr="00E97C60">
              <w:rPr>
                <w:rFonts w:ascii="Angsana New" w:hAnsi="Angsana New"/>
                <w:sz w:val="26"/>
                <w:szCs w:val="26"/>
              </w:rPr>
              <w:t xml:space="preserve"> 6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214ABC3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70" w:type="dxa"/>
          </w:tcPr>
          <w:p w14:paraId="1E0E4E9B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EA400A" w14:textId="33C94815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70" w:type="dxa"/>
          </w:tcPr>
          <w:p w14:paraId="26A78E29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057C29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3E78EC63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117459" w14:textId="69D7380E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433731" w:rsidRPr="00E97C60" w14:paraId="315A5C07" w14:textId="77777777" w:rsidTr="00433731">
        <w:trPr>
          <w:trHeight w:val="215"/>
        </w:trPr>
        <w:tc>
          <w:tcPr>
            <w:tcW w:w="3690" w:type="dxa"/>
          </w:tcPr>
          <w:p w14:paraId="10266F28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2D82FDD1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54FFBD1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14:paraId="387C3FF1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1ADD12D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3E6FE8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A57F8D6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9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F2169E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3731" w:rsidRPr="00E97C60" w14:paraId="33AAEE16" w14:textId="77777777" w:rsidTr="00433731">
        <w:tc>
          <w:tcPr>
            <w:tcW w:w="3690" w:type="dxa"/>
          </w:tcPr>
          <w:p w14:paraId="72894DF5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>เงินลงทุนระยะสั้นในกองทุนเปิดต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รา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หน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ี้</w:t>
            </w:r>
          </w:p>
        </w:tc>
        <w:tc>
          <w:tcPr>
            <w:tcW w:w="1350" w:type="dxa"/>
          </w:tcPr>
          <w:p w14:paraId="1880B2E8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C2E59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6ACB6D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AC5D3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541673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270" w:type="dxa"/>
          </w:tcPr>
          <w:p w14:paraId="7BEE4212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6995F6" w14:textId="705E3AED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</w:tr>
      <w:tr w:rsidR="00433731" w:rsidRPr="00E97C60" w14:paraId="17027F2D" w14:textId="77777777" w:rsidTr="00433731">
        <w:tc>
          <w:tcPr>
            <w:tcW w:w="3690" w:type="dxa"/>
          </w:tcPr>
          <w:p w14:paraId="3F7C953D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บวก การเปลี่ยนแปลงในมูลค่ายุติธรรม</w:t>
            </w:r>
          </w:p>
        </w:tc>
        <w:tc>
          <w:tcPr>
            <w:tcW w:w="1350" w:type="dxa"/>
          </w:tcPr>
          <w:p w14:paraId="2976176F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DC1BC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AE1CEB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98321F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7A56E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224275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5C3FA5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3731" w:rsidRPr="00E97C60" w14:paraId="4711DDCD" w14:textId="77777777" w:rsidTr="002E7CCC">
        <w:tc>
          <w:tcPr>
            <w:tcW w:w="3690" w:type="dxa"/>
          </w:tcPr>
          <w:p w14:paraId="55D5A83B" w14:textId="77777777" w:rsidR="00433731" w:rsidRPr="00E97C60" w:rsidRDefault="00433731" w:rsidP="00E97C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บันทึกในกำไรหรือขาดทุน</w:t>
            </w:r>
          </w:p>
        </w:tc>
        <w:tc>
          <w:tcPr>
            <w:tcW w:w="1350" w:type="dxa"/>
          </w:tcPr>
          <w:p w14:paraId="00A3B2D5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04F3A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BC203D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DA408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FA9D3A" w14:textId="6EFBCE40" w:rsidR="00433731" w:rsidRPr="00E97C60" w:rsidRDefault="00D65F9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37</w:t>
            </w:r>
            <w:r w:rsidR="00811C1A" w:rsidRPr="00E97C6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16E7723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DD54F9" w14:textId="404EC2FC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238</w:t>
            </w:r>
          </w:p>
        </w:tc>
      </w:tr>
      <w:tr w:rsidR="00433731" w:rsidRPr="00E97C60" w14:paraId="6A36DAFE" w14:textId="77777777" w:rsidTr="002E7CCC">
        <w:tc>
          <w:tcPr>
            <w:tcW w:w="3690" w:type="dxa"/>
          </w:tcPr>
          <w:p w14:paraId="1376D95E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517DA119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9A0D87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05DEE4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44AB6B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70F280" w14:textId="04B9843E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40,</w:t>
            </w:r>
            <w:r w:rsidR="00D65F98" w:rsidRPr="00E97C60">
              <w:rPr>
                <w:rFonts w:ascii="Angsana New" w:hAnsi="Angsana New"/>
                <w:sz w:val="26"/>
                <w:szCs w:val="26"/>
              </w:rPr>
              <w:t>37</w:t>
            </w:r>
            <w:r w:rsidR="00811C1A" w:rsidRPr="00E97C6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513EF0B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C64AF7" w14:textId="61A359B6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40,238</w:t>
            </w:r>
          </w:p>
        </w:tc>
      </w:tr>
      <w:tr w:rsidR="002E7CCC" w:rsidRPr="00E97C60" w14:paraId="2612BA8C" w14:textId="77777777" w:rsidTr="002E7CCC">
        <w:tc>
          <w:tcPr>
            <w:tcW w:w="3690" w:type="dxa"/>
          </w:tcPr>
          <w:p w14:paraId="41EEFA7B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080C06E5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0713A3C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14:paraId="22D3EEBC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7A5B18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05756B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767193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EFD6DD" w14:textId="77777777" w:rsidR="002E7CCC" w:rsidRPr="00E97C60" w:rsidRDefault="002E7CC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3731" w:rsidRPr="00E97C60" w14:paraId="53F9CAE9" w14:textId="77777777" w:rsidTr="002E7CCC">
        <w:tc>
          <w:tcPr>
            <w:tcW w:w="3690" w:type="dxa"/>
          </w:tcPr>
          <w:p w14:paraId="557C2674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16DC045D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A01D8F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9AAC26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B064C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5BD58F1" w14:textId="5EB251F9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60,</w:t>
            </w:r>
            <w:r w:rsidR="00D65F98" w:rsidRPr="00E97C60">
              <w:rPr>
                <w:rFonts w:ascii="Angsana New" w:hAnsi="Angsana New"/>
                <w:sz w:val="26"/>
                <w:szCs w:val="26"/>
              </w:rPr>
              <w:t>37</w:t>
            </w:r>
            <w:r w:rsidR="00811C1A" w:rsidRPr="00E97C6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C09EC64" w14:textId="7777777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53BEA62C" w14:textId="19A4A687" w:rsidR="00433731" w:rsidRPr="00E97C60" w:rsidRDefault="004337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60,238</w:t>
            </w:r>
          </w:p>
        </w:tc>
      </w:tr>
      <w:bookmarkEnd w:id="1"/>
      <w:bookmarkEnd w:id="2"/>
    </w:tbl>
    <w:p w14:paraId="1D957DE2" w14:textId="77777777" w:rsidR="00C03B96" w:rsidRPr="00E97C60" w:rsidRDefault="00C03B9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FE1E35B" w14:textId="5F38B52B" w:rsidR="008548E9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5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4A421470" w:rsidR="002C30DF" w:rsidRPr="00E97C60" w:rsidRDefault="002C30DF" w:rsidP="00E97C60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มีนาคม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2566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2565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0F442D4C" w:rsidR="00A7020A" w:rsidRPr="00E97C60" w:rsidRDefault="00EE54E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</w:t>
            </w:r>
            <w:r w:rsidR="009F074B" w:rsidRPr="00E97C60">
              <w:rPr>
                <w:rFonts w:ascii="Angsana New" w:hAnsi="Angsana New"/>
                <w:sz w:val="26"/>
                <w:szCs w:val="26"/>
              </w:rPr>
              <w:t>1</w:t>
            </w:r>
            <w:r w:rsidRPr="00E97C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F074B" w:rsidRPr="00E97C6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57B9"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F074B"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5BB9702E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F074B"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7020A" w:rsidRPr="00E97C6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7464EF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F50BC50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17552DB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F074B" w:rsidRPr="00E97C60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4B070D12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811C1A" w:rsidRPr="00E97C60">
              <w:rPr>
                <w:rFonts w:ascii="Angsana New" w:hAnsi="Angsana New"/>
                <w:color w:val="000000"/>
                <w:sz w:val="26"/>
                <w:szCs w:val="26"/>
              </w:rPr>
              <w:t>2,666</w:t>
            </w:r>
          </w:p>
        </w:tc>
        <w:tc>
          <w:tcPr>
            <w:tcW w:w="269" w:type="dxa"/>
          </w:tcPr>
          <w:p w14:paraId="20B9E36D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7FC98B76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33,834</w:t>
            </w:r>
          </w:p>
        </w:tc>
      </w:tr>
      <w:tr w:rsidR="009F074B" w:rsidRPr="00E97C60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F074B" w:rsidRPr="00E97C60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733AD590" w:rsidR="009F074B" w:rsidRPr="00E97C60" w:rsidRDefault="00811C1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7,311</w:t>
            </w:r>
          </w:p>
        </w:tc>
        <w:tc>
          <w:tcPr>
            <w:tcW w:w="269" w:type="dxa"/>
          </w:tcPr>
          <w:p w14:paraId="631CC1BD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583D4399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5,057</w:t>
            </w:r>
          </w:p>
        </w:tc>
      </w:tr>
      <w:tr w:rsidR="0075399E" w:rsidRPr="00E97C60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3EEA3167" w:rsidR="0075399E" w:rsidRPr="00E97C60" w:rsidRDefault="0075399E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E97C60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E97C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E97C60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</w:tcPr>
          <w:p w14:paraId="1ED373E5" w14:textId="3CCF93F8" w:rsidR="0075399E" w:rsidRPr="00E97C60" w:rsidRDefault="0075399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69" w:type="dxa"/>
          </w:tcPr>
          <w:p w14:paraId="3111EDD6" w14:textId="77777777" w:rsidR="0075399E" w:rsidRPr="00E97C60" w:rsidRDefault="0075399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63F7C712" w:rsidR="0075399E" w:rsidRPr="00E97C60" w:rsidRDefault="0075399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</w:tr>
      <w:tr w:rsidR="0075399E" w:rsidRPr="00E97C60" w14:paraId="5B6F9BD5" w14:textId="77777777" w:rsidTr="003B11D0">
        <w:trPr>
          <w:trHeight w:val="252"/>
        </w:trPr>
        <w:tc>
          <w:tcPr>
            <w:tcW w:w="6731" w:type="dxa"/>
          </w:tcPr>
          <w:p w14:paraId="19C5988B" w14:textId="77777777" w:rsidR="0075399E" w:rsidRPr="00E97C60" w:rsidRDefault="0075399E" w:rsidP="00E97C60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6FFF3D95" w:rsidR="0075399E" w:rsidRPr="00E97C60" w:rsidRDefault="0075399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269" w:type="dxa"/>
          </w:tcPr>
          <w:p w14:paraId="75594A0A" w14:textId="77777777" w:rsidR="0075399E" w:rsidRPr="00E97C60" w:rsidRDefault="0075399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7D7A6487" w14:textId="26DF294B" w:rsidR="0075399E" w:rsidRPr="00E97C60" w:rsidRDefault="0075399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580</w:t>
            </w:r>
          </w:p>
        </w:tc>
      </w:tr>
      <w:tr w:rsidR="009F074B" w:rsidRPr="00E97C60" w14:paraId="566775D9" w14:textId="77777777" w:rsidTr="00106CE1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9F074B" w:rsidRPr="00E97C60" w:rsidRDefault="009F074B" w:rsidP="00E97C6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28A0FCB2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176128" w:rsidRPr="00E97C60">
              <w:rPr>
                <w:rFonts w:ascii="Angsana New" w:hAnsi="Angsana New"/>
                <w:color w:val="000000"/>
                <w:sz w:val="26"/>
                <w:szCs w:val="26"/>
              </w:rPr>
              <w:t>0,601</w:t>
            </w:r>
          </w:p>
        </w:tc>
        <w:tc>
          <w:tcPr>
            <w:tcW w:w="269" w:type="dxa"/>
          </w:tcPr>
          <w:p w14:paraId="648C4BC9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75444066" w14:textId="6C32073B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39,520</w:t>
            </w:r>
          </w:p>
        </w:tc>
      </w:tr>
      <w:tr w:rsidR="009F074B" w:rsidRPr="00E97C60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16B39EA8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176128" w:rsidRPr="00E97C60">
              <w:rPr>
                <w:rFonts w:ascii="Angsana New" w:hAnsi="Angsana New"/>
                <w:color w:val="000000"/>
                <w:sz w:val="26"/>
                <w:szCs w:val="26"/>
              </w:rPr>
              <w:t>624</w:t>
            </w: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4923938C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(580)</w:t>
            </w:r>
          </w:p>
        </w:tc>
      </w:tr>
      <w:tr w:rsidR="009F074B" w:rsidRPr="00E97C60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1DD963A3" w:rsidR="009F074B" w:rsidRPr="00E97C60" w:rsidRDefault="0017612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39,977</w:t>
            </w:r>
          </w:p>
        </w:tc>
        <w:tc>
          <w:tcPr>
            <w:tcW w:w="269" w:type="dxa"/>
          </w:tcPr>
          <w:p w14:paraId="30ED494C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5B841AFF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38,940</w:t>
            </w:r>
          </w:p>
        </w:tc>
      </w:tr>
      <w:tr w:rsidR="009F074B" w:rsidRPr="00E97C60" w14:paraId="633E44AA" w14:textId="77777777" w:rsidTr="00D047A8">
        <w:trPr>
          <w:trHeight w:val="51"/>
        </w:trPr>
        <w:tc>
          <w:tcPr>
            <w:tcW w:w="6731" w:type="dxa"/>
          </w:tcPr>
          <w:p w14:paraId="7AC76AB7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4F55DFC5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2C767AFC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858D708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F074B" w:rsidRPr="00E97C60" w14:paraId="5B369FE8" w14:textId="77777777" w:rsidTr="00F21A08">
        <w:trPr>
          <w:trHeight w:val="252"/>
        </w:trPr>
        <w:tc>
          <w:tcPr>
            <w:tcW w:w="6731" w:type="dxa"/>
          </w:tcPr>
          <w:p w14:paraId="46C1FE37" w14:textId="4436BB09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1E941869" w:rsidR="009F074B" w:rsidRPr="00E97C60" w:rsidRDefault="00811C1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5CEDA943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5BADF4B2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7C60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</w:tr>
    </w:tbl>
    <w:p w14:paraId="74FF778B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B2B456E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/>
          <w:b/>
          <w:bCs/>
          <w:sz w:val="26"/>
          <w:szCs w:val="26"/>
        </w:rPr>
        <w:br w:type="page"/>
      </w:r>
    </w:p>
    <w:p w14:paraId="50701D64" w14:textId="079A07D6" w:rsidR="000E5B07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6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00442228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1849B57D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C59F7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039D4F0E" w:rsidR="00DC59F7" w:rsidRPr="00E97C60" w:rsidRDefault="0068163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4,47</w:t>
            </w:r>
            <w:r w:rsidR="001B007B" w:rsidRPr="00E97C6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4F16274E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76BF65AC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2,385</w:t>
            </w:r>
          </w:p>
        </w:tc>
      </w:tr>
      <w:tr w:rsidR="00DC59F7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36ACF92B" w:rsidR="00DC59F7" w:rsidRPr="00E97C60" w:rsidRDefault="0068163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269" w:type="dxa"/>
          </w:tcPr>
          <w:p w14:paraId="099A3C3F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1AD24DB9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574</w:t>
            </w:r>
          </w:p>
        </w:tc>
      </w:tr>
      <w:tr w:rsidR="00DC59F7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3C86124B" w:rsidR="00DC59F7" w:rsidRPr="00E97C60" w:rsidRDefault="0068163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69" w:type="dxa"/>
          </w:tcPr>
          <w:p w14:paraId="221587B3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3CF2A6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C59F7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2B61961D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8,</w:t>
            </w:r>
            <w:r w:rsidR="0068163E" w:rsidRPr="00E97C60">
              <w:rPr>
                <w:rFonts w:ascii="Angsana New" w:hAnsi="Angsana New"/>
                <w:sz w:val="26"/>
                <w:szCs w:val="26"/>
              </w:rPr>
              <w:t>34</w:t>
            </w:r>
            <w:r w:rsidR="001B007B" w:rsidRPr="00E97C6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7F1DC86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593C3000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7,863</w:t>
            </w:r>
          </w:p>
        </w:tc>
      </w:tr>
      <w:tr w:rsidR="00DC59F7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740A0B42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</w:t>
            </w:r>
            <w:r w:rsidR="0068163E" w:rsidRPr="00E97C60">
              <w:rPr>
                <w:rFonts w:ascii="Angsana New" w:hAnsi="Angsana New"/>
                <w:sz w:val="26"/>
                <w:szCs w:val="26"/>
              </w:rPr>
              <w:t>5,717</w:t>
            </w:r>
          </w:p>
        </w:tc>
        <w:tc>
          <w:tcPr>
            <w:tcW w:w="269" w:type="dxa"/>
          </w:tcPr>
          <w:p w14:paraId="74521146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2615F669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15,623</w:t>
            </w:r>
          </w:p>
        </w:tc>
      </w:tr>
      <w:tr w:rsidR="00DC59F7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6F9AE58F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</w:t>
            </w:r>
            <w:r w:rsidR="0068163E" w:rsidRPr="00E97C60">
              <w:rPr>
                <w:rFonts w:ascii="Angsana New" w:hAnsi="Angsana New"/>
                <w:sz w:val="26"/>
                <w:szCs w:val="26"/>
              </w:rPr>
              <w:t>8,967</w:t>
            </w:r>
          </w:p>
        </w:tc>
        <w:tc>
          <w:tcPr>
            <w:tcW w:w="269" w:type="dxa"/>
          </w:tcPr>
          <w:p w14:paraId="5F5DA10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56B208B5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26,447</w:t>
            </w:r>
          </w:p>
        </w:tc>
      </w:tr>
      <w:tr w:rsidR="00DC59F7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1401CC3F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</w:t>
            </w:r>
            <w:r w:rsidR="0068163E" w:rsidRPr="00E97C60">
              <w:rPr>
                <w:rFonts w:ascii="Angsana New" w:hAnsi="Angsana New"/>
                <w:sz w:val="26"/>
                <w:szCs w:val="26"/>
              </w:rPr>
              <w:t>496</w:t>
            </w:r>
            <w:r w:rsidRPr="00E97C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60F919C5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(1,273)</w:t>
            </w:r>
          </w:p>
        </w:tc>
      </w:tr>
      <w:tr w:rsidR="00DC59F7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211CDA69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</w:t>
            </w:r>
            <w:r w:rsidR="0068163E" w:rsidRPr="00E97C60">
              <w:rPr>
                <w:rFonts w:ascii="Angsana New" w:hAnsi="Angsana New"/>
                <w:sz w:val="26"/>
                <w:szCs w:val="26"/>
              </w:rPr>
              <w:t>8,471</w:t>
            </w:r>
          </w:p>
        </w:tc>
        <w:tc>
          <w:tcPr>
            <w:tcW w:w="269" w:type="dxa"/>
          </w:tcPr>
          <w:p w14:paraId="137034F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76DAFD7C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25,174</w:t>
            </w:r>
          </w:p>
        </w:tc>
      </w:tr>
      <w:tr w:rsidR="00DC59F7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9F7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738EF304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551C1696" w:rsidR="00DC59F7" w:rsidRPr="00E97C60" w:rsidRDefault="00AB2B8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</w:t>
            </w:r>
            <w:r w:rsidR="0068163E" w:rsidRPr="00E97C60">
              <w:rPr>
                <w:rFonts w:ascii="Angsana New" w:hAnsi="Angsana New"/>
                <w:sz w:val="26"/>
                <w:szCs w:val="26"/>
              </w:rPr>
              <w:t>777</w:t>
            </w:r>
            <w:r w:rsidRPr="00E97C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63E0979A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</w:tbl>
    <w:p w14:paraId="6393301D" w14:textId="77777777" w:rsidR="00B31762" w:rsidRPr="00E97C60" w:rsidRDefault="00B3176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D5D5A54" w14:textId="7CE47616" w:rsidR="0057008A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7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79A9EB9B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ระหว่างงวดสามเดือนสิ้นสุดวันที่ </w:t>
      </w:r>
      <w:r w:rsidR="00D62D7A" w:rsidRPr="00E97C60">
        <w:rPr>
          <w:rFonts w:ascii="Angsana New" w:hAnsi="Angsana New"/>
          <w:sz w:val="26"/>
          <w:szCs w:val="26"/>
        </w:rPr>
        <w:t>31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D62D7A" w:rsidRPr="00E97C60">
        <w:rPr>
          <w:rFonts w:ascii="Angsana New" w:hAnsi="Angsana New"/>
          <w:sz w:val="26"/>
          <w:szCs w:val="26"/>
        </w:rPr>
        <w:t>2566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66C9EDF" w14:textId="77777777" w:rsidTr="00A7020A">
        <w:tc>
          <w:tcPr>
            <w:tcW w:w="8370" w:type="dxa"/>
          </w:tcPr>
          <w:p w14:paraId="31339F11" w14:textId="773E220E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11337"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14:paraId="246A207A" w14:textId="741BDF63" w:rsidR="001520C4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456,178</w:t>
            </w:r>
          </w:p>
        </w:tc>
      </w:tr>
      <w:tr w:rsidR="006605EA" w:rsidRPr="00E97C60" w14:paraId="24B201CB" w14:textId="77777777" w:rsidTr="00CC201D">
        <w:tc>
          <w:tcPr>
            <w:tcW w:w="8370" w:type="dxa"/>
          </w:tcPr>
          <w:p w14:paraId="38E0E62D" w14:textId="58DE5048" w:rsidR="006605EA" w:rsidRPr="00E97C60" w:rsidRDefault="006605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0B6654BB" w:rsidR="006605EA" w:rsidRPr="00E97C60" w:rsidRDefault="00253F7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15,88</w:t>
            </w:r>
            <w:r w:rsidR="00426779" w:rsidRPr="00E97C60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605EA" w:rsidRPr="00E97C60" w14:paraId="55C53DCC" w14:textId="77777777" w:rsidTr="006605EA">
        <w:tc>
          <w:tcPr>
            <w:tcW w:w="8370" w:type="dxa"/>
          </w:tcPr>
          <w:p w14:paraId="30F11261" w14:textId="1766A470" w:rsidR="006605EA" w:rsidRPr="00E97C60" w:rsidRDefault="00F977D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จำหน่ายและ</w:t>
            </w:r>
            <w:r w:rsidR="006605EA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2F329CE5" w:rsidR="006605EA" w:rsidRPr="00E97C60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(4,</w:t>
            </w:r>
            <w:r w:rsidR="00253F78" w:rsidRPr="00E97C60">
              <w:rPr>
                <w:rFonts w:ascii="Angsana New" w:hAnsi="Angsana New"/>
                <w:sz w:val="26"/>
                <w:szCs w:val="26"/>
              </w:rPr>
              <w:t>08</w:t>
            </w:r>
            <w:r w:rsidR="00426779" w:rsidRPr="00E97C60">
              <w:rPr>
                <w:rFonts w:ascii="Angsana New" w:hAnsi="Angsana New"/>
                <w:sz w:val="26"/>
                <w:szCs w:val="26"/>
              </w:rPr>
              <w:t>9</w:t>
            </w:r>
            <w:r w:rsidRPr="00E97C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95210" w:rsidRPr="00E97C60" w14:paraId="45818D0F" w14:textId="77777777" w:rsidTr="00926883">
        <w:tc>
          <w:tcPr>
            <w:tcW w:w="8370" w:type="dxa"/>
          </w:tcPr>
          <w:p w14:paraId="0AE0976D" w14:textId="77777777" w:rsidR="00D95210" w:rsidRPr="00E97C60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E97C6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6ABF9504" w:rsidR="00D95210" w:rsidRPr="00E97C60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</w:t>
            </w:r>
            <w:r w:rsidR="00253F78" w:rsidRPr="00E97C60">
              <w:rPr>
                <w:rFonts w:ascii="Angsana New" w:hAnsi="Angsana New"/>
                <w:sz w:val="26"/>
                <w:szCs w:val="26"/>
              </w:rPr>
              <w:t>9</w:t>
            </w:r>
            <w:r w:rsidRPr="00E97C60">
              <w:rPr>
                <w:rFonts w:ascii="Angsana New" w:hAnsi="Angsana New"/>
                <w:sz w:val="26"/>
                <w:szCs w:val="26"/>
              </w:rPr>
              <w:t>,</w:t>
            </w:r>
            <w:r w:rsidR="00253F78" w:rsidRPr="00E97C60">
              <w:rPr>
                <w:rFonts w:ascii="Angsana New" w:hAnsi="Angsana New"/>
                <w:sz w:val="26"/>
                <w:szCs w:val="26"/>
              </w:rPr>
              <w:t>104</w:t>
            </w:r>
            <w:r w:rsidRPr="00E97C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05EA" w:rsidRPr="00E97C60" w14:paraId="2200EDE2" w14:textId="77777777" w:rsidTr="006605EA">
        <w:tc>
          <w:tcPr>
            <w:tcW w:w="8370" w:type="dxa"/>
          </w:tcPr>
          <w:p w14:paraId="160D530A" w14:textId="06D27DAD" w:rsidR="006605EA" w:rsidRPr="00E97C60" w:rsidRDefault="006605E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C6F" w:rsidRPr="00E97C6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411337" w:rsidRPr="00E97C6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07C6F" w:rsidRPr="00E97C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11337"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707C6F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4E7A" w:rsidRPr="00E97C60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411337" w:rsidRPr="00E97C60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1F1CB644" w:rsidR="006605EA" w:rsidRPr="00E97C60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</w:t>
            </w:r>
            <w:r w:rsidR="00A37DA7" w:rsidRPr="00E97C60">
              <w:rPr>
                <w:rFonts w:ascii="Angsana New" w:hAnsi="Angsana New"/>
                <w:sz w:val="26"/>
                <w:szCs w:val="26"/>
              </w:rPr>
              <w:t>58,866</w:t>
            </w:r>
          </w:p>
        </w:tc>
      </w:tr>
      <w:tr w:rsidR="00A235AD" w:rsidRPr="00E97C60" w14:paraId="1C6A1894" w14:textId="77777777" w:rsidTr="006605EA">
        <w:tc>
          <w:tcPr>
            <w:tcW w:w="8370" w:type="dxa"/>
          </w:tcPr>
          <w:p w14:paraId="18B2C913" w14:textId="77777777" w:rsidR="00A235AD" w:rsidRPr="00E97C60" w:rsidRDefault="00A235A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D8ACCE" w14:textId="77777777" w:rsidR="00A235AD" w:rsidRPr="00E97C60" w:rsidRDefault="00A235A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5210" w:rsidRPr="00E97C60" w14:paraId="0F34EEF2" w14:textId="77777777" w:rsidTr="00910FE7">
        <w:tc>
          <w:tcPr>
            <w:tcW w:w="8370" w:type="dxa"/>
          </w:tcPr>
          <w:p w14:paraId="2D3DB305" w14:textId="77777777" w:rsidR="00D95210" w:rsidRPr="00E97C60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30984B5" w14:textId="041995E0" w:rsidR="00D95210" w:rsidRPr="00E97C60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</w:t>
            </w:r>
            <w:r w:rsidR="00C405B1" w:rsidRPr="00E97C60">
              <w:rPr>
                <w:rFonts w:ascii="Angsana New" w:hAnsi="Angsana New"/>
                <w:sz w:val="26"/>
                <w:szCs w:val="26"/>
              </w:rPr>
              <w:t>36,096</w:t>
            </w:r>
          </w:p>
        </w:tc>
      </w:tr>
      <w:tr w:rsidR="00D95210" w:rsidRPr="00E97C60" w14:paraId="2B7A434C" w14:textId="77777777" w:rsidTr="00910FE7">
        <w:tc>
          <w:tcPr>
            <w:tcW w:w="8370" w:type="dxa"/>
          </w:tcPr>
          <w:p w14:paraId="7CBF6F8F" w14:textId="77777777" w:rsidR="00D95210" w:rsidRPr="00E97C60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727C340" w14:textId="33D3F1A5" w:rsidR="00D95210" w:rsidRPr="00E97C60" w:rsidRDefault="00C405B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22,770</w:t>
            </w:r>
          </w:p>
        </w:tc>
      </w:tr>
      <w:tr w:rsidR="00D95210" w:rsidRPr="00E97C60" w14:paraId="63C38F12" w14:textId="77777777" w:rsidTr="00910FE7">
        <w:tc>
          <w:tcPr>
            <w:tcW w:w="8370" w:type="dxa"/>
          </w:tcPr>
          <w:p w14:paraId="0C74744F" w14:textId="77777777" w:rsidR="00D95210" w:rsidRPr="00E97C60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EA8ED" w14:textId="266E96B0" w:rsidR="00D95210" w:rsidRPr="00E97C60" w:rsidRDefault="00C405B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458,866</w:t>
            </w:r>
          </w:p>
        </w:tc>
      </w:tr>
    </w:tbl>
    <w:p w14:paraId="605492DC" w14:textId="77777777" w:rsidR="00A235AD" w:rsidRPr="00E97C60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400909EA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E97C60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E97C60">
        <w:rPr>
          <w:rFonts w:ascii="Angsana New" w:hAnsi="Angsana New" w:hint="cs"/>
          <w:sz w:val="26"/>
          <w:szCs w:val="26"/>
          <w:cs/>
        </w:rPr>
        <w:t>อาคาร</w:t>
      </w:r>
      <w:r w:rsidRPr="00E97C60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690488" w:rsidRPr="00E97C60">
        <w:rPr>
          <w:rFonts w:ascii="Angsana New" w:hAnsi="Angsana New"/>
          <w:sz w:val="26"/>
          <w:szCs w:val="26"/>
        </w:rPr>
        <w:t>31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690488" w:rsidRPr="00E97C60">
        <w:rPr>
          <w:rFonts w:ascii="Angsana New" w:hAnsi="Angsana New"/>
          <w:sz w:val="26"/>
          <w:szCs w:val="26"/>
        </w:rPr>
        <w:t>2566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E97C60">
        <w:rPr>
          <w:rFonts w:ascii="Angsana New" w:hAnsi="Angsana New"/>
          <w:sz w:val="26"/>
          <w:szCs w:val="26"/>
        </w:rPr>
        <w:t>31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E97C60">
        <w:rPr>
          <w:rFonts w:ascii="Angsana New" w:hAnsi="Angsana New"/>
          <w:sz w:val="26"/>
          <w:szCs w:val="26"/>
        </w:rPr>
        <w:t xml:space="preserve">2565 </w:t>
      </w:r>
      <w:r w:rsidRPr="00E97C60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D247C7" w:rsidRPr="00E97C60">
        <w:rPr>
          <w:rFonts w:ascii="Angsana New" w:hAnsi="Angsana New" w:hint="cs"/>
          <w:sz w:val="26"/>
          <w:szCs w:val="26"/>
        </w:rPr>
        <w:t>3</w:t>
      </w:r>
      <w:r w:rsidR="00C50172" w:rsidRPr="00E97C60">
        <w:rPr>
          <w:rFonts w:ascii="Angsana New" w:hAnsi="Angsana New"/>
          <w:sz w:val="26"/>
          <w:szCs w:val="26"/>
        </w:rPr>
        <w:t>45</w:t>
      </w:r>
      <w:r w:rsidR="00D247C7" w:rsidRPr="00E97C60">
        <w:rPr>
          <w:rFonts w:ascii="Angsana New" w:hAnsi="Angsana New" w:hint="cs"/>
          <w:sz w:val="26"/>
          <w:szCs w:val="26"/>
        </w:rPr>
        <w:t>.</w:t>
      </w:r>
      <w:r w:rsidR="00C50172" w:rsidRPr="00E97C60">
        <w:rPr>
          <w:rFonts w:ascii="Angsana New" w:hAnsi="Angsana New"/>
          <w:sz w:val="26"/>
          <w:szCs w:val="26"/>
        </w:rPr>
        <w:t>5</w:t>
      </w:r>
      <w:r w:rsidR="00AC0C44" w:rsidRPr="00E97C60">
        <w:rPr>
          <w:rFonts w:ascii="Angsana New" w:hAnsi="Angsana New" w:hint="cs"/>
          <w:sz w:val="26"/>
          <w:szCs w:val="26"/>
        </w:rPr>
        <w:t xml:space="preserve">   </w:t>
      </w:r>
      <w:r w:rsidRPr="00E97C60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690488" w:rsidRPr="00E97C60">
        <w:rPr>
          <w:rFonts w:ascii="Angsana New" w:hAnsi="Angsana New"/>
          <w:sz w:val="26"/>
          <w:szCs w:val="26"/>
        </w:rPr>
        <w:t xml:space="preserve">349.1 </w:t>
      </w:r>
      <w:r w:rsidRPr="00E97C60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ได้จำนองเพื่อใช้เป็นหลักทรัพย์ค้ำประกันวงเงินสินเชื่อตามที่กล่าวไว้ในหมายเหตุ </w:t>
      </w:r>
      <w:r w:rsidR="002740F6" w:rsidRPr="00E97C60">
        <w:rPr>
          <w:rFonts w:ascii="Angsana New" w:hAnsi="Angsana New" w:hint="cs"/>
          <w:sz w:val="26"/>
          <w:szCs w:val="26"/>
        </w:rPr>
        <w:t>10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</w:p>
    <w:bookmarkEnd w:id="3"/>
    <w:p w14:paraId="4819B89B" w14:textId="77777777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BF537" w14:textId="77777777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สินทรัพย์สิทธิการใช้</w:t>
      </w:r>
      <w:r w:rsidR="00D1455E" w:rsidRPr="00E97C60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11</w:t>
      </w:r>
    </w:p>
    <w:p w14:paraId="2B0B689A" w14:textId="77777777" w:rsidR="003476D3" w:rsidRPr="00E97C60" w:rsidRDefault="003476D3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796053D" w14:textId="77777777" w:rsidR="00B31762" w:rsidRPr="00E97C60" w:rsidRDefault="00B3176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/>
          <w:b/>
          <w:bCs/>
          <w:sz w:val="26"/>
          <w:szCs w:val="26"/>
        </w:rPr>
        <w:br w:type="page"/>
      </w:r>
    </w:p>
    <w:p w14:paraId="55EB117B" w14:textId="20A9A7C5" w:rsidR="007F367F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8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25114020" w:rsidR="00F113B0" w:rsidRPr="00E97C60" w:rsidRDefault="00F113B0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ระหว่างงวดสามเดือนสิ้นสุดวันที่ </w:t>
      </w:r>
      <w:r w:rsidR="00690488" w:rsidRPr="00E97C60">
        <w:rPr>
          <w:rFonts w:ascii="Angsana New" w:hAnsi="Angsana New"/>
          <w:sz w:val="26"/>
          <w:szCs w:val="26"/>
        </w:rPr>
        <w:t>31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690488" w:rsidRPr="00E97C60">
        <w:rPr>
          <w:rFonts w:ascii="Angsana New" w:hAnsi="Angsana New"/>
          <w:sz w:val="26"/>
          <w:szCs w:val="26"/>
        </w:rPr>
        <w:t>2566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E97C60" w14:paraId="71A8F5DB" w14:textId="77777777" w:rsidTr="00CC201D">
        <w:tc>
          <w:tcPr>
            <w:tcW w:w="8370" w:type="dxa"/>
          </w:tcPr>
          <w:p w14:paraId="6928CAA5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E97C60" w14:paraId="6CE0F62D" w14:textId="77777777" w:rsidTr="00CC201D">
        <w:tc>
          <w:tcPr>
            <w:tcW w:w="8370" w:type="dxa"/>
          </w:tcPr>
          <w:p w14:paraId="79ECD8C1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5D4175D" w14:textId="77777777" w:rsidTr="00CC201D">
        <w:tc>
          <w:tcPr>
            <w:tcW w:w="8370" w:type="dxa"/>
          </w:tcPr>
          <w:p w14:paraId="0D510B65" w14:textId="0EF5AB46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488"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14:paraId="792EDCA8" w14:textId="5FBD40B1" w:rsidR="001520C4" w:rsidRPr="00E97C60" w:rsidRDefault="0069048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32,745</w:t>
            </w:r>
          </w:p>
        </w:tc>
      </w:tr>
      <w:tr w:rsidR="006D095A" w:rsidRPr="00E97C60" w14:paraId="426FA21F" w14:textId="77777777" w:rsidTr="00CC201D">
        <w:tc>
          <w:tcPr>
            <w:tcW w:w="8370" w:type="dxa"/>
          </w:tcPr>
          <w:p w14:paraId="7F6639C3" w14:textId="06497D02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FC2E248" w14:textId="5A51740B" w:rsidR="006D095A" w:rsidRPr="00E97C60" w:rsidRDefault="005F4F5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6D095A" w:rsidRPr="00E97C60" w14:paraId="19FC010F" w14:textId="77777777" w:rsidTr="00CC201D">
        <w:tc>
          <w:tcPr>
            <w:tcW w:w="8370" w:type="dxa"/>
          </w:tcPr>
          <w:p w14:paraId="0F07A4DE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334C87A1" w14:textId="6B88FC9E" w:rsidR="006D095A" w:rsidRPr="00E97C60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</w:t>
            </w:r>
            <w:r w:rsidR="005F4F58" w:rsidRPr="00E97C60">
              <w:rPr>
                <w:rFonts w:ascii="Angsana New" w:hAnsi="Angsana New"/>
                <w:sz w:val="26"/>
                <w:szCs w:val="26"/>
              </w:rPr>
              <w:t>792</w:t>
            </w:r>
            <w:r w:rsidRPr="00E97C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095A" w:rsidRPr="00E97C60" w14:paraId="54811AAF" w14:textId="77777777" w:rsidTr="00CC201D">
        <w:tc>
          <w:tcPr>
            <w:tcW w:w="8370" w:type="dxa"/>
          </w:tcPr>
          <w:p w14:paraId="73C1608E" w14:textId="6003E2FE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690488" w:rsidRPr="00E97C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690488" w:rsidRPr="00E97C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690488" w:rsidRPr="00E97C60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6E7AD5BF" w:rsidR="006D095A" w:rsidRPr="00E97C60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31,</w:t>
            </w:r>
            <w:r w:rsidR="005F4F58" w:rsidRPr="00E97C60">
              <w:rPr>
                <w:rFonts w:ascii="Angsana New" w:hAnsi="Angsana New"/>
                <w:sz w:val="26"/>
                <w:szCs w:val="26"/>
              </w:rPr>
              <w:t>984</w:t>
            </w:r>
          </w:p>
        </w:tc>
      </w:tr>
      <w:tr w:rsidR="006D095A" w:rsidRPr="00E97C60" w14:paraId="2E8778F8" w14:textId="77777777" w:rsidTr="00E40AB9">
        <w:tc>
          <w:tcPr>
            <w:tcW w:w="8370" w:type="dxa"/>
          </w:tcPr>
          <w:p w14:paraId="5A28701C" w14:textId="77777777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1C9CC" w14:textId="77777777" w:rsidR="006D095A" w:rsidRPr="00E97C60" w:rsidRDefault="006D095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6D095A" w:rsidRPr="00E97C60" w14:paraId="6C26840C" w14:textId="77777777" w:rsidTr="00CE4179">
        <w:tc>
          <w:tcPr>
            <w:tcW w:w="8370" w:type="dxa"/>
          </w:tcPr>
          <w:p w14:paraId="19F45D82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EB40B68" w14:textId="0A9973AD" w:rsidR="006D095A" w:rsidRPr="00E97C60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30,</w:t>
            </w:r>
            <w:r w:rsidR="005F4F58" w:rsidRPr="00E97C60">
              <w:rPr>
                <w:rFonts w:ascii="Angsana New" w:hAnsi="Angsana New"/>
                <w:sz w:val="26"/>
                <w:szCs w:val="26"/>
              </w:rPr>
              <w:t>448</w:t>
            </w:r>
          </w:p>
        </w:tc>
      </w:tr>
      <w:tr w:rsidR="006D095A" w:rsidRPr="00E97C60" w14:paraId="49A836B2" w14:textId="77777777" w:rsidTr="00CE4179">
        <w:tc>
          <w:tcPr>
            <w:tcW w:w="8370" w:type="dxa"/>
          </w:tcPr>
          <w:p w14:paraId="1CA4B673" w14:textId="2FE0C5DA" w:rsidR="006D095A" w:rsidRPr="00E97C60" w:rsidRDefault="001F5306" w:rsidP="00E97C6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1F5306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="006F45D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F45DA"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6F45DA" w:rsidRPr="00E97C60">
              <w:rPr>
                <w:rFonts w:ascii="Angsana New" w:hAnsi="Angsana New" w:hint="cs"/>
                <w:sz w:val="26"/>
                <w:szCs w:val="26"/>
              </w:rPr>
              <w:t>11</w:t>
            </w:r>
            <w:r w:rsidR="006F45D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5F81771" w14:textId="5ADC7E2E" w:rsidR="006D095A" w:rsidRPr="00E97C60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1,</w:t>
            </w:r>
            <w:r w:rsidR="005F4F58" w:rsidRPr="00E97C60">
              <w:rPr>
                <w:rFonts w:ascii="Angsana New" w:hAnsi="Angsana New"/>
                <w:sz w:val="26"/>
                <w:szCs w:val="26"/>
              </w:rPr>
              <w:t>536</w:t>
            </w:r>
          </w:p>
        </w:tc>
      </w:tr>
      <w:tr w:rsidR="006D095A" w:rsidRPr="00E97C60" w14:paraId="7FCB85BA" w14:textId="77777777" w:rsidTr="00CE4179">
        <w:tc>
          <w:tcPr>
            <w:tcW w:w="8370" w:type="dxa"/>
          </w:tcPr>
          <w:p w14:paraId="55473330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83A130" w14:textId="29FD6EA4" w:rsidR="006D095A" w:rsidRPr="00E97C60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31,</w:t>
            </w:r>
            <w:r w:rsidR="005F4F58" w:rsidRPr="00E97C60">
              <w:rPr>
                <w:rFonts w:ascii="Angsana New" w:hAnsi="Angsana New"/>
                <w:sz w:val="26"/>
                <w:szCs w:val="26"/>
              </w:rPr>
              <w:t>984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C904B8" w14:textId="29E5DE95" w:rsidR="00F70EA3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9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E97C60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4D98BF1E" w:rsidR="00707C6F" w:rsidRDefault="00707C6F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ค่าใช้จ่าย</w:t>
      </w:r>
      <w:r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E97C60">
        <w:rPr>
          <w:rFonts w:ascii="Angsana New" w:hAnsi="Angsana New" w:hint="cs"/>
          <w:sz w:val="26"/>
          <w:szCs w:val="26"/>
          <w:cs/>
        </w:rPr>
        <w:t>แต่ละ</w:t>
      </w:r>
      <w:r w:rsidRPr="00E97C60">
        <w:rPr>
          <w:rFonts w:ascii="Angsana New" w:hAnsi="Angsana New"/>
          <w:sz w:val="26"/>
          <w:szCs w:val="26"/>
          <w:cs/>
        </w:rPr>
        <w:t>งวด</w:t>
      </w:r>
      <w:r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2352D" w:rsidRPr="00E97C60">
        <w:rPr>
          <w:rFonts w:ascii="Angsana New" w:hAnsi="Angsana New"/>
          <w:sz w:val="26"/>
          <w:szCs w:val="26"/>
        </w:rPr>
        <w:t>31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72352D" w:rsidRPr="00E97C60">
        <w:rPr>
          <w:rFonts w:ascii="Angsana New" w:hAnsi="Angsana New"/>
          <w:sz w:val="26"/>
          <w:szCs w:val="26"/>
        </w:rPr>
        <w:t>2566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2352D" w:rsidRPr="00E97C60">
        <w:rPr>
          <w:rFonts w:ascii="Angsana New" w:hAnsi="Angsana New"/>
          <w:sz w:val="26"/>
          <w:szCs w:val="26"/>
        </w:rPr>
        <w:t>2565</w:t>
      </w:r>
      <w:r w:rsidRPr="00E97C60">
        <w:rPr>
          <w:rFonts w:ascii="Angsana New" w:hAnsi="Angsana New"/>
          <w:sz w:val="26"/>
          <w:szCs w:val="26"/>
          <w:cs/>
        </w:rPr>
        <w:t xml:space="preserve"> ประกอบด้วย</w:t>
      </w:r>
      <w:r w:rsidRPr="00E97C60">
        <w:rPr>
          <w:rFonts w:ascii="Angsana New" w:hAnsi="Angsana New"/>
          <w:sz w:val="26"/>
          <w:szCs w:val="26"/>
        </w:rPr>
        <w:t xml:space="preserve"> </w:t>
      </w:r>
    </w:p>
    <w:p w14:paraId="38AA79FC" w14:textId="77777777" w:rsidR="00A741BE" w:rsidRDefault="00A741BE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A741BE" w:rsidRPr="00E97C60" w14:paraId="44F98E7F" w14:textId="77777777" w:rsidTr="00553A20">
        <w:tc>
          <w:tcPr>
            <w:tcW w:w="6731" w:type="dxa"/>
          </w:tcPr>
          <w:p w14:paraId="26B05741" w14:textId="77777777" w:rsidR="00A741BE" w:rsidRPr="00E97C60" w:rsidRDefault="00A741BE" w:rsidP="00553A2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561028C9" w14:textId="77777777" w:rsidR="00A741BE" w:rsidRPr="00E97C60" w:rsidRDefault="00A741BE" w:rsidP="00553A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41BE" w:rsidRPr="00E97C60" w14:paraId="5D3561B9" w14:textId="77777777" w:rsidTr="00553A20">
        <w:tc>
          <w:tcPr>
            <w:tcW w:w="6731" w:type="dxa"/>
          </w:tcPr>
          <w:p w14:paraId="34DC720F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8106DB6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794DA4CC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2B82377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741BE" w:rsidRPr="00E97C60" w14:paraId="69D742D6" w14:textId="77777777" w:rsidTr="00553A20">
        <w:tc>
          <w:tcPr>
            <w:tcW w:w="6731" w:type="dxa"/>
          </w:tcPr>
          <w:p w14:paraId="63F2D9B6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696FD58" w14:textId="77777777" w:rsidR="00A741BE" w:rsidRPr="00E97C60" w:rsidRDefault="00A741BE" w:rsidP="00553A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9821E32" w14:textId="77777777" w:rsidR="00A741BE" w:rsidRPr="00E97C60" w:rsidRDefault="00A741BE" w:rsidP="00553A2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2FCD1624" w14:textId="77777777" w:rsidR="00A741BE" w:rsidRPr="00E97C60" w:rsidRDefault="00A741BE" w:rsidP="00553A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741BE" w:rsidRPr="00E97C60" w14:paraId="58170C78" w14:textId="77777777" w:rsidTr="000E49EF">
        <w:trPr>
          <w:trHeight w:val="252"/>
        </w:trPr>
        <w:tc>
          <w:tcPr>
            <w:tcW w:w="6731" w:type="dxa"/>
          </w:tcPr>
          <w:p w14:paraId="022BEAD5" w14:textId="3AE3E32D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405" w:type="dxa"/>
          </w:tcPr>
          <w:p w14:paraId="69DC8DBF" w14:textId="1CB69F92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5,105</w:t>
            </w:r>
          </w:p>
        </w:tc>
        <w:tc>
          <w:tcPr>
            <w:tcW w:w="269" w:type="dxa"/>
          </w:tcPr>
          <w:p w14:paraId="4D36C436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491224B5" w14:textId="25146AEC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            1,547</w:t>
            </w:r>
          </w:p>
        </w:tc>
      </w:tr>
      <w:tr w:rsidR="00A741BE" w:rsidRPr="00E97C60" w14:paraId="70013F20" w14:textId="77777777" w:rsidTr="000E49EF">
        <w:trPr>
          <w:trHeight w:val="252"/>
        </w:trPr>
        <w:tc>
          <w:tcPr>
            <w:tcW w:w="6731" w:type="dxa"/>
          </w:tcPr>
          <w:p w14:paraId="074633D6" w14:textId="3294129E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>) :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1405" w:type="dxa"/>
          </w:tcPr>
          <w:p w14:paraId="2B3F3CDC" w14:textId="0F0CC223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0E8C87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D31F142" w14:textId="798C1BA0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41BE" w:rsidRPr="00E97C60" w14:paraId="784DBC4D" w14:textId="77777777" w:rsidTr="000E49EF">
        <w:trPr>
          <w:trHeight w:val="252"/>
        </w:trPr>
        <w:tc>
          <w:tcPr>
            <w:tcW w:w="6731" w:type="dxa"/>
          </w:tcPr>
          <w:p w14:paraId="17CAB274" w14:textId="59727D03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405" w:type="dxa"/>
          </w:tcPr>
          <w:p w14:paraId="562CBAAC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D022A9C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7295926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41BE" w:rsidRPr="00E97C60" w14:paraId="5839560F" w14:textId="77777777" w:rsidTr="000E49EF">
        <w:trPr>
          <w:trHeight w:val="252"/>
        </w:trPr>
        <w:tc>
          <w:tcPr>
            <w:tcW w:w="6731" w:type="dxa"/>
          </w:tcPr>
          <w:p w14:paraId="0857FB29" w14:textId="1832BBED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05" w:type="dxa"/>
          </w:tcPr>
          <w:p w14:paraId="324B1250" w14:textId="1B56B322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269" w:type="dxa"/>
          </w:tcPr>
          <w:p w14:paraId="050A464E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7637DD7F" w14:textId="6822D932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A741BE" w:rsidRPr="00E97C60" w14:paraId="431ED955" w14:textId="77777777" w:rsidTr="000E49EF">
        <w:trPr>
          <w:trHeight w:val="252"/>
        </w:trPr>
        <w:tc>
          <w:tcPr>
            <w:tcW w:w="6731" w:type="dxa"/>
          </w:tcPr>
          <w:p w14:paraId="7ADF99C5" w14:textId="1E8931FF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</w:tcPr>
          <w:p w14:paraId="6F1B112D" w14:textId="1BF335B3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269" w:type="dxa"/>
          </w:tcPr>
          <w:p w14:paraId="7C6ED9DD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43A8F07E" w14:textId="5C5FC208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(68)</w:t>
            </w:r>
          </w:p>
        </w:tc>
      </w:tr>
      <w:tr w:rsidR="00A741BE" w:rsidRPr="00E97C60" w14:paraId="36419C2F" w14:textId="77777777" w:rsidTr="000E49EF">
        <w:trPr>
          <w:trHeight w:val="252"/>
        </w:trPr>
        <w:tc>
          <w:tcPr>
            <w:tcW w:w="6731" w:type="dxa"/>
          </w:tcPr>
          <w:p w14:paraId="11845744" w14:textId="5FF3C564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405" w:type="dxa"/>
          </w:tcPr>
          <w:p w14:paraId="1D1486D3" w14:textId="60A39AF9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(292)</w:t>
            </w:r>
          </w:p>
        </w:tc>
        <w:tc>
          <w:tcPr>
            <w:tcW w:w="269" w:type="dxa"/>
          </w:tcPr>
          <w:p w14:paraId="37850C31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6318ED8" w14:textId="7F7D3C23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(393)</w:t>
            </w:r>
          </w:p>
        </w:tc>
      </w:tr>
      <w:tr w:rsidR="00A741BE" w:rsidRPr="00E97C60" w14:paraId="013F1FE3" w14:textId="77777777" w:rsidTr="000E49EF">
        <w:trPr>
          <w:trHeight w:val="252"/>
        </w:trPr>
        <w:tc>
          <w:tcPr>
            <w:tcW w:w="6731" w:type="dxa"/>
          </w:tcPr>
          <w:p w14:paraId="0E1174E5" w14:textId="6306890C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05" w:type="dxa"/>
          </w:tcPr>
          <w:p w14:paraId="4EBE230C" w14:textId="02790A52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269" w:type="dxa"/>
          </w:tcPr>
          <w:p w14:paraId="6F53637D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6D1CB455" w14:textId="788DAC26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(14)</w:t>
            </w:r>
          </w:p>
        </w:tc>
      </w:tr>
      <w:tr w:rsidR="00A741BE" w:rsidRPr="00E97C60" w14:paraId="08F75D7A" w14:textId="77777777" w:rsidTr="000E49EF">
        <w:trPr>
          <w:trHeight w:val="252"/>
        </w:trPr>
        <w:tc>
          <w:tcPr>
            <w:tcW w:w="6731" w:type="dxa"/>
          </w:tcPr>
          <w:p w14:paraId="6DB6F671" w14:textId="669C11D6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hAnsi="Angsana New"/>
                <w:sz w:val="26"/>
                <w:szCs w:val="26"/>
              </w:rPr>
              <w:tab/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05" w:type="dxa"/>
          </w:tcPr>
          <w:p w14:paraId="1F1948FC" w14:textId="731FBBA1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811BB33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4B474A3A" w14:textId="4AA70989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1,833</w:t>
            </w:r>
          </w:p>
        </w:tc>
      </w:tr>
      <w:tr w:rsidR="00A741BE" w:rsidRPr="00E97C60" w14:paraId="4B7B0DFC" w14:textId="77777777" w:rsidTr="000E49EF">
        <w:trPr>
          <w:trHeight w:val="252"/>
        </w:trPr>
        <w:tc>
          <w:tcPr>
            <w:tcW w:w="6731" w:type="dxa"/>
          </w:tcPr>
          <w:p w14:paraId="14C9D2F6" w14:textId="1E8C50DF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hAnsi="Angsana New"/>
                <w:sz w:val="26"/>
                <w:szCs w:val="26"/>
              </w:rPr>
              <w:tab/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DAEDF57" w14:textId="7C54BB55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8BADA61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1358A9E9" w14:textId="1252AAE1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A741BE" w:rsidRPr="00E97C60" w14:paraId="14868224" w14:textId="77777777" w:rsidTr="000E49EF">
        <w:trPr>
          <w:trHeight w:val="252"/>
        </w:trPr>
        <w:tc>
          <w:tcPr>
            <w:tcW w:w="6731" w:type="dxa"/>
          </w:tcPr>
          <w:p w14:paraId="4AD45B2E" w14:textId="17F972CA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4FBADD5C" w14:textId="08723336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4,945</w:t>
            </w:r>
          </w:p>
        </w:tc>
        <w:tc>
          <w:tcPr>
            <w:tcW w:w="269" w:type="dxa"/>
          </w:tcPr>
          <w:p w14:paraId="4ECAF09B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D5082" w14:textId="20235E4F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>2,915</w:t>
            </w:r>
          </w:p>
        </w:tc>
      </w:tr>
    </w:tbl>
    <w:p w14:paraId="1EC587F0" w14:textId="77777777" w:rsidR="00D047A8" w:rsidRPr="00E97C60" w:rsidRDefault="00D047A8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/>
          <w:sz w:val="26"/>
          <w:szCs w:val="26"/>
          <w:cs/>
        </w:rPr>
        <w:br w:type="page"/>
      </w:r>
    </w:p>
    <w:p w14:paraId="33674C75" w14:textId="1D46AA49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690488">
        <w:rPr>
          <w:rFonts w:ascii="Angsana New" w:hAnsi="Angsana New"/>
          <w:sz w:val="26"/>
          <w:szCs w:val="26"/>
        </w:rPr>
        <w:t>31</w:t>
      </w:r>
      <w:r w:rsidR="00662872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690488">
        <w:rPr>
          <w:rFonts w:ascii="Angsana New" w:hAnsi="Angsana New"/>
          <w:sz w:val="26"/>
          <w:szCs w:val="26"/>
        </w:rPr>
        <w:t>2566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2565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A741BE" w:rsidRPr="00E97C60" w14:paraId="24ECC804" w14:textId="77777777" w:rsidTr="00553A20">
        <w:tc>
          <w:tcPr>
            <w:tcW w:w="6731" w:type="dxa"/>
          </w:tcPr>
          <w:p w14:paraId="37762983" w14:textId="77777777" w:rsidR="00A741BE" w:rsidRPr="00E97C60" w:rsidRDefault="00A741BE" w:rsidP="00553A2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B235125" w14:textId="77777777" w:rsidR="00A741BE" w:rsidRPr="00E97C60" w:rsidRDefault="00A741BE" w:rsidP="00553A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41BE" w:rsidRPr="00E97C60" w14:paraId="6D409359" w14:textId="77777777" w:rsidTr="00553A20">
        <w:tc>
          <w:tcPr>
            <w:tcW w:w="6731" w:type="dxa"/>
          </w:tcPr>
          <w:p w14:paraId="2AC2178C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30E2462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096AB3B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F33B201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741BE" w:rsidRPr="00E97C60" w14:paraId="5F1D9C20" w14:textId="77777777" w:rsidTr="00A741BE">
        <w:tc>
          <w:tcPr>
            <w:tcW w:w="6731" w:type="dxa"/>
          </w:tcPr>
          <w:p w14:paraId="6161B182" w14:textId="77777777" w:rsidR="00A741BE" w:rsidRPr="00E97C60" w:rsidRDefault="00A741BE" w:rsidP="0055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BE3A74F" w14:textId="77777777" w:rsidR="00A741BE" w:rsidRPr="00E97C60" w:rsidRDefault="00A741BE" w:rsidP="00553A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7966ECB" w14:textId="77777777" w:rsidR="00A741BE" w:rsidRPr="00E97C60" w:rsidRDefault="00A741BE" w:rsidP="00553A2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1254D92" w14:textId="77777777" w:rsidR="00A741BE" w:rsidRPr="00E97C60" w:rsidRDefault="00A741BE" w:rsidP="00553A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741BE" w:rsidRPr="00E97C60" w14:paraId="5396B4AE" w14:textId="77777777" w:rsidTr="00A741BE">
        <w:trPr>
          <w:trHeight w:val="252"/>
        </w:trPr>
        <w:tc>
          <w:tcPr>
            <w:tcW w:w="6731" w:type="dxa"/>
          </w:tcPr>
          <w:p w14:paraId="6932FF2E" w14:textId="481CFD79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47464FF" w14:textId="0B2814AB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007B">
              <w:rPr>
                <w:rFonts w:ascii="Angsana New" w:hAnsi="Angsana New"/>
                <w:sz w:val="26"/>
                <w:szCs w:val="26"/>
              </w:rPr>
              <w:t>24,044</w:t>
            </w:r>
          </w:p>
        </w:tc>
        <w:tc>
          <w:tcPr>
            <w:tcW w:w="269" w:type="dxa"/>
          </w:tcPr>
          <w:p w14:paraId="605369F2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7B14448C" w14:textId="1BAD9F18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14,527</w:t>
            </w:r>
          </w:p>
        </w:tc>
      </w:tr>
      <w:tr w:rsidR="00A741BE" w:rsidRPr="00E97C60" w14:paraId="7944BED5" w14:textId="77777777" w:rsidTr="00553A20">
        <w:trPr>
          <w:trHeight w:val="252"/>
        </w:trPr>
        <w:tc>
          <w:tcPr>
            <w:tcW w:w="6731" w:type="dxa"/>
          </w:tcPr>
          <w:p w14:paraId="0DFB5969" w14:textId="3ADF38E3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</w:tcPr>
          <w:p w14:paraId="7EA1C631" w14:textId="608063EA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F3D36B8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A69007F" w14:textId="0EFB79E8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41BE" w:rsidRPr="00E97C60" w14:paraId="29F47E9C" w14:textId="77777777" w:rsidTr="00553A20">
        <w:trPr>
          <w:trHeight w:val="252"/>
        </w:trPr>
        <w:tc>
          <w:tcPr>
            <w:tcW w:w="6731" w:type="dxa"/>
          </w:tcPr>
          <w:p w14:paraId="5D59E225" w14:textId="1B34E519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405" w:type="dxa"/>
          </w:tcPr>
          <w:p w14:paraId="5C458D84" w14:textId="6EBD0D52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007B">
              <w:rPr>
                <w:rFonts w:ascii="Angsana New" w:hAnsi="Angsana New"/>
                <w:sz w:val="26"/>
                <w:szCs w:val="26"/>
              </w:rPr>
              <w:t>4,809</w:t>
            </w:r>
          </w:p>
        </w:tc>
        <w:tc>
          <w:tcPr>
            <w:tcW w:w="269" w:type="dxa"/>
          </w:tcPr>
          <w:p w14:paraId="7352E641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4E583BA1" w14:textId="65B4E611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2,905</w:t>
            </w:r>
          </w:p>
        </w:tc>
      </w:tr>
      <w:tr w:rsidR="00A741BE" w:rsidRPr="00E97C60" w14:paraId="6E856133" w14:textId="77777777" w:rsidTr="00553A20">
        <w:trPr>
          <w:trHeight w:val="252"/>
        </w:trPr>
        <w:tc>
          <w:tcPr>
            <w:tcW w:w="6731" w:type="dxa"/>
          </w:tcPr>
          <w:p w14:paraId="23A9E876" w14:textId="5745B743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: ผลกระทบทางภาษีของผลแตกต่างถาวรจาก</w:t>
            </w:r>
          </w:p>
        </w:tc>
        <w:tc>
          <w:tcPr>
            <w:tcW w:w="1405" w:type="dxa"/>
          </w:tcPr>
          <w:p w14:paraId="4847BCC6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21E3D5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462E0512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41BE" w:rsidRPr="00E97C60" w14:paraId="17963E51" w14:textId="77777777" w:rsidTr="00553A20">
        <w:trPr>
          <w:trHeight w:val="252"/>
        </w:trPr>
        <w:tc>
          <w:tcPr>
            <w:tcW w:w="6731" w:type="dxa"/>
          </w:tcPr>
          <w:p w14:paraId="0DEED452" w14:textId="2894749C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1405" w:type="dxa"/>
          </w:tcPr>
          <w:p w14:paraId="1E540BC2" w14:textId="67EB0DF0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6E8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69" w:type="dxa"/>
          </w:tcPr>
          <w:p w14:paraId="1953CD46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3EF6A7F5" w14:textId="3F82A261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A741BE" w:rsidRPr="00E97C60" w14:paraId="3FF4F6E1" w14:textId="77777777" w:rsidTr="00553A20">
        <w:trPr>
          <w:trHeight w:val="252"/>
        </w:trPr>
        <w:tc>
          <w:tcPr>
            <w:tcW w:w="6731" w:type="dxa"/>
          </w:tcPr>
          <w:p w14:paraId="52B204C0" w14:textId="55E04BEB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26D1FE1" w14:textId="119C3630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6E81">
              <w:rPr>
                <w:rFonts w:ascii="Angsana New" w:hAnsi="Angsana New"/>
                <w:sz w:val="26"/>
                <w:szCs w:val="26"/>
              </w:rPr>
              <w:t>4,94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7F6CC450" w14:textId="77777777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43F81" w14:textId="30D785D6" w:rsidR="00A741BE" w:rsidRPr="00E97C60" w:rsidRDefault="00A741BE" w:rsidP="00A7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2,915</w:t>
            </w:r>
          </w:p>
        </w:tc>
      </w:tr>
    </w:tbl>
    <w:p w14:paraId="56D2C9A9" w14:textId="77777777" w:rsidR="004B53BF" w:rsidRDefault="004B53BF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F86D7B2" w14:textId="78E72712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4" w:name="OLE_LINK1"/>
      <w:bookmarkStart w:id="5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D11847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- </w:t>
      </w:r>
      <w:r w:rsidRPr="00D11847">
        <w:rPr>
          <w:rFonts w:ascii="Angsana New" w:hAnsi="Angsana New" w:hint="cs"/>
          <w:sz w:val="26"/>
          <w:szCs w:val="26"/>
          <w:cs/>
        </w:rPr>
        <w:t>สุทธิ</w:t>
      </w:r>
      <w:r w:rsidRPr="00D11847">
        <w:rPr>
          <w:rFonts w:ascii="Angsana New" w:hAnsi="Angsana New"/>
          <w:sz w:val="26"/>
          <w:szCs w:val="26"/>
          <w:lang w:val="en-GB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67B43">
        <w:rPr>
          <w:rFonts w:ascii="Angsana New" w:hAnsi="Angsana New"/>
          <w:sz w:val="26"/>
          <w:szCs w:val="26"/>
        </w:rPr>
        <w:t>3</w:t>
      </w:r>
      <w:r w:rsidR="00690488">
        <w:rPr>
          <w:rFonts w:ascii="Angsana New" w:hAnsi="Angsana New"/>
          <w:sz w:val="26"/>
          <w:szCs w:val="26"/>
        </w:rPr>
        <w:t>1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="00690488">
        <w:rPr>
          <w:rFonts w:ascii="Angsana New" w:hAnsi="Angsana New" w:hint="cs"/>
          <w:sz w:val="26"/>
          <w:szCs w:val="26"/>
          <w:cs/>
        </w:rPr>
        <w:t>มีนาคม</w:t>
      </w:r>
      <w:r w:rsidR="00C67B43">
        <w:rPr>
          <w:rFonts w:ascii="Angsana New" w:hAnsi="Angsana New"/>
          <w:sz w:val="26"/>
          <w:szCs w:val="26"/>
          <w:cs/>
        </w:rPr>
        <w:t xml:space="preserve"> </w:t>
      </w:r>
      <w:r w:rsidR="00C67B43">
        <w:rPr>
          <w:rFonts w:ascii="Angsana New" w:hAnsi="Angsana New"/>
          <w:sz w:val="26"/>
          <w:szCs w:val="26"/>
        </w:rPr>
        <w:t>256</w:t>
      </w:r>
      <w:r w:rsidR="00690488">
        <w:rPr>
          <w:rFonts w:ascii="Angsana New" w:hAnsi="Angsana New"/>
          <w:sz w:val="26"/>
          <w:szCs w:val="26"/>
        </w:rPr>
        <w:t>6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7E3BF591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475A13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2C1606E4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690488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5781789C" w:rsidR="00281218" w:rsidRPr="00475A13" w:rsidRDefault="0069048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81218" w:rsidRPr="00475A13" w14:paraId="4F69FC2B" w14:textId="77777777" w:rsidTr="00281218">
        <w:tc>
          <w:tcPr>
            <w:tcW w:w="3780" w:type="dxa"/>
          </w:tcPr>
          <w:p w14:paraId="7DA49B8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690488" w:rsidRPr="00475A13" w14:paraId="3B085CE3" w14:textId="77777777" w:rsidTr="008B6AE6">
        <w:tc>
          <w:tcPr>
            <w:tcW w:w="3780" w:type="dxa"/>
          </w:tcPr>
          <w:p w14:paraId="2FFBCD59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7AA2CC70" w:rsidR="00690488" w:rsidRPr="00475A13" w:rsidRDefault="00460AF1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116</w:t>
            </w:r>
          </w:p>
        </w:tc>
        <w:tc>
          <w:tcPr>
            <w:tcW w:w="270" w:type="dxa"/>
            <w:vAlign w:val="bottom"/>
          </w:tcPr>
          <w:p w14:paraId="588AFF48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705587" w14:textId="37BB388B" w:rsidR="00690488" w:rsidRPr="00460AF1" w:rsidRDefault="00460AF1" w:rsidP="0046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0AF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5B8E1D38" w14:textId="77777777" w:rsidR="00690488" w:rsidRPr="00690488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0AF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218C364C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0A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  <w:r w:rsidR="00460AF1" w:rsidRPr="00460A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</w:t>
            </w:r>
          </w:p>
        </w:tc>
      </w:tr>
      <w:tr w:rsidR="00690488" w:rsidRPr="00475A13" w14:paraId="4513436D" w14:textId="77777777" w:rsidTr="008B6AE6">
        <w:tc>
          <w:tcPr>
            <w:tcW w:w="3780" w:type="dxa"/>
          </w:tcPr>
          <w:p w14:paraId="4AE0462F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8063F9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690488" w:rsidRPr="00690488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6A0873C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90488" w:rsidRPr="00475A13" w14:paraId="57487ED3" w14:textId="77777777" w:rsidTr="008B6AE6">
        <w:tc>
          <w:tcPr>
            <w:tcW w:w="3780" w:type="dxa"/>
          </w:tcPr>
          <w:p w14:paraId="0F0E8F82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47DB3A3D" w:rsidR="00690488" w:rsidRPr="00475A13" w:rsidRDefault="00460AF1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</w:t>
            </w:r>
            <w:r w:rsidR="00153E4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270" w:type="dxa"/>
          </w:tcPr>
          <w:p w14:paraId="7E54D794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7DF4453" w14:textId="14285015" w:rsidR="00690488" w:rsidRPr="00460AF1" w:rsidRDefault="00460AF1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/>
                <w:sz w:val="26"/>
                <w:szCs w:val="26"/>
              </w:rPr>
              <w:t>(15</w:t>
            </w:r>
            <w:r w:rsidR="00FD3704">
              <w:rPr>
                <w:rFonts w:ascii="Angsana New" w:hAnsi="Angsana New"/>
                <w:sz w:val="26"/>
                <w:szCs w:val="26"/>
              </w:rPr>
              <w:t>6</w:t>
            </w:r>
            <w:r w:rsidRPr="00460A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4CEBDB" w14:textId="77777777" w:rsidR="00690488" w:rsidRPr="00690488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01012A3F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FDB9DFA" w14:textId="618BBFB1" w:rsidR="00690488" w:rsidRPr="00460AF1" w:rsidRDefault="00FD3704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99</w:t>
            </w:r>
          </w:p>
        </w:tc>
      </w:tr>
      <w:tr w:rsidR="00690488" w:rsidRPr="00475A13" w14:paraId="4889B6F3" w14:textId="77777777" w:rsidTr="008B6AE6">
        <w:tc>
          <w:tcPr>
            <w:tcW w:w="3780" w:type="dxa"/>
          </w:tcPr>
          <w:p w14:paraId="13363A00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20F25831" w:rsidR="00690488" w:rsidRPr="00475A13" w:rsidRDefault="00460AF1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2,268</w:t>
            </w:r>
          </w:p>
        </w:tc>
        <w:tc>
          <w:tcPr>
            <w:tcW w:w="270" w:type="dxa"/>
          </w:tcPr>
          <w:p w14:paraId="350FD25D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0617E5" w14:textId="01FC18E2" w:rsidR="00690488" w:rsidRPr="00460AF1" w:rsidRDefault="00460AF1" w:rsidP="0046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270" w:type="dxa"/>
          </w:tcPr>
          <w:p w14:paraId="73CF8B6C" w14:textId="77777777" w:rsidR="00690488" w:rsidRPr="00690488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7C24A943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DFAC5F8" w14:textId="26DF5768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A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</w:t>
            </w:r>
            <w:r w:rsidR="00460AF1" w:rsidRPr="00460A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560</w:t>
            </w:r>
          </w:p>
        </w:tc>
      </w:tr>
      <w:tr w:rsidR="00690488" w:rsidRPr="00475A13" w14:paraId="6BDC0373" w14:textId="77777777" w:rsidTr="008B6AE6">
        <w:tc>
          <w:tcPr>
            <w:tcW w:w="3780" w:type="dxa"/>
          </w:tcPr>
          <w:p w14:paraId="663C6BDB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</w:tcPr>
          <w:p w14:paraId="370299C2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7D508B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7D94F" w14:textId="77777777" w:rsidR="00690488" w:rsidRPr="00690488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6DA88C6E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90488" w:rsidRPr="00475A13" w14:paraId="095A2239" w14:textId="77777777" w:rsidTr="008B6AE6">
        <w:tc>
          <w:tcPr>
            <w:tcW w:w="3780" w:type="dxa"/>
          </w:tcPr>
          <w:p w14:paraId="727D3FDF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4A0839D5" w14:textId="635CE880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  <w:r w:rsidR="00460A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389F88E8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53EEAB" w14:textId="6B93C64E" w:rsidR="00690488" w:rsidRPr="00460AF1" w:rsidRDefault="00460AF1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/>
                <w:sz w:val="26"/>
                <w:szCs w:val="26"/>
              </w:rPr>
              <w:t>1</w:t>
            </w:r>
            <w:r w:rsidR="00FD370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DF7ED6A" w14:textId="77777777" w:rsidR="00690488" w:rsidRPr="00690488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6B5BC66F" w14:textId="78C30D75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30034AD2" w14:textId="0A1A72A0" w:rsidR="00690488" w:rsidRPr="00FD3704" w:rsidRDefault="00460AF1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30</w:t>
            </w:r>
            <w:r w:rsidR="00FD370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90488" w:rsidRPr="00475A13" w14:paraId="7DC7A23A" w14:textId="77777777" w:rsidTr="008B6AE6">
        <w:tc>
          <w:tcPr>
            <w:tcW w:w="3780" w:type="dxa"/>
          </w:tcPr>
          <w:p w14:paraId="2A774410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7AD60E" w14:textId="13C7AF93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</w:t>
            </w:r>
            <w:r w:rsidR="00460A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4F72B26C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33C32E" w14:textId="2C9BEDED" w:rsidR="00690488" w:rsidRPr="00460AF1" w:rsidRDefault="00460AF1" w:rsidP="0046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70" w:type="dxa"/>
          </w:tcPr>
          <w:p w14:paraId="22D3B5C5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F11C5C" w14:textId="2C918D69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0AF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332C3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4F0D8D" w14:textId="7DCBE210" w:rsidR="00690488" w:rsidRPr="00460AF1" w:rsidRDefault="00460AF1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60A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3,090</w:t>
            </w:r>
          </w:p>
        </w:tc>
      </w:tr>
      <w:tr w:rsidR="00690488" w:rsidRPr="002C3DDF" w14:paraId="59F3D5F3" w14:textId="77777777" w:rsidTr="008B6AE6">
        <w:tc>
          <w:tcPr>
            <w:tcW w:w="3780" w:type="dxa"/>
          </w:tcPr>
          <w:p w14:paraId="6EA77A43" w14:textId="77777777" w:rsidR="00690488" w:rsidRPr="002C3DDF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A0A4B76" w14:textId="77777777" w:rsidR="00690488" w:rsidRPr="002C3DDF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7FDAFBA" w14:textId="77777777" w:rsidR="00690488" w:rsidRPr="002C3DDF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0A4B65D0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98D9DFB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8F24941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8F7677F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64A42DD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0488" w:rsidRPr="00475A13" w14:paraId="28C2A87B" w14:textId="77777777" w:rsidTr="008B6AE6">
        <w:tc>
          <w:tcPr>
            <w:tcW w:w="3780" w:type="dxa"/>
          </w:tcPr>
          <w:p w14:paraId="7A63B7EC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E93C11C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642A0F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AE67F3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6C1B4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D1C380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EFBB3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AEC94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AF1" w:rsidRPr="00475A13" w14:paraId="19D29877" w14:textId="77777777" w:rsidTr="008B6AE6">
        <w:tc>
          <w:tcPr>
            <w:tcW w:w="3780" w:type="dxa"/>
          </w:tcPr>
          <w:p w14:paraId="4E3A5DD9" w14:textId="6F3C8FB2" w:rsidR="00460AF1" w:rsidRPr="00475A13" w:rsidRDefault="00460AF1" w:rsidP="0046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302F38FB" w14:textId="3B5A2DB7" w:rsidR="00460AF1" w:rsidRPr="00475A13" w:rsidRDefault="00460AF1" w:rsidP="0046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EA9C549" w14:textId="77777777" w:rsidR="00460AF1" w:rsidRPr="00475A13" w:rsidRDefault="00460AF1" w:rsidP="00460AF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023BA9" w14:textId="7E324E21" w:rsidR="00460AF1" w:rsidRPr="00460AF1" w:rsidRDefault="00460AF1" w:rsidP="00CF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6"/>
              </w:tabs>
              <w:ind w:right="-4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AB7C0CC" w14:textId="77777777" w:rsidR="00460AF1" w:rsidRPr="00460AF1" w:rsidRDefault="00460AF1" w:rsidP="00460A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C3C6E" w14:textId="77777777" w:rsidR="00460AF1" w:rsidRPr="00460AF1" w:rsidRDefault="00460AF1" w:rsidP="0046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B7DDBF4" w14:textId="77777777" w:rsidR="00460AF1" w:rsidRPr="00460AF1" w:rsidRDefault="00460AF1" w:rsidP="0046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C0A44" w14:textId="7C228A2B" w:rsidR="00460AF1" w:rsidRPr="00460AF1" w:rsidRDefault="00460AF1" w:rsidP="0046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90488" w:rsidRPr="002C3DDF" w14:paraId="43EBAD4E" w14:textId="77777777" w:rsidTr="008B6AE6">
        <w:trPr>
          <w:trHeight w:val="134"/>
        </w:trPr>
        <w:tc>
          <w:tcPr>
            <w:tcW w:w="3780" w:type="dxa"/>
          </w:tcPr>
          <w:p w14:paraId="3F2FC4D4" w14:textId="77777777" w:rsidR="00690488" w:rsidRPr="002C3DDF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9ECA51" w14:textId="77777777" w:rsidR="00690488" w:rsidRPr="002C3DDF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4C43BF9" w14:textId="77777777" w:rsidR="00690488" w:rsidRPr="002C3DDF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73DA249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287BAC3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4A86C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1B8E0D37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9DB313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0488" w:rsidRPr="00475A13" w14:paraId="4C4904FE" w14:textId="77777777" w:rsidTr="008B6AE6">
        <w:trPr>
          <w:trHeight w:val="234"/>
        </w:trPr>
        <w:tc>
          <w:tcPr>
            <w:tcW w:w="3780" w:type="dxa"/>
          </w:tcPr>
          <w:p w14:paraId="4364552A" w14:textId="7777777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3FF33" w14:textId="29B6A1D7" w:rsidR="00690488" w:rsidRPr="00475A13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2,</w:t>
            </w:r>
            <w:r w:rsidR="00460AF1">
              <w:rPr>
                <w:rFonts w:ascii="Angsana New" w:hAnsi="Angsana New"/>
                <w:sz w:val="26"/>
                <w:szCs w:val="26"/>
              </w:rPr>
              <w:t>935</w:t>
            </w:r>
          </w:p>
        </w:tc>
        <w:tc>
          <w:tcPr>
            <w:tcW w:w="270" w:type="dxa"/>
          </w:tcPr>
          <w:p w14:paraId="2F024AA7" w14:textId="77777777" w:rsidR="00690488" w:rsidRPr="00475A13" w:rsidRDefault="00690488" w:rsidP="00690488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5F6BDB7" w14:textId="3AF1B01C" w:rsidR="00690488" w:rsidRPr="00460AF1" w:rsidRDefault="00460AF1" w:rsidP="0046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/>
                <w:sz w:val="26"/>
                <w:szCs w:val="26"/>
              </w:rPr>
              <w:t>1</w:t>
            </w:r>
            <w:r w:rsidR="00557246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65D8CF2C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90C5F1" w14:textId="379FB435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670C558" w14:textId="77777777" w:rsidR="00690488" w:rsidRPr="00460AF1" w:rsidRDefault="00690488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4F9D0F" w14:textId="34B39B44" w:rsidR="00690488" w:rsidRPr="00460AF1" w:rsidRDefault="00460AF1" w:rsidP="0069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AF1">
              <w:rPr>
                <w:rFonts w:ascii="Angsana New" w:hAnsi="Angsana New"/>
                <w:sz w:val="26"/>
                <w:szCs w:val="26"/>
              </w:rPr>
              <w:t>3,095</w:t>
            </w:r>
          </w:p>
        </w:tc>
      </w:tr>
    </w:tbl>
    <w:p w14:paraId="6F229F1F" w14:textId="77777777" w:rsidR="004C2A30" w:rsidRPr="00333C2A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  <w:cs/>
        </w:rPr>
      </w:pPr>
    </w:p>
    <w:p w14:paraId="67412D60" w14:textId="77777777" w:rsidR="00B1385A" w:rsidRDefault="00B13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8E45629" w14:textId="0D9D5136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10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4B53BF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4B53BF" w14:paraId="25EDC278" w14:textId="77777777" w:rsidTr="009D10ED">
        <w:tc>
          <w:tcPr>
            <w:tcW w:w="3510" w:type="dxa"/>
          </w:tcPr>
          <w:p w14:paraId="283E8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F6906" w:rsidRPr="004B53BF" w14:paraId="289E41E6" w14:textId="77777777" w:rsidTr="008D6F57">
        <w:tc>
          <w:tcPr>
            <w:tcW w:w="3510" w:type="dxa"/>
          </w:tcPr>
          <w:p w14:paraId="2D4A41A6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4C70990B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65292A9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9BA056C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3B97182E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A5FDDAA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1F2F01A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B53BF" w:rsidRPr="004B53BF" w14:paraId="3D5D6129" w14:textId="77777777" w:rsidTr="00806D40">
        <w:tc>
          <w:tcPr>
            <w:tcW w:w="3510" w:type="dxa"/>
          </w:tcPr>
          <w:p w14:paraId="7C156FE1" w14:textId="77777777" w:rsidR="004B53BF" w:rsidRPr="004B53BF" w:rsidRDefault="004B53BF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350" w:type="dxa"/>
          </w:tcPr>
          <w:p w14:paraId="5D721654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CF7DA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F13D059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2CC32A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E48247C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AC773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365A451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79" w:rsidRPr="004B53BF" w14:paraId="2A262C0A" w14:textId="77777777" w:rsidTr="00806D40">
        <w:tc>
          <w:tcPr>
            <w:tcW w:w="3510" w:type="dxa"/>
          </w:tcPr>
          <w:p w14:paraId="78D61AD1" w14:textId="13F4B510" w:rsidR="00076F79" w:rsidRPr="004B53BF" w:rsidRDefault="00076F79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2E41C299" w:rsidR="00076F79" w:rsidRPr="004B53BF" w:rsidRDefault="00DD45DB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6</w:t>
            </w:r>
            <w:r w:rsidR="00076F79" w:rsidRPr="004B53BF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4B53BF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674D6498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174C2EE9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1D0DA02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743EA1B3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86,3</w:t>
            </w:r>
            <w:r w:rsidR="00D143E5" w:rsidRPr="004B53BF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6AEA491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026E2942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96,359</w:t>
            </w:r>
          </w:p>
        </w:tc>
      </w:tr>
      <w:tr w:rsidR="00076F79" w:rsidRPr="004B53BF" w14:paraId="79448D93" w14:textId="77777777" w:rsidTr="009D10ED">
        <w:tc>
          <w:tcPr>
            <w:tcW w:w="3510" w:type="dxa"/>
          </w:tcPr>
          <w:p w14:paraId="2ED78AA5" w14:textId="35D9E8A3" w:rsidR="00076F79" w:rsidRPr="004B53BF" w:rsidRDefault="00924B31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ค่าธรรมเนียมการจัดหาเงินกู้รอตัดบัญชี</w:t>
            </w:r>
          </w:p>
        </w:tc>
        <w:tc>
          <w:tcPr>
            <w:tcW w:w="1350" w:type="dxa"/>
          </w:tcPr>
          <w:p w14:paraId="1DEEA57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E785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7C2BE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6BC4E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2C88A" w14:textId="2926D2C3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(107)</w:t>
            </w:r>
          </w:p>
        </w:tc>
        <w:tc>
          <w:tcPr>
            <w:tcW w:w="270" w:type="dxa"/>
          </w:tcPr>
          <w:p w14:paraId="0FB4258F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1A71C" w14:textId="2240C2A3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</w:tr>
      <w:tr w:rsidR="00076F79" w:rsidRPr="004B53BF" w14:paraId="50F97329" w14:textId="77777777" w:rsidTr="009D10ED">
        <w:tc>
          <w:tcPr>
            <w:tcW w:w="3510" w:type="dxa"/>
          </w:tcPr>
          <w:p w14:paraId="55F82747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C07B7C5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C51BFD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98197D" w14:textId="44A671AB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86,25</w:t>
            </w:r>
            <w:r w:rsidR="00D143E5" w:rsidRPr="004B53B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116D61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FBF45" w14:textId="71083556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96,235</w:t>
            </w:r>
          </w:p>
        </w:tc>
      </w:tr>
      <w:tr w:rsidR="00076F79" w:rsidRPr="004B53BF" w14:paraId="22942127" w14:textId="77777777" w:rsidTr="009D10ED">
        <w:tc>
          <w:tcPr>
            <w:tcW w:w="3510" w:type="dxa"/>
          </w:tcPr>
          <w:p w14:paraId="0CC3D579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AF667" w14:textId="7B03A35A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(47,9</w:t>
            </w:r>
            <w:r w:rsidR="00CD64DD" w:rsidRPr="004B53BF">
              <w:rPr>
                <w:rFonts w:ascii="Angsana New" w:hAnsi="Angsana New"/>
                <w:sz w:val="26"/>
                <w:szCs w:val="26"/>
              </w:rPr>
              <w:t>29</w:t>
            </w:r>
            <w:r w:rsidRPr="004B53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BB80A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20940B96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(41,429)</w:t>
            </w:r>
          </w:p>
        </w:tc>
      </w:tr>
      <w:tr w:rsidR="00076F79" w:rsidRPr="004B53BF" w14:paraId="23321271" w14:textId="77777777" w:rsidTr="009D10ED">
        <w:tc>
          <w:tcPr>
            <w:tcW w:w="3510" w:type="dxa"/>
          </w:tcPr>
          <w:p w14:paraId="27C88712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01223538" w:rsidR="00076F79" w:rsidRPr="004B53BF" w:rsidRDefault="00CD64D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38</w:t>
            </w:r>
            <w:r w:rsidR="00076F79" w:rsidRPr="004B53BF">
              <w:rPr>
                <w:rFonts w:ascii="Angsana New" w:hAnsi="Angsana New"/>
                <w:sz w:val="26"/>
                <w:szCs w:val="26"/>
              </w:rPr>
              <w:t>,</w:t>
            </w:r>
            <w:r w:rsidRPr="004B53BF">
              <w:rPr>
                <w:rFonts w:ascii="Angsana New" w:hAnsi="Angsana New"/>
                <w:sz w:val="26"/>
                <w:szCs w:val="26"/>
              </w:rPr>
              <w:t>32</w:t>
            </w:r>
            <w:r w:rsidR="00D143E5" w:rsidRPr="004B53B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E73AD1D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469285CA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54,806</w:t>
            </w:r>
          </w:p>
        </w:tc>
      </w:tr>
    </w:tbl>
    <w:p w14:paraId="7D69C80D" w14:textId="77777777" w:rsidR="00820E18" w:rsidRPr="004B53BF" w:rsidRDefault="00820E1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4A3F3BA" w14:textId="08ACD5B1" w:rsidR="00445DE9" w:rsidRPr="004B53BF" w:rsidRDefault="00445DE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66DE0FA8" w14:textId="77777777" w:rsidR="00445DE9" w:rsidRPr="004B53BF" w:rsidRDefault="00445DE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tbl>
      <w:tblPr>
        <w:tblW w:w="9720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94"/>
        <w:gridCol w:w="137"/>
        <w:gridCol w:w="4019"/>
        <w:gridCol w:w="136"/>
        <w:gridCol w:w="1040"/>
        <w:gridCol w:w="180"/>
        <w:gridCol w:w="1067"/>
        <w:gridCol w:w="141"/>
        <w:gridCol w:w="2206"/>
      </w:tblGrid>
      <w:tr w:rsidR="0083764A" w:rsidRPr="00475A13" w14:paraId="67111273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368D31DA" w14:textId="6A0368AD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61BE588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shd w:val="clear" w:color="auto" w:fill="auto"/>
          </w:tcPr>
          <w:p w14:paraId="5E5809B0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278976D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17561F6B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  <w:shd w:val="clear" w:color="auto" w:fill="auto"/>
          </w:tcPr>
          <w:p w14:paraId="5E001839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shd w:val="clear" w:color="auto" w:fill="auto"/>
          </w:tcPr>
          <w:p w14:paraId="44AE2011" w14:textId="77777777" w:rsidR="0083764A" w:rsidRPr="00475A13" w:rsidRDefault="0083764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A25" w:rsidRPr="00475A13" w14:paraId="6D66887A" w14:textId="77777777" w:rsidTr="004B53BF">
        <w:trPr>
          <w:trHeight w:val="20"/>
        </w:trPr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14FDC3A9" w14:textId="1FD3A132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6647E3DD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tcBorders>
              <w:bottom w:val="single" w:sz="4" w:space="0" w:color="auto"/>
            </w:tcBorders>
            <w:shd w:val="clear" w:color="auto" w:fill="auto"/>
          </w:tcPr>
          <w:p w14:paraId="4E87B00E" w14:textId="77777777" w:rsidR="00056A25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FD7B56" w14:textId="14DBC7AB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0D717B38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CC5AB76" w14:textId="77777777" w:rsidR="005B4F1C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7310BD">
              <w:rPr>
                <w:rFonts w:ascii="Angsana New" w:hAnsi="Angsana New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7310BD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5590D940" w14:textId="5C45B55E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B4F1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0EB5826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72DC" w14:textId="6AF6875E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B4F1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7FC03F94" w14:textId="77777777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shd w:val="clear" w:color="auto" w:fill="auto"/>
          </w:tcPr>
          <w:p w14:paraId="4DA46887" w14:textId="77777777" w:rsidR="00056A25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5412EB" w14:textId="4679E71F" w:rsidR="00056A25" w:rsidRPr="00475A13" w:rsidRDefault="00056A25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83764A" w:rsidRPr="00333C2A" w14:paraId="4FCA9554" w14:textId="77777777" w:rsidTr="004B53BF">
        <w:trPr>
          <w:trHeight w:val="20"/>
        </w:trPr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118E98A0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681DF9C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tcBorders>
              <w:top w:val="single" w:sz="4" w:space="0" w:color="auto"/>
            </w:tcBorders>
            <w:shd w:val="clear" w:color="auto" w:fill="auto"/>
          </w:tcPr>
          <w:p w14:paraId="5F6C20F6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2396D89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02BF764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1BE69E8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0F1B40F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3959651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  <w:shd w:val="clear" w:color="auto" w:fill="auto"/>
          </w:tcPr>
          <w:p w14:paraId="1CB46670" w14:textId="77777777" w:rsidR="0083764A" w:rsidRPr="00333C2A" w:rsidRDefault="0083764A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548F6" w:rsidRPr="00475A13" w14:paraId="37AEA1FB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29CF8BA9" w14:textId="16721640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1A2DAB90" w14:textId="7777777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51B6CA1" w14:textId="77777777" w:rsidR="008548F6" w:rsidRPr="00E37CF7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68235AF7" w14:textId="77777777" w:rsidR="008548F6" w:rsidRPr="00E37CF7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F65A6F3" w14:textId="525DF74B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80" w:type="dxa"/>
          </w:tcPr>
          <w:p w14:paraId="69C27D5C" w14:textId="77777777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5501E64" w14:textId="0B5DE2AB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41" w:type="dxa"/>
            <w:shd w:val="clear" w:color="auto" w:fill="auto"/>
          </w:tcPr>
          <w:p w14:paraId="4DAAD8B7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E48BE05" w14:textId="543112EE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8548F6" w:rsidRPr="00333C2A" w14:paraId="693E93DC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09F1E0CE" w14:textId="77777777" w:rsidR="008548F6" w:rsidRPr="00333C2A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dxa"/>
          </w:tcPr>
          <w:p w14:paraId="1F49EAF9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1C80568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1845467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CA6C35D" w14:textId="77777777" w:rsidR="008548F6" w:rsidRPr="007310BD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4A1BFB8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5C44D646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57DD32DD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BF536A7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548F6" w:rsidRPr="00056A25" w14:paraId="02E3CC78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0AEE16E6" w14:textId="0BC844DC" w:rsidR="008548F6" w:rsidRPr="00056A2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6AF134F1" w14:textId="77777777" w:rsidR="008548F6" w:rsidRPr="00056A2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288F504" w14:textId="1D066B2A" w:rsidR="008548F6" w:rsidRPr="00092C38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36" w:type="dxa"/>
            <w:shd w:val="clear" w:color="auto" w:fill="auto"/>
          </w:tcPr>
          <w:p w14:paraId="1B2C70D9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2F1F8DF" w14:textId="5B39D4B5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7310BD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7310BD">
              <w:rPr>
                <w:rFonts w:ascii="Angsana New" w:hAnsi="Angsana New"/>
                <w:sz w:val="26"/>
                <w:szCs w:val="26"/>
              </w:rPr>
              <w:t>,</w:t>
            </w:r>
            <w:r w:rsidRPr="007310B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80" w:type="dxa"/>
          </w:tcPr>
          <w:p w14:paraId="67E533CA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5F00AFBC" w14:textId="6E631187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7310BD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7310BD">
              <w:rPr>
                <w:rFonts w:ascii="Angsana New" w:hAnsi="Angsana New"/>
                <w:sz w:val="26"/>
                <w:szCs w:val="26"/>
              </w:rPr>
              <w:t>,</w:t>
            </w:r>
            <w:r w:rsidRPr="007310BD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3862B9F5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E84ACBE" w14:textId="50B3F86D" w:rsidR="008548F6" w:rsidRPr="00092C38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8548F6" w:rsidRPr="00056A25" w14:paraId="7F73EF85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00812A70" w14:textId="77777777" w:rsidR="008548F6" w:rsidRPr="00056A25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645B684" w14:textId="77777777" w:rsidR="008548F6" w:rsidRPr="00056A2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B77F01F" w14:textId="77777777" w:rsidR="008548F6" w:rsidRPr="00092C38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343B88A" w14:textId="77777777" w:rsidR="008548F6" w:rsidRPr="00092C38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80B79E7" w14:textId="77777777" w:rsidR="008548F6" w:rsidRPr="007310BD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3B503875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F92BA6C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B067384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18A3DDD" w14:textId="234E4FE8" w:rsidR="008548F6" w:rsidRPr="00092C38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8548F6" w:rsidRPr="00056A25" w14:paraId="1FEA2A54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6E488FB0" w14:textId="77777777" w:rsidR="008548F6" w:rsidRPr="00056A25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70BD3564" w14:textId="77777777" w:rsidR="008548F6" w:rsidRPr="00056A2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5B6313E" w14:textId="77777777" w:rsidR="008548F6" w:rsidRPr="00092C38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98BF15C" w14:textId="77777777" w:rsidR="008548F6" w:rsidRPr="00092C38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8B74E74" w14:textId="77777777" w:rsidR="008548F6" w:rsidRPr="007310BD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B49B7E4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36209A6B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1BD0C6A0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360B41A" w14:textId="0E5C36C0" w:rsidR="008548F6" w:rsidRPr="00092C38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8548F6" w:rsidRPr="00333C2A" w14:paraId="32D70C28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312C69B5" w14:textId="77777777" w:rsidR="008548F6" w:rsidRPr="00333C2A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dxa"/>
          </w:tcPr>
          <w:p w14:paraId="0FE01156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2205C42B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2437ABD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1C88BB1" w14:textId="77777777" w:rsidR="008548F6" w:rsidRPr="007310BD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05A3AF6A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38D2C21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9E2EEC9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1EF4280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548F6" w:rsidRPr="00056A25" w14:paraId="2620E983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098455B5" w14:textId="239D6075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</w:tcPr>
          <w:p w14:paraId="34D8B08F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FA3370" w14:textId="680E85B8" w:rsidR="008548F6" w:rsidRPr="004467B5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</w:t>
            </w:r>
            <w:r w:rsidRPr="00103F9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ยูโร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5494598E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A3C7ED1" w14:textId="685361D1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5DD9F6C9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DDD5537" w14:textId="0935E66F" w:rsidR="008548F6" w:rsidRPr="004467B5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41" w:type="dxa"/>
            <w:shd w:val="clear" w:color="auto" w:fill="auto"/>
          </w:tcPr>
          <w:p w14:paraId="7F1ACA6F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1D51204" w14:textId="7E1F6ECC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8548F6" w:rsidRPr="00056A25" w14:paraId="2D71C1D0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3E15F523" w14:textId="77777777" w:rsidR="008548F6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6B6A0CAA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E74C480" w14:textId="77777777" w:rsidR="008548F6" w:rsidRPr="007678A3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40A34E52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400883D" w14:textId="77777777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3776DF1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7C191F8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8097B49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ECB6F19" w14:textId="3B76F9AC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8548F6" w:rsidRPr="00056A25" w14:paraId="3D1892A5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48F6B1BD" w14:textId="77777777" w:rsidR="008548F6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3B0D7035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D968536" w14:textId="77777777" w:rsidR="008548F6" w:rsidRPr="007678A3" w:rsidRDefault="008548F6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628127EE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FE5C1F6" w14:textId="77777777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C4EAE70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187081A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44ED2BE" w14:textId="77777777" w:rsidR="008548F6" w:rsidRPr="004467B5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EF7A242" w14:textId="028CF26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8548F6" w:rsidRPr="00333C2A" w14:paraId="522AF8D6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4A7561DA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1437B5E6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849F9E5" w14:textId="77777777" w:rsidR="008548F6" w:rsidRPr="00333C2A" w:rsidRDefault="008548F6" w:rsidP="008548F6">
            <w:pPr>
              <w:pStyle w:val="a"/>
              <w:tabs>
                <w:tab w:val="left" w:pos="720"/>
              </w:tabs>
              <w:ind w:right="-18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90488A8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DFB4CEE" w14:textId="77777777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</w:tcPr>
          <w:p w14:paraId="7CC30D44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61E0DC7E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0A77B21B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CF8719A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</w:tr>
      <w:tr w:rsidR="008548F6" w:rsidRPr="00475A13" w14:paraId="08B4AAE9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20BB4E0B" w14:textId="1337EAB6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4CADBDC8" w14:textId="7777777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0568DEE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538FA8FE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95307B1" w14:textId="61ABA1DA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80" w:type="dxa"/>
          </w:tcPr>
          <w:p w14:paraId="115AEEF7" w14:textId="77777777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88E2F27" w14:textId="6D99F7C6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41" w:type="dxa"/>
            <w:shd w:val="clear" w:color="auto" w:fill="auto"/>
          </w:tcPr>
          <w:p w14:paraId="31B3D891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B87EDA5" w14:textId="606A15A6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8548F6" w:rsidRPr="00333C2A" w14:paraId="17C2B99C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160D6990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1B9786A4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F150671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4A4CDC2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1764180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70BBA3EA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698C2EBB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41E9BD56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F115A51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</w:tr>
      <w:tr w:rsidR="008548F6" w:rsidRPr="00475A13" w14:paraId="35E8B493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24574388" w14:textId="5E80EE48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42C6722D" w14:textId="7777777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21703E9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57FDDA22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0A6380C" w14:textId="45F02B85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43C0FB34" w14:textId="77777777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D71C15F" w14:textId="5021E311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41" w:type="dxa"/>
            <w:shd w:val="clear" w:color="auto" w:fill="auto"/>
          </w:tcPr>
          <w:p w14:paraId="70143E4A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3A6827C" w14:textId="31046DC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8548F6" w:rsidRPr="00333C2A" w14:paraId="39E36901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3B6449F6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1176450D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143BFAB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F1CC296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D61C890" w14:textId="77777777" w:rsidR="008548F6" w:rsidRPr="00FB67B5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B581A03" w14:textId="77777777" w:rsidR="008548F6" w:rsidRPr="00333C2A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1DEAB12F" w14:textId="77777777" w:rsidR="008548F6" w:rsidRPr="00FB67B5" w:rsidRDefault="008548F6" w:rsidP="00FB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4F9C09DD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303344CE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548F6" w:rsidRPr="00475A13" w14:paraId="2BFCCB3C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644020DB" w14:textId="6E0DEDB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0B395511" w14:textId="7777777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181290B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431069DB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7B9CEBF" w14:textId="23AB67CE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5E3D6D92" w14:textId="77777777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5A1615D" w14:textId="03AB6343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41" w:type="dxa"/>
            <w:shd w:val="clear" w:color="auto" w:fill="auto"/>
          </w:tcPr>
          <w:p w14:paraId="4B211922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FCDFA01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8548F6" w:rsidRPr="00333C2A" w14:paraId="6E7827E9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4CF0D7EC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4E98581E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5795981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B6B8533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</w:tcPr>
          <w:p w14:paraId="46E1DF7A" w14:textId="77777777" w:rsidR="008548F6" w:rsidRPr="00FB67B5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62471F03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</w:tcPr>
          <w:p w14:paraId="5D7DB22B" w14:textId="77777777" w:rsidR="008548F6" w:rsidRPr="00FB67B5" w:rsidRDefault="008548F6" w:rsidP="00FB6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3A291408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4F24CC6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548F6" w:rsidRPr="00475A13" w14:paraId="65DB1E5F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7528E63B" w14:textId="79A74045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3D155BAC" w14:textId="7777777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6AA13C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50B86D23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E3FB8BF" w14:textId="5C3F7DCC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7D9F59D7" w14:textId="77777777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54680DE" w14:textId="169804F5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  <w:shd w:val="clear" w:color="auto" w:fill="auto"/>
          </w:tcPr>
          <w:p w14:paraId="5CCAB6EA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7D808EB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8548F6" w:rsidRPr="00333C2A" w14:paraId="0700AF55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22291E25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1E76400B" w14:textId="77777777" w:rsidR="008548F6" w:rsidRPr="00333C2A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983AE3A" w14:textId="77777777" w:rsidR="008548F6" w:rsidRPr="00333C2A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BBFC4CF" w14:textId="77777777" w:rsidR="008548F6" w:rsidRPr="00333C2A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6EDF597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01F38B22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72D52B1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20CA4B1D" w14:textId="77777777" w:rsidR="008548F6" w:rsidRPr="00333C2A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BB056DA" w14:textId="77777777" w:rsidR="008548F6" w:rsidRPr="00333C2A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548F6" w:rsidRPr="00475A13" w14:paraId="6BAC6F60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405303F4" w14:textId="283DE18B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4BCB8AB2" w14:textId="7777777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A94AD72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14CEE601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05A63F1" w14:textId="7B322000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80" w:type="dxa"/>
          </w:tcPr>
          <w:p w14:paraId="06B8FB82" w14:textId="77777777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1954D5F" w14:textId="4842EDA7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41" w:type="dxa"/>
            <w:shd w:val="clear" w:color="auto" w:fill="auto"/>
          </w:tcPr>
          <w:p w14:paraId="57C5F041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F9ED709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8548F6" w:rsidRPr="00333C2A" w14:paraId="6F42558C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5139A06C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ACC3477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057BEA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86FB32D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0397FDD" w14:textId="77777777" w:rsidR="008548F6" w:rsidRPr="00FB67B5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8EB3C2C" w14:textId="77777777" w:rsidR="008548F6" w:rsidRPr="00333C2A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13701344" w14:textId="77777777" w:rsidR="008548F6" w:rsidRPr="00FB67B5" w:rsidRDefault="008548F6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4D9FE2C8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9CBECA6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548F6" w:rsidRPr="00475A13" w14:paraId="7285CA0B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5ED8D35E" w14:textId="180B6B66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7" w:type="dxa"/>
          </w:tcPr>
          <w:p w14:paraId="3F31B290" w14:textId="7777777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09C09FD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2D381A49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C55213C" w14:textId="7A584ABC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48E8D5E9" w14:textId="77777777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76320B1" w14:textId="125C82BC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10BD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41" w:type="dxa"/>
            <w:shd w:val="clear" w:color="auto" w:fill="auto"/>
          </w:tcPr>
          <w:p w14:paraId="20E9DFFF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7430E3B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8548F6" w:rsidRPr="00475A13" w14:paraId="11C0AC2D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480FDC73" w14:textId="77777777" w:rsidR="008548F6" w:rsidRPr="007310BD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38904C4" w14:textId="77777777" w:rsidR="008548F6" w:rsidRPr="007310BD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A8896A3" w14:textId="77777777" w:rsidR="008548F6" w:rsidRPr="007310BD" w:rsidRDefault="008548F6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4507D756" w14:textId="77777777" w:rsidR="008548F6" w:rsidRPr="007310BD" w:rsidRDefault="008548F6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8DCDC33" w14:textId="77777777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</w:tcPr>
          <w:p w14:paraId="2BF88830" w14:textId="77777777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shd w:val="clear" w:color="auto" w:fill="auto"/>
          </w:tcPr>
          <w:p w14:paraId="788D7658" w14:textId="77777777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66021729" w14:textId="77777777" w:rsidR="008548F6" w:rsidRPr="007310BD" w:rsidRDefault="008548F6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793F7035" w14:textId="77777777" w:rsidR="008548F6" w:rsidRPr="007310BD" w:rsidRDefault="008548F6" w:rsidP="008548F6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</w:tr>
      <w:tr w:rsidR="008548F6" w:rsidRPr="00475A13" w14:paraId="737BC2AE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56E1ACF1" w14:textId="3C241D9E" w:rsidR="008548F6" w:rsidRDefault="004C3703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2AB47B69" w14:textId="7777777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8EF2729" w14:textId="1D758384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36" w:type="dxa"/>
            <w:shd w:val="clear" w:color="auto" w:fill="auto"/>
          </w:tcPr>
          <w:p w14:paraId="39BE3CB1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22B2240" w14:textId="2E615597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5BCDC3D2" w14:textId="77777777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FDE2F91" w14:textId="6B93F9D4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1" w:type="dxa"/>
            <w:shd w:val="clear" w:color="auto" w:fill="auto"/>
          </w:tcPr>
          <w:p w14:paraId="09D3DD8B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FE6C762" w14:textId="66E08F7A" w:rsidR="008548F6" w:rsidRPr="00E37CF7" w:rsidRDefault="00DD45DB" w:rsidP="008548F6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8548F6" w:rsidRPr="00333C2A" w14:paraId="218921CE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61B989A9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25E307D1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1AF943A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7D62A7F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0E29112C" w14:textId="77777777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</w:tcPr>
          <w:p w14:paraId="58847FF4" w14:textId="77777777" w:rsidR="008548F6" w:rsidRPr="00333C2A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E2D8B9B" w14:textId="77777777" w:rsidR="008548F6" w:rsidRPr="00333C2A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  <w:shd w:val="clear" w:color="auto" w:fill="auto"/>
          </w:tcPr>
          <w:p w14:paraId="64519C96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9F11A42" w14:textId="77777777" w:rsidR="008548F6" w:rsidRPr="00333C2A" w:rsidRDefault="008548F6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548F6" w:rsidRPr="00475A13" w14:paraId="7EE14668" w14:textId="77777777" w:rsidTr="004B53BF">
        <w:trPr>
          <w:trHeight w:val="20"/>
        </w:trPr>
        <w:tc>
          <w:tcPr>
            <w:tcW w:w="794" w:type="dxa"/>
            <w:shd w:val="clear" w:color="auto" w:fill="auto"/>
          </w:tcPr>
          <w:p w14:paraId="24E2AEC9" w14:textId="7777777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27580B6B" w14:textId="77777777" w:rsidR="008548F6" w:rsidRPr="00475A13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7BADCC3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56B41D53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56D5D5FD" w14:textId="69EC6902" w:rsidR="008548F6" w:rsidRPr="007310BD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1,036,176</w:t>
            </w:r>
          </w:p>
        </w:tc>
        <w:tc>
          <w:tcPr>
            <w:tcW w:w="180" w:type="dxa"/>
          </w:tcPr>
          <w:p w14:paraId="647F26C5" w14:textId="77777777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7CFF47ED" w14:textId="6FBB71FB" w:rsidR="008548F6" w:rsidRPr="00E37CF7" w:rsidRDefault="008548F6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1,036,176</w:t>
            </w:r>
          </w:p>
        </w:tc>
        <w:tc>
          <w:tcPr>
            <w:tcW w:w="141" w:type="dxa"/>
            <w:shd w:val="clear" w:color="auto" w:fill="auto"/>
          </w:tcPr>
          <w:p w14:paraId="687752AB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4AB68D3" w14:textId="77777777" w:rsidR="008548F6" w:rsidRPr="00E37CF7" w:rsidRDefault="008548F6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664D6A50" w14:textId="77777777" w:rsidR="00835E30" w:rsidRDefault="00835E30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</w:p>
    <w:p w14:paraId="35C3A7E8" w14:textId="77777777" w:rsidR="00835E30" w:rsidRDefault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112416E" w14:textId="75F35BF1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lastRenderedPageBreak/>
        <w:t>วงเงินสินเชื่อ</w:t>
      </w:r>
      <w:r w:rsidR="0045529E"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A6571F7" w14:textId="60E59245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554F4" w:rsidRPr="002E4DF3">
        <w:rPr>
          <w:rFonts w:ascii="Angsana New" w:hAnsi="Angsana New" w:hint="cs"/>
          <w:sz w:val="26"/>
          <w:szCs w:val="26"/>
        </w:rPr>
        <w:t>7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4DC51896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 w:rsidR="00924B31"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DB04C5" w:rsidRPr="002E4DF3">
        <w:rPr>
          <w:rFonts w:ascii="Angsana New" w:hAnsi="Angsana New"/>
          <w:sz w:val="26"/>
          <w:szCs w:val="26"/>
        </w:rPr>
        <w:t xml:space="preserve">I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4CD531CA" w14:textId="77777777" w:rsidR="00835E30" w:rsidRDefault="00835E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35AA70D" w14:textId="2E0D3C75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12E80481" w:rsidR="002011B9" w:rsidRPr="00475A13" w:rsidRDefault="00267B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BD4241">
              <w:rPr>
                <w:rFonts w:ascii="Angsana New" w:hAnsi="Angsana New"/>
                <w:sz w:val="26"/>
                <w:szCs w:val="26"/>
              </w:rPr>
              <w:t>1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BD424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0D1403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D1403"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D42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55AD0B8B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BD4241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4241" w:rsidRPr="00475A13" w14:paraId="268A0B4C" w14:textId="77777777" w:rsidTr="00A553F7">
        <w:tc>
          <w:tcPr>
            <w:tcW w:w="6435" w:type="dxa"/>
          </w:tcPr>
          <w:p w14:paraId="186E4A95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A2FF6DE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2448D819" w:rsidR="00BD4241" w:rsidRPr="0089175C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175C">
              <w:rPr>
                <w:rFonts w:ascii="Angsana New" w:hAnsi="Angsana New"/>
                <w:sz w:val="26"/>
                <w:szCs w:val="26"/>
              </w:rPr>
              <w:t>4,345</w:t>
            </w:r>
          </w:p>
        </w:tc>
        <w:tc>
          <w:tcPr>
            <w:tcW w:w="270" w:type="dxa"/>
          </w:tcPr>
          <w:p w14:paraId="153E9D39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779DE566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5,784</w:t>
            </w:r>
          </w:p>
        </w:tc>
      </w:tr>
      <w:tr w:rsidR="00BD4241" w:rsidRPr="00475A13" w14:paraId="6141A805" w14:textId="77777777" w:rsidTr="00A553F7">
        <w:tc>
          <w:tcPr>
            <w:tcW w:w="6435" w:type="dxa"/>
          </w:tcPr>
          <w:p w14:paraId="52286D95" w14:textId="21E331A6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7400C8FD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1FF14B14" w:rsidR="00BD4241" w:rsidRPr="0089175C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175C">
              <w:rPr>
                <w:rFonts w:ascii="Angsana New" w:hAnsi="Angsana New"/>
                <w:sz w:val="26"/>
                <w:szCs w:val="26"/>
              </w:rPr>
              <w:t>4,728</w:t>
            </w:r>
          </w:p>
        </w:tc>
        <w:tc>
          <w:tcPr>
            <w:tcW w:w="270" w:type="dxa"/>
          </w:tcPr>
          <w:p w14:paraId="69CB08B7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7F6825DB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4,574</w:t>
            </w:r>
          </w:p>
        </w:tc>
      </w:tr>
      <w:tr w:rsidR="00BD4241" w:rsidRPr="00475A13" w14:paraId="53D9AE85" w14:textId="77777777" w:rsidTr="00A553F7">
        <w:tc>
          <w:tcPr>
            <w:tcW w:w="6435" w:type="dxa"/>
          </w:tcPr>
          <w:p w14:paraId="2ED7A747" w14:textId="0D361EC6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22391201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3A566627" w:rsidR="00BD4241" w:rsidRPr="0089175C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175C">
              <w:rPr>
                <w:rFonts w:ascii="Angsana New" w:hAnsi="Angsana New"/>
                <w:sz w:val="26"/>
                <w:szCs w:val="26"/>
              </w:rPr>
              <w:t>4,161</w:t>
            </w:r>
          </w:p>
        </w:tc>
        <w:tc>
          <w:tcPr>
            <w:tcW w:w="270" w:type="dxa"/>
          </w:tcPr>
          <w:p w14:paraId="4B822317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4D6F95A8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4,007</w:t>
            </w:r>
          </w:p>
        </w:tc>
      </w:tr>
      <w:tr w:rsidR="00BD4241" w:rsidRPr="00475A13" w14:paraId="06B0206C" w14:textId="77777777" w:rsidTr="00A553F7">
        <w:tc>
          <w:tcPr>
            <w:tcW w:w="6435" w:type="dxa"/>
          </w:tcPr>
          <w:p w14:paraId="18E023BA" w14:textId="7A49CC6C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69C74420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55868A5D" w:rsidR="00BD4241" w:rsidRPr="0089175C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175C">
              <w:rPr>
                <w:rFonts w:ascii="Angsana New" w:hAnsi="Angsana New"/>
                <w:sz w:val="26"/>
                <w:szCs w:val="26"/>
              </w:rPr>
              <w:t>3,998</w:t>
            </w:r>
          </w:p>
        </w:tc>
        <w:tc>
          <w:tcPr>
            <w:tcW w:w="270" w:type="dxa"/>
          </w:tcPr>
          <w:p w14:paraId="7831DEEE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7781F088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3,986</w:t>
            </w:r>
          </w:p>
        </w:tc>
      </w:tr>
      <w:tr w:rsidR="00BD4241" w:rsidRPr="00475A13" w14:paraId="6E717946" w14:textId="77777777" w:rsidTr="00A553F7">
        <w:tc>
          <w:tcPr>
            <w:tcW w:w="6435" w:type="dxa"/>
          </w:tcPr>
          <w:p w14:paraId="26F0A58A" w14:textId="34DA80F1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84" w:type="dxa"/>
          </w:tcPr>
          <w:p w14:paraId="790B6902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5C875AD" w14:textId="355D4CAF" w:rsidR="00BD4241" w:rsidRPr="0089175C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175C">
              <w:rPr>
                <w:rFonts w:ascii="Angsana New" w:hAnsi="Angsana New"/>
                <w:sz w:val="26"/>
                <w:szCs w:val="26"/>
              </w:rPr>
              <w:t>2,655</w:t>
            </w:r>
          </w:p>
        </w:tc>
        <w:tc>
          <w:tcPr>
            <w:tcW w:w="270" w:type="dxa"/>
          </w:tcPr>
          <w:p w14:paraId="365742BE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CA84525" w14:textId="3C7E4F40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2,655</w:t>
            </w:r>
          </w:p>
        </w:tc>
      </w:tr>
      <w:tr w:rsidR="00BD4241" w:rsidRPr="00475A13" w14:paraId="5806566D" w14:textId="77777777" w:rsidTr="00A553F7">
        <w:tc>
          <w:tcPr>
            <w:tcW w:w="6435" w:type="dxa"/>
          </w:tcPr>
          <w:p w14:paraId="2DD88C61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2C5B3930" w:rsidR="00BD4241" w:rsidRPr="0089175C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175C">
              <w:rPr>
                <w:rFonts w:ascii="Angsana New" w:hAnsi="Angsana New"/>
                <w:sz w:val="26"/>
                <w:szCs w:val="26"/>
              </w:rPr>
              <w:t>19,887</w:t>
            </w:r>
          </w:p>
        </w:tc>
        <w:tc>
          <w:tcPr>
            <w:tcW w:w="270" w:type="dxa"/>
          </w:tcPr>
          <w:p w14:paraId="4EFC6350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78A46AB4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21,006</w:t>
            </w:r>
          </w:p>
        </w:tc>
      </w:tr>
      <w:tr w:rsidR="00BD4241" w:rsidRPr="00475A13" w14:paraId="5B801395" w14:textId="77777777" w:rsidTr="00A553F7">
        <w:tc>
          <w:tcPr>
            <w:tcW w:w="6435" w:type="dxa"/>
          </w:tcPr>
          <w:p w14:paraId="062E7FF3" w14:textId="6CFDE6DD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60698813" w:rsidR="00BD4241" w:rsidRPr="0089175C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175C">
              <w:rPr>
                <w:rFonts w:ascii="Angsana New" w:hAnsi="Angsana New"/>
                <w:sz w:val="26"/>
                <w:szCs w:val="26"/>
              </w:rPr>
              <w:t>(</w:t>
            </w:r>
            <w:r w:rsidR="0089175C" w:rsidRPr="0089175C">
              <w:rPr>
                <w:rFonts w:ascii="Angsana New" w:hAnsi="Angsana New"/>
                <w:sz w:val="26"/>
                <w:szCs w:val="26"/>
              </w:rPr>
              <w:t>1,649</w:t>
            </w:r>
            <w:r w:rsidRPr="008917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8640DF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18882CF0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</w:tr>
      <w:tr w:rsidR="00BD4241" w:rsidRPr="00475A13" w14:paraId="412029E7" w14:textId="77777777" w:rsidTr="00A553F7">
        <w:tc>
          <w:tcPr>
            <w:tcW w:w="6435" w:type="dxa"/>
          </w:tcPr>
          <w:p w14:paraId="5B7C1E55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266F9AE8" w:rsidR="00BD4241" w:rsidRPr="0089175C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175C">
              <w:rPr>
                <w:rFonts w:ascii="Angsana New" w:hAnsi="Angsana New"/>
                <w:sz w:val="26"/>
                <w:szCs w:val="26"/>
              </w:rPr>
              <w:t>18,23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4A68DCB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557C2DA9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19,206</w:t>
            </w:r>
          </w:p>
        </w:tc>
      </w:tr>
      <w:tr w:rsidR="00BD4241" w:rsidRPr="00475A13" w14:paraId="6B709F05" w14:textId="77777777" w:rsidTr="00A553F7">
        <w:tc>
          <w:tcPr>
            <w:tcW w:w="6435" w:type="dxa"/>
          </w:tcPr>
          <w:p w14:paraId="09F467C6" w14:textId="638EAAEA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45E4C992" w:rsidR="00BD4241" w:rsidRPr="0089175C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175C">
              <w:rPr>
                <w:rFonts w:ascii="Angsana New" w:hAnsi="Angsana New"/>
                <w:sz w:val="26"/>
                <w:szCs w:val="26"/>
              </w:rPr>
              <w:t>(</w:t>
            </w:r>
            <w:r w:rsidR="0089175C" w:rsidRPr="0089175C">
              <w:rPr>
                <w:rFonts w:ascii="Angsana New" w:hAnsi="Angsana New"/>
                <w:sz w:val="26"/>
                <w:szCs w:val="26"/>
              </w:rPr>
              <w:t>5,024</w:t>
            </w:r>
            <w:r w:rsidRPr="008917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22A932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0293CF60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(5,065)</w:t>
            </w:r>
          </w:p>
        </w:tc>
      </w:tr>
      <w:tr w:rsidR="00BD4241" w:rsidRPr="00475A13" w14:paraId="36C2A444" w14:textId="77777777" w:rsidTr="00A553F7">
        <w:tc>
          <w:tcPr>
            <w:tcW w:w="6435" w:type="dxa"/>
          </w:tcPr>
          <w:p w14:paraId="5A9178E7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4E4FD16E" w:rsidR="00BD4241" w:rsidRPr="0089175C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175C">
              <w:rPr>
                <w:rFonts w:ascii="Angsana New" w:hAnsi="Angsana New"/>
                <w:sz w:val="26"/>
                <w:szCs w:val="26"/>
              </w:rPr>
              <w:t>13,214</w:t>
            </w:r>
          </w:p>
        </w:tc>
        <w:tc>
          <w:tcPr>
            <w:tcW w:w="270" w:type="dxa"/>
          </w:tcPr>
          <w:p w14:paraId="45416753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11B0E0E1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14,141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224F6EC1" w14:textId="657FE83C" w:rsidR="005B1CDE" w:rsidRDefault="00F272AE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</w:t>
      </w:r>
      <w:r w:rsidR="000019CD" w:rsidRPr="004962A0">
        <w:rPr>
          <w:rFonts w:ascii="Angsana New" w:hAnsi="Angsana New" w:hint="cs"/>
          <w:sz w:val="26"/>
          <w:szCs w:val="26"/>
          <w:cs/>
        </w:rPr>
        <w:t>ลิ</w:t>
      </w:r>
      <w:r w:rsidRPr="004962A0">
        <w:rPr>
          <w:rFonts w:ascii="Angsana New" w:hAnsi="Angsana New" w:hint="cs"/>
          <w:sz w:val="26"/>
          <w:szCs w:val="26"/>
          <w:cs/>
        </w:rPr>
        <w:t>สซิ่ง</w:t>
      </w:r>
      <w:r w:rsidR="00910FE7" w:rsidRPr="004962A0">
        <w:rPr>
          <w:rFonts w:ascii="Angsana New" w:hAnsi="Angsana New" w:hint="cs"/>
          <w:sz w:val="26"/>
          <w:szCs w:val="26"/>
          <w:cs/>
        </w:rPr>
        <w:t>และบริษัทเอกชนในประเทศ</w:t>
      </w:r>
      <w:r w:rsidR="00C93C6D" w:rsidRPr="004962A0">
        <w:rPr>
          <w:rFonts w:ascii="Angsana New" w:hAnsi="Angsana New" w:hint="cs"/>
          <w:sz w:val="26"/>
          <w:szCs w:val="26"/>
          <w:cs/>
        </w:rPr>
        <w:t>หลาย</w:t>
      </w:r>
      <w:r w:rsidRPr="004962A0">
        <w:rPr>
          <w:rFonts w:ascii="Angsana New" w:hAnsi="Angsana New" w:hint="cs"/>
          <w:sz w:val="26"/>
          <w:szCs w:val="26"/>
          <w:cs/>
        </w:rPr>
        <w:t>แห่ง</w:t>
      </w:r>
      <w:r w:rsidR="008B60C8"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เพื่อซื้อสินทรัพย์บางรายการ</w:t>
      </w:r>
      <w:r w:rsidR="00DC1BBE" w:rsidRPr="004962A0">
        <w:rPr>
          <w:rFonts w:ascii="Angsana New" w:hAnsi="Angsana New" w:hint="cs"/>
          <w:sz w:val="26"/>
          <w:szCs w:val="26"/>
          <w:cs/>
        </w:rPr>
        <w:t>เมื่อสิ้นสุดตามสัญญาเช่าหรือ</w:t>
      </w:r>
      <w:r w:rsidR="00D1455E" w:rsidRPr="004962A0">
        <w:rPr>
          <w:rFonts w:ascii="Angsana New" w:hAnsi="Angsana New" w:hint="cs"/>
          <w:sz w:val="26"/>
          <w:szCs w:val="26"/>
          <w:cs/>
        </w:rPr>
        <w:t>เพื่อควบคุมและ</w:t>
      </w:r>
      <w:r w:rsidR="00910FE7" w:rsidRPr="004962A0">
        <w:rPr>
          <w:rFonts w:ascii="Angsana New" w:hAnsi="Angsana New" w:hint="cs"/>
          <w:sz w:val="26"/>
          <w:szCs w:val="26"/>
          <w:cs/>
        </w:rPr>
        <w:t>ใช้สินทรัพย์สิทธิการใช้</w:t>
      </w:r>
      <w:r w:rsidRPr="004962A0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5554F4" w:rsidRPr="004962A0">
        <w:rPr>
          <w:rFonts w:ascii="Angsana New" w:hAnsi="Angsana New" w:hint="cs"/>
          <w:sz w:val="26"/>
          <w:szCs w:val="26"/>
        </w:rPr>
        <w:t>7</w:t>
      </w:r>
      <w:r w:rsidR="00F9195F"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="004614D2" w:rsidRPr="004962A0">
        <w:rPr>
          <w:rFonts w:ascii="Angsana New" w:hAnsi="Angsana New" w:hint="cs"/>
          <w:sz w:val="26"/>
          <w:szCs w:val="26"/>
          <w:cs/>
        </w:rPr>
        <w:t xml:space="preserve">และ </w:t>
      </w:r>
      <w:r w:rsidR="005554F4" w:rsidRPr="004962A0">
        <w:rPr>
          <w:rFonts w:ascii="Angsana New" w:hAnsi="Angsana New" w:hint="cs"/>
          <w:sz w:val="26"/>
          <w:szCs w:val="26"/>
        </w:rPr>
        <w:t>8</w:t>
      </w:r>
      <w:r w:rsidR="005B1CDE"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="00056A25" w:rsidRPr="004962A0">
        <w:rPr>
          <w:rFonts w:ascii="Angsana New" w:hAnsi="Angsana New"/>
          <w:sz w:val="26"/>
          <w:szCs w:val="26"/>
          <w:cs/>
        </w:rPr>
        <w:t xml:space="preserve">โดยมีจำนวนงวดการผ่อนชำระเป็นรายเดือนเป็นระยะเวลา </w:t>
      </w:r>
      <w:r w:rsidR="006E3BB4" w:rsidRPr="004962A0">
        <w:rPr>
          <w:rFonts w:ascii="Angsana New" w:hAnsi="Angsana New"/>
          <w:sz w:val="26"/>
          <w:szCs w:val="26"/>
        </w:rPr>
        <w:t xml:space="preserve">    </w:t>
      </w:r>
      <w:r w:rsidR="00056A25" w:rsidRPr="004962A0">
        <w:rPr>
          <w:rFonts w:ascii="Angsana New" w:hAnsi="Angsana New"/>
          <w:sz w:val="26"/>
          <w:szCs w:val="26"/>
        </w:rPr>
        <w:t xml:space="preserve">3 </w:t>
      </w:r>
      <w:r w:rsidR="00056A25" w:rsidRPr="004962A0">
        <w:rPr>
          <w:rFonts w:ascii="Angsana New" w:hAnsi="Angsana New" w:hint="cs"/>
          <w:sz w:val="26"/>
          <w:szCs w:val="26"/>
          <w:cs/>
        </w:rPr>
        <w:t>ปี ถึง</w:t>
      </w:r>
      <w:r w:rsidR="00056A25" w:rsidRPr="004962A0">
        <w:rPr>
          <w:rFonts w:ascii="Angsana New" w:hAnsi="Angsana New"/>
          <w:sz w:val="26"/>
          <w:szCs w:val="26"/>
        </w:rPr>
        <w:t xml:space="preserve"> 5 </w:t>
      </w:r>
      <w:r w:rsidR="00056A25" w:rsidRPr="004962A0">
        <w:rPr>
          <w:rFonts w:ascii="Angsana New" w:hAnsi="Angsana New"/>
          <w:sz w:val="26"/>
          <w:szCs w:val="26"/>
          <w:cs/>
        </w:rPr>
        <w:t>ปี</w:t>
      </w:r>
      <w:r w:rsidR="00056A25"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6FD2FD1" w14:textId="77777777" w:rsidR="004962A0" w:rsidRPr="004962A0" w:rsidRDefault="004962A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5A34AE6D" w14:textId="7C44B2D5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2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AB804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5F545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7F361A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4855A7AE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D42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0F82FA91" w:rsidR="00E24E1D" w:rsidRPr="0020637C" w:rsidRDefault="00BD424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1,453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0149ADEC" w:rsidR="006A427F" w:rsidRPr="0020637C" w:rsidRDefault="0020637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1B40E1E1" w:rsidR="006A427F" w:rsidRPr="0020637C" w:rsidRDefault="0020637C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1</w:t>
            </w:r>
            <w:r w:rsidR="005A2BD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7DD6D23B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BD4241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BD42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2429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00B31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D42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0BA7C339" w:rsidR="006A427F" w:rsidRPr="0020637C" w:rsidRDefault="00141BC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1,</w:t>
            </w:r>
            <w:r w:rsidR="0020637C" w:rsidRPr="0020637C">
              <w:rPr>
                <w:rFonts w:ascii="Angsana New" w:hAnsi="Angsana New"/>
                <w:sz w:val="26"/>
                <w:szCs w:val="26"/>
              </w:rPr>
              <w:t>52</w:t>
            </w:r>
            <w:r w:rsidR="005A2BD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619C96B7" w:rsidR="00043424" w:rsidRPr="004962A0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lastRenderedPageBreak/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D3C06">
        <w:rPr>
          <w:rFonts w:ascii="Angsana New" w:hAnsi="Angsana New"/>
          <w:sz w:val="26"/>
          <w:szCs w:val="26"/>
        </w:rPr>
        <w:t>31</w:t>
      </w:r>
      <w:r w:rsidR="00662872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4D3C06">
        <w:rPr>
          <w:rFonts w:ascii="Angsana New" w:hAnsi="Angsana New"/>
          <w:sz w:val="26"/>
          <w:szCs w:val="26"/>
        </w:rPr>
        <w:t>2566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2565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11CCFBD6" w14:textId="77777777" w:rsidR="0083764A" w:rsidRPr="004962A0" w:rsidRDefault="0083764A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990"/>
        <w:gridCol w:w="360"/>
        <w:gridCol w:w="1260"/>
        <w:gridCol w:w="270"/>
        <w:gridCol w:w="1350"/>
      </w:tblGrid>
      <w:tr w:rsidR="004D3C06" w:rsidRPr="00475A13" w14:paraId="47DEEFA0" w14:textId="77777777" w:rsidTr="008658F6">
        <w:tc>
          <w:tcPr>
            <w:tcW w:w="4050" w:type="dxa"/>
          </w:tcPr>
          <w:p w14:paraId="7FE5FAF5" w14:textId="77777777" w:rsidR="004D3C06" w:rsidRPr="00475A13" w:rsidRDefault="004D3C0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222FB3F2" w14:textId="19587DC3" w:rsidR="004D3C06" w:rsidRPr="00475A13" w:rsidRDefault="004D3C06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B17031D" w14:textId="77777777" w:rsidR="004D3C06" w:rsidRPr="00475A13" w:rsidRDefault="004D3C06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F72F2F2" w14:textId="29D2DC41" w:rsidR="004D3C06" w:rsidRPr="00475A13" w:rsidRDefault="004D3C06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D3C06" w:rsidRPr="00475A13" w14:paraId="373384E8" w14:textId="77777777" w:rsidTr="008658F6">
        <w:tc>
          <w:tcPr>
            <w:tcW w:w="4050" w:type="dxa"/>
          </w:tcPr>
          <w:p w14:paraId="4E9BB26D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18EF9E" w14:textId="7F3E3C39" w:rsidR="004D3C06" w:rsidRPr="004E7A19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AD4914" w14:textId="77777777" w:rsidR="004D3C06" w:rsidRPr="00CF009E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D96573" w14:textId="498E9D88" w:rsidR="004D3C06" w:rsidRPr="00CF009E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6615B6CE" w14:textId="77777777" w:rsidR="004D3C06" w:rsidRPr="00CF009E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12E85B" w14:textId="2A0642C4" w:rsidR="004D3C06" w:rsidRPr="004E7A19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68DDFF" w14:textId="77777777" w:rsidR="004D3C06" w:rsidRPr="00CF009E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1971E7" w14:textId="756FED76" w:rsidR="004D3C06" w:rsidRPr="00CF009E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</w:tr>
      <w:tr w:rsidR="004D3C06" w:rsidRPr="00475A13" w14:paraId="78ACB017" w14:textId="77777777" w:rsidTr="008658F6">
        <w:tc>
          <w:tcPr>
            <w:tcW w:w="4050" w:type="dxa"/>
          </w:tcPr>
          <w:p w14:paraId="4E7E97E4" w14:textId="373BFAF3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</w:tcPr>
          <w:p w14:paraId="6995D6F9" w14:textId="77777777" w:rsidR="004D3C06" w:rsidRPr="004E7A19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6503CC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4F6DD2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5C34DA6B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C1F7F" w14:textId="77777777" w:rsidR="004D3C06" w:rsidRPr="004E7A19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41492A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A0BE2D" w14:textId="77777777" w:rsidR="004D3C06" w:rsidRPr="004D3C06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3C06" w:rsidRPr="00475A13" w14:paraId="3F2E0192" w14:textId="77777777" w:rsidTr="008658F6">
        <w:tc>
          <w:tcPr>
            <w:tcW w:w="4050" w:type="dxa"/>
          </w:tcPr>
          <w:p w14:paraId="13EC6A5A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FB8CC3E" w14:textId="44AD631D" w:rsidR="004D3C06" w:rsidRPr="004E7A19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8066A7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EEDF86" w14:textId="11996466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3601DCC4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7F10D1" w14:textId="0B584903" w:rsidR="004D3C06" w:rsidRPr="0020637C" w:rsidRDefault="0020637C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25B4CB96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F31309" w14:textId="28F89B1B" w:rsidR="004D3C06" w:rsidRPr="004D3C06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C06">
              <w:rPr>
                <w:rFonts w:ascii="Angsana New" w:hAnsi="Angsana New" w:hint="cs"/>
                <w:sz w:val="26"/>
                <w:szCs w:val="26"/>
              </w:rPr>
              <w:t>65</w:t>
            </w:r>
          </w:p>
        </w:tc>
      </w:tr>
      <w:tr w:rsidR="004D3C06" w:rsidRPr="00475A13" w14:paraId="6F80DF97" w14:textId="77777777" w:rsidTr="008658F6">
        <w:tc>
          <w:tcPr>
            <w:tcW w:w="4050" w:type="dxa"/>
          </w:tcPr>
          <w:p w14:paraId="62FF1032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6E1D41B3" w14:textId="480BC48A" w:rsidR="004D3C06" w:rsidRPr="004E7A19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6E73AC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58933B" w14:textId="4AC02301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3415211D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9A437EB" w14:textId="68B6DF23" w:rsidR="004D3C06" w:rsidRPr="0020637C" w:rsidRDefault="0020637C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1</w:t>
            </w:r>
            <w:r w:rsidR="005A2BD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C01F8CE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B2C6CA" w14:textId="477B3471" w:rsidR="004D3C06" w:rsidRPr="004D3C06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C06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4D3C06" w:rsidRPr="00475A13" w14:paraId="6A5CE0E7" w14:textId="77777777" w:rsidTr="008658F6">
        <w:tc>
          <w:tcPr>
            <w:tcW w:w="4050" w:type="dxa"/>
          </w:tcPr>
          <w:p w14:paraId="3E0E8424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DF01C4A" w14:textId="6E0A693D" w:rsidR="004D3C06" w:rsidRPr="004E7A19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7A1A1A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481B67" w14:textId="067FC08C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B5034F5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C5C1D" w14:textId="40A72CC5" w:rsidR="004D3C06" w:rsidRPr="0020637C" w:rsidRDefault="0020637C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7</w:t>
            </w:r>
            <w:r w:rsidR="005A2BD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836BED1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43428C" w14:textId="4115A0E8" w:rsidR="004D3C06" w:rsidRPr="004D3C06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C06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</w:tr>
    </w:tbl>
    <w:p w14:paraId="7D668443" w14:textId="77777777" w:rsidR="004B53BF" w:rsidRDefault="004B53BF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D84810" w14:textId="3421527E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B1F1D62" w14:textId="77777777" w:rsidR="008658F6" w:rsidRPr="00475A13" w:rsidRDefault="008658F6" w:rsidP="00865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700"/>
        <w:gridCol w:w="270"/>
        <w:gridCol w:w="3780"/>
      </w:tblGrid>
      <w:tr w:rsidR="00FD3704" w:rsidRPr="00475A13" w14:paraId="4BE5FF40" w14:textId="77777777" w:rsidTr="004B53BF">
        <w:tc>
          <w:tcPr>
            <w:tcW w:w="3060" w:type="dxa"/>
            <w:hideMark/>
          </w:tcPr>
          <w:p w14:paraId="584F7E72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0" w:type="dxa"/>
          </w:tcPr>
          <w:p w14:paraId="7CB2BFBD" w14:textId="703F7440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72BE2D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324CEB27" w14:textId="47AC9DEF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.8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D3704" w:rsidRPr="00475A13" w14:paraId="208A1AE7" w14:textId="77777777" w:rsidTr="004B53BF">
        <w:tc>
          <w:tcPr>
            <w:tcW w:w="3060" w:type="dxa"/>
            <w:hideMark/>
          </w:tcPr>
          <w:p w14:paraId="517E0A0C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0" w:type="dxa"/>
          </w:tcPr>
          <w:p w14:paraId="6B54595B" w14:textId="4D5BB229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4E096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6589CF4" w14:textId="0BD71115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D3704" w:rsidRPr="00475A13" w14:paraId="17E3643B" w14:textId="77777777" w:rsidTr="004B53BF">
        <w:tc>
          <w:tcPr>
            <w:tcW w:w="3060" w:type="dxa"/>
            <w:hideMark/>
          </w:tcPr>
          <w:p w14:paraId="6D36D6B9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0" w:type="dxa"/>
          </w:tcPr>
          <w:p w14:paraId="6BD869FF" w14:textId="51CEB2EC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673FF7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C0DC8F6" w14:textId="0F044DDE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7.18 - 57.30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D3704" w:rsidRPr="00475A13" w14:paraId="128F87CE" w14:textId="77777777" w:rsidTr="004B53BF">
        <w:tc>
          <w:tcPr>
            <w:tcW w:w="3060" w:type="dxa"/>
            <w:hideMark/>
          </w:tcPr>
          <w:p w14:paraId="0988DD44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0" w:type="dxa"/>
          </w:tcPr>
          <w:p w14:paraId="629D2529" w14:textId="01B2F462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A77D39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17BB9B0" w14:textId="3A0A3090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FD3704" w:rsidRPr="00475A13" w14:paraId="292CF1FD" w14:textId="77777777" w:rsidTr="004B53BF">
        <w:tc>
          <w:tcPr>
            <w:tcW w:w="3060" w:type="dxa"/>
            <w:hideMark/>
          </w:tcPr>
          <w:p w14:paraId="2759AEC6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700" w:type="dxa"/>
          </w:tcPr>
          <w:p w14:paraId="3692999A" w14:textId="4956159D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1B8136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0738CD69" w14:textId="781C4993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ของตารางมรณะไทย 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79CEF234" w14:textId="77777777" w:rsidR="00FD3704" w:rsidRDefault="00FD3704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CCA4CA5" w14:textId="77777777" w:rsidR="00835E30" w:rsidRPr="004B53BF" w:rsidRDefault="00DC4683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13.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835E30" w:rsidRPr="004B53BF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74CA619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Pr="004B53BF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บริษัทนำใบสำคัญแสดงสิทธิ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4B53BF">
        <w:rPr>
          <w:rFonts w:ascii="Angsana New" w:hAnsi="Angsana New" w:hint="cs"/>
          <w:sz w:val="26"/>
          <w:szCs w:val="26"/>
        </w:rPr>
        <w:t>CPANEL-W1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4B53BF">
        <w:rPr>
          <w:rFonts w:ascii="Angsana New" w:hAnsi="Angsana New"/>
          <w:sz w:val="26"/>
          <w:szCs w:val="26"/>
        </w:rPr>
        <w:t>30</w:t>
      </w:r>
      <w:r w:rsidRPr="004B53BF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4B53BF">
        <w:rPr>
          <w:rFonts w:ascii="Angsana New" w:hAnsi="Angsana New"/>
          <w:sz w:val="26"/>
          <w:szCs w:val="26"/>
        </w:rPr>
        <w:t>2565</w:t>
      </w:r>
    </w:p>
    <w:p w14:paraId="13F4FC55" w14:textId="77777777" w:rsidR="0084504C" w:rsidRPr="00475A13" w:rsidRDefault="0084504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ED9A1EF" w14:textId="77777777" w:rsidR="004D3C06" w:rsidRDefault="004D3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0489A89" w14:textId="6CFE5A5E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40F9E" w:rsidRPr="004B53BF">
        <w:rPr>
          <w:rFonts w:ascii="Angsana New" w:hAnsi="Angsana New"/>
          <w:b/>
          <w:bCs/>
          <w:sz w:val="26"/>
          <w:szCs w:val="26"/>
        </w:rPr>
        <w:t>4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065C1192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7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7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04AF5B63" w14:textId="68DAD333" w:rsidR="007E77A4" w:rsidRPr="004B53BF" w:rsidRDefault="007E77A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="00D44A78"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4B53BF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4B53BF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4B53BF">
        <w:rPr>
          <w:rFonts w:ascii="Angsana New" w:hAnsi="Angsana New"/>
          <w:sz w:val="26"/>
          <w:szCs w:val="26"/>
          <w:cs/>
        </w:rPr>
        <w:t>สำหรับ</w:t>
      </w:r>
      <w:r w:rsidR="00221E1B" w:rsidRPr="004B53BF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221E1B"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 w:rsidR="004D3C06" w:rsidRPr="004B53BF">
        <w:rPr>
          <w:rFonts w:ascii="Angsana New" w:hAnsi="Angsana New"/>
          <w:sz w:val="26"/>
          <w:szCs w:val="26"/>
        </w:rPr>
        <w:t xml:space="preserve"> </w:t>
      </w:r>
      <w:r w:rsidR="004B53BF">
        <w:rPr>
          <w:rFonts w:ascii="Angsana New" w:hAnsi="Angsana New"/>
          <w:sz w:val="26"/>
          <w:szCs w:val="26"/>
        </w:rPr>
        <w:t xml:space="preserve">          </w:t>
      </w:r>
      <w:r w:rsidR="00C67B43" w:rsidRPr="004B53BF">
        <w:rPr>
          <w:rFonts w:ascii="Angsana New" w:hAnsi="Angsana New"/>
          <w:sz w:val="26"/>
          <w:szCs w:val="26"/>
        </w:rPr>
        <w:t>3</w:t>
      </w:r>
      <w:r w:rsidR="004D3C06" w:rsidRPr="004B53BF">
        <w:rPr>
          <w:rFonts w:ascii="Angsana New" w:hAnsi="Angsana New"/>
          <w:sz w:val="26"/>
          <w:szCs w:val="26"/>
        </w:rPr>
        <w:t>1</w:t>
      </w:r>
      <w:r w:rsidR="00C67B43" w:rsidRPr="004B53BF">
        <w:rPr>
          <w:rFonts w:ascii="Angsana New" w:hAnsi="Angsana New"/>
          <w:sz w:val="26"/>
          <w:szCs w:val="26"/>
        </w:rPr>
        <w:t xml:space="preserve"> </w:t>
      </w:r>
      <w:r w:rsidR="004D3C06" w:rsidRPr="004B53B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67B43" w:rsidRPr="004B53BF">
        <w:rPr>
          <w:rFonts w:ascii="Angsana New" w:hAnsi="Angsana New"/>
          <w:sz w:val="26"/>
          <w:szCs w:val="26"/>
        </w:rPr>
        <w:t>256</w:t>
      </w:r>
      <w:r w:rsidR="004D3C06" w:rsidRPr="004B53BF">
        <w:rPr>
          <w:rFonts w:ascii="Angsana New" w:hAnsi="Angsana New"/>
          <w:sz w:val="26"/>
          <w:szCs w:val="26"/>
        </w:rPr>
        <w:t>6</w:t>
      </w:r>
      <w:r w:rsidR="00F35D38" w:rsidRPr="004B53BF">
        <w:rPr>
          <w:rFonts w:ascii="Angsana New" w:hAnsi="Angsana New"/>
          <w:sz w:val="26"/>
          <w:szCs w:val="26"/>
        </w:rPr>
        <w:t xml:space="preserve"> </w:t>
      </w:r>
      <w:r w:rsidR="00F35D38" w:rsidRPr="004B53BF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F35D38" w:rsidRPr="004B53BF">
        <w:rPr>
          <w:rFonts w:ascii="Angsana New" w:hAnsi="Angsana New"/>
          <w:sz w:val="26"/>
          <w:szCs w:val="26"/>
        </w:rPr>
        <w:t xml:space="preserve">0.10 </w:t>
      </w:r>
      <w:r w:rsidR="00F35D38" w:rsidRPr="004B53BF">
        <w:rPr>
          <w:rFonts w:ascii="Angsana New" w:hAnsi="Angsana New" w:hint="cs"/>
          <w:sz w:val="26"/>
          <w:szCs w:val="26"/>
          <w:cs/>
        </w:rPr>
        <w:t>ล้านบาท</w:t>
      </w:r>
    </w:p>
    <w:p w14:paraId="5833753E" w14:textId="77777777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6B9339A" w14:textId="7659F01E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Pr="004B53BF">
        <w:rPr>
          <w:rFonts w:ascii="Angsana New" w:hAnsi="Angsana New"/>
          <w:b/>
          <w:bCs/>
          <w:sz w:val="26"/>
          <w:szCs w:val="26"/>
        </w:rPr>
        <w:t>5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06E71022" w14:textId="77777777" w:rsidR="00221E1B" w:rsidRPr="004B53BF" w:rsidRDefault="00221E1B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2CD32FC4" w14:textId="75745D8B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4E1F85" w:rsidRPr="004B53BF">
        <w:rPr>
          <w:rFonts w:ascii="Angsana New" w:hAnsi="Angsana New"/>
          <w:b/>
          <w:bCs/>
          <w:sz w:val="26"/>
          <w:szCs w:val="26"/>
        </w:rPr>
        <w:t>6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กำไรต่อหุ้น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508020B0" w:rsidR="00271D69" w:rsidRPr="004B53BF" w:rsidRDefault="00271D6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67CBD148" w14:textId="4413DA36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กำไรต่อหุ้นขั้นพื้นฐานคำนวณโดยการหารกำไรสำหรับแต่ละงวดส่วนที่เป็นของผู้ถือหุ้นของบริษัท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23A2F240" w14:textId="490FFBC6" w:rsidR="0000761E" w:rsidRPr="004B53BF" w:rsidRDefault="0000761E" w:rsidP="004B53BF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4B53BF">
        <w:rPr>
          <w:rFonts w:ascii="Angsana New" w:hAnsi="Angsana New"/>
          <w:sz w:val="26"/>
          <w:szCs w:val="26"/>
          <w:cs/>
        </w:rPr>
        <w:t xml:space="preserve">จำนวนหุ้นสามัญถัวเฉลี่ยถ่วงน้ำหนัก (ขั้นพื้นฐาน) </w:t>
      </w:r>
      <w:r w:rsidRPr="004B53BF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4D3C06" w:rsidRPr="004B53BF">
        <w:rPr>
          <w:rFonts w:ascii="Angsana New" w:hAnsi="Angsana New"/>
          <w:sz w:val="26"/>
          <w:szCs w:val="26"/>
        </w:rPr>
        <w:t>31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มีนาคม </w:t>
      </w:r>
      <w:r w:rsidR="004D3C06" w:rsidRPr="004B53BF">
        <w:rPr>
          <w:rFonts w:ascii="Angsana New" w:hAnsi="Angsana New"/>
          <w:sz w:val="26"/>
          <w:szCs w:val="26"/>
        </w:rPr>
        <w:t>2566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D3C06" w:rsidRPr="004B53BF">
        <w:rPr>
          <w:rFonts w:ascii="Angsana New" w:hAnsi="Angsana New"/>
          <w:sz w:val="26"/>
          <w:szCs w:val="26"/>
        </w:rPr>
        <w:t>2565</w:t>
      </w:r>
      <w:r w:rsidR="002474F0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Pr="004B53BF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4044"/>
        <w:gridCol w:w="1258"/>
        <w:gridCol w:w="236"/>
        <w:gridCol w:w="1208"/>
        <w:gridCol w:w="236"/>
        <w:gridCol w:w="1204"/>
        <w:gridCol w:w="270"/>
        <w:gridCol w:w="1207"/>
      </w:tblGrid>
      <w:tr w:rsidR="004D3C06" w:rsidRPr="004B53BF" w14:paraId="2BDBB8FF" w14:textId="77777777" w:rsidTr="00415252">
        <w:tc>
          <w:tcPr>
            <w:tcW w:w="4044" w:type="dxa"/>
          </w:tcPr>
          <w:p w14:paraId="7A1536F4" w14:textId="77777777" w:rsidR="004D3C06" w:rsidRPr="004B53BF" w:rsidRDefault="004D3C06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1AEA2661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3CF14E8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5A61CE90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3E52AF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9CCFC6" w14:textId="570151A6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4D3C06" w:rsidRPr="004B53BF" w14:paraId="5667A61F" w14:textId="77777777" w:rsidTr="004D3C06">
        <w:tc>
          <w:tcPr>
            <w:tcW w:w="4044" w:type="dxa"/>
          </w:tcPr>
          <w:p w14:paraId="7A43508F" w14:textId="77777777" w:rsidR="004D3C06" w:rsidRPr="004B53BF" w:rsidRDefault="004D3C06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376825A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47368AB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0A836E3F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291FC1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42A26" w14:textId="623F54E2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415252" w:rsidRPr="004B53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5C1B12B" w14:textId="7777777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6B5C2" w14:textId="7AEAFFE7" w:rsidR="004D3C06" w:rsidRPr="004B53BF" w:rsidRDefault="004D3C0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15252"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0761E" w:rsidRPr="004B53BF" w14:paraId="26E45B24" w14:textId="77777777" w:rsidTr="004D3C06">
        <w:tc>
          <w:tcPr>
            <w:tcW w:w="4044" w:type="dxa"/>
          </w:tcPr>
          <w:p w14:paraId="3BD96977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1EAFDC04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B983A80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left w:val="nil"/>
              <w:bottom w:val="nil"/>
              <w:right w:val="nil"/>
            </w:tcBorders>
          </w:tcPr>
          <w:p w14:paraId="7A09316A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B9A572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CDCA8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79F57F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BC228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415252" w:rsidRPr="004B53BF" w14:paraId="184C68B0" w14:textId="77777777" w:rsidTr="00CD2575">
        <w:tc>
          <w:tcPr>
            <w:tcW w:w="4044" w:type="dxa"/>
            <w:hideMark/>
          </w:tcPr>
          <w:p w14:paraId="2189290E" w14:textId="77777777" w:rsidR="00415252" w:rsidRPr="004B53BF" w:rsidRDefault="00415252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5F8C1AC" w14:textId="29C9D303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2AB72E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28C2356E" w14:textId="69793FB6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888F02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3AE31598" w14:textId="541179C1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4B53BF">
              <w:rPr>
                <w:rFonts w:ascii="Angsana New" w:hAnsi="Angsana New"/>
                <w:sz w:val="26"/>
                <w:szCs w:val="26"/>
              </w:rPr>
              <w:t>9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53BF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70" w:type="dxa"/>
          </w:tcPr>
          <w:p w14:paraId="34C04834" w14:textId="77777777" w:rsidR="00415252" w:rsidRPr="004B53BF" w:rsidRDefault="00415252" w:rsidP="004B53B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hideMark/>
          </w:tcPr>
          <w:p w14:paraId="4F9EC084" w14:textId="08AAAE80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159,995</w:t>
            </w:r>
          </w:p>
        </w:tc>
      </w:tr>
      <w:tr w:rsidR="00415252" w:rsidRPr="004B53BF" w14:paraId="72AF8099" w14:textId="77777777" w:rsidTr="00CD2575">
        <w:trPr>
          <w:trHeight w:val="139"/>
        </w:trPr>
        <w:tc>
          <w:tcPr>
            <w:tcW w:w="4044" w:type="dxa"/>
          </w:tcPr>
          <w:p w14:paraId="4C4C5ACF" w14:textId="184C4436" w:rsidR="00415252" w:rsidRPr="004B53BF" w:rsidRDefault="00415252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หุ้นสามัญที่ออกจำหน่ายในระหว่างงวด</w:t>
            </w:r>
          </w:p>
        </w:tc>
        <w:tc>
          <w:tcPr>
            <w:tcW w:w="1258" w:type="dxa"/>
            <w:vAlign w:val="bottom"/>
          </w:tcPr>
          <w:p w14:paraId="2844A0A0" w14:textId="25E0FF41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2E367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vAlign w:val="bottom"/>
          </w:tcPr>
          <w:p w14:paraId="146AD8FC" w14:textId="44D482FE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130B0B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9B9A7D" w14:textId="798C5C2C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14:paraId="5F8259B1" w14:textId="77777777" w:rsidR="00415252" w:rsidRPr="004B53BF" w:rsidRDefault="00415252" w:rsidP="004B53BF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26B7C28E" w14:textId="2F57A99F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15252" w:rsidRPr="004B53BF" w14:paraId="447064EA" w14:textId="77777777" w:rsidTr="00CD2575">
        <w:tc>
          <w:tcPr>
            <w:tcW w:w="4044" w:type="dxa"/>
            <w:hideMark/>
          </w:tcPr>
          <w:p w14:paraId="1C1364F2" w14:textId="522146DF" w:rsidR="00415252" w:rsidRPr="004B53BF" w:rsidRDefault="00415252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 w:rsidRPr="004B53B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B53BF">
              <w:rPr>
                <w:rFonts w:ascii="Angsana New" w:hAnsi="Angsana New"/>
                <w:sz w:val="26"/>
                <w:szCs w:val="26"/>
                <w:cs/>
              </w:rPr>
              <w:t>ขั้นพื้นฐาน</w:t>
            </w:r>
            <w:r w:rsidRPr="004B53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F144732" w14:textId="43AD3176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FC143E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vAlign w:val="bottom"/>
          </w:tcPr>
          <w:p w14:paraId="5CA16883" w14:textId="27B2178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334933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BFAAD" w14:textId="18B8F56E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4B53BF">
              <w:rPr>
                <w:rFonts w:ascii="Angsana New" w:hAnsi="Angsana New"/>
                <w:sz w:val="26"/>
                <w:szCs w:val="26"/>
              </w:rPr>
              <w:t>9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53BF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70" w:type="dxa"/>
          </w:tcPr>
          <w:p w14:paraId="261C8DD3" w14:textId="77777777" w:rsidR="00415252" w:rsidRPr="004B53BF" w:rsidRDefault="00415252" w:rsidP="004B53B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799C5D" w14:textId="64728778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159,995</w:t>
            </w:r>
          </w:p>
        </w:tc>
      </w:tr>
    </w:tbl>
    <w:p w14:paraId="265E008F" w14:textId="77777777" w:rsidR="00186A89" w:rsidRPr="004B53BF" w:rsidRDefault="00186A8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</w:p>
    <w:p w14:paraId="14526D49" w14:textId="66F17D57" w:rsidR="00B35EE9" w:rsidRPr="004B53BF" w:rsidRDefault="00186A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การเปลี่ยนแปลงจำนวนหุ้นสามัญที่เกิดจากการเพิ่มทุนโดยการออกหุ้นปันผลมีผลทำให้จำนวนหุ้นสามัญถัวเฉลี่ยถ่วงน้ำหนักที่ใช้ในการคำนวณ</w:t>
      </w:r>
      <w:r w:rsidR="00640DCD" w:rsidRPr="004B53BF">
        <w:rPr>
          <w:rFonts w:ascii="Angsana New" w:hAnsi="Angsana New" w:hint="cs"/>
          <w:sz w:val="26"/>
          <w:szCs w:val="26"/>
          <w:cs/>
        </w:rPr>
        <w:t>กำไร</w:t>
      </w:r>
      <w:r w:rsidRPr="004B53BF">
        <w:rPr>
          <w:rFonts w:ascii="Angsana New" w:hAnsi="Angsana New"/>
          <w:sz w:val="26"/>
          <w:szCs w:val="26"/>
          <w:cs/>
        </w:rPr>
        <w:t>ต่อหุ้นขั้นพื้นฐานสำหรับงวด</w:t>
      </w:r>
      <w:r w:rsidRPr="004B53BF">
        <w:rPr>
          <w:rFonts w:ascii="Angsana New" w:hAnsi="Angsana New" w:hint="cs"/>
          <w:sz w:val="26"/>
          <w:szCs w:val="26"/>
          <w:cs/>
        </w:rPr>
        <w:t>สามเดือน</w:t>
      </w:r>
      <w:r w:rsidRPr="004B53BF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4B53BF">
        <w:rPr>
          <w:rFonts w:ascii="Angsana New" w:hAnsi="Angsana New"/>
          <w:sz w:val="26"/>
          <w:szCs w:val="26"/>
        </w:rPr>
        <w:t>3</w:t>
      </w:r>
      <w:r w:rsidR="00130ABE" w:rsidRPr="004B53BF">
        <w:rPr>
          <w:rFonts w:ascii="Angsana New" w:hAnsi="Angsana New"/>
          <w:sz w:val="26"/>
          <w:szCs w:val="26"/>
        </w:rPr>
        <w:t xml:space="preserve">1 </w:t>
      </w:r>
      <w:r w:rsidR="00130ABE" w:rsidRPr="004B53BF">
        <w:rPr>
          <w:rFonts w:ascii="Angsana New" w:hAnsi="Angsana New" w:hint="cs"/>
          <w:sz w:val="26"/>
          <w:szCs w:val="26"/>
          <w:cs/>
        </w:rPr>
        <w:t>มีนาคม</w:t>
      </w:r>
      <w:r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/>
          <w:sz w:val="26"/>
          <w:szCs w:val="26"/>
        </w:rPr>
        <w:t>25</w:t>
      </w:r>
      <w:r w:rsidR="00A46F53" w:rsidRPr="004B53BF">
        <w:rPr>
          <w:rFonts w:ascii="Angsana New" w:hAnsi="Angsana New"/>
          <w:sz w:val="26"/>
          <w:szCs w:val="26"/>
        </w:rPr>
        <w:t>6</w:t>
      </w:r>
      <w:r w:rsidR="00E44F11" w:rsidRPr="004B53BF">
        <w:rPr>
          <w:rFonts w:ascii="Angsana New" w:hAnsi="Angsana New"/>
          <w:sz w:val="26"/>
          <w:szCs w:val="26"/>
        </w:rPr>
        <w:t>5</w:t>
      </w:r>
      <w:r w:rsidR="00A476A3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/>
          <w:sz w:val="26"/>
          <w:szCs w:val="26"/>
          <w:cs/>
        </w:rPr>
        <w:t>ได้ปรับปรุงใหม่เพื่อการเปรียบเทียบ โดยถือเสมือน</w:t>
      </w:r>
      <w:r w:rsidRPr="004B53BF">
        <w:rPr>
          <w:rFonts w:ascii="Angsana New" w:hAnsi="Angsana New" w:hint="cs"/>
          <w:sz w:val="26"/>
          <w:szCs w:val="26"/>
          <w:cs/>
        </w:rPr>
        <w:t>ว่าการออกหุ้นปันผลได้เกิดขึ้นตั้งแต่วันที่เริ่มต้นของงวดแรกที่เสนอรายงาน</w:t>
      </w:r>
    </w:p>
    <w:p w14:paraId="4B0D9CAC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</w:p>
    <w:p w14:paraId="56674043" w14:textId="19A0EDEA" w:rsidR="009D7FF6" w:rsidRPr="004B53BF" w:rsidRDefault="009D7FF6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lastRenderedPageBreak/>
        <w:t>กำไรต่อหุ้นปรับลด</w:t>
      </w:r>
    </w:p>
    <w:p w14:paraId="4EB404EC" w14:textId="5596609B" w:rsidR="009D7FF6" w:rsidRPr="004B53BF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B7B9771" w14:textId="6F88B499" w:rsidR="009D7FF6" w:rsidRPr="004B53BF" w:rsidRDefault="009D7FF6" w:rsidP="004B53BF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/>
          <w:sz w:val="26"/>
          <w:szCs w:val="26"/>
          <w:cs/>
          <w:lang w:val="th-TH"/>
        </w:rPr>
        <w:t>กำไรต่อหุ้นปรับลดคำนวณโดยหารกำไรสำหรับงวด</w:t>
      </w:r>
      <w:r w:rsidR="00142424" w:rsidRPr="004B53BF">
        <w:rPr>
          <w:rFonts w:ascii="Angsana New" w:hAnsi="Angsana New" w:hint="cs"/>
          <w:sz w:val="26"/>
          <w:szCs w:val="26"/>
          <w:cs/>
          <w:lang w:val="th-TH"/>
        </w:rPr>
        <w:t>ส่วนที่เป็น</w:t>
      </w:r>
      <w:r w:rsidR="00142424" w:rsidRPr="004B53BF">
        <w:rPr>
          <w:rFonts w:ascii="Angsana New" w:hAnsi="Angsana New" w:hint="cs"/>
          <w:sz w:val="26"/>
          <w:szCs w:val="26"/>
          <w:cs/>
        </w:rPr>
        <w:t>ของผู้ถือหุ้นของบริษัทด้วยจำนวนหุ้นสามัญถัวเฉลี่ยถ่วงน้ำหนัก</w:t>
      </w:r>
      <w:r w:rsidRPr="004B53BF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4B53BF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2F6403D" w14:textId="4B45B26D" w:rsidR="001F38C6" w:rsidRPr="004B53BF" w:rsidRDefault="00E664F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4B53BF">
        <w:rPr>
          <w:rFonts w:ascii="Angsana New" w:hAnsi="Angsana New"/>
          <w:sz w:val="26"/>
          <w:szCs w:val="26"/>
        </w:rPr>
        <w:t xml:space="preserve"> (</w:t>
      </w:r>
      <w:r w:rsidR="001F38C6" w:rsidRPr="004B53BF">
        <w:rPr>
          <w:rFonts w:ascii="Angsana New" w:hAnsi="Angsana New"/>
          <w:sz w:val="26"/>
          <w:szCs w:val="26"/>
          <w:cs/>
          <w:lang w:val="th-TH"/>
        </w:rPr>
        <w:t>ปรับลด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) </w:t>
      </w:r>
      <w:r w:rsidR="001F38C6" w:rsidRPr="004B53BF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มีนาคม </w:t>
      </w:r>
      <w:r w:rsidR="00415252" w:rsidRPr="004B53BF">
        <w:rPr>
          <w:rFonts w:ascii="Angsana New" w:hAnsi="Angsana New"/>
          <w:sz w:val="26"/>
          <w:szCs w:val="26"/>
        </w:rPr>
        <w:t>2566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15252" w:rsidRPr="004B53BF">
        <w:rPr>
          <w:rFonts w:ascii="Angsana New" w:hAnsi="Angsana New"/>
          <w:sz w:val="26"/>
          <w:szCs w:val="26"/>
        </w:rPr>
        <w:t>2565</w:t>
      </w:r>
      <w:r w:rsidR="001F38C6" w:rsidRPr="004B53BF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Pr="004B53BF" w:rsidRDefault="001F38C6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37"/>
        <w:gridCol w:w="1259"/>
        <w:gridCol w:w="236"/>
        <w:gridCol w:w="1204"/>
        <w:gridCol w:w="236"/>
        <w:gridCol w:w="1204"/>
        <w:gridCol w:w="270"/>
        <w:gridCol w:w="1264"/>
      </w:tblGrid>
      <w:tr w:rsidR="00415252" w:rsidRPr="004B53BF" w14:paraId="774B1EFA" w14:textId="77777777" w:rsidTr="00640F9E">
        <w:tc>
          <w:tcPr>
            <w:tcW w:w="4137" w:type="dxa"/>
          </w:tcPr>
          <w:p w14:paraId="177929F3" w14:textId="77777777" w:rsidR="00415252" w:rsidRPr="004B53BF" w:rsidRDefault="00415252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right w:val="nil"/>
            </w:tcBorders>
          </w:tcPr>
          <w:p w14:paraId="1E4B0E5F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0730F3E" w14:textId="77777777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C8C9D" w14:textId="7739AE72" w:rsidR="00415252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1F38C6" w:rsidRPr="004B53BF" w14:paraId="63571D00" w14:textId="77777777" w:rsidTr="00640F9E">
        <w:tc>
          <w:tcPr>
            <w:tcW w:w="4137" w:type="dxa"/>
          </w:tcPr>
          <w:p w14:paraId="6410D976" w14:textId="77777777" w:rsidR="001F38C6" w:rsidRPr="004B53BF" w:rsidRDefault="001F38C6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5737F59" w14:textId="71497478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E9605B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162279F9" w14:textId="248AE130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AE0320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BAA8E9" w14:textId="3E86DF63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A46F53" w:rsidRPr="004B53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4EEB4A8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56BD8" w14:textId="18D6BBE0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A46F53"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F38C6" w:rsidRPr="004B53BF" w14:paraId="1D615275" w14:textId="77777777" w:rsidTr="00640F9E">
        <w:tc>
          <w:tcPr>
            <w:tcW w:w="4137" w:type="dxa"/>
          </w:tcPr>
          <w:p w14:paraId="2000798B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</w:tcPr>
          <w:p w14:paraId="4D439C97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5DB378E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</w:tcPr>
          <w:p w14:paraId="35EF0F3D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286A08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88AB3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6DCE0A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4DBE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AB45C0" w:rsidRPr="004B53BF" w14:paraId="1CBBF4AF" w14:textId="77777777" w:rsidTr="00576AF3">
        <w:tc>
          <w:tcPr>
            <w:tcW w:w="4137" w:type="dxa"/>
            <w:hideMark/>
          </w:tcPr>
          <w:p w14:paraId="7B1974D1" w14:textId="6E1D7F47" w:rsidR="00AB45C0" w:rsidRPr="004B53BF" w:rsidRDefault="00EA655D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 w:rsidRPr="004B53B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B53BF">
              <w:rPr>
                <w:rFonts w:ascii="Angsana New" w:hAnsi="Angsana New"/>
                <w:sz w:val="26"/>
                <w:szCs w:val="26"/>
                <w:cs/>
              </w:rPr>
              <w:t>ขั้นพื้นฐาน</w:t>
            </w:r>
            <w:r w:rsidRPr="004B53BF">
              <w:rPr>
                <w:rFonts w:ascii="Angsana New" w:hAnsi="Angsana New"/>
                <w:sz w:val="26"/>
                <w:szCs w:val="26"/>
              </w:rPr>
              <w:t>)</w:t>
            </w:r>
            <w:r w:rsidR="00AB45C0" w:rsidRPr="004B53B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1AA36593" w14:textId="2A06232B" w:rsidR="00AB45C0" w:rsidRPr="004B53BF" w:rsidRDefault="00AB45C0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97C7553" w14:textId="77777777" w:rsidR="00AB45C0" w:rsidRPr="004B53BF" w:rsidRDefault="00AB45C0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6AD981E" w14:textId="7EEDC520" w:rsidR="00AB45C0" w:rsidRPr="004B53BF" w:rsidRDefault="00AB45C0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B17BC2" w14:textId="77777777" w:rsidR="00AB45C0" w:rsidRPr="004B53BF" w:rsidRDefault="00AB45C0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4FE5988B" w14:textId="3186BAE1" w:rsidR="00AB45C0" w:rsidRPr="004B53BF" w:rsidRDefault="00687B95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4B53BF">
              <w:rPr>
                <w:rFonts w:ascii="Angsana New" w:hAnsi="Angsana New"/>
                <w:sz w:val="26"/>
                <w:szCs w:val="26"/>
              </w:rPr>
              <w:t>9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53BF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70" w:type="dxa"/>
            <w:shd w:val="clear" w:color="auto" w:fill="auto"/>
          </w:tcPr>
          <w:p w14:paraId="3619E8E2" w14:textId="77777777" w:rsidR="00AB45C0" w:rsidRPr="004B53BF" w:rsidRDefault="00AB45C0" w:rsidP="004B53B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hideMark/>
          </w:tcPr>
          <w:p w14:paraId="1B07FE85" w14:textId="7FBDA981" w:rsidR="00AB45C0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159,995</w:t>
            </w:r>
          </w:p>
        </w:tc>
      </w:tr>
      <w:tr w:rsidR="00576AF3" w:rsidRPr="004B53BF" w14:paraId="50CA9C79" w14:textId="77777777" w:rsidTr="00576AF3">
        <w:tc>
          <w:tcPr>
            <w:tcW w:w="6836" w:type="dxa"/>
            <w:gridSpan w:val="4"/>
          </w:tcPr>
          <w:p w14:paraId="2996CF56" w14:textId="2D53E3EC" w:rsidR="00576AF3" w:rsidRPr="004B53BF" w:rsidRDefault="00576AF3" w:rsidP="0057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ผลกระทบจากการถือเสมือนว่ามีการใช้สิทธิของใบสำคัญแสดงสิทธิซื้อหุ้นสามัญ</w:t>
            </w:r>
          </w:p>
        </w:tc>
        <w:tc>
          <w:tcPr>
            <w:tcW w:w="236" w:type="dxa"/>
            <w:shd w:val="clear" w:color="auto" w:fill="auto"/>
          </w:tcPr>
          <w:p w14:paraId="199CCDB1" w14:textId="77777777" w:rsidR="00576AF3" w:rsidRPr="004B53BF" w:rsidRDefault="00576AF3" w:rsidP="00576A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F8BC2AA" w14:textId="4BCFD64B" w:rsidR="00576AF3" w:rsidRPr="004B53BF" w:rsidRDefault="00576AF3" w:rsidP="0057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17,173</w:t>
            </w:r>
          </w:p>
        </w:tc>
        <w:tc>
          <w:tcPr>
            <w:tcW w:w="270" w:type="dxa"/>
            <w:shd w:val="clear" w:color="auto" w:fill="auto"/>
          </w:tcPr>
          <w:p w14:paraId="1FB7B28D" w14:textId="77777777" w:rsidR="00576AF3" w:rsidRPr="004B53BF" w:rsidRDefault="00576AF3" w:rsidP="00576AF3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986F0" w14:textId="7F5CEA49" w:rsidR="00576AF3" w:rsidRPr="004B53BF" w:rsidRDefault="00576AF3" w:rsidP="0057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 xml:space="preserve">           - </w:t>
            </w:r>
          </w:p>
        </w:tc>
      </w:tr>
      <w:tr w:rsidR="00E664FC" w:rsidRPr="004B53BF" w14:paraId="39733101" w14:textId="77777777" w:rsidTr="00576AF3">
        <w:tc>
          <w:tcPr>
            <w:tcW w:w="4137" w:type="dxa"/>
            <w:hideMark/>
          </w:tcPr>
          <w:p w14:paraId="4772767A" w14:textId="70C7B206" w:rsidR="00E664FC" w:rsidRPr="004B53BF" w:rsidRDefault="00F51CE6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 w:rsidRPr="004B53B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B53BF">
              <w:rPr>
                <w:rFonts w:ascii="Angsana New" w:hAnsi="Angsana New"/>
                <w:sz w:val="26"/>
                <w:szCs w:val="26"/>
                <w:cs/>
              </w:rPr>
              <w:t>ปรับลด</w:t>
            </w:r>
            <w:r w:rsidRPr="004B53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380BA0" w14:textId="71B1BD1F" w:rsidR="00E664FC" w:rsidRPr="004B53BF" w:rsidRDefault="00E664FC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A22C2C8" w14:textId="77777777" w:rsidR="00E664FC" w:rsidRPr="004B53BF" w:rsidRDefault="00E664FC" w:rsidP="004B53B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73B56" w14:textId="43CED836" w:rsidR="00E664FC" w:rsidRPr="004B53BF" w:rsidRDefault="00E664FC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CC336C" w14:textId="77777777" w:rsidR="00E664FC" w:rsidRPr="004B53BF" w:rsidRDefault="00E664FC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DDA6A0" w14:textId="5FDC6BDC" w:rsidR="00E664FC" w:rsidRPr="004B53BF" w:rsidRDefault="00D31C64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177,168</w:t>
            </w:r>
          </w:p>
        </w:tc>
        <w:tc>
          <w:tcPr>
            <w:tcW w:w="270" w:type="dxa"/>
            <w:shd w:val="clear" w:color="auto" w:fill="auto"/>
          </w:tcPr>
          <w:p w14:paraId="044E33A7" w14:textId="77777777" w:rsidR="00E664FC" w:rsidRPr="004B53BF" w:rsidRDefault="00E664FC" w:rsidP="004B53B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72033E2" w14:textId="7150D6A8" w:rsidR="00E664FC" w:rsidRPr="004B53BF" w:rsidRDefault="00415252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4B53BF">
              <w:rPr>
                <w:rFonts w:ascii="Angsana New" w:hAnsi="Angsana New"/>
                <w:sz w:val="26"/>
                <w:szCs w:val="26"/>
              </w:rPr>
              <w:t>9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53BF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</w:tbl>
    <w:p w14:paraId="1738D917" w14:textId="77777777" w:rsidR="005D1671" w:rsidRPr="004B53BF" w:rsidRDefault="005D167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5B64F5B7" w14:textId="47B01B2C" w:rsidR="00372855" w:rsidRPr="004B53BF" w:rsidRDefault="0030763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9B5D37" w:rsidRPr="004B53BF">
        <w:rPr>
          <w:rFonts w:ascii="Angsana New" w:hAnsi="Angsana New"/>
          <w:b/>
          <w:bCs/>
          <w:sz w:val="26"/>
          <w:szCs w:val="26"/>
        </w:rPr>
        <w:t>7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Pr="004B53BF" w:rsidRDefault="008745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B53BF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B53BF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B53BF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B53BF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Pr="004B53BF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C4B6B4B" w14:textId="77C985F8" w:rsidR="00493C4A" w:rsidRPr="004B53BF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ในระหว่าง</w:t>
      </w:r>
      <w:r w:rsidRPr="004B53BF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4B53B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67B43" w:rsidRPr="004B53BF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415252" w:rsidRPr="004B53BF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C67B43" w:rsidRPr="004B53B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415252" w:rsidRPr="004B53BF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มีนาคม</w:t>
      </w:r>
      <w:r w:rsidR="00C67B43" w:rsidRPr="004B53B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67B43" w:rsidRPr="004B53BF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415252" w:rsidRPr="004B53BF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C67B43" w:rsidRPr="004B53B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B53BF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="00C4342D" w:rsidRPr="004B53BF">
        <w:rPr>
          <w:rFonts w:ascii="Angsana New" w:hAnsi="Angsana New"/>
          <w:sz w:val="26"/>
          <w:szCs w:val="26"/>
        </w:rPr>
        <w:t xml:space="preserve">1 </w:t>
      </w:r>
      <w:r w:rsidRPr="004B53BF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จากการขายสินค้าในประเทศเป็นจำนวนเงินรวม</w:t>
      </w:r>
      <w:r w:rsidR="00816187" w:rsidRPr="004B53B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4342D" w:rsidRPr="004B53BF">
        <w:rPr>
          <w:rFonts w:ascii="Angsana New" w:hAnsi="Angsana New"/>
          <w:snapToGrid w:val="0"/>
          <w:sz w:val="26"/>
          <w:szCs w:val="26"/>
          <w:lang w:eastAsia="th-TH"/>
        </w:rPr>
        <w:t>19</w:t>
      </w:r>
      <w:r w:rsidRPr="004B53BF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C4342D" w:rsidRPr="004B53BF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Pr="004B53B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B53B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4B53BF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415252" w:rsidRPr="004B53BF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4B53BF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4B53BF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4B53BF">
        <w:rPr>
          <w:rFonts w:ascii="Angsana New" w:hAnsi="Angsana New"/>
          <w:snapToGrid w:val="0"/>
          <w:sz w:val="26"/>
          <w:szCs w:val="26"/>
          <w:lang w:eastAsia="th-TH"/>
        </w:rPr>
        <w:t xml:space="preserve"> 4 </w:t>
      </w:r>
      <w:r w:rsidRPr="004B53B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415252" w:rsidRPr="004B53BF">
        <w:rPr>
          <w:rFonts w:ascii="Angsana New" w:hAnsi="Angsana New" w:hint="cs"/>
          <w:sz w:val="26"/>
          <w:szCs w:val="26"/>
        </w:rPr>
        <w:t>56.5</w:t>
      </w:r>
      <w:r w:rsidR="00415252" w:rsidRPr="004B53BF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B53BF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579ECBFD" w14:textId="77777777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445FD24" w14:textId="55DE98F5" w:rsidR="00BB60D5" w:rsidRPr="004B53BF" w:rsidRDefault="008F1A2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9B5D37" w:rsidRPr="004B53BF">
        <w:rPr>
          <w:rFonts w:ascii="Angsana New" w:hAnsi="Angsana New"/>
          <w:b/>
          <w:bCs/>
          <w:sz w:val="26"/>
          <w:szCs w:val="26"/>
        </w:rPr>
        <w:t>8</w:t>
      </w:r>
      <w:r w:rsidR="00BB60D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B53BF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B53BF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75F35D2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CDB956A" w14:textId="218B5973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มีนาคม </w:t>
      </w:r>
      <w:r w:rsidR="00415252" w:rsidRPr="004B53BF">
        <w:rPr>
          <w:rFonts w:ascii="Angsana New" w:hAnsi="Angsana New"/>
          <w:sz w:val="26"/>
          <w:szCs w:val="26"/>
        </w:rPr>
        <w:t>2566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15252" w:rsidRPr="004B53BF">
        <w:rPr>
          <w:rFonts w:ascii="Angsana New" w:hAnsi="Angsana New"/>
          <w:sz w:val="26"/>
          <w:szCs w:val="26"/>
        </w:rPr>
        <w:t>2565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4B53BF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166C6E1" w14:textId="3AE6E2F3" w:rsidR="004167F6" w:rsidRPr="004B53BF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B53BF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B53BF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B53BF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B53BF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B53BF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B53BF">
        <w:rPr>
          <w:rFonts w:ascii="Angsana New" w:hAnsi="Angsana New" w:hint="cs"/>
          <w:sz w:val="26"/>
          <w:szCs w:val="26"/>
        </w:rPr>
        <w:t xml:space="preserve">   </w:t>
      </w:r>
      <w:r w:rsidR="00503665" w:rsidRPr="004B53BF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503665" w:rsidRPr="004B53BF">
        <w:rPr>
          <w:rFonts w:ascii="Angsana New" w:hAnsi="Angsana New" w:hint="cs"/>
          <w:sz w:val="26"/>
          <w:szCs w:val="26"/>
        </w:rPr>
        <w:t xml:space="preserve"> </w:t>
      </w:r>
      <w:r w:rsidR="00E27AE6" w:rsidRPr="004B53BF">
        <w:rPr>
          <w:rFonts w:ascii="Angsana New" w:hAnsi="Angsana New"/>
          <w:snapToGrid w:val="0"/>
          <w:sz w:val="26"/>
          <w:szCs w:val="26"/>
          <w:lang w:eastAsia="th-TH"/>
        </w:rPr>
        <w:t>49</w:t>
      </w:r>
      <w:r w:rsidR="00503665" w:rsidRPr="004B53BF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E27AE6" w:rsidRPr="004B53BF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F50B93" w:rsidRPr="004B53BF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415252" w:rsidRPr="004B53BF">
        <w:rPr>
          <w:rFonts w:ascii="Angsana New" w:hAnsi="Angsana New"/>
          <w:sz w:val="26"/>
          <w:szCs w:val="26"/>
        </w:rPr>
        <w:t>41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415252" w:rsidRPr="004B53BF">
        <w:rPr>
          <w:rFonts w:ascii="Angsana New" w:hAnsi="Angsana New"/>
          <w:sz w:val="26"/>
          <w:szCs w:val="26"/>
        </w:rPr>
        <w:t>8</w:t>
      </w:r>
      <w:r w:rsidR="001601B3" w:rsidRPr="004B53BF">
        <w:rPr>
          <w:rFonts w:ascii="Angsana New" w:hAnsi="Angsana New" w:hint="cs"/>
          <w:sz w:val="26"/>
          <w:szCs w:val="26"/>
        </w:rPr>
        <w:t xml:space="preserve"> </w:t>
      </w:r>
      <w:r w:rsidR="006B3226"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4B53BF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4B53BF">
        <w:rPr>
          <w:rFonts w:ascii="Angsana New" w:hAnsi="Angsana New" w:hint="cs"/>
          <w:sz w:val="26"/>
          <w:szCs w:val="26"/>
        </w:rPr>
        <w:t>10</w:t>
      </w:r>
    </w:p>
    <w:p w14:paraId="2EE8655B" w14:textId="77777777" w:rsidR="006D7426" w:rsidRPr="004B53BF" w:rsidRDefault="006D7426" w:rsidP="004B5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35D6008A" w14:textId="0CC287F4" w:rsidR="0029045B" w:rsidRPr="004B53BF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8" w:name="_Hlk39477489"/>
      <w:r w:rsidRPr="004B53BF">
        <w:rPr>
          <w:rFonts w:ascii="Angsana New" w:hAnsi="Angsana New" w:hint="cs"/>
          <w:sz w:val="26"/>
          <w:szCs w:val="26"/>
          <w:cs/>
        </w:rPr>
        <w:t>ข)</w:t>
      </w:r>
      <w:r w:rsidRPr="004B53BF">
        <w:rPr>
          <w:rFonts w:ascii="Angsana New" w:hAnsi="Angsana New" w:hint="cs"/>
          <w:sz w:val="26"/>
          <w:szCs w:val="26"/>
          <w:cs/>
        </w:rPr>
        <w:tab/>
      </w:r>
      <w:r w:rsidR="006D7426" w:rsidRPr="004B53BF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4B53BF">
        <w:rPr>
          <w:rFonts w:ascii="Angsana New" w:hAnsi="Angsana New" w:hint="cs"/>
          <w:sz w:val="26"/>
          <w:szCs w:val="26"/>
          <w:cs/>
        </w:rPr>
        <w:t>สัญญาซื้อสินทรัพย์ถาวรจำนวนเงิน</w:t>
      </w:r>
      <w:r w:rsidR="009372E1" w:rsidRPr="004B53BF">
        <w:rPr>
          <w:rFonts w:ascii="Angsana New" w:hAnsi="Angsana New" w:hint="cs"/>
          <w:sz w:val="26"/>
          <w:szCs w:val="26"/>
        </w:rPr>
        <w:t xml:space="preserve"> </w:t>
      </w:r>
      <w:r w:rsidR="00BD6A1C" w:rsidRPr="004B53BF">
        <w:rPr>
          <w:rFonts w:ascii="Angsana New" w:hAnsi="Angsana New"/>
          <w:snapToGrid w:val="0"/>
          <w:sz w:val="26"/>
          <w:szCs w:val="26"/>
          <w:lang w:eastAsia="th-TH"/>
        </w:rPr>
        <w:t>302</w:t>
      </w:r>
      <w:r w:rsidR="00064B1C" w:rsidRPr="004B53BF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BD6A1C" w:rsidRPr="004B53BF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CE3F92" w:rsidRPr="004B53BF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และ </w:t>
      </w:r>
      <w:r w:rsidR="00415252" w:rsidRPr="004B53BF">
        <w:rPr>
          <w:rFonts w:ascii="Angsana New" w:hAnsi="Angsana New"/>
          <w:sz w:val="26"/>
          <w:szCs w:val="26"/>
        </w:rPr>
        <w:t>259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415252" w:rsidRPr="004B53BF">
        <w:rPr>
          <w:rFonts w:ascii="Angsana New" w:hAnsi="Angsana New"/>
          <w:sz w:val="26"/>
          <w:szCs w:val="26"/>
        </w:rPr>
        <w:t>6</w:t>
      </w:r>
      <w:r w:rsidR="00C774BD" w:rsidRPr="004B53BF">
        <w:rPr>
          <w:rFonts w:ascii="Angsana New" w:hAnsi="Angsana New" w:hint="cs"/>
          <w:sz w:val="26"/>
          <w:szCs w:val="26"/>
        </w:rPr>
        <w:t xml:space="preserve"> </w:t>
      </w:r>
      <w:r w:rsidR="00964EBF" w:rsidRPr="004B53BF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4B53BF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F3B32F0" w14:textId="77777777" w:rsidR="003E6889" w:rsidRPr="004B53BF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103CB586" w14:textId="6A6B8BC2" w:rsidR="003E6889" w:rsidRPr="004B53BF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</w:t>
      </w:r>
      <w:r w:rsidRPr="004B53BF">
        <w:rPr>
          <w:rFonts w:ascii="Angsana New" w:hAnsi="Angsana New"/>
          <w:sz w:val="26"/>
          <w:szCs w:val="26"/>
        </w:rPr>
        <w:t>)</w:t>
      </w:r>
      <w:r w:rsidRPr="004B53BF">
        <w:rPr>
          <w:rFonts w:ascii="Angsana New" w:hAnsi="Angsana New"/>
          <w:sz w:val="26"/>
          <w:szCs w:val="26"/>
        </w:rPr>
        <w:tab/>
      </w:r>
      <w:r w:rsidRPr="004B53BF">
        <w:rPr>
          <w:rFonts w:ascii="Angsana New" w:hAnsi="Angsana New"/>
          <w:sz w:val="26"/>
          <w:szCs w:val="26"/>
          <w:cs/>
        </w:rPr>
        <w:t>ภาระผูกพัน</w:t>
      </w:r>
      <w:r w:rsidRPr="004B53BF">
        <w:rPr>
          <w:rFonts w:ascii="Angsana New" w:hAnsi="Angsana New" w:hint="cs"/>
          <w:sz w:val="26"/>
          <w:szCs w:val="26"/>
          <w:cs/>
        </w:rPr>
        <w:t xml:space="preserve">ตามสัญญาซื้อวัตถุดิบจำนวนเงิน </w:t>
      </w:r>
      <w:r w:rsidR="00AE7B51" w:rsidRPr="004B53BF">
        <w:rPr>
          <w:rFonts w:ascii="Angsana New" w:hAnsi="Angsana New"/>
          <w:sz w:val="26"/>
          <w:szCs w:val="26"/>
        </w:rPr>
        <w:t>22</w:t>
      </w:r>
      <w:r w:rsidRPr="004B53BF">
        <w:rPr>
          <w:rFonts w:ascii="Angsana New" w:hAnsi="Angsana New" w:hint="cs"/>
          <w:sz w:val="26"/>
          <w:szCs w:val="26"/>
        </w:rPr>
        <w:t>.</w:t>
      </w:r>
      <w:r w:rsidR="00AE7B51" w:rsidRPr="004B53BF">
        <w:rPr>
          <w:rFonts w:ascii="Angsana New" w:hAnsi="Angsana New"/>
          <w:sz w:val="26"/>
          <w:szCs w:val="26"/>
        </w:rPr>
        <w:t>9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="00A930B5" w:rsidRPr="004B53BF">
        <w:rPr>
          <w:rFonts w:ascii="Angsana New" w:hAnsi="Angsana New"/>
          <w:sz w:val="26"/>
          <w:szCs w:val="26"/>
        </w:rPr>
        <w:t xml:space="preserve"> </w:t>
      </w:r>
      <w:r w:rsidR="007A02D5" w:rsidRPr="004B53BF">
        <w:rPr>
          <w:rFonts w:ascii="Angsana New" w:hAnsi="Angsana New" w:hint="cs"/>
          <w:sz w:val="26"/>
          <w:szCs w:val="26"/>
          <w:cs/>
        </w:rPr>
        <w:t xml:space="preserve">และ </w:t>
      </w:r>
      <w:r w:rsidR="007A02D5" w:rsidRPr="004B53BF">
        <w:rPr>
          <w:rFonts w:ascii="Angsana New" w:hAnsi="Angsana New"/>
          <w:sz w:val="26"/>
          <w:szCs w:val="26"/>
        </w:rPr>
        <w:t xml:space="preserve">4.6 </w:t>
      </w:r>
      <w:r w:rsidR="007A02D5"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="007A02D5" w:rsidRPr="004B53BF">
        <w:rPr>
          <w:rFonts w:ascii="Angsana New" w:hAnsi="Angsana New" w:hint="cs"/>
          <w:sz w:val="26"/>
          <w:szCs w:val="26"/>
          <w:cs/>
        </w:rPr>
        <w:t>ตามลำดับ</w:t>
      </w:r>
      <w:r w:rsidRPr="004B53BF">
        <w:rPr>
          <w:rFonts w:ascii="Angsana New" w:hAnsi="Angsana New"/>
          <w:sz w:val="26"/>
          <w:szCs w:val="26"/>
        </w:rPr>
        <w:t xml:space="preserve"> </w:t>
      </w:r>
    </w:p>
    <w:bookmarkEnd w:id="8"/>
    <w:p w14:paraId="006F6614" w14:textId="0FDED6B8" w:rsidR="00BD74E7" w:rsidRPr="004B53BF" w:rsidRDefault="00BD74E7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sz w:val="26"/>
          <w:szCs w:val="26"/>
        </w:rPr>
      </w:pPr>
    </w:p>
    <w:p w14:paraId="047D15E1" w14:textId="77777777" w:rsidR="00AF188D" w:rsidRPr="004B53BF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br w:type="page"/>
      </w:r>
    </w:p>
    <w:p w14:paraId="521D806C" w14:textId="020492B7" w:rsidR="00C10397" w:rsidRPr="004B53BF" w:rsidRDefault="009B5D37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C10397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C10397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C10397" w:rsidRPr="004B53BF">
        <w:rPr>
          <w:rFonts w:ascii="Angsana New" w:hAnsi="Angsana New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32A555F2" w14:textId="77777777" w:rsidR="00C10397" w:rsidRPr="004B53BF" w:rsidRDefault="00C10397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9" w:name="_Hlk128491908"/>
    </w:p>
    <w:p w14:paraId="1F8E8A7B" w14:textId="4A39E1AE" w:rsidR="00C10397" w:rsidRPr="004B53BF" w:rsidRDefault="00C10397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ในที่ประชุมใหญ่สามัญผู้ถือหุ้นของบริษัทเมื่อวันที่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>2</w:t>
      </w:r>
      <w:r w:rsidRPr="004B53BF">
        <w:rPr>
          <w:rFonts w:ascii="Angsana New" w:hAnsi="Angsana New"/>
          <w:sz w:val="26"/>
          <w:szCs w:val="26"/>
        </w:rPr>
        <w:t>4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>256</w:t>
      </w:r>
      <w:r w:rsidRPr="004B53BF">
        <w:rPr>
          <w:rFonts w:ascii="Angsana New" w:hAnsi="Angsana New"/>
          <w:sz w:val="26"/>
          <w:szCs w:val="26"/>
        </w:rPr>
        <w:t>6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4B53BF">
        <w:rPr>
          <w:rFonts w:ascii="Angsana New" w:hAnsi="Angsana New"/>
          <w:sz w:val="26"/>
          <w:szCs w:val="26"/>
          <w:cs/>
        </w:rPr>
        <w:t>การจ่ายเงินปันผลของ</w:t>
      </w:r>
      <w:r w:rsidRPr="004B53BF">
        <w:rPr>
          <w:rFonts w:ascii="Angsana New" w:hAnsi="Angsana New" w:hint="cs"/>
          <w:sz w:val="26"/>
          <w:szCs w:val="26"/>
          <w:cs/>
        </w:rPr>
        <w:t xml:space="preserve">บริษัทประจำปี </w:t>
      </w:r>
      <w:r w:rsidRPr="004B53BF">
        <w:rPr>
          <w:rFonts w:ascii="Angsana New" w:hAnsi="Angsana New"/>
          <w:sz w:val="26"/>
          <w:szCs w:val="26"/>
        </w:rPr>
        <w:t xml:space="preserve">2565 </w:t>
      </w:r>
      <w:r w:rsidR="00835C61" w:rsidRPr="004B53BF">
        <w:rPr>
          <w:rFonts w:ascii="Angsana New" w:hAnsi="Angsana New"/>
          <w:sz w:val="26"/>
          <w:szCs w:val="26"/>
        </w:rPr>
        <w:t xml:space="preserve">         </w:t>
      </w:r>
      <w:r w:rsidRPr="004B53BF">
        <w:rPr>
          <w:rFonts w:ascii="Angsana New" w:hAnsi="Angsana New"/>
          <w:sz w:val="26"/>
          <w:szCs w:val="26"/>
          <w:cs/>
        </w:rPr>
        <w:t>ในอัตราหุ้นละ</w:t>
      </w:r>
      <w:r w:rsidRPr="004B53BF">
        <w:rPr>
          <w:rFonts w:ascii="Angsana New" w:hAnsi="Angsana New"/>
          <w:sz w:val="26"/>
          <w:szCs w:val="26"/>
        </w:rPr>
        <w:t xml:space="preserve"> 0.17</w:t>
      </w:r>
      <w:r w:rsidRPr="004B53BF">
        <w:rPr>
          <w:rFonts w:ascii="Angsana New" w:hAnsi="Angsana New" w:hint="cs"/>
          <w:sz w:val="26"/>
          <w:szCs w:val="26"/>
          <w:cs/>
        </w:rPr>
        <w:t xml:space="preserve"> บาท สำหรับหุ้นสามัญจำนวน </w:t>
      </w:r>
      <w:r w:rsidRPr="004B53BF">
        <w:rPr>
          <w:rFonts w:ascii="Angsana New" w:hAnsi="Angsana New"/>
          <w:sz w:val="26"/>
          <w:szCs w:val="26"/>
        </w:rPr>
        <w:t xml:space="preserve">159,994,567 </w:t>
      </w:r>
      <w:r w:rsidRPr="004B53BF">
        <w:rPr>
          <w:rFonts w:ascii="Angsana New" w:hAnsi="Angsana New" w:hint="cs"/>
          <w:sz w:val="26"/>
          <w:szCs w:val="26"/>
          <w:cs/>
        </w:rPr>
        <w:t xml:space="preserve">หุ้น เป็นจำนวนเงินรวม </w:t>
      </w:r>
      <w:r w:rsidRPr="004B53BF">
        <w:rPr>
          <w:rFonts w:ascii="Angsana New" w:hAnsi="Angsana New"/>
          <w:sz w:val="26"/>
          <w:szCs w:val="26"/>
        </w:rPr>
        <w:t xml:space="preserve">27.2 </w:t>
      </w:r>
      <w:r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Pr="004B53BF">
        <w:rPr>
          <w:rFonts w:ascii="Angsana New" w:hAnsi="Angsana New"/>
          <w:sz w:val="26"/>
          <w:szCs w:val="26"/>
        </w:rPr>
        <w:t xml:space="preserve"> </w:t>
      </w:r>
      <w:bookmarkEnd w:id="9"/>
      <w:r w:rsidRPr="004B53BF">
        <w:rPr>
          <w:rFonts w:ascii="Angsana New" w:hAnsi="Angsana New" w:hint="cs"/>
          <w:sz w:val="26"/>
          <w:szCs w:val="26"/>
          <w:cs/>
        </w:rPr>
        <w:t>ซึ่งเงินปันผลดังกล่าวจะจ่ายให้แก่</w:t>
      </w:r>
      <w:r w:rsidR="004B53BF">
        <w:rPr>
          <w:rFonts w:ascii="Angsana New" w:hAnsi="Angsana New" w:hint="cs"/>
          <w:sz w:val="26"/>
          <w:szCs w:val="26"/>
          <w:cs/>
        </w:rPr>
        <w:t xml:space="preserve">       </w:t>
      </w:r>
      <w:r w:rsidRPr="004B53BF">
        <w:rPr>
          <w:rFonts w:ascii="Angsana New" w:hAnsi="Angsana New" w:hint="cs"/>
          <w:sz w:val="26"/>
          <w:szCs w:val="26"/>
          <w:cs/>
        </w:rPr>
        <w:t xml:space="preserve">ผู้ถือหุ้นในวันที่ </w:t>
      </w:r>
      <w:r w:rsidRPr="004B53BF">
        <w:rPr>
          <w:rFonts w:ascii="Angsana New" w:hAnsi="Angsana New"/>
          <w:sz w:val="26"/>
          <w:szCs w:val="26"/>
        </w:rPr>
        <w:t>2</w:t>
      </w:r>
      <w:r w:rsidR="00B30FCF" w:rsidRPr="004B53BF">
        <w:rPr>
          <w:rFonts w:ascii="Angsana New" w:hAnsi="Angsana New"/>
          <w:sz w:val="26"/>
          <w:szCs w:val="26"/>
        </w:rPr>
        <w:t>3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4B53BF">
        <w:rPr>
          <w:rFonts w:ascii="Angsana New" w:hAnsi="Angsana New"/>
          <w:sz w:val="26"/>
          <w:szCs w:val="26"/>
        </w:rPr>
        <w:t>2566</w:t>
      </w:r>
    </w:p>
    <w:p w14:paraId="69F9646D" w14:textId="77777777" w:rsidR="00C10397" w:rsidRPr="004B53BF" w:rsidRDefault="00C10397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sz w:val="26"/>
          <w:szCs w:val="26"/>
        </w:rPr>
      </w:pPr>
    </w:p>
    <w:p w14:paraId="7909B285" w14:textId="43E76248" w:rsidR="002A0113" w:rsidRPr="004B53BF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2</w:t>
      </w:r>
      <w:r w:rsidR="009B5D37" w:rsidRPr="004B53BF">
        <w:rPr>
          <w:rFonts w:ascii="Angsana New" w:hAnsi="Angsana New"/>
          <w:b/>
          <w:bCs/>
          <w:sz w:val="26"/>
          <w:szCs w:val="26"/>
        </w:rPr>
        <w:t>0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4B53BF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3A6C8ADE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กรรมการของบริษัทได้อนุมัติให้ออกงบการเงิน</w:t>
      </w:r>
      <w:r w:rsidR="00CD658D" w:rsidRPr="004B53BF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4B53BF">
        <w:rPr>
          <w:rFonts w:ascii="Angsana New" w:hAnsi="Angsana New" w:hint="cs"/>
          <w:sz w:val="26"/>
          <w:szCs w:val="26"/>
          <w:cs/>
        </w:rPr>
        <w:t>นี้</w:t>
      </w:r>
      <w:r w:rsidR="00E92B49" w:rsidRPr="004B53BF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4B53BF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4B53BF">
        <w:rPr>
          <w:rFonts w:ascii="Angsana New" w:hAnsi="Angsana New" w:hint="cs"/>
          <w:sz w:val="26"/>
          <w:szCs w:val="26"/>
        </w:rPr>
        <w:t xml:space="preserve"> </w:t>
      </w:r>
      <w:r w:rsidR="0024291C" w:rsidRPr="004B53BF">
        <w:rPr>
          <w:rFonts w:ascii="Angsana New" w:hAnsi="Angsana New"/>
          <w:sz w:val="26"/>
          <w:szCs w:val="26"/>
        </w:rPr>
        <w:t>1</w:t>
      </w:r>
      <w:r w:rsidR="00415252" w:rsidRPr="004B53BF">
        <w:rPr>
          <w:rFonts w:ascii="Angsana New" w:hAnsi="Angsana New"/>
          <w:sz w:val="26"/>
          <w:szCs w:val="26"/>
        </w:rPr>
        <w:t>1</w:t>
      </w:r>
      <w:r w:rsidR="00CE3F92" w:rsidRPr="004B53BF">
        <w:rPr>
          <w:rFonts w:ascii="Angsana New" w:hAnsi="Angsana New" w:hint="cs"/>
          <w:sz w:val="26"/>
          <w:szCs w:val="26"/>
        </w:rPr>
        <w:t xml:space="preserve"> </w:t>
      </w:r>
      <w:r w:rsidR="00415252" w:rsidRPr="004B53BF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415252" w:rsidRPr="004B53BF">
        <w:rPr>
          <w:rFonts w:ascii="Angsana New" w:hAnsi="Angsana New" w:hint="cs"/>
          <w:sz w:val="26"/>
          <w:szCs w:val="26"/>
        </w:rPr>
        <w:t>256</w:t>
      </w:r>
      <w:r w:rsidR="00415252" w:rsidRPr="004B53BF">
        <w:rPr>
          <w:rFonts w:ascii="Angsana New" w:hAnsi="Angsana New"/>
          <w:sz w:val="26"/>
          <w:szCs w:val="26"/>
        </w:rPr>
        <w:t>6</w:t>
      </w:r>
    </w:p>
    <w:sectPr w:rsidR="00907883" w:rsidRPr="004B53BF" w:rsidSect="00391970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22547" w14:textId="77777777" w:rsidR="00416F3E" w:rsidRDefault="00416F3E">
      <w:r>
        <w:separator/>
      </w:r>
    </w:p>
  </w:endnote>
  <w:endnote w:type="continuationSeparator" w:id="0">
    <w:p w14:paraId="6F0960F1" w14:textId="77777777" w:rsidR="00416F3E" w:rsidRDefault="0041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FD661" w14:textId="77777777" w:rsidR="00416F3E" w:rsidRDefault="00416F3E">
      <w:r>
        <w:separator/>
      </w:r>
    </w:p>
  </w:footnote>
  <w:footnote w:type="continuationSeparator" w:id="0">
    <w:p w14:paraId="133DA8C5" w14:textId="77777777" w:rsidR="00416F3E" w:rsidRDefault="0041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663A2A66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 xml:space="preserve">มีนาคม </w:t>
    </w:r>
    <w:r w:rsidRPr="004B7601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</w:rPr>
      <w:t>6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71A38675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662872">
      <w:rPr>
        <w:rFonts w:ascii="Angsana New" w:hAnsi="Angsana New"/>
        <w:b/>
        <w:bCs/>
        <w:sz w:val="26"/>
        <w:szCs w:val="26"/>
      </w:rPr>
      <w:t>1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662872">
      <w:rPr>
        <w:rFonts w:ascii="Angsana New" w:hAnsi="Angsana New" w:hint="cs"/>
        <w:b/>
        <w:bCs/>
        <w:sz w:val="26"/>
        <w:szCs w:val="26"/>
        <w:cs/>
      </w:rPr>
      <w:t>มีนาคม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662872">
      <w:rPr>
        <w:rFonts w:ascii="Angsana New" w:hAnsi="Angsana New"/>
        <w:b/>
        <w:bCs/>
        <w:sz w:val="26"/>
        <w:szCs w:val="26"/>
      </w:rPr>
      <w:t>6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5"/>
  </w:num>
  <w:num w:numId="12" w16cid:durableId="1398167377">
    <w:abstractNumId w:val="12"/>
  </w:num>
  <w:num w:numId="13" w16cid:durableId="2008360183">
    <w:abstractNumId w:val="17"/>
  </w:num>
  <w:num w:numId="14" w16cid:durableId="818308976">
    <w:abstractNumId w:val="14"/>
  </w:num>
  <w:num w:numId="15" w16cid:durableId="576478031">
    <w:abstractNumId w:val="16"/>
  </w:num>
  <w:num w:numId="16" w16cid:durableId="281496278">
    <w:abstractNumId w:val="11"/>
  </w:num>
  <w:num w:numId="17" w16cid:durableId="758675843">
    <w:abstractNumId w:val="18"/>
  </w:num>
  <w:num w:numId="18" w16cid:durableId="1461725791">
    <w:abstractNumId w:val="13"/>
  </w:num>
  <w:num w:numId="19" w16cid:durableId="139712540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76D"/>
    <w:rsid w:val="00026958"/>
    <w:rsid w:val="000276DC"/>
    <w:rsid w:val="00027917"/>
    <w:rsid w:val="00030188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7E"/>
    <w:rsid w:val="00037780"/>
    <w:rsid w:val="000378F1"/>
    <w:rsid w:val="00037EC7"/>
    <w:rsid w:val="0004024F"/>
    <w:rsid w:val="000403EE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31C"/>
    <w:rsid w:val="000606B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E19"/>
    <w:rsid w:val="0006748A"/>
    <w:rsid w:val="0006795D"/>
    <w:rsid w:val="00067CFF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67E2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403"/>
    <w:rsid w:val="000D1856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8C4"/>
    <w:rsid w:val="000F1928"/>
    <w:rsid w:val="000F1E57"/>
    <w:rsid w:val="000F1F44"/>
    <w:rsid w:val="000F2304"/>
    <w:rsid w:val="000F29FB"/>
    <w:rsid w:val="000F3954"/>
    <w:rsid w:val="000F40B9"/>
    <w:rsid w:val="000F4344"/>
    <w:rsid w:val="000F4985"/>
    <w:rsid w:val="000F4D16"/>
    <w:rsid w:val="000F4E16"/>
    <w:rsid w:val="000F4F77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4CC"/>
    <w:rsid w:val="00104515"/>
    <w:rsid w:val="00104BF7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4C2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5"/>
    <w:rsid w:val="0014593C"/>
    <w:rsid w:val="00145D46"/>
    <w:rsid w:val="00146590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3E4E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7F3"/>
    <w:rsid w:val="00183899"/>
    <w:rsid w:val="00183FA6"/>
    <w:rsid w:val="00184277"/>
    <w:rsid w:val="00184298"/>
    <w:rsid w:val="00184FE2"/>
    <w:rsid w:val="001850A7"/>
    <w:rsid w:val="0018554B"/>
    <w:rsid w:val="00186357"/>
    <w:rsid w:val="00186596"/>
    <w:rsid w:val="00186A89"/>
    <w:rsid w:val="001879E2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8E7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6116"/>
    <w:rsid w:val="001B6232"/>
    <w:rsid w:val="001B63DD"/>
    <w:rsid w:val="001B6568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2A5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38C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4618"/>
    <w:rsid w:val="002055D1"/>
    <w:rsid w:val="0020594E"/>
    <w:rsid w:val="00205F57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405"/>
    <w:rsid w:val="00211628"/>
    <w:rsid w:val="00211CFF"/>
    <w:rsid w:val="00212460"/>
    <w:rsid w:val="002125AE"/>
    <w:rsid w:val="00212726"/>
    <w:rsid w:val="00212A2F"/>
    <w:rsid w:val="00213C48"/>
    <w:rsid w:val="00213DB8"/>
    <w:rsid w:val="00213DF1"/>
    <w:rsid w:val="00213E2B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72"/>
    <w:rsid w:val="00225727"/>
    <w:rsid w:val="00225F14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3164"/>
    <w:rsid w:val="002731CB"/>
    <w:rsid w:val="00273A07"/>
    <w:rsid w:val="00273AD9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C77FF"/>
    <w:rsid w:val="002D021D"/>
    <w:rsid w:val="002D0479"/>
    <w:rsid w:val="002D04DA"/>
    <w:rsid w:val="002D0D64"/>
    <w:rsid w:val="002D0D95"/>
    <w:rsid w:val="002D113F"/>
    <w:rsid w:val="002D15DC"/>
    <w:rsid w:val="002D1F67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754"/>
    <w:rsid w:val="002E19BF"/>
    <w:rsid w:val="002E21BD"/>
    <w:rsid w:val="002E37D8"/>
    <w:rsid w:val="002E380F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E7CCC"/>
    <w:rsid w:val="002F01D9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85"/>
    <w:rsid w:val="003031A3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61B6"/>
    <w:rsid w:val="00326338"/>
    <w:rsid w:val="003265D0"/>
    <w:rsid w:val="00326C1C"/>
    <w:rsid w:val="003270DE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C67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416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4E46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4D"/>
    <w:rsid w:val="00396CD8"/>
    <w:rsid w:val="00397F0A"/>
    <w:rsid w:val="003A0349"/>
    <w:rsid w:val="003A08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D51"/>
    <w:rsid w:val="003A56B6"/>
    <w:rsid w:val="003A581C"/>
    <w:rsid w:val="003A5B53"/>
    <w:rsid w:val="003A5CDE"/>
    <w:rsid w:val="003A6334"/>
    <w:rsid w:val="003A68D5"/>
    <w:rsid w:val="003A6AF8"/>
    <w:rsid w:val="003A7428"/>
    <w:rsid w:val="003A7F1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678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59E6"/>
    <w:rsid w:val="003C6444"/>
    <w:rsid w:val="003C7090"/>
    <w:rsid w:val="003C7384"/>
    <w:rsid w:val="003C790D"/>
    <w:rsid w:val="003C7DB6"/>
    <w:rsid w:val="003C7DE2"/>
    <w:rsid w:val="003D09AE"/>
    <w:rsid w:val="003D0DD2"/>
    <w:rsid w:val="003D1BF1"/>
    <w:rsid w:val="003D1C0D"/>
    <w:rsid w:val="003D21B0"/>
    <w:rsid w:val="003D22AC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889"/>
    <w:rsid w:val="003E6C33"/>
    <w:rsid w:val="003E6CC4"/>
    <w:rsid w:val="003E76D1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1337"/>
    <w:rsid w:val="004116A9"/>
    <w:rsid w:val="00412D9B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737"/>
    <w:rsid w:val="00425DE5"/>
    <w:rsid w:val="00426671"/>
    <w:rsid w:val="00426779"/>
    <w:rsid w:val="004268A9"/>
    <w:rsid w:val="00426B4D"/>
    <w:rsid w:val="00426BB9"/>
    <w:rsid w:val="00430293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7B5"/>
    <w:rsid w:val="00446AC1"/>
    <w:rsid w:val="00446CDE"/>
    <w:rsid w:val="00447077"/>
    <w:rsid w:val="004472E9"/>
    <w:rsid w:val="004477C1"/>
    <w:rsid w:val="004478D0"/>
    <w:rsid w:val="00447B32"/>
    <w:rsid w:val="00447CCA"/>
    <w:rsid w:val="00450B33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472"/>
    <w:rsid w:val="00466586"/>
    <w:rsid w:val="00466EE1"/>
    <w:rsid w:val="004673E6"/>
    <w:rsid w:val="00467567"/>
    <w:rsid w:val="004678B8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52B3"/>
    <w:rsid w:val="00485794"/>
    <w:rsid w:val="00485E89"/>
    <w:rsid w:val="0048600F"/>
    <w:rsid w:val="00486896"/>
    <w:rsid w:val="004869B3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A00DC"/>
    <w:rsid w:val="004A0526"/>
    <w:rsid w:val="004A0BE2"/>
    <w:rsid w:val="004A0D82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3BF"/>
    <w:rsid w:val="004B54E7"/>
    <w:rsid w:val="004B68E7"/>
    <w:rsid w:val="004B6D3D"/>
    <w:rsid w:val="004B74AA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176F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B2B"/>
    <w:rsid w:val="00515793"/>
    <w:rsid w:val="00515BEF"/>
    <w:rsid w:val="00515E8D"/>
    <w:rsid w:val="005166E7"/>
    <w:rsid w:val="0051675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717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73F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7246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50F"/>
    <w:rsid w:val="00583A94"/>
    <w:rsid w:val="0058459E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1532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1C0"/>
    <w:rsid w:val="005A42C7"/>
    <w:rsid w:val="005A437A"/>
    <w:rsid w:val="005A4C57"/>
    <w:rsid w:val="005A5847"/>
    <w:rsid w:val="005A58FB"/>
    <w:rsid w:val="005A5E17"/>
    <w:rsid w:val="005A6C15"/>
    <w:rsid w:val="005A7034"/>
    <w:rsid w:val="005A739C"/>
    <w:rsid w:val="005A7C4C"/>
    <w:rsid w:val="005A7CA1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766"/>
    <w:rsid w:val="005B28CA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D0"/>
    <w:rsid w:val="005D03EF"/>
    <w:rsid w:val="005D0816"/>
    <w:rsid w:val="005D148D"/>
    <w:rsid w:val="005D1594"/>
    <w:rsid w:val="005D167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024"/>
    <w:rsid w:val="00617287"/>
    <w:rsid w:val="006176D5"/>
    <w:rsid w:val="006179C8"/>
    <w:rsid w:val="00617A6E"/>
    <w:rsid w:val="00617ED6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B79"/>
    <w:rsid w:val="006400E3"/>
    <w:rsid w:val="006407DF"/>
    <w:rsid w:val="00640C87"/>
    <w:rsid w:val="00640DCD"/>
    <w:rsid w:val="00640F9E"/>
    <w:rsid w:val="00640FA6"/>
    <w:rsid w:val="0064130E"/>
    <w:rsid w:val="0064233F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54B"/>
    <w:rsid w:val="00653A11"/>
    <w:rsid w:val="00653CB6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2872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7A6"/>
    <w:rsid w:val="006827F4"/>
    <w:rsid w:val="00682C28"/>
    <w:rsid w:val="006843F1"/>
    <w:rsid w:val="00684401"/>
    <w:rsid w:val="006844DE"/>
    <w:rsid w:val="00684D69"/>
    <w:rsid w:val="00685744"/>
    <w:rsid w:val="00686101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3362"/>
    <w:rsid w:val="006938A3"/>
    <w:rsid w:val="0069434E"/>
    <w:rsid w:val="006943E8"/>
    <w:rsid w:val="00694496"/>
    <w:rsid w:val="006946EA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8B7"/>
    <w:rsid w:val="006A0DBD"/>
    <w:rsid w:val="006A12FB"/>
    <w:rsid w:val="006A1590"/>
    <w:rsid w:val="006A17CA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9A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32A6"/>
    <w:rsid w:val="006D387B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55D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963"/>
    <w:rsid w:val="00722745"/>
    <w:rsid w:val="00722EA2"/>
    <w:rsid w:val="00722EF9"/>
    <w:rsid w:val="0072352D"/>
    <w:rsid w:val="00723AAB"/>
    <w:rsid w:val="00723D6B"/>
    <w:rsid w:val="00723E19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331"/>
    <w:rsid w:val="00730D9F"/>
    <w:rsid w:val="007310BD"/>
    <w:rsid w:val="007319FB"/>
    <w:rsid w:val="007328F8"/>
    <w:rsid w:val="007334BA"/>
    <w:rsid w:val="007335F5"/>
    <w:rsid w:val="00733608"/>
    <w:rsid w:val="00733C25"/>
    <w:rsid w:val="00733FF1"/>
    <w:rsid w:val="00734799"/>
    <w:rsid w:val="00734C70"/>
    <w:rsid w:val="00734DB1"/>
    <w:rsid w:val="00735558"/>
    <w:rsid w:val="00735CFB"/>
    <w:rsid w:val="00735D17"/>
    <w:rsid w:val="007361BA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955"/>
    <w:rsid w:val="00750EF2"/>
    <w:rsid w:val="007518DD"/>
    <w:rsid w:val="007519DA"/>
    <w:rsid w:val="00751B0A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77407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39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A03"/>
    <w:rsid w:val="00791DAD"/>
    <w:rsid w:val="007920E8"/>
    <w:rsid w:val="00792251"/>
    <w:rsid w:val="00793070"/>
    <w:rsid w:val="00793201"/>
    <w:rsid w:val="00793AAB"/>
    <w:rsid w:val="00794099"/>
    <w:rsid w:val="00794586"/>
    <w:rsid w:val="007946F3"/>
    <w:rsid w:val="0079485A"/>
    <w:rsid w:val="00794DAB"/>
    <w:rsid w:val="00794F3F"/>
    <w:rsid w:val="0079550D"/>
    <w:rsid w:val="0079574F"/>
    <w:rsid w:val="007959BB"/>
    <w:rsid w:val="00795B2C"/>
    <w:rsid w:val="00795DC5"/>
    <w:rsid w:val="00797D20"/>
    <w:rsid w:val="007A02D5"/>
    <w:rsid w:val="007A0539"/>
    <w:rsid w:val="007A087A"/>
    <w:rsid w:val="007A08B7"/>
    <w:rsid w:val="007A1739"/>
    <w:rsid w:val="007A23D3"/>
    <w:rsid w:val="007A26B2"/>
    <w:rsid w:val="007A2A08"/>
    <w:rsid w:val="007A2A7B"/>
    <w:rsid w:val="007A2E48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04C"/>
    <w:rsid w:val="007D3312"/>
    <w:rsid w:val="007D3C1F"/>
    <w:rsid w:val="007D4A64"/>
    <w:rsid w:val="007D5105"/>
    <w:rsid w:val="007D5A6A"/>
    <w:rsid w:val="007D61C1"/>
    <w:rsid w:val="007D6CEC"/>
    <w:rsid w:val="007D7C04"/>
    <w:rsid w:val="007D7CE4"/>
    <w:rsid w:val="007E0394"/>
    <w:rsid w:val="007E09F0"/>
    <w:rsid w:val="007E0E76"/>
    <w:rsid w:val="007E0FA7"/>
    <w:rsid w:val="007E162D"/>
    <w:rsid w:val="007E17DF"/>
    <w:rsid w:val="007E1C3E"/>
    <w:rsid w:val="007E206E"/>
    <w:rsid w:val="007E2201"/>
    <w:rsid w:val="007E239A"/>
    <w:rsid w:val="007E3093"/>
    <w:rsid w:val="007E4E54"/>
    <w:rsid w:val="007E4ED3"/>
    <w:rsid w:val="007E5187"/>
    <w:rsid w:val="007E57F4"/>
    <w:rsid w:val="007E5E5F"/>
    <w:rsid w:val="007E77A4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6B36"/>
    <w:rsid w:val="007F7057"/>
    <w:rsid w:val="007F757A"/>
    <w:rsid w:val="008004BA"/>
    <w:rsid w:val="008008E8"/>
    <w:rsid w:val="00800A28"/>
    <w:rsid w:val="00800CAE"/>
    <w:rsid w:val="00800E20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C1A"/>
    <w:rsid w:val="00811C5E"/>
    <w:rsid w:val="00812140"/>
    <w:rsid w:val="008129BB"/>
    <w:rsid w:val="00813398"/>
    <w:rsid w:val="0081370E"/>
    <w:rsid w:val="0081406F"/>
    <w:rsid w:val="00814D01"/>
    <w:rsid w:val="00814E0C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91F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BAA"/>
    <w:rsid w:val="00836F9A"/>
    <w:rsid w:val="0083732E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7054C"/>
    <w:rsid w:val="00870A62"/>
    <w:rsid w:val="00870B9C"/>
    <w:rsid w:val="008712ED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302"/>
    <w:rsid w:val="00876995"/>
    <w:rsid w:val="00876A3E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B3B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974"/>
    <w:rsid w:val="008C4A94"/>
    <w:rsid w:val="008C4CA0"/>
    <w:rsid w:val="008C4DBB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AAC"/>
    <w:rsid w:val="008D0CEF"/>
    <w:rsid w:val="008D1003"/>
    <w:rsid w:val="008D11AE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2D4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F22"/>
    <w:rsid w:val="009175E5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857"/>
    <w:rsid w:val="00934AA1"/>
    <w:rsid w:val="00934DC2"/>
    <w:rsid w:val="00935902"/>
    <w:rsid w:val="00935A77"/>
    <w:rsid w:val="00935EA4"/>
    <w:rsid w:val="0093686F"/>
    <w:rsid w:val="009372E1"/>
    <w:rsid w:val="00937A88"/>
    <w:rsid w:val="00937D7D"/>
    <w:rsid w:val="00940093"/>
    <w:rsid w:val="009401FB"/>
    <w:rsid w:val="009407DD"/>
    <w:rsid w:val="0094099B"/>
    <w:rsid w:val="00940ADA"/>
    <w:rsid w:val="00941461"/>
    <w:rsid w:val="00941564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E96"/>
    <w:rsid w:val="00954AD0"/>
    <w:rsid w:val="009555AB"/>
    <w:rsid w:val="009556EE"/>
    <w:rsid w:val="009558D8"/>
    <w:rsid w:val="00956170"/>
    <w:rsid w:val="009561AD"/>
    <w:rsid w:val="00956B1C"/>
    <w:rsid w:val="00956DAC"/>
    <w:rsid w:val="009572F3"/>
    <w:rsid w:val="00957EE0"/>
    <w:rsid w:val="00960506"/>
    <w:rsid w:val="009606A1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56C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4F6"/>
    <w:rsid w:val="00973F2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DE"/>
    <w:rsid w:val="00977C2E"/>
    <w:rsid w:val="00977F91"/>
    <w:rsid w:val="00977F92"/>
    <w:rsid w:val="00980A7D"/>
    <w:rsid w:val="00980DD5"/>
    <w:rsid w:val="0098106B"/>
    <w:rsid w:val="0098118D"/>
    <w:rsid w:val="00982BA5"/>
    <w:rsid w:val="00982DFA"/>
    <w:rsid w:val="0098301A"/>
    <w:rsid w:val="00983092"/>
    <w:rsid w:val="0098323C"/>
    <w:rsid w:val="0098332F"/>
    <w:rsid w:val="00983812"/>
    <w:rsid w:val="00983D1A"/>
    <w:rsid w:val="00983FE7"/>
    <w:rsid w:val="0098434D"/>
    <w:rsid w:val="009847E7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431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4645"/>
    <w:rsid w:val="009E49E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D3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351"/>
    <w:rsid w:val="00A05370"/>
    <w:rsid w:val="00A053F8"/>
    <w:rsid w:val="00A0546E"/>
    <w:rsid w:val="00A054C5"/>
    <w:rsid w:val="00A05653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E56"/>
    <w:rsid w:val="00A30F1F"/>
    <w:rsid w:val="00A31151"/>
    <w:rsid w:val="00A3155A"/>
    <w:rsid w:val="00A31D6A"/>
    <w:rsid w:val="00A32053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8DB"/>
    <w:rsid w:val="00A36941"/>
    <w:rsid w:val="00A36B35"/>
    <w:rsid w:val="00A36D7A"/>
    <w:rsid w:val="00A37642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46F53"/>
    <w:rsid w:val="00A476A3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1BE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768"/>
    <w:rsid w:val="00A97A6F"/>
    <w:rsid w:val="00A97B1D"/>
    <w:rsid w:val="00A97D84"/>
    <w:rsid w:val="00AA05A3"/>
    <w:rsid w:val="00AA0F15"/>
    <w:rsid w:val="00AA14EC"/>
    <w:rsid w:val="00AA1502"/>
    <w:rsid w:val="00AA19AF"/>
    <w:rsid w:val="00AA1D2D"/>
    <w:rsid w:val="00AA2650"/>
    <w:rsid w:val="00AA2786"/>
    <w:rsid w:val="00AA2815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8EA"/>
    <w:rsid w:val="00AC6B77"/>
    <w:rsid w:val="00AC7002"/>
    <w:rsid w:val="00AC7C00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AB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3E3"/>
    <w:rsid w:val="00AF0528"/>
    <w:rsid w:val="00AF062A"/>
    <w:rsid w:val="00AF0E28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3D1"/>
    <w:rsid w:val="00B018C7"/>
    <w:rsid w:val="00B01A5A"/>
    <w:rsid w:val="00B01B5D"/>
    <w:rsid w:val="00B01EED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12D"/>
    <w:rsid w:val="00B1020E"/>
    <w:rsid w:val="00B10AC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0FCF"/>
    <w:rsid w:val="00B311F8"/>
    <w:rsid w:val="00B31762"/>
    <w:rsid w:val="00B31B3F"/>
    <w:rsid w:val="00B31CCC"/>
    <w:rsid w:val="00B323C0"/>
    <w:rsid w:val="00B32508"/>
    <w:rsid w:val="00B32863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996"/>
    <w:rsid w:val="00B57A71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041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58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56D"/>
    <w:rsid w:val="00BE16CF"/>
    <w:rsid w:val="00BE1956"/>
    <w:rsid w:val="00BE1ACB"/>
    <w:rsid w:val="00BE2966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5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E9"/>
    <w:rsid w:val="00C019C3"/>
    <w:rsid w:val="00C029B4"/>
    <w:rsid w:val="00C02CB4"/>
    <w:rsid w:val="00C02F87"/>
    <w:rsid w:val="00C03513"/>
    <w:rsid w:val="00C03B58"/>
    <w:rsid w:val="00C03B96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885"/>
    <w:rsid w:val="00C100B1"/>
    <w:rsid w:val="00C10209"/>
    <w:rsid w:val="00C10258"/>
    <w:rsid w:val="00C10397"/>
    <w:rsid w:val="00C10C05"/>
    <w:rsid w:val="00C122B4"/>
    <w:rsid w:val="00C1269E"/>
    <w:rsid w:val="00C1359E"/>
    <w:rsid w:val="00C13C24"/>
    <w:rsid w:val="00C13D06"/>
    <w:rsid w:val="00C1413C"/>
    <w:rsid w:val="00C142B4"/>
    <w:rsid w:val="00C14418"/>
    <w:rsid w:val="00C14A04"/>
    <w:rsid w:val="00C14B68"/>
    <w:rsid w:val="00C15171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5B1"/>
    <w:rsid w:val="00C40CCB"/>
    <w:rsid w:val="00C42161"/>
    <w:rsid w:val="00C42416"/>
    <w:rsid w:val="00C4281B"/>
    <w:rsid w:val="00C42A44"/>
    <w:rsid w:val="00C4342D"/>
    <w:rsid w:val="00C4349D"/>
    <w:rsid w:val="00C43D64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88"/>
    <w:rsid w:val="00C50155"/>
    <w:rsid w:val="00C50172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51C7"/>
    <w:rsid w:val="00C55214"/>
    <w:rsid w:val="00C55538"/>
    <w:rsid w:val="00C55A84"/>
    <w:rsid w:val="00C561CB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D26"/>
    <w:rsid w:val="00C6367C"/>
    <w:rsid w:val="00C63831"/>
    <w:rsid w:val="00C64262"/>
    <w:rsid w:val="00C65A83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99"/>
    <w:rsid w:val="00C80FAA"/>
    <w:rsid w:val="00C81422"/>
    <w:rsid w:val="00C8156E"/>
    <w:rsid w:val="00C823F5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00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5A9"/>
    <w:rsid w:val="00CA77C9"/>
    <w:rsid w:val="00CA7CDA"/>
    <w:rsid w:val="00CA7E83"/>
    <w:rsid w:val="00CA7F01"/>
    <w:rsid w:val="00CB0007"/>
    <w:rsid w:val="00CB07B7"/>
    <w:rsid w:val="00CB15CB"/>
    <w:rsid w:val="00CB1BB8"/>
    <w:rsid w:val="00CB1BB9"/>
    <w:rsid w:val="00CB1DB9"/>
    <w:rsid w:val="00CB2107"/>
    <w:rsid w:val="00CB225D"/>
    <w:rsid w:val="00CB2818"/>
    <w:rsid w:val="00CB29ED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BDD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7C2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71D"/>
    <w:rsid w:val="00CF7862"/>
    <w:rsid w:val="00CF7970"/>
    <w:rsid w:val="00CF7A73"/>
    <w:rsid w:val="00CF7E87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E6"/>
    <w:rsid w:val="00D04A24"/>
    <w:rsid w:val="00D055BD"/>
    <w:rsid w:val="00D057BC"/>
    <w:rsid w:val="00D05C66"/>
    <w:rsid w:val="00D05F5B"/>
    <w:rsid w:val="00D06A07"/>
    <w:rsid w:val="00D0780E"/>
    <w:rsid w:val="00D102C7"/>
    <w:rsid w:val="00D10E9C"/>
    <w:rsid w:val="00D10F5F"/>
    <w:rsid w:val="00D1112D"/>
    <w:rsid w:val="00D113EB"/>
    <w:rsid w:val="00D11567"/>
    <w:rsid w:val="00D11795"/>
    <w:rsid w:val="00D11847"/>
    <w:rsid w:val="00D11B13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47C7"/>
    <w:rsid w:val="00D24EB8"/>
    <w:rsid w:val="00D25B26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1C64"/>
    <w:rsid w:val="00D32106"/>
    <w:rsid w:val="00D32398"/>
    <w:rsid w:val="00D32685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1AF"/>
    <w:rsid w:val="00D372CE"/>
    <w:rsid w:val="00D37D4D"/>
    <w:rsid w:val="00D408C8"/>
    <w:rsid w:val="00D40B23"/>
    <w:rsid w:val="00D40B6D"/>
    <w:rsid w:val="00D40C5A"/>
    <w:rsid w:val="00D40C67"/>
    <w:rsid w:val="00D41074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437"/>
    <w:rsid w:val="00D4671C"/>
    <w:rsid w:val="00D46F49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B85"/>
    <w:rsid w:val="00D57F32"/>
    <w:rsid w:val="00D60596"/>
    <w:rsid w:val="00D60E22"/>
    <w:rsid w:val="00D61456"/>
    <w:rsid w:val="00D61547"/>
    <w:rsid w:val="00D61D21"/>
    <w:rsid w:val="00D6242D"/>
    <w:rsid w:val="00D62895"/>
    <w:rsid w:val="00D628BE"/>
    <w:rsid w:val="00D628E3"/>
    <w:rsid w:val="00D6294D"/>
    <w:rsid w:val="00D62D7A"/>
    <w:rsid w:val="00D63BE1"/>
    <w:rsid w:val="00D64A29"/>
    <w:rsid w:val="00D64F25"/>
    <w:rsid w:val="00D6598A"/>
    <w:rsid w:val="00D65F98"/>
    <w:rsid w:val="00D66643"/>
    <w:rsid w:val="00D6697A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3CA"/>
    <w:rsid w:val="00DA74FB"/>
    <w:rsid w:val="00DA755A"/>
    <w:rsid w:val="00DA7649"/>
    <w:rsid w:val="00DA7BB7"/>
    <w:rsid w:val="00DA7C5C"/>
    <w:rsid w:val="00DB04C5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7E9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073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94"/>
    <w:rsid w:val="00E22F75"/>
    <w:rsid w:val="00E23235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37CF7"/>
    <w:rsid w:val="00E40AB9"/>
    <w:rsid w:val="00E40AC3"/>
    <w:rsid w:val="00E410A6"/>
    <w:rsid w:val="00E410F9"/>
    <w:rsid w:val="00E410FA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700C3"/>
    <w:rsid w:val="00E701A1"/>
    <w:rsid w:val="00E70BA2"/>
    <w:rsid w:val="00E70C2F"/>
    <w:rsid w:val="00E70C85"/>
    <w:rsid w:val="00E70D22"/>
    <w:rsid w:val="00E70D79"/>
    <w:rsid w:val="00E718CF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8D4"/>
    <w:rsid w:val="00E86C20"/>
    <w:rsid w:val="00E86E1F"/>
    <w:rsid w:val="00E87084"/>
    <w:rsid w:val="00E8714F"/>
    <w:rsid w:val="00E87608"/>
    <w:rsid w:val="00E9055D"/>
    <w:rsid w:val="00E907A1"/>
    <w:rsid w:val="00E91D76"/>
    <w:rsid w:val="00E9215D"/>
    <w:rsid w:val="00E92B49"/>
    <w:rsid w:val="00E932C3"/>
    <w:rsid w:val="00E93308"/>
    <w:rsid w:val="00E934AE"/>
    <w:rsid w:val="00E9354D"/>
    <w:rsid w:val="00E93ACA"/>
    <w:rsid w:val="00E94533"/>
    <w:rsid w:val="00E9469A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761"/>
    <w:rsid w:val="00EA7C79"/>
    <w:rsid w:val="00EB02CB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35E"/>
    <w:rsid w:val="00EF040C"/>
    <w:rsid w:val="00EF0492"/>
    <w:rsid w:val="00EF0CB8"/>
    <w:rsid w:val="00EF16BE"/>
    <w:rsid w:val="00EF18A8"/>
    <w:rsid w:val="00EF1A73"/>
    <w:rsid w:val="00EF1C79"/>
    <w:rsid w:val="00EF24DA"/>
    <w:rsid w:val="00EF275F"/>
    <w:rsid w:val="00EF41A2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304C"/>
    <w:rsid w:val="00F03AB3"/>
    <w:rsid w:val="00F03F9F"/>
    <w:rsid w:val="00F04A04"/>
    <w:rsid w:val="00F04C88"/>
    <w:rsid w:val="00F053CC"/>
    <w:rsid w:val="00F05D71"/>
    <w:rsid w:val="00F05DCE"/>
    <w:rsid w:val="00F05F8A"/>
    <w:rsid w:val="00F06617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03B"/>
    <w:rsid w:val="00F21A08"/>
    <w:rsid w:val="00F21D05"/>
    <w:rsid w:val="00F226F7"/>
    <w:rsid w:val="00F2294D"/>
    <w:rsid w:val="00F229D4"/>
    <w:rsid w:val="00F22C09"/>
    <w:rsid w:val="00F2327E"/>
    <w:rsid w:val="00F233D9"/>
    <w:rsid w:val="00F236C9"/>
    <w:rsid w:val="00F23799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D38"/>
    <w:rsid w:val="00F35E50"/>
    <w:rsid w:val="00F3658C"/>
    <w:rsid w:val="00F36E93"/>
    <w:rsid w:val="00F373FD"/>
    <w:rsid w:val="00F37D26"/>
    <w:rsid w:val="00F400D5"/>
    <w:rsid w:val="00F40AAA"/>
    <w:rsid w:val="00F412D3"/>
    <w:rsid w:val="00F415B9"/>
    <w:rsid w:val="00F41C5C"/>
    <w:rsid w:val="00F41DB7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7D9"/>
    <w:rsid w:val="00F560FB"/>
    <w:rsid w:val="00F56345"/>
    <w:rsid w:val="00F563DC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CBC"/>
    <w:rsid w:val="00F66452"/>
    <w:rsid w:val="00F66688"/>
    <w:rsid w:val="00F6710D"/>
    <w:rsid w:val="00F672BC"/>
    <w:rsid w:val="00F6785B"/>
    <w:rsid w:val="00F679B0"/>
    <w:rsid w:val="00F7023D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7E2"/>
    <w:rsid w:val="00F9195F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402F"/>
    <w:rsid w:val="00F940E8"/>
    <w:rsid w:val="00F941E9"/>
    <w:rsid w:val="00F94E4D"/>
    <w:rsid w:val="00F95362"/>
    <w:rsid w:val="00F9547E"/>
    <w:rsid w:val="00F95969"/>
    <w:rsid w:val="00F95EC6"/>
    <w:rsid w:val="00F9608D"/>
    <w:rsid w:val="00F967EC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7B5"/>
    <w:rsid w:val="00FB6FB1"/>
    <w:rsid w:val="00FB772D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704"/>
    <w:rsid w:val="00FD3F58"/>
    <w:rsid w:val="00FD4482"/>
    <w:rsid w:val="00FD4AC9"/>
    <w:rsid w:val="00FD5317"/>
    <w:rsid w:val="00FD605E"/>
    <w:rsid w:val="00FD638F"/>
    <w:rsid w:val="00FD695A"/>
    <w:rsid w:val="00FD6A3F"/>
    <w:rsid w:val="00FD6BB0"/>
    <w:rsid w:val="00FD6CD6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4DDB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14452</TotalTime>
  <Pages>12</Pages>
  <Words>2516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16828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814</cp:revision>
  <cp:lastPrinted>2023-05-11T08:04:00Z</cp:lastPrinted>
  <dcterms:created xsi:type="dcterms:W3CDTF">2020-05-08T11:31:00Z</dcterms:created>
  <dcterms:modified xsi:type="dcterms:W3CDTF">2023-05-11T08:14:00Z</dcterms:modified>
</cp:coreProperties>
</file>