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5F2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715C4D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_Hlk134451310"/>
      <w:bookmarkStart w:id="3" w:name="SubTitle"/>
      <w:bookmarkEnd w:id="0"/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7FAEB50F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4" w:name="ExtraText"/>
      <w:bookmarkEnd w:id="3"/>
      <w:bookmarkEnd w:id="4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A56FD9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2EC8A24" w14:textId="77777777" w:rsidR="00E63BEB" w:rsidRPr="00CF48F4" w:rsidRDefault="00E63BEB" w:rsidP="00CF48F4"/>
    <w:p w14:paraId="7094DC08" w14:textId="6E46D17E" w:rsidR="00991621" w:rsidRDefault="00991621" w:rsidP="00991621"/>
    <w:p w14:paraId="2DDFBB92" w14:textId="7B2B9FFC" w:rsidR="00FD1EB6" w:rsidRDefault="00FD1EB6" w:rsidP="00991621"/>
    <w:p w14:paraId="53A57F7B" w14:textId="0F18721F" w:rsidR="00FD1EB6" w:rsidRDefault="00FD1EB6" w:rsidP="00991621"/>
    <w:p w14:paraId="37DEB9F9" w14:textId="76914D76" w:rsidR="00FD1EB6" w:rsidRDefault="00FD1EB6" w:rsidP="00991621"/>
    <w:p w14:paraId="3F559710" w14:textId="51910991" w:rsidR="00FD1EB6" w:rsidRDefault="00FD1EB6" w:rsidP="00991621"/>
    <w:p w14:paraId="2682CAA2" w14:textId="77777777" w:rsidR="00FD1EB6" w:rsidRDefault="00FD1EB6" w:rsidP="00991621"/>
    <w:p w14:paraId="76FC0AD0" w14:textId="3E37D1E3" w:rsidR="00991621" w:rsidRDefault="00991621" w:rsidP="00991621"/>
    <w:p w14:paraId="7E7BC2E9" w14:textId="77777777" w:rsidR="00991621" w:rsidRPr="00CF48F4" w:rsidRDefault="00991621" w:rsidP="00CF48F4"/>
    <w:p w14:paraId="6BDC6B5F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3CB06C90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</w:t>
      </w:r>
      <w:r w:rsidR="00D149D6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D149D6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</w:t>
      </w:r>
      <w:r w:rsidRPr="00D149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 </w:t>
      </w:r>
      <w:r w:rsidRPr="00D149D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149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D149D6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D149D6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 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16249F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 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D149D6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สอบทานของข้าพเจ้า</w:t>
      </w:r>
    </w:p>
    <w:p w14:paraId="1E0994F0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Sect="005F5D37">
          <w:headerReference w:type="default" r:id="rId15"/>
          <w:footerReference w:type="defaul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21E56C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B01AFEA" w14:textId="77777777" w:rsidR="00FE5D24" w:rsidRDefault="00FE5D24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04BD70" w14:textId="77777777" w:rsidR="00D31EF1" w:rsidRDefault="00D31EF1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D1B355" w14:textId="77777777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77777777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16249F">
        <w:rPr>
          <w:rFonts w:asciiTheme="majorBidi" w:hAnsiTheme="majorBidi" w:cstheme="majorBidi"/>
          <w:cs/>
        </w:rPr>
        <w:t>)</w:t>
      </w:r>
    </w:p>
    <w:p w14:paraId="05E5AAFD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10512</w:t>
      </w:r>
    </w:p>
    <w:p w14:paraId="04735838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F74B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B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sectPr w:rsidR="00FD1EB6" w:rsidRPr="0016249F" w:rsidSect="005F5D37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9C86" w14:textId="77777777" w:rsidR="00512010" w:rsidRDefault="00512010">
      <w:r>
        <w:separator/>
      </w:r>
    </w:p>
  </w:endnote>
  <w:endnote w:type="continuationSeparator" w:id="0">
    <w:p w14:paraId="697B22FC" w14:textId="77777777" w:rsidR="00512010" w:rsidRDefault="0051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00000003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48E28" w14:textId="77777777" w:rsidR="00512010" w:rsidRDefault="00512010">
      <w:r>
        <w:separator/>
      </w:r>
    </w:p>
  </w:footnote>
  <w:footnote w:type="continuationSeparator" w:id="0">
    <w:p w14:paraId="67DB2D9F" w14:textId="77777777" w:rsidR="00512010" w:rsidRDefault="00512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0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2"/>
  </w:num>
  <w:num w:numId="21" w16cid:durableId="97529843">
    <w:abstractNumId w:val="10"/>
  </w:num>
  <w:num w:numId="22" w16cid:durableId="1009678913">
    <w:abstractNumId w:val="29"/>
  </w:num>
  <w:num w:numId="23" w16cid:durableId="1581253448">
    <w:abstractNumId w:val="28"/>
  </w:num>
  <w:num w:numId="24" w16cid:durableId="1999842063">
    <w:abstractNumId w:val="33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1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4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010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29AC8-CE81-4C43-9AB4-3D341E421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418</Words>
  <Characters>1647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creator>tadsong_h22</dc:creator>
  <cp:lastModifiedBy>Kornsiri, Chongaksorn</cp:lastModifiedBy>
  <cp:revision>6</cp:revision>
  <cp:lastPrinted>2022-02-25T10:54:00Z</cp:lastPrinted>
  <dcterms:created xsi:type="dcterms:W3CDTF">2023-05-08T08:18:00Z</dcterms:created>
  <dcterms:modified xsi:type="dcterms:W3CDTF">2023-05-11T09:30:00Z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