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16249F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16249F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16249F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16249F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16249F" w:rsidRDefault="007C31E0" w:rsidP="007C31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97D79" w:rsidRPr="0016249F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3272A81B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97D79" w:rsidRPr="0016249F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DE667C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072F8ABA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497D79" w:rsidRPr="0016249F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591E182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307D4E6C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97D79" w:rsidRPr="0016249F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13F5FE86" w:rsidR="00497D79" w:rsidRPr="000D4827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48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E0294E" w14:textId="77777777" w:rsidR="00497D79" w:rsidRPr="000D4827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19B20D0D" w:rsidR="00497D79" w:rsidRPr="000D4827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482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ใบสำคัญแสดงสิทธิ</w:t>
            </w:r>
            <w:r w:rsidR="009F4A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ที่จะซื้อหุ้น</w:t>
            </w:r>
          </w:p>
        </w:tc>
      </w:tr>
      <w:tr w:rsidR="00497D79" w:rsidRPr="0016249F" w14:paraId="321053F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2249B8AF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3DCB4C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797E9EA9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497D79" w:rsidRPr="0016249F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611D09C1" w:rsidR="00497D79" w:rsidRPr="00D36A2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36A2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F94AEF" w14:textId="77777777" w:rsidR="00497D79" w:rsidRPr="00D36A2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6B2400E0" w:rsidR="00497D79" w:rsidRPr="00D36A2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36A2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97D79" w:rsidRPr="0016249F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14E47A92" w:rsidR="00497D79" w:rsidRPr="004C1960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19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4BA8AA" w14:textId="77777777" w:rsidR="00497D79" w:rsidRPr="004C1960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12D88624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C19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97D79" w:rsidRPr="0016249F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350CBCE4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8A4809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42171D0B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97D79" w:rsidRPr="0016249F" w14:paraId="26AD235E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7DEDDFB0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1D9B11B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2AFCCC65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97D79" w:rsidRPr="0016249F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145C1A78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D19BE28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1A783262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97D79" w:rsidRPr="0016249F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7DFDD031" w:rsidR="00497D79" w:rsidRPr="0016249F" w:rsidRDefault="00704F03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124D575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7D1DA97D" w14:textId="2FE5C774" w:rsidR="00497D79" w:rsidRPr="0016249F" w:rsidRDefault="00704F03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497D79" w:rsidRPr="0016249F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57F56A53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CDB2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7EED7C85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97D79" w:rsidRPr="0016249F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0BF48F4D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402A3C70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97D79" w:rsidRPr="0016249F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97D79" w:rsidRPr="0016249F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97D79" w:rsidRPr="0016249F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7D79" w:rsidRPr="0016249F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7D79" w:rsidRPr="0016249F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97D79" w:rsidRPr="0016249F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97D79" w:rsidRPr="0016249F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63FBFAEF" w:rsidR="00497D79" w:rsidRPr="0016249F" w:rsidRDefault="00497D79" w:rsidP="00497D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16249F" w:rsidRDefault="00E6228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16249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AF2978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33C28EE" w14:textId="0616AFAC" w:rsidR="003A5057" w:rsidRPr="0016249F" w:rsidRDefault="003A5057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22455"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497D79">
        <w:rPr>
          <w:rFonts w:asciiTheme="majorBidi" w:hAnsiTheme="majorBidi" w:cstheme="majorBidi"/>
          <w:sz w:val="30"/>
          <w:szCs w:val="30"/>
        </w:rPr>
        <w:t xml:space="preserve">12 </w:t>
      </w:r>
      <w:r w:rsidR="00497D79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497D79">
        <w:rPr>
          <w:rFonts w:asciiTheme="majorBidi" w:hAnsiTheme="majorBidi" w:cstheme="majorBidi"/>
          <w:sz w:val="30"/>
          <w:szCs w:val="30"/>
        </w:rPr>
        <w:t>2566</w:t>
      </w:r>
    </w:p>
    <w:p w14:paraId="5D585882" w14:textId="09A5F815" w:rsidR="00200B9A" w:rsidRPr="00AF2978" w:rsidRDefault="00200B9A" w:rsidP="003A5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5D5369F3" w14:textId="32523A6F" w:rsidR="00A1742E" w:rsidRPr="0016249F" w:rsidRDefault="007C31E0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16249F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ระหว่างกาล</w:t>
      </w:r>
      <w:r w:rsidR="00D77282" w:rsidRPr="0016249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AF2978" w:rsidRDefault="00A92F34" w:rsidP="00A9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5C0B543" w14:textId="435795E0" w:rsidR="009F3FAC" w:rsidRPr="00F35780" w:rsidRDefault="0055497F" w:rsidP="00F3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16249F">
        <w:rPr>
          <w:rFonts w:asciiTheme="majorBidi" w:hAnsiTheme="majorBidi"/>
          <w:sz w:val="30"/>
          <w:szCs w:val="30"/>
          <w:cs/>
        </w:rPr>
        <w:t xml:space="preserve">   </w:t>
      </w:r>
      <w:r w:rsidRPr="0016249F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Pr="0016249F">
        <w:rPr>
          <w:rFonts w:asciiTheme="majorBidi" w:hAnsiTheme="majorBidi"/>
          <w:sz w:val="30"/>
          <w:szCs w:val="30"/>
        </w:rPr>
        <w:t>34</w:t>
      </w:r>
      <w:r w:rsidRPr="0016249F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16249F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6249F">
        <w:rPr>
          <w:rFonts w:asciiTheme="majorBidi" w:hAnsi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C2C46" w:rsidRPr="000C2C46">
        <w:rPr>
          <w:rFonts w:asciiTheme="majorBidi" w:hAnsi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>
        <w:rPr>
          <w:rFonts w:asciiTheme="majorBidi" w:hAnsiTheme="majorBidi" w:hint="cs"/>
          <w:sz w:val="30"/>
          <w:szCs w:val="30"/>
          <w:cs/>
        </w:rPr>
        <w:t xml:space="preserve"> </w:t>
      </w:r>
      <w:r w:rsidR="00F35780" w:rsidRPr="00F35780">
        <w:rPr>
          <w:rFonts w:asciiTheme="majorBidi" w:hAnsi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708D7">
        <w:rPr>
          <w:rFonts w:asciiTheme="majorBidi" w:hAnsiTheme="majorBidi" w:hint="cs"/>
          <w:sz w:val="30"/>
          <w:szCs w:val="30"/>
          <w:cs/>
        </w:rPr>
        <w:t>และบริษัทย่อย</w:t>
      </w:r>
      <w:r w:rsidR="00F35780" w:rsidRPr="00F35780">
        <w:rPr>
          <w:rFonts w:asciiTheme="majorBidi" w:hAnsiTheme="majorBidi"/>
          <w:sz w:val="30"/>
          <w:szCs w:val="30"/>
          <w:cs/>
        </w:rPr>
        <w:t>สำหรับปีสิ้นสุดวันที่</w:t>
      </w:r>
      <w:r w:rsidR="00F35780">
        <w:rPr>
          <w:rFonts w:asciiTheme="majorBidi" w:hAnsiTheme="majorBidi"/>
          <w:sz w:val="30"/>
          <w:szCs w:val="30"/>
        </w:rPr>
        <w:t xml:space="preserve"> 31 </w:t>
      </w:r>
      <w:r w:rsidR="00F3578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35780">
        <w:rPr>
          <w:rFonts w:asciiTheme="majorBidi" w:hAnsiTheme="majorBidi"/>
          <w:sz w:val="30"/>
          <w:szCs w:val="30"/>
        </w:rPr>
        <w:t>256</w:t>
      </w:r>
      <w:r w:rsidR="00497D79">
        <w:rPr>
          <w:rFonts w:asciiTheme="majorBidi" w:hAnsiTheme="majorBidi"/>
          <w:sz w:val="30"/>
          <w:szCs w:val="30"/>
        </w:rPr>
        <w:t>5</w:t>
      </w:r>
    </w:p>
    <w:p w14:paraId="1CA98CF8" w14:textId="0C0A707F" w:rsidR="009007E1" w:rsidRPr="00AF2978" w:rsidRDefault="009007E1" w:rsidP="0055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078A7B21" w14:textId="66DFA441" w:rsidR="00A2413E" w:rsidRDefault="00A2413E" w:rsidP="0055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2413E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</w:t>
      </w:r>
      <w:r w:rsidRPr="0007687A">
        <w:rPr>
          <w:rFonts w:asciiTheme="majorBidi" w:hAnsiTheme="majorBidi"/>
          <w:sz w:val="30"/>
          <w:szCs w:val="30"/>
          <w:cs/>
        </w:rPr>
        <w:t>บัญชีของ</w:t>
      </w:r>
      <w:r w:rsidR="00F64D78" w:rsidRPr="0007687A">
        <w:rPr>
          <w:rFonts w:asciiTheme="majorBidi" w:hAnsiTheme="majorBidi"/>
          <w:sz w:val="30"/>
          <w:szCs w:val="30"/>
          <w:cs/>
        </w:rPr>
        <w:t>กลุ่ม</w:t>
      </w:r>
      <w:r w:rsidRPr="0007687A">
        <w:rPr>
          <w:rFonts w:asciiTheme="majorBidi" w:hAnsiTheme="majorBidi"/>
          <w:sz w:val="30"/>
          <w:szCs w:val="30"/>
          <w:cs/>
        </w:rPr>
        <w:t>บริษัท ซึ่งผลที่เกิดขึ้น</w:t>
      </w:r>
      <w:r w:rsidRPr="00A2413E">
        <w:rPr>
          <w:rFonts w:asciiTheme="majorBidi" w:hAnsiTheme="majorBidi"/>
          <w:sz w:val="30"/>
          <w:szCs w:val="30"/>
          <w:cs/>
        </w:rPr>
        <w:t xml:space="preserve">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2413E">
        <w:rPr>
          <w:rFonts w:asciiTheme="majorBidi" w:hAnsiTheme="majorBidi"/>
          <w:sz w:val="30"/>
          <w:szCs w:val="30"/>
        </w:rPr>
        <w:t xml:space="preserve">31 </w:t>
      </w:r>
      <w:r w:rsidRPr="00A2413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2413E">
        <w:rPr>
          <w:rFonts w:asciiTheme="majorBidi" w:hAnsiTheme="majorBidi"/>
          <w:sz w:val="30"/>
          <w:szCs w:val="30"/>
        </w:rPr>
        <w:t>256</w:t>
      </w:r>
      <w:r w:rsidR="00497D79">
        <w:rPr>
          <w:rFonts w:asciiTheme="majorBidi" w:hAnsiTheme="majorBidi"/>
          <w:sz w:val="30"/>
          <w:szCs w:val="30"/>
        </w:rPr>
        <w:t>5</w:t>
      </w:r>
    </w:p>
    <w:p w14:paraId="3724CB5F" w14:textId="30108331" w:rsidR="00707082" w:rsidRPr="00AF2978" w:rsidRDefault="00707082" w:rsidP="009F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EF35EA" w14:textId="51E0424F" w:rsidR="00B80112" w:rsidRPr="0016249F" w:rsidRDefault="00497D79" w:rsidP="007E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17E2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16249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05226689" w:rsidR="00577854" w:rsidRPr="00B47AB3" w:rsidRDefault="00577854" w:rsidP="002F69A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835CCA" w14:textId="6302C861" w:rsidR="00FC480B" w:rsidRPr="003F7F67" w:rsidRDefault="00497D79" w:rsidP="003F7F67">
      <w:pPr>
        <w:spacing w:line="240" w:lineRule="auto"/>
        <w:ind w:left="540" w:right="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กลุ่มบริษัทและบริษัทไม่มีการ</w:t>
      </w:r>
      <w:r w:rsidRPr="003F7F67">
        <w:rPr>
          <w:rFonts w:asciiTheme="majorBidi" w:hAnsiTheme="majorBidi"/>
          <w:sz w:val="30"/>
          <w:szCs w:val="30"/>
          <w:cs/>
        </w:rPr>
        <w:t>เปลี่ยนแปลง</w:t>
      </w:r>
      <w:r w:rsidR="004B2308">
        <w:rPr>
          <w:rFonts w:asciiTheme="majorBidi" w:hAnsiTheme="majorBidi" w:hint="cs"/>
          <w:sz w:val="30"/>
          <w:szCs w:val="30"/>
          <w:cs/>
        </w:rPr>
        <w:t>ความสัมพันธ์กับผู้บริหารสำคัญและ</w:t>
      </w:r>
      <w:r w:rsidR="004B2308" w:rsidRPr="003F7F67">
        <w:rPr>
          <w:rFonts w:asciiTheme="majorBidi" w:hAnsiTheme="majorBidi"/>
          <w:sz w:val="30"/>
          <w:szCs w:val="30"/>
          <w:cs/>
        </w:rPr>
        <w:t>บุคคลหรือกิจการอื่นที่เกี่ยวข้องกันอย่างมีสาระสำคัญ</w:t>
      </w:r>
      <w:r w:rsidR="004B2308">
        <w:rPr>
          <w:rFonts w:asciiTheme="majorBidi" w:hAnsiTheme="majorBidi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="004B2308">
        <w:rPr>
          <w:rFonts w:asciiTheme="majorBidi" w:hAnsiTheme="majorBidi"/>
          <w:sz w:val="30"/>
          <w:szCs w:val="30"/>
        </w:rPr>
        <w:t xml:space="preserve">31 </w:t>
      </w:r>
      <w:r w:rsidR="004B230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4B2308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</w:p>
    <w:p w14:paraId="1ACE2204" w14:textId="3FD5B674" w:rsidR="00DD390F" w:rsidRPr="00B47AB3" w:rsidRDefault="00DD390F" w:rsidP="00DD390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271"/>
        <w:gridCol w:w="1170"/>
        <w:gridCol w:w="267"/>
        <w:gridCol w:w="1109"/>
      </w:tblGrid>
      <w:tr w:rsidR="006017FC" w:rsidRPr="00AB62FF" w14:paraId="68B17373" w14:textId="77777777" w:rsidTr="00AF2978">
        <w:trPr>
          <w:tblHeader/>
        </w:trPr>
        <w:tc>
          <w:tcPr>
            <w:tcW w:w="2792" w:type="pct"/>
          </w:tcPr>
          <w:p w14:paraId="62B3E90D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2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648" w:type="pct"/>
          </w:tcPr>
          <w:p w14:paraId="2B007D67" w14:textId="77777777" w:rsidR="006017FC" w:rsidRPr="00AB62FF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CD79E8D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06EA61AA" w14:textId="77777777" w:rsidR="006017FC" w:rsidRPr="00AB62FF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7FC" w:rsidRPr="004155E9" w14:paraId="47092CB9" w14:textId="77777777" w:rsidTr="00497D79">
        <w:trPr>
          <w:tblHeader/>
        </w:trPr>
        <w:tc>
          <w:tcPr>
            <w:tcW w:w="2792" w:type="pct"/>
          </w:tcPr>
          <w:p w14:paraId="7AA6E18F" w14:textId="03866DB0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97D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497D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4155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7D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8" w:type="pct"/>
          </w:tcPr>
          <w:p w14:paraId="2FB1A825" w14:textId="1D4477BD" w:rsidR="006017FC" w:rsidRPr="004155E9" w:rsidRDefault="006017FC" w:rsidP="0060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D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4D8C63FD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DE4C4DE" w14:textId="636A9FFE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D7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6C6137F6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8ACC4DC" w14:textId="7406D074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D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017FC" w:rsidRPr="00AB62FF" w14:paraId="5C9699D9" w14:textId="77777777" w:rsidTr="00AF2978">
        <w:trPr>
          <w:tblHeader/>
        </w:trPr>
        <w:tc>
          <w:tcPr>
            <w:tcW w:w="2792" w:type="pct"/>
          </w:tcPr>
          <w:p w14:paraId="46059843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8" w:type="pct"/>
            <w:gridSpan w:val="5"/>
          </w:tcPr>
          <w:p w14:paraId="5FAF211F" w14:textId="77777777" w:rsidR="006017FC" w:rsidRPr="00AB62FF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17FC" w:rsidRPr="004155E9" w14:paraId="0BC2761D" w14:textId="77777777" w:rsidTr="00497D79">
        <w:tc>
          <w:tcPr>
            <w:tcW w:w="2792" w:type="pct"/>
          </w:tcPr>
          <w:p w14:paraId="1898EFC7" w14:textId="77777777" w:rsidR="006017FC" w:rsidRPr="004155E9" w:rsidRDefault="006017FC" w:rsidP="00C9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48" w:type="pct"/>
          </w:tcPr>
          <w:p w14:paraId="0ACC136B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11B2EE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0A441C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38C04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47F1E84" w14:textId="77777777" w:rsidR="006017FC" w:rsidRPr="004155E9" w:rsidRDefault="006017FC" w:rsidP="00C92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1851D4A6" w14:textId="77777777" w:rsidTr="00497D79">
        <w:tc>
          <w:tcPr>
            <w:tcW w:w="2792" w:type="pct"/>
          </w:tcPr>
          <w:p w14:paraId="3E39F271" w14:textId="77777777" w:rsidR="00510429" w:rsidRPr="004155E9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7042">
              <w:rPr>
                <w:rFonts w:asciiTheme="majorBidi" w:hAnsi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48" w:type="pct"/>
          </w:tcPr>
          <w:p w14:paraId="03A4D469" w14:textId="70938CD1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50" w:type="pct"/>
          </w:tcPr>
          <w:p w14:paraId="65756A1A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4745CDB" w14:textId="7508BE7A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48" w:type="pct"/>
          </w:tcPr>
          <w:p w14:paraId="5F1B2F99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0FDEBF5" w14:textId="5ABDF8A4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510429" w:rsidRPr="004155E9" w14:paraId="2425C093" w14:textId="77777777" w:rsidTr="00497D79">
        <w:tc>
          <w:tcPr>
            <w:tcW w:w="2792" w:type="pct"/>
          </w:tcPr>
          <w:p w14:paraId="16579217" w14:textId="77777777" w:rsidR="00510429" w:rsidRPr="004155E9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A7A319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128C0F0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37E7C45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724F0A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A4F02A8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4777B7BC" w14:textId="77777777" w:rsidTr="00497D79">
        <w:tc>
          <w:tcPr>
            <w:tcW w:w="2792" w:type="pct"/>
          </w:tcPr>
          <w:p w14:paraId="57597D33" w14:textId="77777777" w:rsidR="00510429" w:rsidRPr="00E90D28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D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2C9D2048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EC3BD5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BC00D67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CF1D01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198A17B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62285FB4" w14:textId="77777777" w:rsidTr="00497D79">
        <w:tc>
          <w:tcPr>
            <w:tcW w:w="2792" w:type="pct"/>
          </w:tcPr>
          <w:p w14:paraId="56D08F25" w14:textId="77777777" w:rsidR="00510429" w:rsidRPr="004155E9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48" w:type="pct"/>
          </w:tcPr>
          <w:p w14:paraId="69BAAF33" w14:textId="11BD2126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9E02346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B615E9" w14:textId="5B79ACB9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8" w:type="pct"/>
          </w:tcPr>
          <w:p w14:paraId="7273718B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1D7E2E6" w14:textId="44F88A36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0429" w:rsidRPr="004155E9" w14:paraId="560B8CB8" w14:textId="77777777" w:rsidTr="00497D79">
        <w:tc>
          <w:tcPr>
            <w:tcW w:w="2792" w:type="pct"/>
          </w:tcPr>
          <w:p w14:paraId="41EC678A" w14:textId="77777777" w:rsidR="00510429" w:rsidRPr="004155E9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3A66198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FAC81A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FDB7D03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257C7C4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C975E5A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3E2D7610" w14:textId="77777777" w:rsidTr="00497D79">
        <w:tc>
          <w:tcPr>
            <w:tcW w:w="2792" w:type="pct"/>
            <w:shd w:val="clear" w:color="auto" w:fill="FFFFFF"/>
          </w:tcPr>
          <w:p w14:paraId="14226083" w14:textId="77777777" w:rsidR="00510429" w:rsidRPr="0019462B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6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48" w:type="pct"/>
          </w:tcPr>
          <w:p w14:paraId="38A9FF80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BB95E8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372DF43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EC0275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126F262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2EC46E3B" w14:textId="77777777" w:rsidTr="00497D79">
        <w:tc>
          <w:tcPr>
            <w:tcW w:w="2792" w:type="pct"/>
            <w:shd w:val="clear" w:color="auto" w:fill="FFFFFF"/>
          </w:tcPr>
          <w:p w14:paraId="71172332" w14:textId="77777777" w:rsidR="00510429" w:rsidRPr="0019462B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62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48" w:type="pct"/>
          </w:tcPr>
          <w:p w14:paraId="537F76DE" w14:textId="50E923A3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150" w:type="pct"/>
          </w:tcPr>
          <w:p w14:paraId="5BFFF67E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5A0236F" w14:textId="18FC68FA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148" w:type="pct"/>
          </w:tcPr>
          <w:p w14:paraId="6B7BFCC3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E9CC1D3" w14:textId="25887BAB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</w:tr>
      <w:tr w:rsidR="00510429" w:rsidRPr="004155E9" w14:paraId="4496084E" w14:textId="77777777" w:rsidTr="00497D79">
        <w:tc>
          <w:tcPr>
            <w:tcW w:w="2792" w:type="pct"/>
            <w:shd w:val="clear" w:color="auto" w:fill="FFFFFF"/>
          </w:tcPr>
          <w:p w14:paraId="402D5680" w14:textId="77777777" w:rsidR="00510429" w:rsidRPr="0019462B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62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8" w:type="pct"/>
          </w:tcPr>
          <w:p w14:paraId="79138B77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DDA472B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E92F0A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BE5432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3DB0D988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5501C0DC" w14:textId="77777777" w:rsidTr="00497D79">
        <w:tc>
          <w:tcPr>
            <w:tcW w:w="2792" w:type="pct"/>
            <w:shd w:val="clear" w:color="auto" w:fill="FFFFFF"/>
          </w:tcPr>
          <w:p w14:paraId="4AC96044" w14:textId="77777777" w:rsidR="00510429" w:rsidRPr="0019462B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62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48" w:type="pct"/>
          </w:tcPr>
          <w:p w14:paraId="5027BE04" w14:textId="0979BF50" w:rsidR="00510429" w:rsidRPr="00674167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16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81AE3" w:rsidRPr="00674167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50" w:type="pct"/>
          </w:tcPr>
          <w:p w14:paraId="1FB18F40" w14:textId="77777777" w:rsidR="00510429" w:rsidRPr="00674167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9D13E06" w14:textId="2F6C6DB6" w:rsidR="00510429" w:rsidRPr="00674167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16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81AE3" w:rsidRPr="00674167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8" w:type="pct"/>
          </w:tcPr>
          <w:p w14:paraId="6B4559B9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8FFDA0" w14:textId="0713C0C2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5,615</w:t>
            </w:r>
          </w:p>
        </w:tc>
      </w:tr>
      <w:tr w:rsidR="00510429" w:rsidRPr="004155E9" w14:paraId="57ACCA00" w14:textId="77777777" w:rsidTr="00497D79">
        <w:tc>
          <w:tcPr>
            <w:tcW w:w="2792" w:type="pct"/>
            <w:shd w:val="clear" w:color="auto" w:fill="FFFFFF"/>
          </w:tcPr>
          <w:p w14:paraId="3F509AAD" w14:textId="77777777" w:rsidR="00510429" w:rsidRPr="0019462B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62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4D2B489" w14:textId="65B32089" w:rsidR="00510429" w:rsidRPr="00674167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167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50" w:type="pct"/>
          </w:tcPr>
          <w:p w14:paraId="3264E0CF" w14:textId="77777777" w:rsidR="00510429" w:rsidRPr="00674167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3113466" w14:textId="685E34B2" w:rsidR="00510429" w:rsidRPr="00674167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167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48" w:type="pct"/>
          </w:tcPr>
          <w:p w14:paraId="261406AC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6950B140" w14:textId="0F8D36F0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510429" w:rsidRPr="004155E9" w14:paraId="777C1066" w14:textId="77777777" w:rsidTr="00497D79">
        <w:tc>
          <w:tcPr>
            <w:tcW w:w="2792" w:type="pct"/>
            <w:shd w:val="clear" w:color="auto" w:fill="FFFFFF"/>
          </w:tcPr>
          <w:p w14:paraId="1ACE5578" w14:textId="77777777" w:rsidR="00510429" w:rsidRPr="00E90D28" w:rsidRDefault="00510429" w:rsidP="0051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91C8438" w14:textId="5C84DD9F" w:rsidR="00510429" w:rsidRPr="00674167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167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="00081AE3" w:rsidRPr="00674167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50" w:type="pct"/>
          </w:tcPr>
          <w:p w14:paraId="6609424A" w14:textId="77777777" w:rsidR="00510429" w:rsidRPr="00674167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C410AF2" w14:textId="01E88FF5" w:rsidR="00510429" w:rsidRPr="00674167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16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81AE3" w:rsidRPr="00674167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148" w:type="pct"/>
          </w:tcPr>
          <w:p w14:paraId="364D9545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9644A1D" w14:textId="421E389F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5,688</w:t>
            </w:r>
          </w:p>
        </w:tc>
      </w:tr>
    </w:tbl>
    <w:p w14:paraId="23764566" w14:textId="77777777" w:rsidR="00EB24A9" w:rsidRPr="0019462B" w:rsidRDefault="00EB24A9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C171DA" w14:textId="36AC7645" w:rsidR="00AD5FBE" w:rsidRPr="0016249F" w:rsidRDefault="00AD5FBE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510429">
        <w:rPr>
          <w:rFonts w:asciiTheme="majorBidi" w:hAnsiTheme="majorBidi" w:cstheme="majorBidi"/>
          <w:sz w:val="30"/>
          <w:szCs w:val="30"/>
        </w:rPr>
        <w:t>31</w:t>
      </w:r>
      <w:r w:rsidR="00326E07">
        <w:rPr>
          <w:rFonts w:asciiTheme="majorBidi" w:hAnsiTheme="majorBidi" w:cstheme="majorBidi"/>
          <w:sz w:val="30"/>
          <w:szCs w:val="30"/>
        </w:rPr>
        <w:t xml:space="preserve"> </w:t>
      </w:r>
      <w:r w:rsidR="0051042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 w:rsidR="00510429">
        <w:rPr>
          <w:rFonts w:asciiTheme="majorBidi" w:hAnsiTheme="majorBidi" w:cstheme="majorBidi"/>
          <w:sz w:val="30"/>
          <w:szCs w:val="30"/>
        </w:rPr>
        <w:t>6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</w:t>
      </w:r>
      <w:r w:rsidRPr="0016249F">
        <w:rPr>
          <w:rFonts w:asciiTheme="majorBidi" w:hAnsiTheme="majorBidi" w:cstheme="majorBidi"/>
          <w:sz w:val="30"/>
          <w:szCs w:val="30"/>
        </w:rPr>
        <w:t xml:space="preserve"> 31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6249F">
        <w:rPr>
          <w:rFonts w:asciiTheme="majorBidi" w:hAnsiTheme="majorBidi" w:cstheme="majorBidi"/>
          <w:sz w:val="30"/>
          <w:szCs w:val="30"/>
        </w:rPr>
        <w:t>256</w:t>
      </w:r>
      <w:r w:rsidR="00510429">
        <w:rPr>
          <w:rFonts w:asciiTheme="majorBidi" w:hAnsiTheme="majorBidi" w:cstheme="majorBidi"/>
          <w:sz w:val="30"/>
          <w:szCs w:val="30"/>
        </w:rPr>
        <w:t>5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6790EBBE" w:rsidR="002C4FD1" w:rsidRPr="0019462B" w:rsidRDefault="002C4FD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1"/>
        <w:gridCol w:w="1169"/>
        <w:gridCol w:w="273"/>
        <w:gridCol w:w="1170"/>
        <w:gridCol w:w="271"/>
        <w:gridCol w:w="1170"/>
        <w:gridCol w:w="265"/>
        <w:gridCol w:w="1115"/>
      </w:tblGrid>
      <w:tr w:rsidR="00510429" w:rsidRPr="00AB62FF" w14:paraId="510E749C" w14:textId="77777777" w:rsidTr="00510429">
        <w:trPr>
          <w:tblHeader/>
        </w:trPr>
        <w:tc>
          <w:tcPr>
            <w:tcW w:w="1990" w:type="pct"/>
          </w:tcPr>
          <w:p w14:paraId="4B03213E" w14:textId="2C176095" w:rsidR="00510429" w:rsidRPr="004155E9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521F36DE" w14:textId="603B624E" w:rsidR="00510429" w:rsidRPr="00AB62FF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288B958" w14:textId="77777777" w:rsidR="00510429" w:rsidRPr="004155E9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223B1E84" w14:textId="77777777" w:rsidR="00510429" w:rsidRPr="00AB62FF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0429" w:rsidRPr="004155E9" w14:paraId="79853CAD" w14:textId="77777777" w:rsidTr="00510429">
        <w:trPr>
          <w:tblHeader/>
        </w:trPr>
        <w:tc>
          <w:tcPr>
            <w:tcW w:w="1990" w:type="pct"/>
          </w:tcPr>
          <w:p w14:paraId="7F25077E" w14:textId="523F0C56" w:rsidR="00510429" w:rsidRPr="0088498A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0EA0F67" w14:textId="3DA78AAE" w:rsidR="0051042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35F2D134" w14:textId="359A0622" w:rsidR="0051042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050B8F7" w14:textId="4F60D0CC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23D4B51F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35347D" w14:textId="322D054F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E2B6B2A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BAF63D" w14:textId="10EC3F24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10429" w:rsidRPr="004155E9" w14:paraId="24D8FBCB" w14:textId="77777777" w:rsidTr="00510429">
        <w:trPr>
          <w:tblHeader/>
        </w:trPr>
        <w:tc>
          <w:tcPr>
            <w:tcW w:w="1990" w:type="pct"/>
          </w:tcPr>
          <w:p w14:paraId="19F861F5" w14:textId="57C92B4A" w:rsidR="00510429" w:rsidRPr="0088498A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535E58FD" w14:textId="50370F81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0F6C9632" w14:textId="5E5DE671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406BB5" w14:textId="1019BB22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1E70B647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50D8C1F" w14:textId="775DBE2B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3C5624B" w14:textId="77777777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658B9B3" w14:textId="022DBF10" w:rsidR="00510429" w:rsidRPr="004155E9" w:rsidRDefault="00510429" w:rsidP="0051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10429" w:rsidRPr="00AB62FF" w14:paraId="57ACD72D" w14:textId="77777777" w:rsidTr="00510429">
        <w:trPr>
          <w:tblHeader/>
        </w:trPr>
        <w:tc>
          <w:tcPr>
            <w:tcW w:w="1990" w:type="pct"/>
          </w:tcPr>
          <w:p w14:paraId="7DEF5B43" w14:textId="77777777" w:rsidR="00510429" w:rsidRPr="004155E9" w:rsidRDefault="00510429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628D095B" w14:textId="53CAC691" w:rsidR="00510429" w:rsidRPr="00AB62FF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0429" w:rsidRPr="004155E9" w14:paraId="7A1CFF16" w14:textId="77777777" w:rsidTr="00510429">
        <w:tc>
          <w:tcPr>
            <w:tcW w:w="1990" w:type="pct"/>
          </w:tcPr>
          <w:p w14:paraId="11C7AD32" w14:textId="38F1892A" w:rsidR="00510429" w:rsidRDefault="00510429" w:rsidP="00E9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8" w:type="pct"/>
          </w:tcPr>
          <w:p w14:paraId="0D66892C" w14:textId="77777777" w:rsidR="00510429" w:rsidRPr="004155E9" w:rsidRDefault="00510429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7BEA7DA" w14:textId="552BD3BB" w:rsidR="00510429" w:rsidRPr="004155E9" w:rsidRDefault="00510429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AA76B54" w14:textId="532B1B2E" w:rsidR="00510429" w:rsidRPr="004155E9" w:rsidRDefault="00510429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CD6037" w14:textId="77777777" w:rsidR="00510429" w:rsidRPr="004155E9" w:rsidRDefault="00510429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8F0EAA1" w14:textId="77777777" w:rsidR="00510429" w:rsidRPr="004155E9" w:rsidRDefault="00510429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661BB8" w14:textId="77777777" w:rsidR="00510429" w:rsidRPr="004155E9" w:rsidRDefault="00510429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425E00" w14:textId="77777777" w:rsidR="00510429" w:rsidRPr="004155E9" w:rsidRDefault="00510429" w:rsidP="00E9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53E387D0" w14:textId="77777777" w:rsidTr="00510429">
        <w:tc>
          <w:tcPr>
            <w:tcW w:w="1990" w:type="pct"/>
          </w:tcPr>
          <w:p w14:paraId="43F8A3FD" w14:textId="77777777" w:rsidR="00510429" w:rsidRPr="0088498A" w:rsidRDefault="00510429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15BC8D6" w14:textId="6533E5D4" w:rsidR="00510429" w:rsidRPr="004A19E6" w:rsidRDefault="0019462B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8B0F934" w14:textId="31A92777" w:rsidR="00510429" w:rsidRPr="004A19E6" w:rsidRDefault="00510429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A8867" w14:textId="1304F2D9" w:rsidR="00510429" w:rsidRPr="004A19E6" w:rsidRDefault="0019462B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6FB4C7" w14:textId="77777777" w:rsidR="00510429" w:rsidRPr="004155E9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D771C92" w14:textId="693DF873" w:rsidR="00510429" w:rsidRPr="004155E9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27,000</w:t>
            </w:r>
          </w:p>
        </w:tc>
        <w:tc>
          <w:tcPr>
            <w:tcW w:w="147" w:type="pct"/>
          </w:tcPr>
          <w:p w14:paraId="6D8FE4A1" w14:textId="77777777" w:rsidR="00510429" w:rsidRPr="004155E9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42DB4A" w14:textId="5F09AA0F" w:rsidR="00510429" w:rsidRPr="004155E9" w:rsidRDefault="00510429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13,500</w:t>
            </w:r>
          </w:p>
        </w:tc>
      </w:tr>
      <w:tr w:rsidR="00510429" w:rsidRPr="004155E9" w14:paraId="3E2786F9" w14:textId="77777777" w:rsidTr="00510429">
        <w:tc>
          <w:tcPr>
            <w:tcW w:w="1990" w:type="pct"/>
          </w:tcPr>
          <w:p w14:paraId="318047B2" w14:textId="77777777" w:rsidR="00510429" w:rsidRPr="0088498A" w:rsidRDefault="00510429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11CEC27" w14:textId="53924276" w:rsidR="00510429" w:rsidRDefault="0019462B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480E455" w14:textId="793493F4" w:rsidR="00510429" w:rsidRDefault="00510429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5789E57" w14:textId="2D0C78D1" w:rsidR="00510429" w:rsidRPr="0088498A" w:rsidRDefault="0019462B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5F2327" w14:textId="77777777" w:rsidR="00510429" w:rsidRPr="0088498A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FD48E2B" w14:textId="77CECCC3" w:rsidR="00510429" w:rsidRPr="0088498A" w:rsidRDefault="0019462B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27,000</w:t>
            </w:r>
          </w:p>
        </w:tc>
        <w:tc>
          <w:tcPr>
            <w:tcW w:w="147" w:type="pct"/>
          </w:tcPr>
          <w:p w14:paraId="185F0355" w14:textId="77777777" w:rsidR="00510429" w:rsidRPr="0088498A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00F8329" w14:textId="2D8BCCC2" w:rsidR="00510429" w:rsidRPr="0088498A" w:rsidRDefault="00510429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13,500</w:t>
            </w:r>
          </w:p>
        </w:tc>
      </w:tr>
      <w:tr w:rsidR="00510429" w:rsidRPr="0019462B" w14:paraId="3AE3255D" w14:textId="77777777" w:rsidTr="00510429">
        <w:tc>
          <w:tcPr>
            <w:tcW w:w="1990" w:type="pct"/>
          </w:tcPr>
          <w:p w14:paraId="7ABF54CD" w14:textId="77777777" w:rsidR="00510429" w:rsidRPr="0019462B" w:rsidRDefault="00510429" w:rsidP="0057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77CFF677" w14:textId="77777777" w:rsidR="00510429" w:rsidRPr="0019462B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1825E13B" w14:textId="7D9C7F63" w:rsidR="00510429" w:rsidRPr="0019462B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3C5F031C" w14:textId="2FC448B4" w:rsidR="00510429" w:rsidRPr="0019462B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</w:tcPr>
          <w:p w14:paraId="24072376" w14:textId="77777777" w:rsidR="00510429" w:rsidRPr="0019462B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40E83AFC" w14:textId="77777777" w:rsidR="00510429" w:rsidRPr="0019462B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282BBC93" w14:textId="77777777" w:rsidR="00510429" w:rsidRPr="0019462B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</w:tcPr>
          <w:p w14:paraId="30EE23E0" w14:textId="77777777" w:rsidR="00510429" w:rsidRPr="0019462B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0429" w:rsidRPr="004155E9" w14:paraId="1E9615BF" w14:textId="77777777" w:rsidTr="00510429">
        <w:tc>
          <w:tcPr>
            <w:tcW w:w="1990" w:type="pct"/>
          </w:tcPr>
          <w:p w14:paraId="5D2938BD" w14:textId="4EB2BDA7" w:rsidR="00510429" w:rsidRPr="0088498A" w:rsidRDefault="00510429" w:rsidP="0057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48" w:type="pct"/>
          </w:tcPr>
          <w:p w14:paraId="2F44EA85" w14:textId="77777777" w:rsidR="00510429" w:rsidRPr="004155E9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4B4D523" w14:textId="002F3D07" w:rsidR="00510429" w:rsidRPr="004155E9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03BA7EB" w14:textId="003E64FC" w:rsidR="00510429" w:rsidRPr="004155E9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A5B039" w14:textId="77777777" w:rsidR="00510429" w:rsidRPr="004155E9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6649FC" w14:textId="77777777" w:rsidR="00510429" w:rsidRPr="004155E9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3102C5" w14:textId="77777777" w:rsidR="00510429" w:rsidRPr="004155E9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443F836" w14:textId="77777777" w:rsidR="00510429" w:rsidRPr="004155E9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5F95C0CE" w14:textId="77777777" w:rsidTr="00510429">
        <w:tc>
          <w:tcPr>
            <w:tcW w:w="1990" w:type="pct"/>
          </w:tcPr>
          <w:p w14:paraId="7F9C06A4" w14:textId="5526FD9B" w:rsidR="00510429" w:rsidRPr="0088498A" w:rsidRDefault="00510429" w:rsidP="0057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43386FF" w14:textId="67AADBB6" w:rsidR="00510429" w:rsidRPr="0019462B" w:rsidRDefault="0019462B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0474849" w14:textId="01E5B3E8" w:rsidR="00510429" w:rsidRDefault="00510429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5FBB6FA0" w14:textId="6DE408CE" w:rsidR="00510429" w:rsidRPr="004155E9" w:rsidRDefault="0019462B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4B62C82" w14:textId="77777777" w:rsidR="00510429" w:rsidRPr="004155E9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BD659D5" w14:textId="6528FF3E" w:rsidR="00510429" w:rsidRPr="004155E9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47" w:type="pct"/>
          </w:tcPr>
          <w:p w14:paraId="79411BB7" w14:textId="77777777" w:rsidR="00510429" w:rsidRPr="004155E9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D1256E" w14:textId="4D209C66" w:rsidR="00510429" w:rsidRPr="004155E9" w:rsidRDefault="00510429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510429" w:rsidRPr="004155E9" w14:paraId="4EAB13C3" w14:textId="77777777" w:rsidTr="00510429">
        <w:tc>
          <w:tcPr>
            <w:tcW w:w="1990" w:type="pct"/>
          </w:tcPr>
          <w:p w14:paraId="2095D907" w14:textId="77777777" w:rsidR="00510429" w:rsidRPr="0088498A" w:rsidRDefault="00510429" w:rsidP="00D0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5D7E42C" w14:textId="20BBB09B" w:rsidR="00510429" w:rsidRDefault="0019462B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B44E04F" w14:textId="27CEDBED" w:rsidR="00510429" w:rsidRDefault="00510429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FB95BCD" w14:textId="5B72FBD4" w:rsidR="00510429" w:rsidRPr="0088498A" w:rsidRDefault="0019462B" w:rsidP="004A1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50388BB" w14:textId="77777777" w:rsidR="00510429" w:rsidRPr="0088498A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3A17628" w14:textId="265D8981" w:rsidR="00510429" w:rsidRPr="0088498A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147" w:type="pct"/>
          </w:tcPr>
          <w:p w14:paraId="043E98B4" w14:textId="77777777" w:rsidR="00510429" w:rsidRPr="0088498A" w:rsidRDefault="00510429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074DF65" w14:textId="5A1656AE" w:rsidR="00510429" w:rsidRPr="0088498A" w:rsidRDefault="00510429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  <w:tr w:rsidR="00510429" w:rsidRPr="0019462B" w14:paraId="6EADD95B" w14:textId="77777777" w:rsidTr="00510429">
        <w:tc>
          <w:tcPr>
            <w:tcW w:w="1990" w:type="pct"/>
          </w:tcPr>
          <w:p w14:paraId="7E5E3735" w14:textId="77777777" w:rsidR="00510429" w:rsidRPr="0019462B" w:rsidRDefault="00510429" w:rsidP="0057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272C601B" w14:textId="77777777" w:rsidR="00510429" w:rsidRPr="0019462B" w:rsidRDefault="00510429" w:rsidP="009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1FC16EE7" w14:textId="065933FF" w:rsidR="00510429" w:rsidRPr="0019462B" w:rsidRDefault="00510429" w:rsidP="009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70836173" w14:textId="5C5E1110" w:rsidR="00510429" w:rsidRPr="0019462B" w:rsidRDefault="00510429" w:rsidP="009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</w:tcPr>
          <w:p w14:paraId="7B3E6EB6" w14:textId="77777777" w:rsidR="00510429" w:rsidRPr="0019462B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252A38BA" w14:textId="77777777" w:rsidR="00510429" w:rsidRPr="0019462B" w:rsidRDefault="00510429" w:rsidP="009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5FCEEDBE" w14:textId="77777777" w:rsidR="00510429" w:rsidRPr="0019462B" w:rsidRDefault="00510429" w:rsidP="0057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</w:tcPr>
          <w:p w14:paraId="20837861" w14:textId="77777777" w:rsidR="00510429" w:rsidRPr="0019462B" w:rsidRDefault="00510429" w:rsidP="009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0429" w:rsidRPr="004155E9" w14:paraId="4FD268FF" w14:textId="77777777" w:rsidTr="00510429">
        <w:tc>
          <w:tcPr>
            <w:tcW w:w="1990" w:type="pct"/>
          </w:tcPr>
          <w:p w14:paraId="1CC7C180" w14:textId="6509715B" w:rsidR="00510429" w:rsidRPr="0088498A" w:rsidRDefault="00510429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49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48" w:type="pct"/>
          </w:tcPr>
          <w:p w14:paraId="65D829FE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947CE84" w14:textId="107EA6F8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0911244" w14:textId="1342807C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876985D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8C00393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55E56F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F4FB4A9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4155E9" w14:paraId="2BFC9655" w14:textId="77777777" w:rsidTr="00510429">
        <w:tc>
          <w:tcPr>
            <w:tcW w:w="1990" w:type="pct"/>
          </w:tcPr>
          <w:p w14:paraId="5612E1EA" w14:textId="7A54E954" w:rsidR="00510429" w:rsidRPr="004155E9" w:rsidRDefault="00510429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4E0DCCE" w14:textId="015ED660" w:rsidR="00510429" w:rsidRDefault="0019462B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51" w:type="pct"/>
          </w:tcPr>
          <w:p w14:paraId="3E37037D" w14:textId="30CFF46E" w:rsidR="0051042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1C83F89" w14:textId="3C722118" w:rsidR="00510429" w:rsidRPr="004155E9" w:rsidRDefault="0019462B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150" w:type="pct"/>
          </w:tcPr>
          <w:p w14:paraId="7A3A20CB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308F28A" w14:textId="75AFD4EE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7" w:type="pct"/>
          </w:tcPr>
          <w:p w14:paraId="294D53DA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96A31F" w14:textId="5DFD41F0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</w:tr>
      <w:tr w:rsidR="00510429" w:rsidRPr="004155E9" w14:paraId="4859DA9E" w14:textId="77777777" w:rsidTr="00510429">
        <w:tc>
          <w:tcPr>
            <w:tcW w:w="1990" w:type="pct"/>
          </w:tcPr>
          <w:p w14:paraId="50BC1225" w14:textId="5F68BFC8" w:rsidR="00510429" w:rsidRPr="0088498A" w:rsidRDefault="00510429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F65F426" w14:textId="320E7275" w:rsidR="00510429" w:rsidRDefault="0019462B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51" w:type="pct"/>
          </w:tcPr>
          <w:p w14:paraId="582D0F65" w14:textId="31839132" w:rsidR="0051042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05F48CC" w14:textId="24A4F835" w:rsidR="00510429" w:rsidRPr="0088498A" w:rsidRDefault="0019462B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150" w:type="pct"/>
          </w:tcPr>
          <w:p w14:paraId="327864BF" w14:textId="77777777" w:rsidR="00510429" w:rsidRPr="0088498A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FBDB46D" w14:textId="1CA1D5DA" w:rsidR="00510429" w:rsidRPr="0088498A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7" w:type="pct"/>
          </w:tcPr>
          <w:p w14:paraId="3BBF868D" w14:textId="77777777" w:rsidR="00510429" w:rsidRPr="0088498A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D99979B" w14:textId="78D212B0" w:rsidR="00510429" w:rsidRPr="0088498A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</w:tr>
      <w:tr w:rsidR="00510429" w:rsidRPr="0019462B" w14:paraId="3C2A62B3" w14:textId="77777777" w:rsidTr="00510429">
        <w:tc>
          <w:tcPr>
            <w:tcW w:w="1990" w:type="pct"/>
          </w:tcPr>
          <w:p w14:paraId="44056722" w14:textId="77777777" w:rsidR="00510429" w:rsidRPr="0019462B" w:rsidRDefault="00510429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48" w:type="pct"/>
          </w:tcPr>
          <w:p w14:paraId="1E52521B" w14:textId="77777777" w:rsidR="00510429" w:rsidRPr="0019462B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5724859D" w14:textId="77777777" w:rsidR="00510429" w:rsidRPr="0019462B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2F26AD88" w14:textId="77777777" w:rsidR="00510429" w:rsidRPr="0019462B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</w:tcPr>
          <w:p w14:paraId="79DBF78B" w14:textId="77777777" w:rsidR="00510429" w:rsidRPr="0019462B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pct"/>
          </w:tcPr>
          <w:p w14:paraId="06B49818" w14:textId="77777777" w:rsidR="00510429" w:rsidRPr="0019462B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593B894A" w14:textId="77777777" w:rsidR="00510429" w:rsidRPr="0019462B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</w:tcPr>
          <w:p w14:paraId="5C0EBB0A" w14:textId="77777777" w:rsidR="00510429" w:rsidRPr="0019462B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0429" w:rsidRPr="004155E9" w14:paraId="56B507DE" w14:textId="77777777" w:rsidTr="00510429">
        <w:tc>
          <w:tcPr>
            <w:tcW w:w="1990" w:type="pct"/>
          </w:tcPr>
          <w:p w14:paraId="5F90592C" w14:textId="700674EE" w:rsidR="00510429" w:rsidRPr="0088498A" w:rsidRDefault="00510429" w:rsidP="00F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49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8" w:type="pct"/>
          </w:tcPr>
          <w:p w14:paraId="33E4817E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92840D5" w14:textId="6CD49EFF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EEFC57" w14:textId="32678A0F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5367F4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AC7C705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2ADA51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006248E" w14:textId="77777777" w:rsidR="00510429" w:rsidRPr="004155E9" w:rsidRDefault="00510429" w:rsidP="00F74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62B" w:rsidRPr="004155E9" w14:paraId="0FD04202" w14:textId="77777777" w:rsidTr="00510429">
        <w:tc>
          <w:tcPr>
            <w:tcW w:w="1990" w:type="pct"/>
          </w:tcPr>
          <w:p w14:paraId="79FBB6E5" w14:textId="7384BB0E" w:rsidR="0019462B" w:rsidRPr="004155E9" w:rsidRDefault="0019462B" w:rsidP="0019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8" w:type="pct"/>
          </w:tcPr>
          <w:p w14:paraId="59283255" w14:textId="758748A1" w:rsidR="0019462B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26,772</w:t>
            </w:r>
          </w:p>
        </w:tc>
        <w:tc>
          <w:tcPr>
            <w:tcW w:w="151" w:type="pct"/>
          </w:tcPr>
          <w:p w14:paraId="08C157E3" w14:textId="60488521" w:rsidR="0019462B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0E72735" w14:textId="61FA4EAF" w:rsidR="0019462B" w:rsidRPr="004155E9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26,911</w:t>
            </w:r>
          </w:p>
        </w:tc>
        <w:tc>
          <w:tcPr>
            <w:tcW w:w="150" w:type="pct"/>
          </w:tcPr>
          <w:p w14:paraId="2ED7F9B1" w14:textId="77777777" w:rsidR="0019462B" w:rsidRPr="004155E9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2C22F" w14:textId="5493CCA8" w:rsidR="0019462B" w:rsidRPr="004155E9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26,772</w:t>
            </w:r>
          </w:p>
        </w:tc>
        <w:tc>
          <w:tcPr>
            <w:tcW w:w="147" w:type="pct"/>
          </w:tcPr>
          <w:p w14:paraId="4F305878" w14:textId="77777777" w:rsidR="0019462B" w:rsidRPr="004155E9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CBED3CE" w14:textId="051346A9" w:rsidR="0019462B" w:rsidRPr="004155E9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26,911</w:t>
            </w:r>
          </w:p>
        </w:tc>
      </w:tr>
      <w:tr w:rsidR="0019462B" w:rsidRPr="004155E9" w14:paraId="7920E1C6" w14:textId="77777777" w:rsidTr="00510429">
        <w:tc>
          <w:tcPr>
            <w:tcW w:w="1990" w:type="pct"/>
          </w:tcPr>
          <w:p w14:paraId="4380F4BC" w14:textId="42548985" w:rsidR="0019462B" w:rsidRPr="004155E9" w:rsidRDefault="0019462B" w:rsidP="0019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AB869F3" w14:textId="5AA975B3" w:rsidR="0019462B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69,927</w:t>
            </w:r>
          </w:p>
        </w:tc>
        <w:tc>
          <w:tcPr>
            <w:tcW w:w="151" w:type="pct"/>
          </w:tcPr>
          <w:p w14:paraId="72C5BD6A" w14:textId="761FBD91" w:rsidR="0019462B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343DFD1" w14:textId="321543F9" w:rsidR="0019462B" w:rsidRPr="004155E9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70,290</w:t>
            </w:r>
          </w:p>
        </w:tc>
        <w:tc>
          <w:tcPr>
            <w:tcW w:w="150" w:type="pct"/>
          </w:tcPr>
          <w:p w14:paraId="7DEE1536" w14:textId="77777777" w:rsidR="0019462B" w:rsidRPr="004155E9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1B0B2FA" w14:textId="07CCF8EA" w:rsidR="0019462B" w:rsidRPr="004155E9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69,927</w:t>
            </w:r>
          </w:p>
        </w:tc>
        <w:tc>
          <w:tcPr>
            <w:tcW w:w="147" w:type="pct"/>
          </w:tcPr>
          <w:p w14:paraId="62CEEC1F" w14:textId="77777777" w:rsidR="0019462B" w:rsidRPr="004155E9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7455028" w14:textId="64ED2595" w:rsidR="0019462B" w:rsidRPr="004155E9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70,290</w:t>
            </w:r>
          </w:p>
        </w:tc>
      </w:tr>
      <w:tr w:rsidR="0019462B" w:rsidRPr="0088498A" w14:paraId="6A4E44FE" w14:textId="77777777" w:rsidTr="00510429">
        <w:tc>
          <w:tcPr>
            <w:tcW w:w="1990" w:type="pct"/>
          </w:tcPr>
          <w:p w14:paraId="5F321A4C" w14:textId="77777777" w:rsidR="0019462B" w:rsidRPr="0088498A" w:rsidRDefault="0019462B" w:rsidP="0019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07E96AD" w14:textId="74DD692B" w:rsidR="0019462B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96,699</w:t>
            </w:r>
          </w:p>
        </w:tc>
        <w:tc>
          <w:tcPr>
            <w:tcW w:w="151" w:type="pct"/>
          </w:tcPr>
          <w:p w14:paraId="5A615DD9" w14:textId="4FC555EF" w:rsidR="0019462B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DEC228B" w14:textId="6D187BEC" w:rsidR="0019462B" w:rsidRPr="0088498A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  <w:tc>
          <w:tcPr>
            <w:tcW w:w="150" w:type="pct"/>
          </w:tcPr>
          <w:p w14:paraId="46F605B6" w14:textId="77777777" w:rsidR="0019462B" w:rsidRPr="0088498A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7460170" w14:textId="3A47C1D6" w:rsidR="0019462B" w:rsidRPr="0088498A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96,699</w:t>
            </w:r>
          </w:p>
        </w:tc>
        <w:tc>
          <w:tcPr>
            <w:tcW w:w="147" w:type="pct"/>
          </w:tcPr>
          <w:p w14:paraId="03B21C3A" w14:textId="77777777" w:rsidR="0019462B" w:rsidRPr="0088498A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2F19E2E" w14:textId="7C39AEEC" w:rsidR="0019462B" w:rsidRPr="0088498A" w:rsidRDefault="0019462B" w:rsidP="00194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</w:tr>
    </w:tbl>
    <w:p w14:paraId="288BEABC" w14:textId="5E9C803B" w:rsidR="002C4FD1" w:rsidRPr="00326E07" w:rsidRDefault="002C4FD1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26E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</w:t>
      </w:r>
      <w:r w:rsidR="000C68D6" w:rsidRPr="00326E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135D9EF1" w:rsidR="000C68D6" w:rsidRDefault="000C68D6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A7439E" w14:textId="62019B80" w:rsidR="00FC480B" w:rsidRDefault="00FC480B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19462B">
        <w:rPr>
          <w:rFonts w:asciiTheme="majorBidi" w:hAnsiTheme="majorBidi" w:cstheme="majorBidi" w:hint="cs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19462B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19462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19462B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19462B">
        <w:rPr>
          <w:rFonts w:asciiTheme="majorBidi" w:hAnsiTheme="majorBidi" w:cstheme="majorBidi" w:hint="cs"/>
          <w:sz w:val="30"/>
          <w:szCs w:val="30"/>
          <w:cs/>
        </w:rPr>
        <w:t>ไม่</w:t>
      </w:r>
      <w:r>
        <w:rPr>
          <w:rFonts w:asciiTheme="majorBidi" w:hAnsiTheme="majorBidi" w:cstheme="majorBidi" w:hint="cs"/>
          <w:sz w:val="30"/>
          <w:szCs w:val="30"/>
          <w:cs/>
        </w:rPr>
        <w:t>มีสัญญาที่สำคัญที่</w:t>
      </w:r>
      <w:r w:rsidR="006A5216">
        <w:rPr>
          <w:rFonts w:asciiTheme="majorBidi" w:hAnsiTheme="majorBidi" w:cstheme="majorBidi" w:hint="cs"/>
          <w:sz w:val="30"/>
          <w:szCs w:val="30"/>
          <w:cs/>
        </w:rPr>
        <w:t>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ใหม่กับบุคคลและกิจการที่เกี่ยวข้องกัน</w:t>
      </w:r>
    </w:p>
    <w:p w14:paraId="20741C04" w14:textId="77777777" w:rsidR="005C692D" w:rsidRPr="005B3D93" w:rsidRDefault="005C692D" w:rsidP="0097512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/>
          <w:sz w:val="30"/>
          <w:szCs w:val="30"/>
        </w:rPr>
      </w:pPr>
    </w:p>
    <w:p w14:paraId="644F09BF" w14:textId="3B34BA0C" w:rsidR="00F54FE5" w:rsidRPr="0016249F" w:rsidRDefault="0019462B" w:rsidP="00F5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F54FE5" w:rsidRPr="001624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C0B94E8" w14:textId="3D6E17A9" w:rsidR="002C4FD1" w:rsidRPr="00531CA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4ABAB36" w14:textId="71AAB2AA" w:rsidR="00F54FE5" w:rsidRPr="0016249F" w:rsidRDefault="00F54FE5" w:rsidP="00F54F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16249F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</w:t>
      </w:r>
      <w:r w:rsidR="005956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1612" w:rsidRPr="0016249F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</w:t>
      </w:r>
      <w:r w:rsidR="002644C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16249F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19462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9462B">
        <w:rPr>
          <w:rFonts w:asciiTheme="majorBidi" w:hAnsiTheme="majorBidi" w:cstheme="majorBidi"/>
          <w:sz w:val="30"/>
          <w:szCs w:val="30"/>
        </w:rPr>
        <w:t xml:space="preserve">31 </w:t>
      </w:r>
      <w:r w:rsidR="0019462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19462B">
        <w:rPr>
          <w:rFonts w:asciiTheme="majorBidi" w:hAnsiTheme="majorBidi" w:cstheme="majorBidi"/>
          <w:sz w:val="30"/>
          <w:szCs w:val="30"/>
        </w:rPr>
        <w:t>2566</w:t>
      </w:r>
      <w:r w:rsidR="006E2CDC"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1000CE6" w14:textId="77777777" w:rsidR="00F54FE5" w:rsidRPr="00531CA1" w:rsidRDefault="00F54FE5" w:rsidP="00B8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1408"/>
        <w:gridCol w:w="245"/>
        <w:gridCol w:w="1379"/>
        <w:gridCol w:w="247"/>
        <w:gridCol w:w="1294"/>
        <w:gridCol w:w="247"/>
        <w:gridCol w:w="1392"/>
      </w:tblGrid>
      <w:tr w:rsidR="00A65DBA" w:rsidRPr="0016249F" w14:paraId="67DC3056" w14:textId="77777777" w:rsidTr="00D670E0">
        <w:trPr>
          <w:trHeight w:val="404"/>
          <w:tblHeader/>
        </w:trPr>
        <w:tc>
          <w:tcPr>
            <w:tcW w:w="1550" w:type="pct"/>
          </w:tcPr>
          <w:p w14:paraId="57869E43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4" w:type="pct"/>
            <w:gridSpan w:val="3"/>
            <w:vAlign w:val="bottom"/>
          </w:tcPr>
          <w:p w14:paraId="6B774340" w14:textId="3CFF710B" w:rsidR="00A65DBA" w:rsidRPr="00A65DBA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595BD5A6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pct"/>
            <w:gridSpan w:val="3"/>
            <w:vAlign w:val="bottom"/>
          </w:tcPr>
          <w:p w14:paraId="1D33D0C1" w14:textId="17916F17" w:rsidR="00A65DBA" w:rsidRPr="00A65DBA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DBA" w:rsidRPr="0016249F" w14:paraId="002FB09C" w14:textId="6851DDA0" w:rsidTr="00D670E0">
        <w:trPr>
          <w:trHeight w:val="1605"/>
          <w:tblHeader/>
        </w:trPr>
        <w:tc>
          <w:tcPr>
            <w:tcW w:w="1550" w:type="pct"/>
          </w:tcPr>
          <w:p w14:paraId="514EF9B3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2" w:type="pct"/>
            <w:vAlign w:val="bottom"/>
          </w:tcPr>
          <w:p w14:paraId="68DD6212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0084600" w14:textId="263020F3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136" w:type="pct"/>
          </w:tcPr>
          <w:p w14:paraId="28723256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</w:tcPr>
          <w:p w14:paraId="4001D9E5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210F910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7" w:type="pct"/>
          </w:tcPr>
          <w:p w14:paraId="7F1977CE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9" w:type="pct"/>
            <w:vAlign w:val="bottom"/>
          </w:tcPr>
          <w:p w14:paraId="4D366F29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1005625" w14:textId="3C535362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137" w:type="pct"/>
          </w:tcPr>
          <w:p w14:paraId="58CE85A8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63B2A81F" w14:textId="77777777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7B03505" w14:textId="57E89F14" w:rsidR="00A65DBA" w:rsidRPr="0016249F" w:rsidRDefault="00A65DBA" w:rsidP="00D6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624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F0D90" w:rsidRPr="0016249F" w14:paraId="6A49BC48" w14:textId="77777777" w:rsidTr="00D670E0">
        <w:trPr>
          <w:trHeight w:val="396"/>
          <w:tblHeader/>
        </w:trPr>
        <w:tc>
          <w:tcPr>
            <w:tcW w:w="1550" w:type="pct"/>
          </w:tcPr>
          <w:p w14:paraId="50EB4F40" w14:textId="77777777" w:rsidR="00EF0D90" w:rsidRPr="0016249F" w:rsidRDefault="00EF0D90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0" w:type="pct"/>
            <w:gridSpan w:val="7"/>
            <w:vAlign w:val="bottom"/>
          </w:tcPr>
          <w:p w14:paraId="0E26319B" w14:textId="4EDD8211" w:rsidR="00EF0D90" w:rsidRPr="0016249F" w:rsidRDefault="00EF0D90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77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27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1277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65DBA" w:rsidRPr="0016249F" w14:paraId="7705277C" w14:textId="49845583" w:rsidTr="00D670E0">
        <w:trPr>
          <w:trHeight w:val="396"/>
          <w:tblHeader/>
        </w:trPr>
        <w:tc>
          <w:tcPr>
            <w:tcW w:w="1550" w:type="pct"/>
          </w:tcPr>
          <w:p w14:paraId="2F82902E" w14:textId="6AFAE777" w:rsidR="00A65DBA" w:rsidRPr="0016249F" w:rsidRDefault="00A65DBA" w:rsidP="00D91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82" w:type="pct"/>
            <w:vAlign w:val="bottom"/>
          </w:tcPr>
          <w:p w14:paraId="3EE20CC1" w14:textId="646D820C" w:rsidR="00A65DBA" w:rsidRPr="00D41350" w:rsidRDefault="00D41350" w:rsidP="00D6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40,327</w:t>
            </w:r>
          </w:p>
        </w:tc>
        <w:tc>
          <w:tcPr>
            <w:tcW w:w="136" w:type="pct"/>
          </w:tcPr>
          <w:p w14:paraId="01100C01" w14:textId="77777777" w:rsidR="00A65DBA" w:rsidRPr="0016249F" w:rsidRDefault="00A65DBA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</w:tcPr>
          <w:p w14:paraId="5FA92534" w14:textId="53CEA7D3" w:rsidR="00A65DBA" w:rsidRPr="0016249F" w:rsidRDefault="00D41350" w:rsidP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3E3A02A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3AD77238" w14:textId="76BD3A0F" w:rsidR="00A65DBA" w:rsidRPr="001B2173" w:rsidRDefault="00D41350" w:rsidP="00D41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40,327</w:t>
            </w:r>
          </w:p>
        </w:tc>
        <w:tc>
          <w:tcPr>
            <w:tcW w:w="137" w:type="pct"/>
          </w:tcPr>
          <w:p w14:paraId="06178C37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74D162CB" w14:textId="6ABD9639" w:rsidR="00A65DBA" w:rsidRPr="0016249F" w:rsidRDefault="00D41350" w:rsidP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DBA" w:rsidRPr="0016249F" w14:paraId="3FB646F7" w14:textId="1FC80EA4" w:rsidTr="00D670E0">
        <w:trPr>
          <w:trHeight w:val="404"/>
          <w:tblHeader/>
        </w:trPr>
        <w:tc>
          <w:tcPr>
            <w:tcW w:w="1550" w:type="pct"/>
          </w:tcPr>
          <w:p w14:paraId="4960CD98" w14:textId="2E11DDCC" w:rsidR="00A65DBA" w:rsidRPr="0016249F" w:rsidRDefault="00A65DBA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82" w:type="pct"/>
            <w:vAlign w:val="bottom"/>
          </w:tcPr>
          <w:p w14:paraId="21BC2C31" w14:textId="77651D3E" w:rsidR="00A65DBA" w:rsidRPr="0016249F" w:rsidRDefault="00D41350" w:rsidP="00D6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56,020</w:t>
            </w:r>
          </w:p>
        </w:tc>
        <w:tc>
          <w:tcPr>
            <w:tcW w:w="136" w:type="pct"/>
          </w:tcPr>
          <w:p w14:paraId="4AF823D3" w14:textId="77777777" w:rsidR="00A65DBA" w:rsidRPr="0016249F" w:rsidRDefault="00A65DBA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2C832F31" w14:textId="3A091FAC" w:rsidR="00A65DBA" w:rsidRPr="0016249F" w:rsidRDefault="00D41350" w:rsidP="00D86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507EE7D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66C841F9" w14:textId="65842F13" w:rsidR="00A65DBA" w:rsidRPr="00D86B9E" w:rsidRDefault="00D41350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56,020</w:t>
            </w:r>
          </w:p>
        </w:tc>
        <w:tc>
          <w:tcPr>
            <w:tcW w:w="137" w:type="pct"/>
          </w:tcPr>
          <w:p w14:paraId="29EBEF1D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58E67E05" w14:textId="69ED0D83" w:rsidR="00A65DBA" w:rsidRPr="0016249F" w:rsidRDefault="00D41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DBA" w:rsidRPr="0016249F" w14:paraId="5C9A060B" w14:textId="1D7D7ADB" w:rsidTr="00D670E0">
        <w:trPr>
          <w:trHeight w:val="396"/>
          <w:tblHeader/>
        </w:trPr>
        <w:tc>
          <w:tcPr>
            <w:tcW w:w="1550" w:type="pct"/>
          </w:tcPr>
          <w:p w14:paraId="3D078DCA" w14:textId="77777777" w:rsidR="00A65DBA" w:rsidRPr="0016249F" w:rsidRDefault="00A65DBA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82" w:type="pct"/>
            <w:vAlign w:val="bottom"/>
          </w:tcPr>
          <w:p w14:paraId="521D5FE9" w14:textId="54B0DDDD" w:rsidR="00A65DBA" w:rsidRPr="001B2173" w:rsidRDefault="00D41350" w:rsidP="00D6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29,747</w:t>
            </w:r>
          </w:p>
        </w:tc>
        <w:tc>
          <w:tcPr>
            <w:tcW w:w="136" w:type="pct"/>
          </w:tcPr>
          <w:p w14:paraId="4BF54430" w14:textId="77777777" w:rsidR="00A65DBA" w:rsidRPr="0016249F" w:rsidRDefault="00A65DBA" w:rsidP="00617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1B45B769" w14:textId="0B10D10B" w:rsidR="00A65DBA" w:rsidRPr="0016249F" w:rsidRDefault="00D41350" w:rsidP="00D41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FC3CB4C" w14:textId="77777777" w:rsidR="00A65DBA" w:rsidRPr="0016249F" w:rsidRDefault="00A65DBA" w:rsidP="00455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7A4C6EB1" w14:textId="346DE741" w:rsidR="00A65DBA" w:rsidRPr="001B2173" w:rsidRDefault="00D41350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28,577</w:t>
            </w:r>
          </w:p>
        </w:tc>
        <w:tc>
          <w:tcPr>
            <w:tcW w:w="137" w:type="pct"/>
          </w:tcPr>
          <w:p w14:paraId="63D1FB16" w14:textId="77777777" w:rsidR="00A65DBA" w:rsidRPr="0016249F" w:rsidRDefault="00A65DBA" w:rsidP="00455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71DEF2C1" w14:textId="462C5CE4" w:rsidR="00A65DBA" w:rsidRPr="0016249F" w:rsidRDefault="00D41350" w:rsidP="00D6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DBA" w:rsidRPr="0016249F" w14:paraId="3E9B2A2B" w14:textId="1113D618" w:rsidTr="00D670E0">
        <w:trPr>
          <w:trHeight w:val="803"/>
          <w:tblHeader/>
        </w:trPr>
        <w:tc>
          <w:tcPr>
            <w:tcW w:w="1550" w:type="pct"/>
          </w:tcPr>
          <w:p w14:paraId="7C0F485D" w14:textId="15352B02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4" w:right="-131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782" w:type="pct"/>
            <w:vAlign w:val="bottom"/>
          </w:tcPr>
          <w:p w14:paraId="715819C8" w14:textId="22C225A6" w:rsidR="00A65DBA" w:rsidRPr="001B2173" w:rsidRDefault="00D41350" w:rsidP="00D6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4,070</w:t>
            </w:r>
          </w:p>
        </w:tc>
        <w:tc>
          <w:tcPr>
            <w:tcW w:w="136" w:type="pct"/>
          </w:tcPr>
          <w:p w14:paraId="5BE2138D" w14:textId="77777777" w:rsidR="00A65DBA" w:rsidRPr="0016249F" w:rsidRDefault="00A65DBA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0B14F8D8" w14:textId="7F27046C" w:rsidR="00A65DBA" w:rsidRPr="0016249F" w:rsidRDefault="00D41350" w:rsidP="003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37" w:type="pct"/>
          </w:tcPr>
          <w:p w14:paraId="64113A35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14:paraId="58061BBC" w14:textId="796FAFDE" w:rsidR="00A65DBA" w:rsidRPr="001B2173" w:rsidRDefault="00D41350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3,752</w:t>
            </w:r>
          </w:p>
        </w:tc>
        <w:tc>
          <w:tcPr>
            <w:tcW w:w="137" w:type="pct"/>
          </w:tcPr>
          <w:p w14:paraId="035BA289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4109137C" w14:textId="4389A9C3" w:rsidR="00A65DBA" w:rsidRPr="0016249F" w:rsidRDefault="00D41350" w:rsidP="003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A65DBA" w:rsidRPr="0016249F" w14:paraId="3AB22DE1" w14:textId="143D61CD" w:rsidTr="00D670E0">
        <w:trPr>
          <w:trHeight w:val="803"/>
          <w:tblHeader/>
        </w:trPr>
        <w:tc>
          <w:tcPr>
            <w:tcW w:w="1550" w:type="pct"/>
          </w:tcPr>
          <w:p w14:paraId="6BCFF81E" w14:textId="0B40DCFF" w:rsidR="00A65DBA" w:rsidRPr="0016249F" w:rsidRDefault="00A65DBA" w:rsidP="00A65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4" w:right="-131" w:hanging="1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82" w:type="pct"/>
            <w:vAlign w:val="bottom"/>
          </w:tcPr>
          <w:p w14:paraId="0AB83AB3" w14:textId="78B04D29" w:rsidR="00A65DBA" w:rsidRPr="001B2173" w:rsidRDefault="00D41350" w:rsidP="00D6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27,543</w:t>
            </w:r>
          </w:p>
        </w:tc>
        <w:tc>
          <w:tcPr>
            <w:tcW w:w="136" w:type="pct"/>
          </w:tcPr>
          <w:p w14:paraId="58B08C97" w14:textId="77777777" w:rsidR="00A65DBA" w:rsidRPr="0016249F" w:rsidRDefault="00A65DBA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14:paraId="2896C28C" w14:textId="716E991F" w:rsidR="00A65DBA" w:rsidRPr="001B2173" w:rsidRDefault="00D41350" w:rsidP="003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(61,639)</w:t>
            </w:r>
          </w:p>
        </w:tc>
        <w:tc>
          <w:tcPr>
            <w:tcW w:w="137" w:type="pct"/>
          </w:tcPr>
          <w:p w14:paraId="19BC3500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vAlign w:val="bottom"/>
          </w:tcPr>
          <w:p w14:paraId="557D3B88" w14:textId="0D851993" w:rsidR="00A65DBA" w:rsidRPr="0016249F" w:rsidRDefault="00D41350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14,132</w:t>
            </w:r>
          </w:p>
        </w:tc>
        <w:tc>
          <w:tcPr>
            <w:tcW w:w="137" w:type="pct"/>
          </w:tcPr>
          <w:p w14:paraId="0A603B9E" w14:textId="77777777" w:rsidR="00A65DBA" w:rsidRPr="0016249F" w:rsidRDefault="00A65DBA" w:rsidP="00A65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73" w:type="pct"/>
            <w:vAlign w:val="bottom"/>
          </w:tcPr>
          <w:p w14:paraId="11DDC294" w14:textId="0AC53772" w:rsidR="00A65DBA" w:rsidRPr="001B2173" w:rsidRDefault="00D41350" w:rsidP="003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(61,639)</w:t>
            </w:r>
          </w:p>
        </w:tc>
      </w:tr>
      <w:tr w:rsidR="00A65DBA" w:rsidRPr="0016249F" w14:paraId="0B89AF10" w14:textId="037E57B9" w:rsidTr="00D670E0">
        <w:trPr>
          <w:trHeight w:val="404"/>
          <w:tblHeader/>
        </w:trPr>
        <w:tc>
          <w:tcPr>
            <w:tcW w:w="1550" w:type="pct"/>
          </w:tcPr>
          <w:p w14:paraId="2019BEA2" w14:textId="77777777" w:rsidR="00A65DBA" w:rsidRPr="0016249F" w:rsidRDefault="00A65DBA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2" w:type="pct"/>
            <w:tcBorders>
              <w:top w:val="single" w:sz="4" w:space="0" w:color="auto"/>
              <w:bottom w:val="double" w:sz="4" w:space="0" w:color="auto"/>
            </w:tcBorders>
          </w:tcPr>
          <w:p w14:paraId="377F54D2" w14:textId="262E38E4" w:rsidR="00A65DBA" w:rsidRPr="0016249F" w:rsidRDefault="00D41350" w:rsidP="00D6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157,707</w:t>
            </w:r>
          </w:p>
        </w:tc>
        <w:tc>
          <w:tcPr>
            <w:tcW w:w="136" w:type="pct"/>
          </w:tcPr>
          <w:p w14:paraId="2AE5CA4B" w14:textId="77777777" w:rsidR="00A65DBA" w:rsidRPr="0016249F" w:rsidRDefault="00A65DBA" w:rsidP="00FE6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</w:tcPr>
          <w:p w14:paraId="4C8E5618" w14:textId="7EF45249" w:rsidR="00A65DBA" w:rsidRPr="0016249F" w:rsidRDefault="00D41350" w:rsidP="003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(61,645)</w:t>
            </w:r>
          </w:p>
        </w:tc>
        <w:tc>
          <w:tcPr>
            <w:tcW w:w="137" w:type="pct"/>
          </w:tcPr>
          <w:p w14:paraId="087BECB9" w14:textId="77777777" w:rsidR="00A65DBA" w:rsidRPr="0016249F" w:rsidRDefault="00A65DBA" w:rsidP="005D7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7CDB8F6B" w14:textId="11FE1D0A" w:rsidR="00A65DBA" w:rsidRPr="0016249F" w:rsidRDefault="00D41350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142,808</w:t>
            </w:r>
          </w:p>
        </w:tc>
        <w:tc>
          <w:tcPr>
            <w:tcW w:w="137" w:type="pct"/>
          </w:tcPr>
          <w:p w14:paraId="1394981E" w14:textId="77777777" w:rsidR="00A65DBA" w:rsidRPr="0016249F" w:rsidRDefault="00A65DBA" w:rsidP="005D7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81147" w14:textId="1EDD471F" w:rsidR="00A65DBA" w:rsidRPr="0016249F" w:rsidRDefault="00D41350" w:rsidP="003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(61,645)</w:t>
            </w:r>
          </w:p>
        </w:tc>
      </w:tr>
    </w:tbl>
    <w:p w14:paraId="22AC1569" w14:textId="080DBAE0" w:rsidR="0047748B" w:rsidRDefault="0047748B" w:rsidP="0019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F3E84" w14:textId="77777777" w:rsidR="001A4A60" w:rsidRDefault="001A4A60" w:rsidP="0019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EADDA1" w14:textId="77777777" w:rsidR="001A4A60" w:rsidRDefault="001A4A60" w:rsidP="0019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C557D" w14:textId="77777777" w:rsidR="001A4A60" w:rsidRDefault="001A4A60" w:rsidP="0019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8AB72" w14:textId="77777777" w:rsidR="001A4A60" w:rsidRDefault="001A4A60" w:rsidP="0019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A93E8" w14:textId="77777777" w:rsidR="001A4A60" w:rsidRDefault="001A4A60" w:rsidP="0019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8A1C4F" w14:textId="77777777" w:rsidR="001A4A60" w:rsidRDefault="001A4A60" w:rsidP="0019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774C9" w14:textId="44EF0969" w:rsidR="0025412A" w:rsidRPr="00B12774" w:rsidRDefault="00A35372" w:rsidP="00254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277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</w:t>
      </w:r>
      <w:r w:rsidR="005D7CC1" w:rsidRPr="00B12774">
        <w:rPr>
          <w:rFonts w:asciiTheme="majorBidi" w:hAnsiTheme="majorBidi" w:cstheme="majorBidi"/>
          <w:sz w:val="30"/>
          <w:szCs w:val="30"/>
        </w:rPr>
        <w:t xml:space="preserve"> </w:t>
      </w:r>
      <w:r w:rsidR="005D7CC1" w:rsidRPr="00B1277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D4135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5D7CC1" w:rsidRPr="00B1277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41350">
        <w:rPr>
          <w:rFonts w:asciiTheme="majorBidi" w:hAnsiTheme="majorBidi" w:cstheme="majorBidi"/>
          <w:sz w:val="30"/>
          <w:szCs w:val="30"/>
        </w:rPr>
        <w:t xml:space="preserve">31 </w:t>
      </w:r>
      <w:r w:rsidR="00D4135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41350">
        <w:rPr>
          <w:rFonts w:asciiTheme="majorBidi" w:hAnsiTheme="majorBidi" w:cstheme="majorBidi"/>
          <w:sz w:val="30"/>
          <w:szCs w:val="30"/>
        </w:rPr>
        <w:t>2566</w:t>
      </w:r>
      <w:r w:rsidR="006E2CDC" w:rsidRPr="00B127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277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540A64" w14:textId="77777777" w:rsidR="00A35372" w:rsidRPr="00B12774" w:rsidRDefault="00A35372" w:rsidP="0002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0"/>
        <w:gridCol w:w="183"/>
        <w:gridCol w:w="1437"/>
        <w:gridCol w:w="180"/>
        <w:gridCol w:w="1350"/>
        <w:gridCol w:w="180"/>
        <w:gridCol w:w="1530"/>
      </w:tblGrid>
      <w:tr w:rsidR="001764A4" w:rsidRPr="00B12774" w14:paraId="7031D24D" w14:textId="77777777" w:rsidTr="00AF297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EB2BBDB" w14:textId="77777777" w:rsidR="001764A4" w:rsidRPr="00B12774" w:rsidRDefault="001764A4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1EA30CE1" w14:textId="05B0C823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1764A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และงบการเงินเฉพาะกิจการ</w:t>
            </w:r>
          </w:p>
        </w:tc>
      </w:tr>
      <w:tr w:rsidR="001764A4" w:rsidRPr="00B12774" w14:paraId="5D807801" w14:textId="77777777" w:rsidTr="00AF297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396A005A" w14:textId="77777777" w:rsidR="001764A4" w:rsidRPr="00B12774" w:rsidRDefault="001764A4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1277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7120FADF" w14:textId="74F6D296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สิทธิการเช่าที่ดิน และอาคาร</w:t>
            </w:r>
          </w:p>
        </w:tc>
        <w:tc>
          <w:tcPr>
            <w:tcW w:w="183" w:type="dxa"/>
          </w:tcPr>
          <w:p w14:paraId="19452E3B" w14:textId="77777777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7" w:type="dxa"/>
          </w:tcPr>
          <w:p w14:paraId="2F4ED946" w14:textId="40709CEE" w:rsidR="001764A4" w:rsidRPr="00B12774" w:rsidRDefault="001764A4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14:paraId="2D917650" w14:textId="77777777" w:rsidR="001764A4" w:rsidRPr="00B12774" w:rsidRDefault="001764A4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EE46294" w14:textId="024509B1" w:rsidR="001764A4" w:rsidRPr="00B12774" w:rsidRDefault="001764A4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E0B5299" w14:textId="27504E9B" w:rsidR="001764A4" w:rsidRPr="00B12774" w:rsidRDefault="001764A4" w:rsidP="0061796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636C5DCB" w14:textId="77777777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F572703" w14:textId="77777777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764A4" w:rsidRPr="00B12774" w14:paraId="50205F3D" w14:textId="77777777" w:rsidTr="00AF297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6288E7D" w14:textId="77777777" w:rsidR="001764A4" w:rsidRPr="00B12774" w:rsidRDefault="001764A4" w:rsidP="006179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0F872EF0" w14:textId="0CEF7DCA" w:rsidR="001764A4" w:rsidRPr="00B12774" w:rsidRDefault="001764A4" w:rsidP="0061796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277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27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1277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764A4" w:rsidRPr="00B12774" w14:paraId="127AA2C3" w14:textId="77777777" w:rsidTr="00AF2978">
        <w:trPr>
          <w:trHeight w:val="20"/>
        </w:trPr>
        <w:tc>
          <w:tcPr>
            <w:tcW w:w="2610" w:type="dxa"/>
          </w:tcPr>
          <w:p w14:paraId="208ADEB8" w14:textId="4E6E2CE4" w:rsidR="001764A4" w:rsidRPr="00B12774" w:rsidRDefault="001764A4" w:rsidP="00A3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27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27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277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2774">
              <w:rPr>
                <w:rFonts w:ascii="Angsana New" w:hAnsi="Angsana New"/>
                <w:sz w:val="30"/>
                <w:szCs w:val="30"/>
              </w:rPr>
              <w:t>256</w:t>
            </w:r>
            <w:r w:rsidR="00D41350">
              <w:rPr>
                <w:rFonts w:ascii="Angsana New" w:hAnsi="Angsana New"/>
                <w:sz w:val="30"/>
                <w:szCs w:val="30"/>
              </w:rPr>
              <w:t>6</w:t>
            </w:r>
            <w:r w:rsidRPr="00B1277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4CB1DF58" w14:textId="06A9EF58" w:rsidR="001764A4" w:rsidRPr="00B12774" w:rsidRDefault="00D41350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102,960</w:t>
            </w:r>
          </w:p>
        </w:tc>
        <w:tc>
          <w:tcPr>
            <w:tcW w:w="183" w:type="dxa"/>
          </w:tcPr>
          <w:p w14:paraId="5ED20756" w14:textId="77777777" w:rsidR="001764A4" w:rsidRPr="00B12774" w:rsidRDefault="001764A4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C3A5A0E" w14:textId="3CD6232D" w:rsidR="001764A4" w:rsidRPr="00B12774" w:rsidRDefault="0087158D" w:rsidP="00AF297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5,884</w:t>
            </w:r>
          </w:p>
        </w:tc>
        <w:tc>
          <w:tcPr>
            <w:tcW w:w="180" w:type="dxa"/>
          </w:tcPr>
          <w:p w14:paraId="13F0CBE7" w14:textId="77777777" w:rsidR="001764A4" w:rsidRPr="00B12774" w:rsidRDefault="001764A4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705C50" w14:textId="5B76B575" w:rsidR="001764A4" w:rsidRPr="00B12774" w:rsidRDefault="0087158D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3,684</w:t>
            </w:r>
          </w:p>
        </w:tc>
        <w:tc>
          <w:tcPr>
            <w:tcW w:w="180" w:type="dxa"/>
          </w:tcPr>
          <w:p w14:paraId="03923C63" w14:textId="77777777" w:rsidR="001764A4" w:rsidRPr="00B12774" w:rsidRDefault="001764A4" w:rsidP="00A353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2354D8" w14:textId="4522E079" w:rsidR="001764A4" w:rsidRPr="00B12774" w:rsidRDefault="0087158D" w:rsidP="006D46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112,528</w:t>
            </w:r>
          </w:p>
        </w:tc>
      </w:tr>
      <w:tr w:rsidR="001764A4" w:rsidRPr="00B12774" w14:paraId="73677ABB" w14:textId="77777777" w:rsidTr="00AF2978">
        <w:trPr>
          <w:trHeight w:val="20"/>
        </w:trPr>
        <w:tc>
          <w:tcPr>
            <w:tcW w:w="2610" w:type="dxa"/>
          </w:tcPr>
          <w:p w14:paraId="5CBCBF89" w14:textId="3C4F955F" w:rsidR="001764A4" w:rsidRPr="00B12774" w:rsidRDefault="001764A4" w:rsidP="005B38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12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D8B41D" w14:textId="2F966FC6" w:rsidR="001764A4" w:rsidRPr="00B12774" w:rsidRDefault="0087158D" w:rsidP="00AF2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(1,922)</w:t>
            </w:r>
          </w:p>
        </w:tc>
        <w:tc>
          <w:tcPr>
            <w:tcW w:w="183" w:type="dxa"/>
          </w:tcPr>
          <w:p w14:paraId="2282A0DE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3A62BA11" w14:textId="7522849B" w:rsidR="001764A4" w:rsidRPr="00B12774" w:rsidRDefault="0087158D" w:rsidP="00AF297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(152)</w:t>
            </w:r>
          </w:p>
        </w:tc>
        <w:tc>
          <w:tcPr>
            <w:tcW w:w="180" w:type="dxa"/>
          </w:tcPr>
          <w:p w14:paraId="66268E81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622072" w14:textId="14DECECC" w:rsidR="001764A4" w:rsidRPr="00B12774" w:rsidRDefault="0087158D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(266)</w:t>
            </w:r>
          </w:p>
        </w:tc>
        <w:tc>
          <w:tcPr>
            <w:tcW w:w="180" w:type="dxa"/>
          </w:tcPr>
          <w:p w14:paraId="378366F1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1107DD" w14:textId="072DCBBE" w:rsidR="001764A4" w:rsidRPr="00B12774" w:rsidRDefault="0087158D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(2,340)</w:t>
            </w:r>
          </w:p>
        </w:tc>
      </w:tr>
      <w:tr w:rsidR="001764A4" w:rsidRPr="00B12774" w14:paraId="231529DA" w14:textId="77777777" w:rsidTr="00AF2978">
        <w:trPr>
          <w:trHeight w:val="20"/>
        </w:trPr>
        <w:tc>
          <w:tcPr>
            <w:tcW w:w="2610" w:type="dxa"/>
            <w:vAlign w:val="bottom"/>
          </w:tcPr>
          <w:p w14:paraId="63DC42C8" w14:textId="2F9D1449" w:rsidR="001764A4" w:rsidRPr="00B12774" w:rsidRDefault="001764A4" w:rsidP="005B38E5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7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413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D413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D4135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24DDF" w14:textId="662F6DC7" w:rsidR="001764A4" w:rsidRPr="00B12774" w:rsidRDefault="0087158D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101,038</w:t>
            </w:r>
          </w:p>
        </w:tc>
        <w:tc>
          <w:tcPr>
            <w:tcW w:w="183" w:type="dxa"/>
          </w:tcPr>
          <w:p w14:paraId="77022C77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222AE" w14:textId="1D9667F3" w:rsidR="001764A4" w:rsidRPr="00B12774" w:rsidRDefault="0087158D" w:rsidP="00D670E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5,732</w:t>
            </w:r>
          </w:p>
        </w:tc>
        <w:tc>
          <w:tcPr>
            <w:tcW w:w="180" w:type="dxa"/>
          </w:tcPr>
          <w:p w14:paraId="5E9367D7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0C3DF" w14:textId="7D707857" w:rsidR="001764A4" w:rsidRPr="00B12774" w:rsidRDefault="0087158D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3,418</w:t>
            </w:r>
          </w:p>
        </w:tc>
        <w:tc>
          <w:tcPr>
            <w:tcW w:w="180" w:type="dxa"/>
          </w:tcPr>
          <w:p w14:paraId="6617188D" w14:textId="77777777" w:rsidR="001764A4" w:rsidRPr="00B12774" w:rsidRDefault="001764A4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5D18F" w14:textId="58DA0377" w:rsidR="001764A4" w:rsidRPr="00B12774" w:rsidRDefault="0087158D" w:rsidP="005B38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110,188</w:t>
            </w:r>
          </w:p>
        </w:tc>
      </w:tr>
    </w:tbl>
    <w:p w14:paraId="6E0E274F" w14:textId="77777777" w:rsidR="0025412A" w:rsidRDefault="0025412A" w:rsidP="00D5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5A293" w14:textId="7A6DCF55" w:rsidR="002C4FD1" w:rsidRPr="0016249F" w:rsidRDefault="0087158D" w:rsidP="00F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2C4FD1" w:rsidRPr="0016249F">
        <w:rPr>
          <w:rFonts w:ascii="Angsana New" w:hAnsi="Angsana New"/>
          <w:b/>
          <w:bCs/>
          <w:sz w:val="30"/>
          <w:szCs w:val="30"/>
        </w:rPr>
        <w:tab/>
      </w:r>
      <w:r w:rsidR="002C4FD1" w:rsidRPr="0016249F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B070A3" w:rsidRDefault="002C4FD1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00DDF" w14:textId="55098096" w:rsidR="00EB24A9" w:rsidRPr="00B070A3" w:rsidRDefault="002C4FD1" w:rsidP="0085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Pr="00B070A3">
        <w:rPr>
          <w:rFonts w:asciiTheme="majorBidi" w:hAnsiTheme="majorBidi" w:cstheme="majorBidi"/>
          <w:sz w:val="30"/>
          <w:szCs w:val="30"/>
        </w:rPr>
        <w:t>3</w:t>
      </w:r>
      <w:r w:rsidR="00704F03">
        <w:rPr>
          <w:rFonts w:asciiTheme="majorBidi" w:hAnsiTheme="majorBidi" w:cstheme="majorBidi"/>
          <w:sz w:val="30"/>
          <w:szCs w:val="30"/>
        </w:rPr>
        <w:t>1</w:t>
      </w:r>
      <w:r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704F0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070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0071" w:rsidRPr="00B070A3">
        <w:rPr>
          <w:rFonts w:asciiTheme="majorBidi" w:hAnsiTheme="majorBidi" w:cstheme="majorBidi"/>
          <w:sz w:val="30"/>
          <w:szCs w:val="30"/>
        </w:rPr>
        <w:t>256</w:t>
      </w:r>
      <w:r w:rsidR="00704F03">
        <w:rPr>
          <w:rFonts w:asciiTheme="majorBidi" w:hAnsiTheme="majorBidi" w:cstheme="majorBidi"/>
          <w:sz w:val="30"/>
          <w:szCs w:val="30"/>
        </w:rPr>
        <w:t>6</w:t>
      </w:r>
      <w:r w:rsidR="00F30071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F30071" w:rsidRPr="00B070A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30071" w:rsidRPr="00B070A3">
        <w:rPr>
          <w:rFonts w:asciiTheme="majorBidi" w:hAnsiTheme="majorBidi" w:cstheme="majorBidi"/>
          <w:sz w:val="30"/>
          <w:szCs w:val="30"/>
        </w:rPr>
        <w:t xml:space="preserve">      31 </w:t>
      </w:r>
      <w:r w:rsidR="00F30071" w:rsidRPr="00B070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0071" w:rsidRPr="00B070A3">
        <w:rPr>
          <w:rFonts w:asciiTheme="majorBidi" w:hAnsiTheme="majorBidi" w:cstheme="majorBidi"/>
          <w:sz w:val="30"/>
          <w:szCs w:val="30"/>
        </w:rPr>
        <w:t>256</w:t>
      </w:r>
      <w:r w:rsidR="00704F03">
        <w:rPr>
          <w:rFonts w:asciiTheme="majorBidi" w:hAnsiTheme="majorBidi" w:cstheme="majorBidi"/>
          <w:sz w:val="30"/>
          <w:szCs w:val="30"/>
        </w:rPr>
        <w:t>5</w:t>
      </w:r>
      <w:r w:rsidR="00F30071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Pr="00B070A3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324D9FC" w14:textId="57CB5264" w:rsidR="00B12774" w:rsidRDefault="00B12774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704F03" w:rsidRPr="00D519FB" w14:paraId="434B1A71" w14:textId="77777777" w:rsidTr="00704F03">
        <w:trPr>
          <w:trHeight w:val="395"/>
          <w:tblHeader/>
        </w:trPr>
        <w:tc>
          <w:tcPr>
            <w:tcW w:w="2189" w:type="dxa"/>
            <w:vAlign w:val="bottom"/>
          </w:tcPr>
          <w:p w14:paraId="31AB660E" w14:textId="77777777" w:rsidR="00704F03" w:rsidRPr="00D519FB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25121F65" w14:textId="2419FB7C" w:rsidR="00704F03" w:rsidRPr="00D91135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791C5B" w:rsidRPr="00D519FB" w14:paraId="580FCBF6" w14:textId="77777777" w:rsidTr="00704F03">
        <w:trPr>
          <w:trHeight w:val="395"/>
          <w:tblHeader/>
        </w:trPr>
        <w:tc>
          <w:tcPr>
            <w:tcW w:w="2189" w:type="dxa"/>
            <w:vAlign w:val="bottom"/>
          </w:tcPr>
          <w:p w14:paraId="39E324D7" w14:textId="77777777" w:rsidR="00791C5B" w:rsidRPr="00D519FB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70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07929673" w:rsidR="00791C5B" w:rsidRPr="00704F03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D519FB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2A13E39D" w14:textId="132BC246" w:rsidR="00791C5B" w:rsidRPr="00704F03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7671EF" w:rsidRPr="00D519FB" w14:paraId="24D618DF" w14:textId="77777777" w:rsidTr="00704F03">
        <w:trPr>
          <w:trHeight w:val="770"/>
          <w:tblHeader/>
        </w:trPr>
        <w:tc>
          <w:tcPr>
            <w:tcW w:w="2189" w:type="dxa"/>
            <w:vAlign w:val="bottom"/>
            <w:hideMark/>
          </w:tcPr>
          <w:p w14:paraId="2F67BEB6" w14:textId="41E1BB40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C0A4F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4965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B09996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C690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E6F90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F93EB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78A9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93C083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489E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7A5F2" w14:textId="77777777" w:rsidR="00362AC8" w:rsidRPr="00D519F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791C5B" w:rsidRPr="00D519FB" w14:paraId="07D751D5" w14:textId="77777777" w:rsidTr="00704F03">
        <w:trPr>
          <w:trHeight w:val="385"/>
          <w:tblHeader/>
        </w:trPr>
        <w:tc>
          <w:tcPr>
            <w:tcW w:w="2189" w:type="dxa"/>
            <w:vAlign w:val="bottom"/>
          </w:tcPr>
          <w:p w14:paraId="2E94B367" w14:textId="77777777" w:rsidR="00791C5B" w:rsidRPr="00D519FB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6BD93BC8" w14:textId="078ADFE1" w:rsidR="00791C5B" w:rsidRPr="00D519FB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D519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D519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7671EF" w:rsidRPr="00D519FB" w14:paraId="77A45347" w14:textId="77777777" w:rsidTr="00704F03">
        <w:trPr>
          <w:trHeight w:val="287"/>
        </w:trPr>
        <w:tc>
          <w:tcPr>
            <w:tcW w:w="2189" w:type="dxa"/>
            <w:vAlign w:val="bottom"/>
          </w:tcPr>
          <w:p w14:paraId="117C8B5A" w14:textId="0DA62A6C" w:rsidR="00362AC8" w:rsidRPr="00D519FB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519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1FAA3C7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76A1051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7B00B330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4E72861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1304F977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62FA4E95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7A599EC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70ECCD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DD6748F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67425ADA" w14:textId="77777777" w:rsidR="00362AC8" w:rsidRPr="00D519F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7671EF" w:rsidRPr="00D519FB" w14:paraId="4F3C4145" w14:textId="77777777" w:rsidTr="00704F03">
        <w:trPr>
          <w:trHeight w:val="781"/>
        </w:trPr>
        <w:tc>
          <w:tcPr>
            <w:tcW w:w="2189" w:type="dxa"/>
            <w:vAlign w:val="bottom"/>
          </w:tcPr>
          <w:p w14:paraId="132BBDFE" w14:textId="77777777" w:rsidR="00046687" w:rsidRPr="00E900A8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</w:p>
          <w:p w14:paraId="75AB35D1" w14:textId="5776D02C" w:rsidR="00046687" w:rsidRPr="00E900A8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E900A8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 (</w:t>
            </w:r>
            <w:r w:rsidR="00B5767C" w:rsidRPr="00E900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E900A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443C98AC" w14:textId="7ED13D60" w:rsidR="00046687" w:rsidRPr="00E900A8" w:rsidRDefault="00E70C97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7,70</w:t>
            </w:r>
            <w:r w:rsidR="007057F9"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7" w:type="dxa"/>
            <w:vAlign w:val="bottom"/>
          </w:tcPr>
          <w:p w14:paraId="63B9E12A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CFFEA90" w14:textId="0049A3E9" w:rsidR="00046687" w:rsidRPr="00E900A8" w:rsidRDefault="00E70C97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54,717</w:t>
            </w:r>
          </w:p>
        </w:tc>
        <w:tc>
          <w:tcPr>
            <w:tcW w:w="238" w:type="dxa"/>
            <w:vAlign w:val="bottom"/>
          </w:tcPr>
          <w:p w14:paraId="30D67C24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54539" w14:textId="7CF965CA" w:rsidR="00046687" w:rsidRPr="00E900A8" w:rsidRDefault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62,42</w:t>
            </w:r>
            <w:r w:rsidR="007057F9"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5B1D74DF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4196EB3" w14:textId="4F27B39D" w:rsidR="00046687" w:rsidRPr="00E900A8" w:rsidRDefault="00E70C9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6,592</w:t>
            </w:r>
          </w:p>
        </w:tc>
        <w:tc>
          <w:tcPr>
            <w:tcW w:w="240" w:type="dxa"/>
            <w:vAlign w:val="bottom"/>
          </w:tcPr>
          <w:p w14:paraId="2EB87AC8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4B1582" w14:textId="41C743E8" w:rsidR="00046687" w:rsidRPr="00E900A8" w:rsidRDefault="00E70C9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37,622</w:t>
            </w:r>
          </w:p>
        </w:tc>
        <w:tc>
          <w:tcPr>
            <w:tcW w:w="239" w:type="dxa"/>
            <w:vAlign w:val="bottom"/>
          </w:tcPr>
          <w:p w14:paraId="398507AD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F843D9B" w14:textId="421FBF63" w:rsidR="00046687" w:rsidRPr="00E900A8" w:rsidRDefault="00E70C97" w:rsidP="00E9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44,214</w:t>
            </w:r>
          </w:p>
        </w:tc>
      </w:tr>
      <w:tr w:rsidR="007671EF" w:rsidRPr="00D519FB" w14:paraId="0A297E71" w14:textId="77777777" w:rsidTr="00704F03">
        <w:trPr>
          <w:trHeight w:val="385"/>
        </w:trPr>
        <w:tc>
          <w:tcPr>
            <w:tcW w:w="2189" w:type="dxa"/>
            <w:vAlign w:val="bottom"/>
            <w:hideMark/>
          </w:tcPr>
          <w:p w14:paraId="115C5BF7" w14:textId="67015727" w:rsidR="00046687" w:rsidRPr="00E900A8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E900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E900A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5767C" w:rsidRPr="00E900A8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E900A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1F40C11D" w14:textId="524FBC9A" w:rsidR="00046687" w:rsidRPr="00E900A8" w:rsidRDefault="00E70C97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6,706</w:t>
            </w:r>
          </w:p>
        </w:tc>
        <w:tc>
          <w:tcPr>
            <w:tcW w:w="267" w:type="dxa"/>
            <w:vAlign w:val="bottom"/>
          </w:tcPr>
          <w:p w14:paraId="123D39B9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1DC2CEC" w14:textId="1D53484E" w:rsidR="00046687" w:rsidRPr="00E900A8" w:rsidRDefault="00E70C97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107,527</w:t>
            </w:r>
          </w:p>
        </w:tc>
        <w:tc>
          <w:tcPr>
            <w:tcW w:w="238" w:type="dxa"/>
            <w:vAlign w:val="bottom"/>
          </w:tcPr>
          <w:p w14:paraId="06B434DA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A5C3DE0" w14:textId="2BFE806B" w:rsidR="00046687" w:rsidRPr="00E900A8" w:rsidRDefault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114,2</w:t>
            </w:r>
            <w:r w:rsidR="00396F9C"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4FBE9A6F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E3768EB" w14:textId="53EF71AA" w:rsidR="00046687" w:rsidRPr="00E900A8" w:rsidRDefault="00E70C9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6,454</w:t>
            </w:r>
          </w:p>
        </w:tc>
        <w:tc>
          <w:tcPr>
            <w:tcW w:w="240" w:type="dxa"/>
            <w:vAlign w:val="bottom"/>
          </w:tcPr>
          <w:p w14:paraId="0EC0DBFC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7C41982" w14:textId="37E1C0AE" w:rsidR="00046687" w:rsidRPr="00E900A8" w:rsidRDefault="00E70C9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109,426</w:t>
            </w:r>
          </w:p>
        </w:tc>
        <w:tc>
          <w:tcPr>
            <w:tcW w:w="239" w:type="dxa"/>
            <w:vAlign w:val="bottom"/>
          </w:tcPr>
          <w:p w14:paraId="5913443A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32D4128" w14:textId="186F9A45" w:rsidR="00046687" w:rsidRPr="00E900A8" w:rsidRDefault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115,880</w:t>
            </w:r>
          </w:p>
        </w:tc>
      </w:tr>
      <w:tr w:rsidR="00E1131B" w:rsidRPr="00D519FB" w14:paraId="7FB97BF3" w14:textId="77777777" w:rsidTr="00704F03">
        <w:trPr>
          <w:trHeight w:val="793"/>
        </w:trPr>
        <w:tc>
          <w:tcPr>
            <w:tcW w:w="2189" w:type="dxa"/>
            <w:vAlign w:val="bottom"/>
            <w:hideMark/>
          </w:tcPr>
          <w:p w14:paraId="3B279850" w14:textId="08FBF6A6" w:rsidR="00046687" w:rsidRPr="00E900A8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  <w:lang w:val="en-GB" w:eastAsia="en-GB"/>
              </w:rPr>
            </w:pPr>
            <w:r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รวมหนี้สินที่มีภา</w:t>
            </w:r>
            <w:r w:rsidRPr="00E900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ระ</w:t>
            </w:r>
            <w:r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ดอกเบี้ย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4C44E767" w:rsidR="00046687" w:rsidRPr="00E900A8" w:rsidRDefault="00E70C97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14,41</w:t>
            </w:r>
            <w:r w:rsidR="00E900A8"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67" w:type="dxa"/>
            <w:vAlign w:val="bottom"/>
          </w:tcPr>
          <w:p w14:paraId="365D7724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049C2FCB" w:rsidR="00046687" w:rsidRPr="00E900A8" w:rsidRDefault="00E70C97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162,244</w:t>
            </w:r>
          </w:p>
        </w:tc>
        <w:tc>
          <w:tcPr>
            <w:tcW w:w="238" w:type="dxa"/>
            <w:vAlign w:val="bottom"/>
          </w:tcPr>
          <w:p w14:paraId="2055F1A1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41087773" w:rsidR="00046687" w:rsidRPr="00E900A8" w:rsidRDefault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176,6</w:t>
            </w:r>
            <w:r w:rsidR="00396F9C"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  <w:r w:rsidR="00E900A8"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182E48A9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2EB02FF9" w:rsidR="00046687" w:rsidRPr="00E900A8" w:rsidRDefault="00E70C9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13,046</w:t>
            </w:r>
          </w:p>
        </w:tc>
        <w:tc>
          <w:tcPr>
            <w:tcW w:w="240" w:type="dxa"/>
            <w:vAlign w:val="bottom"/>
          </w:tcPr>
          <w:p w14:paraId="7B587E94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49A96788" w:rsidR="00046687" w:rsidRPr="00E900A8" w:rsidRDefault="00E70C9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147,048</w:t>
            </w:r>
          </w:p>
        </w:tc>
        <w:tc>
          <w:tcPr>
            <w:tcW w:w="239" w:type="dxa"/>
            <w:vAlign w:val="bottom"/>
          </w:tcPr>
          <w:p w14:paraId="5E6A8B60" w14:textId="77777777" w:rsidR="00046687" w:rsidRPr="00E900A8" w:rsidRDefault="00046687" w:rsidP="0004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206552AC" w:rsidR="00046687" w:rsidRPr="00E900A8" w:rsidRDefault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900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160,094</w:t>
            </w:r>
          </w:p>
        </w:tc>
      </w:tr>
    </w:tbl>
    <w:p w14:paraId="38EDCEFB" w14:textId="162A36D9" w:rsidR="007C383C" w:rsidRDefault="007C383C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26DEA" w14:textId="6DC31A11" w:rsidR="00805A41" w:rsidRPr="00B070A3" w:rsidRDefault="00805A41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BA6586" w:rsidRPr="00B070A3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Pr="00B070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53176" w:rsidRPr="00B070A3">
        <w:rPr>
          <w:rFonts w:asciiTheme="majorBidi" w:hAnsiTheme="majorBidi" w:cstheme="majorBidi"/>
          <w:sz w:val="30"/>
          <w:szCs w:val="30"/>
        </w:rPr>
        <w:t>3</w:t>
      </w:r>
      <w:r w:rsidR="00E70C97">
        <w:rPr>
          <w:rFonts w:asciiTheme="majorBidi" w:hAnsiTheme="majorBidi" w:cstheme="majorBidi"/>
          <w:sz w:val="30"/>
          <w:szCs w:val="30"/>
        </w:rPr>
        <w:t>1</w:t>
      </w:r>
      <w:r w:rsidR="00653176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E70C9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</w:rPr>
        <w:t>256</w:t>
      </w:r>
      <w:r w:rsidR="00E70C97">
        <w:rPr>
          <w:rFonts w:asciiTheme="majorBidi" w:hAnsiTheme="majorBidi" w:cstheme="majorBidi"/>
          <w:sz w:val="30"/>
          <w:szCs w:val="30"/>
        </w:rPr>
        <w:t>6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     31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B070A3">
        <w:rPr>
          <w:rFonts w:asciiTheme="majorBidi" w:hAnsiTheme="majorBidi" w:cstheme="majorBidi"/>
          <w:sz w:val="30"/>
          <w:szCs w:val="30"/>
        </w:rPr>
        <w:t>256</w:t>
      </w:r>
      <w:r w:rsidR="00E70C97">
        <w:rPr>
          <w:rFonts w:asciiTheme="majorBidi" w:hAnsiTheme="majorBidi" w:cstheme="majorBidi"/>
          <w:sz w:val="30"/>
          <w:szCs w:val="30"/>
        </w:rPr>
        <w:t>5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Pr="00B070A3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มีรายละเอียดของหลักประกันซึ่งเป็นสินทรัพย์ของ</w:t>
      </w:r>
      <w:r w:rsidR="00B070A3" w:rsidRPr="00B070A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0A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0A3" w:rsidRPr="00B070A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070A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910158" w14:textId="079455C3" w:rsidR="005D7B6A" w:rsidRDefault="005D7B6A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1"/>
        <w:gridCol w:w="1169"/>
        <w:gridCol w:w="273"/>
        <w:gridCol w:w="1170"/>
        <w:gridCol w:w="271"/>
        <w:gridCol w:w="1170"/>
        <w:gridCol w:w="265"/>
        <w:gridCol w:w="1115"/>
      </w:tblGrid>
      <w:tr w:rsidR="00E70C97" w:rsidRPr="00AB62FF" w14:paraId="19AB018D" w14:textId="77777777" w:rsidTr="004C0B70">
        <w:trPr>
          <w:tblHeader/>
        </w:trPr>
        <w:tc>
          <w:tcPr>
            <w:tcW w:w="1990" w:type="pct"/>
          </w:tcPr>
          <w:p w14:paraId="0F6C08BD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3E97E4FF" w14:textId="77777777" w:rsidR="00E70C97" w:rsidRPr="00AB62FF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438D62A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737CE6B1" w14:textId="77777777" w:rsidR="00E70C97" w:rsidRPr="00AB62FF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C97" w:rsidRPr="004155E9" w14:paraId="632C7AE9" w14:textId="77777777" w:rsidTr="004C0B70">
        <w:trPr>
          <w:tblHeader/>
        </w:trPr>
        <w:tc>
          <w:tcPr>
            <w:tcW w:w="1990" w:type="pct"/>
          </w:tcPr>
          <w:p w14:paraId="50672B67" w14:textId="77777777" w:rsidR="00E70C97" w:rsidRPr="0088498A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20F8FC91" w14:textId="77777777" w:rsidR="00E70C97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0AFDFA9B" w14:textId="77777777" w:rsidR="00E70C97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C83BB10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4AC3BD6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807795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17845E6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E1E804B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70C97" w:rsidRPr="004155E9" w14:paraId="1E36D7AB" w14:textId="77777777" w:rsidTr="004C0B70">
        <w:trPr>
          <w:tblHeader/>
        </w:trPr>
        <w:tc>
          <w:tcPr>
            <w:tcW w:w="1990" w:type="pct"/>
          </w:tcPr>
          <w:p w14:paraId="3C74294B" w14:textId="77777777" w:rsidR="00E70C97" w:rsidRPr="0088498A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F60E442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532192CA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092EEB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D59B78C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E36F51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1326120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C4D547" w14:textId="77777777" w:rsidR="00E70C97" w:rsidRPr="004155E9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0C97" w:rsidRPr="00AB62FF" w14:paraId="2FFB01E9" w14:textId="77777777" w:rsidTr="004C0B70">
        <w:trPr>
          <w:tblHeader/>
        </w:trPr>
        <w:tc>
          <w:tcPr>
            <w:tcW w:w="1990" w:type="pct"/>
          </w:tcPr>
          <w:p w14:paraId="38FC6A8D" w14:textId="77777777" w:rsidR="00E70C97" w:rsidRPr="004155E9" w:rsidRDefault="00E70C97" w:rsidP="004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46907C3D" w14:textId="77777777" w:rsidR="00E70C97" w:rsidRPr="00AB62FF" w:rsidRDefault="00E70C97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C97" w:rsidRPr="004155E9" w14:paraId="00F1DC9B" w14:textId="77777777" w:rsidTr="00E70C97">
        <w:tc>
          <w:tcPr>
            <w:tcW w:w="1990" w:type="pct"/>
          </w:tcPr>
          <w:p w14:paraId="3B6ED82D" w14:textId="4991525C" w:rsidR="00E70C97" w:rsidRPr="0088498A" w:rsidRDefault="00E70C9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8" w:type="pct"/>
          </w:tcPr>
          <w:p w14:paraId="2667F72A" w14:textId="42BE4AB6" w:rsidR="00E70C97" w:rsidRPr="004A19E6" w:rsidRDefault="00E70C97" w:rsidP="00D65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F4020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51" w:type="pct"/>
          </w:tcPr>
          <w:p w14:paraId="7D81BE4D" w14:textId="77777777" w:rsidR="00E70C97" w:rsidRPr="004A19E6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56E8B14" w14:textId="618FDC3E" w:rsidR="00E70C97" w:rsidRPr="004A19E6" w:rsidRDefault="00E70C97" w:rsidP="00D65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F4020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50" w:type="pct"/>
          </w:tcPr>
          <w:p w14:paraId="2CDA68E4" w14:textId="77777777" w:rsidR="00E70C97" w:rsidRPr="004155E9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F6B896" w14:textId="70CC73CF" w:rsidR="00E70C97" w:rsidRPr="004155E9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F4020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7" w:type="pct"/>
          </w:tcPr>
          <w:p w14:paraId="01143075" w14:textId="77777777" w:rsidR="00E70C97" w:rsidRPr="004155E9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93A36F" w14:textId="627BE13A" w:rsidR="00E70C97" w:rsidRPr="004155E9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F4020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E70C97" w:rsidRPr="004155E9" w14:paraId="3082462F" w14:textId="77777777" w:rsidTr="00E70C97">
        <w:tc>
          <w:tcPr>
            <w:tcW w:w="1990" w:type="pct"/>
          </w:tcPr>
          <w:p w14:paraId="59307C6B" w14:textId="671172F4" w:rsidR="00E70C97" w:rsidRDefault="00E70C9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421EEDC" w14:textId="2B83F1AC" w:rsidR="00E70C97" w:rsidRDefault="00D65FF6" w:rsidP="00D65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151,534</w:t>
            </w:r>
          </w:p>
        </w:tc>
        <w:tc>
          <w:tcPr>
            <w:tcW w:w="151" w:type="pct"/>
          </w:tcPr>
          <w:p w14:paraId="14D54D89" w14:textId="77777777" w:rsidR="00E70C97" w:rsidRPr="004A19E6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60C2B8D" w14:textId="42CF1C3B" w:rsidR="00E70C97" w:rsidRDefault="00D65FF6" w:rsidP="00D65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70,087</w:t>
            </w:r>
          </w:p>
        </w:tc>
        <w:tc>
          <w:tcPr>
            <w:tcW w:w="150" w:type="pct"/>
          </w:tcPr>
          <w:p w14:paraId="2BEFB590" w14:textId="77777777" w:rsidR="00E70C97" w:rsidRPr="004155E9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6151A06" w14:textId="1E3CA5C7" w:rsidR="00E70C97" w:rsidRDefault="00D65FF6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129,104</w:t>
            </w:r>
          </w:p>
        </w:tc>
        <w:tc>
          <w:tcPr>
            <w:tcW w:w="147" w:type="pct"/>
          </w:tcPr>
          <w:p w14:paraId="12942150" w14:textId="77777777" w:rsidR="00E70C97" w:rsidRPr="004155E9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CEB854" w14:textId="63B5914B" w:rsidR="00E70C97" w:rsidRDefault="00D65FF6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70,087</w:t>
            </w:r>
          </w:p>
        </w:tc>
      </w:tr>
      <w:tr w:rsidR="00E70C97" w:rsidRPr="004155E9" w14:paraId="2E2DF17A" w14:textId="77777777" w:rsidTr="004C0B70">
        <w:tc>
          <w:tcPr>
            <w:tcW w:w="1990" w:type="pct"/>
          </w:tcPr>
          <w:p w14:paraId="59A8C7F3" w14:textId="31123D2C" w:rsidR="00E70C97" w:rsidRPr="0088498A" w:rsidRDefault="00E70C9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B0BA479" w14:textId="54805888" w:rsidR="00E70C97" w:rsidRDefault="00D65FF6" w:rsidP="00D65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160,4</w:t>
            </w:r>
            <w:r w:rsidR="00F40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51" w:type="pct"/>
          </w:tcPr>
          <w:p w14:paraId="48B18A2D" w14:textId="77777777" w:rsidR="00E70C97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E0EC07B" w14:textId="039391D2" w:rsidR="00E70C97" w:rsidRPr="00D65FF6" w:rsidRDefault="00D65FF6" w:rsidP="00D65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79,033</w:t>
            </w:r>
          </w:p>
        </w:tc>
        <w:tc>
          <w:tcPr>
            <w:tcW w:w="150" w:type="pct"/>
          </w:tcPr>
          <w:p w14:paraId="76FB0A3E" w14:textId="77777777" w:rsidR="00E70C97" w:rsidRPr="0088498A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7C4EB61" w14:textId="06DD8F73" w:rsidR="00E70C97" w:rsidRPr="0088498A" w:rsidRDefault="00D65FF6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138,0</w:t>
            </w:r>
            <w:r w:rsidR="00F40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7" w:type="pct"/>
          </w:tcPr>
          <w:p w14:paraId="7886AFA4" w14:textId="77777777" w:rsidR="00E70C97" w:rsidRPr="0088498A" w:rsidRDefault="00E70C97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20D2AC0" w14:textId="52C561D3" w:rsidR="00E70C97" w:rsidRPr="0088498A" w:rsidRDefault="00D65FF6" w:rsidP="00E7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79,033</w:t>
            </w:r>
          </w:p>
        </w:tc>
      </w:tr>
    </w:tbl>
    <w:p w14:paraId="2F5110D9" w14:textId="77777777" w:rsidR="00E70C97" w:rsidRDefault="00E70C97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84BDE" w14:textId="400204D7" w:rsidR="00EB24A9" w:rsidRDefault="004F56AB" w:rsidP="0085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B070A3">
        <w:rPr>
          <w:rFonts w:asciiTheme="majorBidi" w:hAnsiTheme="majorBidi" w:cstheme="majorBidi"/>
          <w:sz w:val="30"/>
          <w:szCs w:val="30"/>
        </w:rPr>
        <w:t xml:space="preserve">  </w:t>
      </w:r>
      <w:r w:rsidR="00653176" w:rsidRPr="00B070A3">
        <w:rPr>
          <w:rFonts w:asciiTheme="majorBidi" w:hAnsiTheme="majorBidi" w:cstheme="majorBidi"/>
          <w:sz w:val="30"/>
          <w:szCs w:val="30"/>
        </w:rPr>
        <w:t>3</w:t>
      </w:r>
      <w:r w:rsidR="00D65FF6">
        <w:rPr>
          <w:rFonts w:asciiTheme="majorBidi" w:hAnsiTheme="majorBidi" w:cstheme="majorBidi"/>
          <w:sz w:val="30"/>
          <w:szCs w:val="30"/>
        </w:rPr>
        <w:t xml:space="preserve">1 </w:t>
      </w:r>
      <w:r w:rsidR="00D65FF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65FF6">
        <w:rPr>
          <w:rFonts w:asciiTheme="majorBidi" w:hAnsiTheme="majorBidi" w:cstheme="majorBidi"/>
          <w:sz w:val="30"/>
          <w:szCs w:val="30"/>
        </w:rPr>
        <w:t xml:space="preserve"> 2566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31 </w:t>
      </w:r>
      <w:r w:rsidR="005D7B6A" w:rsidRPr="00B070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B070A3">
        <w:rPr>
          <w:rFonts w:asciiTheme="majorBidi" w:hAnsiTheme="majorBidi" w:cstheme="majorBidi"/>
          <w:sz w:val="30"/>
          <w:szCs w:val="30"/>
        </w:rPr>
        <w:t>256</w:t>
      </w:r>
      <w:r w:rsidR="00D65FF6">
        <w:rPr>
          <w:rFonts w:asciiTheme="majorBidi" w:hAnsiTheme="majorBidi" w:cstheme="majorBidi"/>
          <w:sz w:val="30"/>
          <w:szCs w:val="30"/>
        </w:rPr>
        <w:t>5</w:t>
      </w:r>
      <w:r w:rsidR="005D7B6A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Pr="00B070A3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2F72C7" w14:textId="77777777" w:rsidR="002C4FD1" w:rsidRPr="00B070A3" w:rsidRDefault="002C4FD1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701"/>
        <w:gridCol w:w="284"/>
        <w:gridCol w:w="1748"/>
      </w:tblGrid>
      <w:tr w:rsidR="00D65FF6" w:rsidRPr="0016249F" w14:paraId="0D1A0A6D" w14:textId="77777777" w:rsidTr="00D65FF6">
        <w:trPr>
          <w:trHeight w:val="50"/>
        </w:trPr>
        <w:tc>
          <w:tcPr>
            <w:tcW w:w="5220" w:type="dxa"/>
            <w:shd w:val="clear" w:color="auto" w:fill="auto"/>
          </w:tcPr>
          <w:p w14:paraId="7C79438D" w14:textId="77777777" w:rsidR="00D65FF6" w:rsidRPr="0016249F" w:rsidRDefault="00D65FF6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733" w:type="dxa"/>
            <w:gridSpan w:val="3"/>
            <w:shd w:val="clear" w:color="auto" w:fill="auto"/>
            <w:vAlign w:val="center"/>
          </w:tcPr>
          <w:p w14:paraId="43BEE312" w14:textId="5548334D" w:rsidR="00D65FF6" w:rsidRPr="00B070A3" w:rsidRDefault="00D65FF6" w:rsidP="00D6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B070A3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5412A" w:rsidRPr="0016249F" w14:paraId="00F225A7" w14:textId="77777777" w:rsidTr="00D65FF6">
        <w:trPr>
          <w:trHeight w:val="346"/>
        </w:trPr>
        <w:tc>
          <w:tcPr>
            <w:tcW w:w="5220" w:type="dxa"/>
            <w:shd w:val="clear" w:color="auto" w:fill="auto"/>
          </w:tcPr>
          <w:p w14:paraId="6252FF6D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1DEF36" w14:textId="4209990E" w:rsidR="00EE14CE" w:rsidRPr="0016249F" w:rsidRDefault="00D65FF6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86EB2B4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14:paraId="19CA4CD4" w14:textId="306A4A28" w:rsidR="00EE14CE" w:rsidRPr="0016249F" w:rsidRDefault="00B20AEF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249F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="00EE14CE" w:rsidRPr="0016249F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25412A" w:rsidRPr="0016249F" w14:paraId="10A6E4C6" w14:textId="77777777" w:rsidTr="00D65FF6">
        <w:trPr>
          <w:trHeight w:val="346"/>
        </w:trPr>
        <w:tc>
          <w:tcPr>
            <w:tcW w:w="5220" w:type="dxa"/>
            <w:shd w:val="clear" w:color="auto" w:fill="auto"/>
          </w:tcPr>
          <w:p w14:paraId="2F49B85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30E693" w14:textId="3D05B7E0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65FF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10A6581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14:paraId="06E4C003" w14:textId="063E2241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65FF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C4FD1" w:rsidRPr="0016249F" w14:paraId="3A07DBF6" w14:textId="77777777" w:rsidTr="00D65FF6">
        <w:trPr>
          <w:trHeight w:val="346"/>
        </w:trPr>
        <w:tc>
          <w:tcPr>
            <w:tcW w:w="5220" w:type="dxa"/>
            <w:shd w:val="clear" w:color="auto" w:fill="auto"/>
          </w:tcPr>
          <w:p w14:paraId="649B39D4" w14:textId="77777777" w:rsidR="002C4FD1" w:rsidRPr="0016249F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733" w:type="dxa"/>
            <w:gridSpan w:val="3"/>
            <w:shd w:val="clear" w:color="auto" w:fill="auto"/>
          </w:tcPr>
          <w:p w14:paraId="320662C5" w14:textId="77777777" w:rsidR="002C4FD1" w:rsidRPr="0016249F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412A" w:rsidRPr="0016249F" w14:paraId="3999840E" w14:textId="77777777" w:rsidTr="00D65FF6">
        <w:trPr>
          <w:trHeight w:val="346"/>
        </w:trPr>
        <w:tc>
          <w:tcPr>
            <w:tcW w:w="5220" w:type="dxa"/>
            <w:shd w:val="clear" w:color="auto" w:fill="auto"/>
          </w:tcPr>
          <w:p w14:paraId="5A8E2F47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BB89881" w14:textId="4597727F" w:rsidR="00EE14CE" w:rsidRPr="0016249F" w:rsidRDefault="00D65FF6" w:rsidP="00807028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972" w:right="37" w:hanging="5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7,70</w:t>
            </w:r>
            <w:r w:rsidR="00911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13BF3AF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2A452497" w14:textId="574F87BB" w:rsidR="00EE14CE" w:rsidRPr="0016249F" w:rsidRDefault="00D65FF6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6,592</w:t>
            </w:r>
          </w:p>
        </w:tc>
      </w:tr>
      <w:tr w:rsidR="0025412A" w:rsidRPr="0016249F" w14:paraId="7B92AB13" w14:textId="77777777" w:rsidTr="00D65FF6">
        <w:trPr>
          <w:trHeight w:val="346"/>
        </w:trPr>
        <w:tc>
          <w:tcPr>
            <w:tcW w:w="5220" w:type="dxa"/>
          </w:tcPr>
          <w:p w14:paraId="516BE6B3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701" w:type="dxa"/>
          </w:tcPr>
          <w:p w14:paraId="337E4429" w14:textId="10F2B524" w:rsidR="00EE14CE" w:rsidRPr="0016249F" w:rsidRDefault="00B65A05" w:rsidP="00807028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972" w:right="37" w:hanging="5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44,660</w:t>
            </w:r>
          </w:p>
        </w:tc>
        <w:tc>
          <w:tcPr>
            <w:tcW w:w="284" w:type="dxa"/>
          </w:tcPr>
          <w:p w14:paraId="0E09984A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8" w:type="dxa"/>
          </w:tcPr>
          <w:p w14:paraId="2123F59F" w14:textId="5275AD11" w:rsidR="00EE14CE" w:rsidRPr="0016249F" w:rsidRDefault="00D65FF6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28,884</w:t>
            </w:r>
          </w:p>
        </w:tc>
      </w:tr>
      <w:tr w:rsidR="0025412A" w:rsidRPr="0016249F" w14:paraId="7B92B92C" w14:textId="77777777" w:rsidTr="00D65FF6">
        <w:trPr>
          <w:trHeight w:val="346"/>
        </w:trPr>
        <w:tc>
          <w:tcPr>
            <w:tcW w:w="5220" w:type="dxa"/>
          </w:tcPr>
          <w:p w14:paraId="44BA01B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701" w:type="dxa"/>
          </w:tcPr>
          <w:p w14:paraId="2EDFE501" w14:textId="11BDA99F" w:rsidR="00EE14CE" w:rsidRPr="0016249F" w:rsidRDefault="00B65A05" w:rsidP="00807028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972" w:right="37" w:hanging="5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10,057</w:t>
            </w:r>
          </w:p>
        </w:tc>
        <w:tc>
          <w:tcPr>
            <w:tcW w:w="284" w:type="dxa"/>
          </w:tcPr>
          <w:p w14:paraId="5E611AF2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8" w:type="dxa"/>
          </w:tcPr>
          <w:p w14:paraId="4E53AFF9" w14:textId="7B90543E" w:rsidR="00EE14CE" w:rsidRPr="0016249F" w:rsidRDefault="00D65FF6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8,738</w:t>
            </w:r>
          </w:p>
        </w:tc>
      </w:tr>
      <w:tr w:rsidR="0025412A" w:rsidRPr="0016249F" w14:paraId="7234F4B6" w14:textId="77777777" w:rsidTr="00D65FF6">
        <w:trPr>
          <w:trHeight w:val="346"/>
        </w:trPr>
        <w:tc>
          <w:tcPr>
            <w:tcW w:w="5220" w:type="dxa"/>
          </w:tcPr>
          <w:p w14:paraId="46D6C565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85F89A3" w14:textId="31878FC5" w:rsidR="00EE14CE" w:rsidRPr="0016249F" w:rsidRDefault="00D65FF6" w:rsidP="00807028">
            <w:pPr>
              <w:pStyle w:val="acctfourfigures"/>
              <w:tabs>
                <w:tab w:val="clear" w:pos="765"/>
                <w:tab w:val="decimal" w:pos="1868"/>
              </w:tabs>
              <w:spacing w:line="240" w:lineRule="atLeast"/>
              <w:ind w:left="972" w:right="37" w:hanging="5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62,42</w:t>
            </w:r>
            <w:r w:rsidR="009115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442FF2CE" w14:textId="77777777" w:rsidR="00EE14CE" w:rsidRPr="0016249F" w:rsidRDefault="00EE14CE" w:rsidP="00EE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</w:tcPr>
          <w:p w14:paraId="7E829256" w14:textId="5D5E7B6D" w:rsidR="00EE14CE" w:rsidRPr="0016249F" w:rsidRDefault="00D65FF6">
            <w:pPr>
              <w:pStyle w:val="acctfourfigures"/>
              <w:tabs>
                <w:tab w:val="clear" w:pos="765"/>
                <w:tab w:val="decimal" w:pos="187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44,214</w:t>
            </w:r>
          </w:p>
        </w:tc>
      </w:tr>
    </w:tbl>
    <w:p w14:paraId="749CD38A" w14:textId="1A82D998" w:rsidR="002C4FD1" w:rsidRPr="00B070A3" w:rsidRDefault="002C4FD1" w:rsidP="00B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2D862" w14:textId="3FFD7343" w:rsidR="001B2173" w:rsidRDefault="008B2830" w:rsidP="007D5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0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932D4" w:rsidRPr="00B070A3">
        <w:rPr>
          <w:rFonts w:asciiTheme="majorBidi" w:hAnsiTheme="majorBidi" w:cstheme="majorBidi"/>
          <w:sz w:val="30"/>
          <w:szCs w:val="30"/>
        </w:rPr>
        <w:t>3</w:t>
      </w:r>
      <w:r w:rsidR="00D65FF6">
        <w:rPr>
          <w:rFonts w:asciiTheme="majorBidi" w:hAnsiTheme="majorBidi" w:cstheme="majorBidi"/>
          <w:sz w:val="30"/>
          <w:szCs w:val="30"/>
        </w:rPr>
        <w:t>1</w:t>
      </w:r>
      <w:r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D65FF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65FF6">
        <w:rPr>
          <w:rFonts w:asciiTheme="majorBidi" w:hAnsiTheme="majorBidi" w:cstheme="majorBidi"/>
          <w:sz w:val="30"/>
          <w:szCs w:val="30"/>
        </w:rPr>
        <w:t xml:space="preserve"> 2566</w:t>
      </w:r>
      <w:r w:rsidR="00E91C47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B070A3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B070A3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บริษัทมีวงเงินสินเชื่อที่ยังมิได้เบิกใช้</w:t>
      </w:r>
      <w:r w:rsidR="00CF7BB9" w:rsidRPr="00B070A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65FF6">
        <w:rPr>
          <w:rFonts w:asciiTheme="majorBidi" w:hAnsiTheme="majorBidi" w:cstheme="majorBidi"/>
          <w:sz w:val="30"/>
          <w:szCs w:val="30"/>
        </w:rPr>
        <w:t>101.5</w:t>
      </w:r>
      <w:r w:rsidR="00CF7BB9" w:rsidRPr="00B070A3">
        <w:rPr>
          <w:rFonts w:asciiTheme="majorBidi" w:hAnsiTheme="majorBidi" w:cstheme="majorBidi"/>
          <w:sz w:val="30"/>
          <w:szCs w:val="30"/>
        </w:rPr>
        <w:t xml:space="preserve"> </w:t>
      </w:r>
      <w:r w:rsidR="004036DA" w:rsidRPr="00B070A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CF7BB9" w:rsidRPr="00B070A3">
        <w:rPr>
          <w:rFonts w:asciiTheme="majorBidi" w:hAnsiTheme="majorBidi" w:cstheme="majorBidi"/>
          <w:sz w:val="30"/>
          <w:szCs w:val="30"/>
          <w:cs/>
        </w:rPr>
        <w:t>บาท</w:t>
      </w:r>
      <w:r w:rsidR="002D44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373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1131B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="00CA373C">
        <w:rPr>
          <w:rFonts w:asciiTheme="majorBidi" w:hAnsiTheme="majorBidi" w:cstheme="majorBidi"/>
          <w:sz w:val="30"/>
          <w:szCs w:val="30"/>
        </w:rPr>
        <w:t>10</w:t>
      </w:r>
      <w:r w:rsidR="00D65FF6">
        <w:rPr>
          <w:rFonts w:asciiTheme="majorBidi" w:hAnsiTheme="majorBidi" w:cstheme="majorBidi"/>
          <w:sz w:val="30"/>
          <w:szCs w:val="30"/>
        </w:rPr>
        <w:t>1.5</w:t>
      </w:r>
      <w:r w:rsidR="00CA373C">
        <w:rPr>
          <w:rFonts w:asciiTheme="majorBidi" w:hAnsiTheme="majorBidi" w:cstheme="majorBidi"/>
          <w:sz w:val="30"/>
          <w:szCs w:val="30"/>
        </w:rPr>
        <w:t xml:space="preserve"> </w:t>
      </w:r>
      <w:r w:rsidR="00CA373C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2125DB" w:rsidRPr="003F7F67">
        <w:rPr>
          <w:rFonts w:ascii="Angsana New" w:hAnsi="Angsana New"/>
          <w:i/>
          <w:iCs/>
          <w:sz w:val="30"/>
          <w:szCs w:val="30"/>
          <w:lang w:eastAsia="x-none"/>
        </w:rPr>
        <w:t xml:space="preserve"> (31 </w:t>
      </w:r>
      <w:r w:rsidR="002125DB" w:rsidRPr="003F7F67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ธันวาคม </w:t>
      </w:r>
      <w:r w:rsidR="002125DB" w:rsidRPr="003F7F67">
        <w:rPr>
          <w:rFonts w:ascii="Angsana New" w:hAnsi="Angsana New"/>
          <w:i/>
          <w:iCs/>
          <w:sz w:val="30"/>
          <w:szCs w:val="30"/>
          <w:lang w:eastAsia="x-none"/>
        </w:rPr>
        <w:t>256</w:t>
      </w:r>
      <w:r w:rsidR="00D65FF6">
        <w:rPr>
          <w:rFonts w:ascii="Angsana New" w:hAnsi="Angsana New"/>
          <w:i/>
          <w:iCs/>
          <w:sz w:val="30"/>
          <w:szCs w:val="30"/>
          <w:lang w:eastAsia="x-none"/>
        </w:rPr>
        <w:t>5</w:t>
      </w:r>
      <w:r w:rsidR="002125DB" w:rsidRPr="003F7F67">
        <w:rPr>
          <w:rFonts w:ascii="Angsana New" w:hAnsi="Angsana New"/>
          <w:i/>
          <w:iCs/>
          <w:sz w:val="30"/>
          <w:szCs w:val="30"/>
          <w:lang w:eastAsia="x-none"/>
        </w:rPr>
        <w:t>:</w:t>
      </w:r>
      <w:r w:rsidR="00911556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D65FF6">
        <w:rPr>
          <w:rFonts w:ascii="Angsana New" w:hAnsi="Angsana New"/>
          <w:i/>
          <w:iCs/>
          <w:sz w:val="30"/>
          <w:szCs w:val="30"/>
          <w:lang w:eastAsia="x-none"/>
        </w:rPr>
        <w:t>71.5</w:t>
      </w:r>
      <w:r w:rsidR="002125D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2125D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ล้านบาท</w:t>
      </w:r>
      <w:r w:rsidR="00D65FF6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D65FF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และ </w:t>
      </w:r>
      <w:r w:rsidR="00D65FF6">
        <w:rPr>
          <w:rFonts w:ascii="Angsana New" w:hAnsi="Angsana New"/>
          <w:i/>
          <w:iCs/>
          <w:sz w:val="30"/>
          <w:szCs w:val="30"/>
          <w:lang w:eastAsia="x-none"/>
        </w:rPr>
        <w:t xml:space="preserve">71.5 </w:t>
      </w:r>
      <w:r w:rsidR="00D65FF6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ล้านบาท ตามลำดับ</w:t>
      </w:r>
      <w:r w:rsidR="002125DB">
        <w:rPr>
          <w:rFonts w:ascii="Angsana New" w:hAnsi="Angsana New"/>
          <w:i/>
          <w:iCs/>
          <w:sz w:val="30"/>
          <w:szCs w:val="30"/>
          <w:lang w:eastAsia="x-none"/>
        </w:rPr>
        <w:t>)</w:t>
      </w:r>
    </w:p>
    <w:p w14:paraId="3D7907C7" w14:textId="77777777" w:rsidR="00A75B6D" w:rsidRDefault="00A75B6D" w:rsidP="0042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149B5B" w14:textId="0B88D669" w:rsidR="00421242" w:rsidRDefault="00421242" w:rsidP="00421242">
      <w:pPr>
        <w:pStyle w:val="FSContent"/>
        <w:rPr>
          <w:cs/>
          <w:lang w:val="en-US"/>
        </w:rPr>
      </w:pPr>
      <w:r w:rsidRPr="0080073C">
        <w:rPr>
          <w:rFonts w:hint="cs"/>
          <w:cs/>
          <w:lang w:val="en-US"/>
        </w:rPr>
        <w:t xml:space="preserve">ณ วันที่ </w:t>
      </w:r>
      <w:r w:rsidRPr="0080073C">
        <w:rPr>
          <w:lang w:val="en-US"/>
        </w:rPr>
        <w:t xml:space="preserve">31 </w:t>
      </w:r>
      <w:r w:rsidRPr="0080073C">
        <w:rPr>
          <w:rFonts w:hint="cs"/>
          <w:cs/>
          <w:lang w:val="en-US"/>
        </w:rPr>
        <w:t xml:space="preserve">มีนาคม </w:t>
      </w:r>
      <w:r w:rsidRPr="0080073C">
        <w:rPr>
          <w:lang w:val="en-US"/>
        </w:rPr>
        <w:t xml:space="preserve">2566 </w:t>
      </w:r>
      <w:r w:rsidRPr="0080073C">
        <w:rPr>
          <w:rFonts w:hint="cs"/>
          <w:cs/>
          <w:lang w:val="en-US"/>
        </w:rPr>
        <w:t xml:space="preserve">วงเงินเบิกเกินบัญชีจากสถาบันการเงินแห่งหนึ่งของกลุ่มบริษัทและบริษัทจำนวน </w:t>
      </w:r>
      <w:r w:rsidR="00EB7D63" w:rsidRPr="0080073C">
        <w:rPr>
          <w:lang w:val="en-US"/>
        </w:rPr>
        <w:t>45</w:t>
      </w:r>
      <w:r w:rsidRPr="0080073C">
        <w:rPr>
          <w:lang w:val="en-US"/>
        </w:rPr>
        <w:t xml:space="preserve">.0 </w:t>
      </w:r>
      <w:r w:rsidRPr="0080073C">
        <w:rPr>
          <w:rFonts w:hint="cs"/>
          <w:cs/>
          <w:lang w:val="en-US"/>
        </w:rPr>
        <w:t>ล้านบาท</w:t>
      </w:r>
      <w:r w:rsidR="00EB7D63" w:rsidRPr="0080073C">
        <w:rPr>
          <w:lang w:val="en-US"/>
        </w:rPr>
        <w:t xml:space="preserve"> </w:t>
      </w:r>
      <w:r w:rsidR="00EB7D63" w:rsidRPr="0080073C">
        <w:rPr>
          <w:rFonts w:hint="cs"/>
          <w:cs/>
          <w:lang w:val="en-US"/>
        </w:rPr>
        <w:t xml:space="preserve">และ </w:t>
      </w:r>
      <w:r w:rsidR="00EB7D63" w:rsidRPr="0080073C">
        <w:rPr>
          <w:lang w:val="en-US"/>
        </w:rPr>
        <w:t xml:space="preserve">30.0 </w:t>
      </w:r>
      <w:r w:rsidR="00EB7D63" w:rsidRPr="0080073C">
        <w:rPr>
          <w:rFonts w:hint="cs"/>
          <w:cs/>
          <w:lang w:val="en-US"/>
        </w:rPr>
        <w:t xml:space="preserve">ล้านบาท ตามลำดับ </w:t>
      </w:r>
      <w:r w:rsidR="00EB7D63" w:rsidRPr="0080073C">
        <w:rPr>
          <w:i/>
          <w:iCs/>
          <w:lang w:val="en-US"/>
        </w:rPr>
        <w:t xml:space="preserve">(31 </w:t>
      </w:r>
      <w:r w:rsidR="00EB7D63" w:rsidRPr="0080073C">
        <w:rPr>
          <w:rFonts w:hint="cs"/>
          <w:i/>
          <w:iCs/>
          <w:cs/>
          <w:lang w:val="en-US"/>
        </w:rPr>
        <w:t>ธันวาคม</w:t>
      </w:r>
      <w:r w:rsidR="00EB7D63" w:rsidRPr="0080073C">
        <w:rPr>
          <w:i/>
          <w:iCs/>
          <w:lang w:val="en-US"/>
        </w:rPr>
        <w:t xml:space="preserve"> 2565 : </w:t>
      </w:r>
      <w:r w:rsidR="00EB7D63" w:rsidRPr="0080073C">
        <w:rPr>
          <w:rFonts w:hint="cs"/>
          <w:i/>
          <w:iCs/>
          <w:cs/>
          <w:lang w:val="en-US"/>
        </w:rPr>
        <w:t>ไม่มี</w:t>
      </w:r>
      <w:r w:rsidR="00EB7D63" w:rsidRPr="0080073C">
        <w:rPr>
          <w:i/>
          <w:iCs/>
          <w:lang w:val="en-US"/>
        </w:rPr>
        <w:t>)</w:t>
      </w:r>
      <w:r w:rsidRPr="0080073C">
        <w:rPr>
          <w:rFonts w:hint="cs"/>
          <w:cs/>
          <w:lang w:val="en-US"/>
        </w:rPr>
        <w:t xml:space="preserve"> กำหนดให้บริษัทต้องดำรง (</w:t>
      </w:r>
      <w:r w:rsidRPr="0080073C">
        <w:rPr>
          <w:lang w:val="en-US"/>
        </w:rPr>
        <w:t xml:space="preserve">1) </w:t>
      </w:r>
      <w:r w:rsidRPr="0080073C">
        <w:rPr>
          <w:rFonts w:hint="cs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80073C">
        <w:rPr>
          <w:lang w:val="en-US"/>
        </w:rPr>
        <w:t xml:space="preserve">(Debt-to-equity ratio) </w:t>
      </w:r>
      <w:r w:rsidRPr="0080073C">
        <w:rPr>
          <w:rFonts w:hint="cs"/>
          <w:cs/>
          <w:lang w:val="en-US"/>
        </w:rPr>
        <w:t xml:space="preserve">ไม่เกินกว่า </w:t>
      </w:r>
      <w:r w:rsidRPr="0080073C">
        <w:rPr>
          <w:lang w:val="en-US"/>
        </w:rPr>
        <w:t xml:space="preserve">1.0 </w:t>
      </w:r>
      <w:r w:rsidRPr="0080073C">
        <w:rPr>
          <w:rFonts w:hint="cs"/>
          <w:cs/>
          <w:lang w:val="en-US"/>
        </w:rPr>
        <w:t xml:space="preserve">เท่า นับตั้งแต่ปี </w:t>
      </w:r>
      <w:r w:rsidRPr="0080073C">
        <w:rPr>
          <w:lang w:val="en-US"/>
        </w:rPr>
        <w:t xml:space="preserve">2565 </w:t>
      </w:r>
      <w:r w:rsidRPr="0080073C">
        <w:rPr>
          <w:rFonts w:hint="cs"/>
          <w:cs/>
          <w:lang w:val="en-US"/>
        </w:rPr>
        <w:t xml:space="preserve">เป็นต้นไป </w:t>
      </w:r>
      <w:r w:rsidRPr="0080073C">
        <w:rPr>
          <w:lang w:val="en-US"/>
        </w:rPr>
        <w:t xml:space="preserve">(2) </w:t>
      </w:r>
      <w:r w:rsidRPr="0080073C">
        <w:rPr>
          <w:rFonts w:hint="cs"/>
          <w:cs/>
          <w:lang w:val="en-US"/>
        </w:rPr>
        <w:t xml:space="preserve">อัตราส่วนความสามารถในการชำระหนี้ </w:t>
      </w:r>
      <w:r w:rsidRPr="0080073C">
        <w:rPr>
          <w:lang w:val="en-US"/>
        </w:rPr>
        <w:t xml:space="preserve">(Debt service coverage ratio: DSCR) </w:t>
      </w:r>
      <w:r w:rsidRPr="0080073C">
        <w:rPr>
          <w:rFonts w:hint="cs"/>
          <w:cs/>
          <w:lang w:val="en-US"/>
        </w:rPr>
        <w:t xml:space="preserve">ไม่ต่ำกว่า </w:t>
      </w:r>
      <w:r w:rsidRPr="0080073C">
        <w:rPr>
          <w:lang w:val="en-US"/>
        </w:rPr>
        <w:t xml:space="preserve">1.2 </w:t>
      </w:r>
      <w:r w:rsidRPr="0080073C">
        <w:rPr>
          <w:rFonts w:hint="cs"/>
          <w:cs/>
          <w:lang w:val="en-US"/>
        </w:rPr>
        <w:t xml:space="preserve">เท่า นับตั้งแต่ปี </w:t>
      </w:r>
      <w:r w:rsidRPr="0080073C">
        <w:rPr>
          <w:lang w:val="en-US"/>
        </w:rPr>
        <w:t xml:space="preserve">2565 </w:t>
      </w:r>
      <w:r w:rsidRPr="0080073C">
        <w:rPr>
          <w:rFonts w:hint="cs"/>
          <w:cs/>
          <w:lang w:val="en-US"/>
        </w:rPr>
        <w:t xml:space="preserve">เป็นต้นไป และ </w:t>
      </w:r>
      <w:r w:rsidRPr="0080073C">
        <w:rPr>
          <w:lang w:val="en-US"/>
        </w:rPr>
        <w:t xml:space="preserve">(3) </w:t>
      </w:r>
      <w:r w:rsidRPr="0080073C">
        <w:rPr>
          <w:rFonts w:hint="cs"/>
          <w:cs/>
          <w:lang w:val="en-US"/>
        </w:rPr>
        <w:t xml:space="preserve">อัตราส่วนทางการเงิน </w:t>
      </w:r>
      <w:r w:rsidRPr="0080073C">
        <w:rPr>
          <w:lang w:val="en-US"/>
        </w:rPr>
        <w:t xml:space="preserve">Interest bearing debt to EBITDA </w:t>
      </w:r>
      <w:r w:rsidRPr="0080073C">
        <w:rPr>
          <w:rFonts w:hint="cs"/>
          <w:cs/>
          <w:lang w:val="en-US"/>
        </w:rPr>
        <w:t xml:space="preserve">ไม่เกินกว่า </w:t>
      </w:r>
      <w:r w:rsidRPr="0080073C">
        <w:rPr>
          <w:lang w:val="en-US"/>
        </w:rPr>
        <w:t xml:space="preserve">4.5 </w:t>
      </w:r>
      <w:r w:rsidRPr="0080073C">
        <w:rPr>
          <w:rFonts w:hint="cs"/>
          <w:cs/>
          <w:lang w:val="en-US"/>
        </w:rPr>
        <w:t xml:space="preserve">เท่า ในปี </w:t>
      </w:r>
      <w:r w:rsidRPr="0080073C">
        <w:rPr>
          <w:lang w:val="en-US"/>
        </w:rPr>
        <w:t xml:space="preserve">2565 </w:t>
      </w:r>
      <w:r w:rsidRPr="0080073C">
        <w:rPr>
          <w:rFonts w:hint="cs"/>
          <w:cs/>
          <w:lang w:val="en-US"/>
        </w:rPr>
        <w:t xml:space="preserve">ไม่เกินกว่า </w:t>
      </w:r>
      <w:r w:rsidRPr="0080073C">
        <w:rPr>
          <w:lang w:val="en-US"/>
        </w:rPr>
        <w:t xml:space="preserve">3.0 </w:t>
      </w:r>
      <w:r w:rsidRPr="0080073C">
        <w:rPr>
          <w:rFonts w:hint="cs"/>
          <w:cs/>
          <w:lang w:val="en-US"/>
        </w:rPr>
        <w:t xml:space="preserve">เท่า ในปี </w:t>
      </w:r>
      <w:r w:rsidRPr="0080073C">
        <w:rPr>
          <w:lang w:val="en-US"/>
        </w:rPr>
        <w:t xml:space="preserve">2566 </w:t>
      </w:r>
      <w:r w:rsidRPr="0080073C">
        <w:rPr>
          <w:rFonts w:hint="cs"/>
          <w:cs/>
          <w:lang w:val="en-US"/>
        </w:rPr>
        <w:t xml:space="preserve">และ </w:t>
      </w:r>
      <w:r w:rsidRPr="0080073C">
        <w:rPr>
          <w:lang w:val="en-US"/>
        </w:rPr>
        <w:t xml:space="preserve">2567 </w:t>
      </w:r>
      <w:r w:rsidRPr="0080073C">
        <w:rPr>
          <w:rFonts w:hint="cs"/>
          <w:cs/>
          <w:lang w:val="en-US"/>
        </w:rPr>
        <w:t xml:space="preserve">และไม่เกินกว่า </w:t>
      </w:r>
      <w:r w:rsidRPr="0080073C">
        <w:rPr>
          <w:lang w:val="en-US"/>
        </w:rPr>
        <w:t xml:space="preserve">2.0 </w:t>
      </w:r>
      <w:r w:rsidRPr="0080073C">
        <w:rPr>
          <w:rFonts w:hint="cs"/>
          <w:cs/>
          <w:lang w:val="en-US"/>
        </w:rPr>
        <w:t xml:space="preserve">เท่า ตั้งแต่ปี </w:t>
      </w:r>
      <w:r w:rsidRPr="0080073C">
        <w:rPr>
          <w:lang w:val="en-US"/>
        </w:rPr>
        <w:t xml:space="preserve">2568 </w:t>
      </w:r>
      <w:r w:rsidRPr="0080073C">
        <w:rPr>
          <w:rFonts w:hint="cs"/>
          <w:cs/>
          <w:lang w:val="en-US"/>
        </w:rPr>
        <w:t>เป็นต้นไป</w:t>
      </w:r>
    </w:p>
    <w:p w14:paraId="647729E5" w14:textId="77777777" w:rsidR="00421242" w:rsidRDefault="00421242" w:rsidP="0042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D2580" w14:textId="793B9765" w:rsidR="00421242" w:rsidRDefault="00421242" w:rsidP="0042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BF785" w14:textId="77777777" w:rsidR="00911556" w:rsidRPr="00D65FF6" w:rsidRDefault="00911556" w:rsidP="0042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E3C3C" w14:textId="46AB7CA6" w:rsidR="002C4FD1" w:rsidRPr="0016249F" w:rsidRDefault="002C4FD1" w:rsidP="00AF2978">
      <w:pPr>
        <w:pStyle w:val="FSContent"/>
        <w:numPr>
          <w:ilvl w:val="0"/>
          <w:numId w:val="43"/>
        </w:numPr>
        <w:ind w:left="540" w:hanging="540"/>
        <w:rPr>
          <w:b/>
          <w:bCs/>
          <w:i/>
          <w:iCs/>
          <w:lang w:val="en-US"/>
        </w:rPr>
      </w:pPr>
      <w:r w:rsidRPr="0016249F">
        <w:rPr>
          <w:b/>
          <w:bCs/>
          <w:i/>
          <w:iCs/>
          <w:cs/>
          <w:lang w:val="en-US"/>
        </w:rPr>
        <w:lastRenderedPageBreak/>
        <w:t>เงินกู้ยืมระยะยาวจากสถาบันการเงิน</w:t>
      </w:r>
    </w:p>
    <w:p w14:paraId="61B9A1FC" w14:textId="77777777" w:rsidR="002C4FD1" w:rsidRPr="00E6433A" w:rsidRDefault="002C4FD1" w:rsidP="002C4FD1">
      <w:pPr>
        <w:pStyle w:val="FSContent"/>
        <w:rPr>
          <w:sz w:val="22"/>
          <w:szCs w:val="22"/>
          <w:lang w:val="en-US"/>
        </w:rPr>
      </w:pPr>
    </w:p>
    <w:p w14:paraId="0D7EFD6B" w14:textId="2A508DC9" w:rsidR="00886378" w:rsidRDefault="002C4FD1" w:rsidP="009F2E14">
      <w:pPr>
        <w:pStyle w:val="FSContent"/>
        <w:rPr>
          <w:lang w:val="en-US"/>
        </w:rPr>
      </w:pPr>
      <w:r w:rsidRPr="0016249F">
        <w:rPr>
          <w:cs/>
          <w:lang w:val="en-US"/>
        </w:rPr>
        <w:t xml:space="preserve">ณ วันที่ </w:t>
      </w:r>
      <w:r w:rsidR="00BC0AD9">
        <w:rPr>
          <w:lang w:val="en-US"/>
        </w:rPr>
        <w:t xml:space="preserve">31 </w:t>
      </w:r>
      <w:r w:rsidR="00BC0AD9">
        <w:rPr>
          <w:rFonts w:hint="cs"/>
          <w:cs/>
          <w:lang w:val="en-US"/>
        </w:rPr>
        <w:t xml:space="preserve">มีนาคม </w:t>
      </w:r>
      <w:r w:rsidR="00BC0AD9">
        <w:rPr>
          <w:lang w:val="en-US"/>
        </w:rPr>
        <w:t>2566</w:t>
      </w:r>
      <w:r w:rsidR="00040C78" w:rsidRPr="0016249F">
        <w:rPr>
          <w:lang w:val="en-US"/>
        </w:rPr>
        <w:t xml:space="preserve"> </w:t>
      </w:r>
      <w:r w:rsidR="00B070A3">
        <w:rPr>
          <w:rFonts w:hint="cs"/>
          <w:cs/>
          <w:lang w:val="en-US"/>
        </w:rPr>
        <w:t>กลุ่มบริษัทและ</w:t>
      </w:r>
      <w:r w:rsidRPr="0016249F">
        <w:rPr>
          <w:cs/>
          <w:lang w:val="en-US"/>
        </w:rPr>
        <w:t>บริษัทมีเงินกู้ยืมระยะยาว</w:t>
      </w:r>
      <w:r w:rsidR="002D447D" w:rsidRPr="0016249F">
        <w:rPr>
          <w:cs/>
          <w:lang w:val="en-US"/>
        </w:rPr>
        <w:t>จากสถาบันการเงินหลายแห่ง</w:t>
      </w:r>
      <w:r w:rsidRPr="0016249F">
        <w:rPr>
          <w:cs/>
          <w:lang w:val="en-US"/>
        </w:rPr>
        <w:t xml:space="preserve">จำนวน </w:t>
      </w:r>
      <w:r w:rsidR="00CF7B94">
        <w:rPr>
          <w:lang w:val="en-US"/>
        </w:rPr>
        <w:t xml:space="preserve">               </w:t>
      </w:r>
      <w:r w:rsidR="00BC0AD9">
        <w:rPr>
          <w:lang w:val="en-US"/>
        </w:rPr>
        <w:t>62.4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>ล้านบาท</w:t>
      </w:r>
      <w:r w:rsidR="002D447D">
        <w:rPr>
          <w:rFonts w:hint="cs"/>
          <w:cs/>
          <w:lang w:val="en-US"/>
        </w:rPr>
        <w:t xml:space="preserve"> และ </w:t>
      </w:r>
      <w:r w:rsidR="00BC0AD9">
        <w:rPr>
          <w:lang w:val="en-US"/>
        </w:rPr>
        <w:t>62.4</w:t>
      </w:r>
      <w:r w:rsidR="002D447D">
        <w:rPr>
          <w:lang w:val="en-US"/>
        </w:rPr>
        <w:t xml:space="preserve"> </w:t>
      </w:r>
      <w:r w:rsidR="002D447D">
        <w:rPr>
          <w:rFonts w:hint="cs"/>
          <w:cs/>
          <w:lang w:val="en-US"/>
        </w:rPr>
        <w:t>ล้านบาท ตามลำดับ</w:t>
      </w:r>
      <w:r w:rsidRPr="0016249F">
        <w:rPr>
          <w:cs/>
          <w:lang w:val="en-US"/>
        </w:rPr>
        <w:t xml:space="preserve"> </w:t>
      </w:r>
      <w:r w:rsidRPr="0016249F">
        <w:rPr>
          <w:i/>
          <w:iCs/>
          <w:lang w:val="en-US"/>
        </w:rPr>
        <w:t>(</w:t>
      </w:r>
      <w:r w:rsidR="0050646B" w:rsidRPr="0016249F">
        <w:rPr>
          <w:i/>
          <w:iCs/>
          <w:lang w:val="en-US"/>
        </w:rPr>
        <w:t xml:space="preserve">31 </w:t>
      </w:r>
      <w:r w:rsidR="0050646B" w:rsidRPr="0016249F">
        <w:rPr>
          <w:i/>
          <w:iCs/>
          <w:cs/>
          <w:lang w:val="en-US"/>
        </w:rPr>
        <w:t xml:space="preserve">ธันวาคม </w:t>
      </w:r>
      <w:r w:rsidR="00040C78" w:rsidRPr="0016249F">
        <w:rPr>
          <w:i/>
          <w:iCs/>
          <w:lang w:val="en-US"/>
        </w:rPr>
        <w:t>256</w:t>
      </w:r>
      <w:r w:rsidR="00BC0AD9">
        <w:rPr>
          <w:i/>
          <w:iCs/>
          <w:lang w:val="en-US"/>
        </w:rPr>
        <w:t>5</w:t>
      </w:r>
      <w:r w:rsidRPr="0016249F">
        <w:rPr>
          <w:i/>
          <w:iCs/>
          <w:lang w:val="en-US"/>
        </w:rPr>
        <w:t>:</w:t>
      </w:r>
      <w:r w:rsidR="00911556">
        <w:rPr>
          <w:i/>
          <w:iCs/>
          <w:lang w:val="en-US"/>
        </w:rPr>
        <w:t xml:space="preserve"> </w:t>
      </w:r>
      <w:r w:rsidR="00BC0AD9">
        <w:rPr>
          <w:i/>
          <w:iCs/>
          <w:lang w:val="en-US"/>
        </w:rPr>
        <w:t>44.2</w:t>
      </w:r>
      <w:r w:rsidRPr="0016249F">
        <w:rPr>
          <w:i/>
          <w:iCs/>
          <w:lang w:val="en-US"/>
        </w:rPr>
        <w:t xml:space="preserve"> </w:t>
      </w:r>
      <w:r w:rsidRPr="0016249F">
        <w:rPr>
          <w:i/>
          <w:iCs/>
          <w:cs/>
          <w:lang w:val="en-US"/>
        </w:rPr>
        <w:t>ล้านบาท</w:t>
      </w:r>
      <w:r w:rsidR="00BC0AD9">
        <w:rPr>
          <w:i/>
          <w:iCs/>
          <w:lang w:val="en-US"/>
        </w:rPr>
        <w:t xml:space="preserve"> </w:t>
      </w:r>
      <w:r w:rsidR="00BC0AD9">
        <w:rPr>
          <w:rFonts w:hint="cs"/>
          <w:i/>
          <w:iCs/>
          <w:cs/>
          <w:lang w:val="en-US"/>
        </w:rPr>
        <w:t xml:space="preserve">และ </w:t>
      </w:r>
      <w:r w:rsidR="00BC0AD9">
        <w:rPr>
          <w:i/>
          <w:iCs/>
          <w:lang w:val="en-US"/>
        </w:rPr>
        <w:t xml:space="preserve">44.2 </w:t>
      </w:r>
      <w:r w:rsidR="00BC0AD9">
        <w:rPr>
          <w:rFonts w:hint="cs"/>
          <w:i/>
          <w:iCs/>
          <w:cs/>
          <w:lang w:val="en-US"/>
        </w:rPr>
        <w:t>ล้านบาท ตามลำดับ</w:t>
      </w:r>
      <w:r w:rsidRPr="0016249F">
        <w:rPr>
          <w:i/>
          <w:iCs/>
          <w:lang w:val="en-US"/>
        </w:rPr>
        <w:t xml:space="preserve">) </w:t>
      </w:r>
      <w:r w:rsidRPr="0016249F">
        <w:rPr>
          <w:cs/>
          <w:lang w:val="en-US"/>
        </w:rPr>
        <w:t>โดย</w:t>
      </w:r>
      <w:r w:rsidR="003D1E39" w:rsidRPr="0016249F">
        <w:rPr>
          <w:cs/>
          <w:lang w:val="en-US"/>
        </w:rPr>
        <w:t>เ</w:t>
      </w:r>
      <w:r w:rsidRPr="0016249F">
        <w:rPr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16249F">
        <w:rPr>
          <w:lang w:val="en-US"/>
        </w:rPr>
        <w:t>25</w:t>
      </w:r>
      <w:r w:rsidR="00AB27F2" w:rsidRPr="0016249F">
        <w:rPr>
          <w:lang w:val="en-US"/>
        </w:rPr>
        <w:t>73</w:t>
      </w:r>
      <w:r w:rsidRPr="0016249F">
        <w:rPr>
          <w:lang w:val="en-US"/>
        </w:rPr>
        <w:t xml:space="preserve"> </w:t>
      </w:r>
      <w:r w:rsidRPr="0016249F">
        <w:rPr>
          <w:cs/>
          <w:lang w:val="en-US"/>
        </w:rPr>
        <w:t>ซึ่งมีรายละเอี</w:t>
      </w:r>
      <w:r w:rsidR="003D1E39" w:rsidRPr="0016249F">
        <w:rPr>
          <w:cs/>
          <w:lang w:val="en-US"/>
        </w:rPr>
        <w:t>ย</w:t>
      </w:r>
      <w:r w:rsidRPr="0016249F">
        <w:rPr>
          <w:cs/>
          <w:lang w:val="en-US"/>
        </w:rPr>
        <w:t>ด</w:t>
      </w:r>
      <w:r w:rsidR="004C35C5">
        <w:rPr>
          <w:rFonts w:hint="cs"/>
          <w:cs/>
          <w:lang w:val="en-US"/>
        </w:rPr>
        <w:t>ดัง</w:t>
      </w:r>
      <w:r w:rsidRPr="0016249F">
        <w:rPr>
          <w:cs/>
          <w:lang w:val="en-US"/>
        </w:rPr>
        <w:t>นี้</w:t>
      </w:r>
    </w:p>
    <w:p w14:paraId="3E72A516" w14:textId="2EF8F2DF" w:rsidR="009F2E14" w:rsidRPr="00E6433A" w:rsidRDefault="009F2E14" w:rsidP="008450E2">
      <w:pPr>
        <w:pStyle w:val="FSContent"/>
        <w:rPr>
          <w:sz w:val="22"/>
          <w:szCs w:val="22"/>
          <w:lang w:val="en-US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70"/>
        <w:gridCol w:w="1350"/>
      </w:tblGrid>
      <w:tr w:rsidR="00BC0AD9" w:rsidRPr="00EB7D63" w14:paraId="0274B45A" w14:textId="77777777" w:rsidTr="00807028">
        <w:trPr>
          <w:tblHeader/>
        </w:trPr>
        <w:tc>
          <w:tcPr>
            <w:tcW w:w="2102" w:type="dxa"/>
          </w:tcPr>
          <w:p w14:paraId="5B8272E5" w14:textId="77777777" w:rsidR="00BC0AD9" w:rsidRPr="00C07271" w:rsidRDefault="00BC0AD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367E96AE" w14:textId="77777777" w:rsidR="00BC0AD9" w:rsidRPr="00C07271" w:rsidRDefault="00BC0AD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316762BC" w14:textId="77777777" w:rsidR="00BC0AD9" w:rsidRPr="00C07271" w:rsidRDefault="00BC0AD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3"/>
            <w:shd w:val="clear" w:color="auto" w:fill="auto"/>
          </w:tcPr>
          <w:p w14:paraId="750EC99D" w14:textId="77777777" w:rsidR="00807028" w:rsidRDefault="00BC0AD9" w:rsidP="00BC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2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93B4938" w14:textId="08B724E3" w:rsidR="00BC0AD9" w:rsidRPr="00C07271" w:rsidRDefault="00BC0AD9" w:rsidP="00BC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2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02" w:rsidRPr="00EB7D63" w14:paraId="030D5FAD" w14:textId="77777777" w:rsidTr="00807028">
        <w:trPr>
          <w:tblHeader/>
        </w:trPr>
        <w:tc>
          <w:tcPr>
            <w:tcW w:w="2102" w:type="dxa"/>
          </w:tcPr>
          <w:p w14:paraId="0EFCCED0" w14:textId="77777777" w:rsidR="00EB24A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1396C573" w14:textId="61762080" w:rsidR="00EB24A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ระยะเวลาครบกำหนดของ</w:t>
            </w:r>
          </w:p>
        </w:tc>
        <w:tc>
          <w:tcPr>
            <w:tcW w:w="2552" w:type="dxa"/>
            <w:shd w:val="clear" w:color="auto" w:fill="auto"/>
          </w:tcPr>
          <w:p w14:paraId="1A2195FC" w14:textId="77777777" w:rsidR="00EB24A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5D1387C9" w14:textId="77777777" w:rsidR="00BC0AD9" w:rsidRPr="00C07271" w:rsidRDefault="00BC0AD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2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0727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7BDE23A2" w14:textId="58D0CB49" w:rsidR="00EB24A9" w:rsidRPr="00C07271" w:rsidRDefault="00BC0AD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0727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46DBFF0" w14:textId="70475B8D" w:rsidR="00EB24A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C703624" w14:textId="77777777" w:rsidR="00BC0AD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2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0727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77153133" w14:textId="1271A268" w:rsidR="00EB24A9" w:rsidRPr="00C07271" w:rsidRDefault="00EB24A9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C07271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BC0AD9" w:rsidRPr="00C0727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AC2302" w:rsidRPr="00EB7D63" w14:paraId="7BDB41D7" w14:textId="77777777" w:rsidTr="00807028">
        <w:trPr>
          <w:tblHeader/>
        </w:trPr>
        <w:tc>
          <w:tcPr>
            <w:tcW w:w="2102" w:type="dxa"/>
          </w:tcPr>
          <w:p w14:paraId="331C23ED" w14:textId="77777777" w:rsidR="0000316E" w:rsidRPr="00C07271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599AF7CA" w14:textId="0BC9C20B" w:rsidR="0000316E" w:rsidRPr="00C07271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2920F62C" w14:textId="77777777" w:rsidR="0000316E" w:rsidRPr="00C07271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3"/>
            <w:shd w:val="clear" w:color="auto" w:fill="auto"/>
          </w:tcPr>
          <w:p w14:paraId="7090BE23" w14:textId="77777777" w:rsidR="0000316E" w:rsidRPr="00C07271" w:rsidRDefault="0000316E" w:rsidP="0000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0727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302" w:rsidRPr="00EB7D63" w14:paraId="5E35771C" w14:textId="77777777" w:rsidTr="00807028">
        <w:tc>
          <w:tcPr>
            <w:tcW w:w="2102" w:type="dxa"/>
          </w:tcPr>
          <w:p w14:paraId="34FBDE11" w14:textId="531E6711" w:rsidR="00483EC3" w:rsidRPr="00C07271" w:rsidRDefault="00483EC3" w:rsidP="00EB7D63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1 :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MLR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-4.1%</w:t>
            </w:r>
          </w:p>
          <w:p w14:paraId="3D830C9D" w14:textId="45F88B24" w:rsidR="00483EC3" w:rsidRPr="00C07271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2</w:t>
            </w:r>
            <w:r w:rsidR="009F2E14"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 w:rsidR="009F2E14"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3 : MLR-3.1%</w:t>
            </w:r>
          </w:p>
          <w:p w14:paraId="6787C617" w14:textId="4A108ECF" w:rsidR="00483EC3" w:rsidRPr="00C07271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4</w:t>
            </w:r>
            <w:r w:rsidR="009F2E14"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-</w:t>
            </w:r>
            <w:r w:rsidR="009F2E14"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5 : MLR-2.1%</w:t>
            </w:r>
          </w:p>
          <w:p w14:paraId="11559670" w14:textId="5064CB05" w:rsidR="00483EC3" w:rsidRPr="00C07271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6 </w:t>
            </w:r>
            <w:r w:rsidRPr="00C07271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: MLR-1.6%</w:t>
            </w:r>
          </w:p>
        </w:tc>
        <w:tc>
          <w:tcPr>
            <w:tcW w:w="1417" w:type="dxa"/>
          </w:tcPr>
          <w:p w14:paraId="1B78FD17" w14:textId="1CCE194E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0B9209E4" w14:textId="5717C7B9" w:rsidR="00483EC3" w:rsidRPr="00C07271" w:rsidRDefault="00483EC3" w:rsidP="007D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7C921B95" w14:textId="12F1C5B0" w:rsidR="00483EC3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24,385</w:t>
            </w:r>
          </w:p>
        </w:tc>
        <w:tc>
          <w:tcPr>
            <w:tcW w:w="270" w:type="dxa"/>
            <w:shd w:val="clear" w:color="auto" w:fill="auto"/>
          </w:tcPr>
          <w:p w14:paraId="0C392655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804075" w14:textId="5BA0B945" w:rsidR="00483EC3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25,086</w:t>
            </w:r>
          </w:p>
        </w:tc>
      </w:tr>
      <w:tr w:rsidR="00BC0AD9" w:rsidRPr="00EB7D63" w14:paraId="2A2F6F03" w14:textId="77777777" w:rsidTr="00807028">
        <w:tc>
          <w:tcPr>
            <w:tcW w:w="2102" w:type="dxa"/>
          </w:tcPr>
          <w:p w14:paraId="3D743B95" w14:textId="13B5488A" w:rsidR="00BC0AD9" w:rsidRPr="00C07271" w:rsidRDefault="00BC0AD9" w:rsidP="00BC0AD9">
            <w:pPr>
              <w:tabs>
                <w:tab w:val="clear" w:pos="227"/>
                <w:tab w:val="left" w:pos="336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1 - 3 : MLR-2.55%</w:t>
            </w:r>
          </w:p>
          <w:p w14:paraId="7BF12F4F" w14:textId="734785C2" w:rsidR="00BC0AD9" w:rsidRPr="00C07271" w:rsidRDefault="00BC0AD9" w:rsidP="00BC0AD9">
            <w:pPr>
              <w:tabs>
                <w:tab w:val="clear" w:pos="227"/>
                <w:tab w:val="left" w:pos="336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4 </w:t>
            </w: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: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6EB0D704" w14:textId="74D2653E" w:rsidR="00BC0AD9" w:rsidRPr="00C07271" w:rsidRDefault="00BC0AD9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1135B542" w14:textId="21D06AD5" w:rsidR="00BC0AD9" w:rsidRPr="00C07271" w:rsidRDefault="00BC0AD9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  <w:r w:rsidRPr="00C07271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และบริษัทย่อย</w:t>
            </w:r>
          </w:p>
        </w:tc>
        <w:tc>
          <w:tcPr>
            <w:tcW w:w="1309" w:type="dxa"/>
            <w:shd w:val="clear" w:color="auto" w:fill="auto"/>
          </w:tcPr>
          <w:p w14:paraId="547761BE" w14:textId="6468DE58" w:rsidR="00BC0AD9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</w:t>
            </w:r>
            <w:r w:rsidR="00DD5F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02ED9BC8" w14:textId="77777777" w:rsidR="00BC0AD9" w:rsidRPr="00C07271" w:rsidRDefault="00BC0AD9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7DEE64" w14:textId="539F3E86" w:rsidR="00BC0AD9" w:rsidRPr="00C07271" w:rsidRDefault="00BC0AD9" w:rsidP="00807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C072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C2302" w:rsidRPr="00EB7D63" w14:paraId="194117C8" w14:textId="77777777" w:rsidTr="00807028">
        <w:tc>
          <w:tcPr>
            <w:tcW w:w="2102" w:type="dxa"/>
          </w:tcPr>
          <w:p w14:paraId="4D63BD97" w14:textId="3005A152" w:rsidR="00483EC3" w:rsidRPr="00C07271" w:rsidRDefault="00483EC3" w:rsidP="003F7F67">
            <w:pPr>
              <w:tabs>
                <w:tab w:val="clear" w:pos="227"/>
                <w:tab w:val="left" w:pos="336"/>
              </w:tabs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1 - 2 : MLR-2</w:t>
            </w:r>
            <w:r w:rsidR="00FB5580" w:rsidRPr="00C07271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255825D2" w14:textId="45CD6279" w:rsidR="00483EC3" w:rsidRPr="00C07271" w:rsidRDefault="00483EC3" w:rsidP="00483EC3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: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MLR-1</w:t>
            </w:r>
            <w:r w:rsidR="00FB5580" w:rsidRPr="00C07271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417" w:type="dxa"/>
          </w:tcPr>
          <w:p w14:paraId="41AFA083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09AD966A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6370054C" w14:textId="02B8482A" w:rsidR="00483EC3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bidi="th-TH"/>
              </w:rPr>
              <w:t>17,000</w:t>
            </w:r>
          </w:p>
        </w:tc>
        <w:tc>
          <w:tcPr>
            <w:tcW w:w="270" w:type="dxa"/>
            <w:shd w:val="clear" w:color="auto" w:fill="auto"/>
          </w:tcPr>
          <w:p w14:paraId="5B881591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B0372B" w14:textId="48553DB2" w:rsidR="00483EC3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17,782</w:t>
            </w:r>
          </w:p>
        </w:tc>
      </w:tr>
      <w:tr w:rsidR="00AC2302" w:rsidRPr="00EB7D63" w14:paraId="695818B1" w14:textId="77777777" w:rsidTr="00807028">
        <w:tc>
          <w:tcPr>
            <w:tcW w:w="2102" w:type="dxa"/>
          </w:tcPr>
          <w:p w14:paraId="695531C8" w14:textId="252F26CC" w:rsidR="00E46F87" w:rsidRPr="00C07271" w:rsidRDefault="00E46F87" w:rsidP="003F7F67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1 - 2 : 2</w:t>
            </w:r>
            <w:r w:rsidR="00FB5580" w:rsidRPr="00C07271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  <w:p w14:paraId="3C7D2336" w14:textId="30D35551" w:rsidR="00E46F87" w:rsidRPr="00C07271" w:rsidRDefault="009A0D17" w:rsidP="007C31E0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จนครบกำหนด</w:t>
            </w:r>
            <w:r w:rsidRPr="00C07271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C07271">
              <w:rPr>
                <w:rFonts w:ascii="Angsana New" w:hAnsi="Angsana New"/>
                <w:sz w:val="30"/>
                <w:szCs w:val="30"/>
                <w:lang w:val="en-GB" w:eastAsia="x-none"/>
              </w:rPr>
              <w:t>: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7</w:t>
            </w:r>
            <w:r w:rsidR="00FB5580" w:rsidRPr="00C07271">
              <w:rPr>
                <w:rFonts w:ascii="Angsana New" w:hAnsi="Angsana New"/>
                <w:sz w:val="30"/>
                <w:szCs w:val="30"/>
                <w:lang w:eastAsia="x-none"/>
              </w:rPr>
              <w:t>.0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417" w:type="dxa"/>
          </w:tcPr>
          <w:p w14:paraId="27BC9B58" w14:textId="584C0685" w:rsidR="00E46F87" w:rsidRPr="00C07271" w:rsidRDefault="009A0D1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09A058D0" w14:textId="4BB3CF51" w:rsidR="00E46F87" w:rsidRPr="00C07271" w:rsidRDefault="009A0D1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677BCEDE" w14:textId="5EFEC07A" w:rsidR="00E46F87" w:rsidRPr="00C07271" w:rsidRDefault="00A979EA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BC0AD9" w:rsidRPr="00C07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13BC1A67" w14:textId="77777777" w:rsidR="00E46F87" w:rsidRPr="00C07271" w:rsidRDefault="00E46F87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4DAFA5" w14:textId="79C16018" w:rsidR="00E46F87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1,194</w:t>
            </w:r>
          </w:p>
        </w:tc>
      </w:tr>
      <w:tr w:rsidR="00AC2302" w:rsidRPr="00EB7D63" w14:paraId="758A9CD8" w14:textId="77777777" w:rsidTr="00807028">
        <w:tc>
          <w:tcPr>
            <w:tcW w:w="2102" w:type="dxa"/>
          </w:tcPr>
          <w:p w14:paraId="59E7BE4B" w14:textId="77777777" w:rsidR="00097988" w:rsidRPr="00C07271" w:rsidRDefault="00483EC3" w:rsidP="00483EC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 xml:space="preserve">2.0 </w:t>
            </w:r>
          </w:p>
          <w:p w14:paraId="38194879" w14:textId="7EC80153" w:rsidR="00483EC3" w:rsidRPr="00C07271" w:rsidRDefault="00483EC3" w:rsidP="00AF2978">
            <w:pPr>
              <w:ind w:left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417" w:type="dxa"/>
          </w:tcPr>
          <w:p w14:paraId="3CFE2AEA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552" w:type="dxa"/>
            <w:shd w:val="clear" w:color="auto" w:fill="auto"/>
          </w:tcPr>
          <w:p w14:paraId="7DC12E7E" w14:textId="5441426D" w:rsidR="001B2173" w:rsidRPr="00C07271" w:rsidRDefault="00483EC3" w:rsidP="00E64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0727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1309" w:type="dxa"/>
            <w:shd w:val="clear" w:color="auto" w:fill="auto"/>
          </w:tcPr>
          <w:p w14:paraId="77218FA8" w14:textId="3B170831" w:rsidR="00483EC3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D9111D9" w14:textId="77777777" w:rsidR="00483EC3" w:rsidRPr="00C07271" w:rsidRDefault="00483EC3" w:rsidP="0048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21668860" w14:textId="0BD4FA5D" w:rsidR="00483EC3" w:rsidRPr="00C07271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 w:rsidRPr="00C07271"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152</w:t>
            </w:r>
          </w:p>
        </w:tc>
      </w:tr>
      <w:tr w:rsidR="00AC2302" w:rsidRPr="0016249F" w14:paraId="3EAFFA62" w14:textId="77777777" w:rsidTr="00807028">
        <w:tc>
          <w:tcPr>
            <w:tcW w:w="2102" w:type="dxa"/>
          </w:tcPr>
          <w:p w14:paraId="27E8D5A4" w14:textId="77777777" w:rsidR="00901258" w:rsidRPr="00C07271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A58B2FF" w14:textId="77777777" w:rsidR="00901258" w:rsidRPr="00C07271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27D79FE1" w14:textId="77777777" w:rsidR="00901258" w:rsidRPr="00C07271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2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161D39E8" w14:textId="5B34CC0A" w:rsidR="00901258" w:rsidRPr="00F41BDD" w:rsidRDefault="00BC0AD9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2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62,42</w:t>
            </w:r>
            <w:r w:rsidR="00F41B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A433179" w14:textId="77777777" w:rsidR="00901258" w:rsidRPr="00C07271" w:rsidRDefault="00901258" w:rsidP="0090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CDF7FF" w14:textId="6E3C497D" w:rsidR="00901258" w:rsidRPr="00C07271" w:rsidRDefault="009B721B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72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44,214</w:t>
            </w:r>
          </w:p>
        </w:tc>
      </w:tr>
    </w:tbl>
    <w:p w14:paraId="31BB674A" w14:textId="01EE2D55" w:rsidR="00C54A1E" w:rsidRDefault="00C54A1E" w:rsidP="009B721B">
      <w:pPr>
        <w:pStyle w:val="FSContent"/>
        <w:rPr>
          <w:lang w:val="en-US"/>
        </w:rPr>
      </w:pPr>
    </w:p>
    <w:p w14:paraId="294DB8B9" w14:textId="60673446" w:rsidR="00C15D10" w:rsidRDefault="009B721B" w:rsidP="009B721B">
      <w:pPr>
        <w:pStyle w:val="FSContent"/>
        <w:rPr>
          <w:cs/>
          <w:lang w:val="en-US"/>
        </w:rPr>
      </w:pPr>
      <w:r>
        <w:rPr>
          <w:rFonts w:hint="cs"/>
          <w:cs/>
          <w:lang w:val="en-US"/>
        </w:rPr>
        <w:lastRenderedPageBreak/>
        <w:t xml:space="preserve">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มีนาคม </w:t>
      </w:r>
      <w:r>
        <w:rPr>
          <w:lang w:val="en-US"/>
        </w:rPr>
        <w:t xml:space="preserve">2566 </w:t>
      </w:r>
      <w:r>
        <w:rPr>
          <w:rFonts w:hint="cs"/>
          <w:cs/>
          <w:lang w:val="en-US"/>
        </w:rPr>
        <w:t xml:space="preserve">วงเงินกู้ยืมระยะยาวจากสถาบันการเงินแห่งหนึ่งจำนวน </w:t>
      </w:r>
      <w:r>
        <w:rPr>
          <w:lang w:val="en-US"/>
        </w:rPr>
        <w:t xml:space="preserve">20.0 </w:t>
      </w:r>
      <w:r>
        <w:rPr>
          <w:rFonts w:hint="cs"/>
          <w:cs/>
          <w:lang w:val="en-US"/>
        </w:rPr>
        <w:t>ล้านบาท กำหนดให้บริษัทต้องดำรง</w:t>
      </w:r>
      <w:r w:rsidR="00831416">
        <w:rPr>
          <w:rFonts w:hint="cs"/>
          <w:cs/>
          <w:lang w:val="en-US"/>
        </w:rPr>
        <w:t xml:space="preserve"> (</w:t>
      </w:r>
      <w:r w:rsidR="00831416">
        <w:rPr>
          <w:lang w:val="en-US"/>
        </w:rPr>
        <w:t xml:space="preserve">1) </w:t>
      </w:r>
      <w:r w:rsidR="00831416">
        <w:rPr>
          <w:rFonts w:hint="cs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="00831416">
        <w:rPr>
          <w:lang w:val="en-US"/>
        </w:rPr>
        <w:t>(Debt-to</w:t>
      </w:r>
      <w:r w:rsidR="00817FED">
        <w:rPr>
          <w:lang w:val="en-US"/>
        </w:rPr>
        <w:t>-</w:t>
      </w:r>
      <w:r w:rsidR="00831416">
        <w:rPr>
          <w:lang w:val="en-US"/>
        </w:rPr>
        <w:t xml:space="preserve">equity ratio) </w:t>
      </w:r>
      <w:r w:rsidR="00831416">
        <w:rPr>
          <w:rFonts w:hint="cs"/>
          <w:cs/>
          <w:lang w:val="en-US"/>
        </w:rPr>
        <w:t xml:space="preserve">ไม่เกินกว่า </w:t>
      </w:r>
      <w:r w:rsidR="00831416">
        <w:rPr>
          <w:lang w:val="en-US"/>
        </w:rPr>
        <w:t xml:space="preserve">1.0 </w:t>
      </w:r>
      <w:r w:rsidR="00831416">
        <w:rPr>
          <w:rFonts w:hint="cs"/>
          <w:cs/>
          <w:lang w:val="en-US"/>
        </w:rPr>
        <w:t xml:space="preserve">เท่า นับตั้งแต่ปี </w:t>
      </w:r>
      <w:r w:rsidR="00831416">
        <w:rPr>
          <w:lang w:val="en-US"/>
        </w:rPr>
        <w:t xml:space="preserve">2565 </w:t>
      </w:r>
      <w:r w:rsidR="00831416">
        <w:rPr>
          <w:rFonts w:hint="cs"/>
          <w:cs/>
          <w:lang w:val="en-US"/>
        </w:rPr>
        <w:t xml:space="preserve">เป็นต้นไป </w:t>
      </w:r>
      <w:r w:rsidR="00831416">
        <w:rPr>
          <w:lang w:val="en-US"/>
        </w:rPr>
        <w:t xml:space="preserve">(2) </w:t>
      </w:r>
      <w:r w:rsidR="00831416">
        <w:rPr>
          <w:rFonts w:hint="cs"/>
          <w:cs/>
          <w:lang w:val="en-US"/>
        </w:rPr>
        <w:t xml:space="preserve">อัตราส่วนความสามารถในการชำระหนี้ </w:t>
      </w:r>
      <w:r w:rsidR="00831416">
        <w:rPr>
          <w:lang w:val="en-US"/>
        </w:rPr>
        <w:t xml:space="preserve">(Debt service coverage ratio: DSCR) </w:t>
      </w:r>
      <w:r w:rsidR="00831416">
        <w:rPr>
          <w:rFonts w:hint="cs"/>
          <w:cs/>
          <w:lang w:val="en-US"/>
        </w:rPr>
        <w:t xml:space="preserve">ไม่ต่ำกว่า </w:t>
      </w:r>
      <w:r w:rsidR="00831416">
        <w:rPr>
          <w:lang w:val="en-US"/>
        </w:rPr>
        <w:t xml:space="preserve">1.2 </w:t>
      </w:r>
      <w:r w:rsidR="00831416">
        <w:rPr>
          <w:rFonts w:hint="cs"/>
          <w:cs/>
          <w:lang w:val="en-US"/>
        </w:rPr>
        <w:t xml:space="preserve">เท่า นับตั้งแต่ปี </w:t>
      </w:r>
      <w:r w:rsidR="00831416">
        <w:rPr>
          <w:lang w:val="en-US"/>
        </w:rPr>
        <w:t xml:space="preserve">2565 </w:t>
      </w:r>
      <w:r w:rsidR="00831416">
        <w:rPr>
          <w:rFonts w:hint="cs"/>
          <w:cs/>
          <w:lang w:val="en-US"/>
        </w:rPr>
        <w:t xml:space="preserve">เป็นต้นไป และ </w:t>
      </w:r>
      <w:r w:rsidR="00831416">
        <w:rPr>
          <w:lang w:val="en-US"/>
        </w:rPr>
        <w:t xml:space="preserve">(3) </w:t>
      </w:r>
      <w:r w:rsidR="00831416">
        <w:rPr>
          <w:rFonts w:hint="cs"/>
          <w:cs/>
          <w:lang w:val="en-US"/>
        </w:rPr>
        <w:t xml:space="preserve">อัตราส่วนทางการเงิน </w:t>
      </w:r>
      <w:r w:rsidR="00831416">
        <w:rPr>
          <w:lang w:val="en-US"/>
        </w:rPr>
        <w:t xml:space="preserve">Interest bearing debt to EBITDA </w:t>
      </w:r>
      <w:r w:rsidR="00831416">
        <w:rPr>
          <w:rFonts w:hint="cs"/>
          <w:cs/>
          <w:lang w:val="en-US"/>
        </w:rPr>
        <w:t xml:space="preserve">ไม่เกินกว่า </w:t>
      </w:r>
      <w:r w:rsidR="00831416">
        <w:rPr>
          <w:lang w:val="en-US"/>
        </w:rPr>
        <w:t xml:space="preserve">4.5 </w:t>
      </w:r>
      <w:r w:rsidR="00831416">
        <w:rPr>
          <w:rFonts w:hint="cs"/>
          <w:cs/>
          <w:lang w:val="en-US"/>
        </w:rPr>
        <w:t xml:space="preserve">เท่า ในปี </w:t>
      </w:r>
      <w:r w:rsidR="00831416">
        <w:rPr>
          <w:lang w:val="en-US"/>
        </w:rPr>
        <w:t xml:space="preserve">2565 </w:t>
      </w:r>
      <w:r w:rsidR="00831416">
        <w:rPr>
          <w:rFonts w:hint="cs"/>
          <w:cs/>
          <w:lang w:val="en-US"/>
        </w:rPr>
        <w:t xml:space="preserve">ไม่เกินกว่า </w:t>
      </w:r>
      <w:r w:rsidR="00831416">
        <w:rPr>
          <w:lang w:val="en-US"/>
        </w:rPr>
        <w:t xml:space="preserve">3.0 </w:t>
      </w:r>
      <w:r w:rsidR="00831416">
        <w:rPr>
          <w:rFonts w:hint="cs"/>
          <w:cs/>
          <w:lang w:val="en-US"/>
        </w:rPr>
        <w:t xml:space="preserve">เท่า ในปี </w:t>
      </w:r>
      <w:r w:rsidR="00831416">
        <w:rPr>
          <w:lang w:val="en-US"/>
        </w:rPr>
        <w:t xml:space="preserve">2566 </w:t>
      </w:r>
      <w:r w:rsidR="00831416">
        <w:rPr>
          <w:rFonts w:hint="cs"/>
          <w:cs/>
          <w:lang w:val="en-US"/>
        </w:rPr>
        <w:t xml:space="preserve">และ </w:t>
      </w:r>
      <w:r w:rsidR="00831416">
        <w:rPr>
          <w:lang w:val="en-US"/>
        </w:rPr>
        <w:t xml:space="preserve">2567 </w:t>
      </w:r>
      <w:r w:rsidR="00831416">
        <w:rPr>
          <w:rFonts w:hint="cs"/>
          <w:cs/>
          <w:lang w:val="en-US"/>
        </w:rPr>
        <w:t xml:space="preserve">และไม่เกินกว่า </w:t>
      </w:r>
      <w:r w:rsidR="00831416">
        <w:rPr>
          <w:lang w:val="en-US"/>
        </w:rPr>
        <w:t xml:space="preserve">2.0 </w:t>
      </w:r>
      <w:r w:rsidR="00831416">
        <w:rPr>
          <w:rFonts w:hint="cs"/>
          <w:cs/>
          <w:lang w:val="en-US"/>
        </w:rPr>
        <w:t xml:space="preserve">เท่า ตั้งแต่ปี </w:t>
      </w:r>
      <w:r w:rsidR="00831416">
        <w:rPr>
          <w:lang w:val="en-US"/>
        </w:rPr>
        <w:t xml:space="preserve">2568 </w:t>
      </w:r>
      <w:r w:rsidR="00817FED">
        <w:rPr>
          <w:lang w:val="en-US"/>
        </w:rPr>
        <w:t xml:space="preserve">  </w:t>
      </w:r>
      <w:r w:rsidR="00831416">
        <w:rPr>
          <w:rFonts w:hint="cs"/>
          <w:cs/>
          <w:lang w:val="en-US"/>
        </w:rPr>
        <w:t>เป็นต้นไป</w:t>
      </w:r>
    </w:p>
    <w:p w14:paraId="3F9EFA49" w14:textId="77777777" w:rsidR="00C15D10" w:rsidRDefault="00C15D10" w:rsidP="00817FED">
      <w:pPr>
        <w:pStyle w:val="FSContent"/>
        <w:rPr>
          <w:lang w:val="en-US"/>
        </w:rPr>
      </w:pPr>
    </w:p>
    <w:p w14:paraId="40631AE1" w14:textId="05C8CD71" w:rsidR="00D71541" w:rsidRPr="00DD0649" w:rsidRDefault="00D71541" w:rsidP="00AF2978">
      <w:pPr>
        <w:pStyle w:val="FSContent"/>
        <w:numPr>
          <w:ilvl w:val="0"/>
          <w:numId w:val="43"/>
        </w:numPr>
        <w:ind w:left="540" w:hanging="540"/>
        <w:rPr>
          <w:b/>
          <w:bCs/>
          <w:i/>
          <w:iCs/>
          <w:lang w:val="en-US"/>
        </w:rPr>
      </w:pPr>
      <w:r w:rsidRPr="00DD0649">
        <w:rPr>
          <w:b/>
          <w:bCs/>
          <w:i/>
          <w:iCs/>
          <w:cs/>
          <w:lang w:val="en-US"/>
        </w:rPr>
        <w:t>หนี้สินตามสัญญาเช่า</w:t>
      </w:r>
    </w:p>
    <w:p w14:paraId="5786318D" w14:textId="5227C297" w:rsidR="00D71541" w:rsidRPr="00DD0649" w:rsidRDefault="00D71541" w:rsidP="00DD0649">
      <w:pPr>
        <w:pStyle w:val="FSContent"/>
        <w:rPr>
          <w:lang w:val="en-US"/>
        </w:rPr>
      </w:pPr>
    </w:p>
    <w:p w14:paraId="57A03F6B" w14:textId="59B60345" w:rsidR="00D71541" w:rsidRPr="00DD0649" w:rsidRDefault="00D71541" w:rsidP="00D71541">
      <w:pPr>
        <w:pStyle w:val="FSContent"/>
        <w:rPr>
          <w:cs/>
          <w:lang w:val="en-US"/>
        </w:rPr>
      </w:pPr>
      <w:r w:rsidRPr="0016249F">
        <w:rPr>
          <w:cs/>
          <w:lang w:val="en-US"/>
        </w:rPr>
        <w:t>หนี้สินตามสัญญาเช่าแสดงตามระยะเวลาครบกำหนดการจ่ายชำระได้ดังนี้</w:t>
      </w:r>
    </w:p>
    <w:p w14:paraId="39ADC51D" w14:textId="77777777" w:rsidR="00D71541" w:rsidRPr="00DD0649" w:rsidRDefault="00D71541" w:rsidP="00DD0649">
      <w:pPr>
        <w:pStyle w:val="FSContent"/>
        <w:rPr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817FED" w:rsidRPr="008D373A" w14:paraId="12C34D30" w14:textId="77777777" w:rsidTr="00E5309C">
        <w:tc>
          <w:tcPr>
            <w:tcW w:w="1620" w:type="dxa"/>
          </w:tcPr>
          <w:p w14:paraId="234E3AB7" w14:textId="77777777" w:rsidR="00817FED" w:rsidRPr="0016249F" w:rsidRDefault="00817FED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16493D59" w14:textId="1DF7CBA9" w:rsidR="00817FED" w:rsidRPr="00BA3703" w:rsidRDefault="00817FED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71541" w:rsidRPr="008D373A" w14:paraId="34EF8F3F" w14:textId="77777777" w:rsidTr="00E6433A">
        <w:tc>
          <w:tcPr>
            <w:tcW w:w="1620" w:type="dxa"/>
          </w:tcPr>
          <w:p w14:paraId="5A6FA9D3" w14:textId="77777777" w:rsidR="00D71541" w:rsidRPr="0016249F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D2D7A7" w14:textId="45ACAAEB" w:rsidR="00D71541" w:rsidRPr="008D373A" w:rsidRDefault="006932D4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17FED">
              <w:rPr>
                <w:rFonts w:ascii="Angsana New" w:hAnsi="Angsana New"/>
                <w:sz w:val="30"/>
                <w:szCs w:val="30"/>
              </w:rPr>
              <w:t>1</w:t>
            </w:r>
            <w:r w:rsidRPr="001624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7FE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71541" w:rsidRPr="008D37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71541" w:rsidRPr="008D373A">
              <w:rPr>
                <w:rFonts w:ascii="Angsana New" w:hAnsi="Angsana New"/>
                <w:sz w:val="30"/>
                <w:szCs w:val="30"/>
              </w:rPr>
              <w:t>256</w:t>
            </w:r>
            <w:r w:rsidR="00817FE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BA7C689" w14:textId="77777777" w:rsidR="00D71541" w:rsidRPr="002D099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783756" w14:textId="243E181B" w:rsidR="00D71541" w:rsidRPr="008D373A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373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37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D373A">
              <w:rPr>
                <w:rFonts w:ascii="Angsana New" w:hAnsi="Angsana New"/>
                <w:sz w:val="30"/>
                <w:szCs w:val="30"/>
              </w:rPr>
              <w:t>256</w:t>
            </w:r>
            <w:r w:rsidR="00817FE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30EFD" w:rsidRPr="008D373A" w14:paraId="08A3FDDC" w14:textId="77777777" w:rsidTr="00E6433A">
        <w:tc>
          <w:tcPr>
            <w:tcW w:w="1620" w:type="dxa"/>
            <w:shd w:val="clear" w:color="auto" w:fill="auto"/>
          </w:tcPr>
          <w:p w14:paraId="655735C8" w14:textId="77777777" w:rsidR="00D30EFD" w:rsidRPr="008D373A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57869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F8ABE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5C70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8FE1D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709E4" w14:textId="6E9C6BF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33FB4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1F35D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698F9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75C3B" w14:textId="092974B0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9F9C1" w14:textId="77777777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26A8" w14:textId="20364DD1" w:rsidR="00D30EFD" w:rsidRPr="007C31E0" w:rsidRDefault="00D30EFD" w:rsidP="00D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8D373A" w14:paraId="5017CEA6" w14:textId="77777777" w:rsidTr="00E6433A">
        <w:trPr>
          <w:trHeight w:val="317"/>
        </w:trPr>
        <w:tc>
          <w:tcPr>
            <w:tcW w:w="1620" w:type="dxa"/>
          </w:tcPr>
          <w:p w14:paraId="164E9A18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07A54E5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3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8D373A" w14:paraId="000BC8BC" w14:textId="77777777" w:rsidTr="00E6433A">
        <w:tc>
          <w:tcPr>
            <w:tcW w:w="1620" w:type="dxa"/>
          </w:tcPr>
          <w:p w14:paraId="3C5FA101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B07004" w14:textId="0AF15C18" w:rsidR="00D71541" w:rsidRPr="008B02C1" w:rsidRDefault="00817FED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11,660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C61C52" w14:textId="11FB8771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3971F3" w14:textId="5C45C613" w:rsidR="00D71541" w:rsidRPr="008B02C1" w:rsidRDefault="00817FED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(4,954)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52A01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94113" w14:textId="4EEC5417" w:rsidR="00D71541" w:rsidRPr="008B02C1" w:rsidRDefault="00817FED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7881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5B76B" w14:textId="4827EB01" w:rsidR="00D71541" w:rsidRPr="007C31E0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EA5373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B901282" w14:textId="00EE9D98" w:rsidR="00D71541" w:rsidRPr="007C31E0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(5,021)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22D3C0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0225460" w14:textId="69DC8A2C" w:rsidR="00D71541" w:rsidRPr="007C31E0" w:rsidRDefault="00817FE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6,454</w:t>
            </w:r>
          </w:p>
        </w:tc>
      </w:tr>
      <w:tr w:rsidR="00D71541" w:rsidRPr="008D373A" w14:paraId="2D09EF9B" w14:textId="77777777" w:rsidTr="00E6433A">
        <w:tc>
          <w:tcPr>
            <w:tcW w:w="1620" w:type="dxa"/>
          </w:tcPr>
          <w:p w14:paraId="5F209050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7C31E0">
              <w:rPr>
                <w:rFonts w:ascii="Angsana New" w:hAnsi="Angsana New"/>
                <w:sz w:val="30"/>
                <w:szCs w:val="30"/>
              </w:rPr>
              <w:br/>
            </w:r>
            <w:r w:rsidRPr="007C31E0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4D39DB" w14:textId="70C437B3" w:rsidR="00D71541" w:rsidRPr="008B02C1" w:rsidRDefault="00817FED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41,058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B18A82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1B721F" w14:textId="1E2C44F7" w:rsidR="00D71541" w:rsidRPr="008B02C1" w:rsidRDefault="00817FED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(16,827)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5E163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44970" w14:textId="4EF94D64" w:rsidR="00D71541" w:rsidRPr="008B02C1" w:rsidRDefault="00FF67E1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24,231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298D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0D439" w14:textId="2F48F9ED" w:rsidR="00D71541" w:rsidRPr="007C31E0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41,911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A6BEC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1BAEEB7" w14:textId="424E113B" w:rsidR="00D71541" w:rsidRPr="007C31E0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(17,135)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649BD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DBCBF76" w14:textId="2D6E9538" w:rsidR="00D71541" w:rsidRPr="007C31E0" w:rsidRDefault="00817FE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24,776</w:t>
            </w:r>
          </w:p>
        </w:tc>
      </w:tr>
      <w:tr w:rsidR="00D71541" w:rsidRPr="008D373A" w14:paraId="28CB6ACD" w14:textId="77777777" w:rsidTr="00E6433A">
        <w:tc>
          <w:tcPr>
            <w:tcW w:w="1620" w:type="dxa"/>
          </w:tcPr>
          <w:p w14:paraId="7139C9B3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1E0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FBC14D" w14:textId="2067B70A" w:rsidR="00D71541" w:rsidRPr="008B02C1" w:rsidRDefault="00817FED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108,540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388C1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122F88" w14:textId="21AC74E7" w:rsidR="00D71541" w:rsidRPr="008B02C1" w:rsidRDefault="00817FED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(25,244)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899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A7528" w14:textId="6D1E9E79" w:rsidR="00D71541" w:rsidRPr="008B02C1" w:rsidRDefault="00FF67E1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55A0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AA9A7" w14:textId="0D75C4EC" w:rsidR="00D71541" w:rsidRPr="007C31E0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B2CE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8678851" w14:textId="6D68747D" w:rsidR="00D71541" w:rsidRPr="007C31E0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(26,134)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6E56DC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AB264A1" w14:textId="005B9E97" w:rsidR="00D71541" w:rsidRPr="007C31E0" w:rsidRDefault="00817FE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84,650</w:t>
            </w:r>
          </w:p>
        </w:tc>
      </w:tr>
      <w:tr w:rsidR="00D71541" w:rsidRPr="00FB5CF5" w14:paraId="6A97213E" w14:textId="77777777" w:rsidTr="00E6433A">
        <w:tc>
          <w:tcPr>
            <w:tcW w:w="1620" w:type="dxa"/>
          </w:tcPr>
          <w:p w14:paraId="1ECD0D1F" w14:textId="77777777" w:rsidR="00D71541" w:rsidRPr="007C31E0" w:rsidRDefault="00D71541" w:rsidP="00D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1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D1F26" w14:textId="31AD514D" w:rsidR="00D71541" w:rsidRPr="008B02C1" w:rsidRDefault="00FF67E1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161,258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0DA2F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F0DB2" w14:textId="0A708996" w:rsidR="00D71541" w:rsidRPr="008B02C1" w:rsidRDefault="00FF67E1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(47,025)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5095" w14:textId="77777777" w:rsidR="00D71541" w:rsidRPr="008B02C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96C0C" w14:textId="3E002175" w:rsidR="00D71541" w:rsidRPr="008B02C1" w:rsidRDefault="00FF67E1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114,2</w:t>
            </w:r>
            <w:r w:rsidR="009115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2F561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C6F2A" w14:textId="21C41633" w:rsidR="00D71541" w:rsidRPr="007C31E0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164,170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B191DF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5FC57" w14:textId="52BE23FF" w:rsidR="00D71541" w:rsidRPr="007C31E0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(48,290)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1E77C3" w14:textId="77777777" w:rsidR="00D71541" w:rsidRPr="007C31E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19791AD2" w:rsidR="00D71541" w:rsidRPr="007C31E0" w:rsidRDefault="00817FE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115,880</w:t>
            </w:r>
          </w:p>
        </w:tc>
      </w:tr>
    </w:tbl>
    <w:p w14:paraId="52124129" w14:textId="63A3B121" w:rsidR="006932D4" w:rsidRDefault="006932D4" w:rsidP="005253D6">
      <w:pPr>
        <w:pStyle w:val="FSContent"/>
        <w:ind w:left="630"/>
      </w:pPr>
    </w:p>
    <w:p w14:paraId="2CC3ED29" w14:textId="77777777" w:rsidR="00FF67E1" w:rsidRDefault="00FF67E1" w:rsidP="005253D6">
      <w:pPr>
        <w:pStyle w:val="FSContent"/>
        <w:ind w:left="630"/>
      </w:pPr>
    </w:p>
    <w:p w14:paraId="6091847A" w14:textId="77777777" w:rsidR="00FF67E1" w:rsidRDefault="00FF67E1" w:rsidP="005253D6">
      <w:pPr>
        <w:pStyle w:val="FSContent"/>
        <w:ind w:left="630"/>
      </w:pPr>
    </w:p>
    <w:p w14:paraId="544D9018" w14:textId="26105FF2" w:rsidR="00FF67E1" w:rsidRDefault="00FF67E1" w:rsidP="005253D6">
      <w:pPr>
        <w:pStyle w:val="FSContent"/>
        <w:ind w:left="630"/>
      </w:pPr>
    </w:p>
    <w:p w14:paraId="493D0B95" w14:textId="77777777" w:rsidR="00FF67E1" w:rsidRDefault="00FF67E1" w:rsidP="00875067">
      <w:pPr>
        <w:pStyle w:val="FSContent"/>
        <w:ind w:left="0"/>
      </w:pPr>
    </w:p>
    <w:tbl>
      <w:tblPr>
        <w:tblW w:w="90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21"/>
        <w:gridCol w:w="2092"/>
        <w:gridCol w:w="261"/>
        <w:gridCol w:w="2094"/>
      </w:tblGrid>
      <w:tr w:rsidR="00525ABA" w14:paraId="1A5AC75A" w14:textId="77777777" w:rsidTr="00C07271">
        <w:trPr>
          <w:trHeight w:val="205"/>
        </w:trPr>
        <w:tc>
          <w:tcPr>
            <w:tcW w:w="4621" w:type="dxa"/>
            <w:shd w:val="clear" w:color="auto" w:fill="auto"/>
            <w:vAlign w:val="bottom"/>
          </w:tcPr>
          <w:p w14:paraId="38D5D03D" w14:textId="0915D089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  <w:r w:rsidRPr="00162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รับรู้ในกำไรหรือขาดทุน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2204CAF" w14:textId="77777777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70D8A663" w14:textId="3018CA94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4274255E" w14:textId="77777777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61C6954E" w14:textId="7574BE66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ABA" w14:paraId="74C9BE7C" w14:textId="77777777" w:rsidTr="00C07271">
        <w:trPr>
          <w:trHeight w:val="201"/>
        </w:trPr>
        <w:tc>
          <w:tcPr>
            <w:tcW w:w="4621" w:type="dxa"/>
            <w:shd w:val="clear" w:color="auto" w:fill="auto"/>
          </w:tcPr>
          <w:p w14:paraId="279E7E65" w14:textId="24EDBDD6" w:rsidR="00525ABA" w:rsidRPr="00936886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  <w:r w:rsidRPr="0093688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3688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93688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663B319" w14:textId="68EDF211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9DA87B8" w14:textId="77777777" w:rsidR="00525ABA" w:rsidRPr="004773D1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14:paraId="0F957C2F" w14:textId="55A836BA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B0431" w:rsidRPr="004773D1" w14:paraId="3F97C7A8" w14:textId="77777777" w:rsidTr="00C07271">
        <w:trPr>
          <w:trHeight w:val="205"/>
        </w:trPr>
        <w:tc>
          <w:tcPr>
            <w:tcW w:w="4621" w:type="dxa"/>
            <w:shd w:val="clear" w:color="auto" w:fill="auto"/>
          </w:tcPr>
          <w:p w14:paraId="7A9D89B6" w14:textId="77777777" w:rsidR="007B0431" w:rsidRPr="009D0F59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447" w:type="dxa"/>
            <w:gridSpan w:val="3"/>
          </w:tcPr>
          <w:p w14:paraId="08B91643" w14:textId="285CA59F" w:rsidR="007B0431" w:rsidRPr="004773D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431" w:rsidRPr="00BA3703" w14:paraId="547AB1F4" w14:textId="77777777" w:rsidTr="00C07271">
        <w:trPr>
          <w:trHeight w:val="205"/>
        </w:trPr>
        <w:tc>
          <w:tcPr>
            <w:tcW w:w="4621" w:type="dxa"/>
          </w:tcPr>
          <w:p w14:paraId="25AE1BC3" w14:textId="77777777" w:rsidR="007B0431" w:rsidRPr="00510DF0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82253" w:rsidDel="009A474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092" w:type="dxa"/>
          </w:tcPr>
          <w:p w14:paraId="236BDB03" w14:textId="410A8235" w:rsidR="007B0431" w:rsidRPr="008B02C1" w:rsidRDefault="00EB7D63" w:rsidP="00AF2978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261" w:type="dxa"/>
          </w:tcPr>
          <w:p w14:paraId="7BBDCD64" w14:textId="77777777" w:rsidR="007B0431" w:rsidRPr="004773D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92" w:type="dxa"/>
          </w:tcPr>
          <w:p w14:paraId="3B7D6439" w14:textId="7FB1DB86" w:rsidR="007B0431" w:rsidRPr="00BA3703" w:rsidRDefault="00FF67E1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B04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B04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</w:p>
        </w:tc>
      </w:tr>
      <w:tr w:rsidR="007B0431" w:rsidRPr="00600741" w14:paraId="4DF31725" w14:textId="77777777" w:rsidTr="00C07271">
        <w:trPr>
          <w:trHeight w:val="195"/>
        </w:trPr>
        <w:tc>
          <w:tcPr>
            <w:tcW w:w="4621" w:type="dxa"/>
          </w:tcPr>
          <w:p w14:paraId="0209AFEA" w14:textId="77777777" w:rsidR="007B0431" w:rsidRPr="00510DF0" w:rsidRDefault="007B0431" w:rsidP="00AF2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ระยะสั้นหรือ</w:t>
            </w:r>
            <w:r w:rsidRPr="0016249F">
              <w:rPr>
                <w:rFonts w:ascii="Angsana New" w:hAnsi="Angsana New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2092" w:type="dxa"/>
          </w:tcPr>
          <w:p w14:paraId="1B749459" w14:textId="77777777" w:rsidR="007B33C6" w:rsidRDefault="007B33C6" w:rsidP="00AF2978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8AE686B" w14:textId="5285DFF1" w:rsidR="007B0431" w:rsidRPr="00600741" w:rsidRDefault="00FF67E1" w:rsidP="00AF2978">
            <w:pPr>
              <w:pStyle w:val="acctfourfigures"/>
              <w:tabs>
                <w:tab w:val="clear" w:pos="765"/>
                <w:tab w:val="decimal" w:pos="18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46</w:t>
            </w:r>
          </w:p>
        </w:tc>
        <w:tc>
          <w:tcPr>
            <w:tcW w:w="261" w:type="dxa"/>
          </w:tcPr>
          <w:p w14:paraId="65E8A47E" w14:textId="77777777" w:rsidR="007B0431" w:rsidRPr="00600741" w:rsidRDefault="007B0431" w:rsidP="0055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2" w:type="dxa"/>
          </w:tcPr>
          <w:p w14:paraId="6101DEFC" w14:textId="77777777" w:rsidR="007B33C6" w:rsidRDefault="007B33C6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8FB5B87" w14:textId="1A2758B0" w:rsidR="007B0431" w:rsidRPr="003F7F67" w:rsidRDefault="00FF67E1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</w:p>
        </w:tc>
      </w:tr>
    </w:tbl>
    <w:p w14:paraId="19CF17EE" w14:textId="77777777" w:rsidR="00EB24A9" w:rsidRDefault="00EB24A9" w:rsidP="003F7F67">
      <w:pPr>
        <w:pStyle w:val="FSContent"/>
        <w:ind w:left="0"/>
      </w:pPr>
    </w:p>
    <w:p w14:paraId="6EAB4E79" w14:textId="6E248E4F" w:rsidR="00C15D10" w:rsidRPr="003F7F67" w:rsidRDefault="00D71541" w:rsidP="00376E50">
      <w:pPr>
        <w:pStyle w:val="FSContent"/>
        <w:rPr>
          <w:cs/>
          <w:lang w:val="en-US"/>
        </w:rPr>
      </w:pPr>
      <w:r w:rsidRPr="005253D6">
        <w:rPr>
          <w:cs/>
        </w:rPr>
        <w:t>กระแสเงินสดจ่ายทั้งหมดของสัญญาเช่าที่แสดงในงบกระแสเงินสด</w:t>
      </w:r>
      <w:r w:rsidR="00CF7BFB">
        <w:rPr>
          <w:rFonts w:hint="cs"/>
          <w:cs/>
          <w:lang w:val="en-US"/>
        </w:rPr>
        <w:t>รวม</w:t>
      </w:r>
      <w:r w:rsidR="00D966B4">
        <w:rPr>
          <w:rFonts w:hint="cs"/>
          <w:cs/>
          <w:lang w:val="en-US"/>
        </w:rPr>
        <w:t>และงบกระแสเงินสดเฉพาะกิจการ</w:t>
      </w:r>
      <w:r w:rsidRPr="005253D6">
        <w:rPr>
          <w:cs/>
        </w:rPr>
        <w:t>สำหรับงวด</w:t>
      </w:r>
      <w:r w:rsidR="00FF67E1">
        <w:rPr>
          <w:rFonts w:hint="cs"/>
          <w:cs/>
        </w:rPr>
        <w:t>สาม</w:t>
      </w:r>
      <w:r w:rsidRPr="005253D6">
        <w:rPr>
          <w:cs/>
        </w:rPr>
        <w:t>เดือนสิ้นสุดวันที่</w:t>
      </w:r>
      <w:r w:rsidR="00D966B4">
        <w:rPr>
          <w:rFonts w:hint="cs"/>
          <w:cs/>
          <w:lang w:val="en-US"/>
        </w:rPr>
        <w:t xml:space="preserve"> </w:t>
      </w:r>
      <w:r w:rsidR="006932D4">
        <w:rPr>
          <w:lang w:val="en-US"/>
        </w:rPr>
        <w:t>3</w:t>
      </w:r>
      <w:r w:rsidR="00FF67E1">
        <w:rPr>
          <w:lang w:val="en-US"/>
        </w:rPr>
        <w:t xml:space="preserve">1 </w:t>
      </w:r>
      <w:r w:rsidR="00FF67E1">
        <w:rPr>
          <w:rFonts w:hint="cs"/>
          <w:cs/>
          <w:lang w:val="en-US"/>
        </w:rPr>
        <w:t xml:space="preserve">มีนาคม </w:t>
      </w:r>
      <w:r w:rsidR="00FF67E1">
        <w:rPr>
          <w:lang w:val="en-US"/>
        </w:rPr>
        <w:t>2566</w:t>
      </w:r>
      <w:r w:rsidR="008D373A" w:rsidRPr="005253D6">
        <w:rPr>
          <w:cs/>
        </w:rPr>
        <w:t xml:space="preserve"> </w:t>
      </w:r>
      <w:r w:rsidRPr="005253D6">
        <w:rPr>
          <w:cs/>
        </w:rPr>
        <w:t xml:space="preserve">มีจำนวน </w:t>
      </w:r>
      <w:r w:rsidR="00FF67E1">
        <w:rPr>
          <w:lang w:val="en-US"/>
        </w:rPr>
        <w:t>1.6</w:t>
      </w:r>
      <w:r w:rsidRPr="005253D6">
        <w:t xml:space="preserve"> </w:t>
      </w:r>
      <w:r w:rsidRPr="005253D6">
        <w:rPr>
          <w:cs/>
        </w:rPr>
        <w:t>ล้านบาท</w:t>
      </w:r>
      <w:r w:rsidR="00D966B4">
        <w:rPr>
          <w:rFonts w:hint="cs"/>
          <w:cs/>
        </w:rPr>
        <w:t xml:space="preserve">และ </w:t>
      </w:r>
      <w:r w:rsidR="00FF67E1">
        <w:rPr>
          <w:lang w:val="en-US"/>
        </w:rPr>
        <w:t>1.6</w:t>
      </w:r>
      <w:r w:rsidR="00D966B4">
        <w:rPr>
          <w:rFonts w:hint="cs"/>
          <w:cs/>
          <w:lang w:val="en-US"/>
        </w:rPr>
        <w:t xml:space="preserve"> ล้านบาท ตามลำดับ</w:t>
      </w:r>
      <w:r w:rsidR="00BA3703">
        <w:rPr>
          <w:rFonts w:hint="cs"/>
          <w:cs/>
        </w:rPr>
        <w:t xml:space="preserve"> </w:t>
      </w:r>
      <w:r w:rsidR="00D966B4">
        <w:rPr>
          <w:rFonts w:hint="cs"/>
          <w:cs/>
        </w:rPr>
        <w:t xml:space="preserve">                  </w:t>
      </w:r>
      <w:r w:rsidRPr="00EA1C6A">
        <w:rPr>
          <w:i/>
          <w:iCs/>
        </w:rPr>
        <w:t>(</w:t>
      </w:r>
      <w:r w:rsidR="008D373A" w:rsidRPr="00EA1C6A">
        <w:rPr>
          <w:i/>
          <w:iCs/>
        </w:rPr>
        <w:t>256</w:t>
      </w:r>
      <w:r w:rsidR="00FF67E1">
        <w:rPr>
          <w:i/>
          <w:iCs/>
          <w:lang w:val="en-US"/>
        </w:rPr>
        <w:t>5</w:t>
      </w:r>
      <w:r w:rsidRPr="00EA1C6A">
        <w:rPr>
          <w:i/>
          <w:iCs/>
        </w:rPr>
        <w:t xml:space="preserve">: </w:t>
      </w:r>
      <w:r w:rsidR="00EB24A9">
        <w:rPr>
          <w:rFonts w:hint="cs"/>
          <w:i/>
          <w:iCs/>
          <w:cs/>
        </w:rPr>
        <w:t>งบการเงินเฉพาะกิจการ</w:t>
      </w:r>
      <w:r w:rsidR="00CF7BFB">
        <w:rPr>
          <w:rFonts w:hint="cs"/>
          <w:i/>
          <w:iCs/>
          <w:cs/>
        </w:rPr>
        <w:t xml:space="preserve"> </w:t>
      </w:r>
      <w:r w:rsidR="00FF67E1">
        <w:rPr>
          <w:i/>
          <w:iCs/>
          <w:lang w:val="en-US"/>
        </w:rPr>
        <w:t>1.5</w:t>
      </w:r>
      <w:r w:rsidR="00CF7BFB">
        <w:rPr>
          <w:i/>
          <w:iCs/>
          <w:lang w:val="en-US"/>
        </w:rPr>
        <w:t xml:space="preserve"> </w:t>
      </w:r>
      <w:r w:rsidR="00CF7BFB">
        <w:rPr>
          <w:rFonts w:hint="cs"/>
          <w:i/>
          <w:iCs/>
          <w:cs/>
          <w:lang w:val="en-US"/>
        </w:rPr>
        <w:t>ล้านบาท</w:t>
      </w:r>
      <w:r w:rsidRPr="00EA1C6A">
        <w:rPr>
          <w:i/>
          <w:iCs/>
        </w:rPr>
        <w:t>)</w:t>
      </w:r>
    </w:p>
    <w:p w14:paraId="75E205B1" w14:textId="77777777" w:rsidR="00687928" w:rsidRPr="008E6F4B" w:rsidRDefault="00687928" w:rsidP="007D5667">
      <w:pPr>
        <w:pStyle w:val="FSContent"/>
      </w:pPr>
    </w:p>
    <w:p w14:paraId="33121423" w14:textId="77777777" w:rsidR="000D6DF1" w:rsidRDefault="000D6DF1" w:rsidP="000D6DF1">
      <w:pPr>
        <w:pStyle w:val="FSContent"/>
        <w:tabs>
          <w:tab w:val="left" w:pos="630"/>
        </w:tabs>
        <w:rPr>
          <w:lang w:val="en-US"/>
        </w:rPr>
      </w:pPr>
      <w:r w:rsidRPr="00C27A9E">
        <w:rPr>
          <w:cs/>
          <w:lang w:val="en-US"/>
        </w:rPr>
        <w:t>บริษัททำสัญญาเช่ากับบริษัทในประเทศหลาย</w:t>
      </w:r>
      <w:r w:rsidRPr="00DF5454">
        <w:rPr>
          <w:cs/>
          <w:lang w:val="en-US"/>
        </w:rPr>
        <w:t>แห่ง และบุคคลและกิจ</w:t>
      </w:r>
      <w:r w:rsidRPr="00C27A9E">
        <w:rPr>
          <w:cs/>
          <w:lang w:val="en-US"/>
        </w:rPr>
        <w:t>การที่เกี่ยวข้องกัน เพื่อเช่า</w:t>
      </w:r>
      <w:r>
        <w:rPr>
          <w:rFonts w:hint="cs"/>
          <w:cs/>
          <w:lang w:val="en-US"/>
        </w:rPr>
        <w:t>ที่ดิน อาคาร และ</w:t>
      </w:r>
      <w:r w:rsidRPr="00C27A9E">
        <w:rPr>
          <w:cs/>
          <w:lang w:val="en-US"/>
        </w:rPr>
        <w:t>อุปกรณ์ ภายใต้เงื่อนไขของสัญญา บริษัทต้องปฏิบัติตามเงื่อนไขเกี่ยวกับสินทรัพย์ที่เช่า</w:t>
      </w:r>
    </w:p>
    <w:p w14:paraId="12E36CAD" w14:textId="77777777" w:rsidR="005B38E5" w:rsidRDefault="005B38E5" w:rsidP="003F7F67">
      <w:pPr>
        <w:pStyle w:val="FSContent"/>
        <w:ind w:left="0"/>
      </w:pPr>
    </w:p>
    <w:p w14:paraId="64B5EF69" w14:textId="25C3DB89" w:rsidR="00306013" w:rsidRPr="0016249F" w:rsidRDefault="00FF67E1" w:rsidP="0037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306013"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521DDF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ใบสำคัญแสดงสิทธิ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ที่จะซื้อหุ้น</w:t>
      </w:r>
      <w:r w:rsidR="0027492D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Default="00306013" w:rsidP="008E6F4B">
      <w:pPr>
        <w:pStyle w:val="FSContent"/>
      </w:pPr>
    </w:p>
    <w:p w14:paraId="2BD4CCC7" w14:textId="118F2CEF" w:rsidR="00FF67E1" w:rsidRDefault="00FF67E1" w:rsidP="00FF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7C3E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C87C3E">
        <w:rPr>
          <w:rFonts w:asciiTheme="majorBidi" w:hAnsiTheme="majorBidi" w:cstheme="majorBidi"/>
          <w:sz w:val="30"/>
          <w:szCs w:val="30"/>
        </w:rPr>
        <w:t xml:space="preserve">16 </w:t>
      </w:r>
      <w:r w:rsidRPr="00C87C3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C87C3E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Pr="00443C03">
        <w:rPr>
          <w:rFonts w:asciiTheme="majorBidi" w:hAnsiTheme="majorBidi"/>
          <w:sz w:val="30"/>
          <w:szCs w:val="30"/>
          <w:cs/>
        </w:rPr>
        <w:t>การออกและเสนอขายใบสำคัญแสดงสิทธิที่จะซื้อหุ้นสามัญของบริษัท (</w:t>
      </w:r>
      <w:r w:rsidRPr="00443C03">
        <w:rPr>
          <w:rFonts w:asciiTheme="majorBidi" w:hAnsiTheme="majorBidi" w:cstheme="majorBidi"/>
          <w:sz w:val="30"/>
          <w:szCs w:val="30"/>
        </w:rPr>
        <w:t>JP-W</w:t>
      </w:r>
      <w:r>
        <w:rPr>
          <w:rFonts w:asciiTheme="majorBidi" w:hAnsiTheme="majorBidi"/>
          <w:sz w:val="30"/>
          <w:szCs w:val="30"/>
        </w:rPr>
        <w:t>1</w:t>
      </w:r>
      <w:r w:rsidRPr="00443C03">
        <w:rPr>
          <w:rFonts w:asciiTheme="majorBidi" w:hAnsiTheme="majorBidi"/>
          <w:sz w:val="30"/>
          <w:szCs w:val="30"/>
          <w:cs/>
        </w:rPr>
        <w:t xml:space="preserve"> ซึ่งต่อมาเปลี่ยนชื่อย่อหลักทรัพย์เป็น </w:t>
      </w:r>
      <w:r w:rsidRPr="00443C03">
        <w:rPr>
          <w:rFonts w:asciiTheme="majorBidi" w:hAnsiTheme="majorBidi" w:cstheme="majorBidi"/>
          <w:sz w:val="30"/>
          <w:szCs w:val="30"/>
        </w:rPr>
        <w:t>JSP-W</w:t>
      </w:r>
      <w:r>
        <w:rPr>
          <w:rFonts w:asciiTheme="majorBidi" w:hAnsiTheme="majorBidi"/>
          <w:sz w:val="30"/>
          <w:szCs w:val="30"/>
        </w:rPr>
        <w:t>1</w:t>
      </w:r>
      <w:r w:rsidRPr="00443C03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 w:hint="cs"/>
          <w:sz w:val="30"/>
          <w:szCs w:val="30"/>
          <w:cs/>
        </w:rPr>
        <w:t xml:space="preserve">             </w:t>
      </w:r>
      <w:r>
        <w:rPr>
          <w:rFonts w:asciiTheme="majorBidi" w:hAnsiTheme="majorBidi"/>
          <w:sz w:val="30"/>
          <w:szCs w:val="30"/>
        </w:rPr>
        <w:t>22</w:t>
      </w:r>
      <w:r w:rsidRPr="00443C03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2565</w:t>
      </w:r>
      <w:r w:rsidRPr="00443C03">
        <w:rPr>
          <w:rFonts w:asciiTheme="majorBidi" w:hAnsi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>
        <w:rPr>
          <w:rFonts w:asciiTheme="majorBidi" w:hAnsiTheme="majorBidi"/>
          <w:sz w:val="30"/>
          <w:szCs w:val="30"/>
        </w:rPr>
        <w:t>227.5</w:t>
      </w:r>
      <w:r w:rsidRPr="00443C03">
        <w:rPr>
          <w:rFonts w:asciiTheme="majorBidi" w:hAnsiTheme="majorBidi"/>
          <w:sz w:val="30"/>
          <w:szCs w:val="30"/>
          <w:cs/>
        </w:rPr>
        <w:t xml:space="preserve"> ล้านหน่วย ในอัตรา </w:t>
      </w:r>
      <w:r>
        <w:rPr>
          <w:rFonts w:asciiTheme="majorBidi" w:hAnsiTheme="majorBidi"/>
          <w:sz w:val="30"/>
          <w:szCs w:val="30"/>
        </w:rPr>
        <w:t>2</w:t>
      </w:r>
      <w:r w:rsidRPr="00443C03">
        <w:rPr>
          <w:rFonts w:asciiTheme="majorBidi" w:hAnsiTheme="majorBidi"/>
          <w:sz w:val="30"/>
          <w:szCs w:val="30"/>
          <w:cs/>
        </w:rPr>
        <w:t xml:space="preserve"> หุ้นสามัญเดิมต่อ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</w:t>
      </w:r>
      <w:r w:rsidRPr="00443C03">
        <w:rPr>
          <w:rFonts w:asciiTheme="majorBidi" w:hAnsiTheme="majorBidi"/>
          <w:sz w:val="30"/>
          <w:szCs w:val="30"/>
          <w:cs/>
        </w:rPr>
        <w:t xml:space="preserve"> ใบสำคัญแสดงสิทธิ </w:t>
      </w:r>
      <w:r>
        <w:rPr>
          <w:rFonts w:asciiTheme="majorBidi" w:hAnsiTheme="majorBidi" w:hint="cs"/>
          <w:sz w:val="30"/>
          <w:szCs w:val="30"/>
          <w:cs/>
        </w:rPr>
        <w:t>โดยมีรายละเอียดดังนี้</w:t>
      </w:r>
    </w:p>
    <w:p w14:paraId="1DC0BD0C" w14:textId="77777777" w:rsidR="00FF67E1" w:rsidRDefault="00FF67E1" w:rsidP="00FF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FF67E1" w:rsidRPr="00443C03" w14:paraId="6B80DDD8" w14:textId="77777777" w:rsidTr="00C07271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1252B" w14:textId="77777777" w:rsidR="00FF67E1" w:rsidRPr="00443C03" w:rsidRDefault="00FF67E1" w:rsidP="004C0B70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409B91C0" w14:textId="77777777" w:rsidR="00FF67E1" w:rsidRPr="00443C03" w:rsidRDefault="00FF67E1" w:rsidP="004C0B70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35642" w14:textId="77777777" w:rsidR="00FF67E1" w:rsidRPr="00443C03" w:rsidRDefault="00FF67E1" w:rsidP="004C0B70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FF67E1" w:rsidRPr="00443C03" w14:paraId="45CF4B82" w14:textId="77777777" w:rsidTr="00C07271">
        <w:tc>
          <w:tcPr>
            <w:tcW w:w="3150" w:type="dxa"/>
            <w:hideMark/>
          </w:tcPr>
          <w:p w14:paraId="49CB8654" w14:textId="77777777" w:rsidR="00FF67E1" w:rsidRPr="00443C03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FED1CDC" w14:textId="77777777" w:rsidR="00FF67E1" w:rsidRPr="00443C03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6678DD51" w14:textId="77777777" w:rsidR="00FF67E1" w:rsidRPr="00443C03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F67E1" w:rsidRPr="00443C03" w14:paraId="1E4CEC0C" w14:textId="77777777" w:rsidTr="00911556">
        <w:tc>
          <w:tcPr>
            <w:tcW w:w="3150" w:type="dxa"/>
            <w:hideMark/>
          </w:tcPr>
          <w:p w14:paraId="3C90A753" w14:textId="77777777" w:rsidR="00FF67E1" w:rsidRPr="00443C03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146FE09D" w14:textId="77777777" w:rsidR="00FF67E1" w:rsidRPr="00443C03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2308A920" w14:textId="77777777" w:rsidR="00FF67E1" w:rsidRPr="00443C03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443C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443C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FF67E1" w:rsidRPr="00443C03" w14:paraId="0BBA2B0B" w14:textId="77777777" w:rsidTr="00875067">
        <w:tc>
          <w:tcPr>
            <w:tcW w:w="3150" w:type="dxa"/>
            <w:hideMark/>
          </w:tcPr>
          <w:p w14:paraId="08083D6A" w14:textId="77777777" w:rsidR="00FF67E1" w:rsidRPr="00443C03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3F28AFB3" w14:textId="77777777" w:rsidR="00FF67E1" w:rsidRPr="00443C03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182B373E" w14:textId="77E364A1" w:rsidR="004C1960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  <w:r w:rsidRPr="00443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  <w:p w14:paraId="16E9359B" w14:textId="620941B9" w:rsidR="004C1960" w:rsidRPr="00443C03" w:rsidRDefault="004C1960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67E1" w:rsidRPr="00443C03" w14:paraId="665D5CFB" w14:textId="77777777" w:rsidTr="00875067">
        <w:tc>
          <w:tcPr>
            <w:tcW w:w="3150" w:type="dxa"/>
            <w:hideMark/>
          </w:tcPr>
          <w:p w14:paraId="0011ED29" w14:textId="2EC8E122" w:rsidR="00FF67E1" w:rsidRPr="00443C03" w:rsidRDefault="00FF67E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C0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4AC3FF28" w14:textId="77777777" w:rsidR="00FF67E1" w:rsidRPr="00443C03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5C208363" w14:textId="5ABED6AC" w:rsidR="00FF67E1" w:rsidRPr="00443C03" w:rsidRDefault="00FF67E1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ำการสุดท้ายของเดือนมีนาคมและกันยายน ตลอดอายุของใบสำคัญแสดงสิทธิ โดยสามารถเริ่มใช้สิทธิครั้งแรก คือ วันทำการสุดท้ายของเดือนมีนาคมซึ่งตรงกับวันที่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มีนาคม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>และวันใช้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lastRenderedPageBreak/>
              <w:t xml:space="preserve">สิทธิครั้งสุดท้าย คือ วันที่ใบสำคัญแสดงสิทธิมีอายุครบ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ปี นับตั้งแต่วันที่ออกใบสำคัญแสดงสิทธิซึ่งจะตรงกับวันที่ </w:t>
            </w:r>
            <w:r w:rsidR="00875067">
              <w:rPr>
                <w:rFonts w:asciiTheme="majorBidi" w:hAnsiTheme="majorBidi" w:cs="Angsana New"/>
                <w:sz w:val="30"/>
                <w:szCs w:val="30"/>
              </w:rPr>
              <w:t xml:space="preserve">                           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D5B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สิงหาคม </w:t>
            </w:r>
            <w:r w:rsidRPr="008D5B4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0407CA8E" w14:textId="77777777" w:rsidR="00C15D10" w:rsidRPr="002964A2" w:rsidRDefault="00C15D10" w:rsidP="003F7F67">
      <w:pPr>
        <w:pStyle w:val="FSContent"/>
        <w:rPr>
          <w:sz w:val="20"/>
          <w:szCs w:val="20"/>
          <w:lang w:val="en-US"/>
        </w:rPr>
      </w:pPr>
    </w:p>
    <w:p w14:paraId="030FFACD" w14:textId="5C779EC6" w:rsidR="00FF67E1" w:rsidRDefault="009F4ACD" w:rsidP="003F7F67">
      <w:pPr>
        <w:pStyle w:val="FSContent"/>
        <w:rPr>
          <w:cs/>
          <w:lang w:val="en-US"/>
        </w:rPr>
      </w:pPr>
      <w:r>
        <w:rPr>
          <w:rFonts w:hint="cs"/>
          <w:cs/>
          <w:lang w:val="en-US"/>
        </w:rPr>
        <w:t>ในระหว่างงวดสามเดือนสิ้นสุด</w:t>
      </w:r>
      <w:r w:rsidR="00FF67E1">
        <w:rPr>
          <w:rFonts w:hint="cs"/>
          <w:cs/>
          <w:lang w:val="en-US"/>
        </w:rPr>
        <w:t xml:space="preserve">วันที่ </w:t>
      </w:r>
      <w:r w:rsidR="00FF67E1">
        <w:rPr>
          <w:lang w:val="en-US"/>
        </w:rPr>
        <w:t xml:space="preserve">31 </w:t>
      </w:r>
      <w:r w:rsidR="00FF67E1">
        <w:rPr>
          <w:rFonts w:hint="cs"/>
          <w:cs/>
          <w:lang w:val="en-US"/>
        </w:rPr>
        <w:t xml:space="preserve">มีนาคม </w:t>
      </w:r>
      <w:r w:rsidR="00FF67E1">
        <w:rPr>
          <w:lang w:val="en-US"/>
        </w:rPr>
        <w:t>2566</w:t>
      </w:r>
      <w:r>
        <w:rPr>
          <w:rFonts w:hint="cs"/>
          <w:cs/>
          <w:lang w:val="en-US"/>
        </w:rPr>
        <w:t xml:space="preserve"> มีผู้ใช้สิทธิแปลงสภาพใบสำคัญแสดงสิทธิที่จะซื้อหุ้นสามัญของบริษัท </w:t>
      </w:r>
      <w:r>
        <w:rPr>
          <w:lang w:val="en-US"/>
        </w:rPr>
        <w:t xml:space="preserve">JSP-W1 </w:t>
      </w:r>
      <w:r>
        <w:rPr>
          <w:rFonts w:hint="cs"/>
          <w:cs/>
          <w:lang w:val="en-US"/>
        </w:rPr>
        <w:t xml:space="preserve">จำนวน </w:t>
      </w:r>
      <w:r>
        <w:rPr>
          <w:lang w:val="en-US"/>
        </w:rPr>
        <w:t xml:space="preserve">19,489,800 </w:t>
      </w:r>
      <w:r>
        <w:rPr>
          <w:rFonts w:hint="cs"/>
          <w:cs/>
          <w:lang w:val="en-US"/>
        </w:rPr>
        <w:t xml:space="preserve">หน่วย เป็นหุ้นสามัญจำนวน </w:t>
      </w:r>
      <w:r>
        <w:rPr>
          <w:lang w:val="en-US"/>
        </w:rPr>
        <w:t xml:space="preserve">19,489,800 </w:t>
      </w:r>
      <w:r>
        <w:rPr>
          <w:rFonts w:hint="cs"/>
          <w:cs/>
          <w:lang w:val="en-US"/>
        </w:rPr>
        <w:t>หุ้น ในราคาใช้สิทธิ</w:t>
      </w:r>
      <w:r w:rsidR="002964A2">
        <w:rPr>
          <w:lang w:val="en-US"/>
        </w:rPr>
        <w:br/>
      </w:r>
      <w:r>
        <w:rPr>
          <w:rFonts w:hint="cs"/>
          <w:cs/>
          <w:lang w:val="en-US"/>
        </w:rPr>
        <w:t xml:space="preserve">หุ้นละ </w:t>
      </w:r>
      <w:r>
        <w:rPr>
          <w:lang w:val="en-US"/>
        </w:rPr>
        <w:t xml:space="preserve">2.50 </w:t>
      </w:r>
      <w:r>
        <w:rPr>
          <w:rFonts w:hint="cs"/>
          <w:cs/>
          <w:lang w:val="en-US"/>
        </w:rPr>
        <w:t>บาท</w:t>
      </w:r>
      <w:r w:rsidR="004C1960">
        <w:rPr>
          <w:lang w:val="en-US"/>
        </w:rPr>
        <w:t xml:space="preserve"> </w:t>
      </w:r>
      <w:r w:rsidR="004C1960">
        <w:rPr>
          <w:rFonts w:hint="cs"/>
          <w:cs/>
          <w:lang w:val="en-US"/>
        </w:rPr>
        <w:t>และบริษัทได้รับเงินชำระค่าหุ้นเพิ่มทุนครบถ้วนแล้ว</w:t>
      </w:r>
      <w:r>
        <w:rPr>
          <w:rFonts w:hint="cs"/>
          <w:cs/>
          <w:lang w:val="en-US"/>
        </w:rPr>
        <w:t xml:space="preserve"> บริษัทได้จดทะเบียนเพิ่มทุนดังกล่าวกับกระทรวงพาณิชย์แล้วเมื่อวันที่ </w:t>
      </w:r>
      <w:r>
        <w:rPr>
          <w:lang w:val="en-US"/>
        </w:rPr>
        <w:t xml:space="preserve">12 </w:t>
      </w:r>
      <w:r>
        <w:rPr>
          <w:rFonts w:hint="cs"/>
          <w:cs/>
          <w:lang w:val="en-US"/>
        </w:rPr>
        <w:t xml:space="preserve">เมษายน </w:t>
      </w:r>
      <w:r>
        <w:rPr>
          <w:lang w:val="en-US"/>
        </w:rPr>
        <w:t>2566</w:t>
      </w:r>
      <w:r w:rsidR="003C1E57">
        <w:rPr>
          <w:lang w:val="en-US"/>
        </w:rPr>
        <w:t xml:space="preserve"> </w:t>
      </w:r>
      <w:r w:rsidR="002964A2">
        <w:rPr>
          <w:rFonts w:hint="cs"/>
          <w:cs/>
          <w:lang w:val="en-US"/>
        </w:rPr>
        <w:t>และ</w:t>
      </w:r>
      <w:r w:rsidR="003C1E57">
        <w:rPr>
          <w:rFonts w:hint="cs"/>
          <w:cs/>
          <w:lang w:val="en-US"/>
        </w:rPr>
        <w:t xml:space="preserve">บันทึกเงินที่รับชำระค่าหุ้นล่วงหน้าจำนวน </w:t>
      </w:r>
      <w:r w:rsidR="003C1E57">
        <w:rPr>
          <w:lang w:val="en-US"/>
        </w:rPr>
        <w:t>48.72</w:t>
      </w:r>
      <w:r w:rsidR="003C1E57">
        <w:rPr>
          <w:rFonts w:hint="cs"/>
          <w:cs/>
          <w:lang w:val="en-US"/>
        </w:rPr>
        <w:t xml:space="preserve"> ล้านบาท ไว้ในบัญชีส่วนของผู้ถือหุ้นภายใต้หัวข้อ </w:t>
      </w:r>
      <w:r w:rsidR="003C1E57">
        <w:rPr>
          <w:lang w:val="en-US"/>
        </w:rPr>
        <w:t>“</w:t>
      </w:r>
      <w:r w:rsidR="003C1E57">
        <w:rPr>
          <w:rFonts w:hint="cs"/>
          <w:cs/>
          <w:lang w:val="en-US"/>
        </w:rPr>
        <w:t>เงินรับล่วงหน้าค่าหุ้น</w:t>
      </w:r>
      <w:r w:rsidR="003C1E57">
        <w:rPr>
          <w:lang w:val="en-US"/>
        </w:rPr>
        <w:t>”</w:t>
      </w:r>
      <w:r w:rsidR="003C1E57">
        <w:rPr>
          <w:rFonts w:hint="cs"/>
          <w:cs/>
          <w:lang w:val="en-US"/>
        </w:rPr>
        <w:t xml:space="preserve"> ในงบแสดงฐานะการเงิน ณ วันที่</w:t>
      </w:r>
      <w:r w:rsidR="002964A2">
        <w:rPr>
          <w:rFonts w:hint="cs"/>
          <w:cs/>
          <w:lang w:val="en-US"/>
        </w:rPr>
        <w:t xml:space="preserve"> </w:t>
      </w:r>
      <w:r w:rsidR="003C1E57">
        <w:rPr>
          <w:lang w:val="en-US"/>
        </w:rPr>
        <w:t xml:space="preserve">31 </w:t>
      </w:r>
      <w:r w:rsidR="003C1E57">
        <w:rPr>
          <w:rFonts w:hint="cs"/>
          <w:cs/>
          <w:lang w:val="en-US"/>
        </w:rPr>
        <w:t xml:space="preserve">มีนาคม </w:t>
      </w:r>
      <w:r w:rsidR="003C1E57">
        <w:rPr>
          <w:lang w:val="en-US"/>
        </w:rPr>
        <w:t xml:space="preserve">2566 </w:t>
      </w:r>
      <w:r w:rsidR="003C1E57">
        <w:rPr>
          <w:rFonts w:hint="cs"/>
          <w:cs/>
          <w:lang w:val="en-US"/>
        </w:rPr>
        <w:t>มีใบสำคัญ</w:t>
      </w:r>
      <w:r w:rsidR="005D6EF9">
        <w:rPr>
          <w:rFonts w:hint="cs"/>
          <w:cs/>
          <w:lang w:val="en-US"/>
        </w:rPr>
        <w:t>แสดง</w:t>
      </w:r>
      <w:r w:rsidR="003C1E57">
        <w:rPr>
          <w:rFonts w:hint="cs"/>
          <w:cs/>
          <w:lang w:val="en-US"/>
        </w:rPr>
        <w:t>สิทธิ</w:t>
      </w:r>
      <w:r w:rsidR="002964A2">
        <w:rPr>
          <w:rFonts w:hint="cs"/>
          <w:cs/>
          <w:lang w:val="en-US"/>
        </w:rPr>
        <w:t>ที่ยังไม่ได้ใช้สิทธิ</w:t>
      </w:r>
      <w:r w:rsidR="003C1E57">
        <w:rPr>
          <w:rFonts w:hint="cs"/>
          <w:cs/>
          <w:lang w:val="en-US"/>
        </w:rPr>
        <w:t xml:space="preserve">ซื้อหุ้นคงเหลือเป็นจำนวน </w:t>
      </w:r>
      <w:r w:rsidR="005B52FC">
        <w:rPr>
          <w:lang w:val="en-US"/>
        </w:rPr>
        <w:t>208,008,998</w:t>
      </w:r>
      <w:r w:rsidR="003C1E57">
        <w:rPr>
          <w:lang w:val="en-US"/>
        </w:rPr>
        <w:t xml:space="preserve"> </w:t>
      </w:r>
      <w:r w:rsidR="003C1E57">
        <w:rPr>
          <w:rFonts w:hint="cs"/>
          <w:cs/>
          <w:lang w:val="en-US"/>
        </w:rPr>
        <w:t>หน่วย</w:t>
      </w:r>
    </w:p>
    <w:p w14:paraId="2341789C" w14:textId="77777777" w:rsidR="00FF67E1" w:rsidRPr="002964A2" w:rsidRDefault="00FF67E1" w:rsidP="003F7F67">
      <w:pPr>
        <w:pStyle w:val="FSContent"/>
        <w:rPr>
          <w:sz w:val="20"/>
          <w:szCs w:val="20"/>
          <w:lang w:val="en-US"/>
        </w:rPr>
      </w:pPr>
    </w:p>
    <w:p w14:paraId="1025CEB2" w14:textId="5F4011D7" w:rsidR="00C15D10" w:rsidRDefault="009F4ACD" w:rsidP="005B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C15D10" w:rsidRPr="0016249F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15D10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กำไรต่อหุ้น</w:t>
      </w:r>
    </w:p>
    <w:p w14:paraId="013007AA" w14:textId="77777777" w:rsidR="005535D7" w:rsidRPr="002964A2" w:rsidRDefault="005535D7" w:rsidP="001B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tbl>
      <w:tblPr>
        <w:tblW w:w="90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6"/>
        <w:gridCol w:w="1244"/>
        <w:gridCol w:w="264"/>
        <w:gridCol w:w="1021"/>
        <w:gridCol w:w="255"/>
        <w:gridCol w:w="1031"/>
      </w:tblGrid>
      <w:tr w:rsidR="001B3C2E" w:rsidRPr="00AB62FF" w14:paraId="3A12808B" w14:textId="77777777" w:rsidTr="00525ABA">
        <w:tc>
          <w:tcPr>
            <w:tcW w:w="2888" w:type="pct"/>
          </w:tcPr>
          <w:p w14:paraId="19058F20" w14:textId="77777777" w:rsidR="001B3C2E" w:rsidRPr="004155E9" w:rsidRDefault="001B3C2E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05507BD8" w14:textId="77777777" w:rsidR="001B3C2E" w:rsidRPr="00AB62FF" w:rsidRDefault="001B3C2E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BABD04D" w14:textId="77777777" w:rsidR="001B3C2E" w:rsidRPr="004155E9" w:rsidRDefault="001B3C2E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9631B14" w14:textId="77777777" w:rsidR="001B3C2E" w:rsidRPr="00AB62FF" w:rsidRDefault="001B3C2E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E9A" w:rsidRPr="004155E9" w14:paraId="767EDE33" w14:textId="77777777" w:rsidTr="00525ABA">
        <w:tc>
          <w:tcPr>
            <w:tcW w:w="2888" w:type="pct"/>
          </w:tcPr>
          <w:p w14:paraId="72DA29C3" w14:textId="3F6AA5EA" w:rsidR="00481E9A" w:rsidRPr="0088498A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785916C7" w14:textId="7FA537F1" w:rsidR="00481E9A" w:rsidRPr="004155E9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5A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CCBD54B" w14:textId="77777777" w:rsidR="00481E9A" w:rsidRPr="004155E9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2C2619C" w14:textId="5F1D426A" w:rsidR="00481E9A" w:rsidRPr="004155E9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5A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76275C75" w14:textId="77777777" w:rsidR="00481E9A" w:rsidRPr="004155E9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F12FCF3" w14:textId="3F89B5F8" w:rsidR="00481E9A" w:rsidRPr="004155E9" w:rsidRDefault="00481E9A" w:rsidP="00D0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5A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25ABA" w:rsidRPr="00AB62FF" w14:paraId="16096220" w14:textId="77777777" w:rsidTr="00525ABA">
        <w:tc>
          <w:tcPr>
            <w:tcW w:w="2888" w:type="pct"/>
          </w:tcPr>
          <w:p w14:paraId="7C1F4841" w14:textId="25C1346D" w:rsidR="00525ABA" w:rsidRPr="004155E9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12" w:type="pct"/>
            <w:gridSpan w:val="5"/>
          </w:tcPr>
          <w:p w14:paraId="5723DE06" w14:textId="77777777" w:rsidR="00525ABA" w:rsidRPr="00AB62FF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525ABA" w:rsidRPr="004155E9" w14:paraId="49E08FC8" w14:textId="77777777" w:rsidTr="00525ABA">
        <w:tc>
          <w:tcPr>
            <w:tcW w:w="2888" w:type="pct"/>
          </w:tcPr>
          <w:p w14:paraId="19C6B53D" w14:textId="000502E2" w:rsidR="00525ABA" w:rsidRPr="007422E7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9" w:type="pct"/>
            <w:vAlign w:val="bottom"/>
          </w:tcPr>
          <w:p w14:paraId="7723B687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01E6349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8D3C64E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F6B6F90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27A396E5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64A2" w:rsidRPr="002964A2" w14:paraId="19327591" w14:textId="77777777" w:rsidTr="00525ABA">
        <w:tc>
          <w:tcPr>
            <w:tcW w:w="2888" w:type="pct"/>
          </w:tcPr>
          <w:p w14:paraId="69957123" w14:textId="77777777" w:rsidR="002964A2" w:rsidRPr="002964A2" w:rsidRDefault="002964A2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89" w:type="pct"/>
            <w:vAlign w:val="bottom"/>
          </w:tcPr>
          <w:p w14:paraId="25222F26" w14:textId="77777777" w:rsidR="002964A2" w:rsidRPr="002964A2" w:rsidRDefault="002964A2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2B7779B5" w14:textId="77777777" w:rsidR="002964A2" w:rsidRPr="002964A2" w:rsidRDefault="002964A2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Align w:val="bottom"/>
          </w:tcPr>
          <w:p w14:paraId="2184D160" w14:textId="77777777" w:rsidR="002964A2" w:rsidRPr="002964A2" w:rsidRDefault="002964A2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7F610153" w14:textId="77777777" w:rsidR="002964A2" w:rsidRPr="002964A2" w:rsidRDefault="002964A2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1" w:type="pct"/>
            <w:vAlign w:val="bottom"/>
          </w:tcPr>
          <w:p w14:paraId="477CC8DC" w14:textId="77777777" w:rsidR="002964A2" w:rsidRPr="002964A2" w:rsidRDefault="002964A2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25ABA" w:rsidRPr="004155E9" w14:paraId="04B79116" w14:textId="77777777" w:rsidTr="00525ABA">
        <w:tc>
          <w:tcPr>
            <w:tcW w:w="2888" w:type="pct"/>
          </w:tcPr>
          <w:p w14:paraId="01062638" w14:textId="53FB1C8E" w:rsidR="00525ABA" w:rsidRPr="007422E7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2E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 (ขาดทุน) สำหรับงวดที่เป็นส่วนของผู้ถือหุ้นสามัญของบริษัท (ขั้นพื้นฐานและปรับลด)</w:t>
            </w:r>
          </w:p>
        </w:tc>
        <w:tc>
          <w:tcPr>
            <w:tcW w:w="689" w:type="pct"/>
            <w:tcBorders>
              <w:bottom w:val="double" w:sz="4" w:space="0" w:color="auto"/>
            </w:tcBorders>
            <w:vAlign w:val="bottom"/>
          </w:tcPr>
          <w:p w14:paraId="4880E80E" w14:textId="394DD0DD" w:rsidR="00525ABA" w:rsidRPr="001B3C2E" w:rsidRDefault="00525ABA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1,859</w:t>
            </w:r>
          </w:p>
        </w:tc>
        <w:tc>
          <w:tcPr>
            <w:tcW w:w="146" w:type="pct"/>
          </w:tcPr>
          <w:p w14:paraId="145348B7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5A194FF9" w14:textId="38BD279D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2,986</w:t>
            </w:r>
          </w:p>
        </w:tc>
        <w:tc>
          <w:tcPr>
            <w:tcW w:w="141" w:type="pct"/>
          </w:tcPr>
          <w:p w14:paraId="181DE5D7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4E072F8A" w14:textId="4EB95BB5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(11,582)</w:t>
            </w:r>
          </w:p>
        </w:tc>
      </w:tr>
      <w:tr w:rsidR="00525ABA" w:rsidRPr="004155E9" w14:paraId="56E66981" w14:textId="77777777" w:rsidTr="00525ABA">
        <w:trPr>
          <w:trHeight w:val="144"/>
        </w:trPr>
        <w:tc>
          <w:tcPr>
            <w:tcW w:w="2888" w:type="pct"/>
          </w:tcPr>
          <w:p w14:paraId="1145A534" w14:textId="77777777" w:rsidR="00525ABA" w:rsidRPr="002964A2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2244F647" w14:textId="77777777" w:rsidR="00525ABA" w:rsidRPr="002964A2" w:rsidRDefault="00525ABA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14:paraId="4AA8C9E0" w14:textId="77777777" w:rsidR="00525ABA" w:rsidRPr="002964A2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4855662C" w14:textId="77777777" w:rsidR="00525ABA" w:rsidRPr="002964A2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</w:tcPr>
          <w:p w14:paraId="0F3D90FC" w14:textId="77777777" w:rsidR="00525ABA" w:rsidRPr="002964A2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7EFD5B5" w14:textId="77777777" w:rsidR="00525ABA" w:rsidRPr="002964A2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5ABA" w:rsidRPr="004155E9" w14:paraId="70C6C380" w14:textId="77777777" w:rsidTr="00525ABA">
        <w:tc>
          <w:tcPr>
            <w:tcW w:w="2888" w:type="pct"/>
          </w:tcPr>
          <w:p w14:paraId="606A5127" w14:textId="77777777" w:rsidR="00525ABA" w:rsidRPr="007422E7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89" w:type="pct"/>
          </w:tcPr>
          <w:p w14:paraId="46DED739" w14:textId="77777777" w:rsidR="00525ABA" w:rsidRPr="007422E7" w:rsidRDefault="00525ABA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F3761A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06BFD4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DF9EF93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8689FC9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ABA" w:rsidRPr="004155E9" w14:paraId="0C86AD68" w14:textId="77777777" w:rsidTr="00525ABA">
        <w:tc>
          <w:tcPr>
            <w:tcW w:w="2888" w:type="pct"/>
          </w:tcPr>
          <w:p w14:paraId="1446EB68" w14:textId="3A7C937E" w:rsidR="00525ABA" w:rsidRPr="007422E7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55BF0118" w14:textId="21FCA9EF" w:rsidR="00525ABA" w:rsidRPr="007422E7" w:rsidRDefault="00525ABA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6" w:type="pct"/>
          </w:tcPr>
          <w:p w14:paraId="1B99D7E1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7FB8443" w14:textId="519B1D02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1" w:type="pct"/>
          </w:tcPr>
          <w:p w14:paraId="070E0105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F49C7E7" w14:textId="0C9B5A4B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525ABA" w:rsidRPr="004155E9" w14:paraId="3C5EA6B5" w14:textId="77777777" w:rsidTr="00525ABA">
        <w:tc>
          <w:tcPr>
            <w:tcW w:w="2888" w:type="pct"/>
          </w:tcPr>
          <w:p w14:paraId="25B72302" w14:textId="6383452F" w:rsidR="00525ABA" w:rsidRPr="00416F21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</w:t>
            </w:r>
            <w:r w:rsidRPr="00416F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8FF" w14:textId="31D64FE8" w:rsidR="00525ABA" w:rsidRPr="00416F21" w:rsidRDefault="00525ABA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6" w:type="pct"/>
          </w:tcPr>
          <w:p w14:paraId="752B1E23" w14:textId="77777777" w:rsidR="00525ABA" w:rsidRPr="00416F2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02B10" w14:textId="395ACFFC" w:rsidR="00525ABA" w:rsidRPr="00416F2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1" w:type="pct"/>
          </w:tcPr>
          <w:p w14:paraId="5CF0D283" w14:textId="77777777" w:rsidR="00525ABA" w:rsidRPr="00416F2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D34B" w14:textId="23586CB8" w:rsidR="00525ABA" w:rsidRPr="00416F2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  <w:tr w:rsidR="00525ABA" w:rsidRPr="004155E9" w14:paraId="56CF0117" w14:textId="77777777" w:rsidTr="00525ABA">
        <w:tc>
          <w:tcPr>
            <w:tcW w:w="2888" w:type="pct"/>
          </w:tcPr>
          <w:p w14:paraId="162E4C04" w14:textId="77777777" w:rsidR="00525ABA" w:rsidRPr="007422E7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89" w:type="pct"/>
            <w:tcBorders>
              <w:top w:val="double" w:sz="4" w:space="0" w:color="auto"/>
              <w:bottom w:val="single" w:sz="4" w:space="0" w:color="auto"/>
            </w:tcBorders>
          </w:tcPr>
          <w:p w14:paraId="51E1DD88" w14:textId="6A3CCEF4" w:rsidR="00525ABA" w:rsidRPr="007422E7" w:rsidRDefault="003C4A2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85,878</w:t>
            </w:r>
          </w:p>
        </w:tc>
        <w:tc>
          <w:tcPr>
            <w:tcW w:w="146" w:type="pct"/>
          </w:tcPr>
          <w:p w14:paraId="60FC8C90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bottom w:val="single" w:sz="4" w:space="0" w:color="auto"/>
            </w:tcBorders>
          </w:tcPr>
          <w:p w14:paraId="53A94834" w14:textId="47BE3400" w:rsidR="00525ABA" w:rsidRPr="007422E7" w:rsidRDefault="003C4A2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85,878</w:t>
            </w:r>
          </w:p>
        </w:tc>
        <w:tc>
          <w:tcPr>
            <w:tcW w:w="141" w:type="pct"/>
          </w:tcPr>
          <w:p w14:paraId="2043CF34" w14:textId="77777777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single" w:sz="4" w:space="0" w:color="auto"/>
            </w:tcBorders>
          </w:tcPr>
          <w:p w14:paraId="6470CF56" w14:textId="353C3216" w:rsidR="00525ABA" w:rsidRPr="007422E7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5ABA" w:rsidRPr="004155E9" w14:paraId="56850596" w14:textId="77777777" w:rsidTr="00525ABA">
        <w:tc>
          <w:tcPr>
            <w:tcW w:w="2888" w:type="pct"/>
          </w:tcPr>
          <w:p w14:paraId="5E69A9F1" w14:textId="3E01FCE2" w:rsidR="00525ABA" w:rsidRPr="007422E7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</w:t>
            </w:r>
            <w:r w:rsidRPr="00416F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ถัวเฉลี่ยถ่วงน้ำหนัก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BB9B" w14:textId="7C022A03" w:rsidR="00525ABA" w:rsidRPr="009C7CA1" w:rsidRDefault="00525ABA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3C4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0,878</w:t>
            </w:r>
          </w:p>
        </w:tc>
        <w:tc>
          <w:tcPr>
            <w:tcW w:w="146" w:type="pct"/>
          </w:tcPr>
          <w:p w14:paraId="6932F85B" w14:textId="77777777" w:rsidR="00525ABA" w:rsidRPr="009C7CA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EAD19" w14:textId="6FAFD0CB" w:rsidR="00525ABA" w:rsidRPr="009C7CA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3C4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0,878</w:t>
            </w:r>
          </w:p>
        </w:tc>
        <w:tc>
          <w:tcPr>
            <w:tcW w:w="141" w:type="pct"/>
          </w:tcPr>
          <w:p w14:paraId="27F38375" w14:textId="77777777" w:rsidR="00525ABA" w:rsidRPr="009C7CA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DE25" w14:textId="64B35254" w:rsidR="00525ABA" w:rsidRPr="009C7CA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  <w:tr w:rsidR="00525ABA" w:rsidRPr="004155E9" w14:paraId="409EE2B3" w14:textId="77777777" w:rsidTr="00525ABA">
        <w:tc>
          <w:tcPr>
            <w:tcW w:w="2888" w:type="pct"/>
          </w:tcPr>
          <w:p w14:paraId="483424A8" w14:textId="77777777" w:rsidR="00525ABA" w:rsidRPr="00AF2978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1FBC8C70" w14:textId="77777777" w:rsidR="00525ABA" w:rsidRPr="00AF2978" w:rsidRDefault="00525ABA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1F6469C6" w14:textId="77777777" w:rsidR="00525ABA" w:rsidRPr="00AF2978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6A3A9689" w14:textId="77777777" w:rsidR="00525ABA" w:rsidRPr="00AF2978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</w:tcPr>
          <w:p w14:paraId="64ADFC28" w14:textId="77777777" w:rsidR="00525ABA" w:rsidRPr="00AF2978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1AF6413" w14:textId="77777777" w:rsidR="00525ABA" w:rsidRPr="00AF2978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5ABA" w:rsidRPr="004155E9" w14:paraId="72409E2B" w14:textId="77777777" w:rsidTr="00525ABA">
        <w:tc>
          <w:tcPr>
            <w:tcW w:w="2888" w:type="pct"/>
          </w:tcPr>
          <w:p w14:paraId="2A6BD6E8" w14:textId="711545A6" w:rsidR="00525ABA" w:rsidRPr="00416F21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416F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2EDB95C3" w14:textId="6314819E" w:rsidR="00525ABA" w:rsidRPr="00416F21" w:rsidRDefault="00525ABA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0.004</w:t>
            </w:r>
          </w:p>
        </w:tc>
        <w:tc>
          <w:tcPr>
            <w:tcW w:w="146" w:type="pct"/>
          </w:tcPr>
          <w:p w14:paraId="390D3328" w14:textId="77777777" w:rsidR="00525ABA" w:rsidRPr="00416F2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4A704CCA" w14:textId="7EBB438A" w:rsidR="00525ABA" w:rsidRPr="00416F2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141" w:type="pct"/>
          </w:tcPr>
          <w:p w14:paraId="513EB141" w14:textId="77777777" w:rsidR="00525ABA" w:rsidRPr="00416F2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D22FC94" w14:textId="053CEF36" w:rsidR="00525ABA" w:rsidRPr="00416F21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</w:tr>
      <w:tr w:rsidR="00525ABA" w:rsidRPr="004155E9" w14:paraId="6952BB50" w14:textId="77777777" w:rsidTr="00525ABA">
        <w:tc>
          <w:tcPr>
            <w:tcW w:w="2888" w:type="pct"/>
          </w:tcPr>
          <w:p w14:paraId="3400C0BF" w14:textId="05E224D1" w:rsidR="00525ABA" w:rsidRPr="007422E7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ต่อหุ้น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416F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16F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89" w:type="pct"/>
            <w:tcBorders>
              <w:top w:val="double" w:sz="4" w:space="0" w:color="auto"/>
              <w:bottom w:val="double" w:sz="4" w:space="0" w:color="auto"/>
            </w:tcBorders>
          </w:tcPr>
          <w:p w14:paraId="402D3629" w14:textId="473BD066" w:rsidR="00525ABA" w:rsidRPr="005A7FC5" w:rsidRDefault="00525ABA" w:rsidP="000B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0.003</w:t>
            </w:r>
          </w:p>
        </w:tc>
        <w:tc>
          <w:tcPr>
            <w:tcW w:w="146" w:type="pct"/>
          </w:tcPr>
          <w:p w14:paraId="21839984" w14:textId="77777777" w:rsidR="00525ABA" w:rsidRPr="005A7FC5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</w:tcPr>
          <w:p w14:paraId="50A50F87" w14:textId="2F0CB0E4" w:rsidR="00525ABA" w:rsidRPr="005A7FC5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141" w:type="pct"/>
          </w:tcPr>
          <w:p w14:paraId="67519F2F" w14:textId="77777777" w:rsidR="00525ABA" w:rsidRPr="005A7FC5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</w:tcPr>
          <w:p w14:paraId="4154B28E" w14:textId="536ACB7D" w:rsidR="00525ABA" w:rsidRPr="005A7FC5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</w:tr>
    </w:tbl>
    <w:p w14:paraId="3E4042AB" w14:textId="77777777" w:rsidR="002964A2" w:rsidRDefault="0029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6DB2DD9" w14:textId="2F7359EB" w:rsidR="00C15D10" w:rsidRPr="00486E2E" w:rsidRDefault="00525ABA" w:rsidP="00C1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486E2E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C15D10" w:rsidRPr="00486E2E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15D10" w:rsidRPr="00486E2E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</w:p>
    <w:p w14:paraId="4412D98E" w14:textId="77777777" w:rsidR="002C4FD1" w:rsidRPr="00486E2E" w:rsidRDefault="002C4FD1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57F4B81" w14:textId="5D844350" w:rsidR="00742E5E" w:rsidRPr="00486E2E" w:rsidRDefault="00A22181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>ผู้บริหารพิจารณาว่า</w:t>
      </w:r>
      <w:r w:rsidR="00334E2D" w:rsidRPr="00486E2E">
        <w:rPr>
          <w:rFonts w:ascii="Angsana New" w:eastAsia="Cordia New" w:hAnsi="Angsana New" w:hint="cs"/>
          <w:sz w:val="30"/>
          <w:szCs w:val="30"/>
          <w:cs/>
          <w:lang w:val="en-GB"/>
        </w:rPr>
        <w:t>กลุ่มบริษัท</w:t>
      </w:r>
      <w:r w:rsidR="00EF75B1">
        <w:rPr>
          <w:rFonts w:ascii="Angsana New" w:eastAsia="Cordia New" w:hAnsi="Angsana New" w:hint="cs"/>
          <w:sz w:val="30"/>
          <w:szCs w:val="30"/>
          <w:cs/>
        </w:rPr>
        <w:t>และ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บริษัทมี </w:t>
      </w:r>
      <w:r w:rsidRPr="00486E2E">
        <w:rPr>
          <w:rFonts w:ascii="Angsana New" w:eastAsia="Cordia New" w:hAnsi="Angsana New"/>
          <w:sz w:val="30"/>
          <w:szCs w:val="30"/>
          <w:lang w:val="en-GB"/>
        </w:rPr>
        <w:t>2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</w:t>
      </w:r>
      <w:r w:rsidR="006526F7" w:rsidRPr="00486E2E">
        <w:rPr>
          <w:rFonts w:ascii="Angsana New" w:eastAsia="Cordia New" w:hAnsi="Angsana New" w:hint="cs"/>
          <w:sz w:val="30"/>
          <w:szCs w:val="30"/>
          <w:cs/>
          <w:lang w:val="en-GB"/>
        </w:rPr>
        <w:t>กลุ่ม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>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="006526F7" w:rsidRPr="00486E2E">
        <w:rPr>
          <w:rFonts w:ascii="Angsana New" w:eastAsia="Cordia New" w:hAnsi="Angsana New" w:hint="cs"/>
          <w:sz w:val="30"/>
          <w:szCs w:val="30"/>
          <w:cs/>
          <w:lang w:val="en-GB"/>
        </w:rPr>
        <w:t>กลุ่ม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>บริษัท โดยสรุปมีดังนี้</w:t>
      </w:r>
    </w:p>
    <w:p w14:paraId="62DDB294" w14:textId="77777777" w:rsidR="00925A0C" w:rsidRPr="00486E2E" w:rsidRDefault="00925A0C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63"/>
        <w:gridCol w:w="7299"/>
      </w:tblGrid>
      <w:tr w:rsidR="00742E5E" w:rsidRPr="00486E2E" w14:paraId="49F37BF3" w14:textId="77777777" w:rsidTr="007C31E0">
        <w:trPr>
          <w:cantSplit/>
        </w:trPr>
        <w:tc>
          <w:tcPr>
            <w:tcW w:w="1863" w:type="dxa"/>
          </w:tcPr>
          <w:p w14:paraId="1F8067B6" w14:textId="292C3D8F" w:rsidR="00742E5E" w:rsidRPr="00486E2E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6E2E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A22181" w:rsidRPr="00486E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86E2E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86E2E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299" w:type="dxa"/>
          </w:tcPr>
          <w:p w14:paraId="1C176E69" w14:textId="77777777" w:rsidR="00742E5E" w:rsidRPr="00486E2E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86E2E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486E2E"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742E5E" w:rsidRPr="00486E2E" w14:paraId="7C34CC20" w14:textId="77777777" w:rsidTr="007C31E0">
        <w:trPr>
          <w:cantSplit/>
        </w:trPr>
        <w:tc>
          <w:tcPr>
            <w:tcW w:w="1863" w:type="dxa"/>
          </w:tcPr>
          <w:p w14:paraId="1CE6EFE6" w14:textId="5E214F76" w:rsidR="00742E5E" w:rsidRPr="00486E2E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86E2E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A22181" w:rsidRPr="00486E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86E2E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86E2E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299" w:type="dxa"/>
          </w:tcPr>
          <w:p w14:paraId="628DFD21" w14:textId="77777777" w:rsidR="00742E5E" w:rsidRPr="00486E2E" w:rsidRDefault="00742E5E" w:rsidP="002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86E2E">
              <w:rPr>
                <w:rFonts w:ascii="Angsana New" w:eastAsia="Cordia New" w:hAnsi="Angsana New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486E2E"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</w:tbl>
    <w:p w14:paraId="5C4BF434" w14:textId="77777777" w:rsidR="003A1DA7" w:rsidRPr="00486E2E" w:rsidRDefault="003A1DA7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74AFDBA6" w14:textId="66914AD6" w:rsidR="00A22181" w:rsidRPr="00486E2E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486E2E">
        <w:rPr>
          <w:rFonts w:ascii="Angsana New" w:eastAsia="Cordia New" w:hAnsi="Angsana New"/>
          <w:sz w:val="30"/>
          <w:szCs w:val="30"/>
          <w:lang w:val="en-GB"/>
        </w:rPr>
        <w:t>256</w:t>
      </w:r>
      <w:r w:rsidR="00525ABA" w:rsidRPr="00486E2E">
        <w:rPr>
          <w:rFonts w:ascii="Angsana New" w:eastAsia="Cordia New" w:hAnsi="Angsana New"/>
          <w:sz w:val="30"/>
          <w:szCs w:val="30"/>
          <w:lang w:val="en-GB"/>
        </w:rPr>
        <w:t>6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 xml:space="preserve"> หรือ </w:t>
      </w:r>
      <w:r w:rsidRPr="00486E2E">
        <w:rPr>
          <w:rFonts w:ascii="Angsana New" w:eastAsia="Cordia New" w:hAnsi="Angsana New"/>
          <w:sz w:val="30"/>
          <w:szCs w:val="30"/>
          <w:lang w:val="en-GB"/>
        </w:rPr>
        <w:t>256</w:t>
      </w:r>
      <w:r w:rsidR="00525ABA" w:rsidRPr="00486E2E">
        <w:rPr>
          <w:rFonts w:ascii="Angsana New" w:eastAsia="Cordia New" w:hAnsi="Angsana New"/>
          <w:sz w:val="30"/>
          <w:szCs w:val="30"/>
          <w:lang w:val="en-GB"/>
        </w:rPr>
        <w:t>5</w:t>
      </w:r>
    </w:p>
    <w:p w14:paraId="198A6026" w14:textId="77777777" w:rsidR="00A22181" w:rsidRPr="00486E2E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6C975A8F" w14:textId="5F8CFECC" w:rsidR="00A22181" w:rsidRPr="00486E2E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>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270430" w:rsidRPr="00486E2E">
        <w:rPr>
          <w:rFonts w:ascii="Angsana New" w:eastAsia="Cordia New" w:hAnsi="Angsana New" w:hint="cs"/>
          <w:sz w:val="30"/>
          <w:szCs w:val="30"/>
          <w:cs/>
          <w:lang w:val="en-GB"/>
        </w:rPr>
        <w:t>กลุ่ม</w:t>
      </w:r>
      <w:r w:rsidRPr="00486E2E">
        <w:rPr>
          <w:rFonts w:ascii="Angsana New" w:eastAsia="Cordia New" w:hAnsi="Angsana New"/>
          <w:sz w:val="30"/>
          <w:szCs w:val="30"/>
          <w:cs/>
          <w:lang w:val="en-GB"/>
        </w:rPr>
        <w:t>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057A081A" w14:textId="77777777" w:rsidR="00A22181" w:rsidRPr="00486E2E" w:rsidRDefault="00A22181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0CEC7EA1" w14:textId="6C4DDC69" w:rsidR="00C46FC3" w:rsidRDefault="00742E5E" w:rsidP="00481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86E2E">
        <w:rPr>
          <w:rFonts w:ascii="Angsana New" w:hAnsi="Angsana New"/>
          <w:sz w:val="30"/>
          <w:szCs w:val="30"/>
          <w:cs/>
          <w:lang w:val="en-GB"/>
        </w:rPr>
        <w:t>รายได้หลักของ</w:t>
      </w:r>
      <w:r w:rsidR="006526F7" w:rsidRPr="00486E2E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Pr="00486E2E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="00EF75B1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334E2D" w:rsidRPr="00486E2E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486E2E">
        <w:rPr>
          <w:rFonts w:ascii="Angsana New" w:hAnsi="Angsana New"/>
          <w:sz w:val="30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34168091" w14:textId="77777777" w:rsidR="00983AAD" w:rsidRPr="00486E2E" w:rsidRDefault="00983AAD" w:rsidP="00481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E1F1FEA" w14:textId="752AFB02" w:rsidR="00C46FC3" w:rsidRPr="00525ABA" w:rsidRDefault="00C46FC3" w:rsidP="007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  <w:lang w:val="en-GB"/>
        </w:rPr>
        <w:sectPr w:rsidR="00C46FC3" w:rsidRPr="00525ABA" w:rsidSect="00ED03B0">
          <w:headerReference w:type="default" r:id="rId11"/>
          <w:footerReference w:type="default" r:id="rId12"/>
          <w:pgSz w:w="11909" w:h="16834" w:code="9"/>
          <w:pgMar w:top="691" w:right="1379" w:bottom="576" w:left="1152" w:header="720" w:footer="720" w:gutter="0"/>
          <w:pgNumType w:start="12"/>
          <w:cols w:space="720"/>
          <w:docGrid w:linePitch="245"/>
        </w:sectPr>
      </w:pPr>
    </w:p>
    <w:tbl>
      <w:tblPr>
        <w:tblW w:w="4510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5130"/>
        <w:gridCol w:w="2064"/>
        <w:gridCol w:w="267"/>
        <w:gridCol w:w="1983"/>
        <w:gridCol w:w="267"/>
        <w:gridCol w:w="1997"/>
        <w:gridCol w:w="272"/>
        <w:gridCol w:w="2061"/>
      </w:tblGrid>
      <w:tr w:rsidR="00A75B6D" w:rsidRPr="00525ABA" w14:paraId="1A613BF8" w14:textId="77777777" w:rsidTr="003F7F67">
        <w:trPr>
          <w:trHeight w:val="446"/>
        </w:trPr>
        <w:tc>
          <w:tcPr>
            <w:tcW w:w="1827" w:type="pct"/>
          </w:tcPr>
          <w:p w14:paraId="43BD065B" w14:textId="77777777" w:rsidR="00F862CB" w:rsidRPr="00486E2E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173" w:type="pct"/>
            <w:gridSpan w:val="7"/>
            <w:vAlign w:val="bottom"/>
          </w:tcPr>
          <w:p w14:paraId="45A9B3BD" w14:textId="77777777" w:rsidR="00F862CB" w:rsidRPr="00486E2E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5B6D" w:rsidRPr="00525ABA" w14:paraId="70ADBBE5" w14:textId="77777777" w:rsidTr="003F7F67">
        <w:trPr>
          <w:trHeight w:val="446"/>
        </w:trPr>
        <w:tc>
          <w:tcPr>
            <w:tcW w:w="1827" w:type="pct"/>
          </w:tcPr>
          <w:p w14:paraId="1F46588F" w14:textId="2228BE9E" w:rsidR="00F862CB" w:rsidRPr="00486E2E" w:rsidRDefault="00F862CB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486E2E" w:rsidRPr="00486E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735" w:type="pct"/>
            <w:vAlign w:val="bottom"/>
          </w:tcPr>
          <w:p w14:paraId="68C03A04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5" w:type="pct"/>
            <w:vAlign w:val="bottom"/>
          </w:tcPr>
          <w:p w14:paraId="317EA404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  <w:vAlign w:val="bottom"/>
          </w:tcPr>
          <w:p w14:paraId="6266EAE4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5" w:type="pct"/>
            <w:vAlign w:val="bottom"/>
          </w:tcPr>
          <w:p w14:paraId="214E2AEF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Align w:val="bottom"/>
          </w:tcPr>
          <w:p w14:paraId="4ED1E133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7" w:type="pct"/>
            <w:vAlign w:val="bottom"/>
          </w:tcPr>
          <w:p w14:paraId="64B93B37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31219715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75B6D" w:rsidRPr="00525ABA" w14:paraId="3FFC02E9" w14:textId="77777777" w:rsidTr="003F7F67">
        <w:trPr>
          <w:trHeight w:val="446"/>
        </w:trPr>
        <w:tc>
          <w:tcPr>
            <w:tcW w:w="1827" w:type="pct"/>
          </w:tcPr>
          <w:p w14:paraId="540E3408" w14:textId="102BAEDC" w:rsidR="00F862CB" w:rsidRPr="00486E2E" w:rsidRDefault="00F862CB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486E2E" w:rsidRPr="00486E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1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486E2E" w:rsidRPr="00486E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735" w:type="pct"/>
          </w:tcPr>
          <w:p w14:paraId="3FEEE9DA" w14:textId="085D9AA2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6E2E"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95" w:type="pct"/>
          </w:tcPr>
          <w:p w14:paraId="4B8E2CF5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285F87E6" w14:textId="44AEA554" w:rsidR="00F862CB" w:rsidRPr="00486E2E" w:rsidRDefault="00486E2E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95" w:type="pct"/>
          </w:tcPr>
          <w:p w14:paraId="73ED54AC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72D64DAE" w14:textId="5B4587D8" w:rsidR="00F862CB" w:rsidRPr="00486E2E" w:rsidRDefault="00486E2E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7" w:type="pct"/>
          </w:tcPr>
          <w:p w14:paraId="226F0E83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98C8CA3" w14:textId="6388FB3C" w:rsidR="00F862CB" w:rsidRPr="00486E2E" w:rsidRDefault="00486E2E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75B6D" w:rsidRPr="00525ABA" w14:paraId="172473E4" w14:textId="77777777" w:rsidTr="003F7F67">
        <w:trPr>
          <w:trHeight w:val="446"/>
        </w:trPr>
        <w:tc>
          <w:tcPr>
            <w:tcW w:w="1827" w:type="pct"/>
          </w:tcPr>
          <w:p w14:paraId="4208793D" w14:textId="77777777" w:rsidR="00F862CB" w:rsidRPr="00486E2E" w:rsidRDefault="00F862CB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3" w:type="pct"/>
            <w:gridSpan w:val="7"/>
          </w:tcPr>
          <w:p w14:paraId="5A1FF5C5" w14:textId="77777777" w:rsidR="00F862CB" w:rsidRPr="00486E2E" w:rsidRDefault="00F862CB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B6D" w:rsidRPr="00525ABA" w14:paraId="14EA7318" w14:textId="77777777" w:rsidTr="003F7F67">
        <w:trPr>
          <w:trHeight w:val="446"/>
        </w:trPr>
        <w:tc>
          <w:tcPr>
            <w:tcW w:w="1827" w:type="pct"/>
          </w:tcPr>
          <w:p w14:paraId="6C7EA5D3" w14:textId="77777777" w:rsidR="00F862CB" w:rsidRPr="000119A5" w:rsidRDefault="00F862CB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735" w:type="pct"/>
          </w:tcPr>
          <w:p w14:paraId="51AC921A" w14:textId="730B64B9" w:rsidR="00F862CB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</w:rPr>
              <w:t>53,067</w:t>
            </w:r>
          </w:p>
        </w:tc>
        <w:tc>
          <w:tcPr>
            <w:tcW w:w="95" w:type="pct"/>
          </w:tcPr>
          <w:p w14:paraId="646DD26C" w14:textId="77777777" w:rsidR="00F862CB" w:rsidRPr="000119A5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</w:tcPr>
          <w:p w14:paraId="642E7769" w14:textId="68272BD7" w:rsidR="00F862CB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65,845</w:t>
            </w:r>
          </w:p>
        </w:tc>
        <w:tc>
          <w:tcPr>
            <w:tcW w:w="95" w:type="pct"/>
          </w:tcPr>
          <w:p w14:paraId="65A7F2D9" w14:textId="77777777" w:rsidR="00F862CB" w:rsidRPr="000119A5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71C6AC3" w14:textId="2BB237DD" w:rsidR="00F862CB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1,038</w:t>
            </w:r>
          </w:p>
        </w:tc>
        <w:tc>
          <w:tcPr>
            <w:tcW w:w="97" w:type="pct"/>
          </w:tcPr>
          <w:p w14:paraId="1838A551" w14:textId="77777777" w:rsidR="00F862CB" w:rsidRPr="000119A5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pct"/>
          </w:tcPr>
          <w:p w14:paraId="502ACC3F" w14:textId="577D9D34" w:rsidR="00F862CB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119,950</w:t>
            </w:r>
          </w:p>
        </w:tc>
      </w:tr>
      <w:tr w:rsidR="00A75B6D" w:rsidRPr="00525ABA" w14:paraId="7A530ADF" w14:textId="77777777" w:rsidTr="003F7F67">
        <w:trPr>
          <w:trHeight w:val="446"/>
        </w:trPr>
        <w:tc>
          <w:tcPr>
            <w:tcW w:w="1827" w:type="pct"/>
          </w:tcPr>
          <w:p w14:paraId="014E09E8" w14:textId="77777777" w:rsidR="00F862CB" w:rsidRPr="000119A5" w:rsidRDefault="00F862CB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119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9DEC6E0" w14:textId="2CB3AA67" w:rsidR="00F862CB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1,642</w:t>
            </w:r>
          </w:p>
        </w:tc>
        <w:tc>
          <w:tcPr>
            <w:tcW w:w="95" w:type="pct"/>
          </w:tcPr>
          <w:p w14:paraId="62803EB0" w14:textId="77777777" w:rsidR="00F862CB" w:rsidRPr="000119A5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CF1DDEF" w14:textId="5108D7DD" w:rsidR="00F862CB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23,087</w:t>
            </w:r>
          </w:p>
        </w:tc>
        <w:tc>
          <w:tcPr>
            <w:tcW w:w="95" w:type="pct"/>
          </w:tcPr>
          <w:p w14:paraId="15DC02E0" w14:textId="77777777" w:rsidR="00F862CB" w:rsidRPr="000119A5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34671854" w14:textId="427F4F2D" w:rsidR="00F862CB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(84)</w:t>
            </w:r>
          </w:p>
        </w:tc>
        <w:tc>
          <w:tcPr>
            <w:tcW w:w="97" w:type="pct"/>
          </w:tcPr>
          <w:p w14:paraId="721D16E5" w14:textId="77777777" w:rsidR="00F862CB" w:rsidRPr="000119A5" w:rsidRDefault="00F862CB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</w:tcPr>
          <w:p w14:paraId="61043ADD" w14:textId="597BFCFD" w:rsidR="00F862CB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24,645</w:t>
            </w:r>
          </w:p>
        </w:tc>
      </w:tr>
      <w:tr w:rsidR="00A75B6D" w:rsidRPr="00525ABA" w14:paraId="310CF3E7" w14:textId="77777777" w:rsidTr="003F7F67">
        <w:trPr>
          <w:trHeight w:val="446"/>
        </w:trPr>
        <w:tc>
          <w:tcPr>
            <w:tcW w:w="1827" w:type="pct"/>
          </w:tcPr>
          <w:p w14:paraId="5ED4FE01" w14:textId="77777777" w:rsidR="005D4590" w:rsidRPr="00486E2E" w:rsidRDefault="005D4590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7D7ADC82" w14:textId="77777777" w:rsidR="005D4590" w:rsidRPr="00486E2E" w:rsidRDefault="005D4590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6D6A71B1" w14:textId="77777777" w:rsidR="005D4590" w:rsidRPr="00486E2E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592FC66" w14:textId="77777777" w:rsidR="005D4590" w:rsidRPr="00486E2E" w:rsidRDefault="005D4590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32E9ACF2" w14:textId="77777777" w:rsidR="005D4590" w:rsidRPr="00486E2E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725F68CC" w14:textId="77777777" w:rsidR="005D4590" w:rsidRPr="00486E2E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51445B0F" w14:textId="77777777" w:rsidR="005D4590" w:rsidRPr="00486E2E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12430B16" w14:textId="77777777" w:rsidR="005D4590" w:rsidRPr="00486E2E" w:rsidRDefault="005D4590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6D" w:rsidRPr="00525ABA" w14:paraId="7878EDE8" w14:textId="77777777" w:rsidTr="003F7F67">
        <w:trPr>
          <w:trHeight w:val="446"/>
        </w:trPr>
        <w:tc>
          <w:tcPr>
            <w:tcW w:w="1827" w:type="pct"/>
          </w:tcPr>
          <w:p w14:paraId="58F5C580" w14:textId="77777777" w:rsidR="005D4590" w:rsidRPr="00486E2E" w:rsidRDefault="005D4590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735" w:type="pct"/>
          </w:tcPr>
          <w:p w14:paraId="0ABBB7A4" w14:textId="77777777" w:rsidR="005D4590" w:rsidRPr="00486E2E" w:rsidRDefault="005D4590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5E80D070" w14:textId="77777777" w:rsidR="005D4590" w:rsidRPr="00486E2E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59121CCE" w14:textId="77777777" w:rsidR="005D4590" w:rsidRPr="00486E2E" w:rsidRDefault="005D4590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26E7E4FA" w14:textId="77777777" w:rsidR="005D4590" w:rsidRPr="00486E2E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7241BCA" w14:textId="77777777" w:rsidR="005D4590" w:rsidRPr="00486E2E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6F4AF869" w14:textId="77777777" w:rsidR="005D4590" w:rsidRPr="00486E2E" w:rsidRDefault="005D4590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2A28C0CB" w14:textId="596A4FDB" w:rsidR="005D4590" w:rsidRPr="00486E2E" w:rsidRDefault="00486E2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2,689</w:t>
            </w:r>
          </w:p>
        </w:tc>
      </w:tr>
      <w:tr w:rsidR="00A75B6D" w:rsidRPr="00525ABA" w14:paraId="424D231D" w14:textId="77777777" w:rsidTr="003F7F67">
        <w:trPr>
          <w:trHeight w:val="446"/>
        </w:trPr>
        <w:tc>
          <w:tcPr>
            <w:tcW w:w="1827" w:type="pct"/>
          </w:tcPr>
          <w:p w14:paraId="524BC608" w14:textId="77777777" w:rsidR="005D4590" w:rsidRPr="000119A5" w:rsidRDefault="005D4590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735" w:type="pct"/>
          </w:tcPr>
          <w:p w14:paraId="68243356" w14:textId="77777777" w:rsidR="005D4590" w:rsidRPr="00486E2E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4FD252D7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4D81AFF4" w14:textId="77777777" w:rsidR="005D4590" w:rsidRPr="00486E2E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0348128A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73C2670E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03F87BFA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6EB8CAE8" w14:textId="5D993730" w:rsidR="005D4590" w:rsidRPr="00486E2E" w:rsidRDefault="005D4590" w:rsidP="005D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486E2E" w:rsidRPr="00486E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23,27</w:t>
            </w:r>
            <w:r w:rsidR="00EF75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486E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A75B6D" w:rsidRPr="00525ABA" w14:paraId="63D2F974" w14:textId="77777777" w:rsidTr="003F7F67">
        <w:trPr>
          <w:trHeight w:val="446"/>
        </w:trPr>
        <w:tc>
          <w:tcPr>
            <w:tcW w:w="1827" w:type="pct"/>
          </w:tcPr>
          <w:p w14:paraId="2448DAB1" w14:textId="2DB35943" w:rsidR="005D4590" w:rsidRPr="000119A5" w:rsidRDefault="00983AAD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19A5">
              <w:rPr>
                <w:rFonts w:asciiTheme="majorBidi" w:hAnsiTheme="majorBidi" w:hint="cs"/>
                <w:sz w:val="30"/>
                <w:szCs w:val="30"/>
                <w:cs/>
              </w:rPr>
              <w:t>ผล</w:t>
            </w:r>
            <w:r w:rsidR="00486E2E" w:rsidRPr="000119A5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5D4590" w:rsidRPr="000119A5">
              <w:rPr>
                <w:rFonts w:asciiTheme="majorBidi" w:hAnsiTheme="majorBidi"/>
                <w:sz w:val="30"/>
                <w:szCs w:val="30"/>
                <w:cs/>
              </w:rPr>
              <w:t>จากการวัดมูลค่าสินทรัพย์ทางการเงิน</w:t>
            </w:r>
          </w:p>
        </w:tc>
        <w:tc>
          <w:tcPr>
            <w:tcW w:w="735" w:type="pct"/>
          </w:tcPr>
          <w:p w14:paraId="19FA72E6" w14:textId="77777777" w:rsidR="005D4590" w:rsidRPr="00486E2E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381696AE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11334938" w14:textId="77777777" w:rsidR="005D4590" w:rsidRPr="00486E2E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778CB458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2B20BB72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21C3DDE1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7223D5EE" w14:textId="252D5E88" w:rsidR="005D4590" w:rsidRPr="00486E2E" w:rsidRDefault="00486E2E" w:rsidP="0087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(6)</w:t>
            </w:r>
          </w:p>
        </w:tc>
      </w:tr>
      <w:tr w:rsidR="00A75B6D" w:rsidRPr="00525ABA" w14:paraId="39CED35B" w14:textId="77777777" w:rsidTr="003F7F67">
        <w:trPr>
          <w:trHeight w:val="446"/>
        </w:trPr>
        <w:tc>
          <w:tcPr>
            <w:tcW w:w="3363" w:type="pct"/>
            <w:gridSpan w:val="4"/>
          </w:tcPr>
          <w:p w14:paraId="2FB8C9DB" w14:textId="6743B311" w:rsidR="005D4590" w:rsidRPr="00486E2E" w:rsidRDefault="005D4590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  <w:r w:rsidRPr="00486E2E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</w:t>
            </w:r>
            <w:r w:rsidRPr="00486E2E">
              <w:rPr>
                <w:rFonts w:asciiTheme="majorBidi" w:hAnsiTheme="majorBidi"/>
                <w:sz w:val="30"/>
                <w:szCs w:val="30"/>
                <w:cs/>
              </w:rPr>
              <w:t xml:space="preserve">ด้อยค่าซึ่งเป็นไปตาม </w:t>
            </w:r>
            <w:r w:rsidRPr="00486E2E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5" w:type="pct"/>
          </w:tcPr>
          <w:p w14:paraId="5F24B3EB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22C91720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1788E664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79FB53E8" w14:textId="61249E7C" w:rsidR="005D4590" w:rsidRPr="00486E2E" w:rsidRDefault="00486E2E" w:rsidP="005D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</w:t>
            </w:r>
          </w:p>
        </w:tc>
      </w:tr>
      <w:tr w:rsidR="00A75B6D" w:rsidRPr="00525ABA" w14:paraId="5F8FFD3B" w14:textId="77777777" w:rsidTr="003F7F67">
        <w:trPr>
          <w:trHeight w:val="446"/>
        </w:trPr>
        <w:tc>
          <w:tcPr>
            <w:tcW w:w="1827" w:type="pct"/>
          </w:tcPr>
          <w:p w14:paraId="4E8F2F70" w14:textId="77777777" w:rsidR="005D4590" w:rsidRPr="00486E2E" w:rsidRDefault="005D4590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35" w:type="pct"/>
          </w:tcPr>
          <w:p w14:paraId="0D7EDE52" w14:textId="77777777" w:rsidR="005D4590" w:rsidRPr="00486E2E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5723B64C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68301F6E" w14:textId="77777777" w:rsidR="005D4590" w:rsidRPr="00486E2E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1932A4F1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7ECC2073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7805D2D6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2764DB6" w14:textId="22290F68" w:rsidR="005D4590" w:rsidRPr="00486E2E" w:rsidRDefault="005D4590" w:rsidP="005D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486E2E" w:rsidRPr="00486E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1,921</w:t>
            </w:r>
            <w:r w:rsidRPr="00486E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A75B6D" w:rsidRPr="00525ABA" w14:paraId="6C6D4D1E" w14:textId="77777777" w:rsidTr="003F7F67">
        <w:trPr>
          <w:trHeight w:val="446"/>
        </w:trPr>
        <w:tc>
          <w:tcPr>
            <w:tcW w:w="1827" w:type="pct"/>
          </w:tcPr>
          <w:p w14:paraId="31F2B087" w14:textId="371651B9" w:rsidR="005D4590" w:rsidRPr="00486E2E" w:rsidRDefault="005D4590" w:rsidP="0048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735" w:type="pct"/>
          </w:tcPr>
          <w:p w14:paraId="1BABFB31" w14:textId="77777777" w:rsidR="005D4590" w:rsidRPr="00486E2E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2FD04870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pct"/>
          </w:tcPr>
          <w:p w14:paraId="3EA20D4F" w14:textId="77777777" w:rsidR="005D4590" w:rsidRPr="00486E2E" w:rsidRDefault="005D4590" w:rsidP="005D4590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69E57467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751388B2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096FFADF" w14:textId="77777777" w:rsidR="005D4590" w:rsidRPr="00486E2E" w:rsidRDefault="005D4590" w:rsidP="005D45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7F7E733" w14:textId="11FF36E8" w:rsidR="005D4590" w:rsidRPr="00486E2E" w:rsidRDefault="00486E2E" w:rsidP="0087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2,20</w:t>
            </w:r>
            <w:r w:rsidR="00EF75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</w:tr>
    </w:tbl>
    <w:p w14:paraId="13068F91" w14:textId="77777777" w:rsidR="00F862CB" w:rsidRPr="00525ABA" w:rsidRDefault="00F86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eastAsia="th-TH"/>
        </w:rPr>
      </w:pPr>
    </w:p>
    <w:p w14:paraId="2A774362" w14:textId="7D6512E0" w:rsidR="005A7FC5" w:rsidRPr="00525ABA" w:rsidRDefault="005A7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eastAsia="th-TH"/>
        </w:rPr>
      </w:pPr>
    </w:p>
    <w:p w14:paraId="228912DD" w14:textId="7FA57E26" w:rsidR="00EB1AF0" w:rsidRPr="00525ABA" w:rsidRDefault="00EB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eastAsia="th-TH"/>
        </w:rPr>
      </w:pPr>
    </w:p>
    <w:p w14:paraId="0AE57E28" w14:textId="77777777" w:rsidR="00EB1AF0" w:rsidRPr="00525ABA" w:rsidRDefault="00EB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lang w:eastAsia="th-TH"/>
        </w:rPr>
      </w:pPr>
    </w:p>
    <w:p w14:paraId="701B80DE" w14:textId="0F8C93DE" w:rsidR="00216E25" w:rsidRPr="00525ABA" w:rsidRDefault="00216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highlight w:val="yellow"/>
          <w:cs/>
          <w:lang w:eastAsia="th-TH"/>
        </w:rPr>
      </w:pPr>
    </w:p>
    <w:tbl>
      <w:tblPr>
        <w:tblW w:w="4511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305"/>
        <w:gridCol w:w="1104"/>
        <w:gridCol w:w="256"/>
        <w:gridCol w:w="1110"/>
        <w:gridCol w:w="256"/>
        <w:gridCol w:w="1107"/>
        <w:gridCol w:w="258"/>
        <w:gridCol w:w="1104"/>
        <w:gridCol w:w="258"/>
        <w:gridCol w:w="1107"/>
        <w:gridCol w:w="256"/>
        <w:gridCol w:w="1107"/>
        <w:gridCol w:w="261"/>
        <w:gridCol w:w="1188"/>
        <w:gridCol w:w="236"/>
        <w:gridCol w:w="1132"/>
      </w:tblGrid>
      <w:tr w:rsidR="00216E25" w:rsidRPr="00525ABA" w14:paraId="181F905E" w14:textId="77777777" w:rsidTr="003F7F67">
        <w:trPr>
          <w:trHeight w:val="446"/>
        </w:trPr>
        <w:tc>
          <w:tcPr>
            <w:tcW w:w="1177" w:type="pct"/>
          </w:tcPr>
          <w:p w14:paraId="0F24C643" w14:textId="77777777" w:rsidR="00216E25" w:rsidRPr="00486E2E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823" w:type="pct"/>
            <w:gridSpan w:val="15"/>
            <w:vAlign w:val="bottom"/>
          </w:tcPr>
          <w:p w14:paraId="10D6B662" w14:textId="4650D366" w:rsidR="00216E25" w:rsidRPr="00486E2E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B6D" w:rsidRPr="00525ABA" w14:paraId="0C272C6E" w14:textId="77777777" w:rsidTr="00486E2E">
        <w:trPr>
          <w:trHeight w:val="446"/>
        </w:trPr>
        <w:tc>
          <w:tcPr>
            <w:tcW w:w="1177" w:type="pct"/>
          </w:tcPr>
          <w:p w14:paraId="0DF2138F" w14:textId="2683C243" w:rsidR="00216E25" w:rsidRPr="00486E2E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486E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879" w:type="pct"/>
            <w:gridSpan w:val="3"/>
            <w:vAlign w:val="bottom"/>
          </w:tcPr>
          <w:p w14:paraId="1AE50B46" w14:textId="77777777" w:rsidR="00216E25" w:rsidRPr="00486E2E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1" w:type="pct"/>
            <w:vAlign w:val="bottom"/>
          </w:tcPr>
          <w:p w14:paraId="5FEE4A5A" w14:textId="77777777" w:rsidR="00216E25" w:rsidRPr="00486E2E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9" w:type="pct"/>
            <w:gridSpan w:val="3"/>
            <w:vAlign w:val="bottom"/>
          </w:tcPr>
          <w:p w14:paraId="53A75B4D" w14:textId="77777777" w:rsidR="00216E25" w:rsidRPr="00486E2E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2" w:type="pct"/>
            <w:vAlign w:val="bottom"/>
          </w:tcPr>
          <w:p w14:paraId="5666756F" w14:textId="77777777" w:rsidR="00216E25" w:rsidRPr="00486E2E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9" w:type="pct"/>
            <w:gridSpan w:val="3"/>
            <w:vAlign w:val="bottom"/>
          </w:tcPr>
          <w:p w14:paraId="33B402B6" w14:textId="77777777" w:rsidR="00216E25" w:rsidRPr="00486E2E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3" w:type="pct"/>
            <w:vAlign w:val="bottom"/>
          </w:tcPr>
          <w:p w14:paraId="1BD8BC5D" w14:textId="77777777" w:rsidR="00216E25" w:rsidRPr="00486E2E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gridSpan w:val="3"/>
            <w:vAlign w:val="bottom"/>
          </w:tcPr>
          <w:p w14:paraId="64BEF0C2" w14:textId="77777777" w:rsidR="00216E25" w:rsidRPr="00486E2E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86E2E" w:rsidRPr="00525ABA" w14:paraId="2F5A6B07" w14:textId="77777777" w:rsidTr="00486E2E">
        <w:trPr>
          <w:trHeight w:val="446"/>
        </w:trPr>
        <w:tc>
          <w:tcPr>
            <w:tcW w:w="1177" w:type="pct"/>
          </w:tcPr>
          <w:p w14:paraId="55E0254B" w14:textId="6F6A68A6" w:rsidR="00486E2E" w:rsidRPr="00486E2E" w:rsidRDefault="00486E2E" w:rsidP="00486E2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393" w:type="pct"/>
          </w:tcPr>
          <w:p w14:paraId="130383F8" w14:textId="4088AC14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1" w:type="pct"/>
          </w:tcPr>
          <w:p w14:paraId="08EA6CC8" w14:textId="77777777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</w:tcPr>
          <w:p w14:paraId="245BE42A" w14:textId="3F8185D7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1" w:type="pct"/>
          </w:tcPr>
          <w:p w14:paraId="744CD8E0" w14:textId="77777777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4328FD5D" w14:textId="74899B86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2" w:type="pct"/>
          </w:tcPr>
          <w:p w14:paraId="168CB985" w14:textId="77777777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2FB5E9E6" w14:textId="17B97410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2" w:type="pct"/>
          </w:tcPr>
          <w:p w14:paraId="70DAFA70" w14:textId="77777777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BC68B62" w14:textId="5635DF17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1" w:type="pct"/>
          </w:tcPr>
          <w:p w14:paraId="2ADDE946" w14:textId="77777777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E4ADE86" w14:textId="338A3394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3" w:type="pct"/>
          </w:tcPr>
          <w:p w14:paraId="39478815" w14:textId="77777777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083C5976" w14:textId="010CCF70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4" w:type="pct"/>
          </w:tcPr>
          <w:p w14:paraId="0E40B074" w14:textId="77777777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" w:type="pct"/>
          </w:tcPr>
          <w:p w14:paraId="62BE0889" w14:textId="0E0CF031" w:rsidR="00486E2E" w:rsidRPr="00486E2E" w:rsidRDefault="00486E2E" w:rsidP="00486E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16E25" w:rsidRPr="00525ABA" w14:paraId="06FA4616" w14:textId="77777777" w:rsidTr="003F7F67">
        <w:trPr>
          <w:trHeight w:val="446"/>
        </w:trPr>
        <w:tc>
          <w:tcPr>
            <w:tcW w:w="1177" w:type="pct"/>
          </w:tcPr>
          <w:p w14:paraId="3AC8BDAA" w14:textId="77777777" w:rsidR="00216E25" w:rsidRPr="00486E2E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pct"/>
            <w:gridSpan w:val="15"/>
          </w:tcPr>
          <w:p w14:paraId="4220FF98" w14:textId="77777777" w:rsidR="00216E25" w:rsidRPr="00486E2E" w:rsidRDefault="00216E25" w:rsidP="00E840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B6D" w:rsidRPr="000119A5" w14:paraId="58017927" w14:textId="77777777" w:rsidTr="00486E2E">
        <w:trPr>
          <w:trHeight w:val="446"/>
        </w:trPr>
        <w:tc>
          <w:tcPr>
            <w:tcW w:w="1177" w:type="pct"/>
          </w:tcPr>
          <w:p w14:paraId="4A5F61A1" w14:textId="77777777" w:rsidR="00216E25" w:rsidRPr="000119A5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93" w:type="pct"/>
          </w:tcPr>
          <w:p w14:paraId="48313AB3" w14:textId="764759E6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</w:rPr>
              <w:t>53,067</w:t>
            </w:r>
          </w:p>
        </w:tc>
        <w:tc>
          <w:tcPr>
            <w:tcW w:w="91" w:type="pct"/>
          </w:tcPr>
          <w:p w14:paraId="23A5BD5F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5" w:type="pct"/>
          </w:tcPr>
          <w:p w14:paraId="285E9EE9" w14:textId="0301437D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</w:rPr>
              <w:t>49,140</w:t>
            </w:r>
          </w:p>
        </w:tc>
        <w:tc>
          <w:tcPr>
            <w:tcW w:w="91" w:type="pct"/>
          </w:tcPr>
          <w:p w14:paraId="5103095D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</w:tcPr>
          <w:p w14:paraId="7C8B21E1" w14:textId="4198608D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65,845</w:t>
            </w:r>
          </w:p>
        </w:tc>
        <w:tc>
          <w:tcPr>
            <w:tcW w:w="92" w:type="pct"/>
          </w:tcPr>
          <w:p w14:paraId="009FA090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3" w:type="pct"/>
          </w:tcPr>
          <w:p w14:paraId="06DF767A" w14:textId="3CF3206E" w:rsidR="00216E25" w:rsidRPr="000119A5" w:rsidRDefault="001B314E" w:rsidP="0087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31,440</w:t>
            </w:r>
          </w:p>
        </w:tc>
        <w:tc>
          <w:tcPr>
            <w:tcW w:w="92" w:type="pct"/>
          </w:tcPr>
          <w:p w14:paraId="45D0E8B5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7A7C4A8B" w14:textId="35D11124" w:rsidR="00216E25" w:rsidRPr="000119A5" w:rsidRDefault="001B314E" w:rsidP="0087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1,038</w:t>
            </w:r>
          </w:p>
        </w:tc>
        <w:tc>
          <w:tcPr>
            <w:tcW w:w="91" w:type="pct"/>
          </w:tcPr>
          <w:p w14:paraId="0D44B67A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20192317" w14:textId="52CE5189" w:rsidR="00216E25" w:rsidRPr="000119A5" w:rsidRDefault="001B314E" w:rsidP="0087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2,823</w:t>
            </w:r>
          </w:p>
        </w:tc>
        <w:tc>
          <w:tcPr>
            <w:tcW w:w="93" w:type="pct"/>
          </w:tcPr>
          <w:p w14:paraId="7F63E8BE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23" w:type="pct"/>
          </w:tcPr>
          <w:p w14:paraId="36E4B47D" w14:textId="0E23AC34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119,950</w:t>
            </w:r>
          </w:p>
        </w:tc>
        <w:tc>
          <w:tcPr>
            <w:tcW w:w="84" w:type="pct"/>
          </w:tcPr>
          <w:p w14:paraId="7EECF5CD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3" w:type="pct"/>
          </w:tcPr>
          <w:p w14:paraId="639EA3DE" w14:textId="5F73FF4A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83,403</w:t>
            </w:r>
          </w:p>
        </w:tc>
      </w:tr>
      <w:tr w:rsidR="00A75B6D" w:rsidRPr="00525ABA" w14:paraId="7C21CAD9" w14:textId="77777777" w:rsidTr="00486E2E">
        <w:trPr>
          <w:trHeight w:val="446"/>
        </w:trPr>
        <w:tc>
          <w:tcPr>
            <w:tcW w:w="1177" w:type="pct"/>
          </w:tcPr>
          <w:p w14:paraId="4B91B086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 จากการดำเนินงาน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</w:tcPr>
          <w:p w14:paraId="2F2DD8FA" w14:textId="0ECE5A54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1,642</w:t>
            </w:r>
          </w:p>
        </w:tc>
        <w:tc>
          <w:tcPr>
            <w:tcW w:w="91" w:type="pct"/>
          </w:tcPr>
          <w:p w14:paraId="0CE9AF90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7C00D863" w14:textId="28BE80EF" w:rsidR="00216E25" w:rsidRPr="00875067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75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</w:t>
            </w:r>
            <w:r w:rsidRPr="008750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91" w:type="pct"/>
          </w:tcPr>
          <w:p w14:paraId="477A4D31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39F03B20" w14:textId="0350B3A7" w:rsidR="00216E25" w:rsidRPr="00875067" w:rsidRDefault="001B314E" w:rsidP="0087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750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23,087</w:t>
            </w:r>
          </w:p>
        </w:tc>
        <w:tc>
          <w:tcPr>
            <w:tcW w:w="92" w:type="pct"/>
          </w:tcPr>
          <w:p w14:paraId="50190ACC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</w:tcPr>
          <w:p w14:paraId="6BC01B95" w14:textId="521B1867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(3,139)</w:t>
            </w:r>
          </w:p>
        </w:tc>
        <w:tc>
          <w:tcPr>
            <w:tcW w:w="92" w:type="pct"/>
          </w:tcPr>
          <w:p w14:paraId="43EF1D69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47482FC4" w14:textId="4AFF05DE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(84)</w:t>
            </w:r>
          </w:p>
        </w:tc>
        <w:tc>
          <w:tcPr>
            <w:tcW w:w="91" w:type="pct"/>
          </w:tcPr>
          <w:p w14:paraId="375D5E40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13F5943F" w14:textId="687AAE8A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(173)</w:t>
            </w:r>
          </w:p>
        </w:tc>
        <w:tc>
          <w:tcPr>
            <w:tcW w:w="93" w:type="pct"/>
          </w:tcPr>
          <w:p w14:paraId="4F44E3F1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20E97117" w14:textId="59E15773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24,645</w:t>
            </w:r>
          </w:p>
        </w:tc>
        <w:tc>
          <w:tcPr>
            <w:tcW w:w="84" w:type="pct"/>
          </w:tcPr>
          <w:p w14:paraId="36A43F58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</w:tcPr>
          <w:p w14:paraId="561EF174" w14:textId="4264C172" w:rsidR="00216E25" w:rsidRPr="000119A5" w:rsidRDefault="001B314E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924</w:t>
            </w:r>
          </w:p>
        </w:tc>
      </w:tr>
      <w:tr w:rsidR="00A75B6D" w:rsidRPr="00525ABA" w14:paraId="68D52485" w14:textId="77777777" w:rsidTr="00486E2E">
        <w:trPr>
          <w:trHeight w:val="446"/>
        </w:trPr>
        <w:tc>
          <w:tcPr>
            <w:tcW w:w="1177" w:type="pct"/>
          </w:tcPr>
          <w:p w14:paraId="376FF3A0" w14:textId="77777777" w:rsidR="00216E25" w:rsidRPr="00486E2E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5CE2004A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6531F571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48A1D2BB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031E323E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387A33FD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432944FB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21483A63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6AF49C56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451E8E2C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4040FC6F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18210EFC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47489929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47289BE7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7BF1B6DE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03016D92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6D" w:rsidRPr="00525ABA" w14:paraId="41D64610" w14:textId="77777777" w:rsidTr="00486E2E">
        <w:trPr>
          <w:trHeight w:val="446"/>
        </w:trPr>
        <w:tc>
          <w:tcPr>
            <w:tcW w:w="1177" w:type="pct"/>
          </w:tcPr>
          <w:p w14:paraId="53E70225" w14:textId="77777777" w:rsidR="00216E25" w:rsidRPr="00486E2E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393" w:type="pct"/>
          </w:tcPr>
          <w:p w14:paraId="604A31A3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95F1F25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</w:tcPr>
          <w:p w14:paraId="713A9B9D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070D9AE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345BEDF5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45C4B2AF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2607C5E2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33F2E92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79EA44BE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B5C2596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091AA903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ED2906F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4EFBE2F1" w14:textId="17816AB5" w:rsidR="00216E25" w:rsidRPr="00486E2E" w:rsidRDefault="004C1960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2,935</w:t>
            </w:r>
          </w:p>
        </w:tc>
        <w:tc>
          <w:tcPr>
            <w:tcW w:w="84" w:type="pct"/>
          </w:tcPr>
          <w:p w14:paraId="303E119E" w14:textId="77777777" w:rsidR="00216E25" w:rsidRPr="00486E2E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3" w:type="pct"/>
          </w:tcPr>
          <w:p w14:paraId="58369A9C" w14:textId="113B8D0F" w:rsidR="00216E25" w:rsidRPr="00486E2E" w:rsidRDefault="004C1960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2,068</w:t>
            </w:r>
          </w:p>
        </w:tc>
      </w:tr>
      <w:tr w:rsidR="00A75B6D" w:rsidRPr="00525ABA" w14:paraId="2E85CF4C" w14:textId="77777777" w:rsidTr="00486E2E">
        <w:trPr>
          <w:trHeight w:val="446"/>
        </w:trPr>
        <w:tc>
          <w:tcPr>
            <w:tcW w:w="1177" w:type="pct"/>
          </w:tcPr>
          <w:p w14:paraId="544AA329" w14:textId="77777777" w:rsidR="00216E25" w:rsidRPr="00486E2E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393" w:type="pct"/>
          </w:tcPr>
          <w:p w14:paraId="4E624372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AC2474E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</w:tcPr>
          <w:p w14:paraId="7A363B79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0D947D62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49AC5C9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0A277CE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43DACDC3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3C1486F5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7A8A4C07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6939F62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08562961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6C7E193F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3C9B69C4" w14:textId="132A66BF" w:rsidR="00216E25" w:rsidRPr="00486E2E" w:rsidRDefault="004C1960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(22,113)</w:t>
            </w:r>
          </w:p>
        </w:tc>
        <w:tc>
          <w:tcPr>
            <w:tcW w:w="84" w:type="pct"/>
          </w:tcPr>
          <w:p w14:paraId="313562FD" w14:textId="77777777" w:rsidR="00216E25" w:rsidRPr="00486E2E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3" w:type="pct"/>
          </w:tcPr>
          <w:p w14:paraId="68235521" w14:textId="4F30B015" w:rsidR="00216E25" w:rsidRPr="00486E2E" w:rsidRDefault="004C1960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(15,981)</w:t>
            </w:r>
          </w:p>
        </w:tc>
      </w:tr>
      <w:tr w:rsidR="00A75B6D" w:rsidRPr="00525ABA" w14:paraId="66B13B58" w14:textId="77777777" w:rsidTr="00486E2E">
        <w:trPr>
          <w:trHeight w:val="446"/>
        </w:trPr>
        <w:tc>
          <w:tcPr>
            <w:tcW w:w="1661" w:type="pct"/>
            <w:gridSpan w:val="3"/>
          </w:tcPr>
          <w:p w14:paraId="5E6E5732" w14:textId="5F5CFD1F" w:rsidR="00216E25" w:rsidRPr="00486E2E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/>
                <w:sz w:val="30"/>
                <w:szCs w:val="30"/>
                <w:cs/>
              </w:rPr>
              <w:t>ผลกำไร</w:t>
            </w:r>
            <w:r w:rsidR="004C196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C1960">
              <w:rPr>
                <w:rFonts w:asciiTheme="majorBidi" w:hAnsiTheme="majorBidi" w:hint="cs"/>
                <w:sz w:val="30"/>
                <w:szCs w:val="30"/>
                <w:cs/>
              </w:rPr>
              <w:t xml:space="preserve">(ขาดทุน) </w:t>
            </w:r>
            <w:r w:rsidRPr="00486E2E">
              <w:rPr>
                <w:rFonts w:asciiTheme="majorBidi" w:hAnsiTheme="majorBidi"/>
                <w:sz w:val="30"/>
                <w:szCs w:val="30"/>
                <w:cs/>
              </w:rPr>
              <w:t>จากการวัดมูลค่าสินทรัพย์ทางการเงิน</w:t>
            </w:r>
          </w:p>
        </w:tc>
        <w:tc>
          <w:tcPr>
            <w:tcW w:w="395" w:type="pct"/>
          </w:tcPr>
          <w:p w14:paraId="4A140908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DAB5903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3182B184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7DE0DE4E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36BD4FDF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7ADE978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05E250B4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63EAE08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3DA73BED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3B2D6D4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0EE853CB" w14:textId="45C86698" w:rsidR="00216E25" w:rsidRPr="00486E2E" w:rsidRDefault="004C1960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(6)</w:t>
            </w:r>
          </w:p>
        </w:tc>
        <w:tc>
          <w:tcPr>
            <w:tcW w:w="84" w:type="pct"/>
          </w:tcPr>
          <w:p w14:paraId="01E33EE2" w14:textId="77777777" w:rsidR="00216E25" w:rsidRPr="00486E2E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3" w:type="pct"/>
          </w:tcPr>
          <w:p w14:paraId="05F0170F" w14:textId="0DE1241C" w:rsidR="00216E25" w:rsidRPr="00486E2E" w:rsidRDefault="004C1960" w:rsidP="004C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</w:t>
            </w:r>
          </w:p>
        </w:tc>
      </w:tr>
      <w:tr w:rsidR="00A75B6D" w:rsidRPr="00525ABA" w14:paraId="2145F034" w14:textId="77777777" w:rsidTr="00486E2E">
        <w:trPr>
          <w:trHeight w:val="446"/>
        </w:trPr>
        <w:tc>
          <w:tcPr>
            <w:tcW w:w="3026" w:type="pct"/>
            <w:gridSpan w:val="8"/>
          </w:tcPr>
          <w:p w14:paraId="383E85D6" w14:textId="0B729B25" w:rsidR="00216E25" w:rsidRPr="00486E2E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/>
                <w:sz w:val="30"/>
                <w:szCs w:val="30"/>
                <w:cs/>
              </w:rPr>
              <w:t>กลับรายการขาดทุนจากการด้อย</w:t>
            </w:r>
            <w:r w:rsidR="0045450C"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486E2E">
              <w:rPr>
                <w:rFonts w:asciiTheme="majorBidi" w:hAnsiTheme="majorBidi"/>
                <w:sz w:val="30"/>
                <w:szCs w:val="30"/>
                <w:cs/>
              </w:rPr>
              <w:t xml:space="preserve">ซึ่งเป็นไปตาม </w:t>
            </w:r>
            <w:r w:rsidRPr="00486E2E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2" w:type="pct"/>
          </w:tcPr>
          <w:p w14:paraId="51A13C5B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31955231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487EE131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4691E1E7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6594313C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0131AE3B" w14:textId="5E47117B" w:rsidR="00216E25" w:rsidRPr="00486E2E" w:rsidRDefault="004C1960" w:rsidP="0087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</w:t>
            </w:r>
          </w:p>
        </w:tc>
        <w:tc>
          <w:tcPr>
            <w:tcW w:w="84" w:type="pct"/>
          </w:tcPr>
          <w:p w14:paraId="69F5C255" w14:textId="77777777" w:rsidR="00216E25" w:rsidRPr="00486E2E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3" w:type="pct"/>
          </w:tcPr>
          <w:p w14:paraId="142D19DD" w14:textId="1BE58929" w:rsidR="00216E25" w:rsidRPr="00486E2E" w:rsidRDefault="004C1960" w:rsidP="0087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509</w:t>
            </w:r>
          </w:p>
        </w:tc>
      </w:tr>
      <w:tr w:rsidR="00A75B6D" w:rsidRPr="00525ABA" w14:paraId="3C0EF7E4" w14:textId="77777777" w:rsidTr="00486E2E">
        <w:trPr>
          <w:trHeight w:val="446"/>
        </w:trPr>
        <w:tc>
          <w:tcPr>
            <w:tcW w:w="1177" w:type="pct"/>
          </w:tcPr>
          <w:p w14:paraId="131CC838" w14:textId="77777777" w:rsidR="00216E25" w:rsidRPr="00486E2E" w:rsidRDefault="00216E25" w:rsidP="00E840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93" w:type="pct"/>
          </w:tcPr>
          <w:p w14:paraId="5239D134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0F1B8EF6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</w:tcPr>
          <w:p w14:paraId="2F482964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E68B9BD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2AA94C1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351964CA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2A3C6776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6A59D7AE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3B428CC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018DD3E2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39063A4D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3EF77477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</w:tcPr>
          <w:p w14:paraId="363BCC07" w14:textId="76B481EC" w:rsidR="00216E25" w:rsidRPr="00486E2E" w:rsidRDefault="004C1960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(1,921)</w:t>
            </w:r>
          </w:p>
        </w:tc>
        <w:tc>
          <w:tcPr>
            <w:tcW w:w="84" w:type="pct"/>
          </w:tcPr>
          <w:p w14:paraId="2F0EF75E" w14:textId="77777777" w:rsidR="00216E25" w:rsidRPr="00486E2E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3" w:type="pct"/>
          </w:tcPr>
          <w:p w14:paraId="6C34AE48" w14:textId="03DF83A3" w:rsidR="00216E25" w:rsidRPr="00486E2E" w:rsidRDefault="004C1960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(1,791)</w:t>
            </w:r>
          </w:p>
        </w:tc>
      </w:tr>
      <w:tr w:rsidR="00A75B6D" w:rsidRPr="0016249F" w14:paraId="1179F905" w14:textId="77777777" w:rsidTr="00486E2E">
        <w:trPr>
          <w:trHeight w:val="446"/>
        </w:trPr>
        <w:tc>
          <w:tcPr>
            <w:tcW w:w="1177" w:type="pct"/>
          </w:tcPr>
          <w:p w14:paraId="2548C9DC" w14:textId="77777777" w:rsidR="00216E25" w:rsidRPr="00486E2E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 ก่อนภาษีเงินได้</w:t>
            </w:r>
          </w:p>
        </w:tc>
        <w:tc>
          <w:tcPr>
            <w:tcW w:w="393" w:type="pct"/>
          </w:tcPr>
          <w:p w14:paraId="7474C334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3E718A44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</w:tcPr>
          <w:p w14:paraId="24D22D98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E2BE05C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644AEF7A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29D21528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7B826057" w14:textId="77777777" w:rsidR="00216E25" w:rsidRPr="00486E2E" w:rsidRDefault="00216E25" w:rsidP="00E840AE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53B6EE61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2BE3D3FC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E482EBB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235A104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E6ECB34" w14:textId="77777777" w:rsidR="00216E25" w:rsidRPr="00486E2E" w:rsidRDefault="00216E25" w:rsidP="00E840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6B765EEF" w14:textId="54414BE4" w:rsidR="00216E25" w:rsidRPr="000119A5" w:rsidRDefault="000119A5" w:rsidP="0087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4C1960"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614</w:t>
            </w:r>
          </w:p>
        </w:tc>
        <w:tc>
          <w:tcPr>
            <w:tcW w:w="84" w:type="pct"/>
          </w:tcPr>
          <w:p w14:paraId="3724D6E2" w14:textId="77777777" w:rsidR="00216E25" w:rsidRPr="000119A5" w:rsidRDefault="00216E25" w:rsidP="00E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double" w:sz="4" w:space="0" w:color="auto"/>
            </w:tcBorders>
          </w:tcPr>
          <w:p w14:paraId="1B5470D9" w14:textId="1F6741BA" w:rsidR="00216E25" w:rsidRPr="000119A5" w:rsidRDefault="004C1960" w:rsidP="0087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180925" w:rsidRPr="00011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13,914</w:t>
            </w:r>
            <w:r w:rsidRPr="000119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</w:tbl>
    <w:p w14:paraId="2BC71565" w14:textId="77A35A5B" w:rsidR="00216E25" w:rsidRDefault="00216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04F91FC3" w14:textId="2C978BEB" w:rsidR="00B075F5" w:rsidRPr="0016249F" w:rsidRDefault="00525ABA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B075F5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75F5"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4441C95" w14:textId="77777777" w:rsidR="00B075F5" w:rsidRPr="00525ABA" w:rsidRDefault="00B075F5" w:rsidP="00251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09686E" w14:textId="77777777" w:rsidR="00B075F5" w:rsidRPr="00525ABA" w:rsidRDefault="00B075F5" w:rsidP="00B07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5AB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7F817CF" w14:textId="77777777" w:rsidR="00B075F5" w:rsidRPr="00525ABA" w:rsidRDefault="00B075F5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0BBB31A" w14:textId="73201B22" w:rsidR="00B075F5" w:rsidRPr="00525ABA" w:rsidRDefault="00F14FCE" w:rsidP="003F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897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25AB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219751" w14:textId="38BE4B83" w:rsidR="00B075F5" w:rsidRPr="00525ABA" w:rsidRDefault="00B075F5" w:rsidP="007C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744"/>
        <w:gridCol w:w="236"/>
        <w:gridCol w:w="1834"/>
        <w:gridCol w:w="270"/>
        <w:gridCol w:w="1890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2519AE" w:rsidRPr="00802A34" w14:paraId="2AE42B01" w14:textId="77777777" w:rsidTr="003F7F67">
        <w:trPr>
          <w:trHeight w:val="261"/>
          <w:tblHeader/>
        </w:trPr>
        <w:tc>
          <w:tcPr>
            <w:tcW w:w="2880" w:type="dxa"/>
            <w:vAlign w:val="bottom"/>
          </w:tcPr>
          <w:p w14:paraId="5EA6DD56" w14:textId="77777777" w:rsidR="002519AE" w:rsidRPr="00A75B6D" w:rsidRDefault="002519AE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2860D6D" w14:textId="77777777" w:rsidR="002519AE" w:rsidRPr="00A75B6D" w:rsidRDefault="002519AE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1A1175E2" w14:textId="256E1CC5" w:rsidR="002519AE" w:rsidRPr="00A75B6D" w:rsidRDefault="002519AE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075F5" w:rsidRPr="00802A34" w14:paraId="2738B745" w14:textId="77777777" w:rsidTr="0045450C">
        <w:trPr>
          <w:trHeight w:val="261"/>
          <w:tblHeader/>
        </w:trPr>
        <w:tc>
          <w:tcPr>
            <w:tcW w:w="2880" w:type="dxa"/>
            <w:vAlign w:val="bottom"/>
          </w:tcPr>
          <w:p w14:paraId="1B7542D0" w14:textId="77777777" w:rsidR="00B075F5" w:rsidRPr="00A75B6D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C90D956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54" w:type="dxa"/>
            <w:gridSpan w:val="7"/>
            <w:tcBorders>
              <w:bottom w:val="single" w:sz="4" w:space="0" w:color="auto"/>
            </w:tcBorders>
          </w:tcPr>
          <w:p w14:paraId="5BEEA5C9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D5AFF6F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vAlign w:val="bottom"/>
          </w:tcPr>
          <w:p w14:paraId="57064959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075F5" w:rsidRPr="00802A34" w14:paraId="1A4369AC" w14:textId="77777777" w:rsidTr="0045450C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45DBA709" w14:textId="77777777" w:rsidR="00B075F5" w:rsidRPr="00A75B6D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  <w:hideMark/>
          </w:tcPr>
          <w:p w14:paraId="16A3DD5D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276FEB24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9C79F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FF501F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B17DDE" w14:textId="77777777" w:rsidR="00B075F5" w:rsidRPr="00A75B6D" w:rsidRDefault="00B075F5" w:rsidP="001E73C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  <w:hideMark/>
          </w:tcPr>
          <w:p w14:paraId="693687DC" w14:textId="1C1B4B99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06F76F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24F4878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9C1A3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  <w:hideMark/>
          </w:tcPr>
          <w:p w14:paraId="7DA62B5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AD9520A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2D34B5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74BCCF6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202BE9A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56ED7D" w14:textId="77777777" w:rsidR="00B075F5" w:rsidRPr="00A75B6D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7E1C28D" w14:textId="77777777" w:rsidR="00B075F5" w:rsidRPr="00A75B6D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AF19BE0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1F5B592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075F5" w:rsidRPr="00802A34" w14:paraId="723789CC" w14:textId="77777777" w:rsidTr="003F7F67">
        <w:trPr>
          <w:trHeight w:val="261"/>
          <w:tblHeader/>
        </w:trPr>
        <w:tc>
          <w:tcPr>
            <w:tcW w:w="2880" w:type="dxa"/>
          </w:tcPr>
          <w:p w14:paraId="2739B7D7" w14:textId="77777777" w:rsidR="00B075F5" w:rsidRPr="00A75B6D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6C4E6A1A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17494DBA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075F5" w:rsidRPr="00802A34" w14:paraId="585BC389" w14:textId="77777777" w:rsidTr="003F7F67">
        <w:trPr>
          <w:trHeight w:val="261"/>
        </w:trPr>
        <w:tc>
          <w:tcPr>
            <w:tcW w:w="2880" w:type="dxa"/>
          </w:tcPr>
          <w:p w14:paraId="57AE3DE9" w14:textId="77777777" w:rsidR="00B075F5" w:rsidRPr="00A75B6D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289F593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119EF1C1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D3B6D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25CD94EC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D6F0C8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2E01AB3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D0A09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26E046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6C895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F9A603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2AF8A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1F4EAB9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D6769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D52DCA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A87F5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4E994B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6DA6586A" w14:textId="77777777" w:rsidTr="003F7F67">
        <w:trPr>
          <w:trHeight w:val="261"/>
        </w:trPr>
        <w:tc>
          <w:tcPr>
            <w:tcW w:w="2880" w:type="dxa"/>
          </w:tcPr>
          <w:p w14:paraId="5369512F" w14:textId="44131AE0" w:rsidR="00B075F5" w:rsidRPr="00A75B6D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25A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923713"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25AB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5A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A5C5FEE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14D8D780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FF927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0E963B17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5A6BD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ABA8224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F84FC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3D6C38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D94C8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DF1A0FC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B9C5C7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6E54226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7AA5C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0BF5D52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BDAB9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B2AD11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802A34" w14:paraId="48138659" w14:textId="77777777" w:rsidTr="00525ABA">
        <w:trPr>
          <w:trHeight w:val="53"/>
        </w:trPr>
        <w:tc>
          <w:tcPr>
            <w:tcW w:w="2880" w:type="dxa"/>
          </w:tcPr>
          <w:p w14:paraId="219AC26F" w14:textId="72DAC705" w:rsidR="00CA019C" w:rsidRPr="00A75B6D" w:rsidRDefault="00B075F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เงินลงทุนในหุ้นกู้อนุพันธ์ระยะสั้น</w:t>
            </w:r>
          </w:p>
        </w:tc>
        <w:tc>
          <w:tcPr>
            <w:tcW w:w="236" w:type="dxa"/>
          </w:tcPr>
          <w:p w14:paraId="4921F3C4" w14:textId="77777777" w:rsidR="00B075F5" w:rsidRPr="00A75B6D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36917F12" w14:textId="7BD84C1F" w:rsidR="00B075F5" w:rsidRPr="00A75B6D" w:rsidRDefault="0028586E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6C4995A" w14:textId="77777777" w:rsidR="00B075F5" w:rsidRPr="00A75B6D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3F3BD3EF" w14:textId="7DAB719A" w:rsidR="00B075F5" w:rsidRPr="00A75B6D" w:rsidRDefault="00525ABA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189,806</w:t>
            </w:r>
          </w:p>
        </w:tc>
        <w:tc>
          <w:tcPr>
            <w:tcW w:w="270" w:type="dxa"/>
          </w:tcPr>
          <w:p w14:paraId="753E412D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05754E1" w14:textId="7EAAD59E" w:rsidR="00B075F5" w:rsidRPr="00A75B6D" w:rsidRDefault="0028586E" w:rsidP="003F7F6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02D8D" w14:textId="77777777" w:rsidR="00B075F5" w:rsidRPr="00A75B6D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1C07721" w14:textId="7212C698" w:rsidR="00B075F5" w:rsidRPr="00A75B6D" w:rsidRDefault="00525ABA" w:rsidP="001E7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189,806</w:t>
            </w:r>
          </w:p>
        </w:tc>
        <w:tc>
          <w:tcPr>
            <w:tcW w:w="270" w:type="dxa"/>
          </w:tcPr>
          <w:p w14:paraId="0FA6FEF7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48FF245" w14:textId="1B61391A" w:rsidR="00B075F5" w:rsidRPr="00A75B6D" w:rsidRDefault="0028586E" w:rsidP="001E73C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4DFECE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8351873" w14:textId="4A7D6CAA" w:rsidR="00B075F5" w:rsidRPr="00A75B6D" w:rsidRDefault="00525ABA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189,806</w:t>
            </w:r>
          </w:p>
        </w:tc>
        <w:tc>
          <w:tcPr>
            <w:tcW w:w="236" w:type="dxa"/>
          </w:tcPr>
          <w:p w14:paraId="07F7D81C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A2A65F7" w14:textId="2B55BAE1" w:rsidR="00B075F5" w:rsidRPr="00A75B6D" w:rsidRDefault="0028586E" w:rsidP="001E73C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968C9F" w14:textId="77777777" w:rsidR="00B075F5" w:rsidRPr="00A75B6D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59D8C13" w14:textId="18E90CA5" w:rsidR="00CA019C" w:rsidRPr="00A75B6D" w:rsidRDefault="00525ABA" w:rsidP="00486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189,806</w:t>
            </w:r>
          </w:p>
        </w:tc>
      </w:tr>
    </w:tbl>
    <w:p w14:paraId="7770D934" w14:textId="77777777" w:rsidR="003F7F67" w:rsidRDefault="003F7F67"/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744"/>
        <w:gridCol w:w="236"/>
        <w:gridCol w:w="1834"/>
        <w:gridCol w:w="270"/>
        <w:gridCol w:w="1890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3F7F67" w:rsidRPr="00A75B6D" w14:paraId="49839CCB" w14:textId="77777777" w:rsidTr="00832376">
        <w:trPr>
          <w:trHeight w:val="261"/>
          <w:tblHeader/>
        </w:trPr>
        <w:tc>
          <w:tcPr>
            <w:tcW w:w="2880" w:type="dxa"/>
            <w:vAlign w:val="bottom"/>
          </w:tcPr>
          <w:p w14:paraId="541D89C3" w14:textId="77777777" w:rsidR="003F7F67" w:rsidRPr="00A75B6D" w:rsidRDefault="003F7F67" w:rsidP="008323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C3ADFB3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49A4920B" w14:textId="0834F8A9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525A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F7F67" w:rsidRPr="00A75B6D" w14:paraId="0159453A" w14:textId="77777777" w:rsidTr="0045450C">
        <w:trPr>
          <w:trHeight w:val="261"/>
          <w:tblHeader/>
        </w:trPr>
        <w:tc>
          <w:tcPr>
            <w:tcW w:w="2880" w:type="dxa"/>
            <w:vAlign w:val="bottom"/>
          </w:tcPr>
          <w:p w14:paraId="5922E7B2" w14:textId="77777777" w:rsidR="003F7F67" w:rsidRPr="00A75B6D" w:rsidRDefault="003F7F67" w:rsidP="008323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B1F6A3D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54" w:type="dxa"/>
            <w:gridSpan w:val="7"/>
            <w:tcBorders>
              <w:bottom w:val="single" w:sz="4" w:space="0" w:color="auto"/>
            </w:tcBorders>
          </w:tcPr>
          <w:p w14:paraId="6F3B6014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3E1C8C4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vAlign w:val="bottom"/>
          </w:tcPr>
          <w:p w14:paraId="17DFD774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F7F67" w:rsidRPr="00A75B6D" w14:paraId="50B2881D" w14:textId="77777777" w:rsidTr="0045450C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58C16B81" w14:textId="77777777" w:rsidR="003F7F67" w:rsidRPr="00A75B6D" w:rsidRDefault="003F7F67" w:rsidP="0083237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  <w:hideMark/>
          </w:tcPr>
          <w:p w14:paraId="0F461EDE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101AD1EA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F3B860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F527D1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058154" w14:textId="77777777" w:rsidR="003F7F67" w:rsidRPr="00A75B6D" w:rsidRDefault="003F7F67" w:rsidP="0083237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  <w:hideMark/>
          </w:tcPr>
          <w:p w14:paraId="313F257E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8E3288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356A7E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432A81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  <w:hideMark/>
          </w:tcPr>
          <w:p w14:paraId="67C282AF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C1C5C1A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70613D5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F33A9AC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C00F66A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BFA0C8F" w14:textId="77777777" w:rsidR="003F7F67" w:rsidRPr="00A75B6D" w:rsidRDefault="003F7F67" w:rsidP="0083237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2C0B1CC" w14:textId="77777777" w:rsidR="003F7F67" w:rsidRPr="00A75B6D" w:rsidRDefault="003F7F67" w:rsidP="0083237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71D605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B2C61D8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F7F67" w:rsidRPr="00A75B6D" w14:paraId="084C06D1" w14:textId="77777777" w:rsidTr="00832376">
        <w:trPr>
          <w:trHeight w:val="261"/>
          <w:tblHeader/>
        </w:trPr>
        <w:tc>
          <w:tcPr>
            <w:tcW w:w="2880" w:type="dxa"/>
          </w:tcPr>
          <w:p w14:paraId="6C1CA8E8" w14:textId="77777777" w:rsidR="003F7F67" w:rsidRPr="00A75B6D" w:rsidRDefault="003F7F67" w:rsidP="0083237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288CD76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753EE109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F7F67" w:rsidRPr="00A75B6D" w14:paraId="2DAEA9E3" w14:textId="77777777" w:rsidTr="00832376">
        <w:trPr>
          <w:trHeight w:val="261"/>
        </w:trPr>
        <w:tc>
          <w:tcPr>
            <w:tcW w:w="2880" w:type="dxa"/>
          </w:tcPr>
          <w:p w14:paraId="67AE2CCE" w14:textId="77777777" w:rsidR="003F7F67" w:rsidRPr="00A75B6D" w:rsidRDefault="003F7F67" w:rsidP="0083237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FF9D379" w14:textId="77777777" w:rsidR="003F7F67" w:rsidRPr="00A75B6D" w:rsidRDefault="003F7F67" w:rsidP="0083237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4E328D5E" w14:textId="77777777" w:rsidR="003F7F67" w:rsidRPr="00A75B6D" w:rsidRDefault="003F7F67" w:rsidP="0083237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6622C6" w14:textId="77777777" w:rsidR="003F7F67" w:rsidRPr="00A75B6D" w:rsidRDefault="003F7F67" w:rsidP="0083237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5D50AE51" w14:textId="77777777" w:rsidR="003F7F67" w:rsidRPr="00A75B6D" w:rsidRDefault="003F7F67" w:rsidP="0083237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C2F97" w14:textId="77777777" w:rsidR="003F7F67" w:rsidRPr="00A75B6D" w:rsidRDefault="003F7F67" w:rsidP="0083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EFAAFB6" w14:textId="77777777" w:rsidR="003F7F67" w:rsidRPr="00A75B6D" w:rsidRDefault="003F7F67" w:rsidP="0083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33BCB3" w14:textId="77777777" w:rsidR="003F7F67" w:rsidRPr="00A75B6D" w:rsidRDefault="003F7F67" w:rsidP="0083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5DAE1DE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7B608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DAEF3BF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9D1FB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8898418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9D5494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4C26CA9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CF6064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BB1C3BB" w14:textId="77777777" w:rsidR="003F7F67" w:rsidRPr="00A75B6D" w:rsidRDefault="003F7F67" w:rsidP="0083237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7F67" w:rsidRPr="00A75B6D" w14:paraId="771A2DB3" w14:textId="77777777" w:rsidTr="00832376">
        <w:trPr>
          <w:trHeight w:val="261"/>
        </w:trPr>
        <w:tc>
          <w:tcPr>
            <w:tcW w:w="2880" w:type="dxa"/>
          </w:tcPr>
          <w:p w14:paraId="20B831D9" w14:textId="54444A67" w:rsidR="003F7F67" w:rsidRPr="00A75B6D" w:rsidRDefault="003F7F67" w:rsidP="003F7F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75B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5A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55D1724" w14:textId="77777777" w:rsidR="003F7F67" w:rsidRPr="00A75B6D" w:rsidRDefault="003F7F67" w:rsidP="003F7F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6F4D9A97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07CE2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52339E7A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5386E3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C6A80C4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DAB1ED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E898F5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40A9E5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C2AD8E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88E1B4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64763F3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22589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7F6E4D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B4FD1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B5D5887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7F67" w:rsidRPr="00A75B6D" w14:paraId="6468A9F6" w14:textId="77777777" w:rsidTr="00AF2978">
        <w:trPr>
          <w:trHeight w:val="261"/>
        </w:trPr>
        <w:tc>
          <w:tcPr>
            <w:tcW w:w="2880" w:type="dxa"/>
          </w:tcPr>
          <w:p w14:paraId="42581334" w14:textId="3AF9FF7C" w:rsidR="003F7F67" w:rsidRPr="00A75B6D" w:rsidRDefault="00525ABA" w:rsidP="003F7F6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เงินลงทุนในหุ้นกู้อนุพันธ์ระยะสั้น</w:t>
            </w:r>
          </w:p>
        </w:tc>
        <w:tc>
          <w:tcPr>
            <w:tcW w:w="236" w:type="dxa"/>
          </w:tcPr>
          <w:p w14:paraId="47E59060" w14:textId="77777777" w:rsidR="003F7F67" w:rsidRPr="00A75B6D" w:rsidRDefault="003F7F67" w:rsidP="003F7F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4CE08E96" w14:textId="32A87DEB" w:rsidR="003F7F67" w:rsidRPr="00A75B6D" w:rsidRDefault="003F7F67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CAF6EB" w14:textId="77777777" w:rsidR="003F7F67" w:rsidRPr="00A75B6D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</w:tcPr>
          <w:p w14:paraId="4E6F7AD3" w14:textId="074968BD" w:rsidR="003F7F67" w:rsidRPr="00A75B6D" w:rsidRDefault="00525ABA" w:rsidP="003F7F6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70" w:type="dxa"/>
          </w:tcPr>
          <w:p w14:paraId="25C7C83F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C59D952" w14:textId="62E6C45D" w:rsidR="003F7F67" w:rsidRPr="00A75B6D" w:rsidRDefault="003F7F67" w:rsidP="003F7F6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1DF32716" w14:textId="77777777" w:rsidR="003F7F67" w:rsidRPr="00A75B6D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42F3A0E" w14:textId="2672FFF9" w:rsidR="003F7F67" w:rsidRPr="00A75B6D" w:rsidRDefault="00525ABA" w:rsidP="003F7F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70" w:type="dxa"/>
            <w:vAlign w:val="bottom"/>
          </w:tcPr>
          <w:p w14:paraId="72D2F45D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F5865A" w14:textId="31FEE06D" w:rsidR="003F7F67" w:rsidRPr="00A75B6D" w:rsidRDefault="003F7F67" w:rsidP="003F7F67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2FFA3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29E1F4A" w14:textId="7B99F93E" w:rsidR="003F7F67" w:rsidRPr="00A75B6D" w:rsidRDefault="00525ABA" w:rsidP="003F7F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36" w:type="dxa"/>
            <w:vAlign w:val="bottom"/>
          </w:tcPr>
          <w:p w14:paraId="47232C87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B701E4C" w14:textId="063B32EE" w:rsidR="003F7F67" w:rsidRPr="00A75B6D" w:rsidRDefault="003F7F67" w:rsidP="003F7F6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5B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4708A1" w14:textId="77777777" w:rsidR="003F7F67" w:rsidRPr="00A75B6D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B9E567C" w14:textId="1CD0FA97" w:rsidR="003F7F67" w:rsidRPr="00A75B6D" w:rsidRDefault="00525ABA" w:rsidP="003F7F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</w:tr>
    </w:tbl>
    <w:p w14:paraId="17A3ABD2" w14:textId="1391924D" w:rsidR="003F7F67" w:rsidRPr="00882253" w:rsidRDefault="003F7F67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sectPr w:rsidR="003F7F67" w:rsidRPr="00882253" w:rsidSect="00192B50">
          <w:footerReference w:type="default" r:id="rId13"/>
          <w:pgSz w:w="16834" w:h="11909" w:orient="landscape" w:code="9"/>
          <w:pgMar w:top="1379" w:right="576" w:bottom="1152" w:left="691" w:header="720" w:footer="720" w:gutter="0"/>
          <w:cols w:space="720"/>
          <w:docGrid w:linePitch="245"/>
        </w:sectPr>
      </w:pPr>
    </w:p>
    <w:p w14:paraId="789B5D42" w14:textId="253B2EF9" w:rsidR="00C76809" w:rsidRDefault="00525ABA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DDB9BE" w14:textId="332B9A12" w:rsidR="00BF3FCF" w:rsidRDefault="00BF3FCF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1"/>
        <w:gridCol w:w="1169"/>
        <w:gridCol w:w="273"/>
        <w:gridCol w:w="1170"/>
        <w:gridCol w:w="271"/>
        <w:gridCol w:w="1170"/>
        <w:gridCol w:w="265"/>
        <w:gridCol w:w="1115"/>
      </w:tblGrid>
      <w:tr w:rsidR="00525ABA" w:rsidRPr="00AB62FF" w14:paraId="3C6DC30A" w14:textId="77777777" w:rsidTr="004C0B70">
        <w:trPr>
          <w:tblHeader/>
        </w:trPr>
        <w:tc>
          <w:tcPr>
            <w:tcW w:w="1990" w:type="pct"/>
          </w:tcPr>
          <w:p w14:paraId="2ABB8999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779A7830" w14:textId="77777777" w:rsidR="00525ABA" w:rsidRPr="00AB62FF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2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C01BFD2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6A28DB30" w14:textId="77777777" w:rsidR="00525ABA" w:rsidRPr="00AB62FF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ABA" w:rsidRPr="004155E9" w14:paraId="1B9C53F8" w14:textId="77777777" w:rsidTr="004C0B70">
        <w:trPr>
          <w:tblHeader/>
        </w:trPr>
        <w:tc>
          <w:tcPr>
            <w:tcW w:w="1990" w:type="pct"/>
          </w:tcPr>
          <w:p w14:paraId="59E0211C" w14:textId="77777777" w:rsidR="00525ABA" w:rsidRPr="0088498A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6631E25" w14:textId="77777777" w:rsidR="00525ABA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2388254B" w14:textId="77777777" w:rsidR="00525ABA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0B7C66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08B019D8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DC1D34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5593466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3C0518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25ABA" w:rsidRPr="004155E9" w14:paraId="07F5259E" w14:textId="77777777" w:rsidTr="004C0B70">
        <w:trPr>
          <w:tblHeader/>
        </w:trPr>
        <w:tc>
          <w:tcPr>
            <w:tcW w:w="1990" w:type="pct"/>
          </w:tcPr>
          <w:p w14:paraId="574E1A4C" w14:textId="77777777" w:rsidR="00525ABA" w:rsidRPr="0088498A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A53C134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2A27E1CD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70E3D41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850C0E7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05330A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B83C74C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817F15" w14:textId="77777777" w:rsidR="00525ABA" w:rsidRPr="004155E9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5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25ABA" w:rsidRPr="00AB62FF" w14:paraId="1451D077" w14:textId="77777777" w:rsidTr="004C0B70">
        <w:trPr>
          <w:tblHeader/>
        </w:trPr>
        <w:tc>
          <w:tcPr>
            <w:tcW w:w="1990" w:type="pct"/>
          </w:tcPr>
          <w:p w14:paraId="62B0E1D5" w14:textId="77777777" w:rsidR="00525ABA" w:rsidRPr="004155E9" w:rsidRDefault="00525ABA" w:rsidP="004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36D49480" w14:textId="77777777" w:rsidR="00525ABA" w:rsidRPr="00AB62FF" w:rsidRDefault="00525ABA" w:rsidP="004C0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ABA" w:rsidRPr="004155E9" w14:paraId="6357127C" w14:textId="77777777" w:rsidTr="004C0B70">
        <w:tc>
          <w:tcPr>
            <w:tcW w:w="1990" w:type="pct"/>
          </w:tcPr>
          <w:p w14:paraId="2BE773E3" w14:textId="75AAAA1B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8" w:type="pct"/>
          </w:tcPr>
          <w:p w14:paraId="69558861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15DE4EE" w14:textId="77777777" w:rsidR="00525ABA" w:rsidRPr="004A19E6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5A244352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3777DB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FDE8F2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DE6454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BBD13D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ABA" w:rsidRPr="004155E9" w14:paraId="4AE50195" w14:textId="77777777" w:rsidTr="004C0B70">
        <w:tc>
          <w:tcPr>
            <w:tcW w:w="1990" w:type="pct"/>
          </w:tcPr>
          <w:p w14:paraId="21B7102B" w14:textId="2D941CC7" w:rsidR="00525ABA" w:rsidRPr="0088498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8" w:type="pct"/>
          </w:tcPr>
          <w:p w14:paraId="06F3F82C" w14:textId="79424F2F" w:rsidR="00525ABA" w:rsidRPr="004A19E6" w:rsidRDefault="00DB4A4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21,147</w:t>
            </w:r>
          </w:p>
        </w:tc>
        <w:tc>
          <w:tcPr>
            <w:tcW w:w="151" w:type="pct"/>
          </w:tcPr>
          <w:p w14:paraId="58846C73" w14:textId="77777777" w:rsidR="00525ABA" w:rsidRPr="004A19E6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B416805" w14:textId="48F6EEC5" w:rsidR="00525ABA" w:rsidRPr="004A19E6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34,019</w:t>
            </w:r>
          </w:p>
        </w:tc>
        <w:tc>
          <w:tcPr>
            <w:tcW w:w="150" w:type="pct"/>
          </w:tcPr>
          <w:p w14:paraId="47406567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7EF551" w14:textId="049C9BB5" w:rsidR="00525ABA" w:rsidRPr="004155E9" w:rsidRDefault="00DB4A4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14,262</w:t>
            </w:r>
          </w:p>
        </w:tc>
        <w:tc>
          <w:tcPr>
            <w:tcW w:w="147" w:type="pct"/>
          </w:tcPr>
          <w:p w14:paraId="7D95D02E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6077E8" w14:textId="2D6456A5" w:rsidR="00525ABA" w:rsidRPr="004155E9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32,264</w:t>
            </w:r>
          </w:p>
        </w:tc>
      </w:tr>
      <w:tr w:rsidR="00525ABA" w:rsidRPr="004155E9" w14:paraId="60EEB193" w14:textId="77777777" w:rsidTr="004C0B70">
        <w:tc>
          <w:tcPr>
            <w:tcW w:w="1990" w:type="pct"/>
          </w:tcPr>
          <w:p w14:paraId="4E7A862C" w14:textId="50B23455" w:rsidR="00525AB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D7A260B" w14:textId="7FE4C16C" w:rsidR="00525ABA" w:rsidRDefault="00DB4A41" w:rsidP="00AE4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 w:firstLine="1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2124897" w14:textId="77777777" w:rsidR="00525ABA" w:rsidRPr="004A19E6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277A577" w14:textId="78E240A6" w:rsidR="00525ABA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50" w:type="pct"/>
          </w:tcPr>
          <w:p w14:paraId="7313B38C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DC02A9" w14:textId="070E1220" w:rsidR="00525ABA" w:rsidRDefault="00DB4A4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5EF086" w14:textId="77777777" w:rsidR="00525ABA" w:rsidRPr="004155E9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3E2A6E" w14:textId="50614B8F" w:rsidR="00525ABA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525ABA" w:rsidRPr="004155E9" w14:paraId="7906D51D" w14:textId="77777777" w:rsidTr="00525ABA">
        <w:tc>
          <w:tcPr>
            <w:tcW w:w="1990" w:type="pct"/>
          </w:tcPr>
          <w:p w14:paraId="401F38BB" w14:textId="76BC2563" w:rsidR="00525ABA" w:rsidRPr="0088498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8498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8D04018" w14:textId="5A40D73E" w:rsidR="00525ABA" w:rsidRDefault="00DB4A4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21,147</w:t>
            </w:r>
          </w:p>
        </w:tc>
        <w:tc>
          <w:tcPr>
            <w:tcW w:w="151" w:type="pct"/>
          </w:tcPr>
          <w:p w14:paraId="38378A3F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5BF6F33" w14:textId="62B61D5D" w:rsidR="00525ABA" w:rsidRPr="00D65FF6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34,248</w:t>
            </w:r>
          </w:p>
        </w:tc>
        <w:tc>
          <w:tcPr>
            <w:tcW w:w="150" w:type="pct"/>
          </w:tcPr>
          <w:p w14:paraId="5C19C8F9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43FE34E" w14:textId="463DEEE0" w:rsidR="00525ABA" w:rsidRPr="0088498A" w:rsidRDefault="00DB4A4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14,262</w:t>
            </w:r>
          </w:p>
        </w:tc>
        <w:tc>
          <w:tcPr>
            <w:tcW w:w="147" w:type="pct"/>
          </w:tcPr>
          <w:p w14:paraId="020001EE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556ABBA" w14:textId="2B6C8B88" w:rsidR="00525ABA" w:rsidRPr="0088498A" w:rsidRDefault="00E62447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32,493</w:t>
            </w:r>
          </w:p>
        </w:tc>
      </w:tr>
      <w:tr w:rsidR="00525ABA" w:rsidRPr="004155E9" w14:paraId="36A56D96" w14:textId="77777777" w:rsidTr="00525ABA">
        <w:tc>
          <w:tcPr>
            <w:tcW w:w="1990" w:type="pct"/>
          </w:tcPr>
          <w:p w14:paraId="2AA63CC2" w14:textId="77777777" w:rsidR="00525ABA" w:rsidRPr="0088498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675AE20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BA5DEB0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55CD058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4B1819C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48C5F5A5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D6D88B7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E22C327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4155E9" w14:paraId="3A607598" w14:textId="77777777" w:rsidTr="00525ABA">
        <w:tc>
          <w:tcPr>
            <w:tcW w:w="1990" w:type="pct"/>
          </w:tcPr>
          <w:p w14:paraId="78A314B9" w14:textId="4CFB1F7B" w:rsidR="00525ABA" w:rsidRPr="0088498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62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235F0249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EE7657E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5E2D4460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9A4FA29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91D9DDC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DC5C9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7CD960B8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4155E9" w14:paraId="69D25DE1" w14:textId="77777777" w:rsidTr="00525ABA">
        <w:tc>
          <w:tcPr>
            <w:tcW w:w="1990" w:type="pct"/>
          </w:tcPr>
          <w:p w14:paraId="3597AF7F" w14:textId="58F38048" w:rsidR="00525ABA" w:rsidRPr="0088498A" w:rsidRDefault="00525ABA" w:rsidP="0052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7347D72" w14:textId="3EC033D0" w:rsidR="00525ABA" w:rsidRDefault="00DB4A4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2,831</w:t>
            </w:r>
          </w:p>
        </w:tc>
        <w:tc>
          <w:tcPr>
            <w:tcW w:w="151" w:type="pct"/>
          </w:tcPr>
          <w:p w14:paraId="53BD4C44" w14:textId="77777777" w:rsidR="00525AB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20239BFB" w14:textId="07DD6FB4" w:rsidR="00525ABA" w:rsidRDefault="00DB4A4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2,831</w:t>
            </w:r>
          </w:p>
        </w:tc>
        <w:tc>
          <w:tcPr>
            <w:tcW w:w="150" w:type="pct"/>
          </w:tcPr>
          <w:p w14:paraId="1123A668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FB39C6E" w14:textId="2EDEB50F" w:rsidR="00525ABA" w:rsidRDefault="00DB4A4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2,831</w:t>
            </w:r>
          </w:p>
        </w:tc>
        <w:tc>
          <w:tcPr>
            <w:tcW w:w="147" w:type="pct"/>
          </w:tcPr>
          <w:p w14:paraId="4884E7BA" w14:textId="77777777" w:rsidR="00525ABA" w:rsidRPr="0088498A" w:rsidRDefault="00525ABA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DBA9427" w14:textId="2B3A37A0" w:rsidR="00525ABA" w:rsidRDefault="00DB4A41" w:rsidP="00525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2,831</w:t>
            </w:r>
          </w:p>
        </w:tc>
      </w:tr>
    </w:tbl>
    <w:p w14:paraId="7ED046CF" w14:textId="77777777" w:rsidR="00525ABA" w:rsidRDefault="00525ABA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CF75D94" w14:textId="2E7B0525" w:rsidR="00C76809" w:rsidRPr="00643C50" w:rsidRDefault="00C76809" w:rsidP="003F7F6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16249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6249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bookmarkStart w:id="0" w:name="_Hlk39513395"/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>1.</w:t>
      </w:r>
      <w:r w:rsidR="00D8669D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ออกให้แก่การไฟฟ้านครหลวงเพื่อการใช้ไฟฟ้าจำนวน 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0.6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="00D8669D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ออกให้กองทุนความปลอดภัย อาชีวอนามัย </w:t>
      </w:r>
      <w:r w:rsidR="00D75FF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>สภาพแวดล้อมในการทำงานเพื่อ</w:t>
      </w:r>
      <w:r w:rsidR="00DB4A41">
        <w:rPr>
          <w:rFonts w:asciiTheme="majorBidi" w:hAnsiTheme="majorBidi" w:cs="Angsana New"/>
          <w:sz w:val="30"/>
          <w:szCs w:val="30"/>
          <w:lang w:val="en-US" w:bidi="th-TH"/>
        </w:rPr>
        <w:t xml:space="preserve">  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ค้ำประกันเงินกู้ยืมจำนวน </w:t>
      </w:r>
      <w:r w:rsidR="00643C50" w:rsidRPr="008577D9">
        <w:rPr>
          <w:rFonts w:asciiTheme="majorBidi" w:hAnsiTheme="majorBidi" w:cstheme="majorBidi"/>
          <w:sz w:val="30"/>
          <w:szCs w:val="30"/>
          <w:lang w:val="en-US" w:bidi="th-TH"/>
        </w:rPr>
        <w:t xml:space="preserve">0.4 </w:t>
      </w:r>
      <w:r w:rsidR="00643C50" w:rsidRPr="008577D9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="00DB4A41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DB4A41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และออกให้มหาวิทยาลัยมหิดล (คณะทันตแพทยศาสตร์) จำนวน </w:t>
      </w:r>
      <w:r w:rsidR="00DB4A41">
        <w:rPr>
          <w:rFonts w:asciiTheme="majorBidi" w:hAnsiTheme="majorBidi" w:cs="Angsana New"/>
          <w:sz w:val="30"/>
          <w:szCs w:val="30"/>
          <w:lang w:val="en-US" w:bidi="th-TH"/>
        </w:rPr>
        <w:t xml:space="preserve">0.1 </w:t>
      </w:r>
      <w:r w:rsidR="00DB4A4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bookmarkEnd w:id="0"/>
    </w:p>
    <w:p w14:paraId="021AD63E" w14:textId="4F1D33CE" w:rsidR="00B075F5" w:rsidRDefault="00B075F5" w:rsidP="00B075F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53042A" w14:textId="77777777" w:rsidR="00D87001" w:rsidRPr="007C31E0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สัญญาสำคัญที่ทำกับบุคคลหรือกิจการอื่นที่ไม่เกี่ยวข้องกัน</w:t>
      </w:r>
    </w:p>
    <w:p w14:paraId="04D3AFCE" w14:textId="77777777" w:rsidR="00D87001" w:rsidRPr="00D87001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B4C7149" w14:textId="2746FFB0" w:rsidR="00F162BD" w:rsidRDefault="00D87001" w:rsidP="00F54DB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 xml:space="preserve">28 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กุมภาพันธ์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บริษัทได้ทำบันทึกข้อตกลงกับลูกค้ารายหนึ่ง ในการสนับสนุนการจัดจำหน่ายผลิตภัณฑ์ตามที่กำหนดโดยมีระยะเวลาตามข้อตกลงตั้งแต่วันที่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ถึงวันที่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ภายใต้บันทึกข้อตกลงดังกล่าว บริษัทตกลงจ่ายสิ่งตอบแทนให้กับลูกค้ามูลค่ารวม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33.3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ตลอดระยะเวลาที่กำหนดไว้ในบันทึกข้อตกลง</w:t>
      </w:r>
    </w:p>
    <w:p w14:paraId="4F57F254" w14:textId="77777777" w:rsidR="00DB4A41" w:rsidRPr="00D87001" w:rsidRDefault="00DB4A41" w:rsidP="00F54DB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5B46F85" w14:textId="5B2866C0" w:rsidR="006F285D" w:rsidRPr="00AF2978" w:rsidRDefault="00D87001" w:rsidP="00EF4A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บริษัทบันทึกเงินจ่ายล่วงหน้า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และค่าใช้จ่ายค้างจ่าย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จากสัญญาจากข้อตกลงดังกล่าวจำนวน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10.0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 xml:space="preserve"> 6.7 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 ตามลำดับ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และบันทึกสิ่งตอบแทนที่จ่ายให้กับลูกค้ารายการดังกล่าวสุทธิจากรายได้จากการขายสำหรับ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งวด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สามเดือน</w:t>
      </w:r>
      <w:r w:rsidRPr="007C31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923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B4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870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จำนวน </w:t>
      </w:r>
      <w:r w:rsidR="00DB4A41">
        <w:rPr>
          <w:rFonts w:asciiTheme="majorBidi" w:hAnsiTheme="majorBidi" w:cstheme="majorBidi"/>
          <w:sz w:val="30"/>
          <w:szCs w:val="30"/>
          <w:lang w:val="en-US" w:bidi="th-TH"/>
        </w:rPr>
        <w:t>0.03</w:t>
      </w:r>
      <w:r w:rsidR="005B26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 </w:t>
      </w:r>
    </w:p>
    <w:p w14:paraId="2DF8A195" w14:textId="77777777" w:rsidR="005B263C" w:rsidRDefault="005B263C" w:rsidP="00D8700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9D446FA" w14:textId="2871D98E" w:rsidR="00C76809" w:rsidRPr="0016249F" w:rsidRDefault="005C3B67" w:rsidP="00C76809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</w:t>
      </w:r>
      <w:r w:rsidR="00DB4A4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0</w:t>
      </w:r>
      <w:r w:rsidR="00C76809" w:rsidRPr="0016249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bookmarkStart w:id="1" w:name="_Hlk107849354"/>
      <w:r w:rsidR="00C76809" w:rsidRPr="0016249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7FB39CDD" w14:textId="77777777" w:rsidR="00C76809" w:rsidRPr="0016249F" w:rsidRDefault="00C76809" w:rsidP="00C76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"/>
    <w:p w14:paraId="6D27AB9A" w14:textId="2E119223" w:rsidR="00DB4A41" w:rsidRPr="00DB4A41" w:rsidRDefault="00DB4A41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DB4A4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11</w:t>
      </w:r>
      <w:r w:rsidRPr="00DB4A41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2562</w:t>
      </w:r>
      <w:r w:rsidRPr="00DB4A41">
        <w:rPr>
          <w:rFonts w:asciiTheme="majorBidi" w:hAnsiTheme="majorBidi"/>
          <w:sz w:val="30"/>
          <w:szCs w:val="30"/>
          <w:cs/>
        </w:rPr>
        <w:t xml:space="preserve"> บริษัทถูกฟ้องร้องในคดีที่เกี่ยวกับละเมิดใช้สิทธิเครื่องหมายการค้าโดยไม่สุจริต โดยมีทุนทรัพย์ที่ถูกฟ้องร้องเป็นจำนวน </w:t>
      </w:r>
      <w:r>
        <w:rPr>
          <w:rFonts w:asciiTheme="majorBidi" w:hAnsiTheme="majorBidi"/>
          <w:sz w:val="30"/>
          <w:szCs w:val="30"/>
        </w:rPr>
        <w:t>50.0</w:t>
      </w:r>
      <w:r w:rsidRPr="00DB4A41">
        <w:rPr>
          <w:rFonts w:asciiTheme="majorBidi" w:hAnsiTheme="majorBidi"/>
          <w:sz w:val="30"/>
          <w:szCs w:val="30"/>
          <w:cs/>
        </w:rPr>
        <w:t xml:space="preserve"> ล้านบาท เมื่อวันที่ </w:t>
      </w:r>
      <w:r>
        <w:rPr>
          <w:rFonts w:asciiTheme="majorBidi" w:hAnsiTheme="majorBidi"/>
          <w:sz w:val="30"/>
          <w:szCs w:val="30"/>
        </w:rPr>
        <w:t>14</w:t>
      </w:r>
      <w:r w:rsidRPr="00DB4A41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2564</w:t>
      </w:r>
      <w:r w:rsidRPr="00DB4A41">
        <w:rPr>
          <w:rFonts w:asciiTheme="majorBidi" w:hAnsiTheme="majorBidi"/>
          <w:sz w:val="30"/>
          <w:szCs w:val="30"/>
          <w:cs/>
        </w:rPr>
        <w:t xml:space="preserve"> ศาลทรัพย์สินทางปัญญาและการค้าระหว่างประเทศได้อ่านคำพิพากษายกฟ้อง ต่อมาเมื่อวันที่ </w:t>
      </w:r>
      <w:r>
        <w:rPr>
          <w:rFonts w:asciiTheme="majorBidi" w:hAnsiTheme="majorBidi"/>
          <w:sz w:val="30"/>
          <w:szCs w:val="30"/>
        </w:rPr>
        <w:t>20</w:t>
      </w:r>
      <w:r w:rsidRPr="00DB4A41">
        <w:rPr>
          <w:rFonts w:asciiTheme="majorBidi" w:hAnsiTheme="majorBidi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z w:val="30"/>
          <w:szCs w:val="30"/>
        </w:rPr>
        <w:t>2565</w:t>
      </w:r>
      <w:r w:rsidRPr="00DB4A41">
        <w:rPr>
          <w:rFonts w:asciiTheme="majorBidi" w:hAnsiTheme="majorBidi"/>
          <w:sz w:val="30"/>
          <w:szCs w:val="30"/>
          <w:cs/>
        </w:rPr>
        <w:t xml:space="preserve"> โจทก์ได้ยื่นอุทธรณ์ต่อศาลอุทธรณ์ชำนัญพิเศษ ซึ่งเมื่อวันที่ </w:t>
      </w:r>
      <w:r>
        <w:rPr>
          <w:rFonts w:asciiTheme="majorBidi" w:hAnsiTheme="majorBidi"/>
          <w:sz w:val="30"/>
          <w:szCs w:val="30"/>
        </w:rPr>
        <w:t>16</w:t>
      </w:r>
      <w:r w:rsidRPr="00DB4A41">
        <w:rPr>
          <w:rFonts w:asciiTheme="majorBidi" w:hAnsiTheme="majorBidi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z w:val="30"/>
          <w:szCs w:val="30"/>
        </w:rPr>
        <w:t>2566</w:t>
      </w:r>
      <w:r w:rsidRPr="00DB4A41">
        <w:rPr>
          <w:rFonts w:asciiTheme="majorBidi" w:hAnsiTheme="majorBidi"/>
          <w:sz w:val="30"/>
          <w:szCs w:val="30"/>
          <w:cs/>
        </w:rPr>
        <w:t xml:space="preserve"> ศาลอุทธรณ์ชำนัญพิเศษได้อ่านคำพิพากษายกฟ้อง</w:t>
      </w:r>
    </w:p>
    <w:p w14:paraId="25EF1A93" w14:textId="77777777" w:rsidR="00DB4A41" w:rsidRPr="00DB4A41" w:rsidRDefault="00DB4A41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6606198C" w14:textId="44869B8C" w:rsidR="00AB43EF" w:rsidRDefault="00DB4A41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DB4A41">
        <w:rPr>
          <w:rFonts w:asciiTheme="majorBidi" w:hAnsiTheme="majorBidi"/>
          <w:sz w:val="30"/>
          <w:szCs w:val="30"/>
          <w:cs/>
        </w:rPr>
        <w:t xml:space="preserve">อย่างไรก็ตาม โจทก์ได้ยื่นคำร้องต่อศาลเพื่อขอขยายระยะเวลายื่นอุทธรณ์ศาลฎีกาถึงวันที่ </w:t>
      </w:r>
      <w:r>
        <w:rPr>
          <w:rFonts w:asciiTheme="majorBidi" w:hAnsiTheme="majorBidi"/>
          <w:sz w:val="30"/>
          <w:szCs w:val="30"/>
        </w:rPr>
        <w:t>12</w:t>
      </w:r>
      <w:r w:rsidRPr="00DB4A4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พฤษภาคม</w:t>
      </w:r>
      <w:r w:rsidRPr="00DB4A4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DB4A41">
        <w:rPr>
          <w:rFonts w:asciiTheme="majorBidi" w:hAnsiTheme="majorBidi"/>
          <w:sz w:val="30"/>
          <w:szCs w:val="30"/>
          <w:cs/>
        </w:rPr>
        <w:t xml:space="preserve"> ซึ่งศาลรับคำร้องดังกล่าว ในขั้นตอนนี้ไม่อาจระบุได้ว่าจะมีการฟ้องร้องเกิดขึ้น ณ วันที่ </w:t>
      </w:r>
      <w:r>
        <w:rPr>
          <w:rFonts w:asciiTheme="majorBidi" w:hAnsiTheme="majorBidi"/>
          <w:sz w:val="30"/>
          <w:szCs w:val="30"/>
        </w:rPr>
        <w:t>31</w:t>
      </w:r>
      <w:r w:rsidRPr="00DB4A4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DB4A4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DB4A41">
        <w:rPr>
          <w:rFonts w:asciiTheme="majorBidi" w:hAnsiTheme="majorBidi"/>
          <w:sz w:val="30"/>
          <w:szCs w:val="30"/>
          <w:cs/>
        </w:rPr>
        <w:t xml:space="preserve"> หรือไม่ ดังนั้น บริษัทจึงไม่ได้</w:t>
      </w:r>
      <w:r w:rsidR="009B075B">
        <w:rPr>
          <w:rFonts w:asciiTheme="majorBidi" w:hAnsiTheme="majorBidi" w:hint="cs"/>
          <w:sz w:val="30"/>
          <w:szCs w:val="30"/>
          <w:cs/>
        </w:rPr>
        <w:t>บันทึก</w:t>
      </w:r>
      <w:r w:rsidRPr="00DB4A41">
        <w:rPr>
          <w:rFonts w:asciiTheme="majorBidi" w:hAnsiTheme="majorBidi"/>
          <w:sz w:val="30"/>
          <w:szCs w:val="30"/>
          <w:cs/>
        </w:rPr>
        <w:t>หนี้สินจากกรณีดังกล่าว เนื่องด้วยผู้บริหารเชื่อว่าบริษัทไม่ได้การละเมิดการกระทำดังกล่าว</w:t>
      </w:r>
    </w:p>
    <w:p w14:paraId="0BB8BC18" w14:textId="77777777" w:rsidR="00DB4A41" w:rsidRDefault="00DB4A41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5D0EF226" w14:textId="03C0CC58" w:rsidR="00DB4A41" w:rsidRPr="0016249F" w:rsidRDefault="00DB4A41" w:rsidP="00DB4A41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11</w:t>
      </w:r>
      <w:r w:rsidRPr="0016249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39640234" w14:textId="77777777" w:rsidR="00DB4A41" w:rsidRDefault="00DB4A41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</w:p>
    <w:p w14:paraId="483F0992" w14:textId="17E0A992" w:rsidR="00DB4A41" w:rsidRDefault="00782BD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18 </w:t>
      </w:r>
      <w:r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</w:rPr>
        <w:t>ที่ประชุมสามัญผู้ถือหุ้นมีมติอนุมัติให้บริษัท</w:t>
      </w:r>
      <w:r w:rsidRPr="00D0564B">
        <w:rPr>
          <w:rFonts w:ascii="Angsana New" w:hAnsi="Angsana New" w:hint="cs"/>
          <w:sz w:val="30"/>
          <w:szCs w:val="30"/>
          <w:cs/>
        </w:rPr>
        <w:t>เข้าลงทุนในหุ้นสามัญของบริษัท ซีดีไอพี (ประเทศไทย) จำกัด (มหาชน) จำนวน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Pr="00D0564B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Pr="00D0564B">
        <w:rPr>
          <w:rFonts w:ascii="Angsana New" w:hAnsi="Angsana New"/>
          <w:sz w:val="30"/>
          <w:szCs w:val="30"/>
        </w:rPr>
        <w:t xml:space="preserve">156.0 </w:t>
      </w:r>
      <w:r w:rsidRPr="00D0564B">
        <w:rPr>
          <w:rFonts w:ascii="Angsana New" w:hAnsi="Angsana New" w:hint="cs"/>
          <w:sz w:val="30"/>
          <w:szCs w:val="30"/>
          <w:cs/>
        </w:rPr>
        <w:t>ล้านหุ้</w:t>
      </w:r>
      <w:r w:rsidRPr="00BD7430">
        <w:rPr>
          <w:rFonts w:ascii="Angsana New" w:hAnsi="Angsana New" w:hint="cs"/>
          <w:sz w:val="30"/>
          <w:szCs w:val="30"/>
          <w:cs/>
        </w:rPr>
        <w:t xml:space="preserve">น คิดเป็นร้อยละ </w:t>
      </w:r>
      <w:r w:rsidRPr="00BD7430">
        <w:rPr>
          <w:rFonts w:ascii="Angsana New" w:hAnsi="Angsana New"/>
          <w:sz w:val="30"/>
          <w:szCs w:val="30"/>
        </w:rPr>
        <w:t xml:space="preserve">65.0 </w:t>
      </w:r>
      <w:r w:rsidRPr="00BD7430">
        <w:rPr>
          <w:rFonts w:ascii="Angsana New" w:hAnsi="Angsana New" w:hint="cs"/>
          <w:sz w:val="30"/>
          <w:szCs w:val="30"/>
          <w:cs/>
        </w:rPr>
        <w:t xml:space="preserve">ของทุนจดทะเบียนชำระแล้ว เป็นจำนวนเงินไม่เกิน </w:t>
      </w:r>
      <w:r w:rsidRPr="00BD7430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</w:t>
      </w:r>
      <w:r w:rsidRPr="00BD7430">
        <w:rPr>
          <w:rFonts w:ascii="Angsana New" w:hAnsi="Angsana New"/>
          <w:sz w:val="30"/>
          <w:szCs w:val="30"/>
        </w:rPr>
        <w:t xml:space="preserve">0.0 </w:t>
      </w:r>
      <w:r w:rsidRPr="00BD7430">
        <w:rPr>
          <w:rFonts w:ascii="Angsana New" w:hAnsi="Angsana New" w:hint="cs"/>
          <w:sz w:val="30"/>
          <w:szCs w:val="30"/>
          <w:cs/>
        </w:rPr>
        <w:t>ล้านบาท จากบุคคลและกิจการที่เกี่ยวข้องกัน</w:t>
      </w:r>
    </w:p>
    <w:p w14:paraId="63706F94" w14:textId="77777777" w:rsidR="00DB4A41" w:rsidRDefault="00DB4A41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F5E84" w14:textId="21DDB6C7" w:rsidR="00782BDE" w:rsidRDefault="00782BD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727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07271">
        <w:rPr>
          <w:rFonts w:asciiTheme="majorBidi" w:hAnsiTheme="majorBidi" w:cstheme="majorBidi"/>
          <w:sz w:val="30"/>
          <w:szCs w:val="30"/>
        </w:rPr>
        <w:t xml:space="preserve">12 </w:t>
      </w:r>
      <w:r w:rsidRPr="00C0727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C07271">
        <w:rPr>
          <w:rFonts w:asciiTheme="majorBidi" w:hAnsiTheme="majorBidi" w:cstheme="majorBidi"/>
          <w:sz w:val="30"/>
          <w:szCs w:val="30"/>
        </w:rPr>
        <w:t xml:space="preserve">2566 </w:t>
      </w:r>
      <w:r w:rsidRPr="00C07271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ที่ประชุมคณะกรรมการบริษัทมีมติอนุมัติให้บริษัทเข้าลงทุนในหุ้นสามัญของบริษัท เกรซ วอเ</w:t>
      </w:r>
      <w:r w:rsidR="007F4011" w:rsidRPr="00C07271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C07271">
        <w:rPr>
          <w:rFonts w:asciiTheme="majorBidi" w:hAnsiTheme="majorBidi" w:cstheme="majorBidi" w:hint="cs"/>
          <w:sz w:val="30"/>
          <w:szCs w:val="30"/>
          <w:cs/>
        </w:rPr>
        <w:t xml:space="preserve">อร์ เมด จำกัด จำนวนหุ้นไม่เกิน </w:t>
      </w:r>
      <w:r w:rsidRPr="00C07271">
        <w:rPr>
          <w:rFonts w:asciiTheme="majorBidi" w:hAnsiTheme="majorBidi" w:cstheme="majorBidi"/>
          <w:sz w:val="30"/>
          <w:szCs w:val="30"/>
        </w:rPr>
        <w:t xml:space="preserve">21,118 </w:t>
      </w:r>
      <w:r w:rsidRPr="00C07271">
        <w:rPr>
          <w:rFonts w:asciiTheme="majorBidi" w:hAnsiTheme="majorBidi" w:cstheme="majorBidi" w:hint="cs"/>
          <w:sz w:val="30"/>
          <w:szCs w:val="30"/>
          <w:cs/>
        </w:rPr>
        <w:t xml:space="preserve">หุ้น คิดเป็นร้อยละ </w:t>
      </w:r>
      <w:r w:rsidRPr="00C07271">
        <w:rPr>
          <w:rFonts w:asciiTheme="majorBidi" w:hAnsiTheme="majorBidi" w:cstheme="majorBidi"/>
          <w:sz w:val="30"/>
          <w:szCs w:val="30"/>
        </w:rPr>
        <w:t xml:space="preserve">52.8 </w:t>
      </w:r>
      <w:r w:rsidRPr="00C07271">
        <w:rPr>
          <w:rFonts w:asciiTheme="majorBidi" w:hAnsiTheme="majorBidi" w:cstheme="majorBidi" w:hint="cs"/>
          <w:sz w:val="30"/>
          <w:szCs w:val="30"/>
          <w:cs/>
        </w:rPr>
        <w:t xml:space="preserve">ของทุนจดทะเบียนและชำระแล้ว เป็นจำนวนเงินไม่เกิน </w:t>
      </w:r>
      <w:r w:rsidRPr="00C07271">
        <w:rPr>
          <w:rFonts w:asciiTheme="majorBidi" w:hAnsiTheme="majorBidi" w:cstheme="majorBidi"/>
          <w:sz w:val="30"/>
          <w:szCs w:val="30"/>
        </w:rPr>
        <w:t xml:space="preserve">43.9 </w:t>
      </w:r>
      <w:r w:rsidRPr="00C07271">
        <w:rPr>
          <w:rFonts w:asciiTheme="majorBidi" w:hAnsiTheme="majorBidi" w:cstheme="majorBidi" w:hint="cs"/>
          <w:sz w:val="30"/>
          <w:szCs w:val="30"/>
          <w:cs/>
        </w:rPr>
        <w:t>ล้านบาท จากกิจการที่ไม่เกี่ยวข้องกัน</w:t>
      </w:r>
    </w:p>
    <w:p w14:paraId="47FAC69B" w14:textId="77777777" w:rsidR="00782BDE" w:rsidRDefault="00782BD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C8A0435" w14:textId="77777777" w:rsidR="00486E2E" w:rsidRDefault="00486E2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F28A360" w14:textId="77777777" w:rsidR="00486E2E" w:rsidRDefault="00486E2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3F499" w14:textId="77777777" w:rsidR="00486E2E" w:rsidRDefault="00486E2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39021" w14:textId="77777777" w:rsidR="00486E2E" w:rsidRDefault="00486E2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4ED72" w14:textId="77777777" w:rsidR="00486E2E" w:rsidRDefault="00486E2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59A92" w14:textId="77777777" w:rsidR="00486E2E" w:rsidRDefault="00486E2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EB9F5" w14:textId="77777777" w:rsidR="00486E2E" w:rsidRDefault="00486E2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3C44E" w14:textId="77777777" w:rsidR="00486E2E" w:rsidRDefault="00486E2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3B609" w14:textId="77777777" w:rsidR="00486E2E" w:rsidRDefault="00486E2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891DA" w14:textId="77777777" w:rsidR="00486E2E" w:rsidRDefault="00486E2E" w:rsidP="000B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A3475" w14:textId="39422A87" w:rsidR="00782BDE" w:rsidRPr="0016249F" w:rsidRDefault="00782BDE" w:rsidP="00782BDE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12</w:t>
      </w:r>
      <w:r w:rsidRPr="0016249F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การจัดประเภทรายการใหม่</w:t>
      </w:r>
    </w:p>
    <w:p w14:paraId="49F164F3" w14:textId="77777777" w:rsidR="00782BDE" w:rsidRDefault="00782BD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B43BC" w14:textId="5F7CC502" w:rsidR="006F5DAC" w:rsidRDefault="00782BDE" w:rsidP="006F5D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="Angsana New" w:hAnsi="Angsana New" w:hint="cs"/>
          <w:sz w:val="30"/>
          <w:szCs w:val="30"/>
          <w:cs/>
          <w:lang w:val="en-GB"/>
        </w:rPr>
        <w:t>รายการบางรายการในงบแสดงฐานะการเงิน</w:t>
      </w:r>
      <w:r w:rsidRPr="005B3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B3AB9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5B3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B3AB9">
        <w:rPr>
          <w:rFonts w:ascii="Angsana New" w:hAnsi="Angsana New" w:hint="cs"/>
          <w:sz w:val="30"/>
          <w:szCs w:val="30"/>
          <w:cs/>
          <w:lang w:val="en-GB"/>
        </w:rPr>
        <w:t>วันที่</w:t>
      </w:r>
      <w:r w:rsidRPr="005B3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B3AB9">
        <w:rPr>
          <w:rFonts w:ascii="Angsana New" w:hAnsi="Angsana New"/>
          <w:sz w:val="30"/>
          <w:szCs w:val="30"/>
          <w:lang w:val="en-GB"/>
        </w:rPr>
        <w:t xml:space="preserve">31 </w:t>
      </w:r>
      <w:r w:rsidRPr="005B3AB9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5B3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54DB3">
        <w:rPr>
          <w:rFonts w:ascii="Angsana New" w:hAnsi="Angsana New"/>
          <w:sz w:val="30"/>
          <w:szCs w:val="30"/>
          <w:lang w:val="en-GB"/>
        </w:rPr>
        <w:t>256</w:t>
      </w:r>
      <w:r>
        <w:rPr>
          <w:rFonts w:ascii="Angsana New" w:hAnsi="Angsana New"/>
          <w:sz w:val="30"/>
          <w:szCs w:val="30"/>
          <w:lang w:val="en-GB"/>
        </w:rPr>
        <w:t xml:space="preserve">5 </w:t>
      </w:r>
      <w:r w:rsidRPr="005B3AB9">
        <w:rPr>
          <w:rFonts w:ascii="Angsana New" w:hAnsi="Angsana New" w:hint="cs"/>
          <w:sz w:val="30"/>
          <w:szCs w:val="30"/>
          <w:cs/>
          <w:lang w:val="en-GB"/>
        </w:rPr>
        <w:t>ได้มีการจัดประเภทรายการใหม่เพื่อให้</w:t>
      </w:r>
      <w:r w:rsidRPr="00C07271">
        <w:rPr>
          <w:rFonts w:ascii="Angsana New" w:hAnsi="Angsana New" w:hint="cs"/>
          <w:sz w:val="30"/>
          <w:szCs w:val="30"/>
          <w:cs/>
          <w:lang w:val="en-GB"/>
        </w:rPr>
        <w:t>สอดคล้องกับการนำเสนองบการเงิน</w:t>
      </w:r>
      <w:r w:rsidR="00503412" w:rsidRPr="00C07271">
        <w:rPr>
          <w:rFonts w:ascii="Angsana New" w:hAnsi="Angsana New" w:hint="cs"/>
          <w:sz w:val="30"/>
          <w:szCs w:val="30"/>
          <w:cs/>
          <w:lang w:val="en-GB"/>
        </w:rPr>
        <w:t xml:space="preserve">ระหว่างกาล ณ วันที่ </w:t>
      </w:r>
      <w:r w:rsidR="00503412" w:rsidRPr="00C07271">
        <w:rPr>
          <w:rFonts w:ascii="Angsana New" w:hAnsi="Angsana New"/>
          <w:sz w:val="30"/>
          <w:szCs w:val="30"/>
        </w:rPr>
        <w:t xml:space="preserve">31 </w:t>
      </w:r>
      <w:r w:rsidR="00503412" w:rsidRPr="00C0727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03412" w:rsidRPr="00C07271">
        <w:rPr>
          <w:rFonts w:ascii="Angsana New" w:hAnsi="Angsana New"/>
          <w:sz w:val="30"/>
          <w:szCs w:val="30"/>
        </w:rPr>
        <w:t>2566</w:t>
      </w:r>
      <w:r w:rsidR="006F5DAC">
        <w:rPr>
          <w:rFonts w:ascii="Angsana New" w:hAnsi="Angsana New"/>
          <w:sz w:val="30"/>
          <w:szCs w:val="30"/>
        </w:rPr>
        <w:t xml:space="preserve"> </w:t>
      </w:r>
      <w:r w:rsidR="006F5DAC" w:rsidRPr="005B3AB9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566B5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6F5DAC" w:rsidRPr="005B3AB9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55EE4619" w14:textId="77777777" w:rsidR="00782BDE" w:rsidRPr="00486E2E" w:rsidRDefault="00782BDE" w:rsidP="00486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9"/>
        <w:gridCol w:w="1985"/>
        <w:gridCol w:w="283"/>
        <w:gridCol w:w="1503"/>
        <w:gridCol w:w="270"/>
        <w:gridCol w:w="1620"/>
      </w:tblGrid>
      <w:tr w:rsidR="00486E2E" w:rsidRPr="00486E2E" w14:paraId="5D7DD1EE" w14:textId="77777777" w:rsidTr="006F5DAC">
        <w:trPr>
          <w:trHeight w:val="335"/>
          <w:tblHeader/>
        </w:trPr>
        <w:tc>
          <w:tcPr>
            <w:tcW w:w="3429" w:type="dxa"/>
            <w:vAlign w:val="center"/>
          </w:tcPr>
          <w:p w14:paraId="51F8F3BE" w14:textId="77777777" w:rsidR="00486E2E" w:rsidRPr="00486E2E" w:rsidRDefault="00486E2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1" w:type="dxa"/>
            <w:gridSpan w:val="5"/>
            <w:vAlign w:val="center"/>
          </w:tcPr>
          <w:p w14:paraId="5C69AF7A" w14:textId="30F0288B" w:rsidR="00486E2E" w:rsidRPr="00486E2E" w:rsidRDefault="00486E2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86E2E" w:rsidRPr="00486E2E" w14:paraId="70987DA3" w14:textId="77777777" w:rsidTr="006F5DAC">
        <w:trPr>
          <w:trHeight w:val="335"/>
          <w:tblHeader/>
        </w:trPr>
        <w:tc>
          <w:tcPr>
            <w:tcW w:w="3429" w:type="dxa"/>
            <w:vAlign w:val="center"/>
          </w:tcPr>
          <w:p w14:paraId="310405B9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25C5F7B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CC799EC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0068BAF9" w14:textId="7A0D1F2A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4CD98A78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0A1F749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6E2E" w:rsidRPr="00486E2E" w14:paraId="26B231DB" w14:textId="77777777" w:rsidTr="006F5DAC">
        <w:trPr>
          <w:trHeight w:val="335"/>
          <w:tblHeader/>
        </w:trPr>
        <w:tc>
          <w:tcPr>
            <w:tcW w:w="3429" w:type="dxa"/>
            <w:vAlign w:val="center"/>
          </w:tcPr>
          <w:p w14:paraId="2518D96B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5599372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 w:firstLine="2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87A5163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2790F5B1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F2E6003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12655B1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86E2E" w:rsidRPr="00486E2E" w14:paraId="1A68B7F1" w14:textId="77777777" w:rsidTr="00486E2E">
        <w:tc>
          <w:tcPr>
            <w:tcW w:w="3429" w:type="dxa"/>
            <w:shd w:val="clear" w:color="auto" w:fill="auto"/>
          </w:tcPr>
          <w:p w14:paraId="1D2F6E23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1" w:type="dxa"/>
            <w:gridSpan w:val="5"/>
            <w:shd w:val="clear" w:color="auto" w:fill="auto"/>
          </w:tcPr>
          <w:p w14:paraId="3FA0E472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6E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86E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6E2E" w:rsidRPr="00486E2E" w14:paraId="5079DCD5" w14:textId="77777777" w:rsidTr="00486E2E">
        <w:tc>
          <w:tcPr>
            <w:tcW w:w="3429" w:type="dxa"/>
            <w:shd w:val="clear" w:color="auto" w:fill="auto"/>
            <w:hideMark/>
          </w:tcPr>
          <w:p w14:paraId="5133626B" w14:textId="288BB0D1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40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86E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86E2E" w:rsidRPr="00486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3B538541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E2BD50D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8FD4F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3A9246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C0A415A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6E2E" w:rsidRPr="00486E2E" w14:paraId="7C99C8FE" w14:textId="77777777" w:rsidTr="00486E2E">
        <w:trPr>
          <w:trHeight w:val="362"/>
        </w:trPr>
        <w:tc>
          <w:tcPr>
            <w:tcW w:w="3429" w:type="dxa"/>
            <w:shd w:val="clear" w:color="auto" w:fill="auto"/>
          </w:tcPr>
          <w:p w14:paraId="6CB30BDD" w14:textId="3F4A3F37" w:rsidR="00782BDE" w:rsidRPr="00486E2E" w:rsidRDefault="00486E2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สินทรัพย์ต้นทุนของสัญญา - หมุนเวียน</w:t>
            </w:r>
          </w:p>
        </w:tc>
        <w:tc>
          <w:tcPr>
            <w:tcW w:w="1985" w:type="dxa"/>
            <w:shd w:val="clear" w:color="auto" w:fill="auto"/>
          </w:tcPr>
          <w:p w14:paraId="0EA865F0" w14:textId="0A241096" w:rsidR="00782BDE" w:rsidRPr="00486E2E" w:rsidRDefault="00486E2E" w:rsidP="0029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717</w:t>
            </w:r>
          </w:p>
        </w:tc>
        <w:tc>
          <w:tcPr>
            <w:tcW w:w="283" w:type="dxa"/>
            <w:shd w:val="clear" w:color="auto" w:fill="auto"/>
          </w:tcPr>
          <w:p w14:paraId="6D5B663A" w14:textId="77777777" w:rsidR="00782BDE" w:rsidRPr="00486E2E" w:rsidRDefault="00782BDE" w:rsidP="004C0B7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DA5A03" w14:textId="7ED1D41E" w:rsidR="00782BDE" w:rsidRPr="00486E2E" w:rsidRDefault="00486E2E" w:rsidP="0029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  <w:tc>
          <w:tcPr>
            <w:tcW w:w="270" w:type="dxa"/>
            <w:shd w:val="clear" w:color="auto" w:fill="auto"/>
          </w:tcPr>
          <w:p w14:paraId="2EBBE262" w14:textId="77777777" w:rsidR="00782BDE" w:rsidRPr="00486E2E" w:rsidRDefault="00782BDE" w:rsidP="004C0B7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D6BD367" w14:textId="06EC335E" w:rsidR="00782BDE" w:rsidRPr="00486E2E" w:rsidRDefault="00486E2E" w:rsidP="0029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249</w:t>
            </w:r>
          </w:p>
        </w:tc>
      </w:tr>
      <w:tr w:rsidR="00486E2E" w:rsidRPr="00486E2E" w14:paraId="336BD2EE" w14:textId="77777777" w:rsidTr="00486E2E">
        <w:tc>
          <w:tcPr>
            <w:tcW w:w="3429" w:type="dxa"/>
            <w:shd w:val="clear" w:color="auto" w:fill="auto"/>
          </w:tcPr>
          <w:p w14:paraId="32C0A96B" w14:textId="3DD0E771" w:rsidR="00782BDE" w:rsidRPr="00486E2E" w:rsidRDefault="00486E2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สินทรัพย์ต้นทุนของสัญญา - ไม่หมุนเวียน</w:t>
            </w:r>
          </w:p>
        </w:tc>
        <w:tc>
          <w:tcPr>
            <w:tcW w:w="1985" w:type="dxa"/>
            <w:shd w:val="clear" w:color="auto" w:fill="auto"/>
          </w:tcPr>
          <w:p w14:paraId="24302C23" w14:textId="38D472F9" w:rsidR="00782BDE" w:rsidRPr="00486E2E" w:rsidRDefault="00486E2E" w:rsidP="0029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209</w:t>
            </w:r>
          </w:p>
        </w:tc>
        <w:tc>
          <w:tcPr>
            <w:tcW w:w="283" w:type="dxa"/>
            <w:shd w:val="clear" w:color="auto" w:fill="auto"/>
          </w:tcPr>
          <w:p w14:paraId="671A1261" w14:textId="77777777" w:rsidR="00782BDE" w:rsidRPr="00486E2E" w:rsidRDefault="00782BDE" w:rsidP="004C0B7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400101" w14:textId="09947940" w:rsidR="00782BDE" w:rsidRPr="00486E2E" w:rsidRDefault="00486E2E" w:rsidP="0029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2873878A" w14:textId="77777777" w:rsidR="00782BDE" w:rsidRPr="00486E2E" w:rsidRDefault="00782BDE" w:rsidP="004C0B7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237C7E" w14:textId="7AC38F61" w:rsidR="00782BDE" w:rsidRPr="00486E2E" w:rsidRDefault="00486E2E" w:rsidP="00296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486E2E">
              <w:rPr>
                <w:rFonts w:asciiTheme="majorBidi" w:hAnsiTheme="majorBidi" w:cstheme="majorBidi" w:hint="cs"/>
                <w:sz w:val="30"/>
                <w:szCs w:val="30"/>
                <w:cs/>
              </w:rPr>
              <w:t>677</w:t>
            </w:r>
          </w:p>
        </w:tc>
      </w:tr>
      <w:tr w:rsidR="00486E2E" w:rsidRPr="00486E2E" w14:paraId="04497FFC" w14:textId="77777777" w:rsidTr="00486E2E">
        <w:tc>
          <w:tcPr>
            <w:tcW w:w="3429" w:type="dxa"/>
            <w:shd w:val="clear" w:color="auto" w:fill="auto"/>
          </w:tcPr>
          <w:p w14:paraId="4A87B054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52846560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C31EC11" w14:textId="77777777" w:rsidR="00782BDE" w:rsidRPr="00486E2E" w:rsidRDefault="00782BDE" w:rsidP="004C0B7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3A19FF" w14:textId="77777777" w:rsidR="00782BDE" w:rsidRPr="00486E2E" w:rsidRDefault="00782BDE" w:rsidP="00AE4C1A">
            <w:pPr>
              <w:pStyle w:val="BodyText"/>
              <w:tabs>
                <w:tab w:val="decimal" w:pos="1152"/>
              </w:tabs>
              <w:spacing w:after="0"/>
              <w:ind w:right="-156" w:firstLine="4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6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432F6" w14:textId="77777777" w:rsidR="00782BDE" w:rsidRPr="00486E2E" w:rsidRDefault="00782BDE" w:rsidP="004C0B7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E23F3B7" w14:textId="77777777" w:rsidR="00782BDE" w:rsidRPr="00486E2E" w:rsidRDefault="00782BDE" w:rsidP="00486E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20A88EB" w14:textId="77777777" w:rsidR="00782BDE" w:rsidRPr="00486E2E" w:rsidRDefault="00782BDE" w:rsidP="00486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7E50A5" w14:textId="77777777" w:rsidR="00782BDE" w:rsidRPr="00111DBF" w:rsidRDefault="00782BDE" w:rsidP="00DB4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82BDE" w:rsidRPr="00111DBF" w:rsidSect="00192B50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4421B" w14:textId="77777777" w:rsidR="003443E5" w:rsidRDefault="003443E5">
      <w:r>
        <w:separator/>
      </w:r>
    </w:p>
  </w:endnote>
  <w:endnote w:type="continuationSeparator" w:id="0">
    <w:p w14:paraId="6775F00F" w14:textId="77777777" w:rsidR="003443E5" w:rsidRDefault="00344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A70C4" w14:textId="77777777" w:rsidR="003443E5" w:rsidRDefault="003443E5">
      <w:r>
        <w:separator/>
      </w:r>
    </w:p>
  </w:footnote>
  <w:footnote w:type="continuationSeparator" w:id="0">
    <w:p w14:paraId="135AB307" w14:textId="77777777" w:rsidR="003443E5" w:rsidRDefault="00344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79E512C4" w:rsidR="00564357" w:rsidRPr="00DC2A92" w:rsidRDefault="0056435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C2A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C2A92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DC2A92">
      <w:rPr>
        <w:rFonts w:ascii="Angsana New" w:hAnsi="Angsana New"/>
        <w:b/>
        <w:bCs/>
        <w:sz w:val="32"/>
        <w:szCs w:val="32"/>
      </w:rPr>
      <w:t>(</w:t>
    </w:r>
    <w:r w:rsidRPr="00DC2A92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DC2A92">
      <w:rPr>
        <w:rFonts w:ascii="Angsana New" w:hAnsi="Angsana New"/>
        <w:b/>
        <w:bCs/>
        <w:sz w:val="32"/>
        <w:szCs w:val="32"/>
      </w:rPr>
      <w:t>)</w:t>
    </w:r>
    <w:r w:rsidRPr="00DC2A92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C2A92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="006708D7">
      <w:rPr>
        <w:rFonts w:ascii="Angsana New" w:hAnsi="Angsana New"/>
        <w:b/>
        <w:bCs/>
        <w:sz w:val="32"/>
        <w:szCs w:val="32"/>
      </w:rPr>
      <w:t xml:space="preserve"> </w:t>
    </w:r>
    <w:r w:rsidR="006708D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D3B4C4A" w14:textId="55E1B7E9" w:rsidR="00564357" w:rsidRPr="00DC2A92" w:rsidRDefault="00564357" w:rsidP="00914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C2A92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DC2A92">
      <w:rPr>
        <w:rFonts w:ascii="Angsana New" w:hAnsi="Angsana New" w:hint="cs"/>
        <w:b/>
        <w:bCs/>
        <w:sz w:val="32"/>
        <w:szCs w:val="32"/>
        <w:cs/>
      </w:rPr>
      <w:t>งบ</w:t>
    </w:r>
    <w:r w:rsidRPr="00DC2A92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DC2A92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EA7858" w14:textId="7F8CBCE1" w:rsidR="00564357" w:rsidRPr="00DC2A92" w:rsidRDefault="00564357" w:rsidP="0091491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bidi="th-TH"/>
      </w:rPr>
    </w:pP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="0045515A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</w:t>
    </w: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สิ้นสุดวันที</w:t>
    </w:r>
    <w:r w:rsidRPr="00DC2A92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่ </w:t>
    </w:r>
    <w:r w:rsidR="00DC2A92" w:rsidRPr="00DC2A92">
      <w:rPr>
        <w:rFonts w:ascii="Angsana New" w:hAnsi="Angsana New" w:cs="Angsana New"/>
        <w:bCs/>
        <w:sz w:val="32"/>
        <w:szCs w:val="32"/>
        <w:lang w:bidi="th-TH"/>
      </w:rPr>
      <w:t>3</w:t>
    </w:r>
    <w:r w:rsidR="00497D79">
      <w:rPr>
        <w:rFonts w:ascii="Angsana New" w:hAnsi="Angsana New" w:cs="Angsana New"/>
        <w:bCs/>
        <w:sz w:val="32"/>
        <w:szCs w:val="32"/>
        <w:lang w:bidi="th-TH"/>
      </w:rPr>
      <w:t>1</w:t>
    </w:r>
    <w:r w:rsidR="00DC2A92" w:rsidRPr="00DC2A92">
      <w:rPr>
        <w:rFonts w:ascii="Angsana New" w:hAnsi="Angsana New" w:cs="Angsana New"/>
        <w:bCs/>
        <w:sz w:val="32"/>
        <w:szCs w:val="32"/>
        <w:lang w:bidi="th-TH"/>
      </w:rPr>
      <w:t xml:space="preserve"> </w:t>
    </w:r>
    <w:r w:rsidR="00497D79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มีนาคม </w:t>
    </w:r>
    <w:r w:rsidR="00497D79">
      <w:rPr>
        <w:rFonts w:ascii="Angsana New" w:hAnsi="Angsana New" w:cs="Angsana New"/>
        <w:bCs/>
        <w:sz w:val="32"/>
        <w:szCs w:val="32"/>
        <w:lang w:val="en-US" w:bidi="th-TH"/>
      </w:rPr>
      <w:t>2566</w:t>
    </w:r>
    <w:r w:rsidRPr="00DC2A92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Pr="00DC2A92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DC2A92">
      <w:rPr>
        <w:rFonts w:ascii="Angsana New" w:hAnsi="Angsana New" w:cs="Angsana New"/>
        <w:bCs/>
        <w:sz w:val="32"/>
        <w:szCs w:val="32"/>
        <w:lang w:bidi="th-TH"/>
      </w:rPr>
      <w:t>)</w:t>
    </w:r>
  </w:p>
  <w:p w14:paraId="5E181CDE" w14:textId="77777777" w:rsidR="00564357" w:rsidRPr="006C0E37" w:rsidRDefault="0056435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78A26614"/>
    <w:lvl w:ilvl="0" w:tplc="67603918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7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98805">
    <w:abstractNumId w:val="6"/>
  </w:num>
  <w:num w:numId="2" w16cid:durableId="1680153626">
    <w:abstractNumId w:val="5"/>
  </w:num>
  <w:num w:numId="3" w16cid:durableId="425275379">
    <w:abstractNumId w:val="9"/>
  </w:num>
  <w:num w:numId="4" w16cid:durableId="1312637020">
    <w:abstractNumId w:val="7"/>
  </w:num>
  <w:num w:numId="5" w16cid:durableId="926184918">
    <w:abstractNumId w:val="8"/>
  </w:num>
  <w:num w:numId="6" w16cid:durableId="136997199">
    <w:abstractNumId w:val="3"/>
  </w:num>
  <w:num w:numId="7" w16cid:durableId="914777755">
    <w:abstractNumId w:val="2"/>
  </w:num>
  <w:num w:numId="8" w16cid:durableId="2109767445">
    <w:abstractNumId w:val="0"/>
  </w:num>
  <w:num w:numId="9" w16cid:durableId="228810768">
    <w:abstractNumId w:val="1"/>
  </w:num>
  <w:num w:numId="10" w16cid:durableId="1935822833">
    <w:abstractNumId w:val="4"/>
  </w:num>
  <w:num w:numId="11" w16cid:durableId="2042973223">
    <w:abstractNumId w:val="25"/>
  </w:num>
  <w:num w:numId="12" w16cid:durableId="765854692">
    <w:abstractNumId w:val="22"/>
  </w:num>
  <w:num w:numId="13" w16cid:durableId="1904410788">
    <w:abstractNumId w:val="35"/>
  </w:num>
  <w:num w:numId="14" w16cid:durableId="449863123">
    <w:abstractNumId w:val="24"/>
  </w:num>
  <w:num w:numId="15" w16cid:durableId="1723871348">
    <w:abstractNumId w:val="27"/>
  </w:num>
  <w:num w:numId="16" w16cid:durableId="130442399">
    <w:abstractNumId w:val="12"/>
  </w:num>
  <w:num w:numId="17" w16cid:durableId="87165900">
    <w:abstractNumId w:val="14"/>
  </w:num>
  <w:num w:numId="18" w16cid:durableId="765148824">
    <w:abstractNumId w:val="11"/>
  </w:num>
  <w:num w:numId="19" w16cid:durableId="889924344">
    <w:abstractNumId w:val="28"/>
  </w:num>
  <w:num w:numId="20" w16cid:durableId="510071133">
    <w:abstractNumId w:val="19"/>
  </w:num>
  <w:num w:numId="21" w16cid:durableId="1234663470">
    <w:abstractNumId w:val="37"/>
  </w:num>
  <w:num w:numId="22" w16cid:durableId="1198540184">
    <w:abstractNumId w:val="23"/>
  </w:num>
  <w:num w:numId="23" w16cid:durableId="1274509694">
    <w:abstractNumId w:val="15"/>
  </w:num>
  <w:num w:numId="24" w16cid:durableId="214660863">
    <w:abstractNumId w:val="41"/>
  </w:num>
  <w:num w:numId="25" w16cid:durableId="1434477716">
    <w:abstractNumId w:val="39"/>
  </w:num>
  <w:num w:numId="26" w16cid:durableId="39941888">
    <w:abstractNumId w:val="10"/>
  </w:num>
  <w:num w:numId="27" w16cid:durableId="1755470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3598312">
    <w:abstractNumId w:val="33"/>
  </w:num>
  <w:num w:numId="29" w16cid:durableId="1280337073">
    <w:abstractNumId w:val="32"/>
  </w:num>
  <w:num w:numId="30" w16cid:durableId="204487443">
    <w:abstractNumId w:val="30"/>
  </w:num>
  <w:num w:numId="31" w16cid:durableId="551773915">
    <w:abstractNumId w:val="36"/>
  </w:num>
  <w:num w:numId="32" w16cid:durableId="1518621958">
    <w:abstractNumId w:val="34"/>
  </w:num>
  <w:num w:numId="33" w16cid:durableId="1588418053">
    <w:abstractNumId w:val="31"/>
  </w:num>
  <w:num w:numId="34" w16cid:durableId="93131314">
    <w:abstractNumId w:val="20"/>
  </w:num>
  <w:num w:numId="35" w16cid:durableId="1262177218">
    <w:abstractNumId w:val="38"/>
  </w:num>
  <w:num w:numId="36" w16cid:durableId="462424737">
    <w:abstractNumId w:val="17"/>
  </w:num>
  <w:num w:numId="37" w16cid:durableId="168641898">
    <w:abstractNumId w:val="40"/>
  </w:num>
  <w:num w:numId="38" w16cid:durableId="920062117">
    <w:abstractNumId w:val="16"/>
  </w:num>
  <w:num w:numId="39" w16cid:durableId="581065725">
    <w:abstractNumId w:val="21"/>
  </w:num>
  <w:num w:numId="40" w16cid:durableId="71202862">
    <w:abstractNumId w:val="42"/>
  </w:num>
  <w:num w:numId="41" w16cid:durableId="1175993869">
    <w:abstractNumId w:val="18"/>
  </w:num>
  <w:num w:numId="42" w16cid:durableId="2063794526">
    <w:abstractNumId w:val="29"/>
  </w:num>
  <w:num w:numId="43" w16cid:durableId="967054717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7745"/>
    <w:rsid w:val="000101CF"/>
    <w:rsid w:val="0001088E"/>
    <w:rsid w:val="00010A06"/>
    <w:rsid w:val="00010B16"/>
    <w:rsid w:val="00010FCF"/>
    <w:rsid w:val="000119A5"/>
    <w:rsid w:val="00011DCD"/>
    <w:rsid w:val="00012AA9"/>
    <w:rsid w:val="00012B92"/>
    <w:rsid w:val="00012C81"/>
    <w:rsid w:val="0001309F"/>
    <w:rsid w:val="00013C03"/>
    <w:rsid w:val="00013DFF"/>
    <w:rsid w:val="000146C6"/>
    <w:rsid w:val="000151A7"/>
    <w:rsid w:val="0001653B"/>
    <w:rsid w:val="000175A6"/>
    <w:rsid w:val="00017C0A"/>
    <w:rsid w:val="00017FF4"/>
    <w:rsid w:val="00020217"/>
    <w:rsid w:val="00020477"/>
    <w:rsid w:val="000207EE"/>
    <w:rsid w:val="00020DC4"/>
    <w:rsid w:val="00020F45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1F2D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69A"/>
    <w:rsid w:val="00040C78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D0F"/>
    <w:rsid w:val="00044EB6"/>
    <w:rsid w:val="00046397"/>
    <w:rsid w:val="00046687"/>
    <w:rsid w:val="00046ACF"/>
    <w:rsid w:val="00047360"/>
    <w:rsid w:val="00050F0E"/>
    <w:rsid w:val="000513E7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ABB"/>
    <w:rsid w:val="00057C6E"/>
    <w:rsid w:val="00057E90"/>
    <w:rsid w:val="00057F11"/>
    <w:rsid w:val="00060A97"/>
    <w:rsid w:val="000615E5"/>
    <w:rsid w:val="00061864"/>
    <w:rsid w:val="00061E5B"/>
    <w:rsid w:val="00061FE3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252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DF8"/>
    <w:rsid w:val="00075190"/>
    <w:rsid w:val="00075918"/>
    <w:rsid w:val="000762B7"/>
    <w:rsid w:val="0007647F"/>
    <w:rsid w:val="00076788"/>
    <w:rsid w:val="0007687A"/>
    <w:rsid w:val="00076FE2"/>
    <w:rsid w:val="00077440"/>
    <w:rsid w:val="00077B6C"/>
    <w:rsid w:val="000803A1"/>
    <w:rsid w:val="0008102C"/>
    <w:rsid w:val="00081ADA"/>
    <w:rsid w:val="00081AE3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97988"/>
    <w:rsid w:val="000A00C6"/>
    <w:rsid w:val="000A011D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7F5"/>
    <w:rsid w:val="000A294D"/>
    <w:rsid w:val="000A2E91"/>
    <w:rsid w:val="000A2EA5"/>
    <w:rsid w:val="000A33AA"/>
    <w:rsid w:val="000A37ED"/>
    <w:rsid w:val="000A3C44"/>
    <w:rsid w:val="000A45A8"/>
    <w:rsid w:val="000A4C76"/>
    <w:rsid w:val="000A61C6"/>
    <w:rsid w:val="000A7619"/>
    <w:rsid w:val="000A7CAA"/>
    <w:rsid w:val="000B0843"/>
    <w:rsid w:val="000B0966"/>
    <w:rsid w:val="000B09DA"/>
    <w:rsid w:val="000B1498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353"/>
    <w:rsid w:val="000B7B45"/>
    <w:rsid w:val="000B7E32"/>
    <w:rsid w:val="000C0332"/>
    <w:rsid w:val="000C10DA"/>
    <w:rsid w:val="000C1A6D"/>
    <w:rsid w:val="000C2472"/>
    <w:rsid w:val="000C2C46"/>
    <w:rsid w:val="000C3510"/>
    <w:rsid w:val="000C354F"/>
    <w:rsid w:val="000C387C"/>
    <w:rsid w:val="000C3F70"/>
    <w:rsid w:val="000C514B"/>
    <w:rsid w:val="000C5773"/>
    <w:rsid w:val="000C62F5"/>
    <w:rsid w:val="000C634C"/>
    <w:rsid w:val="000C6369"/>
    <w:rsid w:val="000C68D6"/>
    <w:rsid w:val="000C7476"/>
    <w:rsid w:val="000C7753"/>
    <w:rsid w:val="000C7934"/>
    <w:rsid w:val="000C7CDE"/>
    <w:rsid w:val="000D0022"/>
    <w:rsid w:val="000D0631"/>
    <w:rsid w:val="000D0E99"/>
    <w:rsid w:val="000D0FA3"/>
    <w:rsid w:val="000D148F"/>
    <w:rsid w:val="000D22B9"/>
    <w:rsid w:val="000D29BB"/>
    <w:rsid w:val="000D2DEB"/>
    <w:rsid w:val="000D30C4"/>
    <w:rsid w:val="000D30CE"/>
    <w:rsid w:val="000D31C7"/>
    <w:rsid w:val="000D34ED"/>
    <w:rsid w:val="000D3766"/>
    <w:rsid w:val="000D3B7F"/>
    <w:rsid w:val="000D4827"/>
    <w:rsid w:val="000D491F"/>
    <w:rsid w:val="000D49B4"/>
    <w:rsid w:val="000D5101"/>
    <w:rsid w:val="000D57C5"/>
    <w:rsid w:val="000D5EBE"/>
    <w:rsid w:val="000D656F"/>
    <w:rsid w:val="000D6837"/>
    <w:rsid w:val="000D6A41"/>
    <w:rsid w:val="000D6DF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5CFB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1EC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5FBB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880"/>
    <w:rsid w:val="00104F89"/>
    <w:rsid w:val="0010549E"/>
    <w:rsid w:val="00105BCC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1DBF"/>
    <w:rsid w:val="00112378"/>
    <w:rsid w:val="00112DAF"/>
    <w:rsid w:val="00112E98"/>
    <w:rsid w:val="00113069"/>
    <w:rsid w:val="0011321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D3D"/>
    <w:rsid w:val="001267C8"/>
    <w:rsid w:val="001306D6"/>
    <w:rsid w:val="00130A91"/>
    <w:rsid w:val="00130C96"/>
    <w:rsid w:val="001318D3"/>
    <w:rsid w:val="001323ED"/>
    <w:rsid w:val="001331E0"/>
    <w:rsid w:val="00133BCC"/>
    <w:rsid w:val="00133DEF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D0"/>
    <w:rsid w:val="001400DB"/>
    <w:rsid w:val="00140BCE"/>
    <w:rsid w:val="00140BF1"/>
    <w:rsid w:val="00140EDF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F04"/>
    <w:rsid w:val="00145712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4A8"/>
    <w:rsid w:val="00157C9F"/>
    <w:rsid w:val="00157DA4"/>
    <w:rsid w:val="00160118"/>
    <w:rsid w:val="0016037E"/>
    <w:rsid w:val="001606FA"/>
    <w:rsid w:val="0016199C"/>
    <w:rsid w:val="00161A16"/>
    <w:rsid w:val="00161B74"/>
    <w:rsid w:val="00161BC4"/>
    <w:rsid w:val="00161C03"/>
    <w:rsid w:val="00162454"/>
    <w:rsid w:val="0016249F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67999"/>
    <w:rsid w:val="0017006C"/>
    <w:rsid w:val="00170519"/>
    <w:rsid w:val="0017092D"/>
    <w:rsid w:val="00171680"/>
    <w:rsid w:val="0017262E"/>
    <w:rsid w:val="001726E5"/>
    <w:rsid w:val="00172BF1"/>
    <w:rsid w:val="00173313"/>
    <w:rsid w:val="001733DC"/>
    <w:rsid w:val="00173F4C"/>
    <w:rsid w:val="00174409"/>
    <w:rsid w:val="001753F8"/>
    <w:rsid w:val="001764A4"/>
    <w:rsid w:val="001767EE"/>
    <w:rsid w:val="00176BA3"/>
    <w:rsid w:val="00176D3B"/>
    <w:rsid w:val="00176FAE"/>
    <w:rsid w:val="00177390"/>
    <w:rsid w:val="0017764D"/>
    <w:rsid w:val="00180455"/>
    <w:rsid w:val="0018092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14A"/>
    <w:rsid w:val="00187D39"/>
    <w:rsid w:val="001904F8"/>
    <w:rsid w:val="001915D4"/>
    <w:rsid w:val="001915E5"/>
    <w:rsid w:val="001918B2"/>
    <w:rsid w:val="0019227A"/>
    <w:rsid w:val="0019238A"/>
    <w:rsid w:val="00192632"/>
    <w:rsid w:val="00192B50"/>
    <w:rsid w:val="00193E0D"/>
    <w:rsid w:val="00193FF3"/>
    <w:rsid w:val="00194444"/>
    <w:rsid w:val="0019462B"/>
    <w:rsid w:val="00195176"/>
    <w:rsid w:val="001957BE"/>
    <w:rsid w:val="00196863"/>
    <w:rsid w:val="00196D38"/>
    <w:rsid w:val="00197286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A60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D91"/>
    <w:rsid w:val="001B1E30"/>
    <w:rsid w:val="001B2173"/>
    <w:rsid w:val="001B27F1"/>
    <w:rsid w:val="001B2BBA"/>
    <w:rsid w:val="001B314E"/>
    <w:rsid w:val="001B3172"/>
    <w:rsid w:val="001B38C0"/>
    <w:rsid w:val="001B3C2E"/>
    <w:rsid w:val="001B3C78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A78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D7AD8"/>
    <w:rsid w:val="001D7DEA"/>
    <w:rsid w:val="001E0740"/>
    <w:rsid w:val="001E0F62"/>
    <w:rsid w:val="001E1828"/>
    <w:rsid w:val="001E1C59"/>
    <w:rsid w:val="001E47EE"/>
    <w:rsid w:val="001E58EF"/>
    <w:rsid w:val="001E64C0"/>
    <w:rsid w:val="001E6A24"/>
    <w:rsid w:val="001E6A32"/>
    <w:rsid w:val="001E73CB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1F7FCC"/>
    <w:rsid w:val="0020017A"/>
    <w:rsid w:val="002003D7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7C8C"/>
    <w:rsid w:val="00207FD9"/>
    <w:rsid w:val="00210092"/>
    <w:rsid w:val="0021032E"/>
    <w:rsid w:val="002108AF"/>
    <w:rsid w:val="00211151"/>
    <w:rsid w:val="00211780"/>
    <w:rsid w:val="00211E99"/>
    <w:rsid w:val="00211F45"/>
    <w:rsid w:val="002125DB"/>
    <w:rsid w:val="00212861"/>
    <w:rsid w:val="00212A3F"/>
    <w:rsid w:val="00212B4D"/>
    <w:rsid w:val="002133C3"/>
    <w:rsid w:val="00213BB6"/>
    <w:rsid w:val="00213BD9"/>
    <w:rsid w:val="00214703"/>
    <w:rsid w:val="00214C03"/>
    <w:rsid w:val="00215114"/>
    <w:rsid w:val="00215C3F"/>
    <w:rsid w:val="00216091"/>
    <w:rsid w:val="00216E25"/>
    <w:rsid w:val="002174B3"/>
    <w:rsid w:val="002202F0"/>
    <w:rsid w:val="00220D3C"/>
    <w:rsid w:val="00221A4B"/>
    <w:rsid w:val="00221C04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3F2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EAF"/>
    <w:rsid w:val="002507FA"/>
    <w:rsid w:val="002508C6"/>
    <w:rsid w:val="00250D12"/>
    <w:rsid w:val="00250E74"/>
    <w:rsid w:val="002519AE"/>
    <w:rsid w:val="00251EDC"/>
    <w:rsid w:val="002521B4"/>
    <w:rsid w:val="00252291"/>
    <w:rsid w:val="00252439"/>
    <w:rsid w:val="0025288F"/>
    <w:rsid w:val="0025412A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4C7"/>
    <w:rsid w:val="002647D5"/>
    <w:rsid w:val="002647E0"/>
    <w:rsid w:val="0026534D"/>
    <w:rsid w:val="00265A31"/>
    <w:rsid w:val="002664A8"/>
    <w:rsid w:val="00266CC9"/>
    <w:rsid w:val="00266FAD"/>
    <w:rsid w:val="002671BD"/>
    <w:rsid w:val="00267CF4"/>
    <w:rsid w:val="00267DED"/>
    <w:rsid w:val="00267F7E"/>
    <w:rsid w:val="0027001C"/>
    <w:rsid w:val="00270430"/>
    <w:rsid w:val="0027072D"/>
    <w:rsid w:val="00270A20"/>
    <w:rsid w:val="002723CD"/>
    <w:rsid w:val="002737DC"/>
    <w:rsid w:val="00273C05"/>
    <w:rsid w:val="00274380"/>
    <w:rsid w:val="002744A2"/>
    <w:rsid w:val="0027492D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50FC"/>
    <w:rsid w:val="00285339"/>
    <w:rsid w:val="0028586E"/>
    <w:rsid w:val="00285A84"/>
    <w:rsid w:val="00285BB2"/>
    <w:rsid w:val="002861F9"/>
    <w:rsid w:val="002864D0"/>
    <w:rsid w:val="00287D7E"/>
    <w:rsid w:val="00290241"/>
    <w:rsid w:val="00290E27"/>
    <w:rsid w:val="00291984"/>
    <w:rsid w:val="002919EF"/>
    <w:rsid w:val="00291E45"/>
    <w:rsid w:val="00292337"/>
    <w:rsid w:val="00292D81"/>
    <w:rsid w:val="002939F2"/>
    <w:rsid w:val="00294369"/>
    <w:rsid w:val="00294565"/>
    <w:rsid w:val="00294F2B"/>
    <w:rsid w:val="00295190"/>
    <w:rsid w:val="002964A2"/>
    <w:rsid w:val="002966E3"/>
    <w:rsid w:val="002969C4"/>
    <w:rsid w:val="00296F62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3EEA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065C"/>
    <w:rsid w:val="002C0AB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534B"/>
    <w:rsid w:val="002C64FC"/>
    <w:rsid w:val="002C6E45"/>
    <w:rsid w:val="002C6FC7"/>
    <w:rsid w:val="002D0227"/>
    <w:rsid w:val="002D099A"/>
    <w:rsid w:val="002D0C38"/>
    <w:rsid w:val="002D0D4D"/>
    <w:rsid w:val="002D1823"/>
    <w:rsid w:val="002D1E0B"/>
    <w:rsid w:val="002D1FC3"/>
    <w:rsid w:val="002D23E6"/>
    <w:rsid w:val="002D33BD"/>
    <w:rsid w:val="002D425F"/>
    <w:rsid w:val="002D447D"/>
    <w:rsid w:val="002D4A7C"/>
    <w:rsid w:val="002D5D69"/>
    <w:rsid w:val="002D6036"/>
    <w:rsid w:val="002D61CC"/>
    <w:rsid w:val="002D6696"/>
    <w:rsid w:val="002D67BA"/>
    <w:rsid w:val="002D7268"/>
    <w:rsid w:val="002D75E0"/>
    <w:rsid w:val="002D7955"/>
    <w:rsid w:val="002D7ABE"/>
    <w:rsid w:val="002E0FF4"/>
    <w:rsid w:val="002E13E0"/>
    <w:rsid w:val="002E18A5"/>
    <w:rsid w:val="002E1C09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1F38"/>
    <w:rsid w:val="002F298D"/>
    <w:rsid w:val="002F3680"/>
    <w:rsid w:val="002F3773"/>
    <w:rsid w:val="002F4793"/>
    <w:rsid w:val="002F4CE0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638"/>
    <w:rsid w:val="00301E89"/>
    <w:rsid w:val="0030230B"/>
    <w:rsid w:val="003024C6"/>
    <w:rsid w:val="0030381E"/>
    <w:rsid w:val="00303863"/>
    <w:rsid w:val="00303C46"/>
    <w:rsid w:val="003045C8"/>
    <w:rsid w:val="003045C9"/>
    <w:rsid w:val="00304956"/>
    <w:rsid w:val="00304C6C"/>
    <w:rsid w:val="00305812"/>
    <w:rsid w:val="00305C67"/>
    <w:rsid w:val="00306013"/>
    <w:rsid w:val="003062F4"/>
    <w:rsid w:val="00306638"/>
    <w:rsid w:val="00306841"/>
    <w:rsid w:val="003068A0"/>
    <w:rsid w:val="00306E3A"/>
    <w:rsid w:val="003076C2"/>
    <w:rsid w:val="003105F0"/>
    <w:rsid w:val="003108C4"/>
    <w:rsid w:val="003109AD"/>
    <w:rsid w:val="003111B4"/>
    <w:rsid w:val="003116E2"/>
    <w:rsid w:val="003130BF"/>
    <w:rsid w:val="003148FE"/>
    <w:rsid w:val="00314BD9"/>
    <w:rsid w:val="003151A9"/>
    <w:rsid w:val="003166AD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E07"/>
    <w:rsid w:val="00326FE1"/>
    <w:rsid w:val="00327712"/>
    <w:rsid w:val="00327815"/>
    <w:rsid w:val="00327822"/>
    <w:rsid w:val="00327B35"/>
    <w:rsid w:val="00330CC2"/>
    <w:rsid w:val="0033116E"/>
    <w:rsid w:val="00331304"/>
    <w:rsid w:val="00332344"/>
    <w:rsid w:val="003323FD"/>
    <w:rsid w:val="003332A8"/>
    <w:rsid w:val="003335C8"/>
    <w:rsid w:val="0033363E"/>
    <w:rsid w:val="0033381C"/>
    <w:rsid w:val="00333C08"/>
    <w:rsid w:val="003342B7"/>
    <w:rsid w:val="00334E2D"/>
    <w:rsid w:val="0033531F"/>
    <w:rsid w:val="00335FA2"/>
    <w:rsid w:val="003365DB"/>
    <w:rsid w:val="003371D1"/>
    <w:rsid w:val="00337B91"/>
    <w:rsid w:val="003402E2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3E5"/>
    <w:rsid w:val="00344AE8"/>
    <w:rsid w:val="00344C64"/>
    <w:rsid w:val="00344F30"/>
    <w:rsid w:val="0034502D"/>
    <w:rsid w:val="0034523D"/>
    <w:rsid w:val="00345615"/>
    <w:rsid w:val="0034593E"/>
    <w:rsid w:val="003463CD"/>
    <w:rsid w:val="00346AB0"/>
    <w:rsid w:val="0034749E"/>
    <w:rsid w:val="00347AB0"/>
    <w:rsid w:val="00347AF3"/>
    <w:rsid w:val="00347B24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466"/>
    <w:rsid w:val="003575EA"/>
    <w:rsid w:val="00357669"/>
    <w:rsid w:val="00357722"/>
    <w:rsid w:val="00357C71"/>
    <w:rsid w:val="00360473"/>
    <w:rsid w:val="00362073"/>
    <w:rsid w:val="003626DD"/>
    <w:rsid w:val="00362AC8"/>
    <w:rsid w:val="00363AB1"/>
    <w:rsid w:val="003648D5"/>
    <w:rsid w:val="003650D1"/>
    <w:rsid w:val="00365114"/>
    <w:rsid w:val="00365218"/>
    <w:rsid w:val="00365AF9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374"/>
    <w:rsid w:val="003749F2"/>
    <w:rsid w:val="00374D0C"/>
    <w:rsid w:val="00374EB4"/>
    <w:rsid w:val="0037548C"/>
    <w:rsid w:val="00375CEC"/>
    <w:rsid w:val="003764DA"/>
    <w:rsid w:val="00376D7A"/>
    <w:rsid w:val="00376D94"/>
    <w:rsid w:val="00376E50"/>
    <w:rsid w:val="00377192"/>
    <w:rsid w:val="003775E5"/>
    <w:rsid w:val="003801E1"/>
    <w:rsid w:val="003803B0"/>
    <w:rsid w:val="0038071C"/>
    <w:rsid w:val="00380BCE"/>
    <w:rsid w:val="00380FAC"/>
    <w:rsid w:val="003815E5"/>
    <w:rsid w:val="00381998"/>
    <w:rsid w:val="00382AE3"/>
    <w:rsid w:val="00382ECD"/>
    <w:rsid w:val="00382F66"/>
    <w:rsid w:val="00383F52"/>
    <w:rsid w:val="00384666"/>
    <w:rsid w:val="003868D2"/>
    <w:rsid w:val="00387115"/>
    <w:rsid w:val="00387848"/>
    <w:rsid w:val="003878FC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6F9C"/>
    <w:rsid w:val="00397B7B"/>
    <w:rsid w:val="003A09C0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1E5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A21"/>
    <w:rsid w:val="003C4B54"/>
    <w:rsid w:val="003C5154"/>
    <w:rsid w:val="003C54F4"/>
    <w:rsid w:val="003C62E7"/>
    <w:rsid w:val="003C65A8"/>
    <w:rsid w:val="003C7B5C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3A6B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3F7F67"/>
    <w:rsid w:val="00401715"/>
    <w:rsid w:val="004018C6"/>
    <w:rsid w:val="00402D8C"/>
    <w:rsid w:val="00402F7A"/>
    <w:rsid w:val="0040340A"/>
    <w:rsid w:val="004036D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BD7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5E9"/>
    <w:rsid w:val="004156DF"/>
    <w:rsid w:val="00415C24"/>
    <w:rsid w:val="0041613D"/>
    <w:rsid w:val="0041638B"/>
    <w:rsid w:val="0041638F"/>
    <w:rsid w:val="00416C29"/>
    <w:rsid w:val="00416F21"/>
    <w:rsid w:val="004177A2"/>
    <w:rsid w:val="0042007A"/>
    <w:rsid w:val="00420B7D"/>
    <w:rsid w:val="00421242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5F03"/>
    <w:rsid w:val="0042680D"/>
    <w:rsid w:val="00426AB5"/>
    <w:rsid w:val="00426AC1"/>
    <w:rsid w:val="00426CBB"/>
    <w:rsid w:val="00427260"/>
    <w:rsid w:val="004279E0"/>
    <w:rsid w:val="00427B7F"/>
    <w:rsid w:val="00427DD6"/>
    <w:rsid w:val="00427FC5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6F98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7287"/>
    <w:rsid w:val="00447808"/>
    <w:rsid w:val="00450695"/>
    <w:rsid w:val="00450C57"/>
    <w:rsid w:val="00451030"/>
    <w:rsid w:val="00451964"/>
    <w:rsid w:val="00452804"/>
    <w:rsid w:val="004541A8"/>
    <w:rsid w:val="0045450C"/>
    <w:rsid w:val="00454F89"/>
    <w:rsid w:val="00455095"/>
    <w:rsid w:val="0045515A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033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8B"/>
    <w:rsid w:val="004774DF"/>
    <w:rsid w:val="0047761F"/>
    <w:rsid w:val="0047780E"/>
    <w:rsid w:val="00481E9A"/>
    <w:rsid w:val="004821E8"/>
    <w:rsid w:val="0048235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D04"/>
    <w:rsid w:val="00486E2E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33"/>
    <w:rsid w:val="004974F6"/>
    <w:rsid w:val="004977A5"/>
    <w:rsid w:val="00497BC2"/>
    <w:rsid w:val="00497D79"/>
    <w:rsid w:val="004A09C6"/>
    <w:rsid w:val="004A09F5"/>
    <w:rsid w:val="004A19E6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391"/>
    <w:rsid w:val="004A6CCF"/>
    <w:rsid w:val="004A6CDA"/>
    <w:rsid w:val="004A6D28"/>
    <w:rsid w:val="004A72CD"/>
    <w:rsid w:val="004A7C34"/>
    <w:rsid w:val="004A7C6D"/>
    <w:rsid w:val="004B0368"/>
    <w:rsid w:val="004B06D2"/>
    <w:rsid w:val="004B0A5E"/>
    <w:rsid w:val="004B0F3D"/>
    <w:rsid w:val="004B1311"/>
    <w:rsid w:val="004B1659"/>
    <w:rsid w:val="004B1C46"/>
    <w:rsid w:val="004B2308"/>
    <w:rsid w:val="004B2E16"/>
    <w:rsid w:val="004B3ADD"/>
    <w:rsid w:val="004B3DF6"/>
    <w:rsid w:val="004B4026"/>
    <w:rsid w:val="004B4E59"/>
    <w:rsid w:val="004B5005"/>
    <w:rsid w:val="004B557E"/>
    <w:rsid w:val="004B58E7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195D"/>
    <w:rsid w:val="004C1960"/>
    <w:rsid w:val="004C2C03"/>
    <w:rsid w:val="004C2D6B"/>
    <w:rsid w:val="004C34E0"/>
    <w:rsid w:val="004C35C5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E7C0B"/>
    <w:rsid w:val="004E7DCE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3412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D57"/>
    <w:rsid w:val="00506E2E"/>
    <w:rsid w:val="0050705E"/>
    <w:rsid w:val="0050708F"/>
    <w:rsid w:val="00507A62"/>
    <w:rsid w:val="00507BCB"/>
    <w:rsid w:val="0051032B"/>
    <w:rsid w:val="00510368"/>
    <w:rsid w:val="00510429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93F"/>
    <w:rsid w:val="00517FE5"/>
    <w:rsid w:val="005203DA"/>
    <w:rsid w:val="00520C9C"/>
    <w:rsid w:val="0052166B"/>
    <w:rsid w:val="00521DDF"/>
    <w:rsid w:val="005221AD"/>
    <w:rsid w:val="005221DD"/>
    <w:rsid w:val="0052264F"/>
    <w:rsid w:val="00522B30"/>
    <w:rsid w:val="00522D93"/>
    <w:rsid w:val="00523709"/>
    <w:rsid w:val="00523F32"/>
    <w:rsid w:val="00523F52"/>
    <w:rsid w:val="005253D6"/>
    <w:rsid w:val="00525A08"/>
    <w:rsid w:val="00525ABA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CA1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71D4"/>
    <w:rsid w:val="00547350"/>
    <w:rsid w:val="005476E2"/>
    <w:rsid w:val="0055050E"/>
    <w:rsid w:val="00550547"/>
    <w:rsid w:val="005512BE"/>
    <w:rsid w:val="005519D0"/>
    <w:rsid w:val="00551A75"/>
    <w:rsid w:val="00551A8A"/>
    <w:rsid w:val="005531F8"/>
    <w:rsid w:val="005535D7"/>
    <w:rsid w:val="00553BA3"/>
    <w:rsid w:val="0055423A"/>
    <w:rsid w:val="0055497F"/>
    <w:rsid w:val="00554A65"/>
    <w:rsid w:val="00555186"/>
    <w:rsid w:val="005557A7"/>
    <w:rsid w:val="00555C94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4357"/>
    <w:rsid w:val="005650B5"/>
    <w:rsid w:val="0056514B"/>
    <w:rsid w:val="00565505"/>
    <w:rsid w:val="00565684"/>
    <w:rsid w:val="005658DF"/>
    <w:rsid w:val="00565999"/>
    <w:rsid w:val="005659FA"/>
    <w:rsid w:val="005665F2"/>
    <w:rsid w:val="00566B54"/>
    <w:rsid w:val="00566BDA"/>
    <w:rsid w:val="00567CF1"/>
    <w:rsid w:val="00570253"/>
    <w:rsid w:val="0057104D"/>
    <w:rsid w:val="00571105"/>
    <w:rsid w:val="00571281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20F"/>
    <w:rsid w:val="00573ECC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E2F"/>
    <w:rsid w:val="0058424C"/>
    <w:rsid w:val="00585054"/>
    <w:rsid w:val="005858C3"/>
    <w:rsid w:val="0058590D"/>
    <w:rsid w:val="00587380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68C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001"/>
    <w:rsid w:val="005A03A0"/>
    <w:rsid w:val="005A0613"/>
    <w:rsid w:val="005A06DC"/>
    <w:rsid w:val="005A205A"/>
    <w:rsid w:val="005A2831"/>
    <w:rsid w:val="005A2B5C"/>
    <w:rsid w:val="005A304F"/>
    <w:rsid w:val="005A3624"/>
    <w:rsid w:val="005A37E3"/>
    <w:rsid w:val="005A3AE5"/>
    <w:rsid w:val="005A3B03"/>
    <w:rsid w:val="005A3E88"/>
    <w:rsid w:val="005A45BA"/>
    <w:rsid w:val="005A49BC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A7FC5"/>
    <w:rsid w:val="005B04C4"/>
    <w:rsid w:val="005B051A"/>
    <w:rsid w:val="005B0871"/>
    <w:rsid w:val="005B0C4B"/>
    <w:rsid w:val="005B14A7"/>
    <w:rsid w:val="005B1729"/>
    <w:rsid w:val="005B263C"/>
    <w:rsid w:val="005B27B0"/>
    <w:rsid w:val="005B2A2D"/>
    <w:rsid w:val="005B3042"/>
    <w:rsid w:val="005B38E5"/>
    <w:rsid w:val="005B3BDC"/>
    <w:rsid w:val="005B3C10"/>
    <w:rsid w:val="005B3D93"/>
    <w:rsid w:val="005B4D3C"/>
    <w:rsid w:val="005B4D66"/>
    <w:rsid w:val="005B4F5D"/>
    <w:rsid w:val="005B517D"/>
    <w:rsid w:val="005B52FC"/>
    <w:rsid w:val="005B538B"/>
    <w:rsid w:val="005B60D4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1C49"/>
    <w:rsid w:val="005C2602"/>
    <w:rsid w:val="005C2B90"/>
    <w:rsid w:val="005C301C"/>
    <w:rsid w:val="005C3B67"/>
    <w:rsid w:val="005C3F05"/>
    <w:rsid w:val="005C4D50"/>
    <w:rsid w:val="005C597F"/>
    <w:rsid w:val="005C60A2"/>
    <w:rsid w:val="005C63D1"/>
    <w:rsid w:val="005C692D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590"/>
    <w:rsid w:val="005D4A76"/>
    <w:rsid w:val="005D4ED3"/>
    <w:rsid w:val="005D5C8F"/>
    <w:rsid w:val="005D6056"/>
    <w:rsid w:val="005D62E1"/>
    <w:rsid w:val="005D64DB"/>
    <w:rsid w:val="005D6978"/>
    <w:rsid w:val="005D6A43"/>
    <w:rsid w:val="005D6EF9"/>
    <w:rsid w:val="005D7B6A"/>
    <w:rsid w:val="005D7CC1"/>
    <w:rsid w:val="005D7E9A"/>
    <w:rsid w:val="005E0195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70F0"/>
    <w:rsid w:val="005F025B"/>
    <w:rsid w:val="005F110E"/>
    <w:rsid w:val="005F12A5"/>
    <w:rsid w:val="005F169D"/>
    <w:rsid w:val="005F1ADE"/>
    <w:rsid w:val="005F2303"/>
    <w:rsid w:val="005F24BC"/>
    <w:rsid w:val="005F2687"/>
    <w:rsid w:val="005F2AA1"/>
    <w:rsid w:val="005F2C90"/>
    <w:rsid w:val="005F369F"/>
    <w:rsid w:val="005F4184"/>
    <w:rsid w:val="005F463D"/>
    <w:rsid w:val="005F655E"/>
    <w:rsid w:val="005F70AF"/>
    <w:rsid w:val="005F73F8"/>
    <w:rsid w:val="005F7A4F"/>
    <w:rsid w:val="005F7C89"/>
    <w:rsid w:val="005F7D32"/>
    <w:rsid w:val="00600511"/>
    <w:rsid w:val="00600545"/>
    <w:rsid w:val="00600693"/>
    <w:rsid w:val="00600B98"/>
    <w:rsid w:val="0060135C"/>
    <w:rsid w:val="006017FC"/>
    <w:rsid w:val="00602579"/>
    <w:rsid w:val="00602A8E"/>
    <w:rsid w:val="0060381D"/>
    <w:rsid w:val="006043C8"/>
    <w:rsid w:val="00605D8B"/>
    <w:rsid w:val="00606FA6"/>
    <w:rsid w:val="006073CA"/>
    <w:rsid w:val="0060787E"/>
    <w:rsid w:val="006078D8"/>
    <w:rsid w:val="00610089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3E0"/>
    <w:rsid w:val="00616677"/>
    <w:rsid w:val="00616A40"/>
    <w:rsid w:val="00616E86"/>
    <w:rsid w:val="00617753"/>
    <w:rsid w:val="00617961"/>
    <w:rsid w:val="00620FB5"/>
    <w:rsid w:val="0062184B"/>
    <w:rsid w:val="006226E5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8BC"/>
    <w:rsid w:val="00631C72"/>
    <w:rsid w:val="006323CF"/>
    <w:rsid w:val="006324E8"/>
    <w:rsid w:val="0063354F"/>
    <w:rsid w:val="00634318"/>
    <w:rsid w:val="0063454F"/>
    <w:rsid w:val="00634948"/>
    <w:rsid w:val="00635093"/>
    <w:rsid w:val="006357D5"/>
    <w:rsid w:val="0063625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37EC"/>
    <w:rsid w:val="00643C50"/>
    <w:rsid w:val="0064408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0B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6F7"/>
    <w:rsid w:val="00652BF5"/>
    <w:rsid w:val="00652DA6"/>
    <w:rsid w:val="00652E11"/>
    <w:rsid w:val="00653176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042"/>
    <w:rsid w:val="0066743F"/>
    <w:rsid w:val="00667824"/>
    <w:rsid w:val="00667DF2"/>
    <w:rsid w:val="0067016F"/>
    <w:rsid w:val="006708D7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167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66"/>
    <w:rsid w:val="00683FC6"/>
    <w:rsid w:val="00684049"/>
    <w:rsid w:val="006847B9"/>
    <w:rsid w:val="00684EB1"/>
    <w:rsid w:val="00685254"/>
    <w:rsid w:val="00685B13"/>
    <w:rsid w:val="006863E4"/>
    <w:rsid w:val="00686F4A"/>
    <w:rsid w:val="00687169"/>
    <w:rsid w:val="006875B3"/>
    <w:rsid w:val="0068765B"/>
    <w:rsid w:val="00687928"/>
    <w:rsid w:val="00690198"/>
    <w:rsid w:val="00690C10"/>
    <w:rsid w:val="00692204"/>
    <w:rsid w:val="006925C9"/>
    <w:rsid w:val="00692614"/>
    <w:rsid w:val="006932D4"/>
    <w:rsid w:val="006938E8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4DB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503D"/>
    <w:rsid w:val="006A50F6"/>
    <w:rsid w:val="006A5216"/>
    <w:rsid w:val="006A533C"/>
    <w:rsid w:val="006A57F2"/>
    <w:rsid w:val="006A5AC7"/>
    <w:rsid w:val="006A5B16"/>
    <w:rsid w:val="006A6349"/>
    <w:rsid w:val="006A6FB8"/>
    <w:rsid w:val="006A7F2A"/>
    <w:rsid w:val="006A7FBD"/>
    <w:rsid w:val="006B261F"/>
    <w:rsid w:val="006B2FD2"/>
    <w:rsid w:val="006B32F2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1FE6"/>
    <w:rsid w:val="006D230B"/>
    <w:rsid w:val="006D3B2C"/>
    <w:rsid w:val="006D3F55"/>
    <w:rsid w:val="006D4370"/>
    <w:rsid w:val="006D4674"/>
    <w:rsid w:val="006D4EDC"/>
    <w:rsid w:val="006D534C"/>
    <w:rsid w:val="006D56D0"/>
    <w:rsid w:val="006D57A2"/>
    <w:rsid w:val="006D5FA7"/>
    <w:rsid w:val="006D66F7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3C5A"/>
    <w:rsid w:val="006E42B8"/>
    <w:rsid w:val="006E47ED"/>
    <w:rsid w:val="006E4FB1"/>
    <w:rsid w:val="006E4FBE"/>
    <w:rsid w:val="006E53D0"/>
    <w:rsid w:val="006E5AE9"/>
    <w:rsid w:val="006E5BD6"/>
    <w:rsid w:val="006E649D"/>
    <w:rsid w:val="006E76D9"/>
    <w:rsid w:val="006E78FC"/>
    <w:rsid w:val="006E7A37"/>
    <w:rsid w:val="006E7D00"/>
    <w:rsid w:val="006F0676"/>
    <w:rsid w:val="006F09F5"/>
    <w:rsid w:val="006F1497"/>
    <w:rsid w:val="006F226F"/>
    <w:rsid w:val="006F285D"/>
    <w:rsid w:val="006F2B5D"/>
    <w:rsid w:val="006F3F0E"/>
    <w:rsid w:val="006F4B39"/>
    <w:rsid w:val="006F4B6C"/>
    <w:rsid w:val="006F5154"/>
    <w:rsid w:val="006F5207"/>
    <w:rsid w:val="006F5754"/>
    <w:rsid w:val="006F5D41"/>
    <w:rsid w:val="006F5DAC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19B7"/>
    <w:rsid w:val="00702305"/>
    <w:rsid w:val="0070232C"/>
    <w:rsid w:val="007038FA"/>
    <w:rsid w:val="0070403D"/>
    <w:rsid w:val="00704156"/>
    <w:rsid w:val="00704461"/>
    <w:rsid w:val="007044A7"/>
    <w:rsid w:val="007049D0"/>
    <w:rsid w:val="00704A54"/>
    <w:rsid w:val="00704B5A"/>
    <w:rsid w:val="00704F03"/>
    <w:rsid w:val="007053AE"/>
    <w:rsid w:val="007057F9"/>
    <w:rsid w:val="00705E60"/>
    <w:rsid w:val="00705EC8"/>
    <w:rsid w:val="0070603A"/>
    <w:rsid w:val="00706245"/>
    <w:rsid w:val="00706BDD"/>
    <w:rsid w:val="00707082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C8A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A35"/>
    <w:rsid w:val="00724B74"/>
    <w:rsid w:val="00724EF7"/>
    <w:rsid w:val="00725094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22F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3DC0"/>
    <w:rsid w:val="00734072"/>
    <w:rsid w:val="007342F5"/>
    <w:rsid w:val="00734814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2E7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698A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1EF"/>
    <w:rsid w:val="0076741D"/>
    <w:rsid w:val="00767728"/>
    <w:rsid w:val="00767AEE"/>
    <w:rsid w:val="00767E6B"/>
    <w:rsid w:val="00767F30"/>
    <w:rsid w:val="00770232"/>
    <w:rsid w:val="007708A1"/>
    <w:rsid w:val="0077186B"/>
    <w:rsid w:val="007721F2"/>
    <w:rsid w:val="00772617"/>
    <w:rsid w:val="007729B2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2E7"/>
    <w:rsid w:val="00781BEC"/>
    <w:rsid w:val="00782BDE"/>
    <w:rsid w:val="00783014"/>
    <w:rsid w:val="00783238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C5B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D9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1BB"/>
    <w:rsid w:val="007A4E61"/>
    <w:rsid w:val="007A57D6"/>
    <w:rsid w:val="007A5938"/>
    <w:rsid w:val="007A5AC4"/>
    <w:rsid w:val="007A5CA8"/>
    <w:rsid w:val="007A68D5"/>
    <w:rsid w:val="007A6CA5"/>
    <w:rsid w:val="007A7D11"/>
    <w:rsid w:val="007B0035"/>
    <w:rsid w:val="007B0431"/>
    <w:rsid w:val="007B0582"/>
    <w:rsid w:val="007B086A"/>
    <w:rsid w:val="007B2967"/>
    <w:rsid w:val="007B2C0D"/>
    <w:rsid w:val="007B2E17"/>
    <w:rsid w:val="007B33C6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383C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667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1D5"/>
    <w:rsid w:val="007E17E2"/>
    <w:rsid w:val="007E1E97"/>
    <w:rsid w:val="007E2152"/>
    <w:rsid w:val="007E238F"/>
    <w:rsid w:val="007E327A"/>
    <w:rsid w:val="007E32CB"/>
    <w:rsid w:val="007E3837"/>
    <w:rsid w:val="007E4C0F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011"/>
    <w:rsid w:val="007F4769"/>
    <w:rsid w:val="007F4B8C"/>
    <w:rsid w:val="007F5171"/>
    <w:rsid w:val="007F5CBA"/>
    <w:rsid w:val="007F620D"/>
    <w:rsid w:val="007F749F"/>
    <w:rsid w:val="007F7A04"/>
    <w:rsid w:val="007F7BEE"/>
    <w:rsid w:val="007F7E81"/>
    <w:rsid w:val="008006EF"/>
    <w:rsid w:val="0080073C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555"/>
    <w:rsid w:val="00806B06"/>
    <w:rsid w:val="00807016"/>
    <w:rsid w:val="00807028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5192"/>
    <w:rsid w:val="0081611A"/>
    <w:rsid w:val="00817FED"/>
    <w:rsid w:val="0082059A"/>
    <w:rsid w:val="00820AF8"/>
    <w:rsid w:val="00820B0A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CC"/>
    <w:rsid w:val="0082644E"/>
    <w:rsid w:val="008269E9"/>
    <w:rsid w:val="00826C34"/>
    <w:rsid w:val="00830345"/>
    <w:rsid w:val="00830CE8"/>
    <w:rsid w:val="00830E58"/>
    <w:rsid w:val="00831416"/>
    <w:rsid w:val="00831591"/>
    <w:rsid w:val="00832156"/>
    <w:rsid w:val="00832945"/>
    <w:rsid w:val="0083334B"/>
    <w:rsid w:val="008336E3"/>
    <w:rsid w:val="008340B9"/>
    <w:rsid w:val="00834467"/>
    <w:rsid w:val="00834E0B"/>
    <w:rsid w:val="008352BD"/>
    <w:rsid w:val="0083556F"/>
    <w:rsid w:val="00836789"/>
    <w:rsid w:val="00836B1C"/>
    <w:rsid w:val="00837081"/>
    <w:rsid w:val="0083720C"/>
    <w:rsid w:val="00837714"/>
    <w:rsid w:val="008379C0"/>
    <w:rsid w:val="00837CE7"/>
    <w:rsid w:val="00837E1B"/>
    <w:rsid w:val="00840C15"/>
    <w:rsid w:val="00841F96"/>
    <w:rsid w:val="00842091"/>
    <w:rsid w:val="008424EA"/>
    <w:rsid w:val="00843D69"/>
    <w:rsid w:val="008441AB"/>
    <w:rsid w:val="00844A44"/>
    <w:rsid w:val="00844FF4"/>
    <w:rsid w:val="008450E2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4EFE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7D9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3AD"/>
    <w:rsid w:val="00865342"/>
    <w:rsid w:val="00865F28"/>
    <w:rsid w:val="00866028"/>
    <w:rsid w:val="00866194"/>
    <w:rsid w:val="008662A6"/>
    <w:rsid w:val="0086684A"/>
    <w:rsid w:val="00866C4A"/>
    <w:rsid w:val="008703E3"/>
    <w:rsid w:val="008713A5"/>
    <w:rsid w:val="0087158D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B60"/>
    <w:rsid w:val="00874D5B"/>
    <w:rsid w:val="00874F06"/>
    <w:rsid w:val="00875067"/>
    <w:rsid w:val="008757D8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253"/>
    <w:rsid w:val="008829E6"/>
    <w:rsid w:val="00882E4F"/>
    <w:rsid w:val="00883719"/>
    <w:rsid w:val="00883D2E"/>
    <w:rsid w:val="008844A5"/>
    <w:rsid w:val="0088498A"/>
    <w:rsid w:val="00885005"/>
    <w:rsid w:val="00886378"/>
    <w:rsid w:val="00886AD0"/>
    <w:rsid w:val="008875BB"/>
    <w:rsid w:val="00890BF9"/>
    <w:rsid w:val="00890FE8"/>
    <w:rsid w:val="00891888"/>
    <w:rsid w:val="00892010"/>
    <w:rsid w:val="008922D8"/>
    <w:rsid w:val="00892735"/>
    <w:rsid w:val="00893366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A76D9"/>
    <w:rsid w:val="008B02C1"/>
    <w:rsid w:val="008B0BB0"/>
    <w:rsid w:val="008B0E2F"/>
    <w:rsid w:val="008B1205"/>
    <w:rsid w:val="008B2633"/>
    <w:rsid w:val="008B2830"/>
    <w:rsid w:val="008B2850"/>
    <w:rsid w:val="008B2C72"/>
    <w:rsid w:val="008B2C8A"/>
    <w:rsid w:val="008B3C59"/>
    <w:rsid w:val="008B3CD0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69F"/>
    <w:rsid w:val="008B77C0"/>
    <w:rsid w:val="008C0682"/>
    <w:rsid w:val="008C13A3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2D8"/>
    <w:rsid w:val="008D179F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D61"/>
    <w:rsid w:val="008E4F81"/>
    <w:rsid w:val="008E58C7"/>
    <w:rsid w:val="008E5A58"/>
    <w:rsid w:val="008E5B7F"/>
    <w:rsid w:val="008E6150"/>
    <w:rsid w:val="008E64B8"/>
    <w:rsid w:val="008E67D6"/>
    <w:rsid w:val="008E6CE8"/>
    <w:rsid w:val="008E6F4B"/>
    <w:rsid w:val="008E7921"/>
    <w:rsid w:val="008E7F90"/>
    <w:rsid w:val="008F0168"/>
    <w:rsid w:val="008F0309"/>
    <w:rsid w:val="008F06AB"/>
    <w:rsid w:val="008F1115"/>
    <w:rsid w:val="008F152A"/>
    <w:rsid w:val="008F229C"/>
    <w:rsid w:val="008F262A"/>
    <w:rsid w:val="008F2B62"/>
    <w:rsid w:val="008F4318"/>
    <w:rsid w:val="008F497E"/>
    <w:rsid w:val="008F50F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1258"/>
    <w:rsid w:val="00901482"/>
    <w:rsid w:val="00901754"/>
    <w:rsid w:val="00902A9D"/>
    <w:rsid w:val="0090322F"/>
    <w:rsid w:val="009033D1"/>
    <w:rsid w:val="00903C81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556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2C99"/>
    <w:rsid w:val="00922E99"/>
    <w:rsid w:val="00923713"/>
    <w:rsid w:val="00923E94"/>
    <w:rsid w:val="00924254"/>
    <w:rsid w:val="0092456C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886"/>
    <w:rsid w:val="00936A64"/>
    <w:rsid w:val="009371D0"/>
    <w:rsid w:val="00937402"/>
    <w:rsid w:val="00937EDB"/>
    <w:rsid w:val="00940D14"/>
    <w:rsid w:val="009410E9"/>
    <w:rsid w:val="00941C81"/>
    <w:rsid w:val="00941CF0"/>
    <w:rsid w:val="00942C6E"/>
    <w:rsid w:val="0094308F"/>
    <w:rsid w:val="009434A4"/>
    <w:rsid w:val="00944615"/>
    <w:rsid w:val="009446B5"/>
    <w:rsid w:val="00944870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2603"/>
    <w:rsid w:val="009531DB"/>
    <w:rsid w:val="00953223"/>
    <w:rsid w:val="00954508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79C"/>
    <w:rsid w:val="009645BE"/>
    <w:rsid w:val="009647D0"/>
    <w:rsid w:val="0096491A"/>
    <w:rsid w:val="00964BFC"/>
    <w:rsid w:val="00964C99"/>
    <w:rsid w:val="009652EE"/>
    <w:rsid w:val="009657ED"/>
    <w:rsid w:val="00965A84"/>
    <w:rsid w:val="00965DD7"/>
    <w:rsid w:val="009663B5"/>
    <w:rsid w:val="0096666B"/>
    <w:rsid w:val="00966FE5"/>
    <w:rsid w:val="0096769B"/>
    <w:rsid w:val="00967A53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63"/>
    <w:rsid w:val="00973AC3"/>
    <w:rsid w:val="00973FCF"/>
    <w:rsid w:val="00974081"/>
    <w:rsid w:val="00974AF7"/>
    <w:rsid w:val="00975125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3AAD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912"/>
    <w:rsid w:val="00992E8B"/>
    <w:rsid w:val="00993948"/>
    <w:rsid w:val="0099575E"/>
    <w:rsid w:val="00995CC4"/>
    <w:rsid w:val="00995DA8"/>
    <w:rsid w:val="009970F1"/>
    <w:rsid w:val="009973BC"/>
    <w:rsid w:val="0099793E"/>
    <w:rsid w:val="00997DF6"/>
    <w:rsid w:val="009A0303"/>
    <w:rsid w:val="009A0D17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D67"/>
    <w:rsid w:val="009A7EC2"/>
    <w:rsid w:val="009B044E"/>
    <w:rsid w:val="009B05A5"/>
    <w:rsid w:val="009B075B"/>
    <w:rsid w:val="009B08F0"/>
    <w:rsid w:val="009B0B37"/>
    <w:rsid w:val="009B0F17"/>
    <w:rsid w:val="009B24FD"/>
    <w:rsid w:val="009B273F"/>
    <w:rsid w:val="009B2944"/>
    <w:rsid w:val="009B3353"/>
    <w:rsid w:val="009B35FD"/>
    <w:rsid w:val="009B3630"/>
    <w:rsid w:val="009B4378"/>
    <w:rsid w:val="009B4955"/>
    <w:rsid w:val="009B5FC4"/>
    <w:rsid w:val="009B6481"/>
    <w:rsid w:val="009B66BB"/>
    <w:rsid w:val="009B6A17"/>
    <w:rsid w:val="009B6BFA"/>
    <w:rsid w:val="009B721B"/>
    <w:rsid w:val="009B77F9"/>
    <w:rsid w:val="009C0C0A"/>
    <w:rsid w:val="009C0CF5"/>
    <w:rsid w:val="009C1319"/>
    <w:rsid w:val="009C1592"/>
    <w:rsid w:val="009C167B"/>
    <w:rsid w:val="009C1F0C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7CA1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5B62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87E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E7D8B"/>
    <w:rsid w:val="009F070F"/>
    <w:rsid w:val="009F07EE"/>
    <w:rsid w:val="009F0C71"/>
    <w:rsid w:val="009F1273"/>
    <w:rsid w:val="009F205A"/>
    <w:rsid w:val="009F2666"/>
    <w:rsid w:val="009F2E14"/>
    <w:rsid w:val="009F310F"/>
    <w:rsid w:val="009F32A8"/>
    <w:rsid w:val="009F35CE"/>
    <w:rsid w:val="009F3FAC"/>
    <w:rsid w:val="009F4260"/>
    <w:rsid w:val="009F4447"/>
    <w:rsid w:val="009F4ACD"/>
    <w:rsid w:val="009F4FC1"/>
    <w:rsid w:val="009F5B59"/>
    <w:rsid w:val="009F610A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65D"/>
    <w:rsid w:val="00A13758"/>
    <w:rsid w:val="00A13870"/>
    <w:rsid w:val="00A14871"/>
    <w:rsid w:val="00A150BC"/>
    <w:rsid w:val="00A151B0"/>
    <w:rsid w:val="00A15945"/>
    <w:rsid w:val="00A15B44"/>
    <w:rsid w:val="00A16442"/>
    <w:rsid w:val="00A16EB8"/>
    <w:rsid w:val="00A1742E"/>
    <w:rsid w:val="00A17CAD"/>
    <w:rsid w:val="00A200B1"/>
    <w:rsid w:val="00A21291"/>
    <w:rsid w:val="00A213DB"/>
    <w:rsid w:val="00A22181"/>
    <w:rsid w:val="00A22407"/>
    <w:rsid w:val="00A2264C"/>
    <w:rsid w:val="00A22A75"/>
    <w:rsid w:val="00A239BA"/>
    <w:rsid w:val="00A23C8D"/>
    <w:rsid w:val="00A2413E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025"/>
    <w:rsid w:val="00A272B0"/>
    <w:rsid w:val="00A2751C"/>
    <w:rsid w:val="00A27EC4"/>
    <w:rsid w:val="00A300D2"/>
    <w:rsid w:val="00A303C8"/>
    <w:rsid w:val="00A303CA"/>
    <w:rsid w:val="00A30685"/>
    <w:rsid w:val="00A30A1A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609A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AE2"/>
    <w:rsid w:val="00A46F45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8E2"/>
    <w:rsid w:val="00A53F34"/>
    <w:rsid w:val="00A54AD0"/>
    <w:rsid w:val="00A54BF5"/>
    <w:rsid w:val="00A5528D"/>
    <w:rsid w:val="00A552AA"/>
    <w:rsid w:val="00A553E0"/>
    <w:rsid w:val="00A5570C"/>
    <w:rsid w:val="00A56701"/>
    <w:rsid w:val="00A56CA0"/>
    <w:rsid w:val="00A56FD9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DB7"/>
    <w:rsid w:val="00A65DBA"/>
    <w:rsid w:val="00A663A8"/>
    <w:rsid w:val="00A6669D"/>
    <w:rsid w:val="00A6677F"/>
    <w:rsid w:val="00A67DA2"/>
    <w:rsid w:val="00A70AF3"/>
    <w:rsid w:val="00A70F68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6D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CF2"/>
    <w:rsid w:val="00A82115"/>
    <w:rsid w:val="00A821B9"/>
    <w:rsid w:val="00A821BF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6BC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548"/>
    <w:rsid w:val="00A96708"/>
    <w:rsid w:val="00A96E43"/>
    <w:rsid w:val="00A979EA"/>
    <w:rsid w:val="00A97BCE"/>
    <w:rsid w:val="00AA00C9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28C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2FF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302"/>
    <w:rsid w:val="00AC2AD0"/>
    <w:rsid w:val="00AC3162"/>
    <w:rsid w:val="00AC3198"/>
    <w:rsid w:val="00AC31F2"/>
    <w:rsid w:val="00AC3A69"/>
    <w:rsid w:val="00AC4896"/>
    <w:rsid w:val="00AC493F"/>
    <w:rsid w:val="00AC4BC8"/>
    <w:rsid w:val="00AC4DBA"/>
    <w:rsid w:val="00AC586B"/>
    <w:rsid w:val="00AC58EA"/>
    <w:rsid w:val="00AC6029"/>
    <w:rsid w:val="00AC69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64D2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4C1A"/>
    <w:rsid w:val="00AE60EB"/>
    <w:rsid w:val="00AE7C06"/>
    <w:rsid w:val="00AF01AE"/>
    <w:rsid w:val="00AF0E0A"/>
    <w:rsid w:val="00AF15FD"/>
    <w:rsid w:val="00AF1733"/>
    <w:rsid w:val="00AF224F"/>
    <w:rsid w:val="00AF23B4"/>
    <w:rsid w:val="00AF2640"/>
    <w:rsid w:val="00AF2978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67E2"/>
    <w:rsid w:val="00B070A3"/>
    <w:rsid w:val="00B075F5"/>
    <w:rsid w:val="00B0775A"/>
    <w:rsid w:val="00B07F71"/>
    <w:rsid w:val="00B10175"/>
    <w:rsid w:val="00B10B68"/>
    <w:rsid w:val="00B114A0"/>
    <w:rsid w:val="00B11526"/>
    <w:rsid w:val="00B11AE2"/>
    <w:rsid w:val="00B12774"/>
    <w:rsid w:val="00B12799"/>
    <w:rsid w:val="00B12929"/>
    <w:rsid w:val="00B13082"/>
    <w:rsid w:val="00B1368F"/>
    <w:rsid w:val="00B1384C"/>
    <w:rsid w:val="00B13AC5"/>
    <w:rsid w:val="00B13D2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42AE"/>
    <w:rsid w:val="00B25E18"/>
    <w:rsid w:val="00B268E4"/>
    <w:rsid w:val="00B26A37"/>
    <w:rsid w:val="00B274A8"/>
    <w:rsid w:val="00B27592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19B"/>
    <w:rsid w:val="00B322B4"/>
    <w:rsid w:val="00B32479"/>
    <w:rsid w:val="00B325BD"/>
    <w:rsid w:val="00B326F9"/>
    <w:rsid w:val="00B32BF8"/>
    <w:rsid w:val="00B33454"/>
    <w:rsid w:val="00B3387D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685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B3"/>
    <w:rsid w:val="00B47AD5"/>
    <w:rsid w:val="00B53057"/>
    <w:rsid w:val="00B5349B"/>
    <w:rsid w:val="00B53A32"/>
    <w:rsid w:val="00B543E3"/>
    <w:rsid w:val="00B54AAA"/>
    <w:rsid w:val="00B55968"/>
    <w:rsid w:val="00B56561"/>
    <w:rsid w:val="00B56A75"/>
    <w:rsid w:val="00B56AA4"/>
    <w:rsid w:val="00B572A5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F80"/>
    <w:rsid w:val="00B651C7"/>
    <w:rsid w:val="00B6542C"/>
    <w:rsid w:val="00B65A05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42A0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742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4C8"/>
    <w:rsid w:val="00BA1561"/>
    <w:rsid w:val="00BA17F2"/>
    <w:rsid w:val="00BA19B0"/>
    <w:rsid w:val="00BA3362"/>
    <w:rsid w:val="00BA3703"/>
    <w:rsid w:val="00BA3EDF"/>
    <w:rsid w:val="00BA4028"/>
    <w:rsid w:val="00BA4DC3"/>
    <w:rsid w:val="00BA5457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294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AD9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3EC"/>
    <w:rsid w:val="00BD0643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8B8"/>
    <w:rsid w:val="00BD6A92"/>
    <w:rsid w:val="00BD6C11"/>
    <w:rsid w:val="00BE0146"/>
    <w:rsid w:val="00BE10F7"/>
    <w:rsid w:val="00BE13DD"/>
    <w:rsid w:val="00BE1769"/>
    <w:rsid w:val="00BE2317"/>
    <w:rsid w:val="00BE3D77"/>
    <w:rsid w:val="00BE4372"/>
    <w:rsid w:val="00BE43E8"/>
    <w:rsid w:val="00BE45CA"/>
    <w:rsid w:val="00BE4CDE"/>
    <w:rsid w:val="00BE530B"/>
    <w:rsid w:val="00BE6297"/>
    <w:rsid w:val="00BE7AF7"/>
    <w:rsid w:val="00BE7BFD"/>
    <w:rsid w:val="00BE7E44"/>
    <w:rsid w:val="00BF0032"/>
    <w:rsid w:val="00BF015C"/>
    <w:rsid w:val="00BF0991"/>
    <w:rsid w:val="00BF0C0B"/>
    <w:rsid w:val="00BF0EB8"/>
    <w:rsid w:val="00BF0FA5"/>
    <w:rsid w:val="00BF1611"/>
    <w:rsid w:val="00BF2633"/>
    <w:rsid w:val="00BF277A"/>
    <w:rsid w:val="00BF3189"/>
    <w:rsid w:val="00BF32CC"/>
    <w:rsid w:val="00BF3FCF"/>
    <w:rsid w:val="00BF4151"/>
    <w:rsid w:val="00BF4238"/>
    <w:rsid w:val="00BF4477"/>
    <w:rsid w:val="00BF47B1"/>
    <w:rsid w:val="00BF49A9"/>
    <w:rsid w:val="00BF4AE7"/>
    <w:rsid w:val="00BF5071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376B"/>
    <w:rsid w:val="00C03DF5"/>
    <w:rsid w:val="00C03E81"/>
    <w:rsid w:val="00C046B8"/>
    <w:rsid w:val="00C047A3"/>
    <w:rsid w:val="00C052E5"/>
    <w:rsid w:val="00C0537E"/>
    <w:rsid w:val="00C05EA0"/>
    <w:rsid w:val="00C065B6"/>
    <w:rsid w:val="00C0669E"/>
    <w:rsid w:val="00C07271"/>
    <w:rsid w:val="00C07984"/>
    <w:rsid w:val="00C07A4F"/>
    <w:rsid w:val="00C07A90"/>
    <w:rsid w:val="00C100EC"/>
    <w:rsid w:val="00C102E1"/>
    <w:rsid w:val="00C10591"/>
    <w:rsid w:val="00C10BCA"/>
    <w:rsid w:val="00C10F7D"/>
    <w:rsid w:val="00C117CC"/>
    <w:rsid w:val="00C12517"/>
    <w:rsid w:val="00C12E35"/>
    <w:rsid w:val="00C12F6E"/>
    <w:rsid w:val="00C134E0"/>
    <w:rsid w:val="00C137F8"/>
    <w:rsid w:val="00C1483F"/>
    <w:rsid w:val="00C14E8E"/>
    <w:rsid w:val="00C15157"/>
    <w:rsid w:val="00C15492"/>
    <w:rsid w:val="00C15D10"/>
    <w:rsid w:val="00C15DBF"/>
    <w:rsid w:val="00C1606F"/>
    <w:rsid w:val="00C1655A"/>
    <w:rsid w:val="00C1699B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51A"/>
    <w:rsid w:val="00C26C3B"/>
    <w:rsid w:val="00C26F43"/>
    <w:rsid w:val="00C27360"/>
    <w:rsid w:val="00C27505"/>
    <w:rsid w:val="00C30627"/>
    <w:rsid w:val="00C306B6"/>
    <w:rsid w:val="00C30B23"/>
    <w:rsid w:val="00C3125B"/>
    <w:rsid w:val="00C3227F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4DEF"/>
    <w:rsid w:val="00C4556C"/>
    <w:rsid w:val="00C45AEA"/>
    <w:rsid w:val="00C46623"/>
    <w:rsid w:val="00C469ED"/>
    <w:rsid w:val="00C46FC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4A1E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77E89"/>
    <w:rsid w:val="00C8025E"/>
    <w:rsid w:val="00C8034D"/>
    <w:rsid w:val="00C80532"/>
    <w:rsid w:val="00C80A2D"/>
    <w:rsid w:val="00C81139"/>
    <w:rsid w:val="00C811C2"/>
    <w:rsid w:val="00C83C8A"/>
    <w:rsid w:val="00C848B5"/>
    <w:rsid w:val="00C85539"/>
    <w:rsid w:val="00C8562A"/>
    <w:rsid w:val="00C862D6"/>
    <w:rsid w:val="00C8641C"/>
    <w:rsid w:val="00C86461"/>
    <w:rsid w:val="00C86B4A"/>
    <w:rsid w:val="00C86DD2"/>
    <w:rsid w:val="00C90AFA"/>
    <w:rsid w:val="00C9151A"/>
    <w:rsid w:val="00C91E43"/>
    <w:rsid w:val="00C91FB0"/>
    <w:rsid w:val="00C9216F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19C"/>
    <w:rsid w:val="00CA05AA"/>
    <w:rsid w:val="00CA07CB"/>
    <w:rsid w:val="00CA0B14"/>
    <w:rsid w:val="00CA0D11"/>
    <w:rsid w:val="00CA123E"/>
    <w:rsid w:val="00CA345B"/>
    <w:rsid w:val="00CA373C"/>
    <w:rsid w:val="00CA413D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781"/>
    <w:rsid w:val="00CB1AB5"/>
    <w:rsid w:val="00CB27AB"/>
    <w:rsid w:val="00CB33AC"/>
    <w:rsid w:val="00CB4C8B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644"/>
    <w:rsid w:val="00CD3DC7"/>
    <w:rsid w:val="00CD3EC2"/>
    <w:rsid w:val="00CD4155"/>
    <w:rsid w:val="00CD4905"/>
    <w:rsid w:val="00CD4F09"/>
    <w:rsid w:val="00CD4F4C"/>
    <w:rsid w:val="00CD5F8D"/>
    <w:rsid w:val="00CD5F93"/>
    <w:rsid w:val="00CD64C5"/>
    <w:rsid w:val="00CD6BFB"/>
    <w:rsid w:val="00CD7F58"/>
    <w:rsid w:val="00CE008E"/>
    <w:rsid w:val="00CE042A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F21DD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B94"/>
    <w:rsid w:val="00CF7BB9"/>
    <w:rsid w:val="00CF7BFB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51"/>
    <w:rsid w:val="00D110A2"/>
    <w:rsid w:val="00D1161A"/>
    <w:rsid w:val="00D11A52"/>
    <w:rsid w:val="00D12F53"/>
    <w:rsid w:val="00D13338"/>
    <w:rsid w:val="00D1337E"/>
    <w:rsid w:val="00D135BA"/>
    <w:rsid w:val="00D13CB9"/>
    <w:rsid w:val="00D15C88"/>
    <w:rsid w:val="00D15C8F"/>
    <w:rsid w:val="00D15D47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0EFD"/>
    <w:rsid w:val="00D31AD6"/>
    <w:rsid w:val="00D31ED4"/>
    <w:rsid w:val="00D32F73"/>
    <w:rsid w:val="00D33170"/>
    <w:rsid w:val="00D331B5"/>
    <w:rsid w:val="00D333EB"/>
    <w:rsid w:val="00D33791"/>
    <w:rsid w:val="00D33BA6"/>
    <w:rsid w:val="00D33EB6"/>
    <w:rsid w:val="00D3587A"/>
    <w:rsid w:val="00D35C41"/>
    <w:rsid w:val="00D36080"/>
    <w:rsid w:val="00D36473"/>
    <w:rsid w:val="00D36A2F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1350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670"/>
    <w:rsid w:val="00D501E3"/>
    <w:rsid w:val="00D50C83"/>
    <w:rsid w:val="00D51248"/>
    <w:rsid w:val="00D51451"/>
    <w:rsid w:val="00D51956"/>
    <w:rsid w:val="00D519FB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6AFA"/>
    <w:rsid w:val="00D57644"/>
    <w:rsid w:val="00D578CB"/>
    <w:rsid w:val="00D57D3B"/>
    <w:rsid w:val="00D57D9B"/>
    <w:rsid w:val="00D6033F"/>
    <w:rsid w:val="00D60582"/>
    <w:rsid w:val="00D6078A"/>
    <w:rsid w:val="00D615B6"/>
    <w:rsid w:val="00D617F3"/>
    <w:rsid w:val="00D618E0"/>
    <w:rsid w:val="00D61E10"/>
    <w:rsid w:val="00D62091"/>
    <w:rsid w:val="00D62D86"/>
    <w:rsid w:val="00D62F9A"/>
    <w:rsid w:val="00D63D97"/>
    <w:rsid w:val="00D64FA5"/>
    <w:rsid w:val="00D6587B"/>
    <w:rsid w:val="00D65FF6"/>
    <w:rsid w:val="00D665EC"/>
    <w:rsid w:val="00D66673"/>
    <w:rsid w:val="00D66A5E"/>
    <w:rsid w:val="00D670E0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217E"/>
    <w:rsid w:val="00D73267"/>
    <w:rsid w:val="00D73403"/>
    <w:rsid w:val="00D73650"/>
    <w:rsid w:val="00D73D30"/>
    <w:rsid w:val="00D745D0"/>
    <w:rsid w:val="00D747D0"/>
    <w:rsid w:val="00D74C46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80081"/>
    <w:rsid w:val="00D8019B"/>
    <w:rsid w:val="00D80AEA"/>
    <w:rsid w:val="00D81306"/>
    <w:rsid w:val="00D82121"/>
    <w:rsid w:val="00D822BC"/>
    <w:rsid w:val="00D82447"/>
    <w:rsid w:val="00D82578"/>
    <w:rsid w:val="00D826F2"/>
    <w:rsid w:val="00D82E7F"/>
    <w:rsid w:val="00D83177"/>
    <w:rsid w:val="00D85450"/>
    <w:rsid w:val="00D8669D"/>
    <w:rsid w:val="00D86840"/>
    <w:rsid w:val="00D86A89"/>
    <w:rsid w:val="00D86B9E"/>
    <w:rsid w:val="00D86D6E"/>
    <w:rsid w:val="00D87001"/>
    <w:rsid w:val="00D87696"/>
    <w:rsid w:val="00D8787A"/>
    <w:rsid w:val="00D87950"/>
    <w:rsid w:val="00D91135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6B4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518"/>
    <w:rsid w:val="00DA4DF8"/>
    <w:rsid w:val="00DA5088"/>
    <w:rsid w:val="00DA6011"/>
    <w:rsid w:val="00DA74AE"/>
    <w:rsid w:val="00DA78A4"/>
    <w:rsid w:val="00DB02B7"/>
    <w:rsid w:val="00DB0344"/>
    <w:rsid w:val="00DB03D3"/>
    <w:rsid w:val="00DB0604"/>
    <w:rsid w:val="00DB06FB"/>
    <w:rsid w:val="00DB15B2"/>
    <w:rsid w:val="00DB24AD"/>
    <w:rsid w:val="00DB2B54"/>
    <w:rsid w:val="00DB2C14"/>
    <w:rsid w:val="00DB2C31"/>
    <w:rsid w:val="00DB2D53"/>
    <w:rsid w:val="00DB335F"/>
    <w:rsid w:val="00DB4A41"/>
    <w:rsid w:val="00DB4D24"/>
    <w:rsid w:val="00DB58B4"/>
    <w:rsid w:val="00DB5CE6"/>
    <w:rsid w:val="00DB6093"/>
    <w:rsid w:val="00DB68AC"/>
    <w:rsid w:val="00DB6D0D"/>
    <w:rsid w:val="00DB7EC0"/>
    <w:rsid w:val="00DC008D"/>
    <w:rsid w:val="00DC08E5"/>
    <w:rsid w:val="00DC2A92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649"/>
    <w:rsid w:val="00DD1588"/>
    <w:rsid w:val="00DD2072"/>
    <w:rsid w:val="00DD2767"/>
    <w:rsid w:val="00DD3386"/>
    <w:rsid w:val="00DD3413"/>
    <w:rsid w:val="00DD3770"/>
    <w:rsid w:val="00DD390F"/>
    <w:rsid w:val="00DD3968"/>
    <w:rsid w:val="00DD3D2C"/>
    <w:rsid w:val="00DD3D94"/>
    <w:rsid w:val="00DD3F50"/>
    <w:rsid w:val="00DD554A"/>
    <w:rsid w:val="00DD5EC8"/>
    <w:rsid w:val="00DD5FF2"/>
    <w:rsid w:val="00DD658B"/>
    <w:rsid w:val="00DD66D7"/>
    <w:rsid w:val="00DD67A6"/>
    <w:rsid w:val="00DD6E8C"/>
    <w:rsid w:val="00DD7308"/>
    <w:rsid w:val="00DD7938"/>
    <w:rsid w:val="00DD7960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C38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546"/>
    <w:rsid w:val="00DF66B0"/>
    <w:rsid w:val="00DF6A91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1BEC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C18"/>
    <w:rsid w:val="00E05FBE"/>
    <w:rsid w:val="00E07509"/>
    <w:rsid w:val="00E1063D"/>
    <w:rsid w:val="00E10658"/>
    <w:rsid w:val="00E106DB"/>
    <w:rsid w:val="00E10F03"/>
    <w:rsid w:val="00E1131B"/>
    <w:rsid w:val="00E11783"/>
    <w:rsid w:val="00E1193E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AAC"/>
    <w:rsid w:val="00E1533A"/>
    <w:rsid w:val="00E15DFD"/>
    <w:rsid w:val="00E160A8"/>
    <w:rsid w:val="00E16B79"/>
    <w:rsid w:val="00E174EF"/>
    <w:rsid w:val="00E176FD"/>
    <w:rsid w:val="00E17E30"/>
    <w:rsid w:val="00E23216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39F"/>
    <w:rsid w:val="00E355FC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4E2B"/>
    <w:rsid w:val="00E45141"/>
    <w:rsid w:val="00E45B90"/>
    <w:rsid w:val="00E45C74"/>
    <w:rsid w:val="00E45D98"/>
    <w:rsid w:val="00E46257"/>
    <w:rsid w:val="00E46725"/>
    <w:rsid w:val="00E46F87"/>
    <w:rsid w:val="00E47355"/>
    <w:rsid w:val="00E47796"/>
    <w:rsid w:val="00E5040F"/>
    <w:rsid w:val="00E507EE"/>
    <w:rsid w:val="00E509D5"/>
    <w:rsid w:val="00E50FA8"/>
    <w:rsid w:val="00E511FA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47"/>
    <w:rsid w:val="00E624A6"/>
    <w:rsid w:val="00E62684"/>
    <w:rsid w:val="00E62B63"/>
    <w:rsid w:val="00E63AD5"/>
    <w:rsid w:val="00E6433A"/>
    <w:rsid w:val="00E64432"/>
    <w:rsid w:val="00E64529"/>
    <w:rsid w:val="00E65522"/>
    <w:rsid w:val="00E6592C"/>
    <w:rsid w:val="00E659C0"/>
    <w:rsid w:val="00E65A7B"/>
    <w:rsid w:val="00E65D46"/>
    <w:rsid w:val="00E6640F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C97"/>
    <w:rsid w:val="00E70F28"/>
    <w:rsid w:val="00E711E9"/>
    <w:rsid w:val="00E7121A"/>
    <w:rsid w:val="00E719A9"/>
    <w:rsid w:val="00E71CC5"/>
    <w:rsid w:val="00E721C4"/>
    <w:rsid w:val="00E72FED"/>
    <w:rsid w:val="00E742FC"/>
    <w:rsid w:val="00E74349"/>
    <w:rsid w:val="00E74F69"/>
    <w:rsid w:val="00E75E62"/>
    <w:rsid w:val="00E75F91"/>
    <w:rsid w:val="00E763DB"/>
    <w:rsid w:val="00E76BB9"/>
    <w:rsid w:val="00E81CB2"/>
    <w:rsid w:val="00E81CCC"/>
    <w:rsid w:val="00E82533"/>
    <w:rsid w:val="00E82FDE"/>
    <w:rsid w:val="00E832F1"/>
    <w:rsid w:val="00E8404A"/>
    <w:rsid w:val="00E84BA9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0A8"/>
    <w:rsid w:val="00E90CD3"/>
    <w:rsid w:val="00E90D28"/>
    <w:rsid w:val="00E90E6E"/>
    <w:rsid w:val="00E911F5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D22"/>
    <w:rsid w:val="00E96F6B"/>
    <w:rsid w:val="00E97615"/>
    <w:rsid w:val="00E97914"/>
    <w:rsid w:val="00EA0101"/>
    <w:rsid w:val="00EA02B0"/>
    <w:rsid w:val="00EA090C"/>
    <w:rsid w:val="00EA0B77"/>
    <w:rsid w:val="00EA1A19"/>
    <w:rsid w:val="00EA1C6A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AF0"/>
    <w:rsid w:val="00EB1BDC"/>
    <w:rsid w:val="00EB24A9"/>
    <w:rsid w:val="00EB2EE1"/>
    <w:rsid w:val="00EB305D"/>
    <w:rsid w:val="00EB3069"/>
    <w:rsid w:val="00EB306A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D63"/>
    <w:rsid w:val="00EB7E5B"/>
    <w:rsid w:val="00EC0342"/>
    <w:rsid w:val="00EC19DE"/>
    <w:rsid w:val="00EC2064"/>
    <w:rsid w:val="00EC38B0"/>
    <w:rsid w:val="00EC4720"/>
    <w:rsid w:val="00EC4DDF"/>
    <w:rsid w:val="00EC51EF"/>
    <w:rsid w:val="00EC54E5"/>
    <w:rsid w:val="00EC551C"/>
    <w:rsid w:val="00EC5BF6"/>
    <w:rsid w:val="00EC6BBB"/>
    <w:rsid w:val="00EC6C05"/>
    <w:rsid w:val="00EC71EE"/>
    <w:rsid w:val="00EC724B"/>
    <w:rsid w:val="00EC7768"/>
    <w:rsid w:val="00ED01ED"/>
    <w:rsid w:val="00ED02DA"/>
    <w:rsid w:val="00ED03B0"/>
    <w:rsid w:val="00ED069E"/>
    <w:rsid w:val="00ED07AD"/>
    <w:rsid w:val="00ED10A1"/>
    <w:rsid w:val="00ED10D6"/>
    <w:rsid w:val="00ED1941"/>
    <w:rsid w:val="00ED257F"/>
    <w:rsid w:val="00ED28DD"/>
    <w:rsid w:val="00ED2B43"/>
    <w:rsid w:val="00ED40FE"/>
    <w:rsid w:val="00ED4191"/>
    <w:rsid w:val="00ED4330"/>
    <w:rsid w:val="00ED43A6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378"/>
    <w:rsid w:val="00EF0D90"/>
    <w:rsid w:val="00EF187A"/>
    <w:rsid w:val="00EF228F"/>
    <w:rsid w:val="00EF2808"/>
    <w:rsid w:val="00EF28A0"/>
    <w:rsid w:val="00EF29D8"/>
    <w:rsid w:val="00EF3224"/>
    <w:rsid w:val="00EF3829"/>
    <w:rsid w:val="00EF4AAC"/>
    <w:rsid w:val="00EF4CE1"/>
    <w:rsid w:val="00EF4F62"/>
    <w:rsid w:val="00EF50BB"/>
    <w:rsid w:val="00EF58B5"/>
    <w:rsid w:val="00EF63CB"/>
    <w:rsid w:val="00EF68E2"/>
    <w:rsid w:val="00EF6AFC"/>
    <w:rsid w:val="00EF710D"/>
    <w:rsid w:val="00EF75B1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565"/>
    <w:rsid w:val="00F07108"/>
    <w:rsid w:val="00F111D6"/>
    <w:rsid w:val="00F11C9E"/>
    <w:rsid w:val="00F12467"/>
    <w:rsid w:val="00F12F25"/>
    <w:rsid w:val="00F13391"/>
    <w:rsid w:val="00F133BF"/>
    <w:rsid w:val="00F141BB"/>
    <w:rsid w:val="00F1456A"/>
    <w:rsid w:val="00F14725"/>
    <w:rsid w:val="00F14972"/>
    <w:rsid w:val="00F14D8A"/>
    <w:rsid w:val="00F14F68"/>
    <w:rsid w:val="00F14FCE"/>
    <w:rsid w:val="00F15876"/>
    <w:rsid w:val="00F16039"/>
    <w:rsid w:val="00F162BD"/>
    <w:rsid w:val="00F164E2"/>
    <w:rsid w:val="00F16B31"/>
    <w:rsid w:val="00F1733A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14"/>
    <w:rsid w:val="00F230DA"/>
    <w:rsid w:val="00F23322"/>
    <w:rsid w:val="00F23500"/>
    <w:rsid w:val="00F23750"/>
    <w:rsid w:val="00F239E4"/>
    <w:rsid w:val="00F2463C"/>
    <w:rsid w:val="00F25163"/>
    <w:rsid w:val="00F25FC5"/>
    <w:rsid w:val="00F262BF"/>
    <w:rsid w:val="00F26B93"/>
    <w:rsid w:val="00F26D12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205"/>
    <w:rsid w:val="00F407DD"/>
    <w:rsid w:val="00F40E90"/>
    <w:rsid w:val="00F4174D"/>
    <w:rsid w:val="00F41BD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5FD8"/>
    <w:rsid w:val="00F462FC"/>
    <w:rsid w:val="00F46CD8"/>
    <w:rsid w:val="00F46FF7"/>
    <w:rsid w:val="00F47120"/>
    <w:rsid w:val="00F471E3"/>
    <w:rsid w:val="00F4739E"/>
    <w:rsid w:val="00F47908"/>
    <w:rsid w:val="00F47B04"/>
    <w:rsid w:val="00F5003A"/>
    <w:rsid w:val="00F50731"/>
    <w:rsid w:val="00F515A2"/>
    <w:rsid w:val="00F51FE7"/>
    <w:rsid w:val="00F52187"/>
    <w:rsid w:val="00F53482"/>
    <w:rsid w:val="00F5478C"/>
    <w:rsid w:val="00F547D8"/>
    <w:rsid w:val="00F54DBE"/>
    <w:rsid w:val="00F54FE5"/>
    <w:rsid w:val="00F55324"/>
    <w:rsid w:val="00F55A63"/>
    <w:rsid w:val="00F55EDA"/>
    <w:rsid w:val="00F5633C"/>
    <w:rsid w:val="00F56829"/>
    <w:rsid w:val="00F57238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4D78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06C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5AF"/>
    <w:rsid w:val="00F74C4D"/>
    <w:rsid w:val="00F74EAC"/>
    <w:rsid w:val="00F75D5D"/>
    <w:rsid w:val="00F76E24"/>
    <w:rsid w:val="00F77010"/>
    <w:rsid w:val="00F77C5C"/>
    <w:rsid w:val="00F81716"/>
    <w:rsid w:val="00F81910"/>
    <w:rsid w:val="00F81D41"/>
    <w:rsid w:val="00F81F92"/>
    <w:rsid w:val="00F824DA"/>
    <w:rsid w:val="00F82787"/>
    <w:rsid w:val="00F828CF"/>
    <w:rsid w:val="00F82EF5"/>
    <w:rsid w:val="00F83053"/>
    <w:rsid w:val="00F83141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2CB"/>
    <w:rsid w:val="00F8679D"/>
    <w:rsid w:val="00F87052"/>
    <w:rsid w:val="00F901C6"/>
    <w:rsid w:val="00F901DA"/>
    <w:rsid w:val="00F902B1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4A3B"/>
    <w:rsid w:val="00FB5580"/>
    <w:rsid w:val="00FB558B"/>
    <w:rsid w:val="00FB579D"/>
    <w:rsid w:val="00FB58AB"/>
    <w:rsid w:val="00FB5CF5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AA6"/>
    <w:rsid w:val="00FC3BE4"/>
    <w:rsid w:val="00FC4292"/>
    <w:rsid w:val="00FC480B"/>
    <w:rsid w:val="00FC4CAA"/>
    <w:rsid w:val="00FC51BC"/>
    <w:rsid w:val="00FC5947"/>
    <w:rsid w:val="00FC6508"/>
    <w:rsid w:val="00FC66CD"/>
    <w:rsid w:val="00FC6E9B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5E24"/>
    <w:rsid w:val="00FD61E9"/>
    <w:rsid w:val="00FD6322"/>
    <w:rsid w:val="00FD6912"/>
    <w:rsid w:val="00FD7CA7"/>
    <w:rsid w:val="00FE08F1"/>
    <w:rsid w:val="00FE0954"/>
    <w:rsid w:val="00FE0BC2"/>
    <w:rsid w:val="00FE0DCD"/>
    <w:rsid w:val="00FE11A4"/>
    <w:rsid w:val="00FE1645"/>
    <w:rsid w:val="00FE2176"/>
    <w:rsid w:val="00FE2185"/>
    <w:rsid w:val="00FE229B"/>
    <w:rsid w:val="00FE26C9"/>
    <w:rsid w:val="00FE2ACC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170"/>
    <w:rsid w:val="00FF0559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100"/>
    <w:rsid w:val="00FF54AD"/>
    <w:rsid w:val="00FF67E1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D17D2447BB814F8CB4962D4CDAC3D0" ma:contentTypeVersion="2" ma:contentTypeDescription="Create a new document." ma:contentTypeScope="" ma:versionID="4277763a03bd00ccc7b4315c9274a2b2">
  <xsd:schema xmlns:xsd="http://www.w3.org/2001/XMLSchema" xmlns:xs="http://www.w3.org/2001/XMLSchema" xmlns:p="http://schemas.microsoft.com/office/2006/metadata/properties" xmlns:ns2="96461863-300a-429d-ac6c-2799925cc95a" targetNamespace="http://schemas.microsoft.com/office/2006/metadata/properties" ma:root="true" ma:fieldsID="7ef394e97c0307c92c459ad2d5268145" ns2:_="">
    <xsd:import namespace="96461863-300a-429d-ac6c-2799925cc9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1863-300a-429d-ac6c-2799925cc9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5F856-D69F-44F4-AC2D-B012B0368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1863-300a-429d-ac6c-2799925cc9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243</TotalTime>
  <Pages>18</Pages>
  <Words>2916</Words>
  <Characters>16128</Characters>
  <Application>Microsoft Office Word</Application>
  <DocSecurity>0</DocSecurity>
  <Lines>1344</Lines>
  <Paragraphs>656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18388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creator>tadsong_h22</dc:creator>
  <cp:lastModifiedBy>Raksina, Saingam</cp:lastModifiedBy>
  <cp:revision>43</cp:revision>
  <cp:lastPrinted>2022-11-09T10:50:00Z</cp:lastPrinted>
  <dcterms:created xsi:type="dcterms:W3CDTF">2023-05-02T04:33:00Z</dcterms:created>
  <dcterms:modified xsi:type="dcterms:W3CDTF">2023-05-08T07:47:00Z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0x0101003BD17D2447BB814F8CB4962D4CDAC3D0</vt:lpwstr>
  </property>
  <property fmtid="{D5CDD505-2E9C-101B-9397-08002B2CF9AE}" pid="3" name="PBCListName">
    <vt:lpwstr>Q1 22</vt:lpwstr>
  </property>
  <property fmtid="{D5CDD505-2E9C-101B-9397-08002B2CF9AE}" pid="4" name="GrammarlyDocumentId">
    <vt:lpwstr>0b4b13784a9fb09b6efc636cdca06a03af12703a8903ee1f30ae1065223e3103</vt:lpwstr>
  </property>
</Properties>
</file>