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3ACAE" w14:textId="13ABB70E" w:rsidR="009E45D4" w:rsidRPr="00BF1313" w:rsidRDefault="004762B0" w:rsidP="00A21206">
      <w:pPr>
        <w:pStyle w:val="IndexHeading1"/>
        <w:tabs>
          <w:tab w:val="left" w:pos="108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</w:pPr>
      <w:bookmarkStart w:id="0" w:name="OLE_LINK1"/>
      <w:r w:rsidRPr="00BF1313">
        <w:rPr>
          <w:rFonts w:asciiTheme="majorBidi" w:hAnsiTheme="majorBidi" w:cstheme="majorBidi"/>
          <w:bCs/>
          <w:sz w:val="30"/>
          <w:szCs w:val="30"/>
          <w:cs/>
          <w:lang w:bidi="th-TH"/>
        </w:rPr>
        <w:t>หมายเหตุ</w:t>
      </w:r>
      <w:r w:rsidRPr="00BF1313">
        <w:rPr>
          <w:rFonts w:asciiTheme="majorBidi" w:hAnsiTheme="majorBidi" w:cstheme="majorBidi"/>
          <w:b w:val="0"/>
          <w:sz w:val="30"/>
          <w:szCs w:val="30"/>
          <w:cs/>
          <w:lang w:bidi="th-TH"/>
        </w:rPr>
        <w:tab/>
        <w:t xml:space="preserve">     </w:t>
      </w:r>
      <w:r w:rsidRPr="00BF1313">
        <w:rPr>
          <w:rFonts w:asciiTheme="majorBidi" w:hAnsiTheme="majorBidi" w:cstheme="majorBidi"/>
          <w:bCs/>
          <w:sz w:val="30"/>
          <w:szCs w:val="30"/>
          <w:cs/>
          <w:lang w:bidi="th-TH"/>
        </w:rPr>
        <w:t xml:space="preserve"> สารบัญ</w:t>
      </w:r>
    </w:p>
    <w:p w14:paraId="29048E5E" w14:textId="77777777" w:rsidR="009E45D4" w:rsidRPr="00BF1313" w:rsidRDefault="009E45D4" w:rsidP="00A21206">
      <w:pPr>
        <w:pStyle w:val="index"/>
        <w:tabs>
          <w:tab w:val="clear" w:pos="1134"/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72897E80" w14:textId="22DF76E7" w:rsidR="009E45D4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bookmarkStart w:id="1" w:name="OLE_LINK2"/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EC2F40">
        <w:rPr>
          <w:rFonts w:asciiTheme="majorBidi" w:hAnsiTheme="majorBidi" w:cstheme="majorBidi" w:hint="cs"/>
          <w:sz w:val="30"/>
          <w:szCs w:val="30"/>
          <w:cs/>
          <w:lang w:bidi="th-TH"/>
        </w:rPr>
        <w:t>ระหว่างกาล</w:t>
      </w:r>
    </w:p>
    <w:p w14:paraId="24FEA0B0" w14:textId="0B4599E1" w:rsidR="009E45D4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2" w:name="OLE_LINK3"/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bookmarkEnd w:id="2"/>
    <w:p w14:paraId="082CF26E" w14:textId="2DB11E57" w:rsidR="0013199C" w:rsidRPr="00BF1313" w:rsidRDefault="0013199C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</w:t>
      </w:r>
    </w:p>
    <w:p w14:paraId="284B457C" w14:textId="7F9D1307" w:rsidR="009E45D4" w:rsidRPr="00BF1313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>ลูกหนี้</w:t>
      </w:r>
      <w:r w:rsidR="004D6E0B">
        <w:rPr>
          <w:rFonts w:asciiTheme="majorBidi" w:hAnsiTheme="majorBidi" w:cstheme="majorBidi" w:hint="cs"/>
          <w:sz w:val="30"/>
          <w:szCs w:val="30"/>
          <w:cs/>
          <w:lang w:bidi="th-TH"/>
        </w:rPr>
        <w:t>หมุนเวียน</w:t>
      </w:r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6AB569DB" w14:textId="77777777" w:rsidR="009E45D4" w:rsidRPr="00BF1313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สินค้าคงเหลือ </w:t>
      </w:r>
    </w:p>
    <w:p w14:paraId="5E1EB589" w14:textId="64E64521" w:rsidR="00E533B4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6118A484" w14:textId="7A78873B" w:rsidR="00C45349" w:rsidRPr="00BF1313" w:rsidRDefault="00C45349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bookmarkStart w:id="3" w:name="OLE_LINK4"/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</w:p>
    <w:bookmarkEnd w:id="3"/>
    <w:p w14:paraId="2711E5DD" w14:textId="2871E062" w:rsidR="009E45D4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387343DF" w14:textId="709D865E" w:rsidR="001C2C9E" w:rsidRPr="00BF1313" w:rsidRDefault="001C2C9E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เครื่องมือทางการเงิน</w:t>
      </w:r>
    </w:p>
    <w:p w14:paraId="66CABFBF" w14:textId="66EC52B4" w:rsidR="009E45D4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ภาระผูกพันกับกิจการที่ไม่เกี่ยวข้องกัน  </w:t>
      </w:r>
    </w:p>
    <w:p w14:paraId="132D9F8E" w14:textId="61C4D6B6" w:rsidR="00182B35" w:rsidRDefault="00182B35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คดีความ</w:t>
      </w:r>
    </w:p>
    <w:p w14:paraId="587725DF" w14:textId="549FA765" w:rsidR="008D63EC" w:rsidRDefault="008D63EC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8D63EC">
        <w:rPr>
          <w:rFonts w:asciiTheme="majorBidi" w:hAnsi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1"/>
    <w:p w14:paraId="7E00FD58" w14:textId="61B4E6D1" w:rsidR="00404D39" w:rsidRPr="00BF1313" w:rsidRDefault="00404D39" w:rsidP="00891AEB">
      <w:pPr>
        <w:pStyle w:val="index"/>
        <w:tabs>
          <w:tab w:val="clear" w:pos="1134"/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</w:p>
    <w:bookmarkEnd w:id="0"/>
    <w:p w14:paraId="1CF03CFC" w14:textId="3E54DC25" w:rsidR="009E45D4" w:rsidRPr="00044DC8" w:rsidRDefault="004762B0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BF1313">
        <w:rPr>
          <w:rFonts w:asciiTheme="majorBidi" w:hAnsiTheme="majorBidi" w:cstheme="majorBidi"/>
          <w:cs/>
        </w:rPr>
        <w:br w:type="page"/>
      </w:r>
      <w:r w:rsidRPr="00044DC8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</w:t>
      </w:r>
      <w:r w:rsidR="00C17493" w:rsidRPr="00044DC8">
        <w:rPr>
          <w:rFonts w:asciiTheme="majorBidi" w:hAnsiTheme="majorBidi" w:cstheme="majorBidi" w:hint="cs"/>
          <w:cs/>
        </w:rPr>
        <w:t>ระหว่างกาล</w:t>
      </w:r>
      <w:r w:rsidRPr="00044DC8">
        <w:rPr>
          <w:rFonts w:asciiTheme="majorBidi" w:hAnsiTheme="majorBidi" w:cstheme="majorBidi"/>
          <w:cs/>
        </w:rPr>
        <w:t>นี้</w:t>
      </w:r>
    </w:p>
    <w:p w14:paraId="47605B39" w14:textId="77777777" w:rsidR="009E45D4" w:rsidRPr="00044DC8" w:rsidRDefault="009E45D4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56988514" w14:textId="3CB3C3C8" w:rsidR="009E45D4" w:rsidRPr="00044DC8" w:rsidRDefault="004762B0" w:rsidP="0011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  <w:r w:rsidRPr="00044DC8">
        <w:rPr>
          <w:rFonts w:asciiTheme="majorBidi" w:hAnsiTheme="majorBidi" w:cstheme="majorBidi"/>
          <w:cs/>
        </w:rPr>
        <w:t>งบการเงิน</w:t>
      </w:r>
      <w:r w:rsidR="00C17493" w:rsidRPr="00044DC8">
        <w:rPr>
          <w:rFonts w:asciiTheme="majorBidi" w:hAnsiTheme="majorBidi" w:cstheme="majorBidi" w:hint="cs"/>
          <w:cs/>
        </w:rPr>
        <w:t>ระหว่างกาล</w:t>
      </w:r>
      <w:r w:rsidRPr="00044DC8">
        <w:rPr>
          <w:rFonts w:asciiTheme="majorBidi" w:hAnsiTheme="majorBidi" w:cstheme="majorBidi"/>
          <w:cs/>
        </w:rPr>
        <w:t>นี้ได้รับอนุมัติให้ออกงบการเงินจากคณะกรรมการบริษัทเมื่อวันที่</w:t>
      </w:r>
      <w:r w:rsidR="001305FE">
        <w:rPr>
          <w:rFonts w:asciiTheme="majorBidi" w:hAnsiTheme="majorBidi" w:cstheme="majorBidi"/>
        </w:rPr>
        <w:t xml:space="preserve"> 9</w:t>
      </w:r>
      <w:r w:rsidR="00FE0872">
        <w:rPr>
          <w:rFonts w:asciiTheme="majorBidi" w:hAnsiTheme="majorBidi" w:cstheme="majorBidi" w:hint="cs"/>
          <w:cs/>
        </w:rPr>
        <w:t xml:space="preserve"> พฤษภาค</w:t>
      </w:r>
      <w:r w:rsidR="001305FE">
        <w:rPr>
          <w:rFonts w:asciiTheme="majorBidi" w:hAnsiTheme="majorBidi" w:cstheme="majorBidi" w:hint="cs"/>
          <w:cs/>
        </w:rPr>
        <w:t xml:space="preserve">ม </w:t>
      </w:r>
      <w:r w:rsidR="001305FE">
        <w:rPr>
          <w:rFonts w:asciiTheme="majorBidi" w:hAnsiTheme="majorBidi" w:cstheme="majorBidi"/>
        </w:rPr>
        <w:t>2566</w:t>
      </w:r>
    </w:p>
    <w:p w14:paraId="2A1AD09A" w14:textId="77777777" w:rsidR="00626A0F" w:rsidRPr="00044DC8" w:rsidRDefault="00626A0F" w:rsidP="007C0D6E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6BC7F39D" w14:textId="502A285E" w:rsidR="00AB0686" w:rsidRPr="00044DC8" w:rsidRDefault="00AB0686" w:rsidP="00652D71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044DC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เกณฑ์การจัดทำงบการเงิน</w:t>
      </w:r>
      <w:r w:rsidR="00C17493" w:rsidRPr="00044DC8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ระหว่างกาล</w:t>
      </w:r>
    </w:p>
    <w:p w14:paraId="70D9B44F" w14:textId="77777777" w:rsidR="0036548A" w:rsidRPr="00713AD2" w:rsidRDefault="0036548A" w:rsidP="0011387C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6AE738A7" w14:textId="77777777" w:rsidR="009E45D4" w:rsidRPr="00044DC8" w:rsidRDefault="004762B0" w:rsidP="003C298B">
      <w:pPr>
        <w:pStyle w:val="ListParagraph"/>
        <w:numPr>
          <w:ilvl w:val="0"/>
          <w:numId w:val="5"/>
        </w:numPr>
        <w:tabs>
          <w:tab w:val="left" w:pos="540"/>
        </w:tabs>
        <w:ind w:hanging="1442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44DC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04F9CE79" w14:textId="77777777" w:rsidR="00D4157E" w:rsidRPr="00044DC8" w:rsidRDefault="00D4157E" w:rsidP="00AC5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</w:rPr>
      </w:pPr>
    </w:p>
    <w:p w14:paraId="1A0FA6F5" w14:textId="323DB0F2" w:rsidR="00C17493" w:rsidRPr="001305FE" w:rsidRDefault="00C17493" w:rsidP="00C17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044DC8">
        <w:rPr>
          <w:cs/>
        </w:rPr>
        <w:t>งบการเงินระหว่างกาล</w:t>
      </w:r>
      <w:r w:rsidR="007A5741" w:rsidRPr="00044DC8">
        <w:rPr>
          <w:rFonts w:hint="cs"/>
          <w:cs/>
        </w:rPr>
        <w:t>แบบย่อ</w:t>
      </w:r>
      <w:r w:rsidRPr="00044DC8">
        <w:rPr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EE313D" w:rsidRPr="00044DC8">
        <w:br/>
      </w:r>
      <w:r w:rsidRPr="00044DC8">
        <w:rPr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CD62A8" w:rsidRPr="00044DC8">
        <w:t>34</w:t>
      </w:r>
      <w:r w:rsidRPr="00044DC8">
        <w:t xml:space="preserve"> </w:t>
      </w:r>
      <w:r w:rsidRPr="00044DC8">
        <w:rPr>
          <w:cs/>
        </w:rPr>
        <w:t xml:space="preserve">เรื่อง </w:t>
      </w:r>
      <w:r w:rsidRPr="00044DC8">
        <w:rPr>
          <w:i/>
          <w:iCs/>
          <w:cs/>
        </w:rPr>
        <w:t>การรายงานทางการเงินระหว่างกาล</w:t>
      </w:r>
      <w:r w:rsidRPr="00044DC8">
        <w:rPr>
          <w:cs/>
        </w:rPr>
        <w:t xml:space="preserve"> </w:t>
      </w:r>
      <w:r w:rsidRPr="00044DC8">
        <w:t xml:space="preserve"> </w:t>
      </w:r>
      <w:r w:rsidRPr="00044DC8">
        <w:rPr>
          <w:cs/>
        </w:rPr>
        <w:t>รวมถึงแนวปฏิบัติทางการบัญชีที่ประกาศใช้โดยสภาวิชาชีพบัญชีฯ</w:t>
      </w:r>
      <w:r w:rsidRPr="00044DC8">
        <w:rPr>
          <w:color w:val="FF0000"/>
          <w:cs/>
        </w:rPr>
        <w:t xml:space="preserve"> </w:t>
      </w:r>
      <w:r w:rsidRPr="00044DC8">
        <w:rPr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044DC8">
        <w:t xml:space="preserve"> </w:t>
      </w:r>
      <w:r w:rsidR="001347F2" w:rsidRPr="00044DC8">
        <w:rPr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1347F2" w:rsidRPr="00044DC8">
        <w:t xml:space="preserve">31 </w:t>
      </w:r>
      <w:r w:rsidR="001347F2" w:rsidRPr="00044DC8">
        <w:rPr>
          <w:cs/>
        </w:rPr>
        <w:t xml:space="preserve">ธันวาคม </w:t>
      </w:r>
      <w:r w:rsidR="001347F2" w:rsidRPr="001305FE">
        <w:t>2</w:t>
      </w:r>
      <w:r w:rsidR="00C6181F" w:rsidRPr="001305FE">
        <w:t>5</w:t>
      </w:r>
      <w:r w:rsidR="001347F2" w:rsidRPr="001305FE">
        <w:t>6</w:t>
      </w:r>
      <w:r w:rsidR="001551CC" w:rsidRPr="001305FE">
        <w:t>5</w:t>
      </w:r>
    </w:p>
    <w:p w14:paraId="62A27150" w14:textId="77777777" w:rsidR="00D4157E" w:rsidRPr="00044DC8" w:rsidRDefault="00D4157E" w:rsidP="00D41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5AD930AE" w14:textId="40B30350" w:rsidR="00212CBB" w:rsidRPr="00044DC8" w:rsidRDefault="00212CBB" w:rsidP="00212CBB">
      <w:pPr>
        <w:pStyle w:val="ListParagraph"/>
        <w:numPr>
          <w:ilvl w:val="0"/>
          <w:numId w:val="5"/>
        </w:numPr>
        <w:tabs>
          <w:tab w:val="left" w:pos="540"/>
          <w:tab w:val="left" w:pos="630"/>
        </w:tabs>
        <w:ind w:left="630" w:hanging="63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44DC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การใช้วิจารณญาณ</w:t>
      </w:r>
      <w:r w:rsidR="00436508" w:rsidRPr="00044DC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  <w:r w:rsidRPr="00044DC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การประมาณการ</w:t>
      </w:r>
      <w:r w:rsidR="00626A0F" w:rsidRPr="00044DC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และนโยบายบัญชี</w:t>
      </w:r>
    </w:p>
    <w:p w14:paraId="0CACE023" w14:textId="5F1F5E8D" w:rsidR="00340DB7" w:rsidRPr="00044DC8" w:rsidRDefault="00340DB7" w:rsidP="0034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/>
        <w:jc w:val="both"/>
        <w:rPr>
          <w:rFonts w:asciiTheme="majorBidi" w:hAnsiTheme="majorBidi" w:cstheme="majorBidi"/>
          <w:b/>
          <w:bCs/>
          <w:i/>
          <w:iCs/>
        </w:rPr>
      </w:pPr>
    </w:p>
    <w:p w14:paraId="11D5A0CE" w14:textId="12F617A4" w:rsidR="00DA35B4" w:rsidRPr="001305FE" w:rsidRDefault="00DA35B4" w:rsidP="0034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</w:pPr>
      <w:r w:rsidRPr="00044DC8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</w:t>
      </w:r>
      <w:r w:rsidRPr="00044DC8">
        <w:rPr>
          <w:rFonts w:hint="cs"/>
          <w:cs/>
        </w:rPr>
        <w:t>จ</w:t>
      </w:r>
      <w:r w:rsidRPr="00044DC8">
        <w:rPr>
          <w:cs/>
        </w:rPr>
        <w:t>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Pr="00044DC8">
        <w:rPr>
          <w:rFonts w:hint="cs"/>
          <w:cs/>
        </w:rPr>
        <w:t>ไม่แตกต่างจากที่ได้อธิบายไว้ใน</w:t>
      </w:r>
      <w:r w:rsidRPr="00044DC8">
        <w:rPr>
          <w:cs/>
        </w:rPr>
        <w:t xml:space="preserve">งบการเงินสำหรับปีสิ้นสุดวันที่ </w:t>
      </w:r>
      <w:r w:rsidRPr="00044DC8">
        <w:t xml:space="preserve">31 </w:t>
      </w:r>
      <w:r w:rsidRPr="001551CC">
        <w:rPr>
          <w:rFonts w:hint="cs"/>
          <w:cs/>
        </w:rPr>
        <w:t xml:space="preserve">ธันวาคม </w:t>
      </w:r>
      <w:r w:rsidRPr="001305FE">
        <w:t>2</w:t>
      </w:r>
      <w:r w:rsidR="00C6181F" w:rsidRPr="001305FE">
        <w:t>5</w:t>
      </w:r>
      <w:r w:rsidRPr="001305FE">
        <w:t>6</w:t>
      </w:r>
      <w:r w:rsidR="001551CC" w:rsidRPr="001305FE">
        <w:t>5</w:t>
      </w:r>
    </w:p>
    <w:p w14:paraId="1668EE18" w14:textId="53CE5720" w:rsidR="00340DB7" w:rsidRPr="00044DC8" w:rsidRDefault="0034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DF5CF66" w14:textId="77777777" w:rsidR="002667D7" w:rsidRPr="00044DC8" w:rsidRDefault="004762B0" w:rsidP="00A21206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044DC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A228493" w14:textId="77777777" w:rsidR="00870CCC" w:rsidRPr="00044DC8" w:rsidRDefault="00870CCC" w:rsidP="003C298B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0813ECF" w14:textId="7AB73734" w:rsidR="0025112D" w:rsidRPr="00044DC8" w:rsidRDefault="0025112D" w:rsidP="002511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044DC8">
        <w:rPr>
          <w:rFonts w:asciiTheme="majorBidi" w:hAnsiTheme="majorBidi" w:cstheme="majorBidi"/>
          <w:cs/>
        </w:rPr>
        <w:t>รายการที่สำคัญกับบุคคลหรือกิจการที่เกี่ยวข้องกันสำหรับ</w:t>
      </w:r>
      <w:r w:rsidRPr="00044DC8">
        <w:rPr>
          <w:rFonts w:asciiTheme="majorBidi" w:hAnsiTheme="majorBidi" w:cstheme="majorBidi" w:hint="cs"/>
          <w:cs/>
        </w:rPr>
        <w:t>งวด</w:t>
      </w:r>
      <w:r w:rsidR="0023290C">
        <w:rPr>
          <w:rFonts w:asciiTheme="majorBidi" w:hAnsiTheme="majorBidi" w:cstheme="majorBidi" w:hint="cs"/>
          <w:cs/>
        </w:rPr>
        <w:t>สาม</w:t>
      </w:r>
      <w:r w:rsidRPr="00044DC8">
        <w:rPr>
          <w:rFonts w:asciiTheme="majorBidi" w:hAnsiTheme="majorBidi" w:cstheme="majorBidi" w:hint="cs"/>
          <w:cs/>
        </w:rPr>
        <w:t>เดือน</w:t>
      </w:r>
      <w:r w:rsidRPr="00044DC8">
        <w:rPr>
          <w:rFonts w:asciiTheme="majorBidi" w:hAnsiTheme="majorBidi" w:cstheme="majorBidi"/>
          <w:cs/>
        </w:rPr>
        <w:t xml:space="preserve">สิ้นสุดวันที่ </w:t>
      </w:r>
      <w:r w:rsidR="00044DC8">
        <w:rPr>
          <w:rFonts w:asciiTheme="majorBidi" w:hAnsiTheme="majorBidi" w:cstheme="majorBidi"/>
        </w:rPr>
        <w:t xml:space="preserve">31 </w:t>
      </w:r>
      <w:r w:rsidR="00044DC8">
        <w:rPr>
          <w:rFonts w:asciiTheme="majorBidi" w:hAnsiTheme="majorBidi" w:cstheme="majorBidi" w:hint="cs"/>
          <w:cs/>
        </w:rPr>
        <w:t xml:space="preserve">มีนาคม </w:t>
      </w:r>
      <w:r w:rsidRPr="00044DC8">
        <w:rPr>
          <w:rFonts w:asciiTheme="majorBidi" w:hAnsiTheme="majorBidi" w:cstheme="majorBidi"/>
          <w:cs/>
        </w:rPr>
        <w:t>สรุปได้ดังนี้</w:t>
      </w:r>
    </w:p>
    <w:p w14:paraId="26AE46FD" w14:textId="7DEAF4CF" w:rsidR="002E564F" w:rsidRPr="00044DC8" w:rsidRDefault="002E564F" w:rsidP="002511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</w:rPr>
      </w:pPr>
    </w:p>
    <w:p w14:paraId="795CB1DF" w14:textId="77777777" w:rsidR="00044DC8" w:rsidRDefault="00044DC8">
      <w:r>
        <w:br w:type="page"/>
      </w: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044DC8" w:rsidRPr="00BF1313" w14:paraId="457E5B12" w14:textId="77777777" w:rsidTr="004A0412">
        <w:trPr>
          <w:tblHeader/>
        </w:trPr>
        <w:tc>
          <w:tcPr>
            <w:tcW w:w="2267" w:type="pct"/>
            <w:shd w:val="clear" w:color="auto" w:fill="auto"/>
          </w:tcPr>
          <w:p w14:paraId="213E8FD2" w14:textId="77777777" w:rsidR="00044DC8" w:rsidRPr="00BF1313" w:rsidRDefault="00044DC8" w:rsidP="004A041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0"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298" w:type="pct"/>
            <w:gridSpan w:val="4"/>
            <w:shd w:val="clear" w:color="auto" w:fill="auto"/>
          </w:tcPr>
          <w:p w14:paraId="78203E75" w14:textId="77777777" w:rsidR="00044DC8" w:rsidRPr="00BF1313" w:rsidRDefault="00044DC8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BF1313">
              <w:rPr>
                <w:rFonts w:asciiTheme="majorBidi" w:hAnsiTheme="majorBidi" w:cstheme="majorBidi"/>
                <w:color w:val="FF000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0809002D" w14:textId="77777777" w:rsidR="00044DC8" w:rsidRPr="00BF1313" w:rsidRDefault="00044DC8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14:paraId="5C586097" w14:textId="77777777" w:rsidR="00044DC8" w:rsidRPr="00BF1313" w:rsidRDefault="00044DC8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044DC8" w:rsidRPr="00BF1313" w14:paraId="2B874E9E" w14:textId="77777777" w:rsidTr="004A0412">
        <w:trPr>
          <w:tblHeader/>
        </w:trPr>
        <w:tc>
          <w:tcPr>
            <w:tcW w:w="2267" w:type="pct"/>
            <w:shd w:val="clear" w:color="auto" w:fill="auto"/>
          </w:tcPr>
          <w:p w14:paraId="1B788FB1" w14:textId="3C31F568" w:rsidR="00044DC8" w:rsidRPr="00BF1313" w:rsidRDefault="0023290C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7701B">
              <w:rPr>
                <w:rFonts w:asciiTheme="majorBidi" w:hAnsiTheme="majorBidi"/>
                <w:b/>
                <w:bCs/>
                <w:i/>
                <w:iCs/>
                <w:cs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cs/>
              </w:rPr>
              <w:t>สาม</w:t>
            </w:r>
            <w:r w:rsidRPr="00F7701B">
              <w:rPr>
                <w:rFonts w:asciiTheme="majorBidi" w:hAnsiTheme="majorBidi"/>
                <w:b/>
                <w:bCs/>
                <w:i/>
                <w:iCs/>
                <w:cs/>
              </w:rPr>
              <w:t>เดือนสิ้นสุดวันที่</w:t>
            </w:r>
            <w:r>
              <w:rPr>
                <w:rFonts w:asciiTheme="majorBidi" w:hAnsiTheme="majorBidi"/>
                <w:b/>
                <w:bCs/>
                <w:i/>
                <w:iCs/>
              </w:rPr>
              <w:t xml:space="preserve"> 31</w:t>
            </w:r>
            <w:r w:rsidRPr="00F7701B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577" w:type="pct"/>
            <w:shd w:val="clear" w:color="auto" w:fill="auto"/>
          </w:tcPr>
          <w:p w14:paraId="7B2D3E15" w14:textId="468E7D7E" w:rsidR="00044DC8" w:rsidRPr="00BF1313" w:rsidRDefault="00044DC8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Pr="00C6181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66</w:t>
            </w:r>
          </w:p>
        </w:tc>
        <w:tc>
          <w:tcPr>
            <w:tcW w:w="133" w:type="pct"/>
            <w:shd w:val="clear" w:color="auto" w:fill="auto"/>
          </w:tcPr>
          <w:p w14:paraId="11B3A218" w14:textId="77777777" w:rsidR="00044DC8" w:rsidRPr="00BF1313" w:rsidRDefault="00044DC8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335E2CF0" w14:textId="04D600E3" w:rsidR="00044DC8" w:rsidRPr="00BF1313" w:rsidRDefault="00044DC8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Pr="00C6181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44" w:type="pct"/>
            <w:shd w:val="clear" w:color="auto" w:fill="auto"/>
          </w:tcPr>
          <w:p w14:paraId="3EEED232" w14:textId="77777777" w:rsidR="00044DC8" w:rsidRPr="00BF1313" w:rsidRDefault="00044DC8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6B02AE4A" w14:textId="22774148" w:rsidR="00044DC8" w:rsidRPr="00BF1313" w:rsidRDefault="00044DC8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Pr="00C6181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66</w:t>
            </w:r>
          </w:p>
        </w:tc>
        <w:tc>
          <w:tcPr>
            <w:tcW w:w="146" w:type="pct"/>
            <w:shd w:val="clear" w:color="auto" w:fill="auto"/>
          </w:tcPr>
          <w:p w14:paraId="60E53CD3" w14:textId="77777777" w:rsidR="00044DC8" w:rsidRPr="00BF1313" w:rsidRDefault="00044DC8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  <w:shd w:val="clear" w:color="auto" w:fill="auto"/>
          </w:tcPr>
          <w:p w14:paraId="555B52E0" w14:textId="0DA8D32D" w:rsidR="00044DC8" w:rsidRPr="00BF1313" w:rsidRDefault="00044DC8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Pr="00C6181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65</w:t>
            </w:r>
          </w:p>
        </w:tc>
      </w:tr>
      <w:tr w:rsidR="00044DC8" w:rsidRPr="00BF1313" w14:paraId="1FC7726A" w14:textId="77777777" w:rsidTr="004A0412">
        <w:trPr>
          <w:tblHeader/>
        </w:trPr>
        <w:tc>
          <w:tcPr>
            <w:tcW w:w="2267" w:type="pct"/>
          </w:tcPr>
          <w:p w14:paraId="00DFC4D1" w14:textId="77777777" w:rsidR="00044DC8" w:rsidRPr="00BF1313" w:rsidRDefault="00044DC8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33" w:type="pct"/>
            <w:gridSpan w:val="8"/>
          </w:tcPr>
          <w:p w14:paraId="238E28FF" w14:textId="77777777" w:rsidR="00044DC8" w:rsidRPr="00BF1313" w:rsidRDefault="00044DC8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044DC8" w:rsidRPr="00BF1313" w14:paraId="7801907B" w14:textId="77777777" w:rsidTr="004A0412">
        <w:tc>
          <w:tcPr>
            <w:tcW w:w="2267" w:type="pct"/>
          </w:tcPr>
          <w:p w14:paraId="417D1F31" w14:textId="77777777" w:rsidR="00044DC8" w:rsidRPr="00BF1313" w:rsidRDefault="00044DC8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บริษัทใหญ่</w:t>
            </w:r>
          </w:p>
        </w:tc>
        <w:tc>
          <w:tcPr>
            <w:tcW w:w="577" w:type="pct"/>
          </w:tcPr>
          <w:p w14:paraId="7822725A" w14:textId="77777777" w:rsidR="00044DC8" w:rsidRPr="00BF1313" w:rsidRDefault="00044DC8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  <w:gridSpan w:val="2"/>
          </w:tcPr>
          <w:p w14:paraId="5C89DD3B" w14:textId="77777777" w:rsidR="00044DC8" w:rsidRPr="00BF1313" w:rsidRDefault="00044DC8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2FF90810" w14:textId="77777777" w:rsidR="00044DC8" w:rsidRPr="00BF1313" w:rsidRDefault="00044DC8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</w:tcPr>
          <w:p w14:paraId="7FB7094D" w14:textId="77777777" w:rsidR="00044DC8" w:rsidRPr="00BF1313" w:rsidRDefault="00044DC8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BECD7B8" w14:textId="77777777" w:rsidR="00044DC8" w:rsidRPr="00BF1313" w:rsidRDefault="00044DC8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381C745A" w14:textId="77777777" w:rsidR="00044DC8" w:rsidRPr="00BF1313" w:rsidRDefault="00044DC8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6A8779D" w14:textId="77777777" w:rsidR="00044DC8" w:rsidRPr="00BF1313" w:rsidRDefault="00044DC8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594AE6" w:rsidRPr="00BF1313" w14:paraId="285B10FF" w14:textId="77777777" w:rsidTr="004A0412">
        <w:tc>
          <w:tcPr>
            <w:tcW w:w="2267" w:type="pct"/>
          </w:tcPr>
          <w:p w14:paraId="6F10C5B4" w14:textId="77777777" w:rsidR="00594AE6" w:rsidRPr="00BF1313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577" w:type="pct"/>
          </w:tcPr>
          <w:p w14:paraId="717D7084" w14:textId="5BA9CEAF" w:rsidR="00594AE6" w:rsidRPr="00A22CCA" w:rsidRDefault="00FE0872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2,473.14</w:t>
            </w:r>
          </w:p>
        </w:tc>
        <w:tc>
          <w:tcPr>
            <w:tcW w:w="144" w:type="pct"/>
            <w:gridSpan w:val="2"/>
          </w:tcPr>
          <w:p w14:paraId="745267F8" w14:textId="77777777" w:rsidR="00594AE6" w:rsidRPr="00A22CCA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186B8437" w14:textId="2DBF493A" w:rsidR="00594AE6" w:rsidRPr="00A22CCA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3,218.70</w:t>
            </w:r>
          </w:p>
        </w:tc>
        <w:tc>
          <w:tcPr>
            <w:tcW w:w="144" w:type="pct"/>
          </w:tcPr>
          <w:p w14:paraId="6FBBF3D7" w14:textId="77777777" w:rsidR="00594AE6" w:rsidRPr="00A22CCA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18867259" w14:textId="500517DC" w:rsidR="00594AE6" w:rsidRPr="00A22CCA" w:rsidRDefault="00FE0872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78DD81E4" w14:textId="77777777" w:rsidR="00594AE6" w:rsidRPr="00BF1313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64CD058E" w14:textId="3D759071" w:rsidR="00594AE6" w:rsidRPr="00BF1313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0.01</w:t>
            </w:r>
          </w:p>
        </w:tc>
      </w:tr>
      <w:tr w:rsidR="00594AE6" w14:paraId="10D2AE04" w14:textId="77777777" w:rsidTr="004A0412">
        <w:tc>
          <w:tcPr>
            <w:tcW w:w="2267" w:type="pct"/>
          </w:tcPr>
          <w:p w14:paraId="48A7DC81" w14:textId="77777777" w:rsidR="00594AE6" w:rsidRPr="00BF1313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6AC320D8" w14:textId="30905D0B" w:rsidR="00594AE6" w:rsidRPr="00A22CCA" w:rsidRDefault="00EC75F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24.63</w:t>
            </w:r>
          </w:p>
        </w:tc>
        <w:tc>
          <w:tcPr>
            <w:tcW w:w="144" w:type="pct"/>
            <w:gridSpan w:val="2"/>
          </w:tcPr>
          <w:p w14:paraId="5ACFF275" w14:textId="77777777" w:rsidR="00594AE6" w:rsidRPr="00A22CCA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7695533C" w14:textId="3FAE0E27" w:rsidR="00594AE6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8320E">
              <w:rPr>
                <w:rFonts w:asciiTheme="majorBidi" w:hAnsiTheme="majorBidi" w:cstheme="majorBidi" w:hint="cs"/>
              </w:rPr>
              <w:t>3</w:t>
            </w:r>
            <w:r>
              <w:rPr>
                <w:rFonts w:asciiTheme="majorBidi" w:hAnsiTheme="majorBidi" w:cstheme="majorBidi" w:hint="cs"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</w:rPr>
              <w:t>47</w:t>
            </w:r>
          </w:p>
        </w:tc>
        <w:tc>
          <w:tcPr>
            <w:tcW w:w="144" w:type="pct"/>
          </w:tcPr>
          <w:p w14:paraId="59A711BE" w14:textId="77777777" w:rsidR="00594AE6" w:rsidRPr="00A22CCA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7960840E" w14:textId="068C5699" w:rsidR="00594AE6" w:rsidRPr="00A22CCA" w:rsidRDefault="00AC3A51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06B70BB8" w14:textId="77777777" w:rsidR="00594AE6" w:rsidRPr="00BF1313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749446C" w14:textId="5D57541C" w:rsidR="00594AE6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594AE6" w:rsidRPr="00BF1313" w14:paraId="55CC7DAC" w14:textId="77777777" w:rsidTr="004A0412">
        <w:tc>
          <w:tcPr>
            <w:tcW w:w="2267" w:type="pct"/>
          </w:tcPr>
          <w:p w14:paraId="7D6A8D91" w14:textId="77777777" w:rsidR="00594AE6" w:rsidRPr="00BF1313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577" w:type="pct"/>
          </w:tcPr>
          <w:p w14:paraId="7BC5E3C4" w14:textId="23847208" w:rsidR="00594AE6" w:rsidRPr="00A22CCA" w:rsidRDefault="00AC3A51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8.34</w:t>
            </w:r>
          </w:p>
        </w:tc>
        <w:tc>
          <w:tcPr>
            <w:tcW w:w="144" w:type="pct"/>
            <w:gridSpan w:val="2"/>
          </w:tcPr>
          <w:p w14:paraId="71BFCC36" w14:textId="77777777" w:rsidR="00594AE6" w:rsidRPr="00A22CCA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660A371D" w14:textId="296264FA" w:rsidR="00594AE6" w:rsidRPr="00A22CCA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8320E">
              <w:rPr>
                <w:rFonts w:asciiTheme="majorBidi" w:hAnsiTheme="majorBidi" w:cstheme="majorBidi" w:hint="cs"/>
              </w:rPr>
              <w:t>7</w:t>
            </w:r>
            <w:r>
              <w:rPr>
                <w:rFonts w:asciiTheme="majorBidi" w:hAnsiTheme="majorBidi" w:cstheme="majorBidi" w:hint="cs"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</w:rPr>
              <w:t>68</w:t>
            </w:r>
          </w:p>
        </w:tc>
        <w:tc>
          <w:tcPr>
            <w:tcW w:w="144" w:type="pct"/>
          </w:tcPr>
          <w:p w14:paraId="30F14B59" w14:textId="77777777" w:rsidR="00594AE6" w:rsidRPr="00A22CCA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33E459D1" w14:textId="28DFD56C" w:rsidR="00594AE6" w:rsidRPr="00A22CCA" w:rsidRDefault="00AC3A51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7.52</w:t>
            </w:r>
          </w:p>
        </w:tc>
        <w:tc>
          <w:tcPr>
            <w:tcW w:w="146" w:type="pct"/>
          </w:tcPr>
          <w:p w14:paraId="5A568183" w14:textId="77777777" w:rsidR="00594AE6" w:rsidRPr="00BF1313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3B36F95" w14:textId="6A6FC8A9" w:rsidR="00594AE6" w:rsidRPr="00BF1313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8320E">
              <w:rPr>
                <w:rFonts w:asciiTheme="majorBidi" w:hAnsiTheme="majorBidi" w:cstheme="majorBidi" w:hint="cs"/>
              </w:rPr>
              <w:t>7</w:t>
            </w:r>
            <w:r>
              <w:rPr>
                <w:rFonts w:asciiTheme="majorBidi" w:hAnsiTheme="majorBidi" w:cstheme="majorBidi" w:hint="cs"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</w:rPr>
              <w:t>25</w:t>
            </w:r>
          </w:p>
        </w:tc>
      </w:tr>
      <w:tr w:rsidR="00E57D1C" w:rsidRPr="00BF1313" w14:paraId="202460FF" w14:textId="77777777" w:rsidTr="004A0412">
        <w:tc>
          <w:tcPr>
            <w:tcW w:w="2267" w:type="pct"/>
          </w:tcPr>
          <w:p w14:paraId="68F36BA2" w14:textId="77777777" w:rsidR="00E57D1C" w:rsidRPr="00BF1313" w:rsidRDefault="00E57D1C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77" w:type="pct"/>
          </w:tcPr>
          <w:p w14:paraId="5D751186" w14:textId="77777777" w:rsidR="00E57D1C" w:rsidRPr="00A22CCA" w:rsidRDefault="00E57D1C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6F2E1C31" w14:textId="77777777" w:rsidR="00E57D1C" w:rsidRPr="00A22CCA" w:rsidRDefault="00E57D1C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56FC6DD3" w14:textId="77777777" w:rsidR="00E57D1C" w:rsidRPr="00A22CCA" w:rsidRDefault="00E57D1C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2D0E1264" w14:textId="77777777" w:rsidR="00E57D1C" w:rsidRPr="00A22CCA" w:rsidRDefault="00E57D1C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FE45EE6" w14:textId="77777777" w:rsidR="00E57D1C" w:rsidRPr="00A22CCA" w:rsidRDefault="00E57D1C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4719457E" w14:textId="77777777" w:rsidR="00E57D1C" w:rsidRPr="00BF1313" w:rsidRDefault="00E57D1C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2F8BC57F" w14:textId="77777777" w:rsidR="00E57D1C" w:rsidRPr="00BF1313" w:rsidRDefault="00E57D1C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594AE6" w:rsidRPr="00BF1313" w14:paraId="526D68DA" w14:textId="77777777" w:rsidTr="004A0412">
        <w:tc>
          <w:tcPr>
            <w:tcW w:w="2267" w:type="pct"/>
          </w:tcPr>
          <w:p w14:paraId="20FE0175" w14:textId="77777777" w:rsidR="00594AE6" w:rsidRPr="00BF1313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ผู้ถือหุ้นอื่น</w:t>
            </w:r>
          </w:p>
        </w:tc>
        <w:tc>
          <w:tcPr>
            <w:tcW w:w="577" w:type="pct"/>
          </w:tcPr>
          <w:p w14:paraId="4B8AB467" w14:textId="77777777" w:rsidR="00594AE6" w:rsidRPr="00A22CCA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2337B786" w14:textId="77777777" w:rsidR="00594AE6" w:rsidRPr="00A22CCA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2B885CEF" w14:textId="77777777" w:rsidR="00594AE6" w:rsidRPr="00A22CCA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2961FAB7" w14:textId="77777777" w:rsidR="00594AE6" w:rsidRPr="00A22CCA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EDC19AB" w14:textId="77777777" w:rsidR="00594AE6" w:rsidRPr="00A22CCA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4CD19122" w14:textId="77777777" w:rsidR="00594AE6" w:rsidRPr="00BF1313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1EB9A14A" w14:textId="77777777" w:rsidR="00594AE6" w:rsidRPr="00BF1313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594AE6" w:rsidRPr="00BF1313" w14:paraId="7E96D51A" w14:textId="77777777" w:rsidTr="004A0412">
        <w:tc>
          <w:tcPr>
            <w:tcW w:w="2267" w:type="pct"/>
          </w:tcPr>
          <w:p w14:paraId="4A5C4C49" w14:textId="77777777" w:rsidR="00594AE6" w:rsidRPr="00BF1313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51E7653C" w14:textId="12D46A0E" w:rsidR="00594AE6" w:rsidRPr="00A22CCA" w:rsidRDefault="00AC3A51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249.77</w:t>
            </w:r>
          </w:p>
        </w:tc>
        <w:tc>
          <w:tcPr>
            <w:tcW w:w="144" w:type="pct"/>
            <w:gridSpan w:val="2"/>
          </w:tcPr>
          <w:p w14:paraId="35238B09" w14:textId="77777777" w:rsidR="00594AE6" w:rsidRPr="00A22CCA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2F99A2C0" w14:textId="314525DF" w:rsidR="00594AE6" w:rsidRPr="00A22CCA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8320E">
              <w:rPr>
                <w:rFonts w:asciiTheme="majorBidi" w:hAnsiTheme="majorBidi" w:cstheme="majorBidi" w:hint="cs"/>
              </w:rPr>
              <w:t>342</w:t>
            </w:r>
            <w:r>
              <w:rPr>
                <w:rFonts w:asciiTheme="majorBidi" w:hAnsiTheme="majorBidi" w:cstheme="majorBidi" w:hint="cs"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</w:rPr>
              <w:t>64</w:t>
            </w:r>
          </w:p>
        </w:tc>
        <w:tc>
          <w:tcPr>
            <w:tcW w:w="144" w:type="pct"/>
          </w:tcPr>
          <w:p w14:paraId="3405685B" w14:textId="77777777" w:rsidR="00594AE6" w:rsidRPr="00A22CCA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E814546" w14:textId="79F55AC6" w:rsidR="00594AE6" w:rsidRPr="00A22CCA" w:rsidRDefault="00AC3A51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504B5C94" w14:textId="77777777" w:rsidR="00594AE6" w:rsidRPr="00BF1313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762B84E9" w14:textId="751F18AB" w:rsidR="00594AE6" w:rsidRPr="00BF1313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594AE6" w:rsidRPr="00BF1313" w14:paraId="421079B4" w14:textId="77777777" w:rsidTr="004A0412">
        <w:tc>
          <w:tcPr>
            <w:tcW w:w="2267" w:type="pct"/>
          </w:tcPr>
          <w:p w14:paraId="7B7A4D63" w14:textId="77777777" w:rsidR="00594AE6" w:rsidRPr="00BF1313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577" w:type="pct"/>
          </w:tcPr>
          <w:p w14:paraId="1DF7D46A" w14:textId="51F5A2D1" w:rsidR="00594AE6" w:rsidRPr="00A22CCA" w:rsidRDefault="00AC3A51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0.17</w:t>
            </w:r>
          </w:p>
        </w:tc>
        <w:tc>
          <w:tcPr>
            <w:tcW w:w="144" w:type="pct"/>
            <w:gridSpan w:val="2"/>
          </w:tcPr>
          <w:p w14:paraId="479CAD51" w14:textId="77777777" w:rsidR="00594AE6" w:rsidRPr="00A22CCA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60B1C8DA" w14:textId="2D8476D4" w:rsidR="00594AE6" w:rsidRPr="00A22CCA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8320E">
              <w:rPr>
                <w:rFonts w:asciiTheme="majorBidi" w:hAnsiTheme="majorBidi" w:cstheme="majorBidi" w:hint="cs"/>
              </w:rPr>
              <w:t>2</w:t>
            </w:r>
            <w:r>
              <w:rPr>
                <w:rFonts w:asciiTheme="majorBidi" w:hAnsiTheme="majorBidi" w:cstheme="majorBidi" w:hint="cs"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</w:rPr>
              <w:t>88</w:t>
            </w:r>
          </w:p>
        </w:tc>
        <w:tc>
          <w:tcPr>
            <w:tcW w:w="144" w:type="pct"/>
          </w:tcPr>
          <w:p w14:paraId="1F733787" w14:textId="77777777" w:rsidR="00594AE6" w:rsidRPr="00A22CCA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225F1D7" w14:textId="1D32283A" w:rsidR="00594AE6" w:rsidRPr="00A22CCA" w:rsidRDefault="00AC3A51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0.02</w:t>
            </w:r>
          </w:p>
        </w:tc>
        <w:tc>
          <w:tcPr>
            <w:tcW w:w="146" w:type="pct"/>
          </w:tcPr>
          <w:p w14:paraId="24BB76A3" w14:textId="77777777" w:rsidR="00594AE6" w:rsidRPr="00BF1313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6C3012A" w14:textId="074AEB29" w:rsidR="00594AE6" w:rsidRPr="00BF1313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8320E">
              <w:rPr>
                <w:rFonts w:asciiTheme="majorBidi" w:hAnsiTheme="majorBidi" w:cstheme="majorBidi" w:hint="cs"/>
              </w:rPr>
              <w:t>2</w:t>
            </w:r>
            <w:r>
              <w:rPr>
                <w:rFonts w:asciiTheme="majorBidi" w:hAnsiTheme="majorBidi" w:cstheme="majorBidi" w:hint="cs"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</w:rPr>
              <w:t>55</w:t>
            </w:r>
          </w:p>
        </w:tc>
      </w:tr>
      <w:tr w:rsidR="00594AE6" w:rsidRPr="00663CFE" w14:paraId="52036536" w14:textId="77777777" w:rsidTr="004A0412">
        <w:tc>
          <w:tcPr>
            <w:tcW w:w="2267" w:type="pct"/>
          </w:tcPr>
          <w:p w14:paraId="0D19D93E" w14:textId="77777777" w:rsidR="00594AE6" w:rsidRPr="00663CFE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7" w:type="pct"/>
          </w:tcPr>
          <w:p w14:paraId="33AFD3C0" w14:textId="77777777" w:rsidR="00594AE6" w:rsidRPr="00663CFE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7B5B3760" w14:textId="77777777" w:rsidR="00594AE6" w:rsidRPr="00663CFE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75685AC7" w14:textId="77777777" w:rsidR="00594AE6" w:rsidRPr="00663CFE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144" w:type="pct"/>
          </w:tcPr>
          <w:p w14:paraId="3F6F7CB4" w14:textId="77777777" w:rsidR="00594AE6" w:rsidRPr="00663CFE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330FDB56" w14:textId="77777777" w:rsidR="00594AE6" w:rsidRPr="00663CFE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025E32D6" w14:textId="77777777" w:rsidR="00594AE6" w:rsidRPr="00663CFE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72D0DEE1" w14:textId="77777777" w:rsidR="00594AE6" w:rsidRPr="00663CFE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94AE6" w:rsidRPr="00BF1313" w14:paraId="46B25633" w14:textId="77777777" w:rsidTr="004A0412">
        <w:tc>
          <w:tcPr>
            <w:tcW w:w="2267" w:type="pct"/>
          </w:tcPr>
          <w:p w14:paraId="674EA2C1" w14:textId="77777777" w:rsidR="00594AE6" w:rsidRPr="00BF1313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4EC6B3A8" w14:textId="77777777" w:rsidR="00594AE6" w:rsidRPr="00A22CCA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37E7234D" w14:textId="77777777" w:rsidR="00594AE6" w:rsidRPr="00A22CCA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94210B2" w14:textId="77777777" w:rsidR="00594AE6" w:rsidRPr="00A22CCA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368760B2" w14:textId="77777777" w:rsidR="00594AE6" w:rsidRPr="00A22CCA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29552F3" w14:textId="77777777" w:rsidR="00594AE6" w:rsidRPr="00A22CCA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359BF64A" w14:textId="77777777" w:rsidR="00594AE6" w:rsidRPr="00BF1313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B444FB3" w14:textId="77777777" w:rsidR="00594AE6" w:rsidRPr="00BF1313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594AE6" w:rsidRPr="00BF1313" w14:paraId="323A55C1" w14:textId="77777777" w:rsidTr="004A0412">
        <w:tc>
          <w:tcPr>
            <w:tcW w:w="2267" w:type="pct"/>
          </w:tcPr>
          <w:p w14:paraId="42A1CA01" w14:textId="77777777" w:rsidR="00594AE6" w:rsidRPr="00BF1313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577" w:type="pct"/>
          </w:tcPr>
          <w:p w14:paraId="53CF5C48" w14:textId="1C6AF840" w:rsidR="00594AE6" w:rsidRPr="00A22CCA" w:rsidRDefault="00FE0872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551420C7" w14:textId="77777777" w:rsidR="00594AE6" w:rsidRPr="00A22CCA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03A5E58" w14:textId="2A5AA1BA" w:rsidR="00594AE6" w:rsidRPr="00A22CCA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5A420699" w14:textId="77777777" w:rsidR="00594AE6" w:rsidRPr="00A22CCA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3203F101" w14:textId="00F56F47" w:rsidR="00594AE6" w:rsidRPr="00A22CCA" w:rsidRDefault="00EC75F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9.44</w:t>
            </w:r>
          </w:p>
        </w:tc>
        <w:tc>
          <w:tcPr>
            <w:tcW w:w="146" w:type="pct"/>
          </w:tcPr>
          <w:p w14:paraId="5C4177EC" w14:textId="77777777" w:rsidR="00594AE6" w:rsidRPr="00BF1313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56A27A4A" w14:textId="1AE4EE3B" w:rsidR="00594AE6" w:rsidRPr="00BF1313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8320E">
              <w:rPr>
                <w:rFonts w:asciiTheme="majorBidi" w:hAnsiTheme="majorBidi" w:cstheme="majorBidi" w:hint="cs"/>
              </w:rPr>
              <w:t>11</w:t>
            </w:r>
            <w:r>
              <w:rPr>
                <w:rFonts w:asciiTheme="majorBidi" w:hAnsiTheme="majorBidi" w:cstheme="majorBidi" w:hint="cs"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</w:rPr>
              <w:t>14</w:t>
            </w:r>
          </w:p>
        </w:tc>
      </w:tr>
      <w:tr w:rsidR="00594AE6" w14:paraId="4C98DE0A" w14:textId="77777777" w:rsidTr="004A0412">
        <w:tc>
          <w:tcPr>
            <w:tcW w:w="2267" w:type="pct"/>
          </w:tcPr>
          <w:p w14:paraId="02F8A409" w14:textId="77777777" w:rsidR="00594AE6" w:rsidRPr="00BF1313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ดอกเบี้ยรับ</w:t>
            </w:r>
          </w:p>
        </w:tc>
        <w:tc>
          <w:tcPr>
            <w:tcW w:w="577" w:type="pct"/>
          </w:tcPr>
          <w:p w14:paraId="17B9955C" w14:textId="4EC27F93" w:rsidR="00594AE6" w:rsidRPr="00A22CCA" w:rsidRDefault="00FE0872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45A3A4B8" w14:textId="77777777" w:rsidR="00594AE6" w:rsidRPr="00A22CCA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1F2FD76" w14:textId="49A5F6E2" w:rsidR="00594AE6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51F270CE" w14:textId="77777777" w:rsidR="00594AE6" w:rsidRPr="00A22CCA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5CDE7FFA" w14:textId="30F0FAD9" w:rsidR="00594AE6" w:rsidRPr="00A22CCA" w:rsidRDefault="00EC75F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11.53</w:t>
            </w:r>
          </w:p>
        </w:tc>
        <w:tc>
          <w:tcPr>
            <w:tcW w:w="146" w:type="pct"/>
          </w:tcPr>
          <w:p w14:paraId="5EE07E4C" w14:textId="77777777" w:rsidR="00594AE6" w:rsidRPr="00BF1313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655A19B3" w14:textId="58F9508C" w:rsidR="00594AE6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8320E">
              <w:rPr>
                <w:rFonts w:asciiTheme="majorBidi" w:hAnsiTheme="majorBidi" w:cstheme="majorBidi" w:hint="cs"/>
              </w:rPr>
              <w:t>5</w:t>
            </w:r>
            <w:r>
              <w:rPr>
                <w:rFonts w:asciiTheme="majorBidi" w:hAnsiTheme="majorBidi" w:cstheme="majorBidi" w:hint="cs"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</w:rPr>
              <w:t>64</w:t>
            </w:r>
          </w:p>
        </w:tc>
      </w:tr>
      <w:tr w:rsidR="00594AE6" w:rsidRPr="00663CFE" w14:paraId="4177D03F" w14:textId="77777777" w:rsidTr="004A0412">
        <w:tc>
          <w:tcPr>
            <w:tcW w:w="2267" w:type="pct"/>
          </w:tcPr>
          <w:p w14:paraId="02897008" w14:textId="77777777" w:rsidR="00594AE6" w:rsidRPr="00663CFE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7" w:type="pct"/>
          </w:tcPr>
          <w:p w14:paraId="6D9B91E2" w14:textId="77777777" w:rsidR="00594AE6" w:rsidRPr="00663CFE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0438870A" w14:textId="77777777" w:rsidR="00594AE6" w:rsidRPr="00663CFE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07A13F76" w14:textId="77777777" w:rsidR="00594AE6" w:rsidRPr="00663CFE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500C4784" w14:textId="77777777" w:rsidR="00594AE6" w:rsidRPr="00663CFE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02206EE5" w14:textId="77777777" w:rsidR="00594AE6" w:rsidRPr="00663CFE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314AF5CC" w14:textId="77777777" w:rsidR="00594AE6" w:rsidRPr="00663CFE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23C46C34" w14:textId="77777777" w:rsidR="00594AE6" w:rsidRPr="00663CFE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94AE6" w:rsidRPr="00BF1313" w14:paraId="601F16B5" w14:textId="77777777" w:rsidTr="004A0412">
        <w:tc>
          <w:tcPr>
            <w:tcW w:w="2267" w:type="pct"/>
          </w:tcPr>
          <w:p w14:paraId="2C7CD40F" w14:textId="77777777" w:rsidR="00594AE6" w:rsidRPr="00BF1313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14:paraId="4BE00EC0" w14:textId="77777777" w:rsidR="00594AE6" w:rsidRPr="00A22CCA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6DA2CAA4" w14:textId="77777777" w:rsidR="00594AE6" w:rsidRPr="00A22CCA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1944EF30" w14:textId="77777777" w:rsidR="00594AE6" w:rsidRPr="00A22CCA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0498D6CA" w14:textId="77777777" w:rsidR="00594AE6" w:rsidRPr="00A22CCA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7674A865" w14:textId="77777777" w:rsidR="00594AE6" w:rsidRPr="00A22CCA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746D208D" w14:textId="77777777" w:rsidR="00594AE6" w:rsidRPr="00BF1313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1986B6CA" w14:textId="77777777" w:rsidR="00594AE6" w:rsidRPr="00BF1313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594AE6" w:rsidRPr="00BF1313" w14:paraId="679B8525" w14:textId="77777777" w:rsidTr="004A0412">
        <w:tc>
          <w:tcPr>
            <w:tcW w:w="2267" w:type="pct"/>
          </w:tcPr>
          <w:p w14:paraId="23B707DB" w14:textId="77777777" w:rsidR="00594AE6" w:rsidRPr="00BF1313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577" w:type="pct"/>
          </w:tcPr>
          <w:p w14:paraId="3FB517D4" w14:textId="0D21D685" w:rsidR="00594AE6" w:rsidRPr="00A22CCA" w:rsidRDefault="00EC75F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3.61</w:t>
            </w:r>
          </w:p>
        </w:tc>
        <w:tc>
          <w:tcPr>
            <w:tcW w:w="144" w:type="pct"/>
            <w:gridSpan w:val="2"/>
          </w:tcPr>
          <w:p w14:paraId="215FED7E" w14:textId="77777777" w:rsidR="00594AE6" w:rsidRPr="00A22CCA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7826CD91" w14:textId="63D85E88" w:rsidR="00594AE6" w:rsidRPr="00A22CCA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7.40</w:t>
            </w:r>
          </w:p>
        </w:tc>
        <w:tc>
          <w:tcPr>
            <w:tcW w:w="144" w:type="pct"/>
          </w:tcPr>
          <w:p w14:paraId="03A928DE" w14:textId="77777777" w:rsidR="00594AE6" w:rsidRPr="00A22CCA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B91836D" w14:textId="662F5FDD" w:rsidR="00594AE6" w:rsidRPr="00A22CCA" w:rsidRDefault="00EC75F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686B979B" w14:textId="77777777" w:rsidR="00594AE6" w:rsidRPr="00BF1313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02A3F931" w14:textId="00BAEFBA" w:rsidR="00594AE6" w:rsidRPr="00BF1313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0.01</w:t>
            </w:r>
          </w:p>
        </w:tc>
      </w:tr>
      <w:tr w:rsidR="00594AE6" w:rsidRPr="00BF1313" w14:paraId="3F1E69A3" w14:textId="77777777" w:rsidTr="004A0412">
        <w:tc>
          <w:tcPr>
            <w:tcW w:w="2267" w:type="pct"/>
          </w:tcPr>
          <w:p w14:paraId="544FCD0F" w14:textId="77777777" w:rsidR="00594AE6" w:rsidRPr="00BF1313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147AA985" w14:textId="435067A7" w:rsidR="00594AE6" w:rsidRPr="00A22CCA" w:rsidRDefault="00AC3A51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356.49</w:t>
            </w:r>
          </w:p>
        </w:tc>
        <w:tc>
          <w:tcPr>
            <w:tcW w:w="144" w:type="pct"/>
            <w:gridSpan w:val="2"/>
          </w:tcPr>
          <w:p w14:paraId="40C60A77" w14:textId="77777777" w:rsidR="00594AE6" w:rsidRPr="00A22CCA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88C4516" w14:textId="2A7FF08F" w:rsidR="00594AE6" w:rsidRPr="00A22CCA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8320E">
              <w:rPr>
                <w:rFonts w:asciiTheme="majorBidi" w:hAnsiTheme="majorBidi" w:cstheme="majorBidi" w:hint="cs"/>
              </w:rPr>
              <w:t>309</w:t>
            </w:r>
            <w:r>
              <w:rPr>
                <w:rFonts w:asciiTheme="majorBidi" w:hAnsiTheme="majorBidi" w:cstheme="majorBidi" w:hint="cs"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</w:rPr>
              <w:t>65</w:t>
            </w:r>
          </w:p>
        </w:tc>
        <w:tc>
          <w:tcPr>
            <w:tcW w:w="144" w:type="pct"/>
          </w:tcPr>
          <w:p w14:paraId="084305E8" w14:textId="77777777" w:rsidR="00594AE6" w:rsidRPr="00A22CCA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E464F81" w14:textId="7EA5588A" w:rsidR="00594AE6" w:rsidRPr="00A22CCA" w:rsidRDefault="00AC3A51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3A64C082" w14:textId="77777777" w:rsidR="00594AE6" w:rsidRPr="00BF1313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63A215B" w14:textId="6738109D" w:rsidR="00594AE6" w:rsidRPr="00BF1313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594AE6" w14:paraId="293EA750" w14:textId="77777777" w:rsidTr="004A0412">
        <w:tc>
          <w:tcPr>
            <w:tcW w:w="2267" w:type="pct"/>
          </w:tcPr>
          <w:p w14:paraId="26C31C39" w14:textId="77777777" w:rsidR="00594AE6" w:rsidRPr="00BF1313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"/>
                <w:szCs w:val="2"/>
              </w:rPr>
            </w:pPr>
            <w:r>
              <w:rPr>
                <w:rFonts w:asciiTheme="majorBidi" w:hAnsiTheme="majorBidi" w:cstheme="majorBidi" w:hint="cs"/>
                <w:cs/>
              </w:rPr>
              <w:t>ดอกเบี้ยจ่าย</w:t>
            </w:r>
          </w:p>
        </w:tc>
        <w:tc>
          <w:tcPr>
            <w:tcW w:w="577" w:type="pct"/>
          </w:tcPr>
          <w:p w14:paraId="261E7A72" w14:textId="02BD08E9" w:rsidR="00594AE6" w:rsidRDefault="00AC3A51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7A4C22AE" w14:textId="77777777" w:rsidR="00594AE6" w:rsidRPr="00A22CCA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55DB610D" w14:textId="1602E35C" w:rsidR="00594AE6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8320E">
              <w:rPr>
                <w:rFonts w:asciiTheme="majorBidi" w:hAnsiTheme="majorBidi" w:cstheme="majorBidi" w:hint="cs"/>
              </w:rPr>
              <w:t>4</w:t>
            </w:r>
            <w:r>
              <w:rPr>
                <w:rFonts w:asciiTheme="majorBidi" w:hAnsiTheme="majorBidi" w:cstheme="majorBidi" w:hint="cs"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</w:rPr>
              <w:t>83</w:t>
            </w:r>
          </w:p>
        </w:tc>
        <w:tc>
          <w:tcPr>
            <w:tcW w:w="144" w:type="pct"/>
          </w:tcPr>
          <w:p w14:paraId="5C2702AB" w14:textId="77777777" w:rsidR="00594AE6" w:rsidRPr="00A22CCA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5F9E36E1" w14:textId="52A7999D" w:rsidR="00594AE6" w:rsidRDefault="00AC3A51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53AC50FF" w14:textId="77777777" w:rsidR="00594AE6" w:rsidRPr="00BF1313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14AC18C3" w14:textId="6779FDE9" w:rsidR="00594AE6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594AE6" w:rsidRPr="00663CFE" w14:paraId="72D79B51" w14:textId="77777777" w:rsidTr="004A0412">
        <w:tc>
          <w:tcPr>
            <w:tcW w:w="2267" w:type="pct"/>
          </w:tcPr>
          <w:p w14:paraId="63A583EC" w14:textId="77777777" w:rsidR="00594AE6" w:rsidRPr="00663CFE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5FC2E919" w14:textId="77777777" w:rsidR="00594AE6" w:rsidRPr="00663CFE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4" w:type="pct"/>
            <w:gridSpan w:val="2"/>
          </w:tcPr>
          <w:p w14:paraId="5375414B" w14:textId="77777777" w:rsidR="00594AE6" w:rsidRPr="00663CFE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5456B296" w14:textId="77777777" w:rsidR="00594AE6" w:rsidRPr="00663CFE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" w:type="pct"/>
          </w:tcPr>
          <w:p w14:paraId="1D0E0441" w14:textId="77777777" w:rsidR="00594AE6" w:rsidRPr="00663CFE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3DC5EA56" w14:textId="77777777" w:rsidR="00594AE6" w:rsidRPr="00663CFE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6" w:type="pct"/>
          </w:tcPr>
          <w:p w14:paraId="6CBBABF9" w14:textId="77777777" w:rsidR="00594AE6" w:rsidRPr="00663CFE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76C15B47" w14:textId="77777777" w:rsidR="00594AE6" w:rsidRPr="00663CFE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94AE6" w:rsidRPr="00D8295F" w14:paraId="31AA270D" w14:textId="77777777" w:rsidTr="004A0412">
        <w:trPr>
          <w:trHeight w:val="398"/>
        </w:trPr>
        <w:tc>
          <w:tcPr>
            <w:tcW w:w="2267" w:type="pct"/>
          </w:tcPr>
          <w:p w14:paraId="546E5B40" w14:textId="77777777" w:rsidR="00594AE6" w:rsidRPr="00D8295F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ผู้บริหารสำคัญ</w:t>
            </w:r>
          </w:p>
        </w:tc>
        <w:tc>
          <w:tcPr>
            <w:tcW w:w="577" w:type="pct"/>
          </w:tcPr>
          <w:p w14:paraId="28AF8496" w14:textId="77777777" w:rsidR="00594AE6" w:rsidRPr="006C54FB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44" w:type="pct"/>
            <w:gridSpan w:val="2"/>
          </w:tcPr>
          <w:p w14:paraId="707E3C44" w14:textId="77777777" w:rsidR="00594AE6" w:rsidRPr="00D8295F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7" w:type="pct"/>
          </w:tcPr>
          <w:p w14:paraId="35DAEB60" w14:textId="77777777" w:rsidR="00594AE6" w:rsidRPr="00D8295F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</w:tcPr>
          <w:p w14:paraId="2A84804B" w14:textId="77777777" w:rsidR="00594AE6" w:rsidRPr="00D8295F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</w:tcPr>
          <w:p w14:paraId="383A7C7D" w14:textId="77777777" w:rsidR="00594AE6" w:rsidRPr="006C54FB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46" w:type="pct"/>
          </w:tcPr>
          <w:p w14:paraId="36C68693" w14:textId="77777777" w:rsidR="00594AE6" w:rsidRPr="00D8295F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" w:type="pct"/>
          </w:tcPr>
          <w:p w14:paraId="792593F5" w14:textId="77777777" w:rsidR="00594AE6" w:rsidRPr="00D8295F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94AE6" w:rsidRPr="00BF1313" w14:paraId="50D2B273" w14:textId="77777777" w:rsidTr="004A0412">
        <w:tc>
          <w:tcPr>
            <w:tcW w:w="2267" w:type="pct"/>
          </w:tcPr>
          <w:p w14:paraId="67A8D9BD" w14:textId="77777777" w:rsidR="00594AE6" w:rsidRPr="00BF1313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ค่าตอบแทนผู้บริหารสำคัญ</w:t>
            </w:r>
          </w:p>
        </w:tc>
        <w:tc>
          <w:tcPr>
            <w:tcW w:w="577" w:type="pct"/>
          </w:tcPr>
          <w:p w14:paraId="53B61475" w14:textId="77777777" w:rsidR="00594AE6" w:rsidRPr="006C54FB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4" w:type="pct"/>
            <w:gridSpan w:val="2"/>
          </w:tcPr>
          <w:p w14:paraId="0B3B9C75" w14:textId="77777777" w:rsidR="00594AE6" w:rsidRPr="00BF1313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8EDE0B7" w14:textId="77777777" w:rsidR="00594AE6" w:rsidRPr="00BF1313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28D28667" w14:textId="77777777" w:rsidR="00594AE6" w:rsidRPr="00BF1313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F7AE08E" w14:textId="77777777" w:rsidR="00594AE6" w:rsidRPr="006C54FB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6" w:type="pct"/>
          </w:tcPr>
          <w:p w14:paraId="180577D6" w14:textId="77777777" w:rsidR="00594AE6" w:rsidRPr="00BF1313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24D314D3" w14:textId="77777777" w:rsidR="00594AE6" w:rsidRPr="00BF1313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594AE6" w:rsidRPr="00BF1313" w14:paraId="05CC2680" w14:textId="77777777" w:rsidTr="004E5DDC">
        <w:tc>
          <w:tcPr>
            <w:tcW w:w="2267" w:type="pct"/>
            <w:shd w:val="clear" w:color="auto" w:fill="auto"/>
          </w:tcPr>
          <w:p w14:paraId="3E14D0C6" w14:textId="77777777" w:rsidR="00594AE6" w:rsidRPr="004E5DDC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4E5DDC">
              <w:rPr>
                <w:rFonts w:asciiTheme="majorBidi" w:hAnsiTheme="majorBidi" w:cstheme="majorBidi"/>
                <w:cs/>
              </w:rPr>
              <w:t xml:space="preserve">     ผลประโยชน์ระยะสั้น</w:t>
            </w:r>
          </w:p>
        </w:tc>
        <w:tc>
          <w:tcPr>
            <w:tcW w:w="577" w:type="pct"/>
          </w:tcPr>
          <w:p w14:paraId="3F9A2474" w14:textId="1C13AE99" w:rsidR="00594AE6" w:rsidRPr="002804E5" w:rsidRDefault="004E5DDC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15.44</w:t>
            </w:r>
          </w:p>
        </w:tc>
        <w:tc>
          <w:tcPr>
            <w:tcW w:w="144" w:type="pct"/>
            <w:gridSpan w:val="2"/>
          </w:tcPr>
          <w:p w14:paraId="17755EE5" w14:textId="77777777" w:rsidR="00594AE6" w:rsidRPr="002804E5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CC6281F" w14:textId="2BCC10CD" w:rsidR="00594AE6" w:rsidRPr="004036CB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804E5">
              <w:rPr>
                <w:rFonts w:asciiTheme="majorBidi" w:hAnsiTheme="majorBidi" w:cstheme="majorBidi"/>
              </w:rPr>
              <w:t>13.82</w:t>
            </w:r>
          </w:p>
        </w:tc>
        <w:tc>
          <w:tcPr>
            <w:tcW w:w="144" w:type="pct"/>
          </w:tcPr>
          <w:p w14:paraId="28FDF831" w14:textId="77777777" w:rsidR="00594AE6" w:rsidRPr="004036CB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32273BDB" w14:textId="33B31FE3" w:rsidR="00594AE6" w:rsidRPr="004036CB" w:rsidRDefault="004E5DDC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9.22</w:t>
            </w:r>
          </w:p>
        </w:tc>
        <w:tc>
          <w:tcPr>
            <w:tcW w:w="146" w:type="pct"/>
          </w:tcPr>
          <w:p w14:paraId="2630020C" w14:textId="77777777" w:rsidR="00594AE6" w:rsidRPr="00BF1313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1ACB56C3" w14:textId="25C02D19" w:rsidR="00594AE6" w:rsidRPr="00BF1313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8320E">
              <w:rPr>
                <w:rFonts w:asciiTheme="majorBidi" w:hAnsiTheme="majorBidi" w:cstheme="majorBidi" w:hint="cs"/>
              </w:rPr>
              <w:t>9</w:t>
            </w:r>
            <w:r>
              <w:rPr>
                <w:rFonts w:asciiTheme="majorBidi" w:hAnsiTheme="majorBidi" w:cstheme="majorBidi" w:hint="cs"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</w:rPr>
              <w:t>12</w:t>
            </w:r>
          </w:p>
        </w:tc>
      </w:tr>
      <w:tr w:rsidR="00594AE6" w:rsidRPr="00BF1313" w14:paraId="2E6059FC" w14:textId="77777777" w:rsidTr="004E5DDC">
        <w:tc>
          <w:tcPr>
            <w:tcW w:w="2267" w:type="pct"/>
            <w:shd w:val="clear" w:color="auto" w:fill="auto"/>
          </w:tcPr>
          <w:p w14:paraId="03ED9DB2" w14:textId="77777777" w:rsidR="00594AE6" w:rsidRPr="004E5DDC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4E5DDC">
              <w:rPr>
                <w:rFonts w:asciiTheme="majorBidi" w:hAnsiTheme="majorBidi" w:cstheme="majorBidi"/>
              </w:rPr>
              <w:t xml:space="preserve">     </w:t>
            </w:r>
            <w:r w:rsidRPr="004E5DDC">
              <w:rPr>
                <w:rFonts w:asciiTheme="majorBidi" w:hAnsiTheme="majorBidi" w:cstheme="majorBidi"/>
                <w:cs/>
              </w:rPr>
              <w:t>ผลประโยชน์หลังออกจากงานและ</w:t>
            </w:r>
          </w:p>
        </w:tc>
        <w:tc>
          <w:tcPr>
            <w:tcW w:w="577" w:type="pct"/>
          </w:tcPr>
          <w:p w14:paraId="4DC77B0C" w14:textId="77777777" w:rsidR="00594AE6" w:rsidRPr="002804E5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78C85CD7" w14:textId="77777777" w:rsidR="00594AE6" w:rsidRPr="002804E5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99E8A02" w14:textId="77777777" w:rsidR="00594AE6" w:rsidRPr="004036CB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122149C4" w14:textId="77777777" w:rsidR="00594AE6" w:rsidRPr="004036CB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217B248" w14:textId="77777777" w:rsidR="00594AE6" w:rsidRPr="004036CB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021F31FA" w14:textId="77777777" w:rsidR="00594AE6" w:rsidRPr="00BF1313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01CCF1AE" w14:textId="77777777" w:rsidR="00594AE6" w:rsidRPr="00BF1313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594AE6" w:rsidRPr="00BF1313" w14:paraId="4DC1A158" w14:textId="77777777" w:rsidTr="004E5DDC">
        <w:tc>
          <w:tcPr>
            <w:tcW w:w="2267" w:type="pct"/>
            <w:shd w:val="clear" w:color="auto" w:fill="auto"/>
          </w:tcPr>
          <w:p w14:paraId="4168E4BF" w14:textId="77777777" w:rsidR="00594AE6" w:rsidRPr="004E5DDC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4E5DDC">
              <w:rPr>
                <w:rFonts w:asciiTheme="majorBidi" w:hAnsiTheme="majorBidi" w:cstheme="majorBidi"/>
              </w:rPr>
              <w:t xml:space="preserve">        </w:t>
            </w:r>
            <w:r w:rsidRPr="004E5DDC">
              <w:rPr>
                <w:rFonts w:asciiTheme="majorBidi" w:hAnsiTheme="majorBidi" w:cstheme="majorBidi"/>
                <w:cs/>
              </w:rPr>
              <w:t>ผลประโยชน์ระยะยาวอื่น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01C3B2A" w14:textId="7BCFFB4E" w:rsidR="00594AE6" w:rsidRPr="002804E5" w:rsidRDefault="004E5DDC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0.26</w:t>
            </w:r>
          </w:p>
        </w:tc>
        <w:tc>
          <w:tcPr>
            <w:tcW w:w="144" w:type="pct"/>
            <w:gridSpan w:val="2"/>
          </w:tcPr>
          <w:p w14:paraId="0616BAEA" w14:textId="77777777" w:rsidR="00594AE6" w:rsidRPr="002804E5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10D51D7" w14:textId="6BF7D05D" w:rsidR="00594AE6" w:rsidRPr="004036CB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804E5">
              <w:rPr>
                <w:rFonts w:asciiTheme="majorBidi" w:hAnsiTheme="majorBidi" w:cstheme="majorBidi"/>
              </w:rPr>
              <w:t>1.87</w:t>
            </w:r>
          </w:p>
        </w:tc>
        <w:tc>
          <w:tcPr>
            <w:tcW w:w="144" w:type="pct"/>
          </w:tcPr>
          <w:p w14:paraId="67096CBC" w14:textId="77777777" w:rsidR="00594AE6" w:rsidRPr="004036CB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6F9D5B02" w14:textId="64D10A9A" w:rsidR="00594AE6" w:rsidRPr="004036CB" w:rsidRDefault="004E5DDC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0.14</w:t>
            </w:r>
          </w:p>
        </w:tc>
        <w:tc>
          <w:tcPr>
            <w:tcW w:w="146" w:type="pct"/>
          </w:tcPr>
          <w:p w14:paraId="02B95F74" w14:textId="77777777" w:rsidR="00594AE6" w:rsidRPr="00BF1313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1C8FA535" w14:textId="7C209C38" w:rsidR="00594AE6" w:rsidRPr="00BF1313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8320E">
              <w:rPr>
                <w:rFonts w:asciiTheme="majorBidi" w:hAnsiTheme="majorBidi" w:cstheme="majorBidi" w:hint="cs"/>
              </w:rPr>
              <w:t>0</w:t>
            </w:r>
            <w:r>
              <w:rPr>
                <w:rFonts w:asciiTheme="majorBidi" w:hAnsiTheme="majorBidi" w:cstheme="majorBidi" w:hint="cs"/>
                <w:cs/>
              </w:rPr>
              <w:t>.</w:t>
            </w:r>
            <w:r w:rsidRPr="00D8320E">
              <w:rPr>
                <w:rFonts w:asciiTheme="majorBidi" w:hAnsiTheme="majorBidi" w:cstheme="majorBidi" w:hint="cs"/>
              </w:rPr>
              <w:t>10</w:t>
            </w:r>
          </w:p>
        </w:tc>
      </w:tr>
      <w:tr w:rsidR="00594AE6" w:rsidRPr="00AC5EDC" w14:paraId="67A18EAB" w14:textId="77777777" w:rsidTr="004A0412">
        <w:tc>
          <w:tcPr>
            <w:tcW w:w="2267" w:type="pct"/>
          </w:tcPr>
          <w:p w14:paraId="18579B91" w14:textId="77777777" w:rsidR="00594AE6" w:rsidRPr="00BF1313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3F7C10C" w14:textId="20A2D832" w:rsidR="00594AE6" w:rsidRPr="002804E5" w:rsidRDefault="004E5DDC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15.7</w:t>
            </w:r>
            <w:r w:rsidR="00BC36A5">
              <w:rPr>
                <w:rFonts w:asciiTheme="majorBidi" w:hAnsiTheme="majorBidi" w:cstheme="majorBidi" w:hint="cs"/>
                <w:b/>
                <w:bCs/>
                <w:cs/>
              </w:rPr>
              <w:t>0</w:t>
            </w:r>
          </w:p>
        </w:tc>
        <w:tc>
          <w:tcPr>
            <w:tcW w:w="144" w:type="pct"/>
            <w:gridSpan w:val="2"/>
          </w:tcPr>
          <w:p w14:paraId="02B5CC1E" w14:textId="77777777" w:rsidR="00594AE6" w:rsidRPr="002804E5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3645DF6" w14:textId="59B82B59" w:rsidR="00594AE6" w:rsidRPr="004036CB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804E5">
              <w:rPr>
                <w:rFonts w:asciiTheme="majorBidi" w:hAnsiTheme="majorBidi" w:cstheme="majorBidi"/>
                <w:b/>
                <w:bCs/>
              </w:rPr>
              <w:t>15.69</w:t>
            </w:r>
          </w:p>
        </w:tc>
        <w:tc>
          <w:tcPr>
            <w:tcW w:w="144" w:type="pct"/>
          </w:tcPr>
          <w:p w14:paraId="0C756FA7" w14:textId="77777777" w:rsidR="00594AE6" w:rsidRPr="004036CB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10491683" w14:textId="11AF69B7" w:rsidR="00594AE6" w:rsidRPr="004036CB" w:rsidRDefault="004E5DDC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9.36</w:t>
            </w:r>
          </w:p>
        </w:tc>
        <w:tc>
          <w:tcPr>
            <w:tcW w:w="146" w:type="pct"/>
          </w:tcPr>
          <w:p w14:paraId="5EF165F2" w14:textId="77777777" w:rsidR="00594AE6" w:rsidRPr="00AC5EDC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6DE0E441" w14:textId="08274368" w:rsidR="00594AE6" w:rsidRPr="00AC5EDC" w:rsidRDefault="00594AE6" w:rsidP="0059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9.22</w:t>
            </w:r>
          </w:p>
        </w:tc>
      </w:tr>
    </w:tbl>
    <w:p w14:paraId="23AD05BC" w14:textId="05316766" w:rsidR="00044DC8" w:rsidRDefault="00044DC8"/>
    <w:p w14:paraId="0D1D849F" w14:textId="77777777" w:rsidR="009E3821" w:rsidRDefault="009E3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cs/>
        </w:rPr>
      </w:pPr>
      <w:r>
        <w:rPr>
          <w:rFonts w:asciiTheme="majorBidi" w:hAnsiTheme="majorBidi"/>
          <w:cs/>
        </w:rPr>
        <w:br w:type="page"/>
      </w:r>
    </w:p>
    <w:p w14:paraId="023859F8" w14:textId="424D221B" w:rsidR="00871A4A" w:rsidRDefault="00D902A1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</w:rPr>
      </w:pPr>
      <w:r w:rsidRPr="00D902A1">
        <w:rPr>
          <w:rFonts w:asciiTheme="majorBidi" w:hAnsiTheme="majorBidi"/>
          <w:cs/>
        </w:rPr>
        <w:lastRenderedPageBreak/>
        <w:t xml:space="preserve">ยอดคงเหลือกับกิจการที่เกี่ยวข้องกัน ณ วันที่ </w:t>
      </w:r>
      <w:r w:rsidR="00C37398">
        <w:t>3</w:t>
      </w:r>
      <w:r w:rsidR="00594AE6">
        <w:t>1</w:t>
      </w:r>
      <w:r w:rsidR="00C37398" w:rsidRPr="00D258DE">
        <w:t xml:space="preserve"> </w:t>
      </w:r>
      <w:r w:rsidR="00594AE6">
        <w:rPr>
          <w:rFonts w:hint="cs"/>
          <w:cs/>
        </w:rPr>
        <w:t xml:space="preserve">มีนาคม </w:t>
      </w:r>
      <w:r>
        <w:rPr>
          <w:rFonts w:asciiTheme="majorBidi" w:hAnsiTheme="majorBidi"/>
        </w:rPr>
        <w:t>256</w:t>
      </w:r>
      <w:r w:rsidR="00594AE6">
        <w:rPr>
          <w:rFonts w:asciiTheme="majorBidi" w:hAnsiTheme="majorBidi"/>
        </w:rPr>
        <w:t>6</w:t>
      </w:r>
      <w:r w:rsidRPr="00D902A1">
        <w:rPr>
          <w:rFonts w:asciiTheme="majorBidi" w:hAnsiTheme="majorBidi"/>
          <w:cs/>
        </w:rPr>
        <w:t xml:space="preserve"> และ </w:t>
      </w:r>
      <w:r>
        <w:rPr>
          <w:rFonts w:asciiTheme="majorBidi" w:hAnsiTheme="majorBidi"/>
        </w:rPr>
        <w:t>31</w:t>
      </w:r>
      <w:r w:rsidRPr="00D902A1">
        <w:rPr>
          <w:rFonts w:asciiTheme="majorBidi" w:hAnsiTheme="majorBidi"/>
          <w:cs/>
        </w:rPr>
        <w:t xml:space="preserve"> ธันวาคม </w:t>
      </w:r>
      <w:r>
        <w:rPr>
          <w:rFonts w:asciiTheme="majorBidi" w:hAnsiTheme="majorBidi"/>
        </w:rPr>
        <w:t>256</w:t>
      </w:r>
      <w:r w:rsidR="00594AE6">
        <w:rPr>
          <w:rFonts w:asciiTheme="majorBidi" w:hAnsiTheme="majorBidi"/>
        </w:rPr>
        <w:t>5</w:t>
      </w:r>
      <w:r w:rsidRPr="00D902A1">
        <w:rPr>
          <w:rFonts w:asciiTheme="majorBidi" w:hAnsiTheme="majorBidi"/>
          <w:cs/>
        </w:rPr>
        <w:t xml:space="preserve"> มีดังนี้</w:t>
      </w:r>
    </w:p>
    <w:p w14:paraId="7C7DBBEA" w14:textId="1AD32083" w:rsidR="00D902A1" w:rsidRPr="00187C66" w:rsidRDefault="00D902A1" w:rsidP="00E57D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92" w:lineRule="auto"/>
        <w:ind w:left="547"/>
        <w:jc w:val="thaiDistribute"/>
        <w:rPr>
          <w:rFonts w:asciiTheme="majorBidi" w:hAnsiTheme="majorBidi" w:cstheme="majorBidi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87"/>
        <w:gridCol w:w="248"/>
        <w:gridCol w:w="20"/>
        <w:gridCol w:w="1085"/>
        <w:gridCol w:w="271"/>
        <w:gridCol w:w="1083"/>
        <w:gridCol w:w="278"/>
        <w:gridCol w:w="1061"/>
      </w:tblGrid>
      <w:tr w:rsidR="00187C66" w:rsidRPr="002516C1" w14:paraId="63CE2F01" w14:textId="77777777" w:rsidTr="004A0412">
        <w:trPr>
          <w:tblHeader/>
        </w:trPr>
        <w:tc>
          <w:tcPr>
            <w:tcW w:w="2232" w:type="pct"/>
            <w:shd w:val="clear" w:color="auto" w:fill="auto"/>
          </w:tcPr>
          <w:p w14:paraId="622484D7" w14:textId="77777777" w:rsidR="00187C66" w:rsidRPr="002516C1" w:rsidRDefault="00187C66" w:rsidP="004A041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316" w:type="pct"/>
            <w:gridSpan w:val="4"/>
            <w:shd w:val="clear" w:color="auto" w:fill="auto"/>
          </w:tcPr>
          <w:p w14:paraId="2E09080B" w14:textId="77777777" w:rsidR="00187C66" w:rsidRPr="002516C1" w:rsidRDefault="00187C66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2516C1">
              <w:rPr>
                <w:rFonts w:asciiTheme="majorBidi" w:hAnsiTheme="majorBidi" w:cstheme="majorBidi"/>
                <w:color w:val="FF0000"/>
                <w:cs/>
              </w:rPr>
              <w:t xml:space="preserve"> </w:t>
            </w:r>
          </w:p>
        </w:tc>
        <w:tc>
          <w:tcPr>
            <w:tcW w:w="146" w:type="pct"/>
            <w:shd w:val="clear" w:color="auto" w:fill="auto"/>
          </w:tcPr>
          <w:p w14:paraId="2B8662F7" w14:textId="77777777" w:rsidR="00187C66" w:rsidRPr="002516C1" w:rsidRDefault="00187C66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6" w:type="pct"/>
            <w:gridSpan w:val="3"/>
            <w:shd w:val="clear" w:color="auto" w:fill="auto"/>
          </w:tcPr>
          <w:p w14:paraId="5D8F76D2" w14:textId="77777777" w:rsidR="00187C66" w:rsidRPr="002516C1" w:rsidRDefault="00187C66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187C66" w:rsidRPr="002516C1" w14:paraId="6C3F60A9" w14:textId="77777777" w:rsidTr="004A0412">
        <w:trPr>
          <w:tblHeader/>
        </w:trPr>
        <w:tc>
          <w:tcPr>
            <w:tcW w:w="2232" w:type="pct"/>
            <w:shd w:val="clear" w:color="auto" w:fill="auto"/>
          </w:tcPr>
          <w:p w14:paraId="6FFA2F42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6" w:type="pct"/>
            <w:shd w:val="clear" w:color="auto" w:fill="auto"/>
          </w:tcPr>
          <w:p w14:paraId="6BF3E040" w14:textId="5ABCB189" w:rsidR="00187C66" w:rsidRPr="00A026BE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134" w:type="pct"/>
            <w:shd w:val="clear" w:color="auto" w:fill="auto"/>
          </w:tcPr>
          <w:p w14:paraId="05EED909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3708E365" w14:textId="1D702BDD" w:rsidR="00187C66" w:rsidRPr="00A026BE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46" w:type="pct"/>
            <w:shd w:val="clear" w:color="auto" w:fill="auto"/>
          </w:tcPr>
          <w:p w14:paraId="6B086B36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shd w:val="clear" w:color="auto" w:fill="auto"/>
          </w:tcPr>
          <w:p w14:paraId="3D05E86F" w14:textId="64A66B98" w:rsidR="00187C66" w:rsidRPr="00A026BE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150" w:type="pct"/>
            <w:shd w:val="clear" w:color="auto" w:fill="auto"/>
          </w:tcPr>
          <w:p w14:paraId="26B2C0DE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shd w:val="clear" w:color="auto" w:fill="auto"/>
          </w:tcPr>
          <w:p w14:paraId="329DD69F" w14:textId="5F7A8D6E" w:rsidR="00187C66" w:rsidRPr="00A026BE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187C66" w:rsidRPr="002516C1" w14:paraId="35D2F1F8" w14:textId="77777777" w:rsidTr="004A0412">
        <w:trPr>
          <w:tblHeader/>
        </w:trPr>
        <w:tc>
          <w:tcPr>
            <w:tcW w:w="2232" w:type="pct"/>
            <w:shd w:val="clear" w:color="auto" w:fill="auto"/>
          </w:tcPr>
          <w:p w14:paraId="77EE1599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6" w:type="pct"/>
            <w:shd w:val="clear" w:color="auto" w:fill="auto"/>
          </w:tcPr>
          <w:p w14:paraId="03BF7F6E" w14:textId="7130ADFD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4" w:type="pct"/>
            <w:shd w:val="clear" w:color="auto" w:fill="auto"/>
          </w:tcPr>
          <w:p w14:paraId="6488415A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5A4001D8" w14:textId="6E25D6BB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6493A7BD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shd w:val="clear" w:color="auto" w:fill="auto"/>
          </w:tcPr>
          <w:p w14:paraId="0F96E98F" w14:textId="77D69132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50" w:type="pct"/>
            <w:shd w:val="clear" w:color="auto" w:fill="auto"/>
          </w:tcPr>
          <w:p w14:paraId="2B8ADC02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shd w:val="clear" w:color="auto" w:fill="auto"/>
          </w:tcPr>
          <w:p w14:paraId="0926F007" w14:textId="2BBFC728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187C66" w:rsidRPr="002516C1" w14:paraId="14AEF90C" w14:textId="77777777" w:rsidTr="004A0412">
        <w:trPr>
          <w:tblHeader/>
        </w:trPr>
        <w:tc>
          <w:tcPr>
            <w:tcW w:w="2232" w:type="pct"/>
          </w:tcPr>
          <w:p w14:paraId="78997E1F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68" w:type="pct"/>
            <w:gridSpan w:val="8"/>
          </w:tcPr>
          <w:p w14:paraId="338872F5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187C66" w:rsidRPr="002516C1" w14:paraId="45B012FC" w14:textId="77777777" w:rsidTr="004A0412">
        <w:tc>
          <w:tcPr>
            <w:tcW w:w="2232" w:type="pct"/>
          </w:tcPr>
          <w:p w14:paraId="1795053F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586" w:type="pct"/>
          </w:tcPr>
          <w:p w14:paraId="4AF70B17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" w:type="pct"/>
            <w:gridSpan w:val="2"/>
          </w:tcPr>
          <w:p w14:paraId="02715CF5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5207D02F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10CA8939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44FF1AA3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" w:type="pct"/>
          </w:tcPr>
          <w:p w14:paraId="09ADAB45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6690378D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187C66" w:rsidRPr="002516C1" w14:paraId="6F3D49FF" w14:textId="77777777" w:rsidTr="004A0412">
        <w:tc>
          <w:tcPr>
            <w:tcW w:w="2232" w:type="pct"/>
          </w:tcPr>
          <w:p w14:paraId="0ED52391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cs/>
              </w:rPr>
              <w:t>บริษัทใหญ่</w:t>
            </w:r>
          </w:p>
        </w:tc>
        <w:tc>
          <w:tcPr>
            <w:tcW w:w="586" w:type="pct"/>
          </w:tcPr>
          <w:p w14:paraId="21C2393C" w14:textId="0D7C97C4" w:rsidR="00187C66" w:rsidRPr="002516C1" w:rsidRDefault="006F3122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610.76</w:t>
            </w:r>
          </w:p>
        </w:tc>
        <w:tc>
          <w:tcPr>
            <w:tcW w:w="145" w:type="pct"/>
            <w:gridSpan w:val="2"/>
          </w:tcPr>
          <w:p w14:paraId="331A782E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19815E32" w14:textId="590F4D71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763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146" w:type="pct"/>
          </w:tcPr>
          <w:p w14:paraId="130763B5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1D88CB6E" w14:textId="7FD6FC83" w:rsidR="00187C66" w:rsidRPr="002516C1" w:rsidRDefault="006F3122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23F1090A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70F48272" w14:textId="48B13C5E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02</w:t>
            </w:r>
          </w:p>
        </w:tc>
      </w:tr>
      <w:tr w:rsidR="00187C66" w:rsidRPr="002516C1" w14:paraId="06E9A177" w14:textId="77777777" w:rsidTr="004A0412">
        <w:tc>
          <w:tcPr>
            <w:tcW w:w="2232" w:type="pct"/>
          </w:tcPr>
          <w:p w14:paraId="1D4C9BC6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6" w:type="pct"/>
          </w:tcPr>
          <w:p w14:paraId="1F00B035" w14:textId="75A22446" w:rsidR="00187C66" w:rsidRPr="002516C1" w:rsidRDefault="006F3122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5" w:type="pct"/>
            <w:gridSpan w:val="2"/>
          </w:tcPr>
          <w:p w14:paraId="78749A59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2C5231E8" w14:textId="0E5624F1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6" w:type="pct"/>
          </w:tcPr>
          <w:p w14:paraId="68516892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16259A55" w14:textId="685686D7" w:rsidR="00187C66" w:rsidRPr="002516C1" w:rsidRDefault="006F3122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3B9E7AEF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49DEE450" w14:textId="250BFD86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15</w:t>
            </w:r>
          </w:p>
        </w:tc>
      </w:tr>
      <w:tr w:rsidR="00187C66" w:rsidRPr="002516C1" w14:paraId="19B40B50" w14:textId="77777777" w:rsidTr="004A0412">
        <w:tc>
          <w:tcPr>
            <w:tcW w:w="2232" w:type="pct"/>
          </w:tcPr>
          <w:p w14:paraId="4BE401E2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5292906" w14:textId="6EC5779E" w:rsidR="00187C66" w:rsidRPr="002516C1" w:rsidRDefault="006F3122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0.53</w:t>
            </w:r>
          </w:p>
        </w:tc>
        <w:tc>
          <w:tcPr>
            <w:tcW w:w="145" w:type="pct"/>
            <w:gridSpan w:val="2"/>
          </w:tcPr>
          <w:p w14:paraId="17179091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E11C5CA" w14:textId="707EF54A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146" w:type="pct"/>
          </w:tcPr>
          <w:p w14:paraId="0ADDE2A7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D4CD557" w14:textId="288AE934" w:rsidR="00187C66" w:rsidRPr="002516C1" w:rsidRDefault="006F3122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07A15F0C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4C80D53" w14:textId="07AA3406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187C66" w:rsidRPr="002516C1" w14:paraId="5EE88660" w14:textId="77777777" w:rsidTr="004A0412">
        <w:tc>
          <w:tcPr>
            <w:tcW w:w="2232" w:type="pct"/>
          </w:tcPr>
          <w:p w14:paraId="2B22AD97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6C6A562A" w14:textId="3607C3D5" w:rsidR="00187C66" w:rsidRPr="002516C1" w:rsidRDefault="006F3122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611.29</w:t>
            </w:r>
          </w:p>
        </w:tc>
        <w:tc>
          <w:tcPr>
            <w:tcW w:w="145" w:type="pct"/>
            <w:gridSpan w:val="2"/>
          </w:tcPr>
          <w:p w14:paraId="46788111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17FC541A" w14:textId="6000735B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765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60</w:t>
            </w:r>
          </w:p>
        </w:tc>
        <w:tc>
          <w:tcPr>
            <w:tcW w:w="146" w:type="pct"/>
          </w:tcPr>
          <w:p w14:paraId="463324A3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33116E16" w14:textId="5D9021C8" w:rsidR="00187C66" w:rsidRPr="002516C1" w:rsidRDefault="006F3122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150" w:type="pct"/>
          </w:tcPr>
          <w:p w14:paraId="3EB918E9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5DFD7118" w14:textId="6EE72FC6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0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17</w:t>
            </w:r>
          </w:p>
        </w:tc>
      </w:tr>
      <w:tr w:rsidR="00187C66" w:rsidRPr="002516C1" w14:paraId="4DE834C3" w14:textId="77777777" w:rsidTr="004A0412">
        <w:tc>
          <w:tcPr>
            <w:tcW w:w="2232" w:type="pct"/>
          </w:tcPr>
          <w:p w14:paraId="1977F6DB" w14:textId="77777777" w:rsidR="00187C66" w:rsidRPr="002516C1" w:rsidRDefault="00187C66" w:rsidP="00187C6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2516C1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2A45EB34" w14:textId="7D6CCE5E" w:rsidR="00187C66" w:rsidRPr="002516C1" w:rsidRDefault="006F3122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5" w:type="pct"/>
            <w:gridSpan w:val="2"/>
          </w:tcPr>
          <w:p w14:paraId="575CF3D8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4038A06" w14:textId="6640ABA9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6" w:type="pct"/>
          </w:tcPr>
          <w:p w14:paraId="36D2D8E1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51D6FB44" w14:textId="5235EEBF" w:rsidR="00187C66" w:rsidRPr="002516C1" w:rsidRDefault="006F3122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3F723D24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CA054F6" w14:textId="21FAE58C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187C66" w:rsidRPr="002516C1" w14:paraId="567BDC0A" w14:textId="77777777" w:rsidTr="004A0412">
        <w:tc>
          <w:tcPr>
            <w:tcW w:w="2232" w:type="pct"/>
          </w:tcPr>
          <w:p w14:paraId="603CFD0C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1EC497E4" w14:textId="5C524A93" w:rsidR="00187C66" w:rsidRPr="002516C1" w:rsidRDefault="006F3122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611.29</w:t>
            </w:r>
          </w:p>
        </w:tc>
        <w:tc>
          <w:tcPr>
            <w:tcW w:w="145" w:type="pct"/>
            <w:gridSpan w:val="2"/>
          </w:tcPr>
          <w:p w14:paraId="7703DA32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9D69E3B" w14:textId="43E00F55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765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60</w:t>
            </w:r>
          </w:p>
        </w:tc>
        <w:tc>
          <w:tcPr>
            <w:tcW w:w="146" w:type="pct"/>
          </w:tcPr>
          <w:p w14:paraId="69813731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D2F3303" w14:textId="7A15064D" w:rsidR="00187C66" w:rsidRPr="002516C1" w:rsidRDefault="006F3122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150" w:type="pct"/>
          </w:tcPr>
          <w:p w14:paraId="36C4B642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3390D659" w14:textId="3A4CD702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0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17</w:t>
            </w:r>
          </w:p>
        </w:tc>
      </w:tr>
      <w:tr w:rsidR="00187C66" w:rsidRPr="002516C1" w14:paraId="4128751C" w14:textId="77777777" w:rsidTr="004A0412">
        <w:tc>
          <w:tcPr>
            <w:tcW w:w="2232" w:type="pct"/>
          </w:tcPr>
          <w:p w14:paraId="68B53EF3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0C3CEFE2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  <w:gridSpan w:val="2"/>
          </w:tcPr>
          <w:p w14:paraId="18CB7165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4FC9DD52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0E3C8462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42AF652A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5DC8D39F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7C6B7305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187C66" w:rsidRPr="002516C1" w14:paraId="42D6547F" w14:textId="77777777" w:rsidTr="004A0412">
        <w:tc>
          <w:tcPr>
            <w:tcW w:w="2232" w:type="pct"/>
          </w:tcPr>
          <w:p w14:paraId="48219B66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ลูกหนี้หมุนเวียนอื่น</w:t>
            </w:r>
          </w:p>
        </w:tc>
        <w:tc>
          <w:tcPr>
            <w:tcW w:w="586" w:type="pct"/>
          </w:tcPr>
          <w:p w14:paraId="4C5364EE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  <w:gridSpan w:val="2"/>
          </w:tcPr>
          <w:p w14:paraId="3653E63D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4BB47B97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</w:tcPr>
          <w:p w14:paraId="65F629FE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2FB5E2D2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6FCB5B31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67765CE3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187C66" w:rsidRPr="002516C1" w14:paraId="637D8D7E" w14:textId="77777777" w:rsidTr="004A0412">
        <w:tc>
          <w:tcPr>
            <w:tcW w:w="2232" w:type="pct"/>
          </w:tcPr>
          <w:p w14:paraId="3374526C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6" w:type="pct"/>
          </w:tcPr>
          <w:p w14:paraId="108ABB40" w14:textId="3EADBE10" w:rsidR="00187C66" w:rsidRPr="002516C1" w:rsidRDefault="00907CD1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  <w:gridSpan w:val="2"/>
          </w:tcPr>
          <w:p w14:paraId="353E3AB3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2F5EC490" w14:textId="26ED470F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6" w:type="pct"/>
          </w:tcPr>
          <w:p w14:paraId="61A7927D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74ABBEDE" w14:textId="7B72262A" w:rsidR="00187C66" w:rsidRPr="002516C1" w:rsidRDefault="006F3122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9.5</w:t>
            </w:r>
            <w:r w:rsidR="00BC36A5">
              <w:rPr>
                <w:rFonts w:asciiTheme="majorBidi" w:hAnsiTheme="majorBidi" w:cstheme="majorBidi" w:hint="cs"/>
                <w:cs/>
              </w:rPr>
              <w:t>9</w:t>
            </w:r>
          </w:p>
        </w:tc>
        <w:tc>
          <w:tcPr>
            <w:tcW w:w="150" w:type="pct"/>
          </w:tcPr>
          <w:p w14:paraId="7BC63558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7DF963FB" w14:textId="4DF8F9B3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6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16</w:t>
            </w:r>
          </w:p>
        </w:tc>
      </w:tr>
      <w:tr w:rsidR="00187C66" w:rsidRPr="002516C1" w14:paraId="3D6DDAF2" w14:textId="77777777" w:rsidTr="004A0412">
        <w:tc>
          <w:tcPr>
            <w:tcW w:w="2232" w:type="pct"/>
          </w:tcPr>
          <w:p w14:paraId="62A9F79C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586" w:type="pct"/>
          </w:tcPr>
          <w:p w14:paraId="2D8CF789" w14:textId="693B93AD" w:rsidR="00187C66" w:rsidRPr="002516C1" w:rsidRDefault="006F3122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0.4</w:t>
            </w:r>
            <w:r w:rsidR="00BC36A5">
              <w:rPr>
                <w:rFonts w:asciiTheme="majorBidi" w:hAnsiTheme="majorBidi" w:cstheme="majorBidi" w:hint="cs"/>
                <w:cs/>
              </w:rPr>
              <w:t>0</w:t>
            </w:r>
          </w:p>
        </w:tc>
        <w:tc>
          <w:tcPr>
            <w:tcW w:w="145" w:type="pct"/>
            <w:gridSpan w:val="2"/>
          </w:tcPr>
          <w:p w14:paraId="140110C6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07ED32C8" w14:textId="63B4200B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6" w:type="pct"/>
          </w:tcPr>
          <w:p w14:paraId="31C1D4A2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74072A9B" w14:textId="7FF5CE12" w:rsidR="00187C66" w:rsidRPr="002516C1" w:rsidRDefault="006F3122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0.4</w:t>
            </w:r>
            <w:r w:rsidR="00BC36A5">
              <w:rPr>
                <w:rFonts w:asciiTheme="majorBidi" w:hAnsiTheme="majorBidi" w:cstheme="majorBidi" w:hint="cs"/>
                <w:cs/>
              </w:rPr>
              <w:t>0</w:t>
            </w:r>
          </w:p>
        </w:tc>
        <w:tc>
          <w:tcPr>
            <w:tcW w:w="150" w:type="pct"/>
          </w:tcPr>
          <w:p w14:paraId="51FA81C1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1250B649" w14:textId="2B61B3F8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187C66" w:rsidRPr="002516C1" w14:paraId="1906505F" w14:textId="77777777" w:rsidTr="004A0412">
        <w:tc>
          <w:tcPr>
            <w:tcW w:w="2232" w:type="pct"/>
          </w:tcPr>
          <w:p w14:paraId="3A755A3E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4313DEAE" w14:textId="08BBEAB8" w:rsidR="00187C66" w:rsidRPr="002516C1" w:rsidRDefault="006F3122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152.17</w:t>
            </w:r>
          </w:p>
        </w:tc>
        <w:tc>
          <w:tcPr>
            <w:tcW w:w="145" w:type="pct"/>
            <w:gridSpan w:val="2"/>
          </w:tcPr>
          <w:p w14:paraId="6C529119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6956EC2" w14:textId="3F76EB71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</w:rPr>
              <w:t>246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46" w:type="pct"/>
          </w:tcPr>
          <w:p w14:paraId="1DC6D9ED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0A31D94" w14:textId="2C2849BF" w:rsidR="00187C66" w:rsidRPr="002516C1" w:rsidRDefault="006F3122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3CB2B7B8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2F3ED88C" w14:textId="23EFC3ED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187C66" w:rsidRPr="002516C1" w14:paraId="7CC64DA5" w14:textId="77777777" w:rsidTr="004A0412">
        <w:tc>
          <w:tcPr>
            <w:tcW w:w="2232" w:type="pct"/>
            <w:vAlign w:val="center"/>
          </w:tcPr>
          <w:p w14:paraId="22461A5D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766E310E" w14:textId="286325BE" w:rsidR="00187C66" w:rsidRPr="002516C1" w:rsidRDefault="006F3122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152.57</w:t>
            </w:r>
          </w:p>
        </w:tc>
        <w:tc>
          <w:tcPr>
            <w:tcW w:w="145" w:type="pct"/>
            <w:gridSpan w:val="2"/>
          </w:tcPr>
          <w:p w14:paraId="7C5CED07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13FE2AFE" w14:textId="5593E73E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246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11</w:t>
            </w:r>
          </w:p>
        </w:tc>
        <w:tc>
          <w:tcPr>
            <w:tcW w:w="146" w:type="pct"/>
          </w:tcPr>
          <w:p w14:paraId="18C41915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3603070F" w14:textId="6C3CB991" w:rsidR="00187C66" w:rsidRPr="002516C1" w:rsidRDefault="006F3122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9.99</w:t>
            </w:r>
          </w:p>
        </w:tc>
        <w:tc>
          <w:tcPr>
            <w:tcW w:w="150" w:type="pct"/>
          </w:tcPr>
          <w:p w14:paraId="2D32886B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06A82CAB" w14:textId="5B8F08FF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6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16</w:t>
            </w:r>
          </w:p>
        </w:tc>
      </w:tr>
      <w:tr w:rsidR="00187C66" w:rsidRPr="002516C1" w14:paraId="65364618" w14:textId="77777777" w:rsidTr="004A0412">
        <w:trPr>
          <w:trHeight w:val="269"/>
        </w:trPr>
        <w:tc>
          <w:tcPr>
            <w:tcW w:w="2232" w:type="pct"/>
            <w:vAlign w:val="center"/>
          </w:tcPr>
          <w:p w14:paraId="5E9DB59D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2516C1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634D3FD8" w14:textId="70A7EFE0" w:rsidR="00187C66" w:rsidRPr="002516C1" w:rsidRDefault="006F3122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5" w:type="pct"/>
            <w:gridSpan w:val="2"/>
          </w:tcPr>
          <w:p w14:paraId="25972C52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38BFA04" w14:textId="75DBC375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6" w:type="pct"/>
          </w:tcPr>
          <w:p w14:paraId="1C033616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23E9A2C" w14:textId="75AA5C7B" w:rsidR="00187C66" w:rsidRPr="002516C1" w:rsidRDefault="006F3122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76AD5BF4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73AD94E7" w14:textId="04E81601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187C66" w:rsidRPr="002516C1" w14:paraId="4EC3D1CE" w14:textId="77777777" w:rsidTr="004A0412">
        <w:trPr>
          <w:trHeight w:val="269"/>
        </w:trPr>
        <w:tc>
          <w:tcPr>
            <w:tcW w:w="2232" w:type="pct"/>
            <w:vAlign w:val="center"/>
          </w:tcPr>
          <w:p w14:paraId="6E2C0160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293DA6FA" w14:textId="0AE5F814" w:rsidR="00187C66" w:rsidRPr="002516C1" w:rsidRDefault="006F3122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152.57</w:t>
            </w:r>
          </w:p>
        </w:tc>
        <w:tc>
          <w:tcPr>
            <w:tcW w:w="145" w:type="pct"/>
            <w:gridSpan w:val="2"/>
          </w:tcPr>
          <w:p w14:paraId="3D3B9C43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2E68F35" w14:textId="3FC7D8F9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246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11</w:t>
            </w:r>
          </w:p>
        </w:tc>
        <w:tc>
          <w:tcPr>
            <w:tcW w:w="146" w:type="pct"/>
          </w:tcPr>
          <w:p w14:paraId="5210A810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40C5669" w14:textId="0997AD76" w:rsidR="00187C66" w:rsidRPr="002516C1" w:rsidRDefault="006F3122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9.99</w:t>
            </w:r>
          </w:p>
        </w:tc>
        <w:tc>
          <w:tcPr>
            <w:tcW w:w="150" w:type="pct"/>
          </w:tcPr>
          <w:p w14:paraId="485BE9DD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09279676" w14:textId="7559AFB2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6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16</w:t>
            </w:r>
          </w:p>
        </w:tc>
      </w:tr>
    </w:tbl>
    <w:p w14:paraId="718DA5F4" w14:textId="599DEA70" w:rsidR="00187C66" w:rsidRDefault="00187C66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30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1080"/>
        <w:gridCol w:w="233"/>
        <w:gridCol w:w="1117"/>
        <w:gridCol w:w="233"/>
        <w:gridCol w:w="1135"/>
        <w:gridCol w:w="233"/>
        <w:gridCol w:w="1130"/>
      </w:tblGrid>
      <w:tr w:rsidR="002B236B" w:rsidRPr="00E57D1C" w14:paraId="365D33E8" w14:textId="77777777" w:rsidTr="002B236B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14:paraId="4C0C11FF" w14:textId="77777777" w:rsidR="002B236B" w:rsidRPr="00E57D1C" w:rsidRDefault="002B236B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eastAsia="ja-JP"/>
              </w:rPr>
            </w:pPr>
          </w:p>
        </w:tc>
        <w:tc>
          <w:tcPr>
            <w:tcW w:w="5158" w:type="dxa"/>
            <w:gridSpan w:val="7"/>
            <w:vAlign w:val="bottom"/>
          </w:tcPr>
          <w:p w14:paraId="604E4941" w14:textId="77777777" w:rsidR="002B236B" w:rsidRPr="00E57D1C" w:rsidRDefault="002B236B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57D1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  <w:r w:rsidRPr="00E57D1C">
              <w:rPr>
                <w:rFonts w:asciiTheme="majorBidi" w:hAnsiTheme="majorBidi" w:cstheme="majorBidi"/>
                <w:b/>
                <w:bCs/>
                <w:color w:val="FF0000"/>
                <w:cs/>
              </w:rPr>
              <w:t xml:space="preserve"> </w:t>
            </w:r>
          </w:p>
        </w:tc>
      </w:tr>
      <w:tr w:rsidR="002B236B" w:rsidRPr="00E57D1C" w14:paraId="5BC385FE" w14:textId="77777777" w:rsidTr="002B236B">
        <w:trPr>
          <w:tblHeader/>
        </w:trPr>
        <w:tc>
          <w:tcPr>
            <w:tcW w:w="4140" w:type="dxa"/>
            <w:vAlign w:val="bottom"/>
          </w:tcPr>
          <w:p w14:paraId="309D1756" w14:textId="77777777" w:rsidR="002B236B" w:rsidRPr="00E57D1C" w:rsidRDefault="002B236B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vAlign w:val="bottom"/>
          </w:tcPr>
          <w:p w14:paraId="10237956" w14:textId="77777777" w:rsidR="002B236B" w:rsidRPr="00E57D1C" w:rsidRDefault="002B236B" w:rsidP="004A0412">
            <w:pPr>
              <w:ind w:right="-86" w:hanging="42"/>
              <w:jc w:val="center"/>
              <w:rPr>
                <w:rFonts w:asciiTheme="majorBidi" w:hAnsiTheme="majorBidi" w:cstheme="majorBidi"/>
              </w:rPr>
            </w:pPr>
            <w:r w:rsidRPr="00E57D1C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3BF287E6" w14:textId="77777777" w:rsidR="002B236B" w:rsidRPr="00E57D1C" w:rsidRDefault="002B236B" w:rsidP="004A0412">
            <w:pPr>
              <w:ind w:hanging="42"/>
              <w:jc w:val="center"/>
              <w:rPr>
                <w:rFonts w:asciiTheme="majorBidi" w:hAnsiTheme="majorBidi" w:cstheme="majorBidi"/>
              </w:rPr>
            </w:pPr>
            <w:r w:rsidRPr="00E57D1C">
              <w:rPr>
                <w:rFonts w:asciiTheme="majorBidi" w:hAnsiTheme="majorBidi" w:cstheme="majorBidi"/>
              </w:rPr>
              <w:t xml:space="preserve">1 </w:t>
            </w:r>
            <w:r w:rsidRPr="00E57D1C">
              <w:rPr>
                <w:rFonts w:asciiTheme="majorBidi" w:hAnsiTheme="majorBidi" w:cstheme="majorBidi"/>
                <w:cs/>
              </w:rPr>
              <w:t>มกราคม</w:t>
            </w:r>
          </w:p>
          <w:p w14:paraId="62544A1C" w14:textId="265959D4" w:rsidR="002B236B" w:rsidRPr="00E57D1C" w:rsidRDefault="002B236B" w:rsidP="004A0412">
            <w:pPr>
              <w:ind w:hanging="42"/>
              <w:jc w:val="center"/>
              <w:rPr>
                <w:rFonts w:asciiTheme="majorBidi" w:hAnsiTheme="majorBidi" w:cstheme="majorBidi"/>
              </w:rPr>
            </w:pPr>
            <w:r w:rsidRPr="00E57D1C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33" w:type="dxa"/>
            <w:vAlign w:val="bottom"/>
          </w:tcPr>
          <w:p w14:paraId="56ABFFEB" w14:textId="77777777" w:rsidR="002B236B" w:rsidRPr="00E57D1C" w:rsidRDefault="002B236B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vAlign w:val="bottom"/>
          </w:tcPr>
          <w:p w14:paraId="1F85BBDB" w14:textId="77777777" w:rsidR="002B236B" w:rsidRPr="00E57D1C" w:rsidRDefault="002B236B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57D1C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3" w:type="dxa"/>
            <w:vAlign w:val="bottom"/>
          </w:tcPr>
          <w:p w14:paraId="68848018" w14:textId="77777777" w:rsidR="002B236B" w:rsidRPr="00E57D1C" w:rsidRDefault="002B236B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  <w:vAlign w:val="bottom"/>
          </w:tcPr>
          <w:p w14:paraId="3E331A1F" w14:textId="77777777" w:rsidR="002B236B" w:rsidRPr="00E57D1C" w:rsidRDefault="002B236B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57D1C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3" w:type="dxa"/>
            <w:vAlign w:val="bottom"/>
          </w:tcPr>
          <w:p w14:paraId="497DE556" w14:textId="77777777" w:rsidR="002B236B" w:rsidRPr="00E57D1C" w:rsidRDefault="002B236B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0" w:type="dxa"/>
            <w:vAlign w:val="bottom"/>
          </w:tcPr>
          <w:p w14:paraId="7DD3F86B" w14:textId="77777777" w:rsidR="002B236B" w:rsidRPr="00E57D1C" w:rsidRDefault="002B236B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44"/>
              <w:jc w:val="center"/>
              <w:rPr>
                <w:rFonts w:asciiTheme="majorBidi" w:hAnsiTheme="majorBidi" w:cstheme="majorBidi"/>
              </w:rPr>
            </w:pPr>
            <w:r w:rsidRPr="00E57D1C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47EE1B74" w14:textId="77777777" w:rsidR="002B236B" w:rsidRPr="00E57D1C" w:rsidRDefault="002B236B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  <w:r w:rsidRPr="00E57D1C">
              <w:rPr>
                <w:rFonts w:asciiTheme="majorBidi" w:hAnsiTheme="majorBidi" w:cstheme="majorBidi"/>
              </w:rPr>
              <w:t xml:space="preserve">31 </w:t>
            </w:r>
            <w:r w:rsidRPr="00E57D1C">
              <w:rPr>
                <w:rFonts w:asciiTheme="majorBidi" w:hAnsiTheme="majorBidi" w:cstheme="majorBidi"/>
                <w:cs/>
              </w:rPr>
              <w:t>มีนาคม</w:t>
            </w:r>
          </w:p>
          <w:p w14:paraId="14A01147" w14:textId="0E52082E" w:rsidR="002B236B" w:rsidRPr="00E57D1C" w:rsidRDefault="002B236B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57D1C">
              <w:rPr>
                <w:rFonts w:asciiTheme="majorBidi" w:hAnsiTheme="majorBidi" w:cstheme="majorBidi"/>
              </w:rPr>
              <w:t>2566</w:t>
            </w:r>
          </w:p>
        </w:tc>
      </w:tr>
      <w:tr w:rsidR="002B236B" w:rsidRPr="00E57D1C" w14:paraId="70BE6784" w14:textId="77777777" w:rsidTr="002B236B">
        <w:trPr>
          <w:tblHeader/>
        </w:trPr>
        <w:tc>
          <w:tcPr>
            <w:tcW w:w="4140" w:type="dxa"/>
            <w:vAlign w:val="bottom"/>
          </w:tcPr>
          <w:p w14:paraId="76F839C3" w14:textId="77777777" w:rsidR="002B236B" w:rsidRPr="00E57D1C" w:rsidRDefault="002B236B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eastAsia="ja-JP"/>
              </w:rPr>
            </w:pPr>
          </w:p>
        </w:tc>
        <w:tc>
          <w:tcPr>
            <w:tcW w:w="5158" w:type="dxa"/>
            <w:gridSpan w:val="7"/>
            <w:vAlign w:val="bottom"/>
          </w:tcPr>
          <w:p w14:paraId="6D0EED9C" w14:textId="77777777" w:rsidR="002B236B" w:rsidRPr="00E57D1C" w:rsidRDefault="002B236B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E57D1C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2B236B" w:rsidRPr="00E57D1C" w14:paraId="17CFDB78" w14:textId="77777777" w:rsidTr="002B236B">
        <w:trPr>
          <w:tblHeader/>
        </w:trPr>
        <w:tc>
          <w:tcPr>
            <w:tcW w:w="4140" w:type="dxa"/>
            <w:vAlign w:val="bottom"/>
          </w:tcPr>
          <w:p w14:paraId="539617E1" w14:textId="57BF87A7" w:rsidR="002B236B" w:rsidRPr="00E57D1C" w:rsidRDefault="002B236B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eastAsia="ja-JP"/>
              </w:rPr>
            </w:pPr>
            <w:r w:rsidRPr="00E57D1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5158" w:type="dxa"/>
            <w:gridSpan w:val="7"/>
            <w:vAlign w:val="bottom"/>
          </w:tcPr>
          <w:p w14:paraId="01438EF4" w14:textId="77777777" w:rsidR="002B236B" w:rsidRPr="00E57D1C" w:rsidRDefault="002B236B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2B236B" w:rsidRPr="00E57D1C" w14:paraId="416192D9" w14:textId="77777777" w:rsidTr="002B236B">
        <w:tc>
          <w:tcPr>
            <w:tcW w:w="4140" w:type="dxa"/>
          </w:tcPr>
          <w:p w14:paraId="1C23403F" w14:textId="77777777" w:rsidR="002B236B" w:rsidRPr="00E57D1C" w:rsidRDefault="002B236B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E57D1C">
              <w:rPr>
                <w:rFonts w:asciiTheme="majorBidi" w:hAnsiTheme="majorBidi" w:cstheme="majorBidi"/>
                <w:color w:val="000000"/>
                <w:cs/>
                <w:lang w:eastAsia="ja-JP"/>
              </w:rPr>
              <w:t>บริษัทย่อย</w:t>
            </w:r>
          </w:p>
        </w:tc>
        <w:tc>
          <w:tcPr>
            <w:tcW w:w="1080" w:type="dxa"/>
          </w:tcPr>
          <w:p w14:paraId="1B74CDFD" w14:textId="15B37D7D" w:rsidR="002B236B" w:rsidRPr="00E57D1C" w:rsidRDefault="002B236B" w:rsidP="002B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57D1C">
              <w:rPr>
                <w:rFonts w:asciiTheme="majorBidi" w:hAnsiTheme="majorBidi" w:cstheme="majorBidi"/>
                <w:cs/>
              </w:rPr>
              <w:t>2,424</w:t>
            </w:r>
          </w:p>
        </w:tc>
        <w:tc>
          <w:tcPr>
            <w:tcW w:w="233" w:type="dxa"/>
          </w:tcPr>
          <w:p w14:paraId="6B0F160C" w14:textId="77777777" w:rsidR="002B236B" w:rsidRPr="00E57D1C" w:rsidRDefault="002B236B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3CCDB638" w14:textId="67004CAA" w:rsidR="002B236B" w:rsidRPr="00E57D1C" w:rsidRDefault="002B236B" w:rsidP="002B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57D1C">
              <w:rPr>
                <w:rFonts w:asciiTheme="majorBidi" w:hAnsiTheme="majorBidi" w:cstheme="majorBidi"/>
                <w:cs/>
              </w:rPr>
              <w:t>835</w:t>
            </w:r>
          </w:p>
        </w:tc>
        <w:tc>
          <w:tcPr>
            <w:tcW w:w="233" w:type="dxa"/>
          </w:tcPr>
          <w:p w14:paraId="3AD45B22" w14:textId="77777777" w:rsidR="002B236B" w:rsidRPr="00E57D1C" w:rsidRDefault="002B236B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</w:tcPr>
          <w:p w14:paraId="7FB90A8E" w14:textId="73547E47" w:rsidR="002B236B" w:rsidRPr="00E57D1C" w:rsidRDefault="002B236B" w:rsidP="002B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57D1C">
              <w:rPr>
                <w:rFonts w:asciiTheme="majorBidi" w:hAnsiTheme="majorBidi" w:cstheme="majorBidi"/>
              </w:rPr>
              <w:t>(</w:t>
            </w:r>
            <w:r w:rsidRPr="00E57D1C">
              <w:rPr>
                <w:rFonts w:asciiTheme="majorBidi" w:hAnsiTheme="majorBidi" w:cstheme="majorBidi"/>
                <w:cs/>
              </w:rPr>
              <w:t>870)</w:t>
            </w:r>
          </w:p>
        </w:tc>
        <w:tc>
          <w:tcPr>
            <w:tcW w:w="233" w:type="dxa"/>
          </w:tcPr>
          <w:p w14:paraId="78D6D64E" w14:textId="77777777" w:rsidR="002B236B" w:rsidRPr="00E57D1C" w:rsidRDefault="002B236B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30" w:type="dxa"/>
          </w:tcPr>
          <w:p w14:paraId="64E85DC1" w14:textId="2D88424B" w:rsidR="002B236B" w:rsidRPr="002B236B" w:rsidRDefault="002B236B" w:rsidP="002B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B236B">
              <w:rPr>
                <w:rFonts w:asciiTheme="majorBidi" w:hAnsiTheme="majorBidi" w:cstheme="majorBidi"/>
                <w:cs/>
              </w:rPr>
              <w:t>2,389</w:t>
            </w:r>
          </w:p>
        </w:tc>
      </w:tr>
      <w:tr w:rsidR="002B236B" w:rsidRPr="00E57D1C" w14:paraId="0BA69D3D" w14:textId="77777777" w:rsidTr="002B236B">
        <w:tc>
          <w:tcPr>
            <w:tcW w:w="4140" w:type="dxa"/>
          </w:tcPr>
          <w:p w14:paraId="574B7196" w14:textId="77777777" w:rsidR="002B236B" w:rsidRPr="00E57D1C" w:rsidRDefault="002B236B" w:rsidP="002B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166" w:hanging="250"/>
              <w:rPr>
                <w:rFonts w:asciiTheme="majorBidi" w:hAnsiTheme="majorBidi" w:cstheme="majorBidi"/>
                <w:cs/>
              </w:rPr>
            </w:pPr>
            <w:r w:rsidRPr="00E57D1C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E57D1C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5FF0E9" w14:textId="71599929" w:rsidR="002B236B" w:rsidRPr="00E57D1C" w:rsidRDefault="002B236B" w:rsidP="002B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57D1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3" w:type="dxa"/>
          </w:tcPr>
          <w:p w14:paraId="52A9EF17" w14:textId="77777777" w:rsidR="002B236B" w:rsidRPr="00E57D1C" w:rsidRDefault="002B236B" w:rsidP="0015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5C461407" w14:textId="1555B634" w:rsidR="002B236B" w:rsidRPr="00E57D1C" w:rsidRDefault="002B236B" w:rsidP="002B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57D1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3" w:type="dxa"/>
          </w:tcPr>
          <w:p w14:paraId="077B461C" w14:textId="77777777" w:rsidR="002B236B" w:rsidRPr="00E57D1C" w:rsidRDefault="002B236B" w:rsidP="0015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1F3D536D" w14:textId="6BE1819F" w:rsidR="002B236B" w:rsidRPr="00E57D1C" w:rsidRDefault="002B236B" w:rsidP="002B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57D1C">
              <w:rPr>
                <w:rFonts w:asciiTheme="majorBidi" w:hAnsiTheme="majorBidi" w:cstheme="majorBidi"/>
              </w:rPr>
              <w:t xml:space="preserve">    </w:t>
            </w:r>
            <w:r w:rsidRPr="00E57D1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3" w:type="dxa"/>
          </w:tcPr>
          <w:p w14:paraId="0EB6395E" w14:textId="77777777" w:rsidR="002B236B" w:rsidRPr="00E57D1C" w:rsidRDefault="002B236B" w:rsidP="0015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7FC38A89" w14:textId="4FE47D0F" w:rsidR="002B236B" w:rsidRPr="002B236B" w:rsidRDefault="002B236B" w:rsidP="002B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B236B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2B236B" w:rsidRPr="00E57D1C" w14:paraId="5905CE8D" w14:textId="77777777" w:rsidTr="002B236B">
        <w:tc>
          <w:tcPr>
            <w:tcW w:w="4140" w:type="dxa"/>
          </w:tcPr>
          <w:p w14:paraId="11EADD31" w14:textId="77777777" w:rsidR="002B236B" w:rsidRPr="00E57D1C" w:rsidRDefault="002B236B" w:rsidP="00C8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b/>
                <w:bCs/>
                <w:cs/>
              </w:rPr>
            </w:pPr>
            <w:r w:rsidRPr="00E57D1C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0D3CE2" w14:textId="32AB1456" w:rsidR="002B236B" w:rsidRPr="00E57D1C" w:rsidRDefault="002B236B" w:rsidP="002B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57D1C">
              <w:rPr>
                <w:rFonts w:asciiTheme="majorBidi" w:hAnsiTheme="majorBidi" w:cstheme="majorBidi"/>
                <w:b/>
                <w:bCs/>
                <w:cs/>
              </w:rPr>
              <w:t>2,424</w:t>
            </w:r>
          </w:p>
        </w:tc>
        <w:tc>
          <w:tcPr>
            <w:tcW w:w="233" w:type="dxa"/>
          </w:tcPr>
          <w:p w14:paraId="61E58D88" w14:textId="77777777" w:rsidR="002B236B" w:rsidRPr="00E57D1C" w:rsidRDefault="002B236B" w:rsidP="00C8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3E7375AB" w14:textId="6837F670" w:rsidR="002B236B" w:rsidRPr="00E57D1C" w:rsidRDefault="002B236B" w:rsidP="002B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57D1C">
              <w:rPr>
                <w:rFonts w:asciiTheme="majorBidi" w:hAnsiTheme="majorBidi" w:cstheme="majorBidi"/>
                <w:b/>
                <w:bCs/>
                <w:cs/>
              </w:rPr>
              <w:t>835</w:t>
            </w:r>
          </w:p>
        </w:tc>
        <w:tc>
          <w:tcPr>
            <w:tcW w:w="233" w:type="dxa"/>
          </w:tcPr>
          <w:p w14:paraId="6E760419" w14:textId="77777777" w:rsidR="002B236B" w:rsidRPr="00E57D1C" w:rsidRDefault="002B236B" w:rsidP="00C8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40883143" w14:textId="45F626AA" w:rsidR="002B236B" w:rsidRPr="00E57D1C" w:rsidRDefault="002B236B" w:rsidP="002B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57D1C">
              <w:rPr>
                <w:rFonts w:asciiTheme="majorBidi" w:hAnsiTheme="majorBidi" w:cstheme="majorBidi"/>
                <w:b/>
                <w:bCs/>
              </w:rPr>
              <w:t>(</w:t>
            </w:r>
            <w:r w:rsidRPr="00E57D1C">
              <w:rPr>
                <w:rFonts w:asciiTheme="majorBidi" w:hAnsiTheme="majorBidi" w:cstheme="majorBidi"/>
                <w:b/>
                <w:bCs/>
                <w:cs/>
              </w:rPr>
              <w:t>870)</w:t>
            </w:r>
          </w:p>
        </w:tc>
        <w:tc>
          <w:tcPr>
            <w:tcW w:w="233" w:type="dxa"/>
          </w:tcPr>
          <w:p w14:paraId="43D6ACAF" w14:textId="77777777" w:rsidR="002B236B" w:rsidRPr="00E57D1C" w:rsidRDefault="002B236B" w:rsidP="00C8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1DAB8B25" w14:textId="0F362AE4" w:rsidR="002B236B" w:rsidRPr="00E57D1C" w:rsidRDefault="002B236B" w:rsidP="002B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57D1C">
              <w:rPr>
                <w:rFonts w:asciiTheme="majorBidi" w:hAnsiTheme="majorBidi" w:cstheme="majorBidi"/>
                <w:b/>
                <w:bCs/>
                <w:cs/>
              </w:rPr>
              <w:t>2,389</w:t>
            </w:r>
          </w:p>
        </w:tc>
      </w:tr>
    </w:tbl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86"/>
        <w:gridCol w:w="269"/>
        <w:gridCol w:w="1085"/>
        <w:gridCol w:w="271"/>
        <w:gridCol w:w="1083"/>
        <w:gridCol w:w="278"/>
        <w:gridCol w:w="1061"/>
      </w:tblGrid>
      <w:tr w:rsidR="00187C66" w:rsidRPr="00A04811" w14:paraId="2B18E58B" w14:textId="77777777" w:rsidTr="004A0412">
        <w:trPr>
          <w:tblHeader/>
        </w:trPr>
        <w:tc>
          <w:tcPr>
            <w:tcW w:w="2232" w:type="pct"/>
          </w:tcPr>
          <w:p w14:paraId="629D5275" w14:textId="77777777" w:rsidR="00187C66" w:rsidRPr="00A04811" w:rsidRDefault="00187C66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316" w:type="pct"/>
            <w:gridSpan w:val="3"/>
          </w:tcPr>
          <w:p w14:paraId="48714299" w14:textId="77777777" w:rsidR="00187C66" w:rsidRPr="00A04811" w:rsidRDefault="00187C66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A0481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C14B73B" w14:textId="77777777" w:rsidR="00187C66" w:rsidRPr="00A04811" w:rsidRDefault="00187C66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6" w:type="pct"/>
            <w:gridSpan w:val="3"/>
          </w:tcPr>
          <w:p w14:paraId="01C62F80" w14:textId="77777777" w:rsidR="00187C66" w:rsidRPr="00A04811" w:rsidRDefault="00187C66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A0481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87C66" w:rsidRPr="00A04811" w14:paraId="14DC67ED" w14:textId="77777777" w:rsidTr="004A0412">
        <w:trPr>
          <w:tblHeader/>
        </w:trPr>
        <w:tc>
          <w:tcPr>
            <w:tcW w:w="2232" w:type="pct"/>
          </w:tcPr>
          <w:p w14:paraId="121FE91D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86" w:type="pct"/>
          </w:tcPr>
          <w:p w14:paraId="6D3EAAB7" w14:textId="6F8AB175" w:rsidR="00187C66" w:rsidRPr="00A026BE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145" w:type="pct"/>
          </w:tcPr>
          <w:p w14:paraId="18281CA1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55DF0090" w14:textId="36C6CCA4" w:rsidR="00187C66" w:rsidRPr="00A026BE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46" w:type="pct"/>
          </w:tcPr>
          <w:p w14:paraId="6725775E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23612FEF" w14:textId="03A5823A" w:rsidR="00187C66" w:rsidRPr="00A026BE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150" w:type="pct"/>
          </w:tcPr>
          <w:p w14:paraId="6278B50B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4BC6634D" w14:textId="7F81ABF4" w:rsidR="00187C66" w:rsidRPr="00A026BE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187C66" w:rsidRPr="00A04811" w14:paraId="1617B884" w14:textId="77777777" w:rsidTr="004A0412">
        <w:trPr>
          <w:tblHeader/>
        </w:trPr>
        <w:tc>
          <w:tcPr>
            <w:tcW w:w="2232" w:type="pct"/>
          </w:tcPr>
          <w:p w14:paraId="752AC722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86" w:type="pct"/>
          </w:tcPr>
          <w:p w14:paraId="052658B1" w14:textId="46576F4D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5" w:type="pct"/>
          </w:tcPr>
          <w:p w14:paraId="2B254329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4F8E52F6" w14:textId="282E13F0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6" w:type="pct"/>
          </w:tcPr>
          <w:p w14:paraId="221183C2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14F85B88" w14:textId="752C76EE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50" w:type="pct"/>
          </w:tcPr>
          <w:p w14:paraId="16DC30C6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1847D088" w14:textId="130B0871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0"/>
              <w:jc w:val="center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187C66" w:rsidRPr="00A04811" w14:paraId="1BD41924" w14:textId="77777777" w:rsidTr="004A0412">
        <w:trPr>
          <w:tblHeader/>
        </w:trPr>
        <w:tc>
          <w:tcPr>
            <w:tcW w:w="2232" w:type="pct"/>
          </w:tcPr>
          <w:p w14:paraId="270E61E4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68" w:type="pct"/>
            <w:gridSpan w:val="7"/>
          </w:tcPr>
          <w:p w14:paraId="6DCE3BAC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A0481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187C66" w:rsidRPr="00A04811" w14:paraId="4B5A402C" w14:textId="77777777" w:rsidTr="004A0412">
        <w:tc>
          <w:tcPr>
            <w:tcW w:w="2232" w:type="pct"/>
          </w:tcPr>
          <w:p w14:paraId="32D54409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0481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586" w:type="pct"/>
          </w:tcPr>
          <w:p w14:paraId="3A9FCB76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" w:type="pct"/>
          </w:tcPr>
          <w:p w14:paraId="1F4D3E91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71660C33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72EF0453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5685D179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" w:type="pct"/>
          </w:tcPr>
          <w:p w14:paraId="66C1E965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3823AABF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</w:tr>
      <w:tr w:rsidR="00187C66" w:rsidRPr="00A04811" w14:paraId="2C006760" w14:textId="77777777" w:rsidTr="004A0412">
        <w:tc>
          <w:tcPr>
            <w:tcW w:w="2232" w:type="pct"/>
          </w:tcPr>
          <w:p w14:paraId="605CA934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04811">
              <w:rPr>
                <w:rFonts w:asciiTheme="majorBidi" w:hAnsiTheme="majorBidi" w:cstheme="majorBidi"/>
                <w:cs/>
              </w:rPr>
              <w:t>บริษัทใหญ่</w:t>
            </w:r>
          </w:p>
        </w:tc>
        <w:tc>
          <w:tcPr>
            <w:tcW w:w="586" w:type="pct"/>
          </w:tcPr>
          <w:p w14:paraId="5DD42C32" w14:textId="7AA76BA9" w:rsidR="00187C66" w:rsidRPr="00A04811" w:rsidRDefault="00C83DE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24.42</w:t>
            </w:r>
          </w:p>
        </w:tc>
        <w:tc>
          <w:tcPr>
            <w:tcW w:w="145" w:type="pct"/>
          </w:tcPr>
          <w:p w14:paraId="2FB0611E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1C8A8568" w14:textId="5F03BDB4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Pr="00A0481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146" w:type="pct"/>
          </w:tcPr>
          <w:p w14:paraId="092CA187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103D7B1B" w14:textId="7378D757" w:rsidR="00187C66" w:rsidRPr="00A04811" w:rsidRDefault="00C83DE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21A88417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58E0328E" w14:textId="1AC4140C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A0481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187C66" w:rsidRPr="00A04811" w14:paraId="3A748337" w14:textId="77777777" w:rsidTr="004A0412">
        <w:tc>
          <w:tcPr>
            <w:tcW w:w="2232" w:type="pct"/>
          </w:tcPr>
          <w:p w14:paraId="74C5A71D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04811">
              <w:rPr>
                <w:rFonts w:asciiTheme="majorBidi" w:hAnsiTheme="majorBidi" w:cstheme="majorBidi"/>
                <w:color w:val="000000"/>
                <w:cs/>
                <w:lang w:eastAsia="ja-JP"/>
              </w:rPr>
              <w:t>บริษัทย่อย</w:t>
            </w:r>
          </w:p>
        </w:tc>
        <w:tc>
          <w:tcPr>
            <w:tcW w:w="586" w:type="pct"/>
          </w:tcPr>
          <w:p w14:paraId="5DA8F8B9" w14:textId="03DA23FD" w:rsidR="00187C66" w:rsidRPr="00A04811" w:rsidRDefault="00C83DE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</w:tcPr>
          <w:p w14:paraId="365AAE58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4FDF3757" w14:textId="6F1A2614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A048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6" w:type="pct"/>
          </w:tcPr>
          <w:p w14:paraId="415AE87C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5795BBC1" w14:textId="7DEA2541" w:rsidR="00187C66" w:rsidRPr="00A04811" w:rsidRDefault="00C83DE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2650CBBB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04A49F00" w14:textId="4B41D47E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Pr="00A0481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04</w:t>
            </w:r>
          </w:p>
        </w:tc>
      </w:tr>
      <w:tr w:rsidR="00C83DE6" w:rsidRPr="00A04811" w14:paraId="22F6ABC3" w14:textId="77777777" w:rsidTr="004A0412">
        <w:tc>
          <w:tcPr>
            <w:tcW w:w="2232" w:type="pct"/>
          </w:tcPr>
          <w:p w14:paraId="00E670E2" w14:textId="3114707B" w:rsidR="00C83DE6" w:rsidRPr="00A04811" w:rsidRDefault="00C83DE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olor w:val="000000"/>
                <w:cs/>
                <w:lang w:eastAsia="ja-JP"/>
              </w:rPr>
            </w:pPr>
            <w:r w:rsidRPr="002516C1">
              <w:rPr>
                <w:rFonts w:asciiTheme="majorBidi" w:hAnsiTheme="majorBidi" w:cstheme="majorBidi"/>
                <w:cs/>
              </w:rPr>
              <w:t>ผู้ถือหุ้นอื่น</w:t>
            </w:r>
          </w:p>
        </w:tc>
        <w:tc>
          <w:tcPr>
            <w:tcW w:w="586" w:type="pct"/>
          </w:tcPr>
          <w:p w14:paraId="238551C4" w14:textId="32A15E00" w:rsidR="00C83DE6" w:rsidRDefault="00C83DE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74.04</w:t>
            </w:r>
          </w:p>
        </w:tc>
        <w:tc>
          <w:tcPr>
            <w:tcW w:w="145" w:type="pct"/>
          </w:tcPr>
          <w:p w14:paraId="4C9E8081" w14:textId="77777777" w:rsidR="00C83DE6" w:rsidRPr="00A04811" w:rsidRDefault="00C83DE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77B4B1F5" w14:textId="55B6D966" w:rsidR="00C83DE6" w:rsidRPr="00A04811" w:rsidRDefault="00C83DE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6A1C0B79" w14:textId="77777777" w:rsidR="00C83DE6" w:rsidRPr="00A04811" w:rsidRDefault="00C83DE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50F10A61" w14:textId="47A0A143" w:rsidR="00C83DE6" w:rsidRDefault="00C83DE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4A281AE2" w14:textId="77777777" w:rsidR="00C83DE6" w:rsidRPr="00A04811" w:rsidRDefault="00C83DE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7F9C1C4D" w14:textId="11716E49" w:rsidR="00C83DE6" w:rsidRPr="00A026BE" w:rsidRDefault="00C83DE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C83DE6" w:rsidRPr="00A04811" w14:paraId="5334FDFB" w14:textId="77777777" w:rsidTr="004A0412">
        <w:tc>
          <w:tcPr>
            <w:tcW w:w="2232" w:type="pct"/>
          </w:tcPr>
          <w:p w14:paraId="2B2EE791" w14:textId="77D511B3" w:rsidR="00C83DE6" w:rsidRPr="00A04811" w:rsidRDefault="00C83DE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olor w:val="000000"/>
                <w:cs/>
                <w:lang w:eastAsia="ja-JP"/>
              </w:rPr>
            </w:pPr>
            <w:r w:rsidRPr="002516C1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</w:tcPr>
          <w:p w14:paraId="41766CA2" w14:textId="6D7EE1D6" w:rsidR="00C83DE6" w:rsidRDefault="00C83DE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54.65</w:t>
            </w:r>
          </w:p>
        </w:tc>
        <w:tc>
          <w:tcPr>
            <w:tcW w:w="145" w:type="pct"/>
          </w:tcPr>
          <w:p w14:paraId="77325D36" w14:textId="77777777" w:rsidR="00C83DE6" w:rsidRPr="00A04811" w:rsidRDefault="00C83DE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622EE311" w14:textId="1C3E71AE" w:rsidR="00C83DE6" w:rsidRPr="00A04811" w:rsidRDefault="00E57D1C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3BC9E628" w14:textId="77777777" w:rsidR="00C83DE6" w:rsidRPr="00A04811" w:rsidRDefault="00C83DE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4B8F6459" w14:textId="4D8DD87C" w:rsidR="00C83DE6" w:rsidRDefault="00C83DE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57097FAD" w14:textId="77777777" w:rsidR="00C83DE6" w:rsidRPr="00A04811" w:rsidRDefault="00C83DE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2273E56B" w14:textId="785770C3" w:rsidR="00C83DE6" w:rsidRPr="00A026BE" w:rsidRDefault="00C83DE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187C66" w:rsidRPr="00A04811" w14:paraId="4C087E12" w14:textId="77777777" w:rsidTr="004A0412">
        <w:tc>
          <w:tcPr>
            <w:tcW w:w="2232" w:type="pct"/>
          </w:tcPr>
          <w:p w14:paraId="22DAA202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0481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3885F614" w14:textId="4996871E" w:rsidR="00187C66" w:rsidRPr="00A04811" w:rsidRDefault="00C83DE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153.11</w:t>
            </w:r>
          </w:p>
        </w:tc>
        <w:tc>
          <w:tcPr>
            <w:tcW w:w="145" w:type="pct"/>
          </w:tcPr>
          <w:p w14:paraId="063E1E75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8232308" w14:textId="3070082C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0</w:t>
            </w:r>
            <w:r w:rsidRPr="00A0481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41</w:t>
            </w:r>
          </w:p>
        </w:tc>
        <w:tc>
          <w:tcPr>
            <w:tcW w:w="146" w:type="pct"/>
          </w:tcPr>
          <w:p w14:paraId="1703AA0C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029F546C" w14:textId="1AA42A2C" w:rsidR="00187C66" w:rsidRPr="00A04811" w:rsidRDefault="00C83DE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150" w:type="pct"/>
          </w:tcPr>
          <w:p w14:paraId="35766058" w14:textId="77777777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195AD0C9" w14:textId="0A7ADADD" w:rsidR="00187C66" w:rsidRPr="00A0481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0</w:t>
            </w:r>
            <w:r w:rsidRPr="00A0481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04</w:t>
            </w:r>
          </w:p>
        </w:tc>
      </w:tr>
      <w:tr w:rsidR="00187C66" w:rsidRPr="00C7659D" w14:paraId="317183CB" w14:textId="77777777" w:rsidTr="004A0412">
        <w:tc>
          <w:tcPr>
            <w:tcW w:w="2232" w:type="pct"/>
          </w:tcPr>
          <w:p w14:paraId="7CD94437" w14:textId="77777777" w:rsidR="00187C66" w:rsidRPr="00C7659D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361ADD5B" w14:textId="77777777" w:rsidR="00187C66" w:rsidRPr="00C7659D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" w:type="pct"/>
          </w:tcPr>
          <w:p w14:paraId="3FAAAAC6" w14:textId="77777777" w:rsidR="00187C66" w:rsidRPr="00C7659D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1166490C" w14:textId="77777777" w:rsidR="00187C66" w:rsidRPr="00C7659D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</w:tcPr>
          <w:p w14:paraId="1C0D000B" w14:textId="77777777" w:rsidR="00187C66" w:rsidRPr="00C7659D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39C75FB1" w14:textId="77777777" w:rsidR="00187C66" w:rsidRPr="00C7659D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" w:type="pct"/>
          </w:tcPr>
          <w:p w14:paraId="30AEDDE5" w14:textId="77777777" w:rsidR="00187C66" w:rsidRPr="00C7659D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3F8376CE" w14:textId="77777777" w:rsidR="00187C66" w:rsidRPr="00C7659D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87C66" w:rsidRPr="002516C1" w14:paraId="72F2177F" w14:textId="77777777" w:rsidTr="004A0412">
        <w:tc>
          <w:tcPr>
            <w:tcW w:w="2232" w:type="pct"/>
          </w:tcPr>
          <w:p w14:paraId="6AD9DD1B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เจ้าหนี้หมุนเวียนอื่น</w:t>
            </w:r>
          </w:p>
        </w:tc>
        <w:tc>
          <w:tcPr>
            <w:tcW w:w="586" w:type="pct"/>
          </w:tcPr>
          <w:p w14:paraId="43045742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" w:type="pct"/>
          </w:tcPr>
          <w:p w14:paraId="189461F6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0F7ECBD3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0E5E0CA3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4917786B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" w:type="pct"/>
          </w:tcPr>
          <w:p w14:paraId="24738B59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7FB58D13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</w:tr>
      <w:tr w:rsidR="00187C66" w:rsidRPr="002516C1" w14:paraId="60BE088D" w14:textId="77777777" w:rsidTr="004A0412">
        <w:tc>
          <w:tcPr>
            <w:tcW w:w="2232" w:type="pct"/>
          </w:tcPr>
          <w:p w14:paraId="4C7C5E3E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บริษัทใหญ่</w:t>
            </w:r>
          </w:p>
        </w:tc>
        <w:tc>
          <w:tcPr>
            <w:tcW w:w="586" w:type="pct"/>
          </w:tcPr>
          <w:p w14:paraId="5A385B25" w14:textId="2696DA68" w:rsidR="00187C66" w:rsidRPr="002516C1" w:rsidRDefault="00C83DE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7.99</w:t>
            </w:r>
          </w:p>
        </w:tc>
        <w:tc>
          <w:tcPr>
            <w:tcW w:w="145" w:type="pct"/>
          </w:tcPr>
          <w:p w14:paraId="3F0D867D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04ED4068" w14:textId="065D0DCF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5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146" w:type="pct"/>
          </w:tcPr>
          <w:p w14:paraId="1CCC84D7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6D10E247" w14:textId="48ABBC56" w:rsidR="00187C66" w:rsidRPr="002516C1" w:rsidRDefault="00C83DE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7.21</w:t>
            </w:r>
          </w:p>
        </w:tc>
        <w:tc>
          <w:tcPr>
            <w:tcW w:w="150" w:type="pct"/>
          </w:tcPr>
          <w:p w14:paraId="3BC5A425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2836FE14" w14:textId="5987352B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4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16</w:t>
            </w:r>
          </w:p>
        </w:tc>
      </w:tr>
      <w:tr w:rsidR="00187C66" w:rsidRPr="002516C1" w14:paraId="516521C3" w14:textId="77777777" w:rsidTr="004A0412">
        <w:tc>
          <w:tcPr>
            <w:tcW w:w="2232" w:type="pct"/>
          </w:tcPr>
          <w:p w14:paraId="755AE768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ผู้ถือหุ้นอื่น</w:t>
            </w:r>
          </w:p>
        </w:tc>
        <w:tc>
          <w:tcPr>
            <w:tcW w:w="586" w:type="pct"/>
          </w:tcPr>
          <w:p w14:paraId="3B6C66FC" w14:textId="6CC8B32B" w:rsidR="00187C66" w:rsidRPr="002516C1" w:rsidRDefault="00C83DE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0.84</w:t>
            </w:r>
          </w:p>
        </w:tc>
        <w:tc>
          <w:tcPr>
            <w:tcW w:w="145" w:type="pct"/>
          </w:tcPr>
          <w:p w14:paraId="48B7A218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47D256AC" w14:textId="59C4C541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1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146" w:type="pct"/>
          </w:tcPr>
          <w:p w14:paraId="6B53EA29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0D4B1365" w14:textId="7F6517C3" w:rsidR="00187C66" w:rsidRPr="002516C1" w:rsidRDefault="00C83DE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1433BDC5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2003EB43" w14:textId="785E0796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1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50</w:t>
            </w:r>
          </w:p>
        </w:tc>
      </w:tr>
      <w:tr w:rsidR="00187C66" w:rsidRPr="002516C1" w14:paraId="16FF362E" w14:textId="77777777" w:rsidTr="004A0412">
        <w:tc>
          <w:tcPr>
            <w:tcW w:w="2232" w:type="pct"/>
          </w:tcPr>
          <w:p w14:paraId="2FCD0710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6794C6C1" w14:textId="52305407" w:rsidR="00187C66" w:rsidRPr="002516C1" w:rsidRDefault="00C83DE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22.35</w:t>
            </w:r>
          </w:p>
        </w:tc>
        <w:tc>
          <w:tcPr>
            <w:tcW w:w="145" w:type="pct"/>
          </w:tcPr>
          <w:p w14:paraId="5199C110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29072AF" w14:textId="0AC643A2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4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73</w:t>
            </w:r>
          </w:p>
        </w:tc>
        <w:tc>
          <w:tcPr>
            <w:tcW w:w="146" w:type="pct"/>
          </w:tcPr>
          <w:p w14:paraId="4A8C5E51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60B32DB" w14:textId="644DA2F3" w:rsidR="00187C66" w:rsidRPr="002516C1" w:rsidRDefault="00C83DE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76AA9E79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0A8E7A87" w14:textId="5EC3EAD4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01</w:t>
            </w:r>
          </w:p>
        </w:tc>
      </w:tr>
      <w:tr w:rsidR="00187C66" w:rsidRPr="002516C1" w14:paraId="691053C0" w14:textId="77777777" w:rsidTr="004A0412">
        <w:tc>
          <w:tcPr>
            <w:tcW w:w="2232" w:type="pct"/>
          </w:tcPr>
          <w:p w14:paraId="57CE51D6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21265164" w14:textId="1D6FAC61" w:rsidR="00187C66" w:rsidRPr="002516C1" w:rsidRDefault="00C83DE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31.18</w:t>
            </w:r>
          </w:p>
        </w:tc>
        <w:tc>
          <w:tcPr>
            <w:tcW w:w="145" w:type="pct"/>
          </w:tcPr>
          <w:p w14:paraId="560D2A37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219655C" w14:textId="46361BA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11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54</w:t>
            </w:r>
          </w:p>
        </w:tc>
        <w:tc>
          <w:tcPr>
            <w:tcW w:w="146" w:type="pct"/>
          </w:tcPr>
          <w:p w14:paraId="33524B0C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7715CFEA" w14:textId="76BAA383" w:rsidR="00187C66" w:rsidRPr="002516C1" w:rsidRDefault="00C83DE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highlight w:val="magenta"/>
              </w:rPr>
            </w:pPr>
            <w:r w:rsidRPr="00C83DE6">
              <w:rPr>
                <w:rFonts w:asciiTheme="majorBidi" w:hAnsiTheme="majorBidi" w:cstheme="majorBidi" w:hint="cs"/>
                <w:b/>
                <w:bCs/>
                <w:cs/>
              </w:rPr>
              <w:t>7.21</w:t>
            </w:r>
          </w:p>
        </w:tc>
        <w:tc>
          <w:tcPr>
            <w:tcW w:w="150" w:type="pct"/>
          </w:tcPr>
          <w:p w14:paraId="1AD64BEE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2A2BB01F" w14:textId="3B1866FB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5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67</w:t>
            </w:r>
          </w:p>
        </w:tc>
      </w:tr>
    </w:tbl>
    <w:p w14:paraId="595925CD" w14:textId="77777777" w:rsidR="00187C66" w:rsidRPr="00EF2B15" w:rsidRDefault="00187C66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45C6F41" w14:textId="3BFDA5FE" w:rsidR="00870CCC" w:rsidRPr="0013199C" w:rsidRDefault="004762B0" w:rsidP="00A21206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13199C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ลูกหนี้การค้า </w:t>
      </w:r>
    </w:p>
    <w:p w14:paraId="6924CEE0" w14:textId="62C35CFE" w:rsidR="009E45D4" w:rsidRDefault="009E45D4" w:rsidP="003C298B">
      <w:pPr>
        <w:pStyle w:val="index"/>
        <w:tabs>
          <w:tab w:val="clear" w:pos="1134"/>
          <w:tab w:val="left" w:pos="54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tbl>
      <w:tblPr>
        <w:tblW w:w="89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1"/>
        <w:gridCol w:w="1084"/>
        <w:gridCol w:w="250"/>
        <w:gridCol w:w="18"/>
        <w:gridCol w:w="1082"/>
        <w:gridCol w:w="273"/>
        <w:gridCol w:w="1082"/>
        <w:gridCol w:w="273"/>
        <w:gridCol w:w="1071"/>
      </w:tblGrid>
      <w:tr w:rsidR="0023290C" w:rsidRPr="002516C1" w14:paraId="675BB4AB" w14:textId="77777777" w:rsidTr="00DF30CD">
        <w:tc>
          <w:tcPr>
            <w:tcW w:w="1565" w:type="pct"/>
            <w:shd w:val="clear" w:color="auto" w:fill="auto"/>
          </w:tcPr>
          <w:p w14:paraId="290BA0E1" w14:textId="77777777" w:rsidR="0023290C" w:rsidRPr="002516C1" w:rsidRDefault="0023290C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6" w:type="pct"/>
          </w:tcPr>
          <w:p w14:paraId="7DB579AC" w14:textId="77777777" w:rsidR="0023290C" w:rsidRPr="002516C1" w:rsidRDefault="0023290C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65" w:type="pct"/>
            <w:gridSpan w:val="4"/>
            <w:shd w:val="clear" w:color="auto" w:fill="auto"/>
          </w:tcPr>
          <w:p w14:paraId="3E27A630" w14:textId="20C697AD" w:rsidR="0023290C" w:rsidRPr="002516C1" w:rsidRDefault="0023290C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53" w:type="pct"/>
            <w:shd w:val="clear" w:color="auto" w:fill="auto"/>
          </w:tcPr>
          <w:p w14:paraId="121F6019" w14:textId="77777777" w:rsidR="0023290C" w:rsidRPr="002516C1" w:rsidRDefault="0023290C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1" w:type="pct"/>
            <w:gridSpan w:val="3"/>
            <w:shd w:val="clear" w:color="auto" w:fill="auto"/>
          </w:tcPr>
          <w:p w14:paraId="58B65EB2" w14:textId="77777777" w:rsidR="0023290C" w:rsidRPr="002516C1" w:rsidRDefault="0023290C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3290C" w:rsidRPr="002516C1" w14:paraId="55664C69" w14:textId="77777777" w:rsidTr="00DF30CD">
        <w:tc>
          <w:tcPr>
            <w:tcW w:w="1565" w:type="pct"/>
            <w:shd w:val="clear" w:color="auto" w:fill="auto"/>
          </w:tcPr>
          <w:p w14:paraId="60169692" w14:textId="77777777" w:rsidR="0023290C" w:rsidRPr="002516C1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6" w:type="pct"/>
          </w:tcPr>
          <w:p w14:paraId="2D3E8E73" w14:textId="77777777" w:rsidR="0023290C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shd w:val="clear" w:color="auto" w:fill="auto"/>
          </w:tcPr>
          <w:p w14:paraId="5D9B4FBB" w14:textId="3609B3AC" w:rsidR="0023290C" w:rsidRPr="00A026BE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140" w:type="pct"/>
            <w:shd w:val="clear" w:color="auto" w:fill="auto"/>
          </w:tcPr>
          <w:p w14:paraId="2A4E99F8" w14:textId="77777777" w:rsidR="0023290C" w:rsidRPr="002516C1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24757B30" w14:textId="3D246431" w:rsidR="0023290C" w:rsidRPr="00A026BE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53" w:type="pct"/>
            <w:shd w:val="clear" w:color="auto" w:fill="auto"/>
          </w:tcPr>
          <w:p w14:paraId="4A03ADD7" w14:textId="77777777" w:rsidR="0023290C" w:rsidRPr="002516C1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shd w:val="clear" w:color="auto" w:fill="auto"/>
          </w:tcPr>
          <w:p w14:paraId="0A30DCF0" w14:textId="38248EDB" w:rsidR="0023290C" w:rsidRPr="00A026BE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153" w:type="pct"/>
            <w:shd w:val="clear" w:color="auto" w:fill="auto"/>
          </w:tcPr>
          <w:p w14:paraId="0F988FC6" w14:textId="77777777" w:rsidR="0023290C" w:rsidRPr="002516C1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shd w:val="clear" w:color="auto" w:fill="auto"/>
          </w:tcPr>
          <w:p w14:paraId="6AD05553" w14:textId="6D894657" w:rsidR="0023290C" w:rsidRPr="00A026BE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23290C" w:rsidRPr="002516C1" w14:paraId="5C2F377C" w14:textId="77777777" w:rsidTr="00DF30CD">
        <w:tc>
          <w:tcPr>
            <w:tcW w:w="1565" w:type="pct"/>
            <w:shd w:val="clear" w:color="auto" w:fill="auto"/>
          </w:tcPr>
          <w:p w14:paraId="442EF470" w14:textId="77777777" w:rsidR="0023290C" w:rsidRPr="002516C1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6" w:type="pct"/>
          </w:tcPr>
          <w:p w14:paraId="1029E058" w14:textId="77777777" w:rsidR="0023290C" w:rsidRPr="00A026BE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shd w:val="clear" w:color="auto" w:fill="auto"/>
          </w:tcPr>
          <w:p w14:paraId="5864513D" w14:textId="53EB97C2" w:rsidR="0023290C" w:rsidRPr="002516C1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0" w:type="pct"/>
            <w:shd w:val="clear" w:color="auto" w:fill="auto"/>
          </w:tcPr>
          <w:p w14:paraId="1B8D8839" w14:textId="77777777" w:rsidR="0023290C" w:rsidRPr="002516C1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1FAFBE3D" w14:textId="6BEA4353" w:rsidR="0023290C" w:rsidRPr="002516C1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53" w:type="pct"/>
            <w:shd w:val="clear" w:color="auto" w:fill="auto"/>
          </w:tcPr>
          <w:p w14:paraId="3421E13C" w14:textId="77777777" w:rsidR="0023290C" w:rsidRPr="002516C1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shd w:val="clear" w:color="auto" w:fill="auto"/>
          </w:tcPr>
          <w:p w14:paraId="12CA81AF" w14:textId="60B4D566" w:rsidR="0023290C" w:rsidRPr="002516C1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53" w:type="pct"/>
            <w:shd w:val="clear" w:color="auto" w:fill="auto"/>
          </w:tcPr>
          <w:p w14:paraId="7DDDC39A" w14:textId="77777777" w:rsidR="0023290C" w:rsidRPr="002516C1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shd w:val="clear" w:color="auto" w:fill="auto"/>
          </w:tcPr>
          <w:p w14:paraId="3FA5F184" w14:textId="7EF4343A" w:rsidR="0023290C" w:rsidRPr="002516C1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23290C" w:rsidRPr="002516C1" w14:paraId="138D1517" w14:textId="77777777" w:rsidTr="00DF30CD">
        <w:trPr>
          <w:trHeight w:val="353"/>
        </w:trPr>
        <w:tc>
          <w:tcPr>
            <w:tcW w:w="1565" w:type="pct"/>
          </w:tcPr>
          <w:p w14:paraId="1A70646B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6" w:type="pct"/>
          </w:tcPr>
          <w:p w14:paraId="0915FFF5" w14:textId="68C4E6F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หมายเหตุ</w:t>
            </w:r>
          </w:p>
        </w:tc>
        <w:tc>
          <w:tcPr>
            <w:tcW w:w="2879" w:type="pct"/>
            <w:gridSpan w:val="8"/>
          </w:tcPr>
          <w:p w14:paraId="64C92493" w14:textId="319054E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23290C" w:rsidRPr="002516C1" w14:paraId="2C81A048" w14:textId="77777777" w:rsidTr="00DF30CD">
        <w:tc>
          <w:tcPr>
            <w:tcW w:w="1565" w:type="pct"/>
          </w:tcPr>
          <w:p w14:paraId="266EC63C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556" w:type="pct"/>
          </w:tcPr>
          <w:p w14:paraId="721A9C12" w14:textId="72CEBCF6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i/>
                <w:iCs/>
              </w:rPr>
              <w:t>2</w:t>
            </w:r>
          </w:p>
        </w:tc>
        <w:tc>
          <w:tcPr>
            <w:tcW w:w="608" w:type="pct"/>
          </w:tcPr>
          <w:p w14:paraId="02B7AC17" w14:textId="2C090BE8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" w:type="pct"/>
            <w:gridSpan w:val="2"/>
          </w:tcPr>
          <w:p w14:paraId="5B519BFC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</w:tcPr>
          <w:p w14:paraId="64DA0423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" w:type="pct"/>
          </w:tcPr>
          <w:p w14:paraId="1ADDB1A5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</w:tcPr>
          <w:p w14:paraId="45F4D53E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" w:type="pct"/>
          </w:tcPr>
          <w:p w14:paraId="5CA57E3E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53E8FEBE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23290C" w:rsidRPr="002516C1" w14:paraId="756726F6" w14:textId="77777777" w:rsidTr="00DF30CD">
        <w:tc>
          <w:tcPr>
            <w:tcW w:w="1565" w:type="pct"/>
          </w:tcPr>
          <w:p w14:paraId="03EEBB28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ยังไม่</w:t>
            </w:r>
            <w:r w:rsidRPr="002516C1">
              <w:rPr>
                <w:rFonts w:asciiTheme="majorBidi" w:hAnsiTheme="majorBidi" w:cstheme="majorBidi"/>
                <w:cs/>
                <w:lang w:val="th-TH"/>
              </w:rPr>
              <w:t>ครบกำหนดชำระ</w:t>
            </w:r>
          </w:p>
        </w:tc>
        <w:tc>
          <w:tcPr>
            <w:tcW w:w="556" w:type="pct"/>
          </w:tcPr>
          <w:p w14:paraId="600102BE" w14:textId="74B5857B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8" w:type="pct"/>
          </w:tcPr>
          <w:p w14:paraId="788EAE91" w14:textId="4A02C4B4" w:rsidR="0023290C" w:rsidRPr="002516C1" w:rsidRDefault="001F7E3A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611.29</w:t>
            </w:r>
          </w:p>
        </w:tc>
        <w:tc>
          <w:tcPr>
            <w:tcW w:w="150" w:type="pct"/>
            <w:gridSpan w:val="2"/>
          </w:tcPr>
          <w:p w14:paraId="14CBE3FE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</w:tcPr>
          <w:p w14:paraId="6CF64FBA" w14:textId="5FE85314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765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53" w:type="pct"/>
          </w:tcPr>
          <w:p w14:paraId="405D8536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</w:tcPr>
          <w:p w14:paraId="5ECC3F28" w14:textId="30D3E8BF" w:rsidR="0023290C" w:rsidRPr="002516C1" w:rsidRDefault="001F7E3A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3" w:type="pct"/>
          </w:tcPr>
          <w:p w14:paraId="5C9FD9DD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7B75E88B" w14:textId="0D56C349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17</w:t>
            </w:r>
          </w:p>
        </w:tc>
      </w:tr>
      <w:tr w:rsidR="0023290C" w:rsidRPr="002516C1" w14:paraId="5AC0AD32" w14:textId="77777777" w:rsidTr="00F83851">
        <w:tc>
          <w:tcPr>
            <w:tcW w:w="1565" w:type="pct"/>
          </w:tcPr>
          <w:p w14:paraId="3EB1C3E0" w14:textId="7013A44B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20" w:hanging="340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2516C1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 w:cstheme="majorBidi"/>
              </w:rPr>
              <w:br/>
              <w:t xml:space="preserve">   </w:t>
            </w:r>
            <w:r w:rsidRPr="002516C1">
              <w:rPr>
                <w:rFonts w:asciiTheme="majorBidi" w:hAnsiTheme="majorBidi" w:cstheme="majorBidi"/>
                <w:cs/>
              </w:rPr>
              <w:t>ที่คาดว่าจะเกิดขึ้น</w:t>
            </w:r>
          </w:p>
        </w:tc>
        <w:tc>
          <w:tcPr>
            <w:tcW w:w="556" w:type="pct"/>
          </w:tcPr>
          <w:p w14:paraId="3BDA5DD8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44B44330" w14:textId="6740F984" w:rsidR="0023290C" w:rsidRPr="002516C1" w:rsidRDefault="001F7E3A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528267F8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6FDB85A2" w14:textId="19056B64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3" w:type="pct"/>
            <w:vAlign w:val="bottom"/>
          </w:tcPr>
          <w:p w14:paraId="53A2914F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1EAD6E79" w14:textId="4C94BDEE" w:rsidR="0023290C" w:rsidRPr="002516C1" w:rsidRDefault="001F7E3A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3" w:type="pct"/>
            <w:vAlign w:val="bottom"/>
          </w:tcPr>
          <w:p w14:paraId="7E73EB93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14:paraId="40215B84" w14:textId="1EB8FB0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23290C" w:rsidRPr="002516C1" w14:paraId="11EFD8FB" w14:textId="77777777" w:rsidTr="00DF30CD">
        <w:tc>
          <w:tcPr>
            <w:tcW w:w="1565" w:type="pct"/>
          </w:tcPr>
          <w:p w14:paraId="2CC133A1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56" w:type="pct"/>
          </w:tcPr>
          <w:p w14:paraId="487F0A8B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</w:tcPr>
          <w:p w14:paraId="0AE66083" w14:textId="60DE50BD" w:rsidR="0023290C" w:rsidRPr="002516C1" w:rsidRDefault="001F7E3A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611.29</w:t>
            </w:r>
          </w:p>
        </w:tc>
        <w:tc>
          <w:tcPr>
            <w:tcW w:w="150" w:type="pct"/>
            <w:gridSpan w:val="2"/>
          </w:tcPr>
          <w:p w14:paraId="43113DD5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14:paraId="077DEFB8" w14:textId="0EE0D38F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765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60</w:t>
            </w:r>
          </w:p>
        </w:tc>
        <w:tc>
          <w:tcPr>
            <w:tcW w:w="153" w:type="pct"/>
          </w:tcPr>
          <w:p w14:paraId="0562296F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14:paraId="21DC34A8" w14:textId="01472570" w:rsidR="0023290C" w:rsidRPr="002516C1" w:rsidRDefault="001F7E3A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153" w:type="pct"/>
          </w:tcPr>
          <w:p w14:paraId="17DCE6C1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108D25CD" w14:textId="6FE19B6F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0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17</w:t>
            </w:r>
          </w:p>
        </w:tc>
      </w:tr>
      <w:tr w:rsidR="00384971" w:rsidRPr="002516C1" w14:paraId="0DE7CC9B" w14:textId="77777777" w:rsidTr="00DF30CD">
        <w:tc>
          <w:tcPr>
            <w:tcW w:w="1565" w:type="pct"/>
          </w:tcPr>
          <w:p w14:paraId="1A972287" w14:textId="77777777" w:rsidR="00384971" w:rsidRPr="002516C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56" w:type="pct"/>
          </w:tcPr>
          <w:p w14:paraId="331458B4" w14:textId="77777777" w:rsidR="00384971" w:rsidRPr="002516C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2E9BCC0E" w14:textId="77777777" w:rsidR="0038497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0" w:type="pct"/>
            <w:gridSpan w:val="2"/>
          </w:tcPr>
          <w:p w14:paraId="29F006AF" w14:textId="77777777" w:rsidR="00384971" w:rsidRPr="002516C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783D39FE" w14:textId="77777777" w:rsidR="00384971" w:rsidRPr="00A026BE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" w:type="pct"/>
          </w:tcPr>
          <w:p w14:paraId="5FE6BDFB" w14:textId="77777777" w:rsidR="00384971" w:rsidRPr="002516C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32133800" w14:textId="77777777" w:rsidR="0038497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" w:type="pct"/>
          </w:tcPr>
          <w:p w14:paraId="26582E78" w14:textId="77777777" w:rsidR="00384971" w:rsidRPr="002516C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1FFB7C99" w14:textId="77777777" w:rsidR="00384971" w:rsidRPr="00A026BE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84971" w:rsidRPr="002516C1" w14:paraId="1775A8FB" w14:textId="77777777" w:rsidTr="00DF30CD">
        <w:tc>
          <w:tcPr>
            <w:tcW w:w="1565" w:type="pct"/>
          </w:tcPr>
          <w:p w14:paraId="4D6F5B82" w14:textId="77777777" w:rsidR="00384971" w:rsidRPr="002516C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56" w:type="pct"/>
          </w:tcPr>
          <w:p w14:paraId="441676A6" w14:textId="77777777" w:rsidR="00384971" w:rsidRPr="002516C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8" w:type="pct"/>
          </w:tcPr>
          <w:p w14:paraId="2CD291C7" w14:textId="77777777" w:rsidR="0038497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0" w:type="pct"/>
            <w:gridSpan w:val="2"/>
          </w:tcPr>
          <w:p w14:paraId="252F401C" w14:textId="77777777" w:rsidR="00384971" w:rsidRPr="002516C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7" w:type="pct"/>
          </w:tcPr>
          <w:p w14:paraId="20BB2A38" w14:textId="77777777" w:rsidR="00384971" w:rsidRPr="00A026BE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" w:type="pct"/>
          </w:tcPr>
          <w:p w14:paraId="474F7B16" w14:textId="77777777" w:rsidR="00384971" w:rsidRPr="002516C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</w:tcPr>
          <w:p w14:paraId="4F31E58A" w14:textId="77777777" w:rsidR="0038497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" w:type="pct"/>
          </w:tcPr>
          <w:p w14:paraId="483FC436" w14:textId="77777777" w:rsidR="00384971" w:rsidRPr="002516C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</w:tcPr>
          <w:p w14:paraId="515726BB" w14:textId="77777777" w:rsidR="00384971" w:rsidRPr="00A026BE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84971" w:rsidRPr="002516C1" w14:paraId="0FDEF8E6" w14:textId="77777777" w:rsidTr="00DF30CD">
        <w:tc>
          <w:tcPr>
            <w:tcW w:w="1565" w:type="pct"/>
          </w:tcPr>
          <w:p w14:paraId="75B97DA5" w14:textId="77777777" w:rsidR="00384971" w:rsidRPr="002516C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56" w:type="pct"/>
          </w:tcPr>
          <w:p w14:paraId="68160AB7" w14:textId="77777777" w:rsidR="00384971" w:rsidRPr="002516C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8" w:type="pct"/>
          </w:tcPr>
          <w:p w14:paraId="30A5FE5A" w14:textId="77777777" w:rsidR="0038497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0" w:type="pct"/>
            <w:gridSpan w:val="2"/>
          </w:tcPr>
          <w:p w14:paraId="6B1B7D70" w14:textId="77777777" w:rsidR="00384971" w:rsidRPr="002516C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7" w:type="pct"/>
          </w:tcPr>
          <w:p w14:paraId="18A81B1D" w14:textId="77777777" w:rsidR="00384971" w:rsidRPr="00A026BE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" w:type="pct"/>
          </w:tcPr>
          <w:p w14:paraId="0424F0E5" w14:textId="77777777" w:rsidR="00384971" w:rsidRPr="002516C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</w:tcPr>
          <w:p w14:paraId="183A2E00" w14:textId="77777777" w:rsidR="0038497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" w:type="pct"/>
          </w:tcPr>
          <w:p w14:paraId="0B03814E" w14:textId="77777777" w:rsidR="00384971" w:rsidRPr="002516C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</w:tcPr>
          <w:p w14:paraId="208455DE" w14:textId="77777777" w:rsidR="00384971" w:rsidRPr="00A026BE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84971" w:rsidRPr="002516C1" w14:paraId="769F900D" w14:textId="77777777" w:rsidTr="00DF30CD">
        <w:tc>
          <w:tcPr>
            <w:tcW w:w="1565" w:type="pct"/>
            <w:shd w:val="clear" w:color="auto" w:fill="auto"/>
          </w:tcPr>
          <w:p w14:paraId="02739C30" w14:textId="77777777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6" w:type="pct"/>
          </w:tcPr>
          <w:p w14:paraId="283B9D47" w14:textId="77777777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65" w:type="pct"/>
            <w:gridSpan w:val="4"/>
            <w:shd w:val="clear" w:color="auto" w:fill="auto"/>
          </w:tcPr>
          <w:p w14:paraId="120D7D59" w14:textId="77777777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53" w:type="pct"/>
            <w:shd w:val="clear" w:color="auto" w:fill="auto"/>
          </w:tcPr>
          <w:p w14:paraId="2A8E6D90" w14:textId="77777777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1" w:type="pct"/>
            <w:gridSpan w:val="3"/>
            <w:shd w:val="clear" w:color="auto" w:fill="auto"/>
          </w:tcPr>
          <w:p w14:paraId="350E09ED" w14:textId="77777777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84971" w:rsidRPr="002516C1" w14:paraId="7477FD31" w14:textId="77777777" w:rsidTr="00DF30CD">
        <w:tc>
          <w:tcPr>
            <w:tcW w:w="1565" w:type="pct"/>
            <w:shd w:val="clear" w:color="auto" w:fill="auto"/>
          </w:tcPr>
          <w:p w14:paraId="62664373" w14:textId="77777777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6" w:type="pct"/>
          </w:tcPr>
          <w:p w14:paraId="08366F05" w14:textId="77777777" w:rsidR="0038497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shd w:val="clear" w:color="auto" w:fill="auto"/>
          </w:tcPr>
          <w:p w14:paraId="2B4DB6EF" w14:textId="77777777" w:rsidR="00384971" w:rsidRPr="00A026BE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140" w:type="pct"/>
            <w:shd w:val="clear" w:color="auto" w:fill="auto"/>
          </w:tcPr>
          <w:p w14:paraId="5F6FB76E" w14:textId="77777777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5BDCD12C" w14:textId="77777777" w:rsidR="00384971" w:rsidRPr="00A026BE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53" w:type="pct"/>
            <w:shd w:val="clear" w:color="auto" w:fill="auto"/>
          </w:tcPr>
          <w:p w14:paraId="41517980" w14:textId="77777777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shd w:val="clear" w:color="auto" w:fill="auto"/>
          </w:tcPr>
          <w:p w14:paraId="6DAEE848" w14:textId="77777777" w:rsidR="00384971" w:rsidRPr="00A026BE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153" w:type="pct"/>
            <w:shd w:val="clear" w:color="auto" w:fill="auto"/>
          </w:tcPr>
          <w:p w14:paraId="6A12089E" w14:textId="77777777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shd w:val="clear" w:color="auto" w:fill="auto"/>
          </w:tcPr>
          <w:p w14:paraId="50E175FB" w14:textId="77777777" w:rsidR="00384971" w:rsidRPr="00A026BE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384971" w:rsidRPr="002516C1" w14:paraId="016FDD6E" w14:textId="77777777" w:rsidTr="00DF30CD">
        <w:tc>
          <w:tcPr>
            <w:tcW w:w="1565" w:type="pct"/>
            <w:shd w:val="clear" w:color="auto" w:fill="auto"/>
          </w:tcPr>
          <w:p w14:paraId="3A3926EE" w14:textId="77777777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6" w:type="pct"/>
          </w:tcPr>
          <w:p w14:paraId="3D97421E" w14:textId="77777777" w:rsidR="00384971" w:rsidRPr="00A026BE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shd w:val="clear" w:color="auto" w:fill="auto"/>
          </w:tcPr>
          <w:p w14:paraId="6ED04194" w14:textId="77777777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0" w:type="pct"/>
            <w:shd w:val="clear" w:color="auto" w:fill="auto"/>
          </w:tcPr>
          <w:p w14:paraId="4670ABF3" w14:textId="77777777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6B815361" w14:textId="77777777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53" w:type="pct"/>
            <w:shd w:val="clear" w:color="auto" w:fill="auto"/>
          </w:tcPr>
          <w:p w14:paraId="5B68A2BA" w14:textId="77777777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shd w:val="clear" w:color="auto" w:fill="auto"/>
          </w:tcPr>
          <w:p w14:paraId="5837A863" w14:textId="77777777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53" w:type="pct"/>
            <w:shd w:val="clear" w:color="auto" w:fill="auto"/>
          </w:tcPr>
          <w:p w14:paraId="6A43D09A" w14:textId="77777777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shd w:val="clear" w:color="auto" w:fill="auto"/>
          </w:tcPr>
          <w:p w14:paraId="46A6A0B3" w14:textId="77777777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384971" w:rsidRPr="002516C1" w14:paraId="5D599AB3" w14:textId="77777777" w:rsidTr="00DF30CD">
        <w:trPr>
          <w:trHeight w:val="353"/>
        </w:trPr>
        <w:tc>
          <w:tcPr>
            <w:tcW w:w="1565" w:type="pct"/>
          </w:tcPr>
          <w:p w14:paraId="3B8E75BD" w14:textId="625E9790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6" w:type="pct"/>
          </w:tcPr>
          <w:p w14:paraId="6347B704" w14:textId="753F2199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879" w:type="pct"/>
            <w:gridSpan w:val="8"/>
          </w:tcPr>
          <w:p w14:paraId="5144F436" w14:textId="77777777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2B236B" w:rsidRPr="002516C1" w14:paraId="4AB0B4B4" w14:textId="77777777" w:rsidTr="00DF30CD">
        <w:trPr>
          <w:trHeight w:val="353"/>
        </w:trPr>
        <w:tc>
          <w:tcPr>
            <w:tcW w:w="1565" w:type="pct"/>
          </w:tcPr>
          <w:p w14:paraId="4DDD8E82" w14:textId="61E9610D" w:rsidR="002B236B" w:rsidRPr="002516C1" w:rsidRDefault="002B236B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กิจการ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อื่น</w:t>
            </w:r>
          </w:p>
        </w:tc>
        <w:tc>
          <w:tcPr>
            <w:tcW w:w="556" w:type="pct"/>
          </w:tcPr>
          <w:p w14:paraId="47B0E7FE" w14:textId="77777777" w:rsidR="002B236B" w:rsidRPr="002516C1" w:rsidRDefault="002B236B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879" w:type="pct"/>
            <w:gridSpan w:val="8"/>
          </w:tcPr>
          <w:p w14:paraId="68C0E226" w14:textId="77777777" w:rsidR="002B236B" w:rsidRPr="002516C1" w:rsidRDefault="002B236B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23290C" w:rsidRPr="002516C1" w14:paraId="539188D7" w14:textId="77777777" w:rsidTr="00DF30CD">
        <w:tc>
          <w:tcPr>
            <w:tcW w:w="1565" w:type="pct"/>
          </w:tcPr>
          <w:p w14:paraId="64FA1862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ยังไม่</w:t>
            </w:r>
            <w:r w:rsidRPr="002516C1">
              <w:rPr>
                <w:rFonts w:asciiTheme="majorBidi" w:hAnsiTheme="majorBidi" w:cstheme="majorBidi"/>
                <w:cs/>
                <w:lang w:val="th-TH"/>
              </w:rPr>
              <w:t>ครบกำหนดชำระ</w:t>
            </w:r>
          </w:p>
        </w:tc>
        <w:tc>
          <w:tcPr>
            <w:tcW w:w="556" w:type="pct"/>
          </w:tcPr>
          <w:p w14:paraId="54DFA4F6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8" w:type="pct"/>
          </w:tcPr>
          <w:p w14:paraId="69866747" w14:textId="721DBA49" w:rsidR="0023290C" w:rsidRPr="002516C1" w:rsidRDefault="001F7E3A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166.54</w:t>
            </w:r>
          </w:p>
        </w:tc>
        <w:tc>
          <w:tcPr>
            <w:tcW w:w="150" w:type="pct"/>
            <w:gridSpan w:val="2"/>
          </w:tcPr>
          <w:p w14:paraId="6434FC69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</w:tcPr>
          <w:p w14:paraId="5FC43E61" w14:textId="1CC76584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145</w:t>
            </w:r>
            <w:r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07</w:t>
            </w:r>
          </w:p>
        </w:tc>
        <w:tc>
          <w:tcPr>
            <w:tcW w:w="153" w:type="pct"/>
          </w:tcPr>
          <w:p w14:paraId="069A0135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</w:tcPr>
          <w:p w14:paraId="5D2D0C4B" w14:textId="208B2C14" w:rsidR="0023290C" w:rsidRPr="002516C1" w:rsidRDefault="001F7E3A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0.30</w:t>
            </w:r>
          </w:p>
        </w:tc>
        <w:tc>
          <w:tcPr>
            <w:tcW w:w="153" w:type="pct"/>
          </w:tcPr>
          <w:p w14:paraId="243D825F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66BF4A48" w14:textId="6474BCF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62</w:t>
            </w:r>
          </w:p>
        </w:tc>
      </w:tr>
      <w:tr w:rsidR="0023290C" w:rsidRPr="002516C1" w14:paraId="777C0C51" w14:textId="77777777" w:rsidTr="00F83851">
        <w:tc>
          <w:tcPr>
            <w:tcW w:w="1565" w:type="pct"/>
          </w:tcPr>
          <w:p w14:paraId="6F8B83A8" w14:textId="011C3314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 w:firstLine="108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2516C1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 w:cstheme="majorBidi"/>
              </w:rPr>
              <w:br/>
              <w:t xml:space="preserve">            </w:t>
            </w:r>
            <w:r w:rsidRPr="002516C1">
              <w:rPr>
                <w:rFonts w:asciiTheme="majorBidi" w:hAnsiTheme="majorBidi" w:cstheme="majorBidi"/>
                <w:cs/>
              </w:rPr>
              <w:t>ที่คาดว่าจะเกิดขึ้น</w:t>
            </w:r>
          </w:p>
        </w:tc>
        <w:tc>
          <w:tcPr>
            <w:tcW w:w="556" w:type="pct"/>
          </w:tcPr>
          <w:p w14:paraId="7AC5ED3B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5646C043" w14:textId="79806E7D" w:rsidR="0023290C" w:rsidRPr="002516C1" w:rsidRDefault="001F7E3A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734AAA78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127ABF86" w14:textId="0B469A16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" w:type="pct"/>
            <w:vAlign w:val="bottom"/>
          </w:tcPr>
          <w:p w14:paraId="0A1229F6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75E07145" w14:textId="4F1BA7DF" w:rsidR="0023290C" w:rsidRPr="002516C1" w:rsidRDefault="001F7E3A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3" w:type="pct"/>
            <w:vAlign w:val="bottom"/>
          </w:tcPr>
          <w:p w14:paraId="3E665908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14:paraId="77725036" w14:textId="55DD53AC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</w:tr>
      <w:tr w:rsidR="0023290C" w:rsidRPr="002516C1" w14:paraId="70F2C0D0" w14:textId="77777777" w:rsidTr="00DF30CD">
        <w:tc>
          <w:tcPr>
            <w:tcW w:w="1565" w:type="pct"/>
          </w:tcPr>
          <w:p w14:paraId="6CF1846C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56" w:type="pct"/>
          </w:tcPr>
          <w:p w14:paraId="07393C28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</w:tcPr>
          <w:p w14:paraId="08720CF6" w14:textId="2FBFBA29" w:rsidR="0023290C" w:rsidRPr="002516C1" w:rsidRDefault="004A49F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4A49FC">
              <w:rPr>
                <w:rFonts w:asciiTheme="majorBidi" w:hAnsiTheme="majorBidi"/>
                <w:b/>
                <w:bCs/>
                <w:cs/>
              </w:rPr>
              <w:t>166.54</w:t>
            </w:r>
          </w:p>
        </w:tc>
        <w:tc>
          <w:tcPr>
            <w:tcW w:w="150" w:type="pct"/>
            <w:gridSpan w:val="2"/>
          </w:tcPr>
          <w:p w14:paraId="1A67F83C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14:paraId="21AAD87C" w14:textId="2FBB5C56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145</w:t>
            </w:r>
            <w:r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07</w:t>
            </w:r>
          </w:p>
        </w:tc>
        <w:tc>
          <w:tcPr>
            <w:tcW w:w="153" w:type="pct"/>
          </w:tcPr>
          <w:p w14:paraId="323FD9D9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14:paraId="56953AA3" w14:textId="7FAC850F" w:rsidR="0023290C" w:rsidRPr="002516C1" w:rsidRDefault="001F7E3A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0.30</w:t>
            </w:r>
          </w:p>
        </w:tc>
        <w:tc>
          <w:tcPr>
            <w:tcW w:w="153" w:type="pct"/>
          </w:tcPr>
          <w:p w14:paraId="35F77321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710892C0" w14:textId="736A0A23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0</w:t>
            </w:r>
            <w:r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62</w:t>
            </w:r>
          </w:p>
        </w:tc>
      </w:tr>
      <w:tr w:rsidR="0023290C" w:rsidRPr="002516C1" w14:paraId="40E66365" w14:textId="77777777" w:rsidTr="00DF30CD">
        <w:tc>
          <w:tcPr>
            <w:tcW w:w="1565" w:type="pct"/>
          </w:tcPr>
          <w:p w14:paraId="2BDBEF83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56" w:type="pct"/>
          </w:tcPr>
          <w:p w14:paraId="693ABBFD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2F80497C" w14:textId="39C582E1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0" w:type="pct"/>
            <w:gridSpan w:val="2"/>
          </w:tcPr>
          <w:p w14:paraId="678FEC2B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17640A76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3" w:type="pct"/>
          </w:tcPr>
          <w:p w14:paraId="73F2065D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26EB1227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3" w:type="pct"/>
          </w:tcPr>
          <w:p w14:paraId="23241918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3AE366AA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23290C" w:rsidRPr="002516C1" w14:paraId="6F012E0A" w14:textId="77777777" w:rsidTr="00DF30CD">
        <w:trPr>
          <w:trHeight w:val="227"/>
        </w:trPr>
        <w:tc>
          <w:tcPr>
            <w:tcW w:w="1565" w:type="pct"/>
          </w:tcPr>
          <w:p w14:paraId="617FF926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56" w:type="pct"/>
          </w:tcPr>
          <w:p w14:paraId="0B809ED3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14:paraId="05861062" w14:textId="5A80D710" w:rsidR="0023290C" w:rsidRPr="002516C1" w:rsidRDefault="001F7E3A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777.83</w:t>
            </w:r>
          </w:p>
        </w:tc>
        <w:tc>
          <w:tcPr>
            <w:tcW w:w="150" w:type="pct"/>
            <w:gridSpan w:val="2"/>
          </w:tcPr>
          <w:p w14:paraId="032F3075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4462BC77" w14:textId="34CFAFB3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910</w:t>
            </w:r>
            <w:r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67</w:t>
            </w:r>
          </w:p>
        </w:tc>
        <w:tc>
          <w:tcPr>
            <w:tcW w:w="153" w:type="pct"/>
          </w:tcPr>
          <w:p w14:paraId="1AE4F169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5C0DFAE5" w14:textId="79580299" w:rsidR="0023290C" w:rsidRPr="002516C1" w:rsidRDefault="001F7E3A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0.30</w:t>
            </w:r>
          </w:p>
        </w:tc>
        <w:tc>
          <w:tcPr>
            <w:tcW w:w="153" w:type="pct"/>
          </w:tcPr>
          <w:p w14:paraId="1F5F1469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</w:tcPr>
          <w:p w14:paraId="1D9EC53B" w14:textId="01D6BE13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0</w:t>
            </w:r>
            <w:r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79</w:t>
            </w:r>
          </w:p>
        </w:tc>
      </w:tr>
    </w:tbl>
    <w:p w14:paraId="0E8F40C4" w14:textId="77777777" w:rsidR="0023290C" w:rsidRDefault="0023290C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  <w:lang w:val="th-TH"/>
        </w:rPr>
      </w:pPr>
    </w:p>
    <w:p w14:paraId="799AD8BE" w14:textId="295BD380" w:rsidR="009E45D4" w:rsidRPr="007B5ECF" w:rsidRDefault="004762B0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  <w:cs/>
        </w:rPr>
      </w:pPr>
      <w:r w:rsidRPr="007B5ECF">
        <w:rPr>
          <w:rFonts w:asciiTheme="majorBidi" w:hAnsiTheme="majorBidi" w:cstheme="majorBidi"/>
          <w:cs/>
          <w:lang w:val="th-TH"/>
        </w:rPr>
        <w:t>โดยปกติระยะเวลาการให้สินเชื่อแก่ลูกค้าของ</w:t>
      </w:r>
      <w:r w:rsidRPr="007B5ECF">
        <w:rPr>
          <w:rFonts w:asciiTheme="majorBidi" w:hAnsiTheme="majorBidi" w:cstheme="majorBidi"/>
          <w:cs/>
        </w:rPr>
        <w:t>กลุ่ม</w:t>
      </w:r>
      <w:r w:rsidRPr="007B5ECF">
        <w:rPr>
          <w:rFonts w:asciiTheme="majorBidi" w:hAnsiTheme="majorBidi" w:cstheme="majorBidi"/>
          <w:cs/>
          <w:lang w:val="th-TH"/>
        </w:rPr>
        <w:t>บริษั</w:t>
      </w:r>
      <w:r w:rsidRPr="00C84F74">
        <w:rPr>
          <w:rFonts w:asciiTheme="majorBidi" w:hAnsiTheme="majorBidi" w:cstheme="majorBidi"/>
          <w:cs/>
          <w:lang w:val="th-TH"/>
        </w:rPr>
        <w:t>ท</w:t>
      </w:r>
      <w:r w:rsidRPr="00C84F74">
        <w:rPr>
          <w:rFonts w:asciiTheme="majorBidi" w:hAnsiTheme="majorBidi" w:cstheme="majorBidi"/>
          <w:cs/>
        </w:rPr>
        <w:t xml:space="preserve">มีระยะเวลาตั้งแต่ </w:t>
      </w:r>
      <w:r w:rsidR="00746226" w:rsidRPr="00C84F74">
        <w:rPr>
          <w:rFonts w:asciiTheme="majorBidi" w:hAnsiTheme="majorBidi" w:cstheme="majorBidi"/>
        </w:rPr>
        <w:t>7</w:t>
      </w:r>
      <w:r w:rsidRPr="00C84F74">
        <w:rPr>
          <w:rFonts w:asciiTheme="majorBidi" w:hAnsiTheme="majorBidi" w:cstheme="majorBidi"/>
        </w:rPr>
        <w:t xml:space="preserve"> </w:t>
      </w:r>
      <w:r w:rsidRPr="00C84F74">
        <w:rPr>
          <w:rFonts w:asciiTheme="majorBidi" w:hAnsiTheme="majorBidi" w:cstheme="majorBidi"/>
          <w:cs/>
        </w:rPr>
        <w:t>วัน</w:t>
      </w:r>
      <w:r w:rsidR="0001373F">
        <w:rPr>
          <w:rFonts w:asciiTheme="majorBidi" w:hAnsiTheme="majorBidi" w:cstheme="majorBidi" w:hint="cs"/>
          <w:cs/>
        </w:rPr>
        <w:t xml:space="preserve">ถึง </w:t>
      </w:r>
      <w:r w:rsidR="0001373F">
        <w:rPr>
          <w:rFonts w:asciiTheme="majorBidi" w:hAnsiTheme="majorBidi" w:cstheme="majorBidi"/>
        </w:rPr>
        <w:t xml:space="preserve">60 </w:t>
      </w:r>
      <w:r w:rsidR="0001373F">
        <w:rPr>
          <w:rFonts w:asciiTheme="majorBidi" w:hAnsiTheme="majorBidi" w:cstheme="majorBidi" w:hint="cs"/>
          <w:cs/>
        </w:rPr>
        <w:t>วัน</w:t>
      </w:r>
    </w:p>
    <w:p w14:paraId="37C67164" w14:textId="77777777" w:rsidR="007B5ECF" w:rsidRPr="007B5ECF" w:rsidRDefault="007B5ECF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1D6D9BAC" w14:textId="70F25A06" w:rsidR="00870CCC" w:rsidRPr="00BF1313" w:rsidRDefault="004762B0" w:rsidP="00F27C2D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BF1313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Pr="00BF131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ลูกหนี้</w:t>
      </w:r>
      <w:r w:rsidR="004D6E0B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หมุนเวียน</w:t>
      </w:r>
      <w:r w:rsidRPr="00BF131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อื่น</w:t>
      </w:r>
    </w:p>
    <w:p w14:paraId="10F9CE22" w14:textId="369D8C8B" w:rsidR="009E45D4" w:rsidRDefault="009E45D4" w:rsidP="003C298B">
      <w:pPr>
        <w:pStyle w:val="index"/>
        <w:tabs>
          <w:tab w:val="clear" w:pos="1134"/>
          <w:tab w:val="left" w:pos="540"/>
        </w:tabs>
        <w:spacing w:after="0" w:line="240" w:lineRule="auto"/>
        <w:ind w:left="72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1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52"/>
        <w:gridCol w:w="1072"/>
        <w:gridCol w:w="269"/>
        <w:gridCol w:w="1083"/>
        <w:gridCol w:w="267"/>
        <w:gridCol w:w="985"/>
        <w:gridCol w:w="237"/>
        <w:gridCol w:w="1118"/>
      </w:tblGrid>
      <w:tr w:rsidR="00B509A6" w:rsidRPr="002516C1" w14:paraId="46AE4A95" w14:textId="77777777" w:rsidTr="004A0412">
        <w:trPr>
          <w:trHeight w:val="408"/>
        </w:trPr>
        <w:tc>
          <w:tcPr>
            <w:tcW w:w="1725" w:type="pct"/>
          </w:tcPr>
          <w:p w14:paraId="23749B3F" w14:textId="77777777" w:rsidR="00B509A6" w:rsidRPr="002516C1" w:rsidRDefault="00B509A6" w:rsidP="004A0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1" w:type="pct"/>
            <w:shd w:val="clear" w:color="auto" w:fill="auto"/>
          </w:tcPr>
          <w:p w14:paraId="4B747BAE" w14:textId="77777777" w:rsidR="00B509A6" w:rsidRPr="002516C1" w:rsidRDefault="00B509A6" w:rsidP="004A0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4EB99A1A" w14:textId="77777777" w:rsidR="00B509A6" w:rsidRPr="002516C1" w:rsidRDefault="00B509A6" w:rsidP="004A0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159B3C2" w14:textId="77777777" w:rsidR="00B509A6" w:rsidRPr="002516C1" w:rsidRDefault="00B509A6" w:rsidP="004A0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1" w:type="pct"/>
            <w:gridSpan w:val="3"/>
          </w:tcPr>
          <w:p w14:paraId="2951EAED" w14:textId="77777777" w:rsidR="00B509A6" w:rsidRPr="002516C1" w:rsidRDefault="00B509A6" w:rsidP="004A0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09A6" w:rsidRPr="002516C1" w14:paraId="606D5D6A" w14:textId="77777777" w:rsidTr="004A0412">
        <w:trPr>
          <w:trHeight w:val="408"/>
        </w:trPr>
        <w:tc>
          <w:tcPr>
            <w:tcW w:w="1725" w:type="pct"/>
            <w:shd w:val="clear" w:color="auto" w:fill="auto"/>
          </w:tcPr>
          <w:p w14:paraId="4490D4D6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0341F175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13D8D592" w14:textId="7B7B2401" w:rsidR="00B509A6" w:rsidRPr="00A026BE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shd w:val="clear" w:color="auto" w:fill="auto"/>
          </w:tcPr>
          <w:p w14:paraId="00860123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FE63D95" w14:textId="2408D7CC" w:rsidR="00B509A6" w:rsidRPr="00A026BE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  <w:shd w:val="clear" w:color="auto" w:fill="auto"/>
          </w:tcPr>
          <w:p w14:paraId="2ED55ADE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4A0BBE8B" w14:textId="585E64BB" w:rsidR="00B509A6" w:rsidRPr="00A026BE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  <w:shd w:val="clear" w:color="auto" w:fill="auto"/>
          </w:tcPr>
          <w:p w14:paraId="3F99AC0E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056A773F" w14:textId="384B4515" w:rsidR="00B509A6" w:rsidRPr="00A026BE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509A6" w:rsidRPr="002516C1" w14:paraId="418F5D86" w14:textId="77777777" w:rsidTr="004A0412">
        <w:trPr>
          <w:trHeight w:val="408"/>
        </w:trPr>
        <w:tc>
          <w:tcPr>
            <w:tcW w:w="1725" w:type="pct"/>
            <w:shd w:val="clear" w:color="auto" w:fill="auto"/>
          </w:tcPr>
          <w:p w14:paraId="277010B8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113E2D7A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7" w:type="pct"/>
            <w:shd w:val="clear" w:color="auto" w:fill="auto"/>
          </w:tcPr>
          <w:p w14:paraId="19635180" w14:textId="5269F789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  <w:shd w:val="clear" w:color="auto" w:fill="auto"/>
          </w:tcPr>
          <w:p w14:paraId="123A6D7A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68689DB" w14:textId="10F15FE1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52637AA9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4D659902" w14:textId="0E5CEE15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0" w:type="pct"/>
            <w:shd w:val="clear" w:color="auto" w:fill="auto"/>
          </w:tcPr>
          <w:p w14:paraId="4DABC5FB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51D7095F" w14:textId="3E709396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509A6" w:rsidRPr="002516C1" w14:paraId="1C977EE1" w14:textId="77777777" w:rsidTr="004A0412">
        <w:trPr>
          <w:trHeight w:val="408"/>
        </w:trPr>
        <w:tc>
          <w:tcPr>
            <w:tcW w:w="1725" w:type="pct"/>
            <w:shd w:val="clear" w:color="auto" w:fill="auto"/>
          </w:tcPr>
          <w:p w14:paraId="3403B99E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0DF4B75F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54" w:type="pct"/>
            <w:gridSpan w:val="7"/>
            <w:shd w:val="clear" w:color="auto" w:fill="auto"/>
          </w:tcPr>
          <w:p w14:paraId="002B6A3E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509A6" w:rsidRPr="002516C1" w14:paraId="751046C5" w14:textId="77777777" w:rsidTr="004A0412">
        <w:trPr>
          <w:trHeight w:val="408"/>
        </w:trPr>
        <w:tc>
          <w:tcPr>
            <w:tcW w:w="1725" w:type="pct"/>
            <w:shd w:val="clear" w:color="auto" w:fill="auto"/>
          </w:tcPr>
          <w:p w14:paraId="7AEB339C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21" w:type="pct"/>
          </w:tcPr>
          <w:p w14:paraId="2C27E6E7" w14:textId="0938503A" w:rsidR="00B509A6" w:rsidRPr="002516C1" w:rsidRDefault="0023290C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587" w:type="pct"/>
            <w:shd w:val="clear" w:color="auto" w:fill="auto"/>
          </w:tcPr>
          <w:p w14:paraId="11D1EFE2" w14:textId="2928EE30" w:rsidR="00B509A6" w:rsidRPr="002516C1" w:rsidRDefault="000E6084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152.57</w:t>
            </w:r>
          </w:p>
        </w:tc>
        <w:tc>
          <w:tcPr>
            <w:tcW w:w="147" w:type="pct"/>
            <w:shd w:val="clear" w:color="auto" w:fill="auto"/>
          </w:tcPr>
          <w:p w14:paraId="3DEC5AE9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F68841F" w14:textId="41D0CF4D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246</w:t>
            </w: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146" w:type="pct"/>
            <w:shd w:val="clear" w:color="auto" w:fill="auto"/>
          </w:tcPr>
          <w:p w14:paraId="57A16D2E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66E66855" w14:textId="76526E1E" w:rsidR="00B509A6" w:rsidRPr="002516C1" w:rsidRDefault="000E6084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9.</w:t>
            </w:r>
            <w:r w:rsidR="00B515E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99</w:t>
            </w:r>
          </w:p>
        </w:tc>
        <w:tc>
          <w:tcPr>
            <w:tcW w:w="130" w:type="pct"/>
            <w:shd w:val="clear" w:color="auto" w:fill="auto"/>
          </w:tcPr>
          <w:p w14:paraId="303D70ED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40220B17" w14:textId="678AE375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</w:p>
        </w:tc>
      </w:tr>
      <w:tr w:rsidR="00B509A6" w:rsidRPr="002516C1" w14:paraId="41137B17" w14:textId="77777777" w:rsidTr="004A0412">
        <w:trPr>
          <w:trHeight w:val="408"/>
        </w:trPr>
        <w:tc>
          <w:tcPr>
            <w:tcW w:w="1725" w:type="pct"/>
            <w:shd w:val="clear" w:color="auto" w:fill="auto"/>
          </w:tcPr>
          <w:p w14:paraId="0C77F678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21" w:type="pct"/>
          </w:tcPr>
          <w:p w14:paraId="713719A8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9E0277B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75797C9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666EEC2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5E2622A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18DCCF5C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6A0BB7B0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5E92CEC6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09A6" w:rsidRPr="002516C1" w14:paraId="07E5851D" w14:textId="77777777" w:rsidTr="004A0412">
        <w:trPr>
          <w:trHeight w:val="408"/>
        </w:trPr>
        <w:tc>
          <w:tcPr>
            <w:tcW w:w="1725" w:type="pct"/>
            <w:shd w:val="clear" w:color="auto" w:fill="auto"/>
          </w:tcPr>
          <w:p w14:paraId="2365F02F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521" w:type="pct"/>
          </w:tcPr>
          <w:p w14:paraId="18BBF1D9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D39E333" w14:textId="43965EC8" w:rsidR="00B509A6" w:rsidRPr="002516C1" w:rsidRDefault="00B515E7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123.62</w:t>
            </w:r>
          </w:p>
        </w:tc>
        <w:tc>
          <w:tcPr>
            <w:tcW w:w="147" w:type="pct"/>
            <w:shd w:val="clear" w:color="auto" w:fill="auto"/>
          </w:tcPr>
          <w:p w14:paraId="30CE25C5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F8BD559" w14:textId="574EC8F1" w:rsidR="00B509A6" w:rsidRPr="002516C1" w:rsidRDefault="00B509A6" w:rsidP="00B5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365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146" w:type="pct"/>
            <w:shd w:val="clear" w:color="auto" w:fill="auto"/>
          </w:tcPr>
          <w:p w14:paraId="6284AEEA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17374351" w14:textId="7E3133D3" w:rsidR="00B509A6" w:rsidRPr="002516C1" w:rsidRDefault="00B515E7" w:rsidP="0015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right="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3E1E3B04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28CAD1F6" w14:textId="2FC4F7EB" w:rsidR="00B509A6" w:rsidRPr="002516C1" w:rsidRDefault="00B509A6" w:rsidP="0015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right="20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B509A6" w:rsidRPr="002516C1" w14:paraId="6AECAA06" w14:textId="77777777" w:rsidTr="004A0412">
        <w:trPr>
          <w:trHeight w:val="408"/>
        </w:trPr>
        <w:tc>
          <w:tcPr>
            <w:tcW w:w="1725" w:type="pct"/>
            <w:shd w:val="clear" w:color="auto" w:fill="auto"/>
          </w:tcPr>
          <w:p w14:paraId="0B306C99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521" w:type="pct"/>
          </w:tcPr>
          <w:p w14:paraId="5BC2F2DC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0EBD47C" w14:textId="0DEC05FD" w:rsidR="00B509A6" w:rsidRPr="002516C1" w:rsidRDefault="00B515E7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91.81</w:t>
            </w:r>
          </w:p>
        </w:tc>
        <w:tc>
          <w:tcPr>
            <w:tcW w:w="147" w:type="pct"/>
            <w:shd w:val="clear" w:color="auto" w:fill="auto"/>
          </w:tcPr>
          <w:p w14:paraId="52438ED5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04CB6FE7" w14:textId="313A8F2C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46" w:type="pct"/>
            <w:shd w:val="clear" w:color="auto" w:fill="auto"/>
          </w:tcPr>
          <w:p w14:paraId="0B90A153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4689ADAA" w14:textId="48950FD2" w:rsidR="00B509A6" w:rsidRPr="002516C1" w:rsidRDefault="00B515E7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24.43</w:t>
            </w:r>
          </w:p>
        </w:tc>
        <w:tc>
          <w:tcPr>
            <w:tcW w:w="130" w:type="pct"/>
            <w:shd w:val="clear" w:color="auto" w:fill="auto"/>
          </w:tcPr>
          <w:p w14:paraId="2AD83BA9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44758142" w14:textId="526E2CA9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B509A6" w:rsidRPr="002516C1" w14:paraId="03340E2F" w14:textId="77777777" w:rsidTr="004A0412">
        <w:trPr>
          <w:trHeight w:val="408"/>
        </w:trPr>
        <w:tc>
          <w:tcPr>
            <w:tcW w:w="1725" w:type="pct"/>
            <w:shd w:val="clear" w:color="auto" w:fill="auto"/>
          </w:tcPr>
          <w:p w14:paraId="14439B59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521" w:type="pct"/>
          </w:tcPr>
          <w:p w14:paraId="00AB5FDB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498902B7" w14:textId="19D9B3F3" w:rsidR="00B509A6" w:rsidRPr="002516C1" w:rsidRDefault="00B515E7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62.32</w:t>
            </w:r>
          </w:p>
        </w:tc>
        <w:tc>
          <w:tcPr>
            <w:tcW w:w="147" w:type="pct"/>
            <w:shd w:val="clear" w:color="auto" w:fill="auto"/>
          </w:tcPr>
          <w:p w14:paraId="2839FC20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538A2E2B" w14:textId="684A9BEA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1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  <w:tc>
          <w:tcPr>
            <w:tcW w:w="146" w:type="pct"/>
            <w:shd w:val="clear" w:color="auto" w:fill="auto"/>
          </w:tcPr>
          <w:p w14:paraId="7719F997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14:paraId="3A890B1E" w14:textId="1D7051E4" w:rsidR="00B509A6" w:rsidRPr="002516C1" w:rsidRDefault="00B515E7" w:rsidP="0015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2.96</w:t>
            </w:r>
          </w:p>
        </w:tc>
        <w:tc>
          <w:tcPr>
            <w:tcW w:w="130" w:type="pct"/>
            <w:shd w:val="clear" w:color="auto" w:fill="auto"/>
          </w:tcPr>
          <w:p w14:paraId="367C6214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</w:tcPr>
          <w:p w14:paraId="5CCB6D7C" w14:textId="06428D1A" w:rsidR="00B509A6" w:rsidRPr="002516C1" w:rsidRDefault="00B509A6" w:rsidP="0015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75</w:t>
            </w:r>
          </w:p>
        </w:tc>
      </w:tr>
      <w:tr w:rsidR="00B509A6" w:rsidRPr="002516C1" w14:paraId="64E493D9" w14:textId="77777777" w:rsidTr="004A0412">
        <w:trPr>
          <w:trHeight w:val="408"/>
        </w:trPr>
        <w:tc>
          <w:tcPr>
            <w:tcW w:w="1725" w:type="pct"/>
            <w:shd w:val="clear" w:color="auto" w:fill="auto"/>
          </w:tcPr>
          <w:p w14:paraId="7F10D645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1" w:type="pct"/>
          </w:tcPr>
          <w:p w14:paraId="43F913EC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7E2312" w14:textId="5F9D8F94" w:rsidR="00B509A6" w:rsidRPr="002516C1" w:rsidRDefault="00B515E7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430.32</w:t>
            </w:r>
          </w:p>
        </w:tc>
        <w:tc>
          <w:tcPr>
            <w:tcW w:w="147" w:type="pct"/>
            <w:shd w:val="clear" w:color="auto" w:fill="auto"/>
          </w:tcPr>
          <w:p w14:paraId="13143751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9AE6BC" w14:textId="3A1C68E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688</w:t>
            </w: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146" w:type="pct"/>
            <w:shd w:val="clear" w:color="auto" w:fill="auto"/>
          </w:tcPr>
          <w:p w14:paraId="169278A4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2AE3DA" w14:textId="559D0527" w:rsidR="00B509A6" w:rsidRPr="002516C1" w:rsidRDefault="00B515E7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37.38</w:t>
            </w:r>
          </w:p>
        </w:tc>
        <w:tc>
          <w:tcPr>
            <w:tcW w:w="130" w:type="pct"/>
            <w:shd w:val="clear" w:color="auto" w:fill="auto"/>
          </w:tcPr>
          <w:p w14:paraId="6473E57B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377DDE" w14:textId="255AC555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</w:tr>
    </w:tbl>
    <w:p w14:paraId="66C2BB01" w14:textId="33F57829" w:rsidR="00AF4170" w:rsidRDefault="00AF4170"/>
    <w:p w14:paraId="5CA47EA8" w14:textId="77777777" w:rsidR="00B515E7" w:rsidRDefault="00B515E7"/>
    <w:p w14:paraId="502B94DC" w14:textId="77777777" w:rsidR="00B515E7" w:rsidRDefault="00B515E7"/>
    <w:p w14:paraId="53A63C1F" w14:textId="77777777" w:rsidR="00B515E7" w:rsidRDefault="00B515E7"/>
    <w:p w14:paraId="3644C88A" w14:textId="77777777" w:rsidR="00B515E7" w:rsidRDefault="00B515E7"/>
    <w:p w14:paraId="0A66E867" w14:textId="570AB940" w:rsidR="00B515E7" w:rsidRDefault="00B515E7"/>
    <w:p w14:paraId="14D2AA85" w14:textId="040BB966" w:rsidR="00870CCC" w:rsidRPr="00BF1313" w:rsidRDefault="004762B0" w:rsidP="00A21206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BF131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สินค้าคงเหลือ</w:t>
      </w:r>
    </w:p>
    <w:p w14:paraId="70E460A5" w14:textId="4B00FDAF" w:rsidR="009E63E1" w:rsidRDefault="009E63E1" w:rsidP="009E63E1">
      <w:pPr>
        <w:pStyle w:val="index"/>
        <w:tabs>
          <w:tab w:val="clear" w:pos="1134"/>
          <w:tab w:val="left" w:pos="540"/>
        </w:tabs>
        <w:spacing w:after="0" w:line="240" w:lineRule="auto"/>
        <w:ind w:left="72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719"/>
        <w:gridCol w:w="15"/>
        <w:gridCol w:w="1070"/>
        <w:gridCol w:w="258"/>
        <w:gridCol w:w="13"/>
        <w:gridCol w:w="1077"/>
        <w:gridCol w:w="258"/>
        <w:gridCol w:w="20"/>
        <w:gridCol w:w="981"/>
        <w:gridCol w:w="271"/>
        <w:gridCol w:w="9"/>
        <w:gridCol w:w="1159"/>
      </w:tblGrid>
      <w:tr w:rsidR="00B509A6" w:rsidRPr="002516C1" w14:paraId="5BB08980" w14:textId="77777777" w:rsidTr="004A0412">
        <w:trPr>
          <w:trHeight w:val="408"/>
        </w:trPr>
        <w:tc>
          <w:tcPr>
            <w:tcW w:w="1845" w:type="pct"/>
          </w:tcPr>
          <w:p w14:paraId="7C810422" w14:textId="77777777" w:rsidR="00B509A6" w:rsidRPr="002516C1" w:rsidRDefault="00B509A6" w:rsidP="004A0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8" w:type="pct"/>
            <w:shd w:val="clear" w:color="auto" w:fill="auto"/>
          </w:tcPr>
          <w:p w14:paraId="7C889265" w14:textId="77777777" w:rsidR="00B509A6" w:rsidRPr="002516C1" w:rsidRDefault="00B509A6" w:rsidP="004A0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  <w:gridSpan w:val="5"/>
          </w:tcPr>
          <w:p w14:paraId="1E652B3F" w14:textId="77777777" w:rsidR="00B509A6" w:rsidRPr="002516C1" w:rsidRDefault="00B509A6" w:rsidP="004A0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2A38E1C9" w14:textId="77777777" w:rsidR="00B509A6" w:rsidRPr="002516C1" w:rsidRDefault="00B509A6" w:rsidP="004A0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pct"/>
            <w:gridSpan w:val="5"/>
          </w:tcPr>
          <w:p w14:paraId="633AA3F3" w14:textId="77777777" w:rsidR="00B509A6" w:rsidRPr="002516C1" w:rsidRDefault="00B509A6" w:rsidP="004A0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09A6" w:rsidRPr="002516C1" w14:paraId="4924E68B" w14:textId="77777777" w:rsidTr="004A0412">
        <w:trPr>
          <w:trHeight w:val="408"/>
        </w:trPr>
        <w:tc>
          <w:tcPr>
            <w:tcW w:w="1845" w:type="pct"/>
            <w:shd w:val="clear" w:color="auto" w:fill="auto"/>
          </w:tcPr>
          <w:p w14:paraId="48C84FE0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8" w:type="pct"/>
          </w:tcPr>
          <w:p w14:paraId="47AD209D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shd w:val="clear" w:color="auto" w:fill="auto"/>
          </w:tcPr>
          <w:p w14:paraId="57C8F183" w14:textId="5D774493" w:rsidR="00B509A6" w:rsidRPr="00A026BE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9" w:type="pct"/>
            <w:shd w:val="clear" w:color="auto" w:fill="auto"/>
          </w:tcPr>
          <w:p w14:paraId="52E61D8F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6108D129" w14:textId="438E92D8" w:rsidR="00B509A6" w:rsidRPr="00A026BE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9" w:type="pct"/>
            <w:shd w:val="clear" w:color="auto" w:fill="auto"/>
          </w:tcPr>
          <w:p w14:paraId="2A4D0669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shd w:val="clear" w:color="auto" w:fill="auto"/>
          </w:tcPr>
          <w:p w14:paraId="67FBAEED" w14:textId="4FA44155" w:rsidR="00B509A6" w:rsidRPr="00A026BE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3D72B08F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73EC3E74" w14:textId="6B6B440D" w:rsidR="00B509A6" w:rsidRPr="00A026BE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509A6" w:rsidRPr="002516C1" w14:paraId="72825585" w14:textId="77777777" w:rsidTr="004A0412">
        <w:trPr>
          <w:trHeight w:val="408"/>
        </w:trPr>
        <w:tc>
          <w:tcPr>
            <w:tcW w:w="1845" w:type="pct"/>
            <w:shd w:val="clear" w:color="auto" w:fill="auto"/>
          </w:tcPr>
          <w:p w14:paraId="1E97E6BE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8" w:type="pct"/>
          </w:tcPr>
          <w:p w14:paraId="447BC870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shd w:val="clear" w:color="auto" w:fill="auto"/>
          </w:tcPr>
          <w:p w14:paraId="5BC53A1E" w14:textId="686D2C81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9" w:type="pct"/>
            <w:shd w:val="clear" w:color="auto" w:fill="auto"/>
          </w:tcPr>
          <w:p w14:paraId="38536B0A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733E25D0" w14:textId="2C9FF65C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9" w:type="pct"/>
            <w:shd w:val="clear" w:color="auto" w:fill="auto"/>
          </w:tcPr>
          <w:p w14:paraId="323D8BD5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shd w:val="clear" w:color="auto" w:fill="auto"/>
          </w:tcPr>
          <w:p w14:paraId="7E2A3A2D" w14:textId="119436E4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3506BB59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5E4E077E" w14:textId="722D3B11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509A6" w:rsidRPr="002516C1" w14:paraId="7686F431" w14:textId="77777777" w:rsidTr="00B509A6">
        <w:trPr>
          <w:trHeight w:val="408"/>
        </w:trPr>
        <w:tc>
          <w:tcPr>
            <w:tcW w:w="1845" w:type="pct"/>
            <w:shd w:val="clear" w:color="auto" w:fill="auto"/>
          </w:tcPr>
          <w:p w14:paraId="0D17CCF9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8" w:type="pct"/>
          </w:tcPr>
          <w:p w14:paraId="651F3775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68" w:type="pct"/>
            <w:gridSpan w:val="11"/>
            <w:shd w:val="clear" w:color="auto" w:fill="auto"/>
          </w:tcPr>
          <w:p w14:paraId="799F7CE2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509A6" w:rsidRPr="002516C1" w14:paraId="25CA48D2" w14:textId="77777777" w:rsidTr="004A0412">
        <w:trPr>
          <w:trHeight w:val="408"/>
        </w:trPr>
        <w:tc>
          <w:tcPr>
            <w:tcW w:w="1845" w:type="pct"/>
            <w:shd w:val="clear" w:color="auto" w:fill="auto"/>
          </w:tcPr>
          <w:p w14:paraId="3252F303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388" w:type="pct"/>
          </w:tcPr>
          <w:p w14:paraId="334193A1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shd w:val="clear" w:color="auto" w:fill="auto"/>
          </w:tcPr>
          <w:p w14:paraId="75C963A6" w14:textId="77653D73" w:rsidR="00B509A6" w:rsidRPr="002516C1" w:rsidRDefault="00B515E7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1,409.17</w:t>
            </w:r>
          </w:p>
        </w:tc>
        <w:tc>
          <w:tcPr>
            <w:tcW w:w="139" w:type="pct"/>
            <w:shd w:val="clear" w:color="auto" w:fill="auto"/>
          </w:tcPr>
          <w:p w14:paraId="4A00C12E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19FFCE84" w14:textId="3DEE1175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318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39" w:type="pct"/>
            <w:shd w:val="clear" w:color="auto" w:fill="auto"/>
          </w:tcPr>
          <w:p w14:paraId="05A25867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shd w:val="clear" w:color="auto" w:fill="auto"/>
          </w:tcPr>
          <w:p w14:paraId="40260E9B" w14:textId="0A18E6A1" w:rsidR="00B509A6" w:rsidRPr="002516C1" w:rsidRDefault="00B515E7" w:rsidP="0015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0.41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0F0B2A13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3A59E59B" w14:textId="76831B43" w:rsidR="00B509A6" w:rsidRPr="002516C1" w:rsidRDefault="00B509A6" w:rsidP="00B5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42</w:t>
            </w:r>
          </w:p>
        </w:tc>
      </w:tr>
      <w:tr w:rsidR="00B509A6" w:rsidRPr="002516C1" w14:paraId="684E4DF5" w14:textId="77777777" w:rsidTr="004A0412">
        <w:trPr>
          <w:trHeight w:val="408"/>
        </w:trPr>
        <w:tc>
          <w:tcPr>
            <w:tcW w:w="1845" w:type="pct"/>
            <w:shd w:val="clear" w:color="auto" w:fill="auto"/>
          </w:tcPr>
          <w:p w14:paraId="5C586E23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388" w:type="pct"/>
          </w:tcPr>
          <w:p w14:paraId="47862A5A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shd w:val="clear" w:color="auto" w:fill="auto"/>
          </w:tcPr>
          <w:p w14:paraId="01139F48" w14:textId="2635D8AC" w:rsidR="00B509A6" w:rsidRPr="002516C1" w:rsidRDefault="00B515E7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723.22</w:t>
            </w:r>
          </w:p>
        </w:tc>
        <w:tc>
          <w:tcPr>
            <w:tcW w:w="139" w:type="pct"/>
            <w:shd w:val="clear" w:color="auto" w:fill="auto"/>
          </w:tcPr>
          <w:p w14:paraId="68D245CD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65CCAF99" w14:textId="070B8CF5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456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39" w:type="pct"/>
            <w:shd w:val="clear" w:color="auto" w:fill="auto"/>
          </w:tcPr>
          <w:p w14:paraId="78797BFC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shd w:val="clear" w:color="auto" w:fill="auto"/>
          </w:tcPr>
          <w:p w14:paraId="679678F7" w14:textId="7AE1EE6B" w:rsidR="00B509A6" w:rsidRPr="002516C1" w:rsidRDefault="00B515E7" w:rsidP="0015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2.75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12AB96D7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5BC67A4A" w14:textId="59182F9F" w:rsidR="00B509A6" w:rsidRPr="002516C1" w:rsidRDefault="00B509A6" w:rsidP="00B5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3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36</w:t>
            </w:r>
          </w:p>
        </w:tc>
      </w:tr>
      <w:tr w:rsidR="00B509A6" w:rsidRPr="002516C1" w14:paraId="43006AA3" w14:textId="77777777" w:rsidTr="004A0412">
        <w:trPr>
          <w:trHeight w:val="408"/>
        </w:trPr>
        <w:tc>
          <w:tcPr>
            <w:tcW w:w="1845" w:type="pct"/>
            <w:shd w:val="clear" w:color="auto" w:fill="auto"/>
          </w:tcPr>
          <w:p w14:paraId="1F11B17B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388" w:type="pct"/>
          </w:tcPr>
          <w:p w14:paraId="04D290BB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shd w:val="clear" w:color="auto" w:fill="auto"/>
          </w:tcPr>
          <w:p w14:paraId="1D070FA1" w14:textId="489D1AB6" w:rsidR="00B509A6" w:rsidRPr="002516C1" w:rsidRDefault="00B515E7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76.99</w:t>
            </w:r>
          </w:p>
        </w:tc>
        <w:tc>
          <w:tcPr>
            <w:tcW w:w="139" w:type="pct"/>
            <w:shd w:val="clear" w:color="auto" w:fill="auto"/>
          </w:tcPr>
          <w:p w14:paraId="32EF6815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2578CA3E" w14:textId="554FA1F0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39" w:type="pct"/>
            <w:shd w:val="clear" w:color="auto" w:fill="auto"/>
          </w:tcPr>
          <w:p w14:paraId="25F3737C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shd w:val="clear" w:color="auto" w:fill="auto"/>
          </w:tcPr>
          <w:p w14:paraId="07A2100D" w14:textId="4884690B" w:rsidR="00B509A6" w:rsidRPr="002516C1" w:rsidRDefault="00B515E7" w:rsidP="0015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6F4E7872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306F9052" w14:textId="4A13B743" w:rsidR="00B509A6" w:rsidRPr="002516C1" w:rsidRDefault="00B509A6" w:rsidP="0015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B509A6" w:rsidRPr="002516C1" w14:paraId="391201B5" w14:textId="77777777" w:rsidTr="004A0412">
        <w:trPr>
          <w:trHeight w:val="408"/>
        </w:trPr>
        <w:tc>
          <w:tcPr>
            <w:tcW w:w="1845" w:type="pct"/>
            <w:shd w:val="clear" w:color="auto" w:fill="auto"/>
          </w:tcPr>
          <w:p w14:paraId="0207C8AF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พัสดุคงเหลือ</w:t>
            </w:r>
          </w:p>
        </w:tc>
        <w:tc>
          <w:tcPr>
            <w:tcW w:w="388" w:type="pct"/>
          </w:tcPr>
          <w:p w14:paraId="7FAA9067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72AD6A" w14:textId="45FC11F5" w:rsidR="00B509A6" w:rsidRPr="002516C1" w:rsidRDefault="00B515E7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44.73</w:t>
            </w:r>
          </w:p>
        </w:tc>
        <w:tc>
          <w:tcPr>
            <w:tcW w:w="139" w:type="pct"/>
            <w:shd w:val="clear" w:color="auto" w:fill="auto"/>
          </w:tcPr>
          <w:p w14:paraId="43739EF0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A53873" w14:textId="2314C778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39" w:type="pct"/>
            <w:shd w:val="clear" w:color="auto" w:fill="auto"/>
          </w:tcPr>
          <w:p w14:paraId="6E7376C1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9FC84A" w14:textId="1ABEB3AC" w:rsidR="00B509A6" w:rsidRPr="002516C1" w:rsidRDefault="00B515E7" w:rsidP="0015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32D3BA97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7FAA086C" w14:textId="1931151E" w:rsidR="00B509A6" w:rsidRPr="002516C1" w:rsidRDefault="00B509A6" w:rsidP="0015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</w:tr>
      <w:tr w:rsidR="00B509A6" w:rsidRPr="002516C1" w14:paraId="1DEE73D2" w14:textId="77777777" w:rsidTr="004A0412">
        <w:trPr>
          <w:trHeight w:val="408"/>
        </w:trPr>
        <w:tc>
          <w:tcPr>
            <w:tcW w:w="1845" w:type="pct"/>
            <w:shd w:val="clear" w:color="auto" w:fill="auto"/>
          </w:tcPr>
          <w:p w14:paraId="02D85AF1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8" w:type="pct"/>
          </w:tcPr>
          <w:p w14:paraId="41258F64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FABFE1" w14:textId="3A6847AD" w:rsidR="00B509A6" w:rsidRPr="002516C1" w:rsidRDefault="00B515E7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2,254.11</w:t>
            </w:r>
          </w:p>
        </w:tc>
        <w:tc>
          <w:tcPr>
            <w:tcW w:w="139" w:type="pct"/>
            <w:shd w:val="clear" w:color="auto" w:fill="auto"/>
          </w:tcPr>
          <w:p w14:paraId="269FEF56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60AD6C7D" w14:textId="63219FE4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899</w:t>
            </w: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139" w:type="pct"/>
            <w:shd w:val="clear" w:color="auto" w:fill="auto"/>
          </w:tcPr>
          <w:p w14:paraId="7827E4BA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7EB44C" w14:textId="60718E78" w:rsidR="00B509A6" w:rsidRPr="001551CC" w:rsidRDefault="00B515E7" w:rsidP="0015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551CC">
              <w:rPr>
                <w:rFonts w:asciiTheme="majorBidi" w:hAnsiTheme="majorBidi" w:cstheme="majorBidi" w:hint="cs"/>
                <w:b/>
                <w:bCs/>
                <w:cs/>
              </w:rPr>
              <w:t>3.16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70D7A3D8" w14:textId="77777777" w:rsidR="00B509A6" w:rsidRPr="002516C1" w:rsidRDefault="00B509A6" w:rsidP="00B5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1BB58650" w14:textId="2F603E10" w:rsidR="00B509A6" w:rsidRPr="002516C1" w:rsidRDefault="00B509A6" w:rsidP="00B5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3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78</w:t>
            </w:r>
          </w:p>
        </w:tc>
      </w:tr>
      <w:tr w:rsidR="00B509A6" w:rsidRPr="002516C1" w14:paraId="2C0BE443" w14:textId="77777777" w:rsidTr="004A0412">
        <w:trPr>
          <w:trHeight w:val="408"/>
        </w:trPr>
        <w:tc>
          <w:tcPr>
            <w:tcW w:w="1845" w:type="pct"/>
            <w:shd w:val="clear" w:color="auto" w:fill="auto"/>
          </w:tcPr>
          <w:p w14:paraId="5FDE0113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ค่าเผื่อการลดมูลค่าสินค้าคงเหลือ</w:t>
            </w:r>
          </w:p>
        </w:tc>
        <w:tc>
          <w:tcPr>
            <w:tcW w:w="388" w:type="pct"/>
          </w:tcPr>
          <w:p w14:paraId="62DC222C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17DDE2" w14:textId="7C661A3E" w:rsidR="00B509A6" w:rsidRPr="002516C1" w:rsidRDefault="00B515E7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(0.57)</w:t>
            </w:r>
          </w:p>
        </w:tc>
        <w:tc>
          <w:tcPr>
            <w:tcW w:w="139" w:type="pct"/>
            <w:shd w:val="clear" w:color="auto" w:fill="auto"/>
          </w:tcPr>
          <w:p w14:paraId="58A7F028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B50C31" w14:textId="43A382DB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9" w:type="pct"/>
            <w:shd w:val="clear" w:color="auto" w:fill="auto"/>
          </w:tcPr>
          <w:p w14:paraId="65A18F96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0E5AE4" w14:textId="1DB897A9" w:rsidR="00B509A6" w:rsidRPr="002516C1" w:rsidRDefault="00B515E7" w:rsidP="0015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-1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(0.1</w:t>
            </w:r>
            <w:r w:rsidR="00A324CF">
              <w:rPr>
                <w:rFonts w:asciiTheme="majorBidi" w:hAnsiTheme="majorBidi" w:cstheme="majorBidi" w:hint="cs"/>
                <w:cs/>
              </w:rPr>
              <w:t>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7BC197CB" w14:textId="77777777" w:rsidR="00B509A6" w:rsidRPr="002516C1" w:rsidRDefault="00B509A6" w:rsidP="00B5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4CE94514" w14:textId="327ACAB5" w:rsidR="00B509A6" w:rsidRPr="002516C1" w:rsidRDefault="00B509A6" w:rsidP="0015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B509A6" w:rsidRPr="002516C1" w14:paraId="1820D26F" w14:textId="77777777" w:rsidTr="004A0412">
        <w:trPr>
          <w:trHeight w:val="408"/>
        </w:trPr>
        <w:tc>
          <w:tcPr>
            <w:tcW w:w="1845" w:type="pct"/>
            <w:shd w:val="clear" w:color="auto" w:fill="auto"/>
          </w:tcPr>
          <w:p w14:paraId="5F40A991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88" w:type="pct"/>
          </w:tcPr>
          <w:p w14:paraId="4EB6079A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E7650" w14:textId="5ACE027F" w:rsidR="00B509A6" w:rsidRPr="002516C1" w:rsidRDefault="00B515E7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2,253.54</w:t>
            </w:r>
          </w:p>
        </w:tc>
        <w:tc>
          <w:tcPr>
            <w:tcW w:w="139" w:type="pct"/>
            <w:shd w:val="clear" w:color="auto" w:fill="auto"/>
          </w:tcPr>
          <w:p w14:paraId="351DACF6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81214C" w14:textId="11A714C8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891</w:t>
            </w: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</w:t>
            </w:r>
          </w:p>
        </w:tc>
        <w:tc>
          <w:tcPr>
            <w:tcW w:w="139" w:type="pct"/>
            <w:shd w:val="clear" w:color="auto" w:fill="auto"/>
          </w:tcPr>
          <w:p w14:paraId="4AE748D6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E2069F" w14:textId="31D7BA9E" w:rsidR="00B509A6" w:rsidRPr="001551CC" w:rsidRDefault="00B515E7" w:rsidP="002B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551CC">
              <w:rPr>
                <w:rFonts w:asciiTheme="majorBidi" w:hAnsiTheme="majorBidi" w:cstheme="majorBidi" w:hint="cs"/>
                <w:b/>
                <w:bCs/>
                <w:cs/>
              </w:rPr>
              <w:t>3.06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6B24C32C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605EC6" w14:textId="6574BB8C" w:rsidR="00B509A6" w:rsidRPr="002516C1" w:rsidRDefault="00B509A6" w:rsidP="00B5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3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78</w:t>
            </w:r>
          </w:p>
        </w:tc>
      </w:tr>
      <w:tr w:rsidR="00B509A6" w:rsidRPr="002516C1" w14:paraId="2A380AC3" w14:textId="77777777" w:rsidTr="00B509A6">
        <w:trPr>
          <w:trHeight w:val="287"/>
        </w:trPr>
        <w:tc>
          <w:tcPr>
            <w:tcW w:w="2241" w:type="pct"/>
            <w:gridSpan w:val="3"/>
            <w:shd w:val="clear" w:color="auto" w:fill="auto"/>
          </w:tcPr>
          <w:p w14:paraId="3E35B395" w14:textId="77777777" w:rsidR="00B509A6" w:rsidRPr="002516C1" w:rsidRDefault="00B509A6" w:rsidP="00B509A6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577" w:type="pct"/>
            <w:shd w:val="clear" w:color="auto" w:fill="auto"/>
          </w:tcPr>
          <w:p w14:paraId="2D372B01" w14:textId="77777777" w:rsidR="00B509A6" w:rsidRPr="002516C1" w:rsidRDefault="00B509A6" w:rsidP="00B509A6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387990F7" w14:textId="77777777" w:rsidR="00B509A6" w:rsidRPr="002516C1" w:rsidRDefault="00B509A6" w:rsidP="00B509A6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581" w:type="pct"/>
            <w:shd w:val="clear" w:color="auto" w:fill="auto"/>
          </w:tcPr>
          <w:p w14:paraId="2ABB3823" w14:textId="77777777" w:rsidR="00B509A6" w:rsidRPr="002516C1" w:rsidRDefault="00B509A6" w:rsidP="00B509A6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50" w:type="pct"/>
            <w:gridSpan w:val="2"/>
            <w:shd w:val="clear" w:color="auto" w:fill="auto"/>
          </w:tcPr>
          <w:p w14:paraId="6B655979" w14:textId="77777777" w:rsidR="00B509A6" w:rsidRPr="002516C1" w:rsidRDefault="00B509A6" w:rsidP="00B509A6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529" w:type="pct"/>
            <w:shd w:val="clear" w:color="auto" w:fill="auto"/>
          </w:tcPr>
          <w:p w14:paraId="2A267118" w14:textId="77777777" w:rsidR="00B509A6" w:rsidRPr="002516C1" w:rsidRDefault="00B509A6" w:rsidP="00B509A6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1FCD5C32" w14:textId="77777777" w:rsidR="00B509A6" w:rsidRPr="002516C1" w:rsidRDefault="00B509A6" w:rsidP="00B509A6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pct"/>
            <w:gridSpan w:val="2"/>
            <w:shd w:val="clear" w:color="auto" w:fill="auto"/>
          </w:tcPr>
          <w:p w14:paraId="24569FAA" w14:textId="77777777" w:rsidR="00B509A6" w:rsidRPr="002516C1" w:rsidRDefault="00B509A6" w:rsidP="00B509A6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</w:tr>
    </w:tbl>
    <w:p w14:paraId="001112E5" w14:textId="2A0E9962" w:rsidR="00B509A6" w:rsidRDefault="00B509A6" w:rsidP="009E63E1">
      <w:pPr>
        <w:pStyle w:val="index"/>
        <w:tabs>
          <w:tab w:val="clear" w:pos="1134"/>
          <w:tab w:val="left" w:pos="540"/>
        </w:tabs>
        <w:spacing w:after="0" w:line="240" w:lineRule="auto"/>
        <w:ind w:left="72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33F55853" w14:textId="30BDC0E2" w:rsidR="007D5111" w:rsidRPr="009C4D03" w:rsidRDefault="007D5111" w:rsidP="00892BEA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bookmarkStart w:id="4" w:name="OLE_LINK11"/>
      <w:bookmarkStart w:id="5" w:name="OLE_LINK12"/>
      <w:r w:rsidRPr="00DA55D2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ที่ดิน อาคารและอุปกรณ์</w:t>
      </w:r>
    </w:p>
    <w:p w14:paraId="2C760C61" w14:textId="0462B13E" w:rsidR="00B42BF9" w:rsidRPr="00611403" w:rsidRDefault="00C21CD6" w:rsidP="003C298B">
      <w:pPr>
        <w:rPr>
          <w:rFonts w:asciiTheme="majorBidi" w:hAnsiTheme="majorBidi" w:cstheme="majorBidi"/>
          <w:sz w:val="22"/>
          <w:szCs w:val="22"/>
        </w:rPr>
      </w:pPr>
      <w:r w:rsidRPr="0018377E">
        <w:rPr>
          <w:rFonts w:asciiTheme="majorBidi" w:hAnsiTheme="majorBidi" w:cstheme="majorBidi"/>
          <w:sz w:val="28"/>
          <w:szCs w:val="28"/>
        </w:rPr>
        <w:tab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9"/>
        <w:gridCol w:w="1619"/>
        <w:gridCol w:w="239"/>
        <w:gridCol w:w="1743"/>
      </w:tblGrid>
      <w:tr w:rsidR="00987710" w:rsidRPr="00272D23" w14:paraId="5F74DB58" w14:textId="77777777" w:rsidTr="008258C2">
        <w:trPr>
          <w:trHeight w:val="722"/>
          <w:tblHeader/>
        </w:trPr>
        <w:tc>
          <w:tcPr>
            <w:tcW w:w="3058" w:type="pct"/>
          </w:tcPr>
          <w:p w14:paraId="54C13A48" w14:textId="06F16BB1" w:rsidR="00987710" w:rsidRPr="007E63AD" w:rsidRDefault="008258C2" w:rsidP="00825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>
              <w:rPr>
                <w:b/>
                <w:bCs/>
                <w:i/>
                <w:iCs/>
                <w:cs/>
              </w:rPr>
              <w:br/>
            </w:r>
            <w:r w:rsidR="005407B5">
              <w:rPr>
                <w:b/>
                <w:bCs/>
                <w:i/>
                <w:iCs/>
                <w:cs/>
              </w:rPr>
              <w:t>สำหรับงวด</w:t>
            </w:r>
            <w:r w:rsidR="001449D3">
              <w:rPr>
                <w:rFonts w:hint="cs"/>
                <w:b/>
                <w:bCs/>
                <w:i/>
                <w:iCs/>
                <w:cs/>
              </w:rPr>
              <w:t>สามเดือน</w:t>
            </w:r>
            <w:r w:rsidR="004732C0">
              <w:rPr>
                <w:b/>
                <w:bCs/>
                <w:i/>
                <w:iCs/>
                <w:cs/>
              </w:rPr>
              <w:t>สิ้นสุดวันที่</w:t>
            </w:r>
            <w:r w:rsidR="004732C0"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 w:rsidR="001449D3">
              <w:rPr>
                <w:b/>
                <w:bCs/>
                <w:i/>
                <w:iCs/>
              </w:rPr>
              <w:t xml:space="preserve">31 </w:t>
            </w:r>
            <w:r w:rsidR="001449D3">
              <w:rPr>
                <w:rFonts w:hint="cs"/>
                <w:b/>
                <w:bCs/>
                <w:i/>
                <w:iCs/>
                <w:cs/>
              </w:rPr>
              <w:t xml:space="preserve">มีนาคม </w:t>
            </w:r>
            <w:r w:rsidR="009F5958">
              <w:rPr>
                <w:b/>
                <w:bCs/>
                <w:i/>
                <w:iCs/>
              </w:rPr>
              <w:t>256</w:t>
            </w:r>
            <w:r w:rsidR="001449D3">
              <w:rPr>
                <w:b/>
                <w:bCs/>
                <w:i/>
                <w:iCs/>
              </w:rPr>
              <w:t>6</w:t>
            </w:r>
          </w:p>
        </w:tc>
        <w:tc>
          <w:tcPr>
            <w:tcW w:w="873" w:type="pct"/>
          </w:tcPr>
          <w:p w14:paraId="3A7B9959" w14:textId="77777777" w:rsidR="00987710" w:rsidRPr="00892BEA" w:rsidRDefault="00987710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FA05C81" w14:textId="6D39C139" w:rsidR="00987710" w:rsidRPr="00892BEA" w:rsidRDefault="008258C2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2B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7609A843" w14:textId="77777777" w:rsidR="00987710" w:rsidRPr="00892BEA" w:rsidRDefault="00987710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0" w:type="pct"/>
          </w:tcPr>
          <w:p w14:paraId="02AAC67E" w14:textId="59677A14" w:rsidR="00987710" w:rsidRPr="00892BEA" w:rsidRDefault="008258C2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2B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7710" w:rsidRPr="00272D23" w14:paraId="3182690B" w14:textId="77777777" w:rsidTr="00987710">
        <w:trPr>
          <w:trHeight w:val="308"/>
          <w:tblHeader/>
        </w:trPr>
        <w:tc>
          <w:tcPr>
            <w:tcW w:w="3058" w:type="pct"/>
          </w:tcPr>
          <w:p w14:paraId="47A53CB2" w14:textId="77777777" w:rsidR="00987710" w:rsidRDefault="00987710" w:rsidP="00987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</w:p>
        </w:tc>
        <w:tc>
          <w:tcPr>
            <w:tcW w:w="1942" w:type="pct"/>
            <w:gridSpan w:val="3"/>
            <w:vAlign w:val="bottom"/>
          </w:tcPr>
          <w:p w14:paraId="1A9DC45A" w14:textId="0D03EDC4" w:rsidR="00987710" w:rsidRPr="009F5958" w:rsidRDefault="00987710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F595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F59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258C2" w:rsidRPr="00272D23" w14:paraId="5C5BB896" w14:textId="77777777" w:rsidTr="00987710">
        <w:trPr>
          <w:tblHeader/>
        </w:trPr>
        <w:tc>
          <w:tcPr>
            <w:tcW w:w="3058" w:type="pct"/>
          </w:tcPr>
          <w:p w14:paraId="3E3EC6E4" w14:textId="012D251A" w:rsidR="008258C2" w:rsidRPr="007F0592" w:rsidRDefault="008258C2" w:rsidP="00825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0" w:right="-131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7F0592">
              <w:rPr>
                <w:rFonts w:ascii="Angsana New" w:hAnsi="Angsana New"/>
                <w:sz w:val="30"/>
                <w:szCs w:val="30"/>
                <w:cs/>
              </w:rPr>
              <w:t xml:space="preserve">ซื้อสินทรัพย์ </w:t>
            </w:r>
            <w:r w:rsidR="001449D3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7F0592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873" w:type="pct"/>
          </w:tcPr>
          <w:p w14:paraId="0960F18C" w14:textId="53C53F06" w:rsidR="008258C2" w:rsidRPr="00C24037" w:rsidRDefault="003D7AA3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</w:pPr>
            <w:r>
              <w:rPr>
                <w:rFonts w:hint="cs"/>
                <w:cs/>
              </w:rPr>
              <w:t>39.58</w:t>
            </w:r>
          </w:p>
        </w:tc>
        <w:tc>
          <w:tcPr>
            <w:tcW w:w="129" w:type="pct"/>
          </w:tcPr>
          <w:p w14:paraId="671F3DBB" w14:textId="77777777" w:rsidR="008258C2" w:rsidRPr="00FB6FE0" w:rsidRDefault="008258C2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  <w:tab w:val="decimal" w:pos="885"/>
              </w:tabs>
              <w:spacing w:line="240" w:lineRule="auto"/>
              <w:ind w:left="-108" w:right="-43"/>
            </w:pPr>
          </w:p>
        </w:tc>
        <w:tc>
          <w:tcPr>
            <w:tcW w:w="940" w:type="pct"/>
          </w:tcPr>
          <w:p w14:paraId="34901FC7" w14:textId="7CF21804" w:rsidR="008258C2" w:rsidRPr="00FB6FE0" w:rsidRDefault="003D7AA3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240" w:lineRule="auto"/>
              <w:ind w:left="-108" w:right="-43"/>
              <w:rPr>
                <w:cs/>
              </w:rPr>
            </w:pPr>
            <w:r>
              <w:rPr>
                <w:rFonts w:hint="cs"/>
                <w:cs/>
              </w:rPr>
              <w:t>0.02</w:t>
            </w:r>
          </w:p>
        </w:tc>
      </w:tr>
      <w:tr w:rsidR="008258C2" w:rsidRPr="00272D23" w14:paraId="1D9C43AA" w14:textId="77777777" w:rsidTr="008E2F94">
        <w:trPr>
          <w:trHeight w:val="68"/>
          <w:tblHeader/>
        </w:trPr>
        <w:tc>
          <w:tcPr>
            <w:tcW w:w="3058" w:type="pct"/>
          </w:tcPr>
          <w:p w14:paraId="3A2C7649" w14:textId="629CB750" w:rsidR="008258C2" w:rsidRPr="007F0592" w:rsidRDefault="00E57D1C" w:rsidP="00825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0" w:right="-131" w:hanging="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="008258C2" w:rsidRPr="007F0592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873" w:type="pct"/>
          </w:tcPr>
          <w:p w14:paraId="56C29148" w14:textId="384F9E34" w:rsidR="008258C2" w:rsidRPr="00C24037" w:rsidRDefault="003D7AA3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</w:pPr>
            <w:r>
              <w:rPr>
                <w:rFonts w:hint="cs"/>
                <w:cs/>
              </w:rPr>
              <w:t>(0.</w:t>
            </w:r>
            <w:r w:rsidR="00E57D1C">
              <w:t>30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29" w:type="pct"/>
          </w:tcPr>
          <w:p w14:paraId="014C4AEE" w14:textId="77777777" w:rsidR="008258C2" w:rsidRPr="00FB6FE0" w:rsidRDefault="008258C2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  <w:tab w:val="decimal" w:pos="885"/>
              </w:tabs>
              <w:spacing w:line="240" w:lineRule="auto"/>
              <w:ind w:left="-108" w:right="-43"/>
            </w:pPr>
          </w:p>
        </w:tc>
        <w:tc>
          <w:tcPr>
            <w:tcW w:w="940" w:type="pct"/>
          </w:tcPr>
          <w:p w14:paraId="66E342C8" w14:textId="6E904AE9" w:rsidR="008258C2" w:rsidRPr="00FB6FE0" w:rsidRDefault="003D7AA3" w:rsidP="0070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240" w:lineRule="auto"/>
              <w:ind w:left="-108" w:right="-43"/>
              <w:jc w:val="center"/>
            </w:pPr>
            <w:r>
              <w:rPr>
                <w:rFonts w:hint="cs"/>
                <w:cs/>
              </w:rPr>
              <w:t>-</w:t>
            </w:r>
          </w:p>
        </w:tc>
      </w:tr>
    </w:tbl>
    <w:p w14:paraId="20B7594B" w14:textId="77777777" w:rsidR="00C21CD6" w:rsidRPr="00D258DE" w:rsidRDefault="00C21CD6" w:rsidP="00C21CD6">
      <w:pPr>
        <w:spacing w:line="240" w:lineRule="auto"/>
        <w:rPr>
          <w:sz w:val="2"/>
          <w:szCs w:val="2"/>
        </w:rPr>
      </w:pPr>
    </w:p>
    <w:p w14:paraId="0437E5F1" w14:textId="77777777" w:rsidR="001449D3" w:rsidRDefault="001449D3" w:rsidP="00053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lang w:val="th-TH"/>
        </w:rPr>
      </w:pPr>
    </w:p>
    <w:p w14:paraId="2315B4F9" w14:textId="07D2C6F5" w:rsidR="00C21CD6" w:rsidRPr="00D8320E" w:rsidRDefault="00C21CD6" w:rsidP="00053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  <w:r w:rsidRPr="00C24037">
        <w:rPr>
          <w:rFonts w:asciiTheme="majorBidi" w:hAnsiTheme="majorBidi"/>
          <w:cs/>
          <w:lang w:val="th-TH"/>
        </w:rPr>
        <w:t xml:space="preserve">ณ วันที่ </w:t>
      </w:r>
      <w:r w:rsidR="001449D3">
        <w:t xml:space="preserve">31 </w:t>
      </w:r>
      <w:r w:rsidR="001449D3">
        <w:rPr>
          <w:rFonts w:hint="cs"/>
          <w:cs/>
        </w:rPr>
        <w:t xml:space="preserve">มีนาคม </w:t>
      </w:r>
      <w:r w:rsidR="00D8320E" w:rsidRPr="00C24037">
        <w:rPr>
          <w:rFonts w:asciiTheme="majorBidi" w:hAnsiTheme="majorBidi"/>
        </w:rPr>
        <w:t>256</w:t>
      </w:r>
      <w:r w:rsidR="001449D3">
        <w:rPr>
          <w:rFonts w:asciiTheme="majorBidi" w:hAnsiTheme="majorBidi"/>
        </w:rPr>
        <w:t>6</w:t>
      </w:r>
      <w:r w:rsidRPr="00C24037">
        <w:rPr>
          <w:rFonts w:asciiTheme="majorBidi" w:hAnsiTheme="majorBidi"/>
          <w:cs/>
          <w:lang w:val="th-TH"/>
        </w:rPr>
        <w:t xml:space="preserve"> </w:t>
      </w:r>
      <w:r w:rsidRPr="00C24037">
        <w:rPr>
          <w:rFonts w:asciiTheme="majorBidi" w:hAnsiTheme="majorBidi" w:hint="cs"/>
          <w:cs/>
          <w:lang w:val="th-TH"/>
        </w:rPr>
        <w:t>ทรัพย์สิน</w:t>
      </w:r>
      <w:r w:rsidRPr="00C24037">
        <w:rPr>
          <w:rFonts w:asciiTheme="majorBidi" w:hAnsiTheme="majorBidi"/>
          <w:cs/>
          <w:lang w:val="th-TH"/>
        </w:rPr>
        <w:t>ขอ</w:t>
      </w:r>
      <w:r w:rsidR="00AD45ED" w:rsidRPr="00C24037">
        <w:rPr>
          <w:rFonts w:asciiTheme="majorBidi" w:hAnsiTheme="majorBidi"/>
          <w:cs/>
          <w:lang w:val="th-TH"/>
        </w:rPr>
        <w:t>งกลุ่มบริษัทมูลค่าตามบัญชี</w:t>
      </w:r>
      <w:r w:rsidR="00AD45ED" w:rsidRPr="0001373F">
        <w:rPr>
          <w:rFonts w:asciiTheme="majorBidi" w:hAnsiTheme="majorBidi"/>
          <w:cs/>
          <w:lang w:val="th-TH"/>
        </w:rPr>
        <w:t>จำนว</w:t>
      </w:r>
      <w:r w:rsidR="00416E21">
        <w:rPr>
          <w:rFonts w:asciiTheme="majorBidi" w:hAnsiTheme="majorBidi" w:hint="cs"/>
          <w:cs/>
          <w:lang w:val="th-TH"/>
        </w:rPr>
        <w:t xml:space="preserve">น </w:t>
      </w:r>
      <w:r w:rsidR="00416E21">
        <w:rPr>
          <w:rFonts w:asciiTheme="majorBidi" w:hAnsiTheme="majorBidi"/>
        </w:rPr>
        <w:t>2,660.06</w:t>
      </w:r>
      <w:r w:rsidR="0001796B" w:rsidRPr="0001373F">
        <w:rPr>
          <w:rFonts w:asciiTheme="majorBidi" w:hAnsiTheme="majorBidi" w:hint="cs"/>
          <w:cs/>
          <w:lang w:val="th-TH"/>
        </w:rPr>
        <w:t xml:space="preserve"> </w:t>
      </w:r>
      <w:r w:rsidRPr="0001373F">
        <w:rPr>
          <w:rFonts w:asciiTheme="majorBidi" w:hAnsiTheme="majorBidi"/>
          <w:cs/>
          <w:lang w:val="th-TH"/>
        </w:rPr>
        <w:t>ล้าน</w:t>
      </w:r>
      <w:r w:rsidRPr="00C24037">
        <w:rPr>
          <w:rFonts w:asciiTheme="majorBidi" w:hAnsiTheme="majorBidi"/>
          <w:cs/>
          <w:lang w:val="th-TH"/>
        </w:rPr>
        <w:t xml:space="preserve">บาท ได้จดทะเบียนเพื่อเป็นหลักประกันเงินกู้ยืมสถาบันการเงิน </w:t>
      </w:r>
      <w:r w:rsidRPr="00C24037">
        <w:rPr>
          <w:rFonts w:asciiTheme="majorBidi" w:hAnsiTheme="majorBidi"/>
          <w:i/>
          <w:iCs/>
          <w:cs/>
          <w:lang w:val="th-TH"/>
        </w:rPr>
        <w:t>(</w:t>
      </w:r>
      <w:r w:rsidR="00D8320E" w:rsidRPr="00C24037">
        <w:rPr>
          <w:rFonts w:asciiTheme="majorBidi" w:hAnsiTheme="majorBidi"/>
          <w:i/>
          <w:iCs/>
        </w:rPr>
        <w:t>31</w:t>
      </w:r>
      <w:r w:rsidRPr="00C24037">
        <w:rPr>
          <w:rFonts w:asciiTheme="majorBidi" w:hAnsiTheme="majorBidi"/>
          <w:i/>
          <w:iCs/>
          <w:cs/>
          <w:lang w:val="th-TH"/>
        </w:rPr>
        <w:t xml:space="preserve"> </w:t>
      </w:r>
      <w:r w:rsidRPr="0001373F">
        <w:rPr>
          <w:rFonts w:asciiTheme="majorBidi" w:hAnsiTheme="majorBidi" w:hint="cs"/>
          <w:i/>
          <w:iCs/>
          <w:cs/>
          <w:lang w:val="th-TH"/>
        </w:rPr>
        <w:t xml:space="preserve">ธันวาคม </w:t>
      </w:r>
      <w:r w:rsidR="00D8320E" w:rsidRPr="0001373F">
        <w:rPr>
          <w:rFonts w:asciiTheme="majorBidi" w:hAnsiTheme="majorBidi"/>
          <w:i/>
          <w:iCs/>
        </w:rPr>
        <w:t>256</w:t>
      </w:r>
      <w:r w:rsidR="001449D3" w:rsidRPr="0001373F">
        <w:rPr>
          <w:rFonts w:asciiTheme="majorBidi" w:hAnsiTheme="majorBidi"/>
          <w:i/>
          <w:iCs/>
        </w:rPr>
        <w:t>5</w:t>
      </w:r>
      <w:r w:rsidR="0001373F">
        <w:rPr>
          <w:rFonts w:asciiTheme="majorBidi" w:hAnsiTheme="majorBidi"/>
          <w:i/>
          <w:iCs/>
        </w:rPr>
        <w:t>: 2,712.30</w:t>
      </w:r>
      <w:r w:rsidR="00A018DD" w:rsidRPr="0001373F">
        <w:rPr>
          <w:rFonts w:asciiTheme="majorBidi" w:hAnsiTheme="majorBidi" w:hint="cs"/>
          <w:i/>
          <w:iCs/>
          <w:cs/>
          <w:lang w:val="th-TH"/>
        </w:rPr>
        <w:t xml:space="preserve"> </w:t>
      </w:r>
      <w:r w:rsidRPr="0001373F">
        <w:rPr>
          <w:rFonts w:asciiTheme="majorBidi" w:hAnsiTheme="majorBidi" w:hint="cs"/>
          <w:i/>
          <w:iCs/>
          <w:cs/>
          <w:lang w:val="th-TH"/>
        </w:rPr>
        <w:t>ล้าน</w:t>
      </w:r>
      <w:r w:rsidRPr="00C24037">
        <w:rPr>
          <w:rFonts w:asciiTheme="majorBidi" w:hAnsiTheme="majorBidi" w:hint="cs"/>
          <w:i/>
          <w:iCs/>
          <w:cs/>
          <w:lang w:val="th-TH"/>
        </w:rPr>
        <w:t>บาท</w:t>
      </w:r>
      <w:r w:rsidRPr="00C24037">
        <w:rPr>
          <w:rFonts w:asciiTheme="majorBidi" w:hAnsiTheme="majorBidi"/>
          <w:i/>
          <w:iCs/>
          <w:cs/>
          <w:lang w:val="th-TH"/>
        </w:rPr>
        <w:t>)</w:t>
      </w:r>
    </w:p>
    <w:p w14:paraId="22F19C89" w14:textId="77777777" w:rsidR="00AD34A8" w:rsidRPr="00AC5EDC" w:rsidRDefault="004762B0" w:rsidP="00A21206">
      <w:pPr>
        <w:pStyle w:val="index"/>
        <w:tabs>
          <w:tab w:val="clear" w:pos="1134"/>
          <w:tab w:val="left" w:pos="-1710"/>
          <w:tab w:val="left" w:pos="990"/>
        </w:tabs>
        <w:spacing w:after="0" w:line="240" w:lineRule="auto"/>
        <w:ind w:left="990" w:right="299" w:firstLine="0"/>
        <w:jc w:val="thaiDistribute"/>
        <w:outlineLvl w:val="0"/>
        <w:rPr>
          <w:rFonts w:asciiTheme="majorBidi" w:eastAsia="Arial" w:hAnsiTheme="majorBidi" w:cstheme="majorBidi"/>
          <w:sz w:val="2"/>
          <w:szCs w:val="2"/>
        </w:rPr>
      </w:pPr>
      <w:r w:rsidRPr="00AC5EDC">
        <w:rPr>
          <w:rFonts w:asciiTheme="majorBidi" w:hAnsiTheme="majorBidi" w:cstheme="majorBidi"/>
          <w:sz w:val="2"/>
          <w:szCs w:val="2"/>
          <w:lang w:val="en-US" w:bidi="th-TH"/>
        </w:rPr>
        <w:tab/>
      </w:r>
      <w:r w:rsidR="00B92C3D" w:rsidRPr="00AC5EDC">
        <w:rPr>
          <w:rFonts w:asciiTheme="majorBidi" w:eastAsia="Arial" w:hAnsiTheme="majorBidi" w:cstheme="majorBidi"/>
          <w:sz w:val="2"/>
          <w:szCs w:val="2"/>
        </w:rPr>
        <w:tab/>
      </w:r>
    </w:p>
    <w:bookmarkEnd w:id="4"/>
    <w:bookmarkEnd w:id="5"/>
    <w:p w14:paraId="5FCCBDF1" w14:textId="229E57F3" w:rsidR="004649FC" w:rsidRDefault="00464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2"/>
          <w:szCs w:val="22"/>
          <w:lang w:val="en-GB"/>
        </w:rPr>
      </w:pPr>
    </w:p>
    <w:p w14:paraId="398F2C02" w14:textId="77777777" w:rsidR="007E392F" w:rsidRDefault="007E3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cs/>
          <w:lang w:val="en-GB"/>
        </w:rPr>
      </w:pPr>
      <w:r>
        <w:rPr>
          <w:rFonts w:asciiTheme="majorBidi" w:hAnsiTheme="majorBidi"/>
          <w:b/>
          <w:bCs/>
          <w:cs/>
        </w:rPr>
        <w:br w:type="page"/>
      </w:r>
    </w:p>
    <w:p w14:paraId="07E6464E" w14:textId="2688B0C0" w:rsidR="007E392F" w:rsidRPr="0042164E" w:rsidRDefault="007E392F" w:rsidP="0042164E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color w:val="000000"/>
          <w:cs/>
        </w:rPr>
        <w:sectPr w:rsidR="007E392F" w:rsidRPr="0042164E" w:rsidSect="001449D3">
          <w:headerReference w:type="default" r:id="rId11"/>
          <w:footerReference w:type="defaul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408"/>
        </w:sectPr>
      </w:pPr>
    </w:p>
    <w:p w14:paraId="2328B282" w14:textId="7E37786E" w:rsidR="00892BEA" w:rsidRPr="00AF07A8" w:rsidRDefault="00892BEA" w:rsidP="00892BEA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F07A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ส่วนงานดำเนินงาน</w:t>
      </w:r>
    </w:p>
    <w:p w14:paraId="170F3BBC" w14:textId="40D08866" w:rsidR="004732C0" w:rsidRDefault="004732C0" w:rsidP="004732C0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tbl>
      <w:tblPr>
        <w:tblW w:w="15264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08"/>
        <w:gridCol w:w="989"/>
        <w:gridCol w:w="178"/>
        <w:gridCol w:w="1075"/>
        <w:gridCol w:w="6"/>
        <w:gridCol w:w="176"/>
        <w:gridCol w:w="6"/>
        <w:gridCol w:w="14"/>
        <w:gridCol w:w="973"/>
        <w:gridCol w:w="193"/>
        <w:gridCol w:w="1058"/>
        <w:gridCol w:w="9"/>
        <w:gridCol w:w="174"/>
        <w:gridCol w:w="9"/>
        <w:gridCol w:w="987"/>
        <w:gridCol w:w="182"/>
        <w:gridCol w:w="1042"/>
        <w:gridCol w:w="183"/>
        <w:gridCol w:w="983"/>
        <w:gridCol w:w="183"/>
        <w:gridCol w:w="981"/>
        <w:gridCol w:w="6"/>
        <w:gridCol w:w="177"/>
        <w:gridCol w:w="6"/>
        <w:gridCol w:w="942"/>
        <w:gridCol w:w="228"/>
        <w:gridCol w:w="985"/>
        <w:gridCol w:w="11"/>
      </w:tblGrid>
      <w:tr w:rsidR="002629DB" w:rsidRPr="00623946" w14:paraId="7814303B" w14:textId="77777777" w:rsidTr="0023290C">
        <w:trPr>
          <w:gridAfter w:val="1"/>
          <w:wAfter w:w="11" w:type="dxa"/>
          <w:cantSplit/>
        </w:trPr>
        <w:tc>
          <w:tcPr>
            <w:tcW w:w="3508" w:type="dxa"/>
            <w:vMerge w:val="restart"/>
          </w:tcPr>
          <w:p w14:paraId="02FFBF84" w14:textId="77777777" w:rsidR="002629DB" w:rsidRPr="002629DB" w:rsidRDefault="002629DB" w:rsidP="004A0412">
            <w:pPr>
              <w:tabs>
                <w:tab w:val="clear" w:pos="3742"/>
                <w:tab w:val="left" w:pos="36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14:paraId="2862EC24" w14:textId="77777777" w:rsidR="002629DB" w:rsidRPr="002629DB" w:rsidRDefault="002629DB" w:rsidP="004A0412">
            <w:pPr>
              <w:tabs>
                <w:tab w:val="clear" w:pos="3742"/>
                <w:tab w:val="left" w:pos="36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5" w:type="dxa"/>
            <w:gridSpan w:val="26"/>
            <w:vAlign w:val="bottom"/>
          </w:tcPr>
          <w:p w14:paraId="7609FBF7" w14:textId="77777777" w:rsidR="002629DB" w:rsidRPr="002629DB" w:rsidRDefault="002629DB" w:rsidP="004A0412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bCs/>
                <w:color w:val="FF0000"/>
                <w:sz w:val="26"/>
                <w:szCs w:val="26"/>
                <w:cs/>
              </w:rPr>
            </w:pPr>
            <w:r w:rsidRPr="002629D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2629DB" w:rsidRPr="004D0A56" w14:paraId="49C51887" w14:textId="77777777" w:rsidTr="0023290C">
        <w:trPr>
          <w:gridAfter w:val="1"/>
          <w:wAfter w:w="11" w:type="dxa"/>
          <w:cantSplit/>
        </w:trPr>
        <w:tc>
          <w:tcPr>
            <w:tcW w:w="3508" w:type="dxa"/>
            <w:vMerge/>
          </w:tcPr>
          <w:p w14:paraId="398B513A" w14:textId="77777777" w:rsidR="002629DB" w:rsidRPr="002629DB" w:rsidRDefault="002629DB" w:rsidP="004A0412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42" w:type="dxa"/>
            <w:gridSpan w:val="3"/>
            <w:vAlign w:val="bottom"/>
          </w:tcPr>
          <w:p w14:paraId="30B7F969" w14:textId="77777777" w:rsidR="002629DB" w:rsidRPr="002629DB" w:rsidRDefault="002629DB" w:rsidP="004A0412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</w:pPr>
            <w:r w:rsidRPr="002629DB">
              <w:rPr>
                <w:rFonts w:asciiTheme="majorBidi" w:hAnsiTheme="majorBidi" w:cstheme="majorBidi" w:hint="cs"/>
                <w:b w:val="0"/>
                <w:sz w:val="26"/>
                <w:szCs w:val="26"/>
                <w:cs/>
                <w:lang w:bidi="th-TH"/>
              </w:rPr>
              <w:t>ธุรกิจไบโอดีเซล</w:t>
            </w:r>
          </w:p>
        </w:tc>
        <w:tc>
          <w:tcPr>
            <w:tcW w:w="182" w:type="dxa"/>
            <w:gridSpan w:val="2"/>
            <w:vAlign w:val="bottom"/>
          </w:tcPr>
          <w:p w14:paraId="1CE7F4BB" w14:textId="77777777" w:rsidR="002629DB" w:rsidRPr="002629DB" w:rsidRDefault="002629DB" w:rsidP="004A0412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2244" w:type="dxa"/>
            <w:gridSpan w:val="5"/>
            <w:vAlign w:val="bottom"/>
          </w:tcPr>
          <w:p w14:paraId="09A47DA2" w14:textId="77777777" w:rsidR="002629DB" w:rsidRPr="002629DB" w:rsidRDefault="002629DB" w:rsidP="004A0412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i/>
                <w:iCs/>
                <w:sz w:val="26"/>
                <w:szCs w:val="26"/>
                <w:lang w:bidi="th-TH"/>
              </w:rPr>
            </w:pPr>
            <w:r w:rsidRPr="002629DB">
              <w:rPr>
                <w:rFonts w:asciiTheme="majorBidi" w:hAnsiTheme="majorBidi" w:cstheme="majorBidi" w:hint="cs"/>
                <w:b w:val="0"/>
                <w:sz w:val="26"/>
                <w:szCs w:val="26"/>
                <w:cs/>
                <w:lang w:bidi="th-TH"/>
              </w:rPr>
              <w:t>ธุรกิจเอทานอล</w:t>
            </w:r>
          </w:p>
        </w:tc>
        <w:tc>
          <w:tcPr>
            <w:tcW w:w="183" w:type="dxa"/>
            <w:gridSpan w:val="2"/>
            <w:vAlign w:val="bottom"/>
          </w:tcPr>
          <w:p w14:paraId="06745F36" w14:textId="77777777" w:rsidR="002629DB" w:rsidRPr="002629DB" w:rsidRDefault="002629DB" w:rsidP="004A0412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2220" w:type="dxa"/>
            <w:gridSpan w:val="4"/>
            <w:vAlign w:val="bottom"/>
          </w:tcPr>
          <w:p w14:paraId="3975464D" w14:textId="77777777" w:rsidR="002629DB" w:rsidRPr="002629DB" w:rsidRDefault="002629DB" w:rsidP="004A0412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</w:pPr>
            <w:r w:rsidRPr="002629DB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 xml:space="preserve">ส่วนงานอื่น </w:t>
            </w:r>
          </w:p>
        </w:tc>
        <w:tc>
          <w:tcPr>
            <w:tcW w:w="183" w:type="dxa"/>
            <w:vAlign w:val="bottom"/>
          </w:tcPr>
          <w:p w14:paraId="6316CDD7" w14:textId="77777777" w:rsidR="002629DB" w:rsidRPr="002629DB" w:rsidRDefault="002629DB" w:rsidP="004A0412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2147" w:type="dxa"/>
            <w:gridSpan w:val="3"/>
            <w:vAlign w:val="bottom"/>
          </w:tcPr>
          <w:p w14:paraId="7CE39116" w14:textId="77777777" w:rsidR="002629DB" w:rsidRPr="002629DB" w:rsidRDefault="002629DB" w:rsidP="004A0412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</w:pPr>
            <w:r w:rsidRPr="002629DB">
              <w:rPr>
                <w:rFonts w:asciiTheme="majorBidi" w:hAnsiTheme="majorBidi" w:cstheme="majorBidi" w:hint="cs"/>
                <w:b w:val="0"/>
                <w:sz w:val="26"/>
                <w:szCs w:val="26"/>
                <w:cs/>
                <w:lang w:bidi="th-TH"/>
              </w:rPr>
              <w:t>รายการตัดบัญชี</w:t>
            </w:r>
          </w:p>
          <w:p w14:paraId="4141ECFB" w14:textId="77777777" w:rsidR="002629DB" w:rsidRPr="002629DB" w:rsidRDefault="002629DB" w:rsidP="004A0412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</w:pPr>
            <w:r w:rsidRPr="002629DB">
              <w:rPr>
                <w:rFonts w:asciiTheme="majorBidi" w:hAnsiTheme="majorBidi" w:cstheme="majorBidi" w:hint="cs"/>
                <w:b w:val="0"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83" w:type="dxa"/>
            <w:gridSpan w:val="2"/>
            <w:vAlign w:val="bottom"/>
          </w:tcPr>
          <w:p w14:paraId="192D39EB" w14:textId="77777777" w:rsidR="002629DB" w:rsidRPr="002629DB" w:rsidRDefault="002629DB" w:rsidP="004A0412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2161" w:type="dxa"/>
            <w:gridSpan w:val="4"/>
            <w:vAlign w:val="bottom"/>
          </w:tcPr>
          <w:p w14:paraId="7713B2F3" w14:textId="77777777" w:rsidR="002629DB" w:rsidRPr="002629DB" w:rsidRDefault="002629DB" w:rsidP="004A0412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</w:pPr>
            <w:r w:rsidRPr="002629DB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629DB" w:rsidRPr="00623946" w14:paraId="0ADEFA98" w14:textId="77777777" w:rsidTr="0001373F">
        <w:trPr>
          <w:cantSplit/>
        </w:trPr>
        <w:tc>
          <w:tcPr>
            <w:tcW w:w="3508" w:type="dxa"/>
          </w:tcPr>
          <w:p w14:paraId="294ABD73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629DB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สำหรับงวด</w:t>
            </w:r>
            <w:r w:rsidRPr="002629DB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สาม</w:t>
            </w:r>
            <w:r w:rsidRPr="002629DB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Pr="002629DB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31 </w:t>
            </w:r>
            <w:r w:rsidRPr="002629DB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 xml:space="preserve">มีนาคม 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3352A66A" w14:textId="52052018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29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78" w:type="dxa"/>
            <w:vAlign w:val="center"/>
          </w:tcPr>
          <w:p w14:paraId="04C70ED9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6391423E" w14:textId="7020C472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29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2" w:type="dxa"/>
            <w:gridSpan w:val="2"/>
          </w:tcPr>
          <w:p w14:paraId="56A73331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center"/>
          </w:tcPr>
          <w:p w14:paraId="6763C381" w14:textId="238813E4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29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93" w:type="dxa"/>
            <w:vAlign w:val="center"/>
          </w:tcPr>
          <w:p w14:paraId="79500A7F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0EAF93CA" w14:textId="7A38C443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29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3" w:type="dxa"/>
            <w:gridSpan w:val="2"/>
          </w:tcPr>
          <w:p w14:paraId="00C5645C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center"/>
          </w:tcPr>
          <w:p w14:paraId="2FA7C4D6" w14:textId="5EDF3730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29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2" w:type="dxa"/>
            <w:vAlign w:val="center"/>
          </w:tcPr>
          <w:p w14:paraId="52370E0C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vAlign w:val="center"/>
          </w:tcPr>
          <w:p w14:paraId="2522D291" w14:textId="3E2C14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29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3" w:type="dxa"/>
          </w:tcPr>
          <w:p w14:paraId="43F4CB8F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center"/>
          </w:tcPr>
          <w:p w14:paraId="21320059" w14:textId="4FFAFD90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29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3" w:type="dxa"/>
            <w:vAlign w:val="center"/>
          </w:tcPr>
          <w:p w14:paraId="1644102E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center"/>
          </w:tcPr>
          <w:p w14:paraId="4C2D70E1" w14:textId="72123EB0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29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3" w:type="dxa"/>
            <w:gridSpan w:val="2"/>
          </w:tcPr>
          <w:p w14:paraId="06503C1D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vAlign w:val="center"/>
          </w:tcPr>
          <w:p w14:paraId="4F1EC5E1" w14:textId="59DC2B54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29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28" w:type="dxa"/>
            <w:vAlign w:val="center"/>
          </w:tcPr>
          <w:p w14:paraId="6A9A1C0E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center"/>
          </w:tcPr>
          <w:p w14:paraId="353344B1" w14:textId="67E58F9E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29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</w:tr>
      <w:tr w:rsidR="002629DB" w:rsidRPr="00623946" w14:paraId="3949EB29" w14:textId="77777777" w:rsidTr="0023290C">
        <w:trPr>
          <w:gridAfter w:val="1"/>
          <w:wAfter w:w="11" w:type="dxa"/>
          <w:cantSplit/>
        </w:trPr>
        <w:tc>
          <w:tcPr>
            <w:tcW w:w="3508" w:type="dxa"/>
          </w:tcPr>
          <w:p w14:paraId="274046DA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45" w:type="dxa"/>
            <w:gridSpan w:val="26"/>
            <w:shd w:val="clear" w:color="auto" w:fill="auto"/>
            <w:vAlign w:val="center"/>
          </w:tcPr>
          <w:p w14:paraId="67EAE46C" w14:textId="77777777" w:rsidR="002629DB" w:rsidRPr="002629DB" w:rsidRDefault="002629DB" w:rsidP="002629DB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2629D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2629DB" w:rsidRPr="00623946" w14:paraId="33E81BE6" w14:textId="77777777" w:rsidTr="0001373F">
        <w:trPr>
          <w:cantSplit/>
        </w:trPr>
        <w:tc>
          <w:tcPr>
            <w:tcW w:w="3508" w:type="dxa"/>
          </w:tcPr>
          <w:p w14:paraId="63CF5B42" w14:textId="77777777" w:rsidR="002629DB" w:rsidRPr="002629DB" w:rsidRDefault="002629DB" w:rsidP="002629DB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  <w:r w:rsidRPr="002629D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24ECEB3D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30094B18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6F929994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gridSpan w:val="2"/>
          </w:tcPr>
          <w:p w14:paraId="661AB601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center"/>
          </w:tcPr>
          <w:p w14:paraId="29C52C4A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3" w:type="dxa"/>
            <w:vAlign w:val="center"/>
          </w:tcPr>
          <w:p w14:paraId="0C40EA41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31676B26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gridSpan w:val="2"/>
          </w:tcPr>
          <w:p w14:paraId="678658BC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center"/>
          </w:tcPr>
          <w:p w14:paraId="28070C86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center"/>
          </w:tcPr>
          <w:p w14:paraId="31783D8F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vAlign w:val="center"/>
          </w:tcPr>
          <w:p w14:paraId="6CDE585C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</w:tcPr>
          <w:p w14:paraId="28F0B137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center"/>
          </w:tcPr>
          <w:p w14:paraId="34CB651F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79F31D71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center"/>
          </w:tcPr>
          <w:p w14:paraId="7EBD6751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gridSpan w:val="2"/>
          </w:tcPr>
          <w:p w14:paraId="43318496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vAlign w:val="center"/>
          </w:tcPr>
          <w:p w14:paraId="5DB85990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28" w:type="dxa"/>
            <w:vAlign w:val="center"/>
          </w:tcPr>
          <w:p w14:paraId="0450D8CF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center"/>
          </w:tcPr>
          <w:p w14:paraId="2C9A3B77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2629DB" w:rsidRPr="00623946" w14:paraId="61F6D85C" w14:textId="77777777" w:rsidTr="0001373F">
        <w:trPr>
          <w:cantSplit/>
        </w:trPr>
        <w:tc>
          <w:tcPr>
            <w:tcW w:w="3508" w:type="dxa"/>
          </w:tcPr>
          <w:p w14:paraId="6A830DF6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29D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989" w:type="dxa"/>
            <w:vAlign w:val="bottom"/>
          </w:tcPr>
          <w:p w14:paraId="40BB742D" w14:textId="1970C56D" w:rsidR="002629DB" w:rsidRPr="002629DB" w:rsidRDefault="0037238A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2,116.69</w:t>
            </w:r>
          </w:p>
        </w:tc>
        <w:tc>
          <w:tcPr>
            <w:tcW w:w="178" w:type="dxa"/>
            <w:vAlign w:val="bottom"/>
          </w:tcPr>
          <w:p w14:paraId="7264CC12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1FF5B3B2" w14:textId="1D696294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29D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2,752.42</w:t>
            </w:r>
          </w:p>
        </w:tc>
        <w:tc>
          <w:tcPr>
            <w:tcW w:w="196" w:type="dxa"/>
            <w:gridSpan w:val="3"/>
            <w:vAlign w:val="bottom"/>
          </w:tcPr>
          <w:p w14:paraId="2FFB6F88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BF29344" w14:textId="1D9E7B11" w:rsidR="002629DB" w:rsidRPr="002629DB" w:rsidRDefault="0037238A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823.12</w:t>
            </w:r>
          </w:p>
        </w:tc>
        <w:tc>
          <w:tcPr>
            <w:tcW w:w="193" w:type="dxa"/>
            <w:vAlign w:val="bottom"/>
          </w:tcPr>
          <w:p w14:paraId="04086FE6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52B97603" w14:textId="76B6ECDB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2629D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986.99</w:t>
            </w:r>
          </w:p>
        </w:tc>
        <w:tc>
          <w:tcPr>
            <w:tcW w:w="183" w:type="dxa"/>
            <w:gridSpan w:val="2"/>
            <w:vAlign w:val="bottom"/>
          </w:tcPr>
          <w:p w14:paraId="2FF1386B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40E26DA" w14:textId="67DDA558" w:rsidR="002629DB" w:rsidRPr="002629DB" w:rsidRDefault="0037238A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1.84</w:t>
            </w:r>
          </w:p>
        </w:tc>
        <w:tc>
          <w:tcPr>
            <w:tcW w:w="182" w:type="dxa"/>
            <w:vAlign w:val="bottom"/>
          </w:tcPr>
          <w:p w14:paraId="3DF56C10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vAlign w:val="bottom"/>
          </w:tcPr>
          <w:p w14:paraId="0B3F66C0" w14:textId="72A20B1E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2629DB">
              <w:rPr>
                <w:rFonts w:asciiTheme="majorBidi" w:hAnsiTheme="majorBidi" w:cstheme="majorBidi"/>
                <w:sz w:val="26"/>
                <w:szCs w:val="26"/>
              </w:rPr>
              <w:t>0.40</w:t>
            </w:r>
          </w:p>
        </w:tc>
        <w:tc>
          <w:tcPr>
            <w:tcW w:w="183" w:type="dxa"/>
            <w:vAlign w:val="bottom"/>
          </w:tcPr>
          <w:p w14:paraId="1A558B6D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5ED28680" w14:textId="7C94ED23" w:rsidR="002629DB" w:rsidRPr="002629DB" w:rsidRDefault="00177563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D7EB54A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10FDBB17" w14:textId="5137D61D" w:rsidR="002629DB" w:rsidRPr="002629DB" w:rsidRDefault="002629DB" w:rsidP="0001373F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2629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14:paraId="70FF27B6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vAlign w:val="bottom"/>
          </w:tcPr>
          <w:p w14:paraId="07A36077" w14:textId="2C80FB52" w:rsidR="002629DB" w:rsidRPr="002629DB" w:rsidRDefault="00177563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2,941.65</w:t>
            </w:r>
          </w:p>
        </w:tc>
        <w:tc>
          <w:tcPr>
            <w:tcW w:w="228" w:type="dxa"/>
            <w:vAlign w:val="bottom"/>
          </w:tcPr>
          <w:p w14:paraId="21B865B6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3A22BE99" w14:textId="74A20044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2629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3,739.81</w:t>
            </w:r>
          </w:p>
        </w:tc>
      </w:tr>
      <w:tr w:rsidR="002629DB" w:rsidRPr="00623946" w14:paraId="3DB1783E" w14:textId="77777777" w:rsidTr="0001373F">
        <w:trPr>
          <w:cantSplit/>
        </w:trPr>
        <w:tc>
          <w:tcPr>
            <w:tcW w:w="3508" w:type="dxa"/>
          </w:tcPr>
          <w:p w14:paraId="55D72706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29D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3A00F6B5" w14:textId="4B41F0E2" w:rsidR="002629DB" w:rsidRPr="002629DB" w:rsidRDefault="0037238A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2055C50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  <w:vAlign w:val="bottom"/>
          </w:tcPr>
          <w:p w14:paraId="32B34BBF" w14:textId="29CF2DB6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2629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96" w:type="dxa"/>
            <w:gridSpan w:val="3"/>
            <w:vAlign w:val="bottom"/>
          </w:tcPr>
          <w:p w14:paraId="236D9A55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vAlign w:val="bottom"/>
          </w:tcPr>
          <w:p w14:paraId="3EC66E58" w14:textId="4041289B" w:rsidR="002629DB" w:rsidRPr="002629DB" w:rsidRDefault="0037238A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93" w:type="dxa"/>
            <w:vAlign w:val="bottom"/>
          </w:tcPr>
          <w:p w14:paraId="5D83FA09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gridSpan w:val="2"/>
            <w:tcBorders>
              <w:bottom w:val="single" w:sz="4" w:space="0" w:color="auto"/>
            </w:tcBorders>
            <w:vAlign w:val="bottom"/>
          </w:tcPr>
          <w:p w14:paraId="2B1C23D5" w14:textId="1C7F914C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2629D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6.99</w:t>
            </w:r>
          </w:p>
        </w:tc>
        <w:tc>
          <w:tcPr>
            <w:tcW w:w="183" w:type="dxa"/>
            <w:gridSpan w:val="2"/>
            <w:vAlign w:val="bottom"/>
          </w:tcPr>
          <w:p w14:paraId="71975FD1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5743D307" w14:textId="3A168C4F" w:rsidR="002629DB" w:rsidRPr="002629DB" w:rsidRDefault="0037238A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003A85B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075E8BB8" w14:textId="61CD7B1F" w:rsidR="002629DB" w:rsidRPr="002629DB" w:rsidRDefault="002629DB" w:rsidP="0001373F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2629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3" w:type="dxa"/>
            <w:vAlign w:val="bottom"/>
          </w:tcPr>
          <w:p w14:paraId="5122D175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3FCA5783" w14:textId="4FAF1B8A" w:rsidR="002629DB" w:rsidRPr="002629DB" w:rsidRDefault="00742B4E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508C068B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tcBorders>
              <w:bottom w:val="single" w:sz="4" w:space="0" w:color="auto"/>
            </w:tcBorders>
            <w:vAlign w:val="bottom"/>
          </w:tcPr>
          <w:p w14:paraId="26E3E70D" w14:textId="27646FFC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2629DB">
              <w:rPr>
                <w:rFonts w:asciiTheme="majorBidi" w:hAnsiTheme="majorBidi" w:cstheme="majorBidi"/>
                <w:sz w:val="26"/>
                <w:szCs w:val="26"/>
              </w:rPr>
              <w:t>(6.99)</w:t>
            </w:r>
          </w:p>
        </w:tc>
        <w:tc>
          <w:tcPr>
            <w:tcW w:w="183" w:type="dxa"/>
            <w:gridSpan w:val="2"/>
            <w:vAlign w:val="bottom"/>
          </w:tcPr>
          <w:p w14:paraId="1023AE6C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vAlign w:val="bottom"/>
          </w:tcPr>
          <w:p w14:paraId="43E730C3" w14:textId="3A3C3D3C" w:rsidR="002629DB" w:rsidRPr="002629DB" w:rsidRDefault="00177563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28" w:type="dxa"/>
            <w:vAlign w:val="bottom"/>
          </w:tcPr>
          <w:p w14:paraId="17468647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vAlign w:val="bottom"/>
          </w:tcPr>
          <w:p w14:paraId="079A18AE" w14:textId="10418DCA" w:rsidR="002629DB" w:rsidRPr="002629DB" w:rsidRDefault="002629DB" w:rsidP="0001373F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2629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629DB" w:rsidRPr="00623946" w14:paraId="0F2E4D59" w14:textId="77777777" w:rsidTr="0001373F">
        <w:trPr>
          <w:cantSplit/>
        </w:trPr>
        <w:tc>
          <w:tcPr>
            <w:tcW w:w="3508" w:type="dxa"/>
          </w:tcPr>
          <w:p w14:paraId="5C5EC2BB" w14:textId="77777777" w:rsidR="002629DB" w:rsidRPr="002629DB" w:rsidRDefault="002629DB" w:rsidP="002629DB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629D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  <w:r w:rsidRPr="002629D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จากการขาย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616277" w14:textId="75E0AF77" w:rsidR="002629DB" w:rsidRPr="002629DB" w:rsidRDefault="0037238A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2,116.69</w:t>
            </w:r>
          </w:p>
        </w:tc>
        <w:tc>
          <w:tcPr>
            <w:tcW w:w="178" w:type="dxa"/>
            <w:vAlign w:val="bottom"/>
          </w:tcPr>
          <w:p w14:paraId="450B439A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2D32A6" w14:textId="456241C8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629D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2,752.42</w:t>
            </w:r>
          </w:p>
        </w:tc>
        <w:tc>
          <w:tcPr>
            <w:tcW w:w="196" w:type="dxa"/>
            <w:gridSpan w:val="3"/>
            <w:vAlign w:val="bottom"/>
          </w:tcPr>
          <w:p w14:paraId="4CFD03FD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EDA27" w14:textId="04B40A4C" w:rsidR="002629DB" w:rsidRPr="002629DB" w:rsidRDefault="0037238A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823.12</w:t>
            </w:r>
          </w:p>
        </w:tc>
        <w:tc>
          <w:tcPr>
            <w:tcW w:w="193" w:type="dxa"/>
            <w:vAlign w:val="bottom"/>
          </w:tcPr>
          <w:p w14:paraId="0053CA76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8ABE80" w14:textId="46A38CCE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6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993.98</w:t>
            </w:r>
          </w:p>
        </w:tc>
        <w:tc>
          <w:tcPr>
            <w:tcW w:w="183" w:type="dxa"/>
            <w:gridSpan w:val="2"/>
            <w:vAlign w:val="bottom"/>
          </w:tcPr>
          <w:p w14:paraId="4ABAFFBB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F178E3" w14:textId="1801F319" w:rsidR="002629DB" w:rsidRPr="002629DB" w:rsidRDefault="0037238A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1.84</w:t>
            </w:r>
          </w:p>
        </w:tc>
        <w:tc>
          <w:tcPr>
            <w:tcW w:w="182" w:type="dxa"/>
            <w:vAlign w:val="bottom"/>
          </w:tcPr>
          <w:p w14:paraId="04B748AD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6BCEC6" w14:textId="4F026F3E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6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0.40</w:t>
            </w:r>
          </w:p>
        </w:tc>
        <w:tc>
          <w:tcPr>
            <w:tcW w:w="183" w:type="dxa"/>
            <w:vAlign w:val="bottom"/>
          </w:tcPr>
          <w:p w14:paraId="70E835B1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60CBF4" w14:textId="1CF2EE22" w:rsidR="002629DB" w:rsidRPr="002629DB" w:rsidRDefault="00BC36A5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777D1DF0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F27946" w14:textId="6413BDB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6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(6.99)</w:t>
            </w:r>
          </w:p>
        </w:tc>
        <w:tc>
          <w:tcPr>
            <w:tcW w:w="183" w:type="dxa"/>
            <w:gridSpan w:val="2"/>
            <w:vAlign w:val="bottom"/>
          </w:tcPr>
          <w:p w14:paraId="12233A4A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7FE3C6" w14:textId="6F6F13A8" w:rsidR="002629DB" w:rsidRPr="0001373F" w:rsidRDefault="00177563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137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2,941.65</w:t>
            </w:r>
          </w:p>
        </w:tc>
        <w:tc>
          <w:tcPr>
            <w:tcW w:w="228" w:type="dxa"/>
            <w:vAlign w:val="bottom"/>
          </w:tcPr>
          <w:p w14:paraId="01521A4B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7705C" w14:textId="39B40DDB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629D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3,739.81</w:t>
            </w:r>
          </w:p>
        </w:tc>
      </w:tr>
      <w:tr w:rsidR="002629DB" w:rsidRPr="000508EF" w14:paraId="520583F1" w14:textId="77777777" w:rsidTr="0001373F">
        <w:trPr>
          <w:cantSplit/>
          <w:trHeight w:val="285"/>
        </w:trPr>
        <w:tc>
          <w:tcPr>
            <w:tcW w:w="3508" w:type="dxa"/>
          </w:tcPr>
          <w:p w14:paraId="7E59F8B0" w14:textId="77777777" w:rsidR="002629DB" w:rsidRPr="002629DB" w:rsidRDefault="002629DB" w:rsidP="002629DB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5CA68254" w14:textId="77777777" w:rsidR="002629DB" w:rsidRPr="002629DB" w:rsidRDefault="002629DB" w:rsidP="002629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AE2BD3C" w14:textId="77777777" w:rsidR="002629DB" w:rsidRPr="002629DB" w:rsidRDefault="002629DB" w:rsidP="002629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tcBorders>
              <w:top w:val="double" w:sz="4" w:space="0" w:color="auto"/>
            </w:tcBorders>
            <w:vAlign w:val="bottom"/>
          </w:tcPr>
          <w:p w14:paraId="67829623" w14:textId="77777777" w:rsidR="002629DB" w:rsidRPr="002629DB" w:rsidRDefault="002629DB" w:rsidP="002629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6" w:type="dxa"/>
            <w:gridSpan w:val="3"/>
            <w:vAlign w:val="bottom"/>
          </w:tcPr>
          <w:p w14:paraId="17C6B9EC" w14:textId="77777777" w:rsidR="002629DB" w:rsidRPr="002629DB" w:rsidRDefault="002629DB" w:rsidP="002629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double" w:sz="4" w:space="0" w:color="auto"/>
            </w:tcBorders>
            <w:vAlign w:val="bottom"/>
          </w:tcPr>
          <w:p w14:paraId="3DD75A37" w14:textId="77777777" w:rsidR="002629DB" w:rsidRPr="002629DB" w:rsidRDefault="002629DB" w:rsidP="002629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  <w:vAlign w:val="bottom"/>
          </w:tcPr>
          <w:p w14:paraId="09ACD4C3" w14:textId="77777777" w:rsidR="002629DB" w:rsidRPr="002629DB" w:rsidRDefault="002629DB" w:rsidP="002629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gridSpan w:val="2"/>
            <w:tcBorders>
              <w:top w:val="double" w:sz="4" w:space="0" w:color="auto"/>
            </w:tcBorders>
            <w:vAlign w:val="bottom"/>
          </w:tcPr>
          <w:p w14:paraId="466AFC14" w14:textId="77777777" w:rsidR="002629DB" w:rsidRPr="002629DB" w:rsidRDefault="002629DB" w:rsidP="002629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115570CC" w14:textId="77777777" w:rsidR="002629DB" w:rsidRPr="002629DB" w:rsidRDefault="002629DB" w:rsidP="002629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15D4FA4F" w14:textId="77777777" w:rsidR="002629DB" w:rsidRPr="002629DB" w:rsidRDefault="002629DB" w:rsidP="002629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26936505" w14:textId="77777777" w:rsidR="002629DB" w:rsidRPr="002629DB" w:rsidRDefault="002629DB" w:rsidP="002629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double" w:sz="4" w:space="0" w:color="auto"/>
            </w:tcBorders>
            <w:vAlign w:val="bottom"/>
          </w:tcPr>
          <w:p w14:paraId="7F972CC1" w14:textId="77777777" w:rsidR="002629DB" w:rsidRPr="002629DB" w:rsidRDefault="002629DB" w:rsidP="002629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659CF44D" w14:textId="77777777" w:rsidR="002629DB" w:rsidRPr="002629DB" w:rsidRDefault="002629DB" w:rsidP="002629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double" w:sz="4" w:space="0" w:color="auto"/>
            </w:tcBorders>
            <w:vAlign w:val="bottom"/>
          </w:tcPr>
          <w:p w14:paraId="5155287B" w14:textId="77777777" w:rsidR="002629DB" w:rsidRPr="002629DB" w:rsidRDefault="002629DB" w:rsidP="002629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4AFECFD9" w14:textId="77777777" w:rsidR="002629DB" w:rsidRPr="002629DB" w:rsidRDefault="002629DB" w:rsidP="002629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tcBorders>
              <w:top w:val="double" w:sz="4" w:space="0" w:color="auto"/>
            </w:tcBorders>
            <w:vAlign w:val="bottom"/>
          </w:tcPr>
          <w:p w14:paraId="2C789784" w14:textId="77777777" w:rsidR="002629DB" w:rsidRPr="002629DB" w:rsidRDefault="002629DB" w:rsidP="002629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29597B12" w14:textId="77777777" w:rsidR="002629DB" w:rsidRPr="002629DB" w:rsidRDefault="002629DB" w:rsidP="002629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vAlign w:val="bottom"/>
          </w:tcPr>
          <w:p w14:paraId="68D32C64" w14:textId="77777777" w:rsidR="002629DB" w:rsidRPr="002629DB" w:rsidRDefault="002629DB" w:rsidP="0001373F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28" w:type="dxa"/>
            <w:vAlign w:val="bottom"/>
          </w:tcPr>
          <w:p w14:paraId="085AE3C7" w14:textId="77777777" w:rsidR="002629DB" w:rsidRPr="002629DB" w:rsidRDefault="002629DB" w:rsidP="002629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gridSpan w:val="2"/>
            <w:tcBorders>
              <w:top w:val="double" w:sz="4" w:space="0" w:color="auto"/>
            </w:tcBorders>
            <w:vAlign w:val="bottom"/>
          </w:tcPr>
          <w:p w14:paraId="21E10EE7" w14:textId="77777777" w:rsidR="002629DB" w:rsidRPr="002629DB" w:rsidRDefault="002629DB" w:rsidP="002629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629DB" w:rsidRPr="000508EF" w14:paraId="6653FE6B" w14:textId="77777777" w:rsidTr="0001373F">
        <w:trPr>
          <w:cantSplit/>
          <w:trHeight w:val="285"/>
        </w:trPr>
        <w:tc>
          <w:tcPr>
            <w:tcW w:w="3508" w:type="dxa"/>
          </w:tcPr>
          <w:p w14:paraId="38A38E17" w14:textId="7AF3E390" w:rsidR="002629DB" w:rsidRPr="002629DB" w:rsidRDefault="002629DB" w:rsidP="002629DB">
            <w:pPr>
              <w:pStyle w:val="NoSpacing"/>
              <w:ind w:right="-17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29DB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ตามส่วนงาน</w:t>
            </w:r>
            <w:r w:rsidRPr="002629DB">
              <w:rPr>
                <w:rFonts w:asciiTheme="majorBidi" w:hAnsiTheme="majorBidi" w:cstheme="majorBidi" w:hint="cs"/>
                <w:sz w:val="26"/>
                <w:szCs w:val="26"/>
                <w:cs/>
              </w:rPr>
              <w:t>ก่อนหักภาษีเงินได้</w:t>
            </w:r>
          </w:p>
        </w:tc>
        <w:tc>
          <w:tcPr>
            <w:tcW w:w="989" w:type="dxa"/>
            <w:vAlign w:val="bottom"/>
          </w:tcPr>
          <w:p w14:paraId="758EE484" w14:textId="6D43CEA3" w:rsidR="002629DB" w:rsidRPr="002629DB" w:rsidRDefault="00742B4E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14.52</w:t>
            </w:r>
          </w:p>
        </w:tc>
        <w:tc>
          <w:tcPr>
            <w:tcW w:w="178" w:type="dxa"/>
            <w:vAlign w:val="bottom"/>
          </w:tcPr>
          <w:p w14:paraId="05E185D5" w14:textId="77777777" w:rsidR="002629DB" w:rsidRPr="002629DB" w:rsidRDefault="002629DB" w:rsidP="002629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37D7E2D1" w14:textId="5ACACC7A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29D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239.19</w:t>
            </w:r>
          </w:p>
        </w:tc>
        <w:tc>
          <w:tcPr>
            <w:tcW w:w="196" w:type="dxa"/>
            <w:gridSpan w:val="3"/>
            <w:vAlign w:val="bottom"/>
          </w:tcPr>
          <w:p w14:paraId="70254CBB" w14:textId="77777777" w:rsidR="002629DB" w:rsidRPr="002629DB" w:rsidRDefault="002629DB" w:rsidP="002629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1FD95D9" w14:textId="076D5858" w:rsidR="002629DB" w:rsidRPr="002629DB" w:rsidRDefault="00742B4E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(16.58)</w:t>
            </w:r>
          </w:p>
        </w:tc>
        <w:tc>
          <w:tcPr>
            <w:tcW w:w="193" w:type="dxa"/>
            <w:vAlign w:val="bottom"/>
          </w:tcPr>
          <w:p w14:paraId="586A7FAB" w14:textId="77777777" w:rsidR="002629DB" w:rsidRPr="002629DB" w:rsidRDefault="002629DB" w:rsidP="002629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08B0BB29" w14:textId="224289D2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629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</w:t>
            </w:r>
            <w:r w:rsidRPr="002629D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.94</w:t>
            </w:r>
          </w:p>
        </w:tc>
        <w:tc>
          <w:tcPr>
            <w:tcW w:w="183" w:type="dxa"/>
            <w:gridSpan w:val="2"/>
            <w:vAlign w:val="bottom"/>
          </w:tcPr>
          <w:p w14:paraId="7F08C6EB" w14:textId="77777777" w:rsidR="002629DB" w:rsidRPr="002629DB" w:rsidRDefault="002629DB" w:rsidP="002629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EC419F6" w14:textId="775B8721" w:rsidR="002629DB" w:rsidRPr="002629DB" w:rsidRDefault="00742B4E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(30.69)</w:t>
            </w:r>
          </w:p>
        </w:tc>
        <w:tc>
          <w:tcPr>
            <w:tcW w:w="182" w:type="dxa"/>
            <w:vAlign w:val="bottom"/>
          </w:tcPr>
          <w:p w14:paraId="1424BE1F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vAlign w:val="bottom"/>
          </w:tcPr>
          <w:p w14:paraId="609E773D" w14:textId="6259D0F2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2629DB">
              <w:rPr>
                <w:rFonts w:asciiTheme="majorBidi" w:hAnsiTheme="majorBidi" w:cstheme="majorBidi"/>
                <w:sz w:val="26"/>
                <w:szCs w:val="26"/>
              </w:rPr>
              <w:t>130.33</w:t>
            </w:r>
          </w:p>
        </w:tc>
        <w:tc>
          <w:tcPr>
            <w:tcW w:w="183" w:type="dxa"/>
            <w:vAlign w:val="bottom"/>
          </w:tcPr>
          <w:p w14:paraId="3A51400B" w14:textId="77777777" w:rsidR="002629DB" w:rsidRPr="002629DB" w:rsidRDefault="002629DB" w:rsidP="002629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83" w:type="dxa"/>
            <w:vAlign w:val="bottom"/>
          </w:tcPr>
          <w:p w14:paraId="5A12BA84" w14:textId="38316611" w:rsidR="002629DB" w:rsidRPr="00177563" w:rsidRDefault="00742B4E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7.98</w:t>
            </w:r>
          </w:p>
        </w:tc>
        <w:tc>
          <w:tcPr>
            <w:tcW w:w="183" w:type="dxa"/>
            <w:vAlign w:val="bottom"/>
          </w:tcPr>
          <w:p w14:paraId="1B8A2F99" w14:textId="77777777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1F50CBAA" w14:textId="1C5D8C02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29DB">
              <w:rPr>
                <w:rFonts w:asciiTheme="majorBidi" w:hAnsiTheme="majorBidi" w:cstheme="majorBidi"/>
                <w:sz w:val="26"/>
                <w:szCs w:val="26"/>
              </w:rPr>
              <w:t>(181.10)</w:t>
            </w:r>
          </w:p>
        </w:tc>
        <w:tc>
          <w:tcPr>
            <w:tcW w:w="183" w:type="dxa"/>
            <w:gridSpan w:val="2"/>
            <w:vAlign w:val="bottom"/>
          </w:tcPr>
          <w:p w14:paraId="79A1EC61" w14:textId="77777777" w:rsidR="002629DB" w:rsidRPr="002629DB" w:rsidRDefault="002629DB" w:rsidP="002629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vAlign w:val="bottom"/>
          </w:tcPr>
          <w:p w14:paraId="53F64B36" w14:textId="6B273B24" w:rsidR="002629DB" w:rsidRPr="002629DB" w:rsidRDefault="00742B4E" w:rsidP="0001373F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(24.77)</w:t>
            </w:r>
          </w:p>
        </w:tc>
        <w:tc>
          <w:tcPr>
            <w:tcW w:w="228" w:type="dxa"/>
            <w:vAlign w:val="bottom"/>
          </w:tcPr>
          <w:p w14:paraId="2AB027C4" w14:textId="77777777" w:rsidR="002629DB" w:rsidRPr="002629DB" w:rsidRDefault="002629DB" w:rsidP="000137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42F2592D" w14:textId="31E9C4C5" w:rsidR="002629DB" w:rsidRPr="002629DB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629D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215.36</w:t>
            </w:r>
          </w:p>
        </w:tc>
      </w:tr>
    </w:tbl>
    <w:p w14:paraId="67BE1A31" w14:textId="77777777" w:rsidR="002629DB" w:rsidRPr="002629DB" w:rsidRDefault="002629DB" w:rsidP="004732C0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</w:p>
    <w:p w14:paraId="4B58AB53" w14:textId="77777777" w:rsidR="000508EF" w:rsidRDefault="00892BEA" w:rsidP="00892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  <w:cs/>
        </w:rPr>
        <w:sectPr w:rsidR="000508EF" w:rsidSect="001449D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>
        <w:rPr>
          <w:rFonts w:asciiTheme="majorBidi" w:hAnsiTheme="majorBidi" w:cstheme="majorBidi" w:hint="cs"/>
          <w:cs/>
        </w:rPr>
        <w:t>กลุ่มบริษัทมีจังหวะเวลาของการรับรู้รายได้ส่วนใหญ่มาจากการขาย</w:t>
      </w:r>
      <w:r w:rsidR="006E7A71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 w:hint="cs"/>
          <w:cs/>
        </w:rPr>
        <w:t>โดยเป็นรายได้ที่รับรู้ ณ เวลาใดเวลาหนึ่ง</w:t>
      </w:r>
    </w:p>
    <w:p w14:paraId="0CA944E5" w14:textId="10154BA1" w:rsidR="001167A1" w:rsidRPr="002629DB" w:rsidRDefault="0017797B" w:rsidP="00AB1D45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629DB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ภาษีเงินได้</w:t>
      </w:r>
    </w:p>
    <w:p w14:paraId="147DDD71" w14:textId="3BA4ED1A" w:rsidR="0017797B" w:rsidRPr="002629DB" w:rsidRDefault="0017797B" w:rsidP="00EF512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4CD20D89" w14:textId="655AAEB4" w:rsidR="00FE6063" w:rsidRDefault="004732C0" w:rsidP="00FE6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rFonts w:asciiTheme="majorBidi" w:hAnsiTheme="majorBidi" w:cstheme="majorBidi"/>
        </w:rPr>
      </w:pPr>
      <w:r w:rsidRPr="002629DB">
        <w:rPr>
          <w:rFonts w:asciiTheme="majorBidi" w:hAnsiTheme="majorBidi" w:cstheme="majorBidi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Pr="002629DB">
        <w:rPr>
          <w:rFonts w:asciiTheme="majorBidi" w:hAnsiTheme="majorBidi" w:cstheme="majorBidi" w:hint="cs"/>
          <w:cs/>
        </w:rPr>
        <w:t xml:space="preserve">     </w:t>
      </w:r>
      <w:r w:rsidRPr="002629DB">
        <w:rPr>
          <w:rFonts w:asciiTheme="majorBidi" w:hAnsiTheme="majorBidi" w:cstheme="majorBidi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</w:t>
      </w:r>
      <w:r w:rsidRPr="002629DB">
        <w:rPr>
          <w:rFonts w:asciiTheme="majorBidi" w:hAnsiTheme="majorBidi" w:cstheme="majorBidi"/>
        </w:rPr>
        <w:t xml:space="preserve"> </w:t>
      </w:r>
      <w:r w:rsidRPr="002629DB">
        <w:rPr>
          <w:rFonts w:asciiTheme="majorBidi" w:hAnsiTheme="majorBidi" w:cstheme="majorBidi"/>
          <w:cs/>
        </w:rPr>
        <w:t>ที่แท้จริงรวมของกลุ่มบริษัทในการดำเนินงานต่อเนื่องเป็นระยะเวลา</w:t>
      </w:r>
      <w:r w:rsidR="002629DB">
        <w:rPr>
          <w:rFonts w:asciiTheme="majorBidi" w:hAnsiTheme="majorBidi" w:cstheme="majorBidi" w:hint="cs"/>
          <w:cs/>
        </w:rPr>
        <w:t>สาม</w:t>
      </w:r>
      <w:r w:rsidRPr="002629DB">
        <w:rPr>
          <w:rFonts w:asciiTheme="majorBidi" w:hAnsiTheme="majorBidi" w:cstheme="majorBidi" w:hint="cs"/>
          <w:cs/>
        </w:rPr>
        <w:t>เดือน</w:t>
      </w:r>
      <w:r w:rsidRPr="002629DB">
        <w:rPr>
          <w:rFonts w:asciiTheme="majorBidi" w:hAnsiTheme="majorBidi" w:cstheme="majorBidi"/>
          <w:cs/>
        </w:rPr>
        <w:t xml:space="preserve">สิ้นสุดวันที่ </w:t>
      </w:r>
      <w:r w:rsidR="002629DB">
        <w:rPr>
          <w:rFonts w:asciiTheme="majorBidi" w:hAnsiTheme="majorBidi" w:cstheme="majorBidi"/>
        </w:rPr>
        <w:t>31</w:t>
      </w:r>
      <w:r w:rsidR="002629DB">
        <w:rPr>
          <w:rFonts w:asciiTheme="majorBidi" w:hAnsiTheme="majorBidi" w:cstheme="majorBidi" w:hint="cs"/>
          <w:cs/>
        </w:rPr>
        <w:t xml:space="preserve"> มีนาคม </w:t>
      </w:r>
      <w:r w:rsidRPr="002629DB">
        <w:rPr>
          <w:rFonts w:asciiTheme="majorBidi" w:hAnsiTheme="majorBidi" w:cstheme="majorBidi"/>
        </w:rPr>
        <w:t>256</w:t>
      </w:r>
      <w:r w:rsidR="002629DB">
        <w:rPr>
          <w:rFonts w:asciiTheme="majorBidi" w:hAnsiTheme="majorBidi" w:cstheme="majorBidi"/>
        </w:rPr>
        <w:t>6</w:t>
      </w:r>
      <w:r w:rsidRPr="002629DB">
        <w:rPr>
          <w:rFonts w:asciiTheme="majorBidi" w:hAnsiTheme="majorBidi" w:cstheme="majorBidi"/>
        </w:rPr>
        <w:t xml:space="preserve"> </w:t>
      </w:r>
      <w:r w:rsidRPr="002629DB">
        <w:rPr>
          <w:rFonts w:asciiTheme="majorBidi" w:hAnsiTheme="majorBidi" w:cstheme="majorBidi"/>
          <w:cs/>
        </w:rPr>
        <w:t>คือ</w:t>
      </w:r>
      <w:r w:rsidRPr="002629DB">
        <w:rPr>
          <w:rFonts w:asciiTheme="majorBidi" w:hAnsiTheme="majorBidi" w:cstheme="majorBidi"/>
        </w:rPr>
        <w:t xml:space="preserve"> </w:t>
      </w:r>
      <w:r w:rsidRPr="002629DB">
        <w:rPr>
          <w:rFonts w:asciiTheme="majorBidi" w:hAnsiTheme="majorBidi" w:cstheme="majorBidi"/>
          <w:cs/>
        </w:rPr>
        <w:br/>
      </w:r>
      <w:r w:rsidRPr="0001373F">
        <w:rPr>
          <w:rFonts w:asciiTheme="majorBidi" w:hAnsiTheme="majorBidi" w:cstheme="majorBidi" w:hint="cs"/>
          <w:cs/>
        </w:rPr>
        <w:t>ร้อยละ</w:t>
      </w:r>
      <w:r w:rsidR="0001373F">
        <w:rPr>
          <w:rFonts w:asciiTheme="majorBidi" w:hAnsiTheme="majorBidi" w:cstheme="majorBidi"/>
        </w:rPr>
        <w:t xml:space="preserve"> 5.15</w:t>
      </w:r>
      <w:r w:rsidRPr="0001373F">
        <w:rPr>
          <w:rFonts w:asciiTheme="majorBidi" w:hAnsiTheme="majorBidi" w:cstheme="majorBidi" w:hint="cs"/>
          <w:cs/>
        </w:rPr>
        <w:t xml:space="preserve"> </w:t>
      </w:r>
      <w:r w:rsidRPr="0001373F">
        <w:rPr>
          <w:rFonts w:asciiTheme="majorBidi" w:hAnsiTheme="majorBidi" w:cstheme="majorBidi"/>
          <w:i/>
          <w:iCs/>
          <w:lang w:val="en-GB" w:bidi="ar-SA"/>
        </w:rPr>
        <w:t>(</w:t>
      </w:r>
      <w:r w:rsidRPr="0001373F">
        <w:rPr>
          <w:rFonts w:asciiTheme="majorBidi" w:hAnsiTheme="majorBidi" w:cstheme="majorBidi" w:hint="cs"/>
          <w:i/>
          <w:iCs/>
          <w:cs/>
        </w:rPr>
        <w:t>รอบระยะเวลา</w:t>
      </w:r>
      <w:r w:rsidR="002629DB" w:rsidRPr="0001373F">
        <w:rPr>
          <w:rFonts w:asciiTheme="majorBidi" w:hAnsiTheme="majorBidi" w:cstheme="majorBidi" w:hint="cs"/>
          <w:i/>
          <w:iCs/>
          <w:cs/>
        </w:rPr>
        <w:t>สาม</w:t>
      </w:r>
      <w:r w:rsidRPr="0001373F">
        <w:rPr>
          <w:rFonts w:asciiTheme="majorBidi" w:hAnsiTheme="majorBidi" w:cstheme="majorBidi" w:hint="cs"/>
          <w:i/>
          <w:iCs/>
          <w:cs/>
        </w:rPr>
        <w:t xml:space="preserve">เดือนสิ้นสุดวันที่ </w:t>
      </w:r>
      <w:r w:rsidR="002629DB" w:rsidRPr="0001373F">
        <w:rPr>
          <w:rFonts w:asciiTheme="majorBidi" w:hAnsiTheme="majorBidi" w:cstheme="majorBidi"/>
          <w:i/>
          <w:iCs/>
        </w:rPr>
        <w:t xml:space="preserve">31 </w:t>
      </w:r>
      <w:r w:rsidR="002629DB" w:rsidRPr="0001373F">
        <w:rPr>
          <w:rFonts w:asciiTheme="majorBidi" w:hAnsiTheme="majorBidi" w:cstheme="majorBidi" w:hint="cs"/>
          <w:i/>
          <w:iCs/>
          <w:cs/>
        </w:rPr>
        <w:t xml:space="preserve">มีนาคม </w:t>
      </w:r>
      <w:r w:rsidRPr="0001373F">
        <w:rPr>
          <w:rFonts w:asciiTheme="majorBidi" w:hAnsiTheme="majorBidi" w:cstheme="majorBidi"/>
          <w:i/>
          <w:iCs/>
        </w:rPr>
        <w:t>256</w:t>
      </w:r>
      <w:r w:rsidR="002629DB" w:rsidRPr="0001373F">
        <w:rPr>
          <w:rFonts w:asciiTheme="majorBidi" w:hAnsiTheme="majorBidi" w:cstheme="majorBidi"/>
          <w:i/>
          <w:iCs/>
        </w:rPr>
        <w:t>5</w:t>
      </w:r>
      <w:r w:rsidRPr="0001373F">
        <w:rPr>
          <w:rFonts w:asciiTheme="majorBidi" w:hAnsiTheme="majorBidi" w:cstheme="majorBidi"/>
          <w:i/>
          <w:iCs/>
        </w:rPr>
        <w:t xml:space="preserve">: </w:t>
      </w:r>
      <w:r w:rsidRPr="0001373F">
        <w:rPr>
          <w:rFonts w:asciiTheme="majorBidi" w:hAnsiTheme="majorBidi" w:cstheme="majorBidi" w:hint="cs"/>
          <w:i/>
          <w:iCs/>
          <w:cs/>
        </w:rPr>
        <w:t>ร้อยล</w:t>
      </w:r>
      <w:r w:rsidR="0001796B" w:rsidRPr="0001373F">
        <w:rPr>
          <w:rFonts w:asciiTheme="majorBidi" w:hAnsiTheme="majorBidi" w:cstheme="majorBidi" w:hint="cs"/>
          <w:i/>
          <w:iCs/>
          <w:cs/>
        </w:rPr>
        <w:t>ะ</w:t>
      </w:r>
      <w:r w:rsidR="0001373F">
        <w:rPr>
          <w:rFonts w:asciiTheme="majorBidi" w:hAnsiTheme="majorBidi" w:cstheme="majorBidi"/>
          <w:i/>
          <w:iCs/>
        </w:rPr>
        <w:t xml:space="preserve"> 8.51</w:t>
      </w:r>
      <w:r w:rsidRPr="0001373F">
        <w:rPr>
          <w:rFonts w:asciiTheme="majorBidi" w:hAnsiTheme="majorBidi" w:cstheme="majorBidi"/>
          <w:i/>
          <w:iCs/>
        </w:rPr>
        <w:t xml:space="preserve">) </w:t>
      </w:r>
      <w:r w:rsidRPr="0001373F">
        <w:rPr>
          <w:rFonts w:asciiTheme="majorBidi" w:hAnsiTheme="majorBidi" w:cstheme="majorBidi"/>
          <w:cs/>
        </w:rPr>
        <w:t>อัตรา</w:t>
      </w:r>
      <w:r w:rsidRPr="002629DB">
        <w:rPr>
          <w:rFonts w:asciiTheme="majorBidi" w:hAnsiTheme="majorBidi" w:cstheme="majorBidi"/>
          <w:cs/>
        </w:rPr>
        <w:t>ภาษีเงินได้ที่แท้จริงของกลุ่มบริษัทแตกต่างจากอัตราภาษีเงินได้ปกติมีสาเหตุหลักมาจากการที่กลุ่มบริษัทมีกำไรสุทธิ</w:t>
      </w:r>
      <w:r w:rsidRPr="002629DB">
        <w:rPr>
          <w:rFonts w:asciiTheme="majorBidi" w:hAnsiTheme="majorBidi" w:cstheme="majorBidi" w:hint="cs"/>
          <w:cs/>
        </w:rPr>
        <w:t>บางส่วน</w:t>
      </w:r>
      <w:r w:rsidRPr="002629DB">
        <w:rPr>
          <w:rFonts w:asciiTheme="majorBidi" w:hAnsiTheme="majorBidi" w:cstheme="majorBidi"/>
          <w:cs/>
        </w:rPr>
        <w:t xml:space="preserve"> ซึ่งเกิดจากธุรกรรมที่ได้รับการส่งเสริมการลงทุน โดยกำไรสุทธิจากธุรกรรมดังกล่าวได้รับการลดหย่อนอัตราภาษีเงินได้หรือไม่ต้องเสียภาษีเงินได้</w:t>
      </w:r>
    </w:p>
    <w:p w14:paraId="62ED11B2" w14:textId="77777777" w:rsidR="00DF30CD" w:rsidRPr="00DF30CD" w:rsidRDefault="00DF30CD" w:rsidP="00DF30CD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40669243" w14:textId="51447E13" w:rsidR="001E6920" w:rsidRPr="00A3140C" w:rsidRDefault="001E6920" w:rsidP="001E6920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3140C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เครื่องมือทางการเงิน</w:t>
      </w:r>
    </w:p>
    <w:p w14:paraId="5ACB0625" w14:textId="39B79621" w:rsidR="00FD6BBE" w:rsidRPr="008E0F78" w:rsidRDefault="00FD6BBE" w:rsidP="00EF512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36F61BDE" w14:textId="77777777" w:rsidR="001E6920" w:rsidRPr="00A3140C" w:rsidRDefault="001E6920" w:rsidP="001E6920">
      <w:pPr>
        <w:pStyle w:val="block"/>
        <w:spacing w:after="0" w:line="240" w:lineRule="auto"/>
        <w:ind w:left="450" w:right="-7" w:firstLine="9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A3140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A3140C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1A97F79B" w14:textId="77777777" w:rsidR="001E6920" w:rsidRPr="008E0F78" w:rsidRDefault="001E6920" w:rsidP="001E6920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0B2906C7" w14:textId="77777777" w:rsidR="006F30E5" w:rsidRDefault="002F7CEF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>
        <w:rPr>
          <w:rFonts w:hint="cs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 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 มูลค่ายุติธรรม</w:t>
      </w:r>
      <w:r w:rsidR="006C31B5">
        <w:rPr>
          <w:rFonts w:hint="cs"/>
          <w:cs/>
        </w:rPr>
        <w:t>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52B5FEF1" w14:textId="77777777" w:rsidR="007E392F" w:rsidRDefault="007E392F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0FEE7785" w14:textId="77777777" w:rsidR="007E392F" w:rsidRDefault="007E392F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3447B0A0" w14:textId="2B023D17" w:rsidR="007E392F" w:rsidRDefault="007E392F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s/>
        </w:rPr>
        <w:sectPr w:rsidR="007E392F" w:rsidSect="001449D3">
          <w:headerReference w:type="default" r:id="rId20"/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</w:p>
    <w:tbl>
      <w:tblPr>
        <w:tblStyle w:val="TableGrid"/>
        <w:tblW w:w="1395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890"/>
        <w:gridCol w:w="270"/>
        <w:gridCol w:w="1710"/>
        <w:gridCol w:w="270"/>
        <w:gridCol w:w="1350"/>
        <w:gridCol w:w="270"/>
        <w:gridCol w:w="1350"/>
        <w:gridCol w:w="236"/>
        <w:gridCol w:w="1204"/>
        <w:gridCol w:w="236"/>
        <w:gridCol w:w="1204"/>
      </w:tblGrid>
      <w:tr w:rsidR="00DD1709" w:rsidRPr="002516C1" w14:paraId="3E0BCD71" w14:textId="77777777" w:rsidTr="00DD1709">
        <w:tc>
          <w:tcPr>
            <w:tcW w:w="3960" w:type="dxa"/>
            <w:vAlign w:val="bottom"/>
          </w:tcPr>
          <w:p w14:paraId="706D0BD1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90" w:type="dxa"/>
            <w:gridSpan w:val="11"/>
          </w:tcPr>
          <w:p w14:paraId="0822E730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DD1709" w:rsidRPr="002516C1" w14:paraId="72CDB0FF" w14:textId="77777777" w:rsidTr="00DD1709">
        <w:tc>
          <w:tcPr>
            <w:tcW w:w="3960" w:type="dxa"/>
            <w:vAlign w:val="bottom"/>
          </w:tcPr>
          <w:p w14:paraId="65D539F2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3870" w:type="dxa"/>
            <w:gridSpan w:val="3"/>
          </w:tcPr>
          <w:p w14:paraId="2FDEC47B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10246F90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60D8A8B9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DD1709" w:rsidRPr="002516C1" w14:paraId="5A26BB6A" w14:textId="77777777" w:rsidTr="00DD1709">
        <w:tc>
          <w:tcPr>
            <w:tcW w:w="3960" w:type="dxa"/>
            <w:vAlign w:val="bottom"/>
          </w:tcPr>
          <w:p w14:paraId="580C2723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56914E1D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1F6EA081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vAlign w:val="bottom"/>
          </w:tcPr>
          <w:p w14:paraId="721032E7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ราคาทุนตัดจำหน่าย - สุทธิ</w:t>
            </w:r>
          </w:p>
        </w:tc>
        <w:tc>
          <w:tcPr>
            <w:tcW w:w="270" w:type="dxa"/>
            <w:vAlign w:val="bottom"/>
          </w:tcPr>
          <w:p w14:paraId="727DB10A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AFDC6D7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A026B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70" w:type="dxa"/>
            <w:vAlign w:val="bottom"/>
          </w:tcPr>
          <w:p w14:paraId="54C209D6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3002784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A026B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36" w:type="dxa"/>
            <w:vAlign w:val="bottom"/>
          </w:tcPr>
          <w:p w14:paraId="27F8C573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DBBA618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A026BE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6" w:type="dxa"/>
            <w:vAlign w:val="bottom"/>
          </w:tcPr>
          <w:p w14:paraId="72DFADF9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A221FB3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DD1709" w:rsidRPr="002516C1" w14:paraId="7F938EA4" w14:textId="77777777" w:rsidTr="00DD1709">
        <w:tc>
          <w:tcPr>
            <w:tcW w:w="3960" w:type="dxa"/>
            <w:vAlign w:val="bottom"/>
          </w:tcPr>
          <w:p w14:paraId="1AF0C3DA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90" w:type="dxa"/>
            <w:gridSpan w:val="11"/>
          </w:tcPr>
          <w:p w14:paraId="1BA40D01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DD1709" w:rsidRPr="002516C1" w14:paraId="16C1C45C" w14:textId="77777777" w:rsidTr="00DD1709">
        <w:tc>
          <w:tcPr>
            <w:tcW w:w="3960" w:type="dxa"/>
            <w:vAlign w:val="bottom"/>
          </w:tcPr>
          <w:p w14:paraId="5AD41B05" w14:textId="3C3F49D6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A026BE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มีนาคม </w:t>
            </w:r>
            <w:r w:rsidRPr="00A026BE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6</w:t>
            </w:r>
          </w:p>
        </w:tc>
        <w:tc>
          <w:tcPr>
            <w:tcW w:w="1890" w:type="dxa"/>
          </w:tcPr>
          <w:p w14:paraId="01504631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FA16857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6E2CC7B1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46F5C0DE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CF4F052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3BB4544E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012F800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2C0CC4D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796A7791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0479EE77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54BDF736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D1709" w:rsidRPr="002516C1" w14:paraId="7A79BA22" w14:textId="77777777" w:rsidTr="00DD1709">
        <w:tc>
          <w:tcPr>
            <w:tcW w:w="3960" w:type="dxa"/>
            <w:vAlign w:val="bottom"/>
          </w:tcPr>
          <w:p w14:paraId="2296CCEC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1890" w:type="dxa"/>
          </w:tcPr>
          <w:p w14:paraId="5337F291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4618BEE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4D41E87A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748060F1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7C13E878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22CA4B97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5C2AD68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5883488B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F82ED90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1CE08AD3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6D3A8E80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D1709" w:rsidRPr="002516C1" w14:paraId="0316128D" w14:textId="77777777" w:rsidTr="00DD1709">
        <w:tc>
          <w:tcPr>
            <w:tcW w:w="3960" w:type="dxa"/>
            <w:vAlign w:val="bottom"/>
          </w:tcPr>
          <w:p w14:paraId="2AE6B173" w14:textId="2A916F13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สินทรัพย์ทางการเงิน</w:t>
            </w:r>
            <w:r w:rsidR="00227933">
              <w:rPr>
                <w:rFonts w:asciiTheme="majorBidi" w:hAnsiTheme="majorBidi" w:cstheme="majorBidi" w:hint="cs"/>
                <w:cs/>
              </w:rPr>
              <w:t>ไม่หมุนเวียน</w:t>
            </w:r>
            <w:r w:rsidRPr="002516C1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1890" w:type="dxa"/>
          </w:tcPr>
          <w:p w14:paraId="781E3A2D" w14:textId="7E39CADA" w:rsidR="00DD1709" w:rsidRPr="002516C1" w:rsidRDefault="00151743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877.82</w:t>
            </w:r>
          </w:p>
        </w:tc>
        <w:tc>
          <w:tcPr>
            <w:tcW w:w="270" w:type="dxa"/>
          </w:tcPr>
          <w:p w14:paraId="3AAABD12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43242498" w14:textId="0CDFF92D" w:rsidR="00DD1709" w:rsidRPr="002516C1" w:rsidRDefault="00151743" w:rsidP="001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C9CB8E1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36D6B88" w14:textId="37143954" w:rsidR="00DD1709" w:rsidRPr="002516C1" w:rsidRDefault="00151743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664.64</w:t>
            </w:r>
          </w:p>
        </w:tc>
        <w:tc>
          <w:tcPr>
            <w:tcW w:w="270" w:type="dxa"/>
            <w:vAlign w:val="bottom"/>
          </w:tcPr>
          <w:p w14:paraId="17C2E114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A41773C" w14:textId="729F791E" w:rsidR="00DD1709" w:rsidRPr="002516C1" w:rsidRDefault="00151743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C8810C4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7AF7EC1E" w14:textId="08880536" w:rsidR="00DD1709" w:rsidRPr="002516C1" w:rsidRDefault="00151743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213.18</w:t>
            </w:r>
          </w:p>
        </w:tc>
        <w:tc>
          <w:tcPr>
            <w:tcW w:w="236" w:type="dxa"/>
            <w:vAlign w:val="bottom"/>
          </w:tcPr>
          <w:p w14:paraId="142A2E97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14A1BB7" w14:textId="10862FBF" w:rsidR="00DD1709" w:rsidRPr="002516C1" w:rsidRDefault="00151743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877.82</w:t>
            </w:r>
          </w:p>
        </w:tc>
      </w:tr>
      <w:tr w:rsidR="00DD1709" w:rsidRPr="00DD1709" w14:paraId="149CA587" w14:textId="77777777" w:rsidTr="00DD1709">
        <w:tc>
          <w:tcPr>
            <w:tcW w:w="3960" w:type="dxa"/>
            <w:vAlign w:val="bottom"/>
          </w:tcPr>
          <w:p w14:paraId="00D26140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890" w:type="dxa"/>
          </w:tcPr>
          <w:p w14:paraId="16D235B3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1962D2C8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10" w:type="dxa"/>
            <w:vAlign w:val="bottom"/>
          </w:tcPr>
          <w:p w14:paraId="7F3D0E11" w14:textId="77777777" w:rsidR="00DD1709" w:rsidRPr="00DD1709" w:rsidRDefault="00DD1709" w:rsidP="001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6451AEB4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2CA80FAD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466E22FC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0A40EDCC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77EF7330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3822EE9A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2F284EA8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385E4C29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DD1709" w:rsidRPr="002516C1" w14:paraId="1C5E2DDF" w14:textId="77777777" w:rsidTr="00DD1709">
        <w:tc>
          <w:tcPr>
            <w:tcW w:w="3960" w:type="dxa"/>
            <w:vAlign w:val="bottom"/>
          </w:tcPr>
          <w:p w14:paraId="5886DD58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890" w:type="dxa"/>
          </w:tcPr>
          <w:p w14:paraId="4A003E78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6696B52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1546E795" w14:textId="77777777" w:rsidR="00DD1709" w:rsidRPr="002516C1" w:rsidRDefault="00DD1709" w:rsidP="001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5C2EFAD8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15A27C2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4AB3F78C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752C86EE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84146D5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B47224A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2FB1A3E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62AA08E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D1709" w:rsidRPr="002516C1" w14:paraId="59447278" w14:textId="77777777" w:rsidTr="00DD1709">
        <w:tc>
          <w:tcPr>
            <w:tcW w:w="3960" w:type="dxa"/>
            <w:vAlign w:val="bottom"/>
          </w:tcPr>
          <w:p w14:paraId="64128606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1890" w:type="dxa"/>
          </w:tcPr>
          <w:p w14:paraId="332AE5CF" w14:textId="1E5A9E5D" w:rsidR="00DD1709" w:rsidRPr="002516C1" w:rsidRDefault="00151743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3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</w:tcPr>
          <w:p w14:paraId="0FBF0062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2D7E5C56" w14:textId="449B69C7" w:rsidR="00DD1709" w:rsidRPr="002516C1" w:rsidRDefault="00151743" w:rsidP="001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799.44</w:t>
            </w:r>
          </w:p>
        </w:tc>
        <w:tc>
          <w:tcPr>
            <w:tcW w:w="270" w:type="dxa"/>
            <w:vAlign w:val="bottom"/>
          </w:tcPr>
          <w:p w14:paraId="63A91393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860E16A" w14:textId="6AF666E9" w:rsidR="00DD1709" w:rsidRPr="002516C1" w:rsidRDefault="00151743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7B498BD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65486D2" w14:textId="6D39272B" w:rsidR="00DD1709" w:rsidRPr="002516C1" w:rsidRDefault="00151743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79</w:t>
            </w:r>
            <w:r w:rsidR="00DE310B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 w:hint="cs"/>
                <w:cs/>
              </w:rPr>
              <w:t>.91</w:t>
            </w:r>
          </w:p>
        </w:tc>
        <w:tc>
          <w:tcPr>
            <w:tcW w:w="236" w:type="dxa"/>
            <w:vAlign w:val="bottom"/>
          </w:tcPr>
          <w:p w14:paraId="43C4D8F1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71C3674B" w14:textId="0AF1F630" w:rsidR="00DD1709" w:rsidRPr="002516C1" w:rsidRDefault="00151743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05EAEF7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7B6B2A58" w14:textId="5DD8BCFD" w:rsidR="00DD1709" w:rsidRPr="002516C1" w:rsidRDefault="00151743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79</w:t>
            </w:r>
            <w:r w:rsidR="00DE310B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 w:hint="cs"/>
                <w:cs/>
              </w:rPr>
              <w:t>.91</w:t>
            </w:r>
          </w:p>
        </w:tc>
      </w:tr>
      <w:tr w:rsidR="00DD1709" w:rsidRPr="002516C1" w14:paraId="1E534EB4" w14:textId="77777777" w:rsidTr="00DD1709">
        <w:tc>
          <w:tcPr>
            <w:tcW w:w="3960" w:type="dxa"/>
            <w:vAlign w:val="bottom"/>
          </w:tcPr>
          <w:p w14:paraId="31E85337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890" w:type="dxa"/>
          </w:tcPr>
          <w:p w14:paraId="3371812A" w14:textId="7B1CE3C3" w:rsidR="00DD1709" w:rsidRPr="002516C1" w:rsidRDefault="00151743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3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53.00</w:t>
            </w:r>
          </w:p>
        </w:tc>
        <w:tc>
          <w:tcPr>
            <w:tcW w:w="270" w:type="dxa"/>
          </w:tcPr>
          <w:p w14:paraId="2474E64D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33B3DABC" w14:textId="0766E9F9" w:rsidR="00DD1709" w:rsidRPr="002516C1" w:rsidRDefault="00151743" w:rsidP="001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5DB3212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51C92DD" w14:textId="160CFA7B" w:rsidR="00DD1709" w:rsidRPr="002516C1" w:rsidRDefault="00151743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43AF637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5044BDC" w14:textId="09D6F1F5" w:rsidR="00DD1709" w:rsidRPr="002516C1" w:rsidRDefault="00151743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0DF1361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8F775FC" w14:textId="3116BAFE" w:rsidR="00DD1709" w:rsidRPr="002516C1" w:rsidRDefault="00151743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53.00</w:t>
            </w:r>
          </w:p>
        </w:tc>
        <w:tc>
          <w:tcPr>
            <w:tcW w:w="236" w:type="dxa"/>
            <w:vAlign w:val="bottom"/>
          </w:tcPr>
          <w:p w14:paraId="0876273B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7CBBE61" w14:textId="2053946B" w:rsidR="00DD1709" w:rsidRPr="002516C1" w:rsidRDefault="00151743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53.00</w:t>
            </w:r>
          </w:p>
        </w:tc>
      </w:tr>
      <w:tr w:rsidR="00DD1709" w:rsidRPr="00DD1709" w14:paraId="4BA7647B" w14:textId="77777777" w:rsidTr="00DD1709">
        <w:tc>
          <w:tcPr>
            <w:tcW w:w="3960" w:type="dxa"/>
            <w:vAlign w:val="bottom"/>
          </w:tcPr>
          <w:p w14:paraId="7CFF2375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890" w:type="dxa"/>
          </w:tcPr>
          <w:p w14:paraId="1A73A1B2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14:paraId="610EE202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10" w:type="dxa"/>
            <w:vAlign w:val="bottom"/>
          </w:tcPr>
          <w:p w14:paraId="13015759" w14:textId="77777777" w:rsidR="00DD1709" w:rsidRPr="00DD1709" w:rsidRDefault="00DD1709" w:rsidP="001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3580A509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23480A7C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70" w:type="dxa"/>
            <w:vAlign w:val="bottom"/>
          </w:tcPr>
          <w:p w14:paraId="1DC70413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76F41C40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0DECAACE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4B615583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701A50AA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3C956DF0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DD1709" w:rsidRPr="002516C1" w14:paraId="079195C4" w14:textId="77777777" w:rsidTr="004A0412">
        <w:tc>
          <w:tcPr>
            <w:tcW w:w="3960" w:type="dxa"/>
            <w:vAlign w:val="bottom"/>
          </w:tcPr>
          <w:p w14:paraId="45AEBC96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A026BE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ธันวาคม </w:t>
            </w:r>
            <w:r w:rsidRPr="00A026BE">
              <w:rPr>
                <w:rFonts w:asciiTheme="majorBidi" w:hAnsiTheme="majorBidi" w:cstheme="majorBidi"/>
                <w:b/>
                <w:bCs/>
                <w:i/>
                <w:iCs/>
              </w:rPr>
              <w:t>2565</w:t>
            </w:r>
          </w:p>
        </w:tc>
        <w:tc>
          <w:tcPr>
            <w:tcW w:w="1890" w:type="dxa"/>
          </w:tcPr>
          <w:p w14:paraId="5B859457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E98C33F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3587021B" w14:textId="77777777" w:rsidR="00DD1709" w:rsidRPr="002516C1" w:rsidRDefault="00DD1709" w:rsidP="001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1768A4D2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487CC0E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08ABFEAB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955A7D5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76147BAE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AD9B23B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5C974A30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305FB97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D1709" w:rsidRPr="002516C1" w14:paraId="640B68C9" w14:textId="77777777" w:rsidTr="004A0412">
        <w:tc>
          <w:tcPr>
            <w:tcW w:w="3960" w:type="dxa"/>
            <w:vAlign w:val="bottom"/>
          </w:tcPr>
          <w:p w14:paraId="772B45BC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1890" w:type="dxa"/>
          </w:tcPr>
          <w:p w14:paraId="521F2CB7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1034638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45A98EBC" w14:textId="77777777" w:rsidR="00DD1709" w:rsidRPr="002516C1" w:rsidRDefault="00DD1709" w:rsidP="001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14D5AB93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423E1BE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4F9830D5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C962A0E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7D82A49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4ADB0C22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506D577B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DC1EF71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D1709" w:rsidRPr="002516C1" w14:paraId="0787A9A8" w14:textId="77777777" w:rsidTr="004A0412">
        <w:tc>
          <w:tcPr>
            <w:tcW w:w="3960" w:type="dxa"/>
            <w:vAlign w:val="bottom"/>
          </w:tcPr>
          <w:p w14:paraId="24BFE3B4" w14:textId="359BEF45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สินทรัพย์ทางการเงิน</w:t>
            </w:r>
            <w:r w:rsidR="00227933">
              <w:rPr>
                <w:rFonts w:asciiTheme="majorBidi" w:hAnsiTheme="majorBidi" w:cstheme="majorBidi" w:hint="cs"/>
                <w:cs/>
              </w:rPr>
              <w:t>ไม่หมุนเวียน</w:t>
            </w:r>
            <w:r w:rsidRPr="002516C1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1890" w:type="dxa"/>
          </w:tcPr>
          <w:p w14:paraId="708F2D74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916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270" w:type="dxa"/>
          </w:tcPr>
          <w:p w14:paraId="3FCFBCC4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1F898E56" w14:textId="77777777" w:rsidR="00DD1709" w:rsidRPr="002516C1" w:rsidRDefault="00DD1709" w:rsidP="001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7B2638A1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4576BF5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703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46</w:t>
            </w:r>
          </w:p>
        </w:tc>
        <w:tc>
          <w:tcPr>
            <w:tcW w:w="270" w:type="dxa"/>
            <w:vAlign w:val="bottom"/>
          </w:tcPr>
          <w:p w14:paraId="28D54609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8EC8B4F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45A9067A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06A59AE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213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236" w:type="dxa"/>
            <w:vAlign w:val="bottom"/>
          </w:tcPr>
          <w:p w14:paraId="0AFF1625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77014A2D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916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64</w:t>
            </w:r>
          </w:p>
        </w:tc>
      </w:tr>
      <w:tr w:rsidR="00DD1709" w:rsidRPr="00DD1709" w14:paraId="797B5D5C" w14:textId="77777777" w:rsidTr="004A0412">
        <w:tc>
          <w:tcPr>
            <w:tcW w:w="3960" w:type="dxa"/>
            <w:vAlign w:val="bottom"/>
          </w:tcPr>
          <w:p w14:paraId="7A84534A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890" w:type="dxa"/>
          </w:tcPr>
          <w:p w14:paraId="417C461A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579A35FA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10" w:type="dxa"/>
            <w:vAlign w:val="bottom"/>
          </w:tcPr>
          <w:p w14:paraId="52158C30" w14:textId="77777777" w:rsidR="00DD1709" w:rsidRPr="00DD1709" w:rsidRDefault="00DD1709" w:rsidP="001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1FAFFB82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3D507D8C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53ED3D19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4F4DCEBC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7700D64A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7629C679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3BAFF7E2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68C5708A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DD1709" w:rsidRPr="002516C1" w14:paraId="16A86857" w14:textId="77777777" w:rsidTr="004A0412">
        <w:tc>
          <w:tcPr>
            <w:tcW w:w="3960" w:type="dxa"/>
            <w:vAlign w:val="bottom"/>
          </w:tcPr>
          <w:p w14:paraId="0CB97C99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890" w:type="dxa"/>
          </w:tcPr>
          <w:p w14:paraId="42EDBBE5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54E1084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0EDC6701" w14:textId="77777777" w:rsidR="00DD1709" w:rsidRPr="002516C1" w:rsidRDefault="00DD1709" w:rsidP="001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38685D0B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6C63402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4CC5EF5E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07CBD4B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2C76BF6A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6299FED4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8D1E322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7035A35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D1709" w:rsidRPr="002516C1" w14:paraId="14E4D19E" w14:textId="77777777" w:rsidTr="004A0412">
        <w:tc>
          <w:tcPr>
            <w:tcW w:w="3960" w:type="dxa"/>
            <w:vAlign w:val="bottom"/>
          </w:tcPr>
          <w:p w14:paraId="55B79736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1890" w:type="dxa"/>
          </w:tcPr>
          <w:p w14:paraId="7F30E900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1267A4E8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2D2E0E28" w14:textId="77777777" w:rsidR="00DD1709" w:rsidRPr="002516C1" w:rsidRDefault="00DD1709" w:rsidP="001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799</w:t>
            </w:r>
            <w:r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32</w:t>
            </w:r>
          </w:p>
        </w:tc>
        <w:tc>
          <w:tcPr>
            <w:tcW w:w="270" w:type="dxa"/>
            <w:vAlign w:val="bottom"/>
          </w:tcPr>
          <w:p w14:paraId="5AE1DF02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6353EB2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63B30CE0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701E1E3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800</w:t>
            </w:r>
            <w:r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236" w:type="dxa"/>
            <w:vAlign w:val="bottom"/>
          </w:tcPr>
          <w:p w14:paraId="4E43AC9D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1541D323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194D9FDD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51FA92F6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800</w:t>
            </w:r>
            <w:r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59</w:t>
            </w:r>
          </w:p>
        </w:tc>
      </w:tr>
      <w:tr w:rsidR="00DD1709" w:rsidRPr="002516C1" w14:paraId="4A0C842B" w14:textId="77777777" w:rsidTr="004A0412">
        <w:tc>
          <w:tcPr>
            <w:tcW w:w="3960" w:type="dxa"/>
            <w:vAlign w:val="bottom"/>
          </w:tcPr>
          <w:p w14:paraId="294A639B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890" w:type="dxa"/>
          </w:tcPr>
          <w:p w14:paraId="25DBF68B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53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270" w:type="dxa"/>
          </w:tcPr>
          <w:p w14:paraId="028E060C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1D8A9BC8" w14:textId="77777777" w:rsidR="00DD1709" w:rsidRPr="002516C1" w:rsidRDefault="00DD1709" w:rsidP="001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986FB95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7A6E6F3F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9AEC835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1439111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820FDBC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4B2F6DC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53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236" w:type="dxa"/>
            <w:vAlign w:val="bottom"/>
          </w:tcPr>
          <w:p w14:paraId="60B4F610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1950C118" w14:textId="77777777" w:rsidR="00DD1709" w:rsidRPr="002516C1" w:rsidRDefault="00DD1709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53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00</w:t>
            </w:r>
          </w:p>
        </w:tc>
      </w:tr>
    </w:tbl>
    <w:p w14:paraId="1AFC99DC" w14:textId="3A78229C" w:rsidR="00192F4E" w:rsidRDefault="00192F4E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03A66E3D" w14:textId="77777777" w:rsidR="007E35AF" w:rsidRDefault="007E35AF" w:rsidP="007E3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sectPr w:rsidR="007E35AF" w:rsidSect="001449D3"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147CAB05" w14:textId="77777777" w:rsidR="00AE20A0" w:rsidRDefault="00AE20A0" w:rsidP="00AE2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>
        <w:rPr>
          <w:rFonts w:hint="cs"/>
          <w:cs/>
        </w:rPr>
        <w:lastRenderedPageBreak/>
        <w:t xml:space="preserve">บริษัทพิจารณามูลค่ายุติธรรมระดับที่ </w:t>
      </w:r>
      <w:r>
        <w:t>2</w:t>
      </w:r>
      <w:r>
        <w:rPr>
          <w:rFonts w:hint="cs"/>
          <w:cs/>
        </w:rPr>
        <w:t xml:space="preserve"> สำหรับหุ้นกู้ที่ซื้อขายนอกตลาดหลักทรัพย์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 ตามความเหมาะสม</w:t>
      </w:r>
    </w:p>
    <w:p w14:paraId="0DB9A028" w14:textId="77777777" w:rsidR="00AE20A0" w:rsidRDefault="00AE20A0" w:rsidP="00AE2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2541E0FF" w14:textId="6EBE3D7F" w:rsidR="00AE20A0" w:rsidRDefault="00AE20A0" w:rsidP="00AE2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>
        <w:rPr>
          <w:rFonts w:hint="cs"/>
          <w:cs/>
        </w:rPr>
        <w:t xml:space="preserve">มูลค่ายุติธรรมระดับ </w:t>
      </w:r>
      <w:r>
        <w:t xml:space="preserve">3 </w:t>
      </w:r>
      <w:r>
        <w:rPr>
          <w:rFonts w:hint="cs"/>
          <w:cs/>
        </w:rPr>
        <w:t>สำหรับเงินลงทุนในตราสารทุนที่วัดมูลค่าด้วยมูลค่ายุติธรรมผ่านกำไรขาดทุนเบ็ดเสร็จอื่น ประเมินโดยกรณีการลงทุนในหลักทรัพย์ที่ไม่อยู่ในความต้องการของตลาดใช้ราคาทุนซึ่งถือเป็นมูลค่ายุติธรรมโดยประมาณยกเว้นมีการเปลี่ยนแปลงอย่างมีนัยสำคัญในการดำเนินงานของกิจการที่ไปลงทุน</w:t>
      </w:r>
    </w:p>
    <w:p w14:paraId="2A6BA509" w14:textId="77777777" w:rsidR="005D3E87" w:rsidRDefault="005D3E87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77E2DF1A" w14:textId="2D2A88BC" w:rsidR="001167A1" w:rsidRPr="003C3791" w:rsidRDefault="001167A1" w:rsidP="00F71AE6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3C379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713C2EF2" w14:textId="77777777" w:rsidR="00CA5974" w:rsidRPr="00497B4A" w:rsidRDefault="00CA5974" w:rsidP="00A2120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22"/>
        <w:gridCol w:w="1890"/>
        <w:gridCol w:w="270"/>
        <w:gridCol w:w="1980"/>
      </w:tblGrid>
      <w:tr w:rsidR="001C4032" w:rsidRPr="00BF1313" w14:paraId="0EE34874" w14:textId="77777777" w:rsidTr="00FE6063">
        <w:trPr>
          <w:tblHeader/>
        </w:trPr>
        <w:tc>
          <w:tcPr>
            <w:tcW w:w="5022" w:type="dxa"/>
          </w:tcPr>
          <w:p w14:paraId="3F391E1E" w14:textId="37536F9B" w:rsidR="001C4032" w:rsidRPr="006E7A71" w:rsidRDefault="006E7A71" w:rsidP="005D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E7A7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ณ วันที่ </w:t>
            </w:r>
            <w:r w:rsidR="004732C0" w:rsidRPr="00BB0E0E">
              <w:rPr>
                <w:b/>
                <w:bCs/>
                <w:i/>
                <w:iCs/>
              </w:rPr>
              <w:t>3</w:t>
            </w:r>
            <w:r w:rsidR="00F84FC5">
              <w:rPr>
                <w:b/>
                <w:bCs/>
                <w:i/>
                <w:iCs/>
              </w:rPr>
              <w:t xml:space="preserve">1 </w:t>
            </w:r>
            <w:r w:rsidR="00F84FC5">
              <w:rPr>
                <w:rFonts w:hint="cs"/>
                <w:b/>
                <w:bCs/>
                <w:i/>
                <w:iCs/>
                <w:cs/>
              </w:rPr>
              <w:t xml:space="preserve">มีนาคม </w:t>
            </w:r>
            <w:r w:rsidRPr="006E7A71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F84FC5">
              <w:rPr>
                <w:rFonts w:asciiTheme="majorBidi" w:hAnsiTheme="majorBidi" w:cstheme="majorBidi"/>
                <w:b/>
                <w:bCs/>
                <w:i/>
                <w:iCs/>
              </w:rPr>
              <w:t>6</w:t>
            </w:r>
          </w:p>
        </w:tc>
        <w:tc>
          <w:tcPr>
            <w:tcW w:w="1890" w:type="dxa"/>
            <w:shd w:val="clear" w:color="auto" w:fill="auto"/>
          </w:tcPr>
          <w:p w14:paraId="0D454423" w14:textId="70A77317" w:rsidR="001C4032" w:rsidRPr="00892BEA" w:rsidRDefault="001C4032" w:rsidP="005D1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2BE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553A106" w14:textId="77777777" w:rsidR="001C4032" w:rsidRPr="00892BEA" w:rsidRDefault="001C4032" w:rsidP="005D1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1D772492" w14:textId="123664B4" w:rsidR="001C4032" w:rsidRPr="00892BEA" w:rsidRDefault="001C4032" w:rsidP="005D1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2BE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4A04" w:rsidRPr="00BF1313" w14:paraId="7833825B" w14:textId="77777777" w:rsidTr="00FE6063">
        <w:trPr>
          <w:tblHeader/>
        </w:trPr>
        <w:tc>
          <w:tcPr>
            <w:tcW w:w="5022" w:type="dxa"/>
          </w:tcPr>
          <w:p w14:paraId="7243A9DB" w14:textId="77777777" w:rsidR="00284A04" w:rsidRPr="00BF1313" w:rsidRDefault="00284A04" w:rsidP="001C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</w:rPr>
            </w:pPr>
          </w:p>
        </w:tc>
        <w:tc>
          <w:tcPr>
            <w:tcW w:w="4140" w:type="dxa"/>
            <w:gridSpan w:val="3"/>
            <w:shd w:val="clear" w:color="auto" w:fill="auto"/>
          </w:tcPr>
          <w:p w14:paraId="30604493" w14:textId="5FFC9FCB" w:rsidR="00284A04" w:rsidRPr="00284A04" w:rsidRDefault="00284A04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84A0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C4032" w:rsidRPr="00BF1313" w14:paraId="3C43B11E" w14:textId="77777777" w:rsidTr="00FE6063">
        <w:tc>
          <w:tcPr>
            <w:tcW w:w="5022" w:type="dxa"/>
          </w:tcPr>
          <w:p w14:paraId="326D927F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890" w:type="dxa"/>
          </w:tcPr>
          <w:p w14:paraId="3099E5AF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0D325C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B68E0CD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032" w:rsidRPr="00BF1313" w14:paraId="63077FC6" w14:textId="77777777" w:rsidTr="00FE6063">
        <w:tc>
          <w:tcPr>
            <w:tcW w:w="5022" w:type="dxa"/>
          </w:tcPr>
          <w:p w14:paraId="0BEE94E2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สัญญาก่อสร้างโครงการ</w:t>
            </w:r>
          </w:p>
        </w:tc>
        <w:tc>
          <w:tcPr>
            <w:tcW w:w="1890" w:type="dxa"/>
          </w:tcPr>
          <w:p w14:paraId="5AD2526E" w14:textId="6EC8AA4C" w:rsidR="001C4032" w:rsidRPr="00EA1673" w:rsidRDefault="007516C2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27.00</w:t>
            </w:r>
          </w:p>
        </w:tc>
        <w:tc>
          <w:tcPr>
            <w:tcW w:w="270" w:type="dxa"/>
          </w:tcPr>
          <w:p w14:paraId="51B125DE" w14:textId="77777777" w:rsidR="001C4032" w:rsidRPr="00EA167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C976308" w14:textId="44A6C188" w:rsidR="001C4032" w:rsidRPr="00EA1673" w:rsidRDefault="007516C2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EA1673" w:rsidRPr="00BF1313" w14:paraId="33921E83" w14:textId="77777777" w:rsidTr="00FE6063">
        <w:tc>
          <w:tcPr>
            <w:tcW w:w="5022" w:type="dxa"/>
          </w:tcPr>
          <w:p w14:paraId="5F04B71D" w14:textId="3F4D840B" w:rsidR="00EA1673" w:rsidRPr="00BF1313" w:rsidRDefault="00EA1673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2F1B936" w14:textId="25B242F4" w:rsidR="00EA1673" w:rsidRPr="00EA1673" w:rsidRDefault="007516C2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2.68</w:t>
            </w:r>
          </w:p>
        </w:tc>
        <w:tc>
          <w:tcPr>
            <w:tcW w:w="270" w:type="dxa"/>
          </w:tcPr>
          <w:p w14:paraId="1E5B391E" w14:textId="77777777" w:rsidR="00EA1673" w:rsidRPr="00497B4A" w:rsidRDefault="00EA1673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CAAE7FA" w14:textId="4C5B4EA7" w:rsidR="00EA1673" w:rsidRPr="00EA1673" w:rsidRDefault="007516C2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EA1673" w:rsidRPr="00BF1313" w14:paraId="615DF841" w14:textId="77777777" w:rsidTr="00FE6063">
        <w:tc>
          <w:tcPr>
            <w:tcW w:w="5022" w:type="dxa"/>
          </w:tcPr>
          <w:p w14:paraId="75E55F2A" w14:textId="77777777" w:rsidR="00EA1673" w:rsidRPr="00BF1313" w:rsidRDefault="00EA1673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B80D606" w14:textId="1D65821E" w:rsidR="00EA1673" w:rsidRDefault="007516C2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29.68</w:t>
            </w:r>
          </w:p>
        </w:tc>
        <w:tc>
          <w:tcPr>
            <w:tcW w:w="270" w:type="dxa"/>
          </w:tcPr>
          <w:p w14:paraId="189FA97B" w14:textId="77777777" w:rsidR="00EA1673" w:rsidRPr="00497B4A" w:rsidRDefault="00EA1673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40358C8E" w14:textId="65E54B1C" w:rsidR="00EA1673" w:rsidRDefault="007516C2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1C4032" w:rsidRPr="00BF1313" w14:paraId="1216CD8C" w14:textId="77777777" w:rsidTr="00FE6063">
        <w:tc>
          <w:tcPr>
            <w:tcW w:w="5022" w:type="dxa"/>
          </w:tcPr>
          <w:p w14:paraId="21744E2E" w14:textId="6693F82A" w:rsidR="001C4032" w:rsidRPr="00497B4A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05E7EFD7" w14:textId="77777777" w:rsidR="001C4032" w:rsidRPr="00497B4A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E8B644" w14:textId="77777777" w:rsidR="001C4032" w:rsidRPr="00497B4A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33559601" w14:textId="77777777" w:rsidR="001C4032" w:rsidRPr="00497B4A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032" w:rsidRPr="00BF1313" w14:paraId="01011EE3" w14:textId="77777777" w:rsidTr="00FE6063">
        <w:tc>
          <w:tcPr>
            <w:tcW w:w="5022" w:type="dxa"/>
          </w:tcPr>
          <w:p w14:paraId="0760512B" w14:textId="259D233F" w:rsidR="001C4032" w:rsidRPr="001C4032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40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จำนวนเงินขั้นต่ำที่ต้องจ่ายภายในอนาคตทั้งสิ้น</w:t>
            </w:r>
          </w:p>
        </w:tc>
        <w:tc>
          <w:tcPr>
            <w:tcW w:w="1890" w:type="dxa"/>
          </w:tcPr>
          <w:p w14:paraId="15168C7B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180475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D6FB1B4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032" w:rsidRPr="00BF1313" w14:paraId="640BC985" w14:textId="77777777" w:rsidTr="00FE6063">
        <w:tc>
          <w:tcPr>
            <w:tcW w:w="5022" w:type="dxa"/>
          </w:tcPr>
          <w:p w14:paraId="35BBC4E7" w14:textId="7FFB51CE" w:rsidR="001C4032" w:rsidRPr="001C4032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45" w:firstLine="1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40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890" w:type="dxa"/>
          </w:tcPr>
          <w:p w14:paraId="7F7DB2DF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4416DE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32DEDE3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032" w:rsidRPr="00BF1313" w14:paraId="62B72FAB" w14:textId="77777777" w:rsidTr="00FE6063">
        <w:tc>
          <w:tcPr>
            <w:tcW w:w="5022" w:type="dxa"/>
          </w:tcPr>
          <w:p w14:paraId="0400C4C3" w14:textId="0896F1CE" w:rsidR="001C4032" w:rsidRPr="001C4032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032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หนึ่ง</w:t>
            </w:r>
            <w:r w:rsidRPr="001C403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890" w:type="dxa"/>
          </w:tcPr>
          <w:p w14:paraId="2C891275" w14:textId="6F53F0BC" w:rsidR="001C4032" w:rsidRPr="00EA1673" w:rsidRDefault="00042EFB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13.75</w:t>
            </w:r>
          </w:p>
        </w:tc>
        <w:tc>
          <w:tcPr>
            <w:tcW w:w="270" w:type="dxa"/>
          </w:tcPr>
          <w:p w14:paraId="2195CD06" w14:textId="77777777" w:rsidR="001C4032" w:rsidRPr="0088659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80" w:type="dxa"/>
          </w:tcPr>
          <w:p w14:paraId="0AE733B4" w14:textId="459E965E" w:rsidR="001C4032" w:rsidRPr="00BE10E8" w:rsidRDefault="00F07A7D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5.2</w:t>
            </w:r>
            <w:r w:rsidR="00042EF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1C4032" w:rsidRPr="00BF1313" w14:paraId="498AF832" w14:textId="77777777" w:rsidTr="00FE6063">
        <w:tc>
          <w:tcPr>
            <w:tcW w:w="5022" w:type="dxa"/>
          </w:tcPr>
          <w:p w14:paraId="4AB50A75" w14:textId="13C211C3" w:rsidR="001C4032" w:rsidRPr="001C4032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หลังจากหนึ่ง</w:t>
            </w:r>
            <w:r w:rsidRPr="001C403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ปีแต่ไม่เกิ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นห้า</w:t>
            </w:r>
            <w:r w:rsidRPr="001C403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890" w:type="dxa"/>
          </w:tcPr>
          <w:p w14:paraId="1E5F00F9" w14:textId="060AD3CE" w:rsidR="001C4032" w:rsidRPr="00EA1673" w:rsidRDefault="007516C2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="00042EFB">
              <w:rPr>
                <w:rFonts w:asciiTheme="majorBidi" w:hAnsiTheme="majorBidi" w:cstheme="majorBidi"/>
                <w:sz w:val="30"/>
                <w:szCs w:val="30"/>
              </w:rPr>
              <w:t>0.61</w:t>
            </w:r>
          </w:p>
        </w:tc>
        <w:tc>
          <w:tcPr>
            <w:tcW w:w="270" w:type="dxa"/>
          </w:tcPr>
          <w:p w14:paraId="3DB51B76" w14:textId="77777777" w:rsidR="001C4032" w:rsidRPr="0088659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80" w:type="dxa"/>
          </w:tcPr>
          <w:p w14:paraId="67EB50E3" w14:textId="369E11EF" w:rsidR="001C4032" w:rsidRPr="00BE10E8" w:rsidRDefault="00F07A7D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18.35</w:t>
            </w:r>
          </w:p>
        </w:tc>
      </w:tr>
      <w:tr w:rsidR="001C4032" w:rsidRPr="00BF1313" w14:paraId="1C2CF75F" w14:textId="77777777" w:rsidTr="00FE6063">
        <w:tc>
          <w:tcPr>
            <w:tcW w:w="5022" w:type="dxa"/>
          </w:tcPr>
          <w:p w14:paraId="452609E0" w14:textId="7C7A38AE" w:rsidR="001C4032" w:rsidRPr="001C4032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403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F55AB44" w14:textId="3FEB3277" w:rsidR="001C4032" w:rsidRPr="00EA1673" w:rsidRDefault="00042EFB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3.25</w:t>
            </w:r>
          </w:p>
        </w:tc>
        <w:tc>
          <w:tcPr>
            <w:tcW w:w="270" w:type="dxa"/>
          </w:tcPr>
          <w:p w14:paraId="7498482F" w14:textId="77777777" w:rsidR="001C4032" w:rsidRPr="0088659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11163647" w14:textId="3EAB0F1B" w:rsidR="001C4032" w:rsidRPr="00BE10E8" w:rsidRDefault="00F07A7D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3.16</w:t>
            </w:r>
          </w:p>
        </w:tc>
      </w:tr>
      <w:tr w:rsidR="001C4032" w:rsidRPr="00BF1313" w14:paraId="668D1EC5" w14:textId="77777777" w:rsidTr="00FE6063">
        <w:tc>
          <w:tcPr>
            <w:tcW w:w="5022" w:type="dxa"/>
          </w:tcPr>
          <w:p w14:paraId="645A3DF3" w14:textId="172ECC82" w:rsidR="001C4032" w:rsidRPr="001C4032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40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50773B5" w14:textId="6EE30ADC" w:rsidR="001C4032" w:rsidRPr="00EA1673" w:rsidRDefault="00042EFB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37.61</w:t>
            </w:r>
          </w:p>
        </w:tc>
        <w:tc>
          <w:tcPr>
            <w:tcW w:w="270" w:type="dxa"/>
          </w:tcPr>
          <w:p w14:paraId="39EEDE31" w14:textId="77777777" w:rsidR="001C4032" w:rsidRPr="0088659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1BCEC5F6" w14:textId="1B7AF74D" w:rsidR="001C4032" w:rsidRPr="00BE10E8" w:rsidRDefault="00042EFB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26.80</w:t>
            </w:r>
          </w:p>
        </w:tc>
      </w:tr>
      <w:tr w:rsidR="00216F2E" w:rsidRPr="00BF1313" w14:paraId="2147CCB3" w14:textId="77777777" w:rsidTr="00FE6063">
        <w:tc>
          <w:tcPr>
            <w:tcW w:w="5022" w:type="dxa"/>
          </w:tcPr>
          <w:p w14:paraId="374508D3" w14:textId="77777777" w:rsidR="00216F2E" w:rsidRPr="001C4032" w:rsidRDefault="00216F2E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6E705A1F" w14:textId="77777777" w:rsidR="00216F2E" w:rsidRPr="00284A04" w:rsidRDefault="00216F2E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3E3E70" w14:textId="77777777" w:rsidR="00216F2E" w:rsidRPr="00284A04" w:rsidRDefault="00216F2E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59EE2D2C" w14:textId="77777777" w:rsidR="00216F2E" w:rsidRPr="00284A04" w:rsidRDefault="00216F2E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C4032" w:rsidRPr="00BF1313" w14:paraId="304D61E2" w14:textId="77777777" w:rsidTr="00FE6063">
        <w:tc>
          <w:tcPr>
            <w:tcW w:w="5022" w:type="dxa"/>
          </w:tcPr>
          <w:p w14:paraId="695995D0" w14:textId="7E6503FC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890" w:type="dxa"/>
          </w:tcPr>
          <w:p w14:paraId="2CD54353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849D2C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68E688A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032" w:rsidRPr="00BF1313" w14:paraId="12C170FD" w14:textId="77777777" w:rsidTr="00FE6063">
        <w:tc>
          <w:tcPr>
            <w:tcW w:w="5022" w:type="dxa"/>
          </w:tcPr>
          <w:p w14:paraId="7199D9BF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890" w:type="dxa"/>
          </w:tcPr>
          <w:p w14:paraId="36435B6A" w14:textId="4CD2E74F" w:rsidR="001C4032" w:rsidRPr="006E7A71" w:rsidRDefault="00042EFB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20.03</w:t>
            </w:r>
          </w:p>
        </w:tc>
        <w:tc>
          <w:tcPr>
            <w:tcW w:w="270" w:type="dxa"/>
          </w:tcPr>
          <w:p w14:paraId="5116C20E" w14:textId="77777777" w:rsidR="001C4032" w:rsidRPr="006E7A71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67E0E345" w14:textId="15172FDF" w:rsidR="001C4032" w:rsidRPr="006E7A71" w:rsidRDefault="007516C2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7B2BD66F" w14:textId="5B59BCC1" w:rsidR="007B0F21" w:rsidRDefault="007B0F21" w:rsidP="00C40742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jc w:val="thaiDistribute"/>
        <w:rPr>
          <w:sz w:val="24"/>
          <w:szCs w:val="24"/>
        </w:rPr>
      </w:pPr>
    </w:p>
    <w:p w14:paraId="1CAB2403" w14:textId="77777777" w:rsidR="007B0F21" w:rsidRDefault="007B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307248F0" w14:textId="484BA6EE" w:rsidR="00182B35" w:rsidRPr="00F84FC5" w:rsidRDefault="00182B35" w:rsidP="00160961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84FC5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คดีความ</w:t>
      </w:r>
    </w:p>
    <w:p w14:paraId="194FDDB1" w14:textId="4B9CF3BE" w:rsidR="00182B35" w:rsidRPr="00F84FC5" w:rsidRDefault="00182B35" w:rsidP="00182B35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highlight w:val="cyan"/>
          <w:lang w:bidi="th-TH"/>
        </w:rPr>
      </w:pPr>
    </w:p>
    <w:p w14:paraId="355BCC2D" w14:textId="44BE2E62" w:rsidR="00D31297" w:rsidRPr="00F84FC5" w:rsidRDefault="00042EFB" w:rsidP="00D31297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color w:val="000000"/>
          <w:cs/>
        </w:rPr>
      </w:pPr>
      <w:r w:rsidRPr="00042EFB">
        <w:rPr>
          <w:color w:val="000000"/>
          <w:cs/>
        </w:rPr>
        <w:t>ในเดือนกรกฎาคม</w:t>
      </w:r>
      <w:r>
        <w:rPr>
          <w:color w:val="000000"/>
        </w:rPr>
        <w:t xml:space="preserve"> 2564</w:t>
      </w:r>
      <w:r w:rsidRPr="00042EFB">
        <w:rPr>
          <w:color w:val="000000"/>
          <w:cs/>
        </w:rPr>
        <w:t xml:space="preserve"> บริษัท</w:t>
      </w:r>
      <w:r w:rsidR="00D91FE7">
        <w:rPr>
          <w:rFonts w:hint="cs"/>
          <w:color w:val="000000"/>
          <w:cs/>
        </w:rPr>
        <w:t>ย่อยแห่งหนึ่ง</w:t>
      </w:r>
      <w:r w:rsidRPr="00042EFB">
        <w:rPr>
          <w:color w:val="000000"/>
          <w:cs/>
        </w:rPr>
        <w:t>ถูกยื่นเสนอข้อพิพาทกล่าวหาว่าบริษัท</w:t>
      </w:r>
      <w:r w:rsidR="00D91FE7">
        <w:rPr>
          <w:rFonts w:hint="cs"/>
          <w:color w:val="000000"/>
          <w:cs/>
        </w:rPr>
        <w:t>ย่อย</w:t>
      </w:r>
      <w:r w:rsidRPr="00042EFB">
        <w:rPr>
          <w:color w:val="000000"/>
          <w:cs/>
        </w:rPr>
        <w:t>ปฏิบัติผิดสัญญาจ้างทำของ โดยผู้รับเหมาได้ยื่นคำเสนอข้อพิพาทต่อสถาบันอนุญาโตตุลาการ เพื่อให้บริษัท</w:t>
      </w:r>
      <w:r w:rsidR="00D91FE7">
        <w:rPr>
          <w:rFonts w:hint="cs"/>
          <w:color w:val="000000"/>
          <w:cs/>
        </w:rPr>
        <w:t>ย่อย</w:t>
      </w:r>
      <w:r w:rsidRPr="00042EFB">
        <w:rPr>
          <w:color w:val="000000"/>
          <w:cs/>
        </w:rPr>
        <w:t>ชำระค่าเสียหายจากการผิดสัญญาก่อสร้างโรงงาน เป็นจำนวนเงิน</w:t>
      </w:r>
      <w:r>
        <w:rPr>
          <w:color w:val="000000"/>
        </w:rPr>
        <w:t xml:space="preserve"> 121.18</w:t>
      </w:r>
      <w:r w:rsidRPr="00042EFB">
        <w:rPr>
          <w:color w:val="000000"/>
          <w:cs/>
        </w:rPr>
        <w:t xml:space="preserve"> ล้านบาท ซึ่งในเดือนกันยายน</w:t>
      </w:r>
      <w:r>
        <w:rPr>
          <w:color w:val="000000"/>
        </w:rPr>
        <w:t xml:space="preserve"> 2564</w:t>
      </w:r>
      <w:r w:rsidRPr="00042EFB">
        <w:rPr>
          <w:color w:val="000000"/>
          <w:cs/>
        </w:rPr>
        <w:t xml:space="preserve"> บริษัท</w:t>
      </w:r>
      <w:r w:rsidR="00D91FE7">
        <w:rPr>
          <w:rFonts w:hint="cs"/>
          <w:color w:val="000000"/>
          <w:cs/>
        </w:rPr>
        <w:t>ย่อย</w:t>
      </w:r>
      <w:r w:rsidRPr="00042EFB">
        <w:rPr>
          <w:color w:val="000000"/>
          <w:cs/>
        </w:rPr>
        <w:t xml:space="preserve">ได้ยื่นคำคัดค้าน และ คำเรียกร้องแย้งต่อสถาบันอนุญาโตตุลาการ </w:t>
      </w:r>
      <w:r w:rsidR="002B236B">
        <w:rPr>
          <w:rFonts w:hint="cs"/>
          <w:color w:val="000000"/>
          <w:cs/>
        </w:rPr>
        <w:t xml:space="preserve">ในเดือนตุลาคม </w:t>
      </w:r>
      <w:r w:rsidR="002B236B">
        <w:rPr>
          <w:color w:val="000000"/>
        </w:rPr>
        <w:t xml:space="preserve">2565 </w:t>
      </w:r>
      <w:r w:rsidR="002B236B">
        <w:rPr>
          <w:rFonts w:hint="cs"/>
          <w:color w:val="000000"/>
          <w:cs/>
        </w:rPr>
        <w:t>บริษัทย่อยถูกยื่นคำร้องห้ามใช้ประโยชน์ในโรงงานที่มีข้อพิพาทเป็นการชั่วคราว ซึ่งศาลแพ่งได้มีคำสั่งยกคำร้องดังกล่าวแล้วในเดือน</w:t>
      </w:r>
      <w:r w:rsidR="00DE310B">
        <w:rPr>
          <w:rFonts w:hint="cs"/>
          <w:color w:val="000000"/>
          <w:cs/>
        </w:rPr>
        <w:t>กุมภาพันธ์</w:t>
      </w:r>
      <w:r w:rsidR="002B236B">
        <w:rPr>
          <w:rFonts w:hint="cs"/>
          <w:color w:val="000000"/>
          <w:cs/>
        </w:rPr>
        <w:t xml:space="preserve"> </w:t>
      </w:r>
      <w:r w:rsidR="002B236B">
        <w:rPr>
          <w:color w:val="000000"/>
        </w:rPr>
        <w:t>2566</w:t>
      </w:r>
      <w:r w:rsidR="002B236B">
        <w:rPr>
          <w:rFonts w:hint="cs"/>
          <w:color w:val="000000"/>
          <w:cs/>
        </w:rPr>
        <w:t xml:space="preserve"> </w:t>
      </w:r>
      <w:r w:rsidRPr="00042EFB">
        <w:rPr>
          <w:color w:val="000000"/>
          <w:cs/>
        </w:rPr>
        <w:t>ข้อพิพาท</w:t>
      </w:r>
      <w:r w:rsidR="002B236B">
        <w:rPr>
          <w:rFonts w:hint="cs"/>
          <w:color w:val="000000"/>
          <w:cs/>
        </w:rPr>
        <w:t>ที่เหลือ</w:t>
      </w:r>
      <w:r w:rsidRPr="00042EFB">
        <w:rPr>
          <w:color w:val="000000"/>
          <w:cs/>
        </w:rPr>
        <w:t>อยู่ในกระบวนการอนุญาโตตุลาการ ผู้บริหารของบริษัท</w:t>
      </w:r>
      <w:r w:rsidR="00D91FE7">
        <w:rPr>
          <w:rFonts w:hint="cs"/>
          <w:color w:val="000000"/>
          <w:cs/>
        </w:rPr>
        <w:t>ย่อย</w:t>
      </w:r>
      <w:r w:rsidRPr="00042EFB">
        <w:rPr>
          <w:color w:val="000000"/>
          <w:cs/>
        </w:rPr>
        <w:t>เห็นว่าบริษัท</w:t>
      </w:r>
      <w:r w:rsidR="00D91FE7">
        <w:rPr>
          <w:rFonts w:hint="cs"/>
          <w:color w:val="000000"/>
          <w:cs/>
        </w:rPr>
        <w:t>ย่อย</w:t>
      </w:r>
      <w:r w:rsidRPr="00042EFB">
        <w:rPr>
          <w:color w:val="000000"/>
          <w:cs/>
        </w:rPr>
        <w:t>ไม่ได้ทำผิดสัญญาแต่อย่างใด บริษัท</w:t>
      </w:r>
      <w:r w:rsidR="00D91FE7">
        <w:rPr>
          <w:rFonts w:hint="cs"/>
          <w:color w:val="000000"/>
          <w:cs/>
        </w:rPr>
        <w:t>ย่อย</w:t>
      </w:r>
      <w:r w:rsidRPr="00042EFB">
        <w:rPr>
          <w:color w:val="000000"/>
          <w:cs/>
        </w:rPr>
        <w:t>จึงไม่ได้บันทึกหนี้สินหรือผลกระทบอื่นที่อาจเกิดขึ้นจากข้อพิพาทดังกล่าว ณ วันที่</w:t>
      </w:r>
      <w:r>
        <w:rPr>
          <w:color w:val="000000"/>
        </w:rPr>
        <w:t xml:space="preserve"> 31</w:t>
      </w:r>
      <w:r w:rsidRPr="00042EFB">
        <w:rPr>
          <w:color w:val="000000"/>
          <w:cs/>
        </w:rPr>
        <w:t xml:space="preserve"> มีนาคม</w:t>
      </w:r>
      <w:r>
        <w:rPr>
          <w:color w:val="000000"/>
        </w:rPr>
        <w:t xml:space="preserve"> 2566</w:t>
      </w:r>
    </w:p>
    <w:p w14:paraId="2F9CADE5" w14:textId="77777777" w:rsidR="00151DC8" w:rsidRPr="00F84FC5" w:rsidRDefault="00151DC8" w:rsidP="00D31297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color w:val="000000"/>
          <w:highlight w:val="cyan"/>
        </w:rPr>
      </w:pPr>
    </w:p>
    <w:p w14:paraId="258C15D3" w14:textId="2A93164C" w:rsidR="00FE7E87" w:rsidRDefault="00FE7E87" w:rsidP="00FE7E87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/>
          <w:b/>
          <w:bCs/>
          <w:sz w:val="30"/>
          <w:szCs w:val="30"/>
          <w:lang w:bidi="th-TH"/>
        </w:rPr>
      </w:pPr>
      <w:r w:rsidRPr="00FE7E87">
        <w:rPr>
          <w:rFonts w:asciiTheme="majorBidi" w:hAnsiTheme="majorBidi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67CB28DD" w14:textId="1FE6DB2B" w:rsidR="00042EFB" w:rsidRDefault="00042EFB" w:rsidP="00042EFB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/>
          <w:b/>
          <w:bCs/>
          <w:sz w:val="30"/>
          <w:szCs w:val="30"/>
          <w:lang w:bidi="th-TH"/>
        </w:rPr>
      </w:pPr>
    </w:p>
    <w:p w14:paraId="4EC86858" w14:textId="1E7EDC37" w:rsidR="00790D44" w:rsidRPr="00F4415D" w:rsidRDefault="00790D44" w:rsidP="00790D44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/>
          <w:sz w:val="30"/>
          <w:szCs w:val="30"/>
          <w:lang w:val="en-US" w:bidi="th-TH"/>
        </w:rPr>
      </w:pPr>
      <w:r w:rsidRPr="00834A92">
        <w:rPr>
          <w:rFonts w:asciiTheme="majorBidi" w:hAnsiTheme="majorBidi"/>
          <w:sz w:val="30"/>
          <w:szCs w:val="30"/>
          <w:cs/>
        </w:rPr>
        <w:t>ในวันที่</w:t>
      </w:r>
      <w:r w:rsidRPr="00834A92"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3</w:t>
      </w:r>
      <w:r w:rsidRPr="00834A92">
        <w:rPr>
          <w:rFonts w:asciiTheme="majorBidi" w:hAnsiTheme="majorBidi" w:hint="cs"/>
          <w:sz w:val="30"/>
          <w:szCs w:val="30"/>
          <w:cs/>
        </w:rPr>
        <w:t xml:space="preserve"> </w:t>
      </w:r>
      <w:r w:rsidRPr="00834A92">
        <w:rPr>
          <w:rFonts w:asciiTheme="majorBidi" w:hAnsiTheme="majorBidi"/>
          <w:sz w:val="30"/>
          <w:szCs w:val="30"/>
          <w:cs/>
        </w:rPr>
        <w:t>เมษายน</w:t>
      </w:r>
      <w:r w:rsidRPr="00834A92">
        <w:rPr>
          <w:rFonts w:asciiTheme="majorBidi" w:hAnsiTheme="majorBidi" w:hint="cs"/>
          <w:sz w:val="30"/>
          <w:szCs w:val="30"/>
          <w:cs/>
        </w:rPr>
        <w:t xml:space="preserve"> </w:t>
      </w:r>
      <w:r w:rsidRPr="00834A92">
        <w:rPr>
          <w:rFonts w:asciiTheme="majorBidi" w:hAnsiTheme="majorBidi" w:hint="cs"/>
          <w:sz w:val="30"/>
          <w:szCs w:val="30"/>
          <w:lang w:bidi="th-TH"/>
        </w:rPr>
        <w:t>2566</w:t>
      </w:r>
      <w:r w:rsidRPr="00834A92">
        <w:rPr>
          <w:rFonts w:asciiTheme="majorBidi" w:hAnsiTheme="majorBidi" w:hint="cs"/>
          <w:sz w:val="30"/>
          <w:szCs w:val="30"/>
          <w:cs/>
        </w:rPr>
        <w:t xml:space="preserve"> </w:t>
      </w:r>
      <w:r w:rsidRPr="00834A92">
        <w:rPr>
          <w:rFonts w:asciiTheme="majorBidi" w:hAnsiTheme="majorBidi"/>
          <w:sz w:val="30"/>
          <w:szCs w:val="30"/>
          <w:cs/>
        </w:rPr>
        <w:t>บริษัทได้ทำสัญญาซื้อหุ้นของบริษัทย่อยเพิ่มเติมจากผู้ถือหุ้นอื่น</w:t>
      </w:r>
      <w:r w:rsidRPr="00834A92">
        <w:rPr>
          <w:rFonts w:asciiTheme="majorBidi" w:hAnsiTheme="majorBidi" w:hint="cs"/>
          <w:sz w:val="30"/>
          <w:szCs w:val="30"/>
          <w:cs/>
        </w:rPr>
        <w:t xml:space="preserve"> จำนวน </w:t>
      </w:r>
      <w:r>
        <w:rPr>
          <w:rFonts w:asciiTheme="majorBidi" w:hAnsiTheme="majorBidi"/>
          <w:sz w:val="30"/>
          <w:szCs w:val="30"/>
        </w:rPr>
        <w:t>750,000</w:t>
      </w:r>
      <w:r w:rsidRPr="00834A92">
        <w:rPr>
          <w:rFonts w:asciiTheme="majorBidi" w:hAnsiTheme="majorBidi" w:hint="cs"/>
          <w:sz w:val="30"/>
          <w:szCs w:val="30"/>
          <w:cs/>
        </w:rPr>
        <w:t xml:space="preserve"> หุ้น</w:t>
      </w:r>
      <w:r w:rsidR="00245172">
        <w:rPr>
          <w:rFonts w:asciiTheme="majorBidi" w:hAnsiTheme="majorBidi"/>
          <w:sz w:val="30"/>
          <w:szCs w:val="30"/>
          <w:cs/>
          <w:lang w:bidi="th-TH"/>
        </w:rPr>
        <w:br/>
      </w:r>
      <w:r w:rsidRPr="00834A92">
        <w:rPr>
          <w:rFonts w:asciiTheme="majorBidi" w:hAnsiTheme="majorBidi" w:hint="cs"/>
          <w:sz w:val="30"/>
          <w:szCs w:val="30"/>
          <w:cs/>
        </w:rPr>
        <w:t xml:space="preserve">คิดเป็นร้อยละ </w:t>
      </w:r>
      <w:r>
        <w:rPr>
          <w:rFonts w:asciiTheme="majorBidi" w:hAnsiTheme="majorBidi"/>
          <w:sz w:val="30"/>
          <w:szCs w:val="30"/>
        </w:rPr>
        <w:t>15</w:t>
      </w:r>
      <w:r w:rsidRPr="00834A92">
        <w:rPr>
          <w:rFonts w:asciiTheme="majorBidi" w:hAnsiTheme="majorBidi" w:hint="cs"/>
          <w:sz w:val="30"/>
          <w:szCs w:val="30"/>
          <w:cs/>
        </w:rPr>
        <w:t xml:space="preserve"> ของหุ้นที่จำหน่ายทั้งหมด</w:t>
      </w:r>
      <w:r>
        <w:rPr>
          <w:rFonts w:asciiTheme="majorBidi" w:hAnsiTheme="majorBidi" w:hint="cs"/>
          <w:sz w:val="30"/>
          <w:szCs w:val="30"/>
          <w:cs/>
          <w:lang w:bidi="th-TH"/>
        </w:rPr>
        <w:t xml:space="preserve"> </w:t>
      </w:r>
      <w:r w:rsidRPr="00834A92">
        <w:rPr>
          <w:rFonts w:asciiTheme="majorBidi" w:hAnsiTheme="majorBidi" w:hint="cs"/>
          <w:sz w:val="30"/>
          <w:szCs w:val="30"/>
          <w:cs/>
        </w:rPr>
        <w:t>โดย</w:t>
      </w:r>
      <w:r>
        <w:rPr>
          <w:rFonts w:asciiTheme="majorBidi" w:hAnsiTheme="majorBidi" w:hint="cs"/>
          <w:sz w:val="30"/>
          <w:szCs w:val="30"/>
          <w:cs/>
          <w:lang w:bidi="th-TH"/>
        </w:rPr>
        <w:t>เป็นการ</w:t>
      </w:r>
      <w:r w:rsidRPr="00834A92">
        <w:rPr>
          <w:rFonts w:asciiTheme="majorBidi" w:hAnsiTheme="majorBidi" w:hint="cs"/>
          <w:sz w:val="30"/>
          <w:szCs w:val="30"/>
          <w:cs/>
        </w:rPr>
        <w:t>ซื้อในราคาตามมูลค่า</w:t>
      </w:r>
      <w:r>
        <w:rPr>
          <w:rFonts w:asciiTheme="majorBidi" w:hAnsiTheme="majorBidi" w:hint="cs"/>
          <w:sz w:val="30"/>
          <w:szCs w:val="30"/>
          <w:cs/>
          <w:lang w:bidi="th-TH"/>
        </w:rPr>
        <w:t>ทาง</w:t>
      </w:r>
      <w:r w:rsidRPr="00834A92">
        <w:rPr>
          <w:rFonts w:asciiTheme="majorBidi" w:hAnsiTheme="majorBidi" w:hint="cs"/>
          <w:sz w:val="30"/>
          <w:szCs w:val="30"/>
          <w:cs/>
        </w:rPr>
        <w:t>บัญชี</w:t>
      </w:r>
      <w:r>
        <w:rPr>
          <w:rFonts w:asciiTheme="majorBidi" w:hAnsiTheme="majorBidi" w:hint="cs"/>
          <w:sz w:val="30"/>
          <w:szCs w:val="30"/>
          <w:cs/>
          <w:lang w:bidi="th-TH"/>
        </w:rPr>
        <w:t>สุทธิต่อหุ้น</w:t>
      </w:r>
      <w:r w:rsidRPr="00834A92">
        <w:rPr>
          <w:rFonts w:asciiTheme="majorBidi" w:hAnsiTheme="majorBidi" w:hint="cs"/>
          <w:sz w:val="30"/>
          <w:szCs w:val="30"/>
          <w:cs/>
        </w:rPr>
        <w:t xml:space="preserve"> ณ วันที่ </w:t>
      </w:r>
      <w:r>
        <w:rPr>
          <w:rFonts w:asciiTheme="majorBidi" w:hAnsiTheme="majorBidi"/>
          <w:sz w:val="30"/>
          <w:szCs w:val="30"/>
          <w:lang w:val="en-US"/>
        </w:rPr>
        <w:t>31</w:t>
      </w:r>
      <w:r w:rsidRPr="00834A92">
        <w:rPr>
          <w:rFonts w:asciiTheme="majorBidi" w:hAnsiTheme="majorBidi" w:hint="cs"/>
          <w:sz w:val="30"/>
          <w:szCs w:val="30"/>
          <w:cs/>
        </w:rPr>
        <w:t xml:space="preserve"> ธันวาคม </w:t>
      </w:r>
      <w:r>
        <w:rPr>
          <w:rFonts w:asciiTheme="majorBidi" w:hAnsiTheme="majorBidi"/>
          <w:sz w:val="30"/>
          <w:szCs w:val="30"/>
        </w:rPr>
        <w:t>2565</w:t>
      </w:r>
      <w:r w:rsidRPr="00834A92">
        <w:rPr>
          <w:rFonts w:asciiTheme="majorBidi" w:hAnsiTheme="majorBidi" w:hint="cs"/>
          <w:sz w:val="30"/>
          <w:szCs w:val="30"/>
          <w:cs/>
        </w:rPr>
        <w:t xml:space="preserve"> เพื่อวัตถุประสงค์การบริหารจัดการทางธุรกิจ </w:t>
      </w:r>
      <w:r w:rsidR="00F4415D">
        <w:rPr>
          <w:rFonts w:asciiTheme="majorBidi" w:hAnsiTheme="majorBidi" w:hint="cs"/>
          <w:sz w:val="30"/>
          <w:szCs w:val="30"/>
          <w:cs/>
          <w:lang w:bidi="th-TH"/>
        </w:rPr>
        <w:t xml:space="preserve">บริษัทได้ชำระค่าหุ้นดังกล่าวทั้งจำนวน เมื่อวันที่ </w:t>
      </w:r>
      <w:r w:rsidR="00F4415D">
        <w:rPr>
          <w:rFonts w:asciiTheme="majorBidi" w:hAnsiTheme="majorBidi"/>
          <w:sz w:val="30"/>
          <w:szCs w:val="30"/>
          <w:lang w:val="en-US" w:bidi="th-TH"/>
        </w:rPr>
        <w:t xml:space="preserve">2 </w:t>
      </w:r>
      <w:r w:rsidR="00F4415D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พฤษภาคม </w:t>
      </w:r>
      <w:r w:rsidR="00F4415D">
        <w:rPr>
          <w:rFonts w:asciiTheme="majorBidi" w:hAnsiTheme="majorBidi"/>
          <w:sz w:val="30"/>
          <w:szCs w:val="30"/>
          <w:lang w:val="en-US" w:bidi="th-TH"/>
        </w:rPr>
        <w:t>2566</w:t>
      </w:r>
    </w:p>
    <w:p w14:paraId="7904F8C4" w14:textId="77777777" w:rsidR="00790D44" w:rsidRDefault="00790D44" w:rsidP="00042EFB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/>
          <w:b/>
          <w:bCs/>
          <w:sz w:val="30"/>
          <w:szCs w:val="30"/>
          <w:lang w:bidi="th-TH"/>
        </w:rPr>
      </w:pPr>
    </w:p>
    <w:p w14:paraId="50694A67" w14:textId="4F063C11" w:rsidR="00FE7E87" w:rsidRPr="0001373F" w:rsidRDefault="005230B2" w:rsidP="002B236B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ใน</w:t>
      </w:r>
      <w:r w:rsidRPr="0001373F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01373F">
        <w:rPr>
          <w:rFonts w:asciiTheme="majorBidi" w:hAnsiTheme="majorBidi" w:cstheme="majorBidi"/>
          <w:sz w:val="30"/>
          <w:szCs w:val="30"/>
          <w:lang w:val="en-US"/>
        </w:rPr>
        <w:t xml:space="preserve">5 </w:t>
      </w:r>
      <w:r w:rsidRPr="0001373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เมษายน</w:t>
      </w:r>
      <w:r w:rsidRPr="0001373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01373F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Pr="0001373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FE7E87" w:rsidRPr="0001373F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ที่ประชุมสามัญผู้ถือหุ้นประจำปี </w:t>
      </w:r>
      <w:r w:rsidR="00FE7E87" w:rsidRPr="0001373F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FE7E87" w:rsidRPr="0001373F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FE7E87" w:rsidRPr="0001373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ของบริษัท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ได้</w:t>
      </w:r>
      <w:r w:rsidR="00FE7E87" w:rsidRPr="0001373F">
        <w:rPr>
          <w:rFonts w:asciiTheme="majorBidi" w:hAnsiTheme="majorBidi" w:cstheme="majorBidi"/>
          <w:sz w:val="30"/>
          <w:szCs w:val="30"/>
          <w:cs/>
          <w:lang w:val="en-US"/>
        </w:rPr>
        <w:t>มีมติ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เห็นชอบ</w:t>
      </w:r>
      <w:r w:rsidR="00FE7E87" w:rsidRPr="0001373F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การจัดสรรกำไรเพื่อจ่ายเงินปันผลประจำปี </w:t>
      </w:r>
      <w:r w:rsidR="00FE7E87" w:rsidRPr="0001373F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="00FE7E87" w:rsidRPr="0001373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เป็นเงินสดในอัตราหุ้นละ </w:t>
      </w:r>
      <w:r w:rsidR="00FE7E87" w:rsidRPr="0001373F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="003064B8" w:rsidRPr="0001373F">
        <w:rPr>
          <w:rFonts w:asciiTheme="majorBidi" w:hAnsiTheme="majorBidi" w:cstheme="majorBidi"/>
          <w:sz w:val="30"/>
          <w:szCs w:val="30"/>
          <w:lang w:val="en-US"/>
        </w:rPr>
        <w:t>.25</w:t>
      </w:r>
      <w:r w:rsidR="00FE7E87" w:rsidRPr="0001373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</w:t>
      </w:r>
      <w:r w:rsidR="003064B8" w:rsidRPr="0001373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รวมเป็นเงินประมาณ</w:t>
      </w:r>
      <w:r w:rsidR="00FE7E87" w:rsidRPr="0001373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3064B8" w:rsidRPr="0001373F">
        <w:rPr>
          <w:rFonts w:asciiTheme="majorBidi" w:hAnsiTheme="majorBidi" w:cstheme="majorBidi"/>
          <w:sz w:val="30"/>
          <w:szCs w:val="30"/>
          <w:lang w:val="en-US"/>
        </w:rPr>
        <w:t>36</w:t>
      </w:r>
      <w:r w:rsidR="00D414D0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FE7E87" w:rsidRPr="0001373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ล้าน</w:t>
      </w:r>
      <w:r w:rsidR="003064B8" w:rsidRPr="0001373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บาท ซึ่งเมื่อหักเงินปันผลระหว่างกาลในอัตราหุ้นละ</w:t>
      </w:r>
      <w:r w:rsidR="0001373F">
        <w:rPr>
          <w:rFonts w:asciiTheme="majorBidi" w:hAnsiTheme="majorBidi" w:cstheme="majorBidi"/>
          <w:sz w:val="30"/>
          <w:szCs w:val="30"/>
          <w:lang w:val="en-US" w:bidi="th-TH"/>
        </w:rPr>
        <w:t xml:space="preserve"> 0.20</w:t>
      </w:r>
      <w:r w:rsidR="003064B8" w:rsidRPr="0001373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บาท คิดเป็นเงินประมาณ</w:t>
      </w:r>
      <w:r w:rsidR="0001373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01373F">
        <w:rPr>
          <w:rFonts w:asciiTheme="majorBidi" w:hAnsiTheme="majorBidi" w:cstheme="majorBidi"/>
          <w:sz w:val="30"/>
          <w:szCs w:val="30"/>
          <w:lang w:val="en-US" w:bidi="th-TH"/>
        </w:rPr>
        <w:t>289</w:t>
      </w:r>
      <w:r w:rsidR="003064B8" w:rsidRPr="0001373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ล้านบาท คงเหลือเป็นเงินปันผลในครั้งนี้ในอัตราหุ้นละ</w:t>
      </w:r>
      <w:r w:rsidR="0001373F">
        <w:rPr>
          <w:rFonts w:asciiTheme="majorBidi" w:hAnsiTheme="majorBidi" w:cstheme="majorBidi"/>
          <w:sz w:val="30"/>
          <w:szCs w:val="30"/>
          <w:lang w:val="en-US" w:bidi="th-TH"/>
        </w:rPr>
        <w:t xml:space="preserve"> 0.05</w:t>
      </w:r>
      <w:r w:rsidR="003064B8" w:rsidRPr="0001373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บาท คิดเป็นเงินประมาณ</w:t>
      </w:r>
      <w:r w:rsidR="0001373F">
        <w:rPr>
          <w:rFonts w:asciiTheme="majorBidi" w:hAnsiTheme="majorBidi" w:cstheme="majorBidi"/>
          <w:sz w:val="30"/>
          <w:szCs w:val="30"/>
          <w:lang w:val="en-US" w:bidi="th-TH"/>
        </w:rPr>
        <w:t xml:space="preserve"> 72</w:t>
      </w:r>
      <w:r w:rsidR="003064B8" w:rsidRPr="0001373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ล้านบาท</w:t>
      </w:r>
      <w:r w:rsidR="00FE7E87" w:rsidRPr="0001373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ให้แก่ผู้ถือหุ้นที่มีรายชื่อในสมุดทะเบียนผู้ถือหุ้น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ณ </w:t>
      </w:r>
      <w:r w:rsidR="00FE7E87" w:rsidRPr="0001373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วันที่ </w:t>
      </w:r>
      <w:r w:rsidR="003064B8" w:rsidRPr="0001373F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FE7E87" w:rsidRPr="0001373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มีนาคม </w:t>
      </w:r>
      <w:r w:rsidR="00FE7E87" w:rsidRPr="0001373F">
        <w:rPr>
          <w:rFonts w:asciiTheme="majorBidi" w:hAnsiTheme="majorBidi" w:cstheme="majorBidi" w:hint="cs"/>
          <w:sz w:val="30"/>
          <w:szCs w:val="30"/>
          <w:lang w:val="en-US" w:bidi="th-TH"/>
        </w:rPr>
        <w:t>256</w:t>
      </w:r>
      <w:r w:rsidR="00FE7E87" w:rsidRPr="0001373F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="00FE7E87" w:rsidRPr="0001373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และกำหนดจ่ายเงินปันผลในวันที่ </w:t>
      </w:r>
      <w:r w:rsidR="003064B8" w:rsidRPr="0001373F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FE7E87" w:rsidRPr="0001373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3064B8" w:rsidRPr="0001373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พฤษภาคม</w:t>
      </w:r>
      <w:r w:rsidR="00FE7E87" w:rsidRPr="0001373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FE7E87" w:rsidRPr="0001373F">
        <w:rPr>
          <w:rFonts w:asciiTheme="majorBidi" w:hAnsiTheme="majorBidi" w:cstheme="majorBidi" w:hint="cs"/>
          <w:sz w:val="30"/>
          <w:szCs w:val="30"/>
          <w:lang w:val="en-US" w:bidi="th-TH"/>
        </w:rPr>
        <w:t>256</w:t>
      </w:r>
      <w:r w:rsidR="00FE7E87" w:rsidRPr="0001373F">
        <w:rPr>
          <w:rFonts w:asciiTheme="majorBidi" w:hAnsiTheme="majorBidi" w:cstheme="majorBidi"/>
          <w:sz w:val="30"/>
          <w:szCs w:val="30"/>
          <w:lang w:val="en-US" w:bidi="th-TH"/>
        </w:rPr>
        <w:t xml:space="preserve">6 </w:t>
      </w:r>
    </w:p>
    <w:p w14:paraId="041D73B1" w14:textId="77777777" w:rsidR="00FE7E87" w:rsidRPr="0001373F" w:rsidRDefault="00FE7E87" w:rsidP="00FE7E87">
      <w:pPr>
        <w:pStyle w:val="index"/>
        <w:tabs>
          <w:tab w:val="clear" w:pos="1134"/>
          <w:tab w:val="left" w:pos="540"/>
        </w:tabs>
        <w:spacing w:after="0" w:line="240" w:lineRule="auto"/>
        <w:ind w:right="-43"/>
        <w:outlineLvl w:val="0"/>
        <w:rPr>
          <w:rFonts w:asciiTheme="majorBidi" w:hAnsiTheme="majorBidi"/>
          <w:b/>
          <w:bCs/>
          <w:sz w:val="30"/>
          <w:szCs w:val="30"/>
          <w:lang w:bidi="th-TH"/>
        </w:rPr>
      </w:pPr>
    </w:p>
    <w:p w14:paraId="666C6209" w14:textId="3D3B498B" w:rsidR="008634C3" w:rsidRPr="00FE7E87" w:rsidRDefault="003064B8" w:rsidP="007864A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01373F">
        <w:rPr>
          <w:rFonts w:asciiTheme="majorBidi" w:hAnsiTheme="majorBidi"/>
          <w:b/>
          <w:bCs/>
          <w:sz w:val="30"/>
          <w:szCs w:val="30"/>
          <w:cs/>
          <w:lang w:bidi="th-TH"/>
        </w:rPr>
        <w:tab/>
      </w:r>
      <w:r w:rsidR="005230B2" w:rsidRPr="005230B2">
        <w:rPr>
          <w:rFonts w:asciiTheme="majorBidi" w:hAnsiTheme="majorBidi" w:hint="cs"/>
          <w:sz w:val="30"/>
          <w:szCs w:val="30"/>
          <w:cs/>
          <w:lang w:bidi="th-TH"/>
        </w:rPr>
        <w:t>ใน</w:t>
      </w:r>
      <w:r w:rsidR="005230B2" w:rsidRPr="0001373F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5230B2" w:rsidRPr="0001373F">
        <w:rPr>
          <w:rFonts w:asciiTheme="majorBidi" w:hAnsiTheme="majorBidi" w:cstheme="majorBidi"/>
          <w:sz w:val="30"/>
          <w:szCs w:val="30"/>
          <w:lang w:val="en-US"/>
        </w:rPr>
        <w:t xml:space="preserve">12 </w:t>
      </w:r>
      <w:r w:rsidR="005230B2" w:rsidRPr="0001373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เมษายน</w:t>
      </w:r>
      <w:r w:rsidR="005230B2" w:rsidRPr="0001373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5230B2" w:rsidRPr="0001373F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="005230B2" w:rsidRPr="0001373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8634C3" w:rsidRPr="0001373F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ที่ประชุมสามัญผู้ถือหุ้นประจำปี </w:t>
      </w:r>
      <w:r w:rsidR="008634C3" w:rsidRPr="0001373F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8634C3" w:rsidRPr="0001373F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8634C3" w:rsidRPr="0001373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ของบริษัท</w:t>
      </w:r>
      <w:r w:rsidR="008634C3" w:rsidRPr="0001373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ย่อย</w:t>
      </w:r>
      <w:r w:rsidR="008634C3" w:rsidRPr="0001373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มีมติ</w:t>
      </w:r>
      <w:r w:rsidR="005230B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เห็นชอบการ</w:t>
      </w:r>
      <w:r w:rsidR="008634C3" w:rsidRPr="0001373F">
        <w:rPr>
          <w:rFonts w:asciiTheme="majorBidi" w:hAnsiTheme="majorBidi" w:cstheme="majorBidi"/>
          <w:sz w:val="30"/>
          <w:szCs w:val="30"/>
          <w:cs/>
          <w:lang w:val="en-US"/>
        </w:rPr>
        <w:t xml:space="preserve">จ่ายเงินปันผลประจำปี </w:t>
      </w:r>
      <w:r w:rsidR="008634C3" w:rsidRPr="0001373F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="008634C3" w:rsidRPr="0001373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เป็นเงินสดในอัตราหุ้นละ </w:t>
      </w:r>
      <w:r w:rsidR="00547CCF" w:rsidRPr="0001373F">
        <w:rPr>
          <w:rFonts w:asciiTheme="majorBidi" w:hAnsiTheme="majorBidi" w:cstheme="majorBidi"/>
          <w:sz w:val="30"/>
          <w:szCs w:val="30"/>
          <w:lang w:val="en-US"/>
        </w:rPr>
        <w:t>50</w:t>
      </w:r>
      <w:r w:rsidR="008634C3" w:rsidRPr="0001373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  <w:r w:rsidR="00547CCF" w:rsidRPr="0001373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547CCF" w:rsidRPr="0001373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จำนวนหุ้น</w:t>
      </w:r>
      <w:r w:rsidR="0001373F">
        <w:rPr>
          <w:rFonts w:asciiTheme="majorBidi" w:hAnsiTheme="majorBidi" w:cstheme="majorBidi"/>
          <w:sz w:val="30"/>
          <w:szCs w:val="30"/>
          <w:lang w:val="en-US" w:bidi="th-TH"/>
        </w:rPr>
        <w:t xml:space="preserve"> 2.82</w:t>
      </w:r>
      <w:r w:rsidR="00547CCF" w:rsidRPr="0001373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ล้านหุ้น</w:t>
      </w:r>
      <w:r w:rsidR="008634C3" w:rsidRPr="0001373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8634C3" w:rsidRPr="0001373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รวมเป็นเงิน</w:t>
      </w:r>
      <w:r w:rsidR="00547CCF" w:rsidRPr="0001373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ทั้งสิ้น</w:t>
      </w:r>
      <w:r w:rsidR="008634C3" w:rsidRPr="0001373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547CCF" w:rsidRPr="0001373F">
        <w:rPr>
          <w:rFonts w:asciiTheme="majorBidi" w:hAnsiTheme="majorBidi" w:cstheme="majorBidi"/>
          <w:sz w:val="30"/>
          <w:szCs w:val="30"/>
          <w:lang w:val="en-US"/>
        </w:rPr>
        <w:t>140.75</w:t>
      </w:r>
      <w:r w:rsidR="008634C3" w:rsidRPr="0001373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ล้าน</w:t>
      </w:r>
      <w:r w:rsidR="008634C3" w:rsidRPr="0001373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บาท</w:t>
      </w:r>
      <w:r w:rsidR="005230B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8634C3" w:rsidRPr="0001373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และกำหนดจ่ายเงินปันผลในวันที่ </w:t>
      </w:r>
      <w:r w:rsidR="00547CCF" w:rsidRPr="0001373F">
        <w:rPr>
          <w:rFonts w:asciiTheme="majorBidi" w:hAnsiTheme="majorBidi" w:cstheme="majorBidi"/>
          <w:sz w:val="30"/>
          <w:szCs w:val="30"/>
          <w:lang w:val="en-US"/>
        </w:rPr>
        <w:t>27</w:t>
      </w:r>
      <w:r w:rsidR="008634C3" w:rsidRPr="0001373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547CCF" w:rsidRPr="0001373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เมษายน</w:t>
      </w:r>
      <w:r w:rsidR="008634C3" w:rsidRPr="0001373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8634C3" w:rsidRPr="0001373F">
        <w:rPr>
          <w:rFonts w:asciiTheme="majorBidi" w:hAnsiTheme="majorBidi" w:cstheme="majorBidi" w:hint="cs"/>
          <w:sz w:val="30"/>
          <w:szCs w:val="30"/>
          <w:lang w:val="en-US" w:bidi="th-TH"/>
        </w:rPr>
        <w:t>256</w:t>
      </w:r>
      <w:r w:rsidR="008634C3" w:rsidRPr="0001373F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="008634C3" w:rsidRPr="007864A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5CCA8186" w14:textId="77777777" w:rsidR="00FE7E87" w:rsidRPr="00FE7E87" w:rsidRDefault="00FE7E87" w:rsidP="00042EFB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/>
          <w:b/>
          <w:bCs/>
          <w:sz w:val="30"/>
          <w:szCs w:val="30"/>
          <w:cs/>
          <w:lang w:bidi="th-TH"/>
        </w:rPr>
      </w:pPr>
    </w:p>
    <w:p w14:paraId="131312C2" w14:textId="36973649" w:rsidR="009371C8" w:rsidRPr="00F91B28" w:rsidRDefault="009371C8" w:rsidP="000137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olor w:val="000000"/>
        </w:rPr>
      </w:pPr>
    </w:p>
    <w:sectPr w:rsidR="009371C8" w:rsidRPr="00F91B28" w:rsidSect="001449D3"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0DBAA" w14:textId="77777777" w:rsidR="009C38C6" w:rsidRDefault="009C38C6">
      <w:r>
        <w:separator/>
      </w:r>
    </w:p>
    <w:p w14:paraId="6047EE22" w14:textId="77777777" w:rsidR="009C38C6" w:rsidRDefault="009C38C6"/>
  </w:endnote>
  <w:endnote w:type="continuationSeparator" w:id="0">
    <w:p w14:paraId="64131F2A" w14:textId="77777777" w:rsidR="009C38C6" w:rsidRDefault="009C38C6">
      <w:r>
        <w:continuationSeparator/>
      </w:r>
    </w:p>
    <w:p w14:paraId="4C9F6FD0" w14:textId="77777777" w:rsidR="009C38C6" w:rsidRDefault="009C38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23065" w14:textId="77777777" w:rsidR="0042164E" w:rsidRPr="0075177B" w:rsidRDefault="0042164E" w:rsidP="0075177B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F10D94">
      <w:rPr>
        <w:rFonts w:asciiTheme="majorBidi" w:hAnsiTheme="majorBidi" w:cstheme="majorBidi"/>
        <w:caps/>
        <w:sz w:val="30"/>
        <w:szCs w:val="30"/>
      </w:rPr>
      <w:fldChar w:fldCharType="begin"/>
    </w:r>
    <w:r w:rsidRPr="00F10D94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F10D94">
      <w:rPr>
        <w:rFonts w:asciiTheme="majorBidi" w:hAnsiTheme="majorBidi" w:cstheme="majorBidi"/>
        <w:caps/>
        <w:sz w:val="30"/>
        <w:szCs w:val="30"/>
      </w:rPr>
      <w:fldChar w:fldCharType="separate"/>
    </w:r>
    <w:r>
      <w:rPr>
        <w:rFonts w:asciiTheme="majorBidi" w:hAnsiTheme="majorBidi" w:cstheme="majorBidi"/>
        <w:caps/>
        <w:noProof/>
        <w:sz w:val="30"/>
        <w:szCs w:val="30"/>
      </w:rPr>
      <w:t>27</w:t>
    </w:r>
    <w:r w:rsidRPr="00F10D94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41F3E" w14:textId="77777777" w:rsidR="0042164E" w:rsidRPr="00822BC2" w:rsidRDefault="0042164E" w:rsidP="00FD728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2894D" w14:textId="77777777" w:rsidR="00DB59C3" w:rsidRDefault="00DB59C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F0A6C" w14:textId="3B071BB1" w:rsidR="00DB59C3" w:rsidRPr="0075177B" w:rsidRDefault="00DB59C3" w:rsidP="0075177B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F10D94">
      <w:rPr>
        <w:rFonts w:asciiTheme="majorBidi" w:hAnsiTheme="majorBidi" w:cstheme="majorBidi"/>
        <w:caps/>
        <w:sz w:val="30"/>
        <w:szCs w:val="30"/>
      </w:rPr>
      <w:fldChar w:fldCharType="begin"/>
    </w:r>
    <w:r w:rsidRPr="00F10D94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F10D94">
      <w:rPr>
        <w:rFonts w:asciiTheme="majorBidi" w:hAnsiTheme="majorBidi" w:cstheme="majorBidi"/>
        <w:caps/>
        <w:sz w:val="30"/>
        <w:szCs w:val="30"/>
      </w:rPr>
      <w:fldChar w:fldCharType="separate"/>
    </w:r>
    <w:r w:rsidR="00EA55D5">
      <w:rPr>
        <w:rFonts w:asciiTheme="majorBidi" w:hAnsiTheme="majorBidi" w:cstheme="majorBidi"/>
        <w:caps/>
        <w:noProof/>
        <w:sz w:val="30"/>
        <w:szCs w:val="30"/>
      </w:rPr>
      <w:t>29</w:t>
    </w:r>
    <w:r w:rsidRPr="00F10D94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A2D0D" w14:textId="650DD997" w:rsidR="00DB59C3" w:rsidRPr="00822BC2" w:rsidRDefault="00DB59C3" w:rsidP="00FD728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D0FBB" w14:textId="77777777" w:rsidR="009C38C6" w:rsidRDefault="009C38C6">
      <w:r>
        <w:separator/>
      </w:r>
    </w:p>
    <w:p w14:paraId="18D14B48" w14:textId="77777777" w:rsidR="009C38C6" w:rsidRDefault="009C38C6"/>
  </w:footnote>
  <w:footnote w:type="continuationSeparator" w:id="0">
    <w:p w14:paraId="68835B44" w14:textId="77777777" w:rsidR="009C38C6" w:rsidRDefault="009C38C6">
      <w:r>
        <w:continuationSeparator/>
      </w:r>
    </w:p>
    <w:p w14:paraId="12513532" w14:textId="77777777" w:rsidR="009C38C6" w:rsidRDefault="009C38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3C141" w14:textId="77777777" w:rsidR="0042164E" w:rsidRPr="002C284C" w:rsidRDefault="0042164E" w:rsidP="003C07E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  <w:cs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rFonts w:hint="cs"/>
        <w:b/>
        <w:bCs/>
        <w:sz w:val="32"/>
        <w:szCs w:val="32"/>
        <w:cs/>
      </w:rPr>
      <w:t xml:space="preserve">(มหาชน) </w:t>
    </w:r>
    <w:r w:rsidRPr="00152EE6">
      <w:rPr>
        <w:b/>
        <w:bCs/>
        <w:sz w:val="32"/>
        <w:szCs w:val="32"/>
        <w:cs/>
      </w:rPr>
      <w:t>และบริษัทย่อย</w:t>
    </w:r>
    <w:r w:rsidRPr="002C284C">
      <w:rPr>
        <w:rFonts w:hint="cs"/>
        <w:b/>
        <w:bCs/>
        <w:sz w:val="32"/>
        <w:szCs w:val="32"/>
        <w:cs/>
      </w:rPr>
      <w:t xml:space="preserve"> </w:t>
    </w:r>
  </w:p>
  <w:p w14:paraId="7EB9A6D0" w14:textId="77777777" w:rsidR="0042164E" w:rsidRDefault="0042164E" w:rsidP="003C07E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  <w:cs/>
      </w:rPr>
    </w:pPr>
    <w:r w:rsidRPr="00AB4761">
      <w:rPr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33416F5A" w14:textId="04C7ACAD" w:rsidR="0042164E" w:rsidRPr="002C284C" w:rsidRDefault="0042164E" w:rsidP="003C07E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</w:rPr>
    </w:pPr>
    <w:r w:rsidRPr="002C284C">
      <w:rPr>
        <w:rFonts w:hint="cs"/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งวดสามเดือน</w:t>
    </w:r>
    <w:r w:rsidRPr="002C284C">
      <w:rPr>
        <w:rFonts w:hint="cs"/>
        <w:b/>
        <w:bCs/>
        <w:sz w:val="32"/>
        <w:szCs w:val="32"/>
        <w:cs/>
      </w:rPr>
      <w:t xml:space="preserve">สิ้นสุดวันที่ </w:t>
    </w:r>
    <w:r w:rsidR="00044DC8">
      <w:rPr>
        <w:b/>
        <w:bCs/>
        <w:sz w:val="32"/>
        <w:szCs w:val="32"/>
      </w:rPr>
      <w:t xml:space="preserve">31 </w:t>
    </w:r>
    <w:r w:rsidR="00044DC8">
      <w:rPr>
        <w:rFonts w:hint="cs"/>
        <w:b/>
        <w:bCs/>
        <w:sz w:val="32"/>
        <w:szCs w:val="32"/>
        <w:cs/>
      </w:rPr>
      <w:t>มีนาคม</w:t>
    </w:r>
    <w:r w:rsidR="00044DC8">
      <w:rPr>
        <w:b/>
        <w:bCs/>
        <w:sz w:val="32"/>
        <w:szCs w:val="32"/>
      </w:rPr>
      <w:t xml:space="preserve"> </w:t>
    </w:r>
    <w:r>
      <w:rPr>
        <w:b/>
        <w:bCs/>
        <w:sz w:val="32"/>
        <w:szCs w:val="32"/>
      </w:rPr>
      <w:t>256</w:t>
    </w:r>
    <w:r w:rsidR="00044DC8">
      <w:rPr>
        <w:b/>
        <w:bCs/>
        <w:sz w:val="32"/>
        <w:szCs w:val="32"/>
      </w:rPr>
      <w:t>6</w:t>
    </w:r>
    <w:r w:rsidR="00044DC8">
      <w:rPr>
        <w:rFonts w:hint="cs"/>
        <w:b/>
        <w:bCs/>
        <w:sz w:val="32"/>
        <w:szCs w:val="32"/>
        <w:cs/>
      </w:rPr>
      <w:t xml:space="preserve"> </w:t>
    </w:r>
    <w:r w:rsidRPr="002C284C">
      <w:rPr>
        <w:rFonts w:hint="cs"/>
        <w:b/>
        <w:bCs/>
        <w:sz w:val="32"/>
        <w:szCs w:val="32"/>
        <w:cs/>
      </w:rPr>
      <w:t>(ไม่ได้ตรวจสอบ)</w:t>
    </w:r>
  </w:p>
  <w:p w14:paraId="705997D9" w14:textId="77777777" w:rsidR="0042164E" w:rsidRPr="002C284C" w:rsidRDefault="0042164E" w:rsidP="00022A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7487F" w14:textId="77777777" w:rsidR="00DB59C3" w:rsidRDefault="00DB59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BAFAD" w14:textId="13B00E0E" w:rsidR="00DB59C3" w:rsidRPr="002C284C" w:rsidRDefault="00DB59C3" w:rsidP="00EF14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  <w:cs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rFonts w:hint="cs"/>
        <w:b/>
        <w:bCs/>
        <w:sz w:val="32"/>
        <w:szCs w:val="32"/>
        <w:cs/>
      </w:rPr>
      <w:t xml:space="preserve">(มหาชน) </w:t>
    </w:r>
    <w:r w:rsidRPr="00152EE6">
      <w:rPr>
        <w:b/>
        <w:bCs/>
        <w:sz w:val="32"/>
        <w:szCs w:val="32"/>
        <w:cs/>
      </w:rPr>
      <w:t>และบริษัทย่อย</w:t>
    </w:r>
    <w:r w:rsidRPr="002C284C">
      <w:rPr>
        <w:rFonts w:hint="cs"/>
        <w:b/>
        <w:bCs/>
        <w:sz w:val="32"/>
        <w:szCs w:val="32"/>
        <w:cs/>
      </w:rPr>
      <w:t xml:space="preserve"> </w:t>
    </w:r>
  </w:p>
  <w:p w14:paraId="12BF59EA" w14:textId="27E28708" w:rsidR="00DB59C3" w:rsidRDefault="00DB59C3" w:rsidP="00EF14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  <w:cs/>
      </w:rPr>
    </w:pPr>
    <w:r w:rsidRPr="00AB4761">
      <w:rPr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51E92638" w14:textId="14BFC6BC" w:rsidR="00DB59C3" w:rsidRPr="002C284C" w:rsidRDefault="001449D3" w:rsidP="00EF14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</w:rPr>
    </w:pPr>
    <w:r w:rsidRPr="002C284C">
      <w:rPr>
        <w:rFonts w:hint="cs"/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งวดสามเดือน</w:t>
    </w:r>
    <w:r w:rsidRPr="002C284C">
      <w:rPr>
        <w:rFonts w:hint="cs"/>
        <w:b/>
        <w:bCs/>
        <w:sz w:val="32"/>
        <w:szCs w:val="32"/>
        <w:cs/>
      </w:rPr>
      <w:t xml:space="preserve">สิ้นสุดวันที่ </w:t>
    </w:r>
    <w:r>
      <w:rPr>
        <w:b/>
        <w:bCs/>
        <w:sz w:val="32"/>
        <w:szCs w:val="32"/>
      </w:rPr>
      <w:t xml:space="preserve">31 </w:t>
    </w:r>
    <w:r>
      <w:rPr>
        <w:rFonts w:hint="cs"/>
        <w:b/>
        <w:bCs/>
        <w:sz w:val="32"/>
        <w:szCs w:val="32"/>
        <w:cs/>
      </w:rPr>
      <w:t>มีนาคม</w:t>
    </w:r>
    <w:r>
      <w:rPr>
        <w:b/>
        <w:bCs/>
        <w:sz w:val="32"/>
        <w:szCs w:val="32"/>
      </w:rPr>
      <w:t xml:space="preserve"> 2566</w:t>
    </w:r>
    <w:r>
      <w:rPr>
        <w:rFonts w:hint="cs"/>
        <w:b/>
        <w:bCs/>
        <w:sz w:val="32"/>
        <w:szCs w:val="32"/>
        <w:cs/>
      </w:rPr>
      <w:t xml:space="preserve"> </w:t>
    </w:r>
    <w:r w:rsidRPr="002C284C">
      <w:rPr>
        <w:rFonts w:hint="cs"/>
        <w:b/>
        <w:bCs/>
        <w:sz w:val="32"/>
        <w:szCs w:val="32"/>
        <w:cs/>
      </w:rPr>
      <w:t>(ไม่ได้ตรวจสอบ)</w:t>
    </w:r>
  </w:p>
  <w:p w14:paraId="786C25BB" w14:textId="77777777" w:rsidR="00DB59C3" w:rsidRPr="002C284C" w:rsidRDefault="00DB59C3" w:rsidP="00022A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861E4" w14:textId="77777777" w:rsidR="00DB59C3" w:rsidRDefault="00DB59C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4C9CC" w14:textId="2E45654B" w:rsidR="00DB59C3" w:rsidRDefault="00DB59C3" w:rsidP="00AC5E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>บริษัท บีบีจีไอ จำกัด</w:t>
    </w:r>
    <w:r>
      <w:rPr>
        <w:rFonts w:hint="cs"/>
        <w:b/>
        <w:bCs/>
        <w:sz w:val="32"/>
        <w:szCs w:val="32"/>
        <w:cs/>
      </w:rPr>
      <w:t xml:space="preserve"> (มหาชน)</w:t>
    </w:r>
    <w:r w:rsidRPr="00152EE6">
      <w:rPr>
        <w:b/>
        <w:bCs/>
        <w:sz w:val="32"/>
        <w:szCs w:val="32"/>
        <w:cs/>
      </w:rPr>
      <w:t xml:space="preserve"> และบริษัทย่อย</w:t>
    </w:r>
  </w:p>
  <w:p w14:paraId="374E4078" w14:textId="71F6DEBB" w:rsidR="00DB59C3" w:rsidRPr="00F47951" w:rsidRDefault="00DB59C3" w:rsidP="00AC5E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500C1F9F" w14:textId="15F1C9F0" w:rsidR="00DB59C3" w:rsidRDefault="002629DB" w:rsidP="00AC5ED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2C284C">
      <w:rPr>
        <w:rFonts w:hint="cs"/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งวดสามเดือน</w:t>
    </w:r>
    <w:r w:rsidRPr="002C284C">
      <w:rPr>
        <w:rFonts w:hint="cs"/>
        <w:b/>
        <w:bCs/>
        <w:sz w:val="32"/>
        <w:szCs w:val="32"/>
        <w:cs/>
      </w:rPr>
      <w:t xml:space="preserve">สิ้นสุดวันที่ </w:t>
    </w:r>
    <w:r>
      <w:rPr>
        <w:b/>
        <w:bCs/>
        <w:sz w:val="32"/>
        <w:szCs w:val="32"/>
      </w:rPr>
      <w:t xml:space="preserve">31 </w:t>
    </w:r>
    <w:r>
      <w:rPr>
        <w:rFonts w:hint="cs"/>
        <w:b/>
        <w:bCs/>
        <w:sz w:val="32"/>
        <w:szCs w:val="32"/>
        <w:cs/>
      </w:rPr>
      <w:t>มีนาคม</w:t>
    </w:r>
    <w:r>
      <w:rPr>
        <w:b/>
        <w:bCs/>
        <w:sz w:val="32"/>
        <w:szCs w:val="32"/>
      </w:rPr>
      <w:t xml:space="preserve"> 2566</w:t>
    </w:r>
    <w:r>
      <w:rPr>
        <w:rFonts w:hint="cs"/>
        <w:b/>
        <w:bCs/>
        <w:sz w:val="32"/>
        <w:szCs w:val="32"/>
        <w:cs/>
      </w:rPr>
      <w:t xml:space="preserve"> </w:t>
    </w:r>
    <w:r w:rsidRPr="002C284C">
      <w:rPr>
        <w:rFonts w:hint="cs"/>
        <w:b/>
        <w:bCs/>
        <w:sz w:val="32"/>
        <w:szCs w:val="32"/>
        <w:cs/>
      </w:rPr>
      <w:t>(ไม่ได้ตรวจสอบ)</w:t>
    </w:r>
  </w:p>
  <w:p w14:paraId="490286CB" w14:textId="77777777" w:rsidR="00DB59C3" w:rsidRPr="00247813" w:rsidRDefault="00DB59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0754200"/>
    <w:multiLevelType w:val="hybridMultilevel"/>
    <w:tmpl w:val="91A4ABE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BE1C70"/>
    <w:multiLevelType w:val="hybridMultilevel"/>
    <w:tmpl w:val="3F4CCC92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A51C3"/>
    <w:multiLevelType w:val="multilevel"/>
    <w:tmpl w:val="F7D416A8"/>
    <w:lvl w:ilvl="0">
      <w:start w:val="1"/>
      <w:numFmt w:val="decimal"/>
      <w:lvlText w:val="%1"/>
      <w:lvlJc w:val="left"/>
      <w:pPr>
        <w:tabs>
          <w:tab w:val="num" w:pos="341"/>
        </w:tabs>
        <w:ind w:left="341" w:hanging="340"/>
      </w:pPr>
      <w:rPr>
        <w:rFonts w:ascii="Arial" w:hAnsi="Arial" w:cs="Arial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1"/>
        </w:tabs>
        <w:ind w:left="681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1"/>
        </w:tabs>
        <w:ind w:left="1021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2"/>
        </w:tabs>
        <w:ind w:left="1362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2"/>
        </w:tabs>
        <w:ind w:left="1702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2"/>
        </w:tabs>
        <w:ind w:left="2042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2"/>
        </w:tabs>
        <w:ind w:left="2382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2"/>
        </w:tabs>
        <w:ind w:left="2722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2"/>
        </w:tabs>
        <w:ind w:left="3062" w:hanging="340"/>
      </w:pPr>
      <w:rPr>
        <w:rFonts w:ascii="9999999" w:hAnsi="9999999"/>
      </w:rPr>
    </w:lvl>
  </w:abstractNum>
  <w:abstractNum w:abstractNumId="4" w15:restartNumberingAfterBreak="0">
    <w:nsid w:val="02680B81"/>
    <w:multiLevelType w:val="hybridMultilevel"/>
    <w:tmpl w:val="11A41AEC"/>
    <w:lvl w:ilvl="0" w:tplc="0234E2F8">
      <w:numFmt w:val="bullet"/>
      <w:lvlText w:val="-"/>
      <w:lvlJc w:val="left"/>
      <w:pPr>
        <w:ind w:left="7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5" w15:restartNumberingAfterBreak="0">
    <w:nsid w:val="03E52840"/>
    <w:multiLevelType w:val="hybridMultilevel"/>
    <w:tmpl w:val="C7221F4A"/>
    <w:lvl w:ilvl="0" w:tplc="B022BC3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6C3FE9"/>
    <w:multiLevelType w:val="hybridMultilevel"/>
    <w:tmpl w:val="473414A2"/>
    <w:lvl w:ilvl="0" w:tplc="1AF4534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D50D5F"/>
    <w:multiLevelType w:val="hybridMultilevel"/>
    <w:tmpl w:val="48FEB0B4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09388A"/>
    <w:multiLevelType w:val="hybridMultilevel"/>
    <w:tmpl w:val="39C6B8E4"/>
    <w:lvl w:ilvl="0" w:tplc="307EC69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F6BFB"/>
    <w:multiLevelType w:val="hybridMultilevel"/>
    <w:tmpl w:val="77C42910"/>
    <w:lvl w:ilvl="0" w:tplc="930474FC">
      <w:start w:val="1"/>
      <w:numFmt w:val="bullet"/>
      <w:lvlText w:val="-"/>
      <w:lvlJc w:val="left"/>
      <w:pPr>
        <w:ind w:left="9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" w15:restartNumberingAfterBreak="0">
    <w:nsid w:val="078778DB"/>
    <w:multiLevelType w:val="hybridMultilevel"/>
    <w:tmpl w:val="5A5CDB72"/>
    <w:lvl w:ilvl="0" w:tplc="5EC2B13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C76C43"/>
    <w:multiLevelType w:val="hybridMultilevel"/>
    <w:tmpl w:val="44AAA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8E19B8"/>
    <w:multiLevelType w:val="hybridMultilevel"/>
    <w:tmpl w:val="AA82E88C"/>
    <w:lvl w:ilvl="0" w:tplc="285E21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0DE71711"/>
    <w:multiLevelType w:val="hybridMultilevel"/>
    <w:tmpl w:val="2CCE5818"/>
    <w:lvl w:ilvl="0" w:tplc="CE2CFA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0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22" w15:restartNumberingAfterBreak="0">
    <w:nsid w:val="185F1B14"/>
    <w:multiLevelType w:val="hybridMultilevel"/>
    <w:tmpl w:val="1B062E6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19EC1841"/>
    <w:multiLevelType w:val="hybridMultilevel"/>
    <w:tmpl w:val="77206DD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19FE4E46"/>
    <w:multiLevelType w:val="hybridMultilevel"/>
    <w:tmpl w:val="0EC88E9E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1D127A3C"/>
    <w:multiLevelType w:val="multilevel"/>
    <w:tmpl w:val="F79A8A5A"/>
    <w:lvl w:ilvl="0">
      <w:start w:val="3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1134"/>
        </w:tabs>
        <w:ind w:left="1134" w:hanging="504"/>
      </w:pPr>
      <w:rPr>
        <w:rFonts w:ascii="Angsana New" w:hAnsi="Angsana New" w:cs="Angsana New" w:hint="default"/>
        <w:b/>
        <w:bCs/>
        <w:i w:val="0"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1D4C2510"/>
    <w:multiLevelType w:val="hybridMultilevel"/>
    <w:tmpl w:val="9EA4A96A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5E09C8"/>
    <w:multiLevelType w:val="hybridMultilevel"/>
    <w:tmpl w:val="D1CE696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1560786"/>
    <w:multiLevelType w:val="hybridMultilevel"/>
    <w:tmpl w:val="6292F2C4"/>
    <w:lvl w:ilvl="0" w:tplc="D9F8A5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31350CF"/>
    <w:multiLevelType w:val="multilevel"/>
    <w:tmpl w:val="C0A05B3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31" w15:restartNumberingAfterBreak="0">
    <w:nsid w:val="236224AE"/>
    <w:multiLevelType w:val="hybridMultilevel"/>
    <w:tmpl w:val="24B6B08E"/>
    <w:lvl w:ilvl="0" w:tplc="D2209ED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2555749E"/>
    <w:multiLevelType w:val="hybridMultilevel"/>
    <w:tmpl w:val="20ACEDA0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4" w15:restartNumberingAfterBreak="0">
    <w:nsid w:val="25B125D4"/>
    <w:multiLevelType w:val="hybridMultilevel"/>
    <w:tmpl w:val="A7981CFC"/>
    <w:lvl w:ilvl="0" w:tplc="3A0C60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5EA482C"/>
    <w:multiLevelType w:val="hybridMultilevel"/>
    <w:tmpl w:val="A28A27F6"/>
    <w:lvl w:ilvl="0" w:tplc="38BCD54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8" w15:restartNumberingAfterBreak="0">
    <w:nsid w:val="29042CCE"/>
    <w:multiLevelType w:val="hybridMultilevel"/>
    <w:tmpl w:val="47E483FA"/>
    <w:lvl w:ilvl="0" w:tplc="04090001">
      <w:start w:val="1"/>
      <w:numFmt w:val="bullet"/>
      <w:lvlText w:val=""/>
      <w:lvlJc w:val="left"/>
      <w:pPr>
        <w:ind w:left="14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39" w15:restartNumberingAfterBreak="0">
    <w:nsid w:val="29B54862"/>
    <w:multiLevelType w:val="hybridMultilevel"/>
    <w:tmpl w:val="8DB2642C"/>
    <w:lvl w:ilvl="0" w:tplc="321A81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42" w15:restartNumberingAfterBreak="0">
    <w:nsid w:val="2E1A58D3"/>
    <w:multiLevelType w:val="hybridMultilevel"/>
    <w:tmpl w:val="41AA83E0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E7C11F0"/>
    <w:multiLevelType w:val="multilevel"/>
    <w:tmpl w:val="51D6F4D6"/>
    <w:lvl w:ilvl="0">
      <w:start w:val="1"/>
      <w:numFmt w:val="decimal"/>
      <w:lvlText w:val="%1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44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32A75F1B"/>
    <w:multiLevelType w:val="hybridMultilevel"/>
    <w:tmpl w:val="AD7A8F56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8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9" w15:restartNumberingAfterBreak="0">
    <w:nsid w:val="34364636"/>
    <w:multiLevelType w:val="hybridMultilevel"/>
    <w:tmpl w:val="56043458"/>
    <w:lvl w:ilvl="0" w:tplc="0234E2F8">
      <w:numFmt w:val="bullet"/>
      <w:lvlText w:val="-"/>
      <w:lvlJc w:val="left"/>
      <w:pPr>
        <w:ind w:left="10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50" w15:restartNumberingAfterBreak="0">
    <w:nsid w:val="34D91D6F"/>
    <w:multiLevelType w:val="hybridMultilevel"/>
    <w:tmpl w:val="54CC91CA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52E7459"/>
    <w:multiLevelType w:val="hybridMultilevel"/>
    <w:tmpl w:val="AE64A478"/>
    <w:lvl w:ilvl="0" w:tplc="0234E2F8">
      <w:numFmt w:val="bullet"/>
      <w:lvlText w:val="-"/>
      <w:lvlJc w:val="left"/>
      <w:pPr>
        <w:ind w:left="17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5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5DA273B"/>
    <w:multiLevelType w:val="hybridMultilevel"/>
    <w:tmpl w:val="CF0CB94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7F61532"/>
    <w:multiLevelType w:val="hybridMultilevel"/>
    <w:tmpl w:val="A336C82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6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850193A"/>
    <w:multiLevelType w:val="hybridMultilevel"/>
    <w:tmpl w:val="17EE8EC2"/>
    <w:lvl w:ilvl="0" w:tplc="1FB4BC1E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9D270F5"/>
    <w:multiLevelType w:val="hybridMultilevel"/>
    <w:tmpl w:val="4F5C0C84"/>
    <w:lvl w:ilvl="0" w:tplc="A51C9CC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9D31B23"/>
    <w:multiLevelType w:val="hybridMultilevel"/>
    <w:tmpl w:val="7C821D48"/>
    <w:lvl w:ilvl="0" w:tplc="FCF875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61" w15:restartNumberingAfterBreak="0">
    <w:nsid w:val="3C6E0B7D"/>
    <w:multiLevelType w:val="hybridMultilevel"/>
    <w:tmpl w:val="B0EE07C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CEA2A0B"/>
    <w:multiLevelType w:val="hybridMultilevel"/>
    <w:tmpl w:val="5A12C1F6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D08294D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4" w15:restartNumberingAfterBreak="0">
    <w:nsid w:val="3DF22ECA"/>
    <w:multiLevelType w:val="hybridMultilevel"/>
    <w:tmpl w:val="6DB0845C"/>
    <w:lvl w:ilvl="0" w:tplc="A4C6CBA0">
      <w:start w:val="1"/>
      <w:numFmt w:val="bullet"/>
      <w:lvlText w:val="-"/>
      <w:lvlJc w:val="left"/>
      <w:pPr>
        <w:ind w:left="16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E4649F8"/>
    <w:multiLevelType w:val="hybridMultilevel"/>
    <w:tmpl w:val="EBD04ED0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9" w15:restartNumberingAfterBreak="0">
    <w:nsid w:val="40C90E5C"/>
    <w:multiLevelType w:val="hybridMultilevel"/>
    <w:tmpl w:val="3EDCC79E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0" w15:restartNumberingAfterBreak="0">
    <w:nsid w:val="43ED2B9D"/>
    <w:multiLevelType w:val="hybridMultilevel"/>
    <w:tmpl w:val="DD2C899A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1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4E7229C"/>
    <w:multiLevelType w:val="hybridMultilevel"/>
    <w:tmpl w:val="157ECC64"/>
    <w:lvl w:ilvl="0" w:tplc="E4E4BC8E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44EF529F"/>
    <w:multiLevelType w:val="hybridMultilevel"/>
    <w:tmpl w:val="AF1405C6"/>
    <w:lvl w:ilvl="0" w:tplc="3CE20A1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56D1A4B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59F2742"/>
    <w:multiLevelType w:val="hybridMultilevel"/>
    <w:tmpl w:val="1346E3FA"/>
    <w:lvl w:ilvl="0" w:tplc="8970104A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7" w15:restartNumberingAfterBreak="0">
    <w:nsid w:val="45F754BF"/>
    <w:multiLevelType w:val="hybridMultilevel"/>
    <w:tmpl w:val="E8E63F9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6167A1B"/>
    <w:multiLevelType w:val="hybridMultilevel"/>
    <w:tmpl w:val="654A3904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9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82" w15:restartNumberingAfterBreak="0">
    <w:nsid w:val="48EB2D88"/>
    <w:multiLevelType w:val="hybridMultilevel"/>
    <w:tmpl w:val="C9F07FA0"/>
    <w:lvl w:ilvl="0" w:tplc="EECED4C4">
      <w:start w:val="40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3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84" w15:restartNumberingAfterBreak="0">
    <w:nsid w:val="4B5D7A2D"/>
    <w:multiLevelType w:val="hybridMultilevel"/>
    <w:tmpl w:val="791C8880"/>
    <w:lvl w:ilvl="0" w:tplc="C534E12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D3076E6"/>
    <w:multiLevelType w:val="hybridMultilevel"/>
    <w:tmpl w:val="469677D8"/>
    <w:lvl w:ilvl="0" w:tplc="DD86114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6" w15:restartNumberingAfterBreak="0">
    <w:nsid w:val="4DE34341"/>
    <w:multiLevelType w:val="hybridMultilevel"/>
    <w:tmpl w:val="C7A250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8" w15:restartNumberingAfterBreak="0">
    <w:nsid w:val="4EBC4927"/>
    <w:multiLevelType w:val="hybridMultilevel"/>
    <w:tmpl w:val="EFC05C62"/>
    <w:lvl w:ilvl="0" w:tplc="A87658C0">
      <w:start w:val="1"/>
      <w:numFmt w:val="bullet"/>
      <w:lvlText w:val="–"/>
      <w:lvlJc w:val="left"/>
      <w:pPr>
        <w:ind w:left="702" w:hanging="360"/>
      </w:pPr>
      <w:rPr>
        <w:rFonts w:ascii="Angsana New" w:hAnsi="Angsana New" w:cs="Angsana New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89" w15:restartNumberingAfterBreak="0">
    <w:nsid w:val="4EDB60E2"/>
    <w:multiLevelType w:val="hybridMultilevel"/>
    <w:tmpl w:val="B2A0356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1" w15:restartNumberingAfterBreak="0">
    <w:nsid w:val="4F4D76CC"/>
    <w:multiLevelType w:val="hybridMultilevel"/>
    <w:tmpl w:val="05086E2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F7742DD"/>
    <w:multiLevelType w:val="hybridMultilevel"/>
    <w:tmpl w:val="10B08F9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FFD5795"/>
    <w:multiLevelType w:val="hybridMultilevel"/>
    <w:tmpl w:val="EC680522"/>
    <w:lvl w:ilvl="0" w:tplc="8BEE9DB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2FA03F7"/>
    <w:multiLevelType w:val="hybridMultilevel"/>
    <w:tmpl w:val="7F7E6E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4574282"/>
    <w:multiLevelType w:val="hybridMultilevel"/>
    <w:tmpl w:val="C2BC5028"/>
    <w:lvl w:ilvl="0" w:tplc="98B005C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8" w15:restartNumberingAfterBreak="0">
    <w:nsid w:val="557E1115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00" w15:restartNumberingAfterBreak="0">
    <w:nsid w:val="56E85328"/>
    <w:multiLevelType w:val="hybridMultilevel"/>
    <w:tmpl w:val="C8AA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02" w15:restartNumberingAfterBreak="0">
    <w:nsid w:val="57337CD7"/>
    <w:multiLevelType w:val="hybridMultilevel"/>
    <w:tmpl w:val="38462B52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7785DD0"/>
    <w:multiLevelType w:val="hybridMultilevel"/>
    <w:tmpl w:val="C65E78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79A7B2B"/>
    <w:multiLevelType w:val="hybridMultilevel"/>
    <w:tmpl w:val="EAAED67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6" w15:restartNumberingAfterBreak="0">
    <w:nsid w:val="593A60B7"/>
    <w:multiLevelType w:val="hybridMultilevel"/>
    <w:tmpl w:val="34E23AD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98F012F"/>
    <w:multiLevelType w:val="hybridMultilevel"/>
    <w:tmpl w:val="27925610"/>
    <w:lvl w:ilvl="0" w:tplc="21F2AD0C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8" w15:restartNumberingAfterBreak="0">
    <w:nsid w:val="5A356E90"/>
    <w:multiLevelType w:val="hybridMultilevel"/>
    <w:tmpl w:val="C42A1042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9" w15:restartNumberingAfterBreak="0">
    <w:nsid w:val="5A4D07E1"/>
    <w:multiLevelType w:val="hybridMultilevel"/>
    <w:tmpl w:val="ED1856C4"/>
    <w:lvl w:ilvl="0" w:tplc="0134A5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0" w15:restartNumberingAfterBreak="0">
    <w:nsid w:val="5AA94277"/>
    <w:multiLevelType w:val="hybridMultilevel"/>
    <w:tmpl w:val="8528B21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C322115"/>
    <w:multiLevelType w:val="hybridMultilevel"/>
    <w:tmpl w:val="A2C2770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2" w15:restartNumberingAfterBreak="0">
    <w:nsid w:val="5C7D6C52"/>
    <w:multiLevelType w:val="hybridMultilevel"/>
    <w:tmpl w:val="B31CBF7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10F58CC"/>
    <w:multiLevelType w:val="hybridMultilevel"/>
    <w:tmpl w:val="B7A85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61507849"/>
    <w:multiLevelType w:val="multilevel"/>
    <w:tmpl w:val="D64000DA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6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7" w15:restartNumberingAfterBreak="0">
    <w:nsid w:val="640E2C36"/>
    <w:multiLevelType w:val="hybridMultilevel"/>
    <w:tmpl w:val="A9AA4822"/>
    <w:lvl w:ilvl="0" w:tplc="E86C0B5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42E158A"/>
    <w:multiLevelType w:val="hybridMultilevel"/>
    <w:tmpl w:val="7FFEC36C"/>
    <w:lvl w:ilvl="0" w:tplc="EDDEEFC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9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0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1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22" w15:restartNumberingAfterBreak="0">
    <w:nsid w:val="6587386D"/>
    <w:multiLevelType w:val="hybridMultilevel"/>
    <w:tmpl w:val="C58039FC"/>
    <w:lvl w:ilvl="0" w:tplc="9754096C">
      <w:start w:val="1"/>
      <w:numFmt w:val="decimal"/>
      <w:lvlText w:val="(%1)"/>
      <w:lvlJc w:val="left"/>
      <w:pPr>
        <w:ind w:left="720" w:hanging="360"/>
      </w:pPr>
      <w:rPr>
        <w:rFonts w:cs="Angsana New"/>
        <w:b w:val="0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6812E84"/>
    <w:multiLevelType w:val="hybridMultilevel"/>
    <w:tmpl w:val="73F885E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682F1D76"/>
    <w:multiLevelType w:val="hybridMultilevel"/>
    <w:tmpl w:val="596A898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27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8" w15:restartNumberingAfterBreak="0">
    <w:nsid w:val="6A0A5351"/>
    <w:multiLevelType w:val="hybridMultilevel"/>
    <w:tmpl w:val="C6509782"/>
    <w:lvl w:ilvl="0" w:tplc="709C81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D977E99"/>
    <w:multiLevelType w:val="hybridMultilevel"/>
    <w:tmpl w:val="682E06BE"/>
    <w:lvl w:ilvl="0" w:tplc="6F1E626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6DA65A6C"/>
    <w:multiLevelType w:val="hybridMultilevel"/>
    <w:tmpl w:val="525A9A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EA56F42"/>
    <w:multiLevelType w:val="hybridMultilevel"/>
    <w:tmpl w:val="ECA28BB2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05244F2"/>
    <w:multiLevelType w:val="hybridMultilevel"/>
    <w:tmpl w:val="75A838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714830A3"/>
    <w:multiLevelType w:val="hybridMultilevel"/>
    <w:tmpl w:val="FF24A440"/>
    <w:lvl w:ilvl="0" w:tplc="566275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5" w15:restartNumberingAfterBreak="0">
    <w:nsid w:val="71DF55D1"/>
    <w:multiLevelType w:val="multilevel"/>
    <w:tmpl w:val="BA1A0CD2"/>
    <w:lvl w:ilvl="0">
      <w:start w:val="1"/>
      <w:numFmt w:val="decimal"/>
      <w:lvlText w:val="%1"/>
      <w:lvlJc w:val="left"/>
      <w:pPr>
        <w:tabs>
          <w:tab w:val="num" w:pos="1224"/>
        </w:tabs>
        <w:ind w:left="1224" w:hanging="1134"/>
      </w:pPr>
      <w:rPr>
        <w:rFonts w:hint="default"/>
      </w:rPr>
    </w:lvl>
    <w:lvl w:ilvl="1">
      <w:start w:val="6"/>
      <w:numFmt w:val="lowerLetter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1944"/>
        </w:tabs>
        <w:ind w:left="19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88"/>
        </w:tabs>
        <w:ind w:left="208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76"/>
        </w:tabs>
        <w:ind w:left="23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64"/>
        </w:tabs>
        <w:ind w:left="26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08"/>
        </w:tabs>
        <w:ind w:left="2808" w:hanging="1584"/>
      </w:pPr>
      <w:rPr>
        <w:rFonts w:hint="default"/>
      </w:rPr>
    </w:lvl>
  </w:abstractNum>
  <w:abstractNum w:abstractNumId="136" w15:restartNumberingAfterBreak="0">
    <w:nsid w:val="725A4676"/>
    <w:multiLevelType w:val="hybridMultilevel"/>
    <w:tmpl w:val="8FEE1F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72A73505"/>
    <w:multiLevelType w:val="hybridMultilevel"/>
    <w:tmpl w:val="8C0C08D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56D37CF"/>
    <w:multiLevelType w:val="hybridMultilevel"/>
    <w:tmpl w:val="E4DC621A"/>
    <w:lvl w:ilvl="0" w:tplc="1CD69A22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766E3CD3"/>
    <w:multiLevelType w:val="hybridMultilevel"/>
    <w:tmpl w:val="57AA6D5C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1" w15:restartNumberingAfterBreak="0">
    <w:nsid w:val="774A3572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2" w15:restartNumberingAfterBreak="0">
    <w:nsid w:val="779023BD"/>
    <w:multiLevelType w:val="hybridMultilevel"/>
    <w:tmpl w:val="4E1CEFBC"/>
    <w:lvl w:ilvl="0" w:tplc="2AFEC24C">
      <w:start w:val="1"/>
      <w:numFmt w:val="decimal"/>
      <w:lvlText w:val="%1)"/>
      <w:lvlJc w:val="left"/>
      <w:pPr>
        <w:ind w:left="99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796279E3"/>
    <w:multiLevelType w:val="hybridMultilevel"/>
    <w:tmpl w:val="69AC77EA"/>
    <w:lvl w:ilvl="0" w:tplc="D64A679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5" w15:restartNumberingAfterBreak="0">
    <w:nsid w:val="79FF0322"/>
    <w:multiLevelType w:val="hybridMultilevel"/>
    <w:tmpl w:val="7938C8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AB706FC"/>
    <w:multiLevelType w:val="hybridMultilevel"/>
    <w:tmpl w:val="66FA1F3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7" w15:restartNumberingAfterBreak="0">
    <w:nsid w:val="7AF848D1"/>
    <w:multiLevelType w:val="hybridMultilevel"/>
    <w:tmpl w:val="859C1B22"/>
    <w:lvl w:ilvl="0" w:tplc="0930E61C">
      <w:start w:val="2"/>
      <w:numFmt w:val="bullet"/>
      <w:lvlText w:val="-"/>
      <w:lvlJc w:val="left"/>
      <w:pPr>
        <w:ind w:left="733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48" w15:restartNumberingAfterBreak="0">
    <w:nsid w:val="7B6E6DC1"/>
    <w:multiLevelType w:val="hybridMultilevel"/>
    <w:tmpl w:val="B7BE65A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2323689">
    <w:abstractNumId w:val="47"/>
  </w:num>
  <w:num w:numId="2" w16cid:durableId="914437836">
    <w:abstractNumId w:val="43"/>
  </w:num>
  <w:num w:numId="3" w16cid:durableId="428352781">
    <w:abstractNumId w:val="97"/>
  </w:num>
  <w:num w:numId="4" w16cid:durableId="1284457299">
    <w:abstractNumId w:val="71"/>
  </w:num>
  <w:num w:numId="5" w16cid:durableId="740176331">
    <w:abstractNumId w:val="21"/>
  </w:num>
  <w:num w:numId="6" w16cid:durableId="213080336">
    <w:abstractNumId w:val="48"/>
  </w:num>
  <w:num w:numId="7" w16cid:durableId="279998819">
    <w:abstractNumId w:val="31"/>
  </w:num>
  <w:num w:numId="8" w16cid:durableId="167136242">
    <w:abstractNumId w:val="29"/>
  </w:num>
  <w:num w:numId="9" w16cid:durableId="440880008">
    <w:abstractNumId w:val="118"/>
  </w:num>
  <w:num w:numId="10" w16cid:durableId="608702145">
    <w:abstractNumId w:val="45"/>
  </w:num>
  <w:num w:numId="11" w16cid:durableId="1802308787">
    <w:abstractNumId w:val="66"/>
  </w:num>
  <w:num w:numId="12" w16cid:durableId="1183931344">
    <w:abstractNumId w:val="126"/>
  </w:num>
  <w:num w:numId="13" w16cid:durableId="791217446">
    <w:abstractNumId w:val="120"/>
  </w:num>
  <w:num w:numId="14" w16cid:durableId="849221683">
    <w:abstractNumId w:val="34"/>
  </w:num>
  <w:num w:numId="15" w16cid:durableId="534583384">
    <w:abstractNumId w:val="62"/>
  </w:num>
  <w:num w:numId="16" w16cid:durableId="1846357655">
    <w:abstractNumId w:val="27"/>
  </w:num>
  <w:num w:numId="17" w16cid:durableId="988946824">
    <w:abstractNumId w:val="28"/>
  </w:num>
  <w:num w:numId="18" w16cid:durableId="1195650605">
    <w:abstractNumId w:val="12"/>
  </w:num>
  <w:num w:numId="19" w16cid:durableId="2034643803">
    <w:abstractNumId w:val="30"/>
  </w:num>
  <w:num w:numId="20" w16cid:durableId="1261569939">
    <w:abstractNumId w:val="23"/>
  </w:num>
  <w:num w:numId="21" w16cid:durableId="1880513696">
    <w:abstractNumId w:val="22"/>
  </w:num>
  <w:num w:numId="22" w16cid:durableId="1396467301">
    <w:abstractNumId w:val="82"/>
  </w:num>
  <w:num w:numId="23" w16cid:durableId="815147736">
    <w:abstractNumId w:val="125"/>
  </w:num>
  <w:num w:numId="24" w16cid:durableId="1795446516">
    <w:abstractNumId w:val="77"/>
  </w:num>
  <w:num w:numId="25" w16cid:durableId="1088114610">
    <w:abstractNumId w:val="146"/>
  </w:num>
  <w:num w:numId="26" w16cid:durableId="166753292">
    <w:abstractNumId w:val="70"/>
  </w:num>
  <w:num w:numId="27" w16cid:durableId="285501619">
    <w:abstractNumId w:val="111"/>
  </w:num>
  <w:num w:numId="28" w16cid:durableId="1099787559">
    <w:abstractNumId w:val="140"/>
  </w:num>
  <w:num w:numId="29" w16cid:durableId="1067220741">
    <w:abstractNumId w:val="78"/>
  </w:num>
  <w:num w:numId="30" w16cid:durableId="1059860205">
    <w:abstractNumId w:val="24"/>
  </w:num>
  <w:num w:numId="31" w16cid:durableId="88350887">
    <w:abstractNumId w:val="17"/>
  </w:num>
  <w:num w:numId="32" w16cid:durableId="474107470">
    <w:abstractNumId w:val="7"/>
  </w:num>
  <w:num w:numId="33" w16cid:durableId="1725324986">
    <w:abstractNumId w:val="91"/>
  </w:num>
  <w:num w:numId="34" w16cid:durableId="561141151">
    <w:abstractNumId w:val="86"/>
  </w:num>
  <w:num w:numId="35" w16cid:durableId="211962160">
    <w:abstractNumId w:val="46"/>
  </w:num>
  <w:num w:numId="36" w16cid:durableId="2088305102">
    <w:abstractNumId w:val="33"/>
  </w:num>
  <w:num w:numId="37" w16cid:durableId="414936803">
    <w:abstractNumId w:val="112"/>
  </w:num>
  <w:num w:numId="38" w16cid:durableId="1776635034">
    <w:abstractNumId w:val="106"/>
  </w:num>
  <w:num w:numId="39" w16cid:durableId="2044792298">
    <w:abstractNumId w:val="13"/>
  </w:num>
  <w:num w:numId="40" w16cid:durableId="1007631636">
    <w:abstractNumId w:val="4"/>
  </w:num>
  <w:num w:numId="41" w16cid:durableId="1349522292">
    <w:abstractNumId w:val="108"/>
  </w:num>
  <w:num w:numId="42" w16cid:durableId="230310809">
    <w:abstractNumId w:val="69"/>
  </w:num>
  <w:num w:numId="43" w16cid:durableId="2023817465">
    <w:abstractNumId w:val="51"/>
  </w:num>
  <w:num w:numId="44" w16cid:durableId="2114586998">
    <w:abstractNumId w:val="61"/>
  </w:num>
  <w:num w:numId="45" w16cid:durableId="987706277">
    <w:abstractNumId w:val="49"/>
  </w:num>
  <w:num w:numId="46" w16cid:durableId="1852798295">
    <w:abstractNumId w:val="2"/>
  </w:num>
  <w:num w:numId="47" w16cid:durableId="931401878">
    <w:abstractNumId w:val="38"/>
  </w:num>
  <w:num w:numId="48" w16cid:durableId="477919661">
    <w:abstractNumId w:val="3"/>
  </w:num>
  <w:num w:numId="49" w16cid:durableId="2020811213">
    <w:abstractNumId w:val="20"/>
  </w:num>
  <w:num w:numId="50" w16cid:durableId="423456174">
    <w:abstractNumId w:val="40"/>
  </w:num>
  <w:num w:numId="51" w16cid:durableId="1377586163">
    <w:abstractNumId w:val="139"/>
  </w:num>
  <w:num w:numId="52" w16cid:durableId="584537107">
    <w:abstractNumId w:val="9"/>
  </w:num>
  <w:num w:numId="53" w16cid:durableId="1328945214">
    <w:abstractNumId w:val="50"/>
  </w:num>
  <w:num w:numId="54" w16cid:durableId="871772993">
    <w:abstractNumId w:val="16"/>
  </w:num>
  <w:num w:numId="55" w16cid:durableId="362558445">
    <w:abstractNumId w:val="63"/>
  </w:num>
  <w:num w:numId="56" w16cid:durableId="1069034596">
    <w:abstractNumId w:val="42"/>
  </w:num>
  <w:num w:numId="57" w16cid:durableId="1624731824">
    <w:abstractNumId w:val="59"/>
  </w:num>
  <w:num w:numId="58" w16cid:durableId="871460372">
    <w:abstractNumId w:val="84"/>
  </w:num>
  <w:num w:numId="59" w16cid:durableId="457919050">
    <w:abstractNumId w:val="15"/>
  </w:num>
  <w:num w:numId="60" w16cid:durableId="1762876319">
    <w:abstractNumId w:val="6"/>
  </w:num>
  <w:num w:numId="61" w16cid:durableId="863204259">
    <w:abstractNumId w:val="5"/>
  </w:num>
  <w:num w:numId="62" w16cid:durableId="692146639">
    <w:abstractNumId w:val="58"/>
  </w:num>
  <w:num w:numId="63" w16cid:durableId="684214509">
    <w:abstractNumId w:val="92"/>
  </w:num>
  <w:num w:numId="64" w16cid:durableId="481166593">
    <w:abstractNumId w:val="73"/>
  </w:num>
  <w:num w:numId="65" w16cid:durableId="1657294772">
    <w:abstractNumId w:val="117"/>
  </w:num>
  <w:num w:numId="66" w16cid:durableId="953512151">
    <w:abstractNumId w:val="128"/>
  </w:num>
  <w:num w:numId="67" w16cid:durableId="1824933154">
    <w:abstractNumId w:val="129"/>
  </w:num>
  <w:num w:numId="68" w16cid:durableId="2034569255">
    <w:abstractNumId w:val="10"/>
  </w:num>
  <w:num w:numId="69" w16cid:durableId="1317538766">
    <w:abstractNumId w:val="67"/>
  </w:num>
  <w:num w:numId="70" w16cid:durableId="317928126">
    <w:abstractNumId w:val="130"/>
  </w:num>
  <w:num w:numId="71" w16cid:durableId="1597471913">
    <w:abstractNumId w:val="89"/>
  </w:num>
  <w:num w:numId="72" w16cid:durableId="659885779">
    <w:abstractNumId w:val="136"/>
  </w:num>
  <w:num w:numId="73" w16cid:durableId="311374028">
    <w:abstractNumId w:val="103"/>
  </w:num>
  <w:num w:numId="74" w16cid:durableId="1135876053">
    <w:abstractNumId w:val="137"/>
  </w:num>
  <w:num w:numId="75" w16cid:durableId="699161838">
    <w:abstractNumId w:val="53"/>
  </w:num>
  <w:num w:numId="76" w16cid:durableId="226649648">
    <w:abstractNumId w:val="148"/>
  </w:num>
  <w:num w:numId="77" w16cid:durableId="838275478">
    <w:abstractNumId w:val="124"/>
  </w:num>
  <w:num w:numId="78" w16cid:durableId="1975212851">
    <w:abstractNumId w:val="35"/>
  </w:num>
  <w:num w:numId="79" w16cid:durableId="236208920">
    <w:abstractNumId w:val="72"/>
  </w:num>
  <w:num w:numId="80" w16cid:durableId="1126779546">
    <w:abstractNumId w:val="110"/>
  </w:num>
  <w:num w:numId="81" w16cid:durableId="61216931">
    <w:abstractNumId w:val="133"/>
  </w:num>
  <w:num w:numId="82" w16cid:durableId="1626739811">
    <w:abstractNumId w:val="131"/>
  </w:num>
  <w:num w:numId="83" w16cid:durableId="2123721080">
    <w:abstractNumId w:val="1"/>
  </w:num>
  <w:num w:numId="84" w16cid:durableId="1248343448">
    <w:abstractNumId w:val="96"/>
  </w:num>
  <w:num w:numId="85" w16cid:durableId="1308782088">
    <w:abstractNumId w:val="113"/>
  </w:num>
  <w:num w:numId="86" w16cid:durableId="1362364336">
    <w:abstractNumId w:val="98"/>
  </w:num>
  <w:num w:numId="87" w16cid:durableId="1241913703">
    <w:abstractNumId w:val="139"/>
  </w:num>
  <w:num w:numId="88" w16cid:durableId="417795615">
    <w:abstractNumId w:val="88"/>
  </w:num>
  <w:num w:numId="89" w16cid:durableId="574046422">
    <w:abstractNumId w:val="0"/>
  </w:num>
  <w:num w:numId="90" w16cid:durableId="894975121">
    <w:abstractNumId w:val="19"/>
  </w:num>
  <w:num w:numId="91" w16cid:durableId="881407281">
    <w:abstractNumId w:val="127"/>
  </w:num>
  <w:num w:numId="92" w16cid:durableId="1678731644">
    <w:abstractNumId w:val="79"/>
  </w:num>
  <w:num w:numId="93" w16cid:durableId="706218650">
    <w:abstractNumId w:val="105"/>
  </w:num>
  <w:num w:numId="94" w16cid:durableId="1057050406">
    <w:abstractNumId w:val="81"/>
  </w:num>
  <w:num w:numId="95" w16cid:durableId="1899243099">
    <w:abstractNumId w:val="76"/>
  </w:num>
  <w:num w:numId="96" w16cid:durableId="319116049">
    <w:abstractNumId w:val="116"/>
  </w:num>
  <w:num w:numId="97" w16cid:durableId="588655452">
    <w:abstractNumId w:val="18"/>
  </w:num>
  <w:num w:numId="98" w16cid:durableId="1021056517">
    <w:abstractNumId w:val="121"/>
  </w:num>
  <w:num w:numId="99" w16cid:durableId="139227557">
    <w:abstractNumId w:val="36"/>
  </w:num>
  <w:num w:numId="100" w16cid:durableId="1097020593">
    <w:abstractNumId w:val="68"/>
  </w:num>
  <w:num w:numId="101" w16cid:durableId="1824276679">
    <w:abstractNumId w:val="52"/>
  </w:num>
  <w:num w:numId="102" w16cid:durableId="1417944254">
    <w:abstractNumId w:val="57"/>
  </w:num>
  <w:num w:numId="103" w16cid:durableId="2074306794">
    <w:abstractNumId w:val="54"/>
  </w:num>
  <w:num w:numId="104" w16cid:durableId="740324845">
    <w:abstractNumId w:val="56"/>
  </w:num>
  <w:num w:numId="105" w16cid:durableId="949239237">
    <w:abstractNumId w:val="83"/>
  </w:num>
  <w:num w:numId="106" w16cid:durableId="210383451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1630938346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671956938">
    <w:abstractNumId w:val="99"/>
  </w:num>
  <w:num w:numId="109" w16cid:durableId="560293111">
    <w:abstractNumId w:val="60"/>
  </w:num>
  <w:num w:numId="110" w16cid:durableId="1602446724">
    <w:abstractNumId w:val="115"/>
  </w:num>
  <w:num w:numId="111" w16cid:durableId="1447652160">
    <w:abstractNumId w:val="100"/>
  </w:num>
  <w:num w:numId="112" w16cid:durableId="640577212">
    <w:abstractNumId w:val="75"/>
  </w:num>
  <w:num w:numId="113" w16cid:durableId="763185249">
    <w:abstractNumId w:val="41"/>
  </w:num>
  <w:num w:numId="114" w16cid:durableId="1813205806">
    <w:abstractNumId w:val="102"/>
  </w:num>
  <w:num w:numId="115" w16cid:durableId="1777795586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 w16cid:durableId="2103448712">
    <w:abstractNumId w:val="109"/>
  </w:num>
  <w:num w:numId="117" w16cid:durableId="1538271615">
    <w:abstractNumId w:val="14"/>
  </w:num>
  <w:num w:numId="118" w16cid:durableId="771707458">
    <w:abstractNumId w:val="65"/>
  </w:num>
  <w:num w:numId="119" w16cid:durableId="1587030636">
    <w:abstractNumId w:val="142"/>
  </w:num>
  <w:num w:numId="120" w16cid:durableId="975258317">
    <w:abstractNumId w:val="94"/>
  </w:num>
  <w:num w:numId="121" w16cid:durableId="1428696597">
    <w:abstractNumId w:val="114"/>
  </w:num>
  <w:num w:numId="122" w16cid:durableId="961418154">
    <w:abstractNumId w:val="145"/>
  </w:num>
  <w:num w:numId="123" w16cid:durableId="1165247721">
    <w:abstractNumId w:val="25"/>
  </w:num>
  <w:num w:numId="124" w16cid:durableId="390350055">
    <w:abstractNumId w:val="143"/>
  </w:num>
  <w:num w:numId="125" w16cid:durableId="167214237">
    <w:abstractNumId w:val="32"/>
  </w:num>
  <w:num w:numId="126" w16cid:durableId="118382178">
    <w:abstractNumId w:val="87"/>
  </w:num>
  <w:num w:numId="127" w16cid:durableId="1135566288">
    <w:abstractNumId w:val="44"/>
  </w:num>
  <w:num w:numId="128" w16cid:durableId="802620926">
    <w:abstractNumId w:val="85"/>
  </w:num>
  <w:num w:numId="129" w16cid:durableId="21830903">
    <w:abstractNumId w:val="144"/>
  </w:num>
  <w:num w:numId="130" w16cid:durableId="1427966353">
    <w:abstractNumId w:val="134"/>
  </w:num>
  <w:num w:numId="131" w16cid:durableId="1228034948">
    <w:abstractNumId w:val="107"/>
  </w:num>
  <w:num w:numId="132" w16cid:durableId="1113785557">
    <w:abstractNumId w:val="138"/>
  </w:num>
  <w:num w:numId="133" w16cid:durableId="1373844005">
    <w:abstractNumId w:val="39"/>
  </w:num>
  <w:num w:numId="134" w16cid:durableId="187640686">
    <w:abstractNumId w:val="101"/>
  </w:num>
  <w:num w:numId="135" w16cid:durableId="1702705279">
    <w:abstractNumId w:val="141"/>
  </w:num>
  <w:num w:numId="136" w16cid:durableId="1632318534">
    <w:abstractNumId w:val="11"/>
  </w:num>
  <w:num w:numId="137" w16cid:durableId="885723619">
    <w:abstractNumId w:val="26"/>
  </w:num>
  <w:num w:numId="138" w16cid:durableId="1180898859">
    <w:abstractNumId w:val="123"/>
  </w:num>
  <w:num w:numId="139" w16cid:durableId="2051760605">
    <w:abstractNumId w:val="132"/>
  </w:num>
  <w:num w:numId="140" w16cid:durableId="1294824194">
    <w:abstractNumId w:val="90"/>
  </w:num>
  <w:num w:numId="141" w16cid:durableId="1501653300">
    <w:abstractNumId w:val="80"/>
  </w:num>
  <w:num w:numId="142" w16cid:durableId="541407602">
    <w:abstractNumId w:val="95"/>
  </w:num>
  <w:num w:numId="143" w16cid:durableId="1420448217">
    <w:abstractNumId w:val="104"/>
  </w:num>
  <w:num w:numId="144" w16cid:durableId="1383820887">
    <w:abstractNumId w:val="64"/>
  </w:num>
  <w:num w:numId="145" w16cid:durableId="1085877708">
    <w:abstractNumId w:val="8"/>
  </w:num>
  <w:num w:numId="146" w16cid:durableId="51850669">
    <w:abstractNumId w:val="119"/>
  </w:num>
  <w:num w:numId="147" w16cid:durableId="1669601676">
    <w:abstractNumId w:val="37"/>
  </w:num>
  <w:num w:numId="148" w16cid:durableId="44526914">
    <w:abstractNumId w:val="147"/>
  </w:num>
  <w:num w:numId="149" w16cid:durableId="1783571051">
    <w:abstractNumId w:val="74"/>
  </w:num>
  <w:num w:numId="150" w16cid:durableId="1904873153">
    <w:abstractNumId w:val="55"/>
  </w:num>
  <w:num w:numId="151" w16cid:durableId="1783962332">
    <w:abstractNumId w:val="135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A4B"/>
    <w:rsid w:val="00000AA0"/>
    <w:rsid w:val="00000E7A"/>
    <w:rsid w:val="00001236"/>
    <w:rsid w:val="0000124E"/>
    <w:rsid w:val="0000125A"/>
    <w:rsid w:val="00001303"/>
    <w:rsid w:val="000014F2"/>
    <w:rsid w:val="0000195A"/>
    <w:rsid w:val="000019FE"/>
    <w:rsid w:val="00001B5A"/>
    <w:rsid w:val="00001EE6"/>
    <w:rsid w:val="00002210"/>
    <w:rsid w:val="0000245C"/>
    <w:rsid w:val="0000272F"/>
    <w:rsid w:val="0000286E"/>
    <w:rsid w:val="00002961"/>
    <w:rsid w:val="00002DA3"/>
    <w:rsid w:val="000030A1"/>
    <w:rsid w:val="000030AC"/>
    <w:rsid w:val="00003275"/>
    <w:rsid w:val="00003361"/>
    <w:rsid w:val="00003588"/>
    <w:rsid w:val="000035CD"/>
    <w:rsid w:val="0000389B"/>
    <w:rsid w:val="00003B6B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CB5"/>
    <w:rsid w:val="00004F45"/>
    <w:rsid w:val="0000505B"/>
    <w:rsid w:val="000051B1"/>
    <w:rsid w:val="0000554D"/>
    <w:rsid w:val="0000595B"/>
    <w:rsid w:val="00005ABE"/>
    <w:rsid w:val="00005B3E"/>
    <w:rsid w:val="00005B5E"/>
    <w:rsid w:val="00005BAB"/>
    <w:rsid w:val="00005CEC"/>
    <w:rsid w:val="00005FCD"/>
    <w:rsid w:val="00006129"/>
    <w:rsid w:val="00006172"/>
    <w:rsid w:val="000061E3"/>
    <w:rsid w:val="0000688B"/>
    <w:rsid w:val="00006CAA"/>
    <w:rsid w:val="00006D38"/>
    <w:rsid w:val="00007163"/>
    <w:rsid w:val="0000717C"/>
    <w:rsid w:val="0000722C"/>
    <w:rsid w:val="00007B57"/>
    <w:rsid w:val="00007EED"/>
    <w:rsid w:val="0001007D"/>
    <w:rsid w:val="000106B0"/>
    <w:rsid w:val="00010D81"/>
    <w:rsid w:val="00010DB5"/>
    <w:rsid w:val="0001142A"/>
    <w:rsid w:val="0001184A"/>
    <w:rsid w:val="0001186C"/>
    <w:rsid w:val="0001192B"/>
    <w:rsid w:val="000119D3"/>
    <w:rsid w:val="0001218C"/>
    <w:rsid w:val="000122D3"/>
    <w:rsid w:val="0001249E"/>
    <w:rsid w:val="000124CF"/>
    <w:rsid w:val="000125F9"/>
    <w:rsid w:val="00012607"/>
    <w:rsid w:val="00012611"/>
    <w:rsid w:val="0001261F"/>
    <w:rsid w:val="00012687"/>
    <w:rsid w:val="00012848"/>
    <w:rsid w:val="00012D7D"/>
    <w:rsid w:val="00012EA7"/>
    <w:rsid w:val="00012F70"/>
    <w:rsid w:val="00013025"/>
    <w:rsid w:val="0001364C"/>
    <w:rsid w:val="0001373F"/>
    <w:rsid w:val="00013762"/>
    <w:rsid w:val="00013ACC"/>
    <w:rsid w:val="00013D04"/>
    <w:rsid w:val="00013DCD"/>
    <w:rsid w:val="000141FB"/>
    <w:rsid w:val="00014263"/>
    <w:rsid w:val="00014696"/>
    <w:rsid w:val="000154D2"/>
    <w:rsid w:val="00015608"/>
    <w:rsid w:val="00015C52"/>
    <w:rsid w:val="00015CE4"/>
    <w:rsid w:val="00015D9B"/>
    <w:rsid w:val="00015EB3"/>
    <w:rsid w:val="00015F69"/>
    <w:rsid w:val="0001614F"/>
    <w:rsid w:val="000164E6"/>
    <w:rsid w:val="00016558"/>
    <w:rsid w:val="000168AF"/>
    <w:rsid w:val="00016CAF"/>
    <w:rsid w:val="00016D97"/>
    <w:rsid w:val="00016FB4"/>
    <w:rsid w:val="000170E1"/>
    <w:rsid w:val="00017578"/>
    <w:rsid w:val="00017772"/>
    <w:rsid w:val="0001787C"/>
    <w:rsid w:val="0001796B"/>
    <w:rsid w:val="000179F5"/>
    <w:rsid w:val="00017A4A"/>
    <w:rsid w:val="00017BB5"/>
    <w:rsid w:val="00017DD0"/>
    <w:rsid w:val="00017E43"/>
    <w:rsid w:val="000203B7"/>
    <w:rsid w:val="0002055E"/>
    <w:rsid w:val="000206B6"/>
    <w:rsid w:val="00020DA6"/>
    <w:rsid w:val="000213CB"/>
    <w:rsid w:val="000213FB"/>
    <w:rsid w:val="0002157F"/>
    <w:rsid w:val="0002172B"/>
    <w:rsid w:val="00021848"/>
    <w:rsid w:val="000219C5"/>
    <w:rsid w:val="00022133"/>
    <w:rsid w:val="0002286D"/>
    <w:rsid w:val="00022AB7"/>
    <w:rsid w:val="00022E7E"/>
    <w:rsid w:val="00023310"/>
    <w:rsid w:val="0002378F"/>
    <w:rsid w:val="00023CE6"/>
    <w:rsid w:val="00023F16"/>
    <w:rsid w:val="0002400A"/>
    <w:rsid w:val="000240D5"/>
    <w:rsid w:val="0002410E"/>
    <w:rsid w:val="0002452E"/>
    <w:rsid w:val="000246A2"/>
    <w:rsid w:val="0002491C"/>
    <w:rsid w:val="00024953"/>
    <w:rsid w:val="00024B3C"/>
    <w:rsid w:val="00024E70"/>
    <w:rsid w:val="000256A5"/>
    <w:rsid w:val="0002581D"/>
    <w:rsid w:val="000260F9"/>
    <w:rsid w:val="0002616A"/>
    <w:rsid w:val="0002655C"/>
    <w:rsid w:val="0002666D"/>
    <w:rsid w:val="0002669B"/>
    <w:rsid w:val="0002678A"/>
    <w:rsid w:val="00026AF3"/>
    <w:rsid w:val="00026E4E"/>
    <w:rsid w:val="00027F5C"/>
    <w:rsid w:val="0003016C"/>
    <w:rsid w:val="00030344"/>
    <w:rsid w:val="00030354"/>
    <w:rsid w:val="0003053C"/>
    <w:rsid w:val="0003059E"/>
    <w:rsid w:val="0003078C"/>
    <w:rsid w:val="000307B1"/>
    <w:rsid w:val="00030B64"/>
    <w:rsid w:val="00030FB5"/>
    <w:rsid w:val="00031008"/>
    <w:rsid w:val="000312C2"/>
    <w:rsid w:val="000316C8"/>
    <w:rsid w:val="00031942"/>
    <w:rsid w:val="00031F70"/>
    <w:rsid w:val="000321EA"/>
    <w:rsid w:val="000323D6"/>
    <w:rsid w:val="0003248D"/>
    <w:rsid w:val="000326CD"/>
    <w:rsid w:val="00032745"/>
    <w:rsid w:val="00032BEF"/>
    <w:rsid w:val="00032E4E"/>
    <w:rsid w:val="000331F7"/>
    <w:rsid w:val="00033203"/>
    <w:rsid w:val="00033526"/>
    <w:rsid w:val="00033A4B"/>
    <w:rsid w:val="00033EFB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2A4"/>
    <w:rsid w:val="00035372"/>
    <w:rsid w:val="00035425"/>
    <w:rsid w:val="0003564C"/>
    <w:rsid w:val="00035738"/>
    <w:rsid w:val="000357B4"/>
    <w:rsid w:val="00035A15"/>
    <w:rsid w:val="00035F20"/>
    <w:rsid w:val="00035FFA"/>
    <w:rsid w:val="00036185"/>
    <w:rsid w:val="000363FC"/>
    <w:rsid w:val="00036500"/>
    <w:rsid w:val="000366D1"/>
    <w:rsid w:val="00036764"/>
    <w:rsid w:val="000369F7"/>
    <w:rsid w:val="00036B3C"/>
    <w:rsid w:val="00037315"/>
    <w:rsid w:val="00037418"/>
    <w:rsid w:val="000376DB"/>
    <w:rsid w:val="00037A7C"/>
    <w:rsid w:val="0004013F"/>
    <w:rsid w:val="00040363"/>
    <w:rsid w:val="0004049C"/>
    <w:rsid w:val="000407E9"/>
    <w:rsid w:val="00040ABE"/>
    <w:rsid w:val="00040D85"/>
    <w:rsid w:val="00040F1A"/>
    <w:rsid w:val="00040F1D"/>
    <w:rsid w:val="0004106B"/>
    <w:rsid w:val="00041074"/>
    <w:rsid w:val="0004126D"/>
    <w:rsid w:val="00041280"/>
    <w:rsid w:val="000417E5"/>
    <w:rsid w:val="00041842"/>
    <w:rsid w:val="0004186C"/>
    <w:rsid w:val="00041C82"/>
    <w:rsid w:val="00042225"/>
    <w:rsid w:val="000422C1"/>
    <w:rsid w:val="0004238C"/>
    <w:rsid w:val="00042C68"/>
    <w:rsid w:val="00042CCD"/>
    <w:rsid w:val="00042DDD"/>
    <w:rsid w:val="00042EDE"/>
    <w:rsid w:val="00042EFB"/>
    <w:rsid w:val="00042F74"/>
    <w:rsid w:val="00042FCA"/>
    <w:rsid w:val="00043495"/>
    <w:rsid w:val="000434F1"/>
    <w:rsid w:val="000435B5"/>
    <w:rsid w:val="0004361D"/>
    <w:rsid w:val="00043851"/>
    <w:rsid w:val="000438C0"/>
    <w:rsid w:val="00043972"/>
    <w:rsid w:val="00043B68"/>
    <w:rsid w:val="00043F68"/>
    <w:rsid w:val="00044509"/>
    <w:rsid w:val="00044514"/>
    <w:rsid w:val="0004454A"/>
    <w:rsid w:val="00044A31"/>
    <w:rsid w:val="00044A7F"/>
    <w:rsid w:val="00044D8E"/>
    <w:rsid w:val="00044DC8"/>
    <w:rsid w:val="00044E36"/>
    <w:rsid w:val="00045071"/>
    <w:rsid w:val="0004515E"/>
    <w:rsid w:val="00045309"/>
    <w:rsid w:val="000454B2"/>
    <w:rsid w:val="000454C9"/>
    <w:rsid w:val="00045617"/>
    <w:rsid w:val="000457D0"/>
    <w:rsid w:val="00045947"/>
    <w:rsid w:val="000459B7"/>
    <w:rsid w:val="00045A16"/>
    <w:rsid w:val="00046013"/>
    <w:rsid w:val="00046416"/>
    <w:rsid w:val="0004649E"/>
    <w:rsid w:val="00046AD3"/>
    <w:rsid w:val="00046C02"/>
    <w:rsid w:val="00046E6D"/>
    <w:rsid w:val="000473C8"/>
    <w:rsid w:val="000476D9"/>
    <w:rsid w:val="000478BC"/>
    <w:rsid w:val="000478DE"/>
    <w:rsid w:val="00047A2E"/>
    <w:rsid w:val="00047DAD"/>
    <w:rsid w:val="00050348"/>
    <w:rsid w:val="000505D7"/>
    <w:rsid w:val="00050660"/>
    <w:rsid w:val="000506AA"/>
    <w:rsid w:val="000508D9"/>
    <w:rsid w:val="000508EF"/>
    <w:rsid w:val="00050955"/>
    <w:rsid w:val="00050990"/>
    <w:rsid w:val="00050992"/>
    <w:rsid w:val="00050DDE"/>
    <w:rsid w:val="00051417"/>
    <w:rsid w:val="000515BF"/>
    <w:rsid w:val="00051A6D"/>
    <w:rsid w:val="00051A98"/>
    <w:rsid w:val="00052035"/>
    <w:rsid w:val="000521C2"/>
    <w:rsid w:val="00052421"/>
    <w:rsid w:val="000525A0"/>
    <w:rsid w:val="000525D7"/>
    <w:rsid w:val="0005292B"/>
    <w:rsid w:val="00052A2E"/>
    <w:rsid w:val="00052B15"/>
    <w:rsid w:val="00052BDB"/>
    <w:rsid w:val="0005305C"/>
    <w:rsid w:val="00053104"/>
    <w:rsid w:val="000532CB"/>
    <w:rsid w:val="000534E6"/>
    <w:rsid w:val="00053816"/>
    <w:rsid w:val="00053859"/>
    <w:rsid w:val="000538F8"/>
    <w:rsid w:val="00053A37"/>
    <w:rsid w:val="00053E16"/>
    <w:rsid w:val="00053F33"/>
    <w:rsid w:val="00054433"/>
    <w:rsid w:val="000546F1"/>
    <w:rsid w:val="00054741"/>
    <w:rsid w:val="00054A5D"/>
    <w:rsid w:val="00054E0E"/>
    <w:rsid w:val="00055359"/>
    <w:rsid w:val="000553B4"/>
    <w:rsid w:val="0005542F"/>
    <w:rsid w:val="000555A1"/>
    <w:rsid w:val="00055729"/>
    <w:rsid w:val="000558C4"/>
    <w:rsid w:val="00055944"/>
    <w:rsid w:val="00055AD4"/>
    <w:rsid w:val="00055B4F"/>
    <w:rsid w:val="00055D4A"/>
    <w:rsid w:val="00055DCD"/>
    <w:rsid w:val="0005619E"/>
    <w:rsid w:val="00056603"/>
    <w:rsid w:val="00056A2E"/>
    <w:rsid w:val="00056A46"/>
    <w:rsid w:val="00056FDB"/>
    <w:rsid w:val="000571A9"/>
    <w:rsid w:val="000574CB"/>
    <w:rsid w:val="000575BC"/>
    <w:rsid w:val="0005798F"/>
    <w:rsid w:val="00057CCC"/>
    <w:rsid w:val="00057D3B"/>
    <w:rsid w:val="00057DE5"/>
    <w:rsid w:val="00057E9A"/>
    <w:rsid w:val="000600BB"/>
    <w:rsid w:val="00060335"/>
    <w:rsid w:val="000604E4"/>
    <w:rsid w:val="000605C8"/>
    <w:rsid w:val="00060709"/>
    <w:rsid w:val="00060990"/>
    <w:rsid w:val="00060FB6"/>
    <w:rsid w:val="00061325"/>
    <w:rsid w:val="000614C7"/>
    <w:rsid w:val="0006161C"/>
    <w:rsid w:val="00061968"/>
    <w:rsid w:val="00061B46"/>
    <w:rsid w:val="00061CC0"/>
    <w:rsid w:val="00062766"/>
    <w:rsid w:val="0006276B"/>
    <w:rsid w:val="00062825"/>
    <w:rsid w:val="0006292C"/>
    <w:rsid w:val="00062BE1"/>
    <w:rsid w:val="00062E71"/>
    <w:rsid w:val="000636A1"/>
    <w:rsid w:val="0006376B"/>
    <w:rsid w:val="000639A9"/>
    <w:rsid w:val="00063AAE"/>
    <w:rsid w:val="00063AFB"/>
    <w:rsid w:val="00063D2D"/>
    <w:rsid w:val="00063DFF"/>
    <w:rsid w:val="00063EAB"/>
    <w:rsid w:val="00064083"/>
    <w:rsid w:val="00064160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E3A"/>
    <w:rsid w:val="00065F6D"/>
    <w:rsid w:val="00066786"/>
    <w:rsid w:val="00066C4D"/>
    <w:rsid w:val="00066CD3"/>
    <w:rsid w:val="000675C1"/>
    <w:rsid w:val="000676AE"/>
    <w:rsid w:val="00067824"/>
    <w:rsid w:val="00067877"/>
    <w:rsid w:val="000679B9"/>
    <w:rsid w:val="000679C5"/>
    <w:rsid w:val="00067C6A"/>
    <w:rsid w:val="00067FE1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1267"/>
    <w:rsid w:val="000717A0"/>
    <w:rsid w:val="00071D9F"/>
    <w:rsid w:val="00071DF5"/>
    <w:rsid w:val="00071E82"/>
    <w:rsid w:val="00072019"/>
    <w:rsid w:val="000722F7"/>
    <w:rsid w:val="000723FE"/>
    <w:rsid w:val="00072C65"/>
    <w:rsid w:val="00072DCA"/>
    <w:rsid w:val="0007317C"/>
    <w:rsid w:val="00073582"/>
    <w:rsid w:val="00073731"/>
    <w:rsid w:val="00073ABD"/>
    <w:rsid w:val="00073C00"/>
    <w:rsid w:val="00073D07"/>
    <w:rsid w:val="00073E9C"/>
    <w:rsid w:val="00073F5D"/>
    <w:rsid w:val="00074009"/>
    <w:rsid w:val="000741BF"/>
    <w:rsid w:val="000742F7"/>
    <w:rsid w:val="0007468C"/>
    <w:rsid w:val="0007469B"/>
    <w:rsid w:val="00074A4E"/>
    <w:rsid w:val="00074CC9"/>
    <w:rsid w:val="00074D92"/>
    <w:rsid w:val="00074E69"/>
    <w:rsid w:val="00074FAA"/>
    <w:rsid w:val="000755A1"/>
    <w:rsid w:val="00075935"/>
    <w:rsid w:val="00075A69"/>
    <w:rsid w:val="00075B1F"/>
    <w:rsid w:val="00075BE4"/>
    <w:rsid w:val="000761C2"/>
    <w:rsid w:val="00076599"/>
    <w:rsid w:val="00076BB7"/>
    <w:rsid w:val="00076C2D"/>
    <w:rsid w:val="00076C4D"/>
    <w:rsid w:val="00076F5C"/>
    <w:rsid w:val="00077019"/>
    <w:rsid w:val="00077192"/>
    <w:rsid w:val="00077244"/>
    <w:rsid w:val="000772CD"/>
    <w:rsid w:val="00077796"/>
    <w:rsid w:val="000777BB"/>
    <w:rsid w:val="00077AF1"/>
    <w:rsid w:val="00077EEA"/>
    <w:rsid w:val="00077F0E"/>
    <w:rsid w:val="00080027"/>
    <w:rsid w:val="0008009A"/>
    <w:rsid w:val="0008040C"/>
    <w:rsid w:val="0008041D"/>
    <w:rsid w:val="000806B9"/>
    <w:rsid w:val="000809F1"/>
    <w:rsid w:val="00080AA7"/>
    <w:rsid w:val="00080CC3"/>
    <w:rsid w:val="00080D17"/>
    <w:rsid w:val="0008102C"/>
    <w:rsid w:val="00081383"/>
    <w:rsid w:val="00081BDB"/>
    <w:rsid w:val="000823F8"/>
    <w:rsid w:val="0008244A"/>
    <w:rsid w:val="00082881"/>
    <w:rsid w:val="00082D0B"/>
    <w:rsid w:val="00082DC5"/>
    <w:rsid w:val="000830D9"/>
    <w:rsid w:val="000838BF"/>
    <w:rsid w:val="000838E3"/>
    <w:rsid w:val="00083F82"/>
    <w:rsid w:val="0008401E"/>
    <w:rsid w:val="00084189"/>
    <w:rsid w:val="000847D1"/>
    <w:rsid w:val="00084D3B"/>
    <w:rsid w:val="00084D6C"/>
    <w:rsid w:val="00084EAD"/>
    <w:rsid w:val="0008529C"/>
    <w:rsid w:val="00085591"/>
    <w:rsid w:val="00085887"/>
    <w:rsid w:val="00085B5E"/>
    <w:rsid w:val="00085EAB"/>
    <w:rsid w:val="000860D4"/>
    <w:rsid w:val="00086220"/>
    <w:rsid w:val="0008684E"/>
    <w:rsid w:val="000869F1"/>
    <w:rsid w:val="00086A41"/>
    <w:rsid w:val="00086C1E"/>
    <w:rsid w:val="00086D53"/>
    <w:rsid w:val="000870CA"/>
    <w:rsid w:val="00087223"/>
    <w:rsid w:val="00087605"/>
    <w:rsid w:val="00087697"/>
    <w:rsid w:val="00087870"/>
    <w:rsid w:val="00087EFC"/>
    <w:rsid w:val="00087F39"/>
    <w:rsid w:val="0009003E"/>
    <w:rsid w:val="000901E2"/>
    <w:rsid w:val="0009038B"/>
    <w:rsid w:val="000906D7"/>
    <w:rsid w:val="0009077D"/>
    <w:rsid w:val="0009085F"/>
    <w:rsid w:val="00090A15"/>
    <w:rsid w:val="00090CD8"/>
    <w:rsid w:val="00090DCB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EF"/>
    <w:rsid w:val="00092410"/>
    <w:rsid w:val="00092488"/>
    <w:rsid w:val="00092AFE"/>
    <w:rsid w:val="00092B09"/>
    <w:rsid w:val="00092BCE"/>
    <w:rsid w:val="00092E21"/>
    <w:rsid w:val="00092E73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5A7"/>
    <w:rsid w:val="000959F3"/>
    <w:rsid w:val="00095A5F"/>
    <w:rsid w:val="000964E2"/>
    <w:rsid w:val="0009696E"/>
    <w:rsid w:val="00096A74"/>
    <w:rsid w:val="00096B29"/>
    <w:rsid w:val="00096B7D"/>
    <w:rsid w:val="00096DA1"/>
    <w:rsid w:val="00096E40"/>
    <w:rsid w:val="00096F7F"/>
    <w:rsid w:val="00097106"/>
    <w:rsid w:val="00097241"/>
    <w:rsid w:val="0009739A"/>
    <w:rsid w:val="00097434"/>
    <w:rsid w:val="00097AF5"/>
    <w:rsid w:val="000A017D"/>
    <w:rsid w:val="000A01BA"/>
    <w:rsid w:val="000A01FE"/>
    <w:rsid w:val="000A0567"/>
    <w:rsid w:val="000A0655"/>
    <w:rsid w:val="000A0D54"/>
    <w:rsid w:val="000A0DE6"/>
    <w:rsid w:val="000A0FBB"/>
    <w:rsid w:val="000A1032"/>
    <w:rsid w:val="000A10C6"/>
    <w:rsid w:val="000A116B"/>
    <w:rsid w:val="000A11A3"/>
    <w:rsid w:val="000A12A1"/>
    <w:rsid w:val="000A163E"/>
    <w:rsid w:val="000A171A"/>
    <w:rsid w:val="000A19C7"/>
    <w:rsid w:val="000A1B30"/>
    <w:rsid w:val="000A2229"/>
    <w:rsid w:val="000A25A7"/>
    <w:rsid w:val="000A28C1"/>
    <w:rsid w:val="000A29B9"/>
    <w:rsid w:val="000A2B47"/>
    <w:rsid w:val="000A2F48"/>
    <w:rsid w:val="000A31FB"/>
    <w:rsid w:val="000A33C3"/>
    <w:rsid w:val="000A3540"/>
    <w:rsid w:val="000A3A97"/>
    <w:rsid w:val="000A3B99"/>
    <w:rsid w:val="000A3E92"/>
    <w:rsid w:val="000A41AD"/>
    <w:rsid w:val="000A44FD"/>
    <w:rsid w:val="000A45FC"/>
    <w:rsid w:val="000A4615"/>
    <w:rsid w:val="000A4B34"/>
    <w:rsid w:val="000A4D19"/>
    <w:rsid w:val="000A4DA6"/>
    <w:rsid w:val="000A4EE3"/>
    <w:rsid w:val="000A4FBA"/>
    <w:rsid w:val="000A506D"/>
    <w:rsid w:val="000A5172"/>
    <w:rsid w:val="000A544B"/>
    <w:rsid w:val="000A5891"/>
    <w:rsid w:val="000A5E90"/>
    <w:rsid w:val="000A5F53"/>
    <w:rsid w:val="000A5F94"/>
    <w:rsid w:val="000A601B"/>
    <w:rsid w:val="000A6076"/>
    <w:rsid w:val="000A60FF"/>
    <w:rsid w:val="000A64CB"/>
    <w:rsid w:val="000A69BB"/>
    <w:rsid w:val="000A6CAE"/>
    <w:rsid w:val="000A6E95"/>
    <w:rsid w:val="000A71C1"/>
    <w:rsid w:val="000A7238"/>
    <w:rsid w:val="000A78E1"/>
    <w:rsid w:val="000A79D0"/>
    <w:rsid w:val="000A7C93"/>
    <w:rsid w:val="000A7CB8"/>
    <w:rsid w:val="000A7DEF"/>
    <w:rsid w:val="000B0482"/>
    <w:rsid w:val="000B04A9"/>
    <w:rsid w:val="000B05B6"/>
    <w:rsid w:val="000B072E"/>
    <w:rsid w:val="000B0AE8"/>
    <w:rsid w:val="000B0CEA"/>
    <w:rsid w:val="000B0D32"/>
    <w:rsid w:val="000B13B3"/>
    <w:rsid w:val="000B142E"/>
    <w:rsid w:val="000B1657"/>
    <w:rsid w:val="000B1891"/>
    <w:rsid w:val="000B19ED"/>
    <w:rsid w:val="000B1AE3"/>
    <w:rsid w:val="000B1BBC"/>
    <w:rsid w:val="000B1E3B"/>
    <w:rsid w:val="000B1F08"/>
    <w:rsid w:val="000B2493"/>
    <w:rsid w:val="000B2574"/>
    <w:rsid w:val="000B2B31"/>
    <w:rsid w:val="000B2B99"/>
    <w:rsid w:val="000B2C29"/>
    <w:rsid w:val="000B2F23"/>
    <w:rsid w:val="000B300F"/>
    <w:rsid w:val="000B33FE"/>
    <w:rsid w:val="000B37FD"/>
    <w:rsid w:val="000B390B"/>
    <w:rsid w:val="000B4358"/>
    <w:rsid w:val="000B4D92"/>
    <w:rsid w:val="000B4EE9"/>
    <w:rsid w:val="000B52CF"/>
    <w:rsid w:val="000B5361"/>
    <w:rsid w:val="000B53D6"/>
    <w:rsid w:val="000B545B"/>
    <w:rsid w:val="000B55C3"/>
    <w:rsid w:val="000B57F9"/>
    <w:rsid w:val="000B5996"/>
    <w:rsid w:val="000B5A0A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A7E"/>
    <w:rsid w:val="000B7AE4"/>
    <w:rsid w:val="000B7D3C"/>
    <w:rsid w:val="000C00BB"/>
    <w:rsid w:val="000C0380"/>
    <w:rsid w:val="000C0391"/>
    <w:rsid w:val="000C04C3"/>
    <w:rsid w:val="000C0996"/>
    <w:rsid w:val="000C0B67"/>
    <w:rsid w:val="000C0C07"/>
    <w:rsid w:val="000C1616"/>
    <w:rsid w:val="000C16AF"/>
    <w:rsid w:val="000C1B90"/>
    <w:rsid w:val="000C1D60"/>
    <w:rsid w:val="000C2081"/>
    <w:rsid w:val="000C2103"/>
    <w:rsid w:val="000C2874"/>
    <w:rsid w:val="000C28E4"/>
    <w:rsid w:val="000C2BF8"/>
    <w:rsid w:val="000C2BFF"/>
    <w:rsid w:val="000C2D25"/>
    <w:rsid w:val="000C300B"/>
    <w:rsid w:val="000C3150"/>
    <w:rsid w:val="000C35C6"/>
    <w:rsid w:val="000C37E2"/>
    <w:rsid w:val="000C39D6"/>
    <w:rsid w:val="000C3A61"/>
    <w:rsid w:val="000C3C13"/>
    <w:rsid w:val="000C3F3C"/>
    <w:rsid w:val="000C42FC"/>
    <w:rsid w:val="000C4465"/>
    <w:rsid w:val="000C44FC"/>
    <w:rsid w:val="000C45BD"/>
    <w:rsid w:val="000C4853"/>
    <w:rsid w:val="000C4A1E"/>
    <w:rsid w:val="000C4DF0"/>
    <w:rsid w:val="000C4FA5"/>
    <w:rsid w:val="000C5029"/>
    <w:rsid w:val="000C5061"/>
    <w:rsid w:val="000C52F1"/>
    <w:rsid w:val="000C539F"/>
    <w:rsid w:val="000C575D"/>
    <w:rsid w:val="000C583D"/>
    <w:rsid w:val="000C58AF"/>
    <w:rsid w:val="000C628B"/>
    <w:rsid w:val="000C6622"/>
    <w:rsid w:val="000C690B"/>
    <w:rsid w:val="000C6B3B"/>
    <w:rsid w:val="000C6B72"/>
    <w:rsid w:val="000C6E34"/>
    <w:rsid w:val="000C6F11"/>
    <w:rsid w:val="000C71B7"/>
    <w:rsid w:val="000C728F"/>
    <w:rsid w:val="000C7370"/>
    <w:rsid w:val="000C748E"/>
    <w:rsid w:val="000C76A5"/>
    <w:rsid w:val="000C775A"/>
    <w:rsid w:val="000C7BEA"/>
    <w:rsid w:val="000C7C2A"/>
    <w:rsid w:val="000C7E00"/>
    <w:rsid w:val="000D02B8"/>
    <w:rsid w:val="000D09E9"/>
    <w:rsid w:val="000D0A01"/>
    <w:rsid w:val="000D0ACE"/>
    <w:rsid w:val="000D0C62"/>
    <w:rsid w:val="000D0DD6"/>
    <w:rsid w:val="000D0FEF"/>
    <w:rsid w:val="000D1047"/>
    <w:rsid w:val="000D10DD"/>
    <w:rsid w:val="000D156A"/>
    <w:rsid w:val="000D15BD"/>
    <w:rsid w:val="000D1647"/>
    <w:rsid w:val="000D17D9"/>
    <w:rsid w:val="000D1947"/>
    <w:rsid w:val="000D1E47"/>
    <w:rsid w:val="000D1F85"/>
    <w:rsid w:val="000D1FC2"/>
    <w:rsid w:val="000D2689"/>
    <w:rsid w:val="000D2C5B"/>
    <w:rsid w:val="000D3059"/>
    <w:rsid w:val="000D31FF"/>
    <w:rsid w:val="000D3629"/>
    <w:rsid w:val="000D378A"/>
    <w:rsid w:val="000D381A"/>
    <w:rsid w:val="000D3D14"/>
    <w:rsid w:val="000D3F3E"/>
    <w:rsid w:val="000D4071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60A2"/>
    <w:rsid w:val="000D6696"/>
    <w:rsid w:val="000D6971"/>
    <w:rsid w:val="000D6D15"/>
    <w:rsid w:val="000D7450"/>
    <w:rsid w:val="000D7602"/>
    <w:rsid w:val="000D79DE"/>
    <w:rsid w:val="000D7E99"/>
    <w:rsid w:val="000E00A2"/>
    <w:rsid w:val="000E0346"/>
    <w:rsid w:val="000E03F9"/>
    <w:rsid w:val="000E0459"/>
    <w:rsid w:val="000E04AA"/>
    <w:rsid w:val="000E073A"/>
    <w:rsid w:val="000E0ACB"/>
    <w:rsid w:val="000E0F8E"/>
    <w:rsid w:val="000E10C6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B43"/>
    <w:rsid w:val="000E2CBD"/>
    <w:rsid w:val="000E2F11"/>
    <w:rsid w:val="000E3218"/>
    <w:rsid w:val="000E323E"/>
    <w:rsid w:val="000E354B"/>
    <w:rsid w:val="000E38B6"/>
    <w:rsid w:val="000E39A2"/>
    <w:rsid w:val="000E39C6"/>
    <w:rsid w:val="000E4011"/>
    <w:rsid w:val="000E4066"/>
    <w:rsid w:val="000E40AA"/>
    <w:rsid w:val="000E4133"/>
    <w:rsid w:val="000E4210"/>
    <w:rsid w:val="000E44BA"/>
    <w:rsid w:val="000E4515"/>
    <w:rsid w:val="000E51C9"/>
    <w:rsid w:val="000E51CF"/>
    <w:rsid w:val="000E53C5"/>
    <w:rsid w:val="000E57FD"/>
    <w:rsid w:val="000E5902"/>
    <w:rsid w:val="000E5AFD"/>
    <w:rsid w:val="000E6084"/>
    <w:rsid w:val="000E60D3"/>
    <w:rsid w:val="000E65A5"/>
    <w:rsid w:val="000E676C"/>
    <w:rsid w:val="000E6788"/>
    <w:rsid w:val="000E696D"/>
    <w:rsid w:val="000E6B6F"/>
    <w:rsid w:val="000E6BFD"/>
    <w:rsid w:val="000E6E6F"/>
    <w:rsid w:val="000E6E81"/>
    <w:rsid w:val="000E6FCA"/>
    <w:rsid w:val="000E6FF2"/>
    <w:rsid w:val="000E741C"/>
    <w:rsid w:val="000E782E"/>
    <w:rsid w:val="000F035A"/>
    <w:rsid w:val="000F0B0D"/>
    <w:rsid w:val="000F0E5B"/>
    <w:rsid w:val="000F11C3"/>
    <w:rsid w:val="000F13E0"/>
    <w:rsid w:val="000F1EED"/>
    <w:rsid w:val="000F23C4"/>
    <w:rsid w:val="000F2499"/>
    <w:rsid w:val="000F27E3"/>
    <w:rsid w:val="000F2E2F"/>
    <w:rsid w:val="000F2F22"/>
    <w:rsid w:val="000F3043"/>
    <w:rsid w:val="000F31BE"/>
    <w:rsid w:val="000F35BD"/>
    <w:rsid w:val="000F3692"/>
    <w:rsid w:val="000F37E4"/>
    <w:rsid w:val="000F3A5F"/>
    <w:rsid w:val="000F3AEE"/>
    <w:rsid w:val="000F3BE9"/>
    <w:rsid w:val="000F3F58"/>
    <w:rsid w:val="000F4463"/>
    <w:rsid w:val="000F44AB"/>
    <w:rsid w:val="000F44F6"/>
    <w:rsid w:val="000F45B4"/>
    <w:rsid w:val="000F4876"/>
    <w:rsid w:val="000F4CF5"/>
    <w:rsid w:val="000F4EC1"/>
    <w:rsid w:val="000F4F1E"/>
    <w:rsid w:val="000F4FD3"/>
    <w:rsid w:val="000F5737"/>
    <w:rsid w:val="000F5767"/>
    <w:rsid w:val="000F63C6"/>
    <w:rsid w:val="000F64B5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4B"/>
    <w:rsid w:val="000F7D6C"/>
    <w:rsid w:val="000F7F40"/>
    <w:rsid w:val="00100142"/>
    <w:rsid w:val="00100AC8"/>
    <w:rsid w:val="00100ECF"/>
    <w:rsid w:val="00101BA1"/>
    <w:rsid w:val="00101E1D"/>
    <w:rsid w:val="00101EA6"/>
    <w:rsid w:val="00102393"/>
    <w:rsid w:val="0010273D"/>
    <w:rsid w:val="001028B4"/>
    <w:rsid w:val="001029D8"/>
    <w:rsid w:val="00102B9E"/>
    <w:rsid w:val="00102C67"/>
    <w:rsid w:val="00102F27"/>
    <w:rsid w:val="00103288"/>
    <w:rsid w:val="00103335"/>
    <w:rsid w:val="001035A3"/>
    <w:rsid w:val="00103D5B"/>
    <w:rsid w:val="0010408B"/>
    <w:rsid w:val="001041C1"/>
    <w:rsid w:val="00104306"/>
    <w:rsid w:val="00104913"/>
    <w:rsid w:val="00104D1F"/>
    <w:rsid w:val="00104F7D"/>
    <w:rsid w:val="0010506C"/>
    <w:rsid w:val="001051E2"/>
    <w:rsid w:val="00105676"/>
    <w:rsid w:val="00105772"/>
    <w:rsid w:val="00105AB1"/>
    <w:rsid w:val="00105AD9"/>
    <w:rsid w:val="00105C5D"/>
    <w:rsid w:val="00105DC2"/>
    <w:rsid w:val="00105E0D"/>
    <w:rsid w:val="00105EA7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C4F"/>
    <w:rsid w:val="001102B1"/>
    <w:rsid w:val="00110329"/>
    <w:rsid w:val="0011038D"/>
    <w:rsid w:val="001106EE"/>
    <w:rsid w:val="00110D7C"/>
    <w:rsid w:val="00110DFC"/>
    <w:rsid w:val="00110FB3"/>
    <w:rsid w:val="00111084"/>
    <w:rsid w:val="001111FD"/>
    <w:rsid w:val="00111215"/>
    <w:rsid w:val="001112E4"/>
    <w:rsid w:val="0011161C"/>
    <w:rsid w:val="001118CF"/>
    <w:rsid w:val="00111A53"/>
    <w:rsid w:val="00111CA7"/>
    <w:rsid w:val="00111DEB"/>
    <w:rsid w:val="001121A8"/>
    <w:rsid w:val="00112855"/>
    <w:rsid w:val="00112868"/>
    <w:rsid w:val="001129CD"/>
    <w:rsid w:val="00112A9D"/>
    <w:rsid w:val="00112BEF"/>
    <w:rsid w:val="00112CF4"/>
    <w:rsid w:val="00112D8B"/>
    <w:rsid w:val="00112DFF"/>
    <w:rsid w:val="00112E6D"/>
    <w:rsid w:val="00113087"/>
    <w:rsid w:val="001132A6"/>
    <w:rsid w:val="001133F2"/>
    <w:rsid w:val="00113555"/>
    <w:rsid w:val="001135B5"/>
    <w:rsid w:val="00113730"/>
    <w:rsid w:val="0011387C"/>
    <w:rsid w:val="001138DD"/>
    <w:rsid w:val="00113924"/>
    <w:rsid w:val="001139EF"/>
    <w:rsid w:val="00113F3A"/>
    <w:rsid w:val="00113FF0"/>
    <w:rsid w:val="001140B8"/>
    <w:rsid w:val="001141C7"/>
    <w:rsid w:val="00114403"/>
    <w:rsid w:val="0011490B"/>
    <w:rsid w:val="00114BB3"/>
    <w:rsid w:val="001155ED"/>
    <w:rsid w:val="001157A9"/>
    <w:rsid w:val="00115AF6"/>
    <w:rsid w:val="00115B10"/>
    <w:rsid w:val="00115C79"/>
    <w:rsid w:val="00115FDE"/>
    <w:rsid w:val="0011609E"/>
    <w:rsid w:val="00116247"/>
    <w:rsid w:val="00116301"/>
    <w:rsid w:val="001167A1"/>
    <w:rsid w:val="00116EC2"/>
    <w:rsid w:val="00116F0A"/>
    <w:rsid w:val="00116F89"/>
    <w:rsid w:val="00117012"/>
    <w:rsid w:val="00117122"/>
    <w:rsid w:val="00117625"/>
    <w:rsid w:val="00117678"/>
    <w:rsid w:val="00117768"/>
    <w:rsid w:val="00117B48"/>
    <w:rsid w:val="00117BC4"/>
    <w:rsid w:val="00117D1D"/>
    <w:rsid w:val="00117DC4"/>
    <w:rsid w:val="00117EFA"/>
    <w:rsid w:val="00120958"/>
    <w:rsid w:val="00120C4E"/>
    <w:rsid w:val="00120F74"/>
    <w:rsid w:val="00121185"/>
    <w:rsid w:val="001212DC"/>
    <w:rsid w:val="0012171E"/>
    <w:rsid w:val="0012186F"/>
    <w:rsid w:val="00121944"/>
    <w:rsid w:val="00121980"/>
    <w:rsid w:val="00121B3B"/>
    <w:rsid w:val="00121E79"/>
    <w:rsid w:val="0012263F"/>
    <w:rsid w:val="00122877"/>
    <w:rsid w:val="00122881"/>
    <w:rsid w:val="00122A10"/>
    <w:rsid w:val="00122CA4"/>
    <w:rsid w:val="001230F3"/>
    <w:rsid w:val="001231ED"/>
    <w:rsid w:val="001234AB"/>
    <w:rsid w:val="001235A5"/>
    <w:rsid w:val="00123779"/>
    <w:rsid w:val="00123860"/>
    <w:rsid w:val="00123E14"/>
    <w:rsid w:val="00124283"/>
    <w:rsid w:val="001246D8"/>
    <w:rsid w:val="00124969"/>
    <w:rsid w:val="001249C0"/>
    <w:rsid w:val="001250BC"/>
    <w:rsid w:val="00125172"/>
    <w:rsid w:val="001253F1"/>
    <w:rsid w:val="0012560D"/>
    <w:rsid w:val="0012597D"/>
    <w:rsid w:val="00125D8A"/>
    <w:rsid w:val="0012608F"/>
    <w:rsid w:val="00126201"/>
    <w:rsid w:val="0012634C"/>
    <w:rsid w:val="00126570"/>
    <w:rsid w:val="001265D6"/>
    <w:rsid w:val="001266C2"/>
    <w:rsid w:val="00126981"/>
    <w:rsid w:val="00126C4B"/>
    <w:rsid w:val="00126EF4"/>
    <w:rsid w:val="00126F43"/>
    <w:rsid w:val="001271E0"/>
    <w:rsid w:val="00127B76"/>
    <w:rsid w:val="00127E1F"/>
    <w:rsid w:val="00127E56"/>
    <w:rsid w:val="00127FE3"/>
    <w:rsid w:val="00130039"/>
    <w:rsid w:val="001300E6"/>
    <w:rsid w:val="001304EF"/>
    <w:rsid w:val="001305FE"/>
    <w:rsid w:val="001308CD"/>
    <w:rsid w:val="00130B36"/>
    <w:rsid w:val="00130B71"/>
    <w:rsid w:val="00130C38"/>
    <w:rsid w:val="00130F32"/>
    <w:rsid w:val="00131009"/>
    <w:rsid w:val="001311D3"/>
    <w:rsid w:val="0013126F"/>
    <w:rsid w:val="0013133A"/>
    <w:rsid w:val="0013153C"/>
    <w:rsid w:val="001315DF"/>
    <w:rsid w:val="00131892"/>
    <w:rsid w:val="0013199C"/>
    <w:rsid w:val="00131B88"/>
    <w:rsid w:val="001321E9"/>
    <w:rsid w:val="0013240C"/>
    <w:rsid w:val="00132712"/>
    <w:rsid w:val="00132B1A"/>
    <w:rsid w:val="00132BD3"/>
    <w:rsid w:val="00132E78"/>
    <w:rsid w:val="00132F57"/>
    <w:rsid w:val="001330E6"/>
    <w:rsid w:val="00133109"/>
    <w:rsid w:val="00133187"/>
    <w:rsid w:val="00133323"/>
    <w:rsid w:val="001337FD"/>
    <w:rsid w:val="00133810"/>
    <w:rsid w:val="00133C17"/>
    <w:rsid w:val="0013435F"/>
    <w:rsid w:val="001343B2"/>
    <w:rsid w:val="001346D4"/>
    <w:rsid w:val="0013475C"/>
    <w:rsid w:val="001347F2"/>
    <w:rsid w:val="00134880"/>
    <w:rsid w:val="0013497B"/>
    <w:rsid w:val="00134994"/>
    <w:rsid w:val="00134FA3"/>
    <w:rsid w:val="001353F2"/>
    <w:rsid w:val="00135477"/>
    <w:rsid w:val="00135818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305"/>
    <w:rsid w:val="001377B3"/>
    <w:rsid w:val="0013790B"/>
    <w:rsid w:val="001379EB"/>
    <w:rsid w:val="00137C0A"/>
    <w:rsid w:val="00137C13"/>
    <w:rsid w:val="00137DD8"/>
    <w:rsid w:val="00137F8F"/>
    <w:rsid w:val="00140739"/>
    <w:rsid w:val="00140779"/>
    <w:rsid w:val="0014094E"/>
    <w:rsid w:val="001409DD"/>
    <w:rsid w:val="00140A53"/>
    <w:rsid w:val="00140BB0"/>
    <w:rsid w:val="001419E2"/>
    <w:rsid w:val="00141B22"/>
    <w:rsid w:val="00141C40"/>
    <w:rsid w:val="00141DA9"/>
    <w:rsid w:val="001422FE"/>
    <w:rsid w:val="00142737"/>
    <w:rsid w:val="00142D3A"/>
    <w:rsid w:val="00142D9E"/>
    <w:rsid w:val="00142EAF"/>
    <w:rsid w:val="00142EE7"/>
    <w:rsid w:val="001431D3"/>
    <w:rsid w:val="0014320E"/>
    <w:rsid w:val="00143296"/>
    <w:rsid w:val="001434DF"/>
    <w:rsid w:val="001435A3"/>
    <w:rsid w:val="0014370F"/>
    <w:rsid w:val="00143D1A"/>
    <w:rsid w:val="00143DB0"/>
    <w:rsid w:val="00143DC3"/>
    <w:rsid w:val="001441FF"/>
    <w:rsid w:val="001445D5"/>
    <w:rsid w:val="00144779"/>
    <w:rsid w:val="001449D3"/>
    <w:rsid w:val="00144D2B"/>
    <w:rsid w:val="0014501D"/>
    <w:rsid w:val="0014517B"/>
    <w:rsid w:val="00145648"/>
    <w:rsid w:val="00145680"/>
    <w:rsid w:val="00145B57"/>
    <w:rsid w:val="00145B87"/>
    <w:rsid w:val="00145C6B"/>
    <w:rsid w:val="00145D7B"/>
    <w:rsid w:val="00145F34"/>
    <w:rsid w:val="00146027"/>
    <w:rsid w:val="00146739"/>
    <w:rsid w:val="00146A18"/>
    <w:rsid w:val="00146A90"/>
    <w:rsid w:val="00146A9A"/>
    <w:rsid w:val="00146E81"/>
    <w:rsid w:val="00146F25"/>
    <w:rsid w:val="00146FFC"/>
    <w:rsid w:val="001472DE"/>
    <w:rsid w:val="001473E0"/>
    <w:rsid w:val="00147676"/>
    <w:rsid w:val="00147965"/>
    <w:rsid w:val="00147ACC"/>
    <w:rsid w:val="00147BF8"/>
    <w:rsid w:val="00147C30"/>
    <w:rsid w:val="00147F8D"/>
    <w:rsid w:val="00147FD4"/>
    <w:rsid w:val="00147FE1"/>
    <w:rsid w:val="00150180"/>
    <w:rsid w:val="00150282"/>
    <w:rsid w:val="00150518"/>
    <w:rsid w:val="00150779"/>
    <w:rsid w:val="00150D1A"/>
    <w:rsid w:val="00150D3A"/>
    <w:rsid w:val="00150DBB"/>
    <w:rsid w:val="00150F18"/>
    <w:rsid w:val="001511A3"/>
    <w:rsid w:val="0015140E"/>
    <w:rsid w:val="00151555"/>
    <w:rsid w:val="001516B0"/>
    <w:rsid w:val="00151743"/>
    <w:rsid w:val="001519B4"/>
    <w:rsid w:val="00151A61"/>
    <w:rsid w:val="00151B9B"/>
    <w:rsid w:val="00151CA8"/>
    <w:rsid w:val="00151DC8"/>
    <w:rsid w:val="00151F30"/>
    <w:rsid w:val="00152306"/>
    <w:rsid w:val="001525DB"/>
    <w:rsid w:val="0015268D"/>
    <w:rsid w:val="001529C2"/>
    <w:rsid w:val="00152E88"/>
    <w:rsid w:val="00152EE6"/>
    <w:rsid w:val="00153026"/>
    <w:rsid w:val="00153160"/>
    <w:rsid w:val="0015320A"/>
    <w:rsid w:val="0015337F"/>
    <w:rsid w:val="001533EB"/>
    <w:rsid w:val="001538BE"/>
    <w:rsid w:val="0015390F"/>
    <w:rsid w:val="00153B49"/>
    <w:rsid w:val="00153E15"/>
    <w:rsid w:val="00153FA1"/>
    <w:rsid w:val="001542FF"/>
    <w:rsid w:val="00154358"/>
    <w:rsid w:val="0015451C"/>
    <w:rsid w:val="00154773"/>
    <w:rsid w:val="00154930"/>
    <w:rsid w:val="00154E71"/>
    <w:rsid w:val="00154F21"/>
    <w:rsid w:val="0015500F"/>
    <w:rsid w:val="001550B0"/>
    <w:rsid w:val="001551CC"/>
    <w:rsid w:val="001552D0"/>
    <w:rsid w:val="001552FE"/>
    <w:rsid w:val="001554B6"/>
    <w:rsid w:val="001554FB"/>
    <w:rsid w:val="00155A5A"/>
    <w:rsid w:val="00155CB7"/>
    <w:rsid w:val="00155E62"/>
    <w:rsid w:val="001566A2"/>
    <w:rsid w:val="00156D7B"/>
    <w:rsid w:val="00156DD6"/>
    <w:rsid w:val="00157406"/>
    <w:rsid w:val="0015742D"/>
    <w:rsid w:val="0015754B"/>
    <w:rsid w:val="0015757A"/>
    <w:rsid w:val="00157656"/>
    <w:rsid w:val="00157B80"/>
    <w:rsid w:val="00157EB2"/>
    <w:rsid w:val="00160426"/>
    <w:rsid w:val="001604DE"/>
    <w:rsid w:val="00160961"/>
    <w:rsid w:val="00160FED"/>
    <w:rsid w:val="00161153"/>
    <w:rsid w:val="00161190"/>
    <w:rsid w:val="00161367"/>
    <w:rsid w:val="001618F0"/>
    <w:rsid w:val="00161AC9"/>
    <w:rsid w:val="00161EA3"/>
    <w:rsid w:val="00161F16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418C"/>
    <w:rsid w:val="00164448"/>
    <w:rsid w:val="001646FF"/>
    <w:rsid w:val="001649AF"/>
    <w:rsid w:val="00164E87"/>
    <w:rsid w:val="00164EE2"/>
    <w:rsid w:val="00164F86"/>
    <w:rsid w:val="0016530A"/>
    <w:rsid w:val="0016540E"/>
    <w:rsid w:val="0016547A"/>
    <w:rsid w:val="00165592"/>
    <w:rsid w:val="001655AC"/>
    <w:rsid w:val="00165653"/>
    <w:rsid w:val="00165FA4"/>
    <w:rsid w:val="00165FD8"/>
    <w:rsid w:val="00166174"/>
    <w:rsid w:val="001664D4"/>
    <w:rsid w:val="0016664D"/>
    <w:rsid w:val="00166699"/>
    <w:rsid w:val="00166A4B"/>
    <w:rsid w:val="00166B4D"/>
    <w:rsid w:val="00166CCB"/>
    <w:rsid w:val="00166D48"/>
    <w:rsid w:val="00166DA4"/>
    <w:rsid w:val="001670C5"/>
    <w:rsid w:val="001673C3"/>
    <w:rsid w:val="00167592"/>
    <w:rsid w:val="0016767F"/>
    <w:rsid w:val="00167779"/>
    <w:rsid w:val="00167EB5"/>
    <w:rsid w:val="00167F43"/>
    <w:rsid w:val="00167FBC"/>
    <w:rsid w:val="0017011C"/>
    <w:rsid w:val="00170273"/>
    <w:rsid w:val="00170309"/>
    <w:rsid w:val="0017094A"/>
    <w:rsid w:val="00170AFD"/>
    <w:rsid w:val="00170B49"/>
    <w:rsid w:val="00170EB5"/>
    <w:rsid w:val="00171128"/>
    <w:rsid w:val="001714B4"/>
    <w:rsid w:val="00171659"/>
    <w:rsid w:val="0017167C"/>
    <w:rsid w:val="0017186A"/>
    <w:rsid w:val="00171BBF"/>
    <w:rsid w:val="00171CD6"/>
    <w:rsid w:val="00171EEE"/>
    <w:rsid w:val="00171FEA"/>
    <w:rsid w:val="00171FFB"/>
    <w:rsid w:val="00172006"/>
    <w:rsid w:val="0017205B"/>
    <w:rsid w:val="001722F3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F0"/>
    <w:rsid w:val="0017373E"/>
    <w:rsid w:val="00173CDD"/>
    <w:rsid w:val="00173D24"/>
    <w:rsid w:val="00174182"/>
    <w:rsid w:val="001741AC"/>
    <w:rsid w:val="00174263"/>
    <w:rsid w:val="001745D0"/>
    <w:rsid w:val="00174E3D"/>
    <w:rsid w:val="00174FBE"/>
    <w:rsid w:val="001751A8"/>
    <w:rsid w:val="00175293"/>
    <w:rsid w:val="00175466"/>
    <w:rsid w:val="001757D0"/>
    <w:rsid w:val="00175891"/>
    <w:rsid w:val="00175CBC"/>
    <w:rsid w:val="00175F20"/>
    <w:rsid w:val="00175F62"/>
    <w:rsid w:val="001762C9"/>
    <w:rsid w:val="00177503"/>
    <w:rsid w:val="00177563"/>
    <w:rsid w:val="001776DC"/>
    <w:rsid w:val="001778B5"/>
    <w:rsid w:val="0017797B"/>
    <w:rsid w:val="001779EC"/>
    <w:rsid w:val="00177FB9"/>
    <w:rsid w:val="001800B3"/>
    <w:rsid w:val="0018014A"/>
    <w:rsid w:val="00180255"/>
    <w:rsid w:val="00180720"/>
    <w:rsid w:val="001807AE"/>
    <w:rsid w:val="00180C51"/>
    <w:rsid w:val="00180E18"/>
    <w:rsid w:val="00181380"/>
    <w:rsid w:val="0018164B"/>
    <w:rsid w:val="00181E9C"/>
    <w:rsid w:val="00181F37"/>
    <w:rsid w:val="00181F78"/>
    <w:rsid w:val="0018201D"/>
    <w:rsid w:val="00182132"/>
    <w:rsid w:val="00182207"/>
    <w:rsid w:val="00182A42"/>
    <w:rsid w:val="00182B35"/>
    <w:rsid w:val="00182C2E"/>
    <w:rsid w:val="00182DB1"/>
    <w:rsid w:val="00182F1E"/>
    <w:rsid w:val="00183399"/>
    <w:rsid w:val="0018353A"/>
    <w:rsid w:val="0018377E"/>
    <w:rsid w:val="001837D0"/>
    <w:rsid w:val="00183AD0"/>
    <w:rsid w:val="00184106"/>
    <w:rsid w:val="0018439A"/>
    <w:rsid w:val="00184467"/>
    <w:rsid w:val="001847B6"/>
    <w:rsid w:val="00184896"/>
    <w:rsid w:val="001848CF"/>
    <w:rsid w:val="00184929"/>
    <w:rsid w:val="00184972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F30"/>
    <w:rsid w:val="00186041"/>
    <w:rsid w:val="00186163"/>
    <w:rsid w:val="00186403"/>
    <w:rsid w:val="0018681D"/>
    <w:rsid w:val="00186E89"/>
    <w:rsid w:val="00186F3E"/>
    <w:rsid w:val="001876DD"/>
    <w:rsid w:val="00187C66"/>
    <w:rsid w:val="00187F70"/>
    <w:rsid w:val="00190334"/>
    <w:rsid w:val="00190403"/>
    <w:rsid w:val="00190624"/>
    <w:rsid w:val="00190B78"/>
    <w:rsid w:val="00190E05"/>
    <w:rsid w:val="00190E2D"/>
    <w:rsid w:val="00190E4A"/>
    <w:rsid w:val="0019134A"/>
    <w:rsid w:val="00191B7A"/>
    <w:rsid w:val="00191C18"/>
    <w:rsid w:val="00191D5A"/>
    <w:rsid w:val="00191F61"/>
    <w:rsid w:val="00192198"/>
    <w:rsid w:val="001923C4"/>
    <w:rsid w:val="00192566"/>
    <w:rsid w:val="00192D6A"/>
    <w:rsid w:val="00192E5D"/>
    <w:rsid w:val="00192EE8"/>
    <w:rsid w:val="00192F4E"/>
    <w:rsid w:val="001933AD"/>
    <w:rsid w:val="00193868"/>
    <w:rsid w:val="001938C9"/>
    <w:rsid w:val="00193BFA"/>
    <w:rsid w:val="00193ECB"/>
    <w:rsid w:val="001942A8"/>
    <w:rsid w:val="00194346"/>
    <w:rsid w:val="001945EF"/>
    <w:rsid w:val="001948B8"/>
    <w:rsid w:val="001948E6"/>
    <w:rsid w:val="001950C5"/>
    <w:rsid w:val="0019515A"/>
    <w:rsid w:val="00195304"/>
    <w:rsid w:val="001957FB"/>
    <w:rsid w:val="00195A60"/>
    <w:rsid w:val="00195A98"/>
    <w:rsid w:val="00195CBB"/>
    <w:rsid w:val="00195DBB"/>
    <w:rsid w:val="00195FC2"/>
    <w:rsid w:val="00196137"/>
    <w:rsid w:val="001962D5"/>
    <w:rsid w:val="00196A75"/>
    <w:rsid w:val="00196AEA"/>
    <w:rsid w:val="00196B3A"/>
    <w:rsid w:val="00196BE1"/>
    <w:rsid w:val="0019739F"/>
    <w:rsid w:val="00197446"/>
    <w:rsid w:val="00197640"/>
    <w:rsid w:val="00197660"/>
    <w:rsid w:val="00197787"/>
    <w:rsid w:val="00197A2B"/>
    <w:rsid w:val="00197CB3"/>
    <w:rsid w:val="00197D03"/>
    <w:rsid w:val="00197F79"/>
    <w:rsid w:val="00197FBC"/>
    <w:rsid w:val="001A0346"/>
    <w:rsid w:val="001A069F"/>
    <w:rsid w:val="001A0871"/>
    <w:rsid w:val="001A0ED9"/>
    <w:rsid w:val="001A1270"/>
    <w:rsid w:val="001A1290"/>
    <w:rsid w:val="001A19BD"/>
    <w:rsid w:val="001A1AFC"/>
    <w:rsid w:val="001A1B98"/>
    <w:rsid w:val="001A1CB7"/>
    <w:rsid w:val="001A1F5B"/>
    <w:rsid w:val="001A2141"/>
    <w:rsid w:val="001A248B"/>
    <w:rsid w:val="001A25F3"/>
    <w:rsid w:val="001A2623"/>
    <w:rsid w:val="001A2B38"/>
    <w:rsid w:val="001A2BB2"/>
    <w:rsid w:val="001A2D20"/>
    <w:rsid w:val="001A2DF8"/>
    <w:rsid w:val="001A2FF3"/>
    <w:rsid w:val="001A3412"/>
    <w:rsid w:val="001A37C9"/>
    <w:rsid w:val="001A385C"/>
    <w:rsid w:val="001A3917"/>
    <w:rsid w:val="001A3C38"/>
    <w:rsid w:val="001A3C3D"/>
    <w:rsid w:val="001A3C75"/>
    <w:rsid w:val="001A3D9C"/>
    <w:rsid w:val="001A3E3D"/>
    <w:rsid w:val="001A3E6E"/>
    <w:rsid w:val="001A4624"/>
    <w:rsid w:val="001A485D"/>
    <w:rsid w:val="001A4B4F"/>
    <w:rsid w:val="001A4CB9"/>
    <w:rsid w:val="001A4D3F"/>
    <w:rsid w:val="001A4DF2"/>
    <w:rsid w:val="001A4FEB"/>
    <w:rsid w:val="001A5082"/>
    <w:rsid w:val="001A50FE"/>
    <w:rsid w:val="001A5A0F"/>
    <w:rsid w:val="001A5B33"/>
    <w:rsid w:val="001A5CAD"/>
    <w:rsid w:val="001A60B6"/>
    <w:rsid w:val="001A6140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6FE9"/>
    <w:rsid w:val="001A7067"/>
    <w:rsid w:val="001A716E"/>
    <w:rsid w:val="001A7466"/>
    <w:rsid w:val="001A74CA"/>
    <w:rsid w:val="001A7EA2"/>
    <w:rsid w:val="001B0096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12A"/>
    <w:rsid w:val="001B22D3"/>
    <w:rsid w:val="001B2358"/>
    <w:rsid w:val="001B24AE"/>
    <w:rsid w:val="001B25AA"/>
    <w:rsid w:val="001B27BD"/>
    <w:rsid w:val="001B2937"/>
    <w:rsid w:val="001B3028"/>
    <w:rsid w:val="001B30DB"/>
    <w:rsid w:val="001B327F"/>
    <w:rsid w:val="001B33B7"/>
    <w:rsid w:val="001B3432"/>
    <w:rsid w:val="001B35EA"/>
    <w:rsid w:val="001B377E"/>
    <w:rsid w:val="001B3BEA"/>
    <w:rsid w:val="001B3CAE"/>
    <w:rsid w:val="001B3D0E"/>
    <w:rsid w:val="001B3DA4"/>
    <w:rsid w:val="001B4491"/>
    <w:rsid w:val="001B44E8"/>
    <w:rsid w:val="001B4782"/>
    <w:rsid w:val="001B4B0B"/>
    <w:rsid w:val="001B4B0E"/>
    <w:rsid w:val="001B4D45"/>
    <w:rsid w:val="001B50AF"/>
    <w:rsid w:val="001B55FE"/>
    <w:rsid w:val="001B5739"/>
    <w:rsid w:val="001B5C00"/>
    <w:rsid w:val="001B5C08"/>
    <w:rsid w:val="001B6142"/>
    <w:rsid w:val="001B631E"/>
    <w:rsid w:val="001B633A"/>
    <w:rsid w:val="001B6470"/>
    <w:rsid w:val="001B662B"/>
    <w:rsid w:val="001B669D"/>
    <w:rsid w:val="001B6A30"/>
    <w:rsid w:val="001B6A36"/>
    <w:rsid w:val="001B6E53"/>
    <w:rsid w:val="001B6EAF"/>
    <w:rsid w:val="001B7249"/>
    <w:rsid w:val="001B7900"/>
    <w:rsid w:val="001B7E3A"/>
    <w:rsid w:val="001C0194"/>
    <w:rsid w:val="001C03C8"/>
    <w:rsid w:val="001C044B"/>
    <w:rsid w:val="001C048A"/>
    <w:rsid w:val="001C069E"/>
    <w:rsid w:val="001C08EF"/>
    <w:rsid w:val="001C0AE8"/>
    <w:rsid w:val="001C0B22"/>
    <w:rsid w:val="001C0F8C"/>
    <w:rsid w:val="001C122A"/>
    <w:rsid w:val="001C12C1"/>
    <w:rsid w:val="001C1397"/>
    <w:rsid w:val="001C1634"/>
    <w:rsid w:val="001C1B3B"/>
    <w:rsid w:val="001C20C1"/>
    <w:rsid w:val="001C2374"/>
    <w:rsid w:val="001C23D7"/>
    <w:rsid w:val="001C246C"/>
    <w:rsid w:val="001C251A"/>
    <w:rsid w:val="001C25C9"/>
    <w:rsid w:val="001C264F"/>
    <w:rsid w:val="001C26E5"/>
    <w:rsid w:val="001C2768"/>
    <w:rsid w:val="001C2C9E"/>
    <w:rsid w:val="001C2CCE"/>
    <w:rsid w:val="001C2D38"/>
    <w:rsid w:val="001C3126"/>
    <w:rsid w:val="001C31C3"/>
    <w:rsid w:val="001C3215"/>
    <w:rsid w:val="001C326F"/>
    <w:rsid w:val="001C364B"/>
    <w:rsid w:val="001C369C"/>
    <w:rsid w:val="001C3788"/>
    <w:rsid w:val="001C3B39"/>
    <w:rsid w:val="001C3DA7"/>
    <w:rsid w:val="001C3F54"/>
    <w:rsid w:val="001C3FEB"/>
    <w:rsid w:val="001C4032"/>
    <w:rsid w:val="001C4135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507"/>
    <w:rsid w:val="001C58A7"/>
    <w:rsid w:val="001C5E68"/>
    <w:rsid w:val="001C65F6"/>
    <w:rsid w:val="001C6B2D"/>
    <w:rsid w:val="001C6D23"/>
    <w:rsid w:val="001C6D26"/>
    <w:rsid w:val="001C701C"/>
    <w:rsid w:val="001C72AC"/>
    <w:rsid w:val="001C72FC"/>
    <w:rsid w:val="001C742F"/>
    <w:rsid w:val="001C7A07"/>
    <w:rsid w:val="001C7B71"/>
    <w:rsid w:val="001C7D62"/>
    <w:rsid w:val="001C7DDB"/>
    <w:rsid w:val="001D02FF"/>
    <w:rsid w:val="001D0304"/>
    <w:rsid w:val="001D0832"/>
    <w:rsid w:val="001D0CEB"/>
    <w:rsid w:val="001D0E3E"/>
    <w:rsid w:val="001D0E57"/>
    <w:rsid w:val="001D0EFA"/>
    <w:rsid w:val="001D0FAE"/>
    <w:rsid w:val="001D14C5"/>
    <w:rsid w:val="001D14E6"/>
    <w:rsid w:val="001D1520"/>
    <w:rsid w:val="001D1521"/>
    <w:rsid w:val="001D163C"/>
    <w:rsid w:val="001D1889"/>
    <w:rsid w:val="001D1D82"/>
    <w:rsid w:val="001D1E96"/>
    <w:rsid w:val="001D2086"/>
    <w:rsid w:val="001D2166"/>
    <w:rsid w:val="001D251F"/>
    <w:rsid w:val="001D2706"/>
    <w:rsid w:val="001D28F3"/>
    <w:rsid w:val="001D2AF5"/>
    <w:rsid w:val="001D2B4D"/>
    <w:rsid w:val="001D2ECE"/>
    <w:rsid w:val="001D2EE5"/>
    <w:rsid w:val="001D2F06"/>
    <w:rsid w:val="001D303D"/>
    <w:rsid w:val="001D303F"/>
    <w:rsid w:val="001D3102"/>
    <w:rsid w:val="001D311B"/>
    <w:rsid w:val="001D339E"/>
    <w:rsid w:val="001D36B3"/>
    <w:rsid w:val="001D3711"/>
    <w:rsid w:val="001D3760"/>
    <w:rsid w:val="001D3B43"/>
    <w:rsid w:val="001D3D83"/>
    <w:rsid w:val="001D3FE9"/>
    <w:rsid w:val="001D4048"/>
    <w:rsid w:val="001D421A"/>
    <w:rsid w:val="001D42A9"/>
    <w:rsid w:val="001D42D0"/>
    <w:rsid w:val="001D42FD"/>
    <w:rsid w:val="001D433B"/>
    <w:rsid w:val="001D43F1"/>
    <w:rsid w:val="001D4759"/>
    <w:rsid w:val="001D499E"/>
    <w:rsid w:val="001D4B53"/>
    <w:rsid w:val="001D4B97"/>
    <w:rsid w:val="001D4C53"/>
    <w:rsid w:val="001D4EE4"/>
    <w:rsid w:val="001D506B"/>
    <w:rsid w:val="001D53DD"/>
    <w:rsid w:val="001D55DD"/>
    <w:rsid w:val="001D57F5"/>
    <w:rsid w:val="001D581B"/>
    <w:rsid w:val="001D5991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F43"/>
    <w:rsid w:val="001E14FC"/>
    <w:rsid w:val="001E152F"/>
    <w:rsid w:val="001E16D1"/>
    <w:rsid w:val="001E1F68"/>
    <w:rsid w:val="001E2191"/>
    <w:rsid w:val="001E2286"/>
    <w:rsid w:val="001E231F"/>
    <w:rsid w:val="001E2899"/>
    <w:rsid w:val="001E28ED"/>
    <w:rsid w:val="001E29B1"/>
    <w:rsid w:val="001E2AFE"/>
    <w:rsid w:val="001E2D10"/>
    <w:rsid w:val="001E2F01"/>
    <w:rsid w:val="001E2FEC"/>
    <w:rsid w:val="001E354C"/>
    <w:rsid w:val="001E35A8"/>
    <w:rsid w:val="001E36EB"/>
    <w:rsid w:val="001E3AB2"/>
    <w:rsid w:val="001E3D06"/>
    <w:rsid w:val="001E3E3B"/>
    <w:rsid w:val="001E3ED5"/>
    <w:rsid w:val="001E443E"/>
    <w:rsid w:val="001E44E8"/>
    <w:rsid w:val="001E47F2"/>
    <w:rsid w:val="001E524A"/>
    <w:rsid w:val="001E5298"/>
    <w:rsid w:val="001E532B"/>
    <w:rsid w:val="001E56F2"/>
    <w:rsid w:val="001E57D7"/>
    <w:rsid w:val="001E5A95"/>
    <w:rsid w:val="001E5DBA"/>
    <w:rsid w:val="001E60C3"/>
    <w:rsid w:val="001E619B"/>
    <w:rsid w:val="001E6485"/>
    <w:rsid w:val="001E6606"/>
    <w:rsid w:val="001E6831"/>
    <w:rsid w:val="001E68C1"/>
    <w:rsid w:val="001E6920"/>
    <w:rsid w:val="001E6B46"/>
    <w:rsid w:val="001E6D06"/>
    <w:rsid w:val="001E6D23"/>
    <w:rsid w:val="001E70B9"/>
    <w:rsid w:val="001E70F8"/>
    <w:rsid w:val="001E71CF"/>
    <w:rsid w:val="001E744B"/>
    <w:rsid w:val="001E762E"/>
    <w:rsid w:val="001E76FE"/>
    <w:rsid w:val="001E7718"/>
    <w:rsid w:val="001E7747"/>
    <w:rsid w:val="001E78DA"/>
    <w:rsid w:val="001E7A95"/>
    <w:rsid w:val="001E7B57"/>
    <w:rsid w:val="001E7EF8"/>
    <w:rsid w:val="001E7F51"/>
    <w:rsid w:val="001E7F9B"/>
    <w:rsid w:val="001F0158"/>
    <w:rsid w:val="001F02D8"/>
    <w:rsid w:val="001F06B7"/>
    <w:rsid w:val="001F077C"/>
    <w:rsid w:val="001F08AD"/>
    <w:rsid w:val="001F0D31"/>
    <w:rsid w:val="001F1028"/>
    <w:rsid w:val="001F127B"/>
    <w:rsid w:val="001F134A"/>
    <w:rsid w:val="001F14CB"/>
    <w:rsid w:val="001F1798"/>
    <w:rsid w:val="001F179A"/>
    <w:rsid w:val="001F18C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569"/>
    <w:rsid w:val="001F3B56"/>
    <w:rsid w:val="001F3BA0"/>
    <w:rsid w:val="001F3FCB"/>
    <w:rsid w:val="001F416E"/>
    <w:rsid w:val="001F4290"/>
    <w:rsid w:val="001F47C0"/>
    <w:rsid w:val="001F4A6C"/>
    <w:rsid w:val="001F4B3D"/>
    <w:rsid w:val="001F4ECF"/>
    <w:rsid w:val="001F511F"/>
    <w:rsid w:val="001F5470"/>
    <w:rsid w:val="001F568E"/>
    <w:rsid w:val="001F5BAC"/>
    <w:rsid w:val="001F5C3D"/>
    <w:rsid w:val="001F5CA5"/>
    <w:rsid w:val="001F5E6E"/>
    <w:rsid w:val="001F5E74"/>
    <w:rsid w:val="001F61C7"/>
    <w:rsid w:val="001F6556"/>
    <w:rsid w:val="001F6573"/>
    <w:rsid w:val="001F69C9"/>
    <w:rsid w:val="001F6DAD"/>
    <w:rsid w:val="001F741E"/>
    <w:rsid w:val="001F769D"/>
    <w:rsid w:val="001F7E3A"/>
    <w:rsid w:val="0020027C"/>
    <w:rsid w:val="002002B7"/>
    <w:rsid w:val="002004F3"/>
    <w:rsid w:val="0020072C"/>
    <w:rsid w:val="0020076A"/>
    <w:rsid w:val="0020086E"/>
    <w:rsid w:val="00200958"/>
    <w:rsid w:val="00200CA3"/>
    <w:rsid w:val="00200EA3"/>
    <w:rsid w:val="00200EBE"/>
    <w:rsid w:val="002012C8"/>
    <w:rsid w:val="00201484"/>
    <w:rsid w:val="00201706"/>
    <w:rsid w:val="002018FD"/>
    <w:rsid w:val="00201D11"/>
    <w:rsid w:val="0020238A"/>
    <w:rsid w:val="00202BD5"/>
    <w:rsid w:val="00202D33"/>
    <w:rsid w:val="00202D63"/>
    <w:rsid w:val="00202D76"/>
    <w:rsid w:val="00202E68"/>
    <w:rsid w:val="002034BC"/>
    <w:rsid w:val="00203755"/>
    <w:rsid w:val="0020381C"/>
    <w:rsid w:val="002038D6"/>
    <w:rsid w:val="00203947"/>
    <w:rsid w:val="00203A3F"/>
    <w:rsid w:val="00203B9F"/>
    <w:rsid w:val="00203D11"/>
    <w:rsid w:val="00203E69"/>
    <w:rsid w:val="002043C6"/>
    <w:rsid w:val="002044D8"/>
    <w:rsid w:val="00204594"/>
    <w:rsid w:val="002045D4"/>
    <w:rsid w:val="0020462F"/>
    <w:rsid w:val="00204739"/>
    <w:rsid w:val="002047AA"/>
    <w:rsid w:val="00204F14"/>
    <w:rsid w:val="0020504D"/>
    <w:rsid w:val="002050D4"/>
    <w:rsid w:val="002052A2"/>
    <w:rsid w:val="002054D4"/>
    <w:rsid w:val="00205560"/>
    <w:rsid w:val="00206074"/>
    <w:rsid w:val="002060B5"/>
    <w:rsid w:val="002061F1"/>
    <w:rsid w:val="00206783"/>
    <w:rsid w:val="002068BB"/>
    <w:rsid w:val="0020690E"/>
    <w:rsid w:val="00206CFA"/>
    <w:rsid w:val="00206D87"/>
    <w:rsid w:val="00206E45"/>
    <w:rsid w:val="00206E4C"/>
    <w:rsid w:val="0020725D"/>
    <w:rsid w:val="002072FB"/>
    <w:rsid w:val="00207344"/>
    <w:rsid w:val="002073AD"/>
    <w:rsid w:val="002074A1"/>
    <w:rsid w:val="00207832"/>
    <w:rsid w:val="002078E6"/>
    <w:rsid w:val="002079C2"/>
    <w:rsid w:val="00207B9F"/>
    <w:rsid w:val="00207C15"/>
    <w:rsid w:val="00210090"/>
    <w:rsid w:val="002102BD"/>
    <w:rsid w:val="0021054D"/>
    <w:rsid w:val="002108CD"/>
    <w:rsid w:val="002109F3"/>
    <w:rsid w:val="00210F9D"/>
    <w:rsid w:val="00211455"/>
    <w:rsid w:val="002115E9"/>
    <w:rsid w:val="002116C5"/>
    <w:rsid w:val="0021178F"/>
    <w:rsid w:val="00211B4C"/>
    <w:rsid w:val="00211CB6"/>
    <w:rsid w:val="00211E2D"/>
    <w:rsid w:val="00211F92"/>
    <w:rsid w:val="0021287D"/>
    <w:rsid w:val="0021293B"/>
    <w:rsid w:val="00212CBB"/>
    <w:rsid w:val="00213097"/>
    <w:rsid w:val="00213099"/>
    <w:rsid w:val="0021312B"/>
    <w:rsid w:val="002131C2"/>
    <w:rsid w:val="0021327E"/>
    <w:rsid w:val="002134EA"/>
    <w:rsid w:val="002136F3"/>
    <w:rsid w:val="002138D2"/>
    <w:rsid w:val="002139FB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5E9D"/>
    <w:rsid w:val="00216417"/>
    <w:rsid w:val="00216934"/>
    <w:rsid w:val="00216944"/>
    <w:rsid w:val="00216B00"/>
    <w:rsid w:val="00216B11"/>
    <w:rsid w:val="00216BEF"/>
    <w:rsid w:val="00216CCD"/>
    <w:rsid w:val="00216F2E"/>
    <w:rsid w:val="00216F6A"/>
    <w:rsid w:val="00217275"/>
    <w:rsid w:val="002172A2"/>
    <w:rsid w:val="002175E4"/>
    <w:rsid w:val="002177FF"/>
    <w:rsid w:val="00217A5F"/>
    <w:rsid w:val="00217A80"/>
    <w:rsid w:val="00217F18"/>
    <w:rsid w:val="00220665"/>
    <w:rsid w:val="00220C53"/>
    <w:rsid w:val="00220EF5"/>
    <w:rsid w:val="002216E6"/>
    <w:rsid w:val="00221731"/>
    <w:rsid w:val="00221CD5"/>
    <w:rsid w:val="00221D70"/>
    <w:rsid w:val="00221DCE"/>
    <w:rsid w:val="00221E93"/>
    <w:rsid w:val="00221EB8"/>
    <w:rsid w:val="00222360"/>
    <w:rsid w:val="00222558"/>
    <w:rsid w:val="0022261D"/>
    <w:rsid w:val="00222643"/>
    <w:rsid w:val="00222935"/>
    <w:rsid w:val="0022313D"/>
    <w:rsid w:val="0022323D"/>
    <w:rsid w:val="00223349"/>
    <w:rsid w:val="00223386"/>
    <w:rsid w:val="00223512"/>
    <w:rsid w:val="00223650"/>
    <w:rsid w:val="00223AEC"/>
    <w:rsid w:val="00223C3A"/>
    <w:rsid w:val="00223F85"/>
    <w:rsid w:val="002245F8"/>
    <w:rsid w:val="00224753"/>
    <w:rsid w:val="00224855"/>
    <w:rsid w:val="00224BB2"/>
    <w:rsid w:val="00224EC3"/>
    <w:rsid w:val="00224F19"/>
    <w:rsid w:val="002253FE"/>
    <w:rsid w:val="00225D19"/>
    <w:rsid w:val="00225DC9"/>
    <w:rsid w:val="00226311"/>
    <w:rsid w:val="00226958"/>
    <w:rsid w:val="00226B21"/>
    <w:rsid w:val="00227123"/>
    <w:rsid w:val="002271AA"/>
    <w:rsid w:val="0022736F"/>
    <w:rsid w:val="002273EE"/>
    <w:rsid w:val="00227545"/>
    <w:rsid w:val="00227646"/>
    <w:rsid w:val="00227785"/>
    <w:rsid w:val="00227933"/>
    <w:rsid w:val="00227988"/>
    <w:rsid w:val="002279DA"/>
    <w:rsid w:val="00227F4C"/>
    <w:rsid w:val="00230754"/>
    <w:rsid w:val="00230A4D"/>
    <w:rsid w:val="00230A85"/>
    <w:rsid w:val="00230AB9"/>
    <w:rsid w:val="00230B99"/>
    <w:rsid w:val="00230C7A"/>
    <w:rsid w:val="00230E56"/>
    <w:rsid w:val="002315A4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90C"/>
    <w:rsid w:val="00232B52"/>
    <w:rsid w:val="00232E65"/>
    <w:rsid w:val="00233012"/>
    <w:rsid w:val="002330D7"/>
    <w:rsid w:val="002335B5"/>
    <w:rsid w:val="002338AE"/>
    <w:rsid w:val="00233AAA"/>
    <w:rsid w:val="00233B8A"/>
    <w:rsid w:val="0023445B"/>
    <w:rsid w:val="0023457A"/>
    <w:rsid w:val="002346D9"/>
    <w:rsid w:val="002346ED"/>
    <w:rsid w:val="002349FF"/>
    <w:rsid w:val="00234FDF"/>
    <w:rsid w:val="0023512A"/>
    <w:rsid w:val="0023564E"/>
    <w:rsid w:val="00235682"/>
    <w:rsid w:val="002358B1"/>
    <w:rsid w:val="00235999"/>
    <w:rsid w:val="00235A6E"/>
    <w:rsid w:val="002362C6"/>
    <w:rsid w:val="00236319"/>
    <w:rsid w:val="00236654"/>
    <w:rsid w:val="0023678E"/>
    <w:rsid w:val="00236B2A"/>
    <w:rsid w:val="00236E25"/>
    <w:rsid w:val="00236EFF"/>
    <w:rsid w:val="0023760E"/>
    <w:rsid w:val="0023769E"/>
    <w:rsid w:val="002377C8"/>
    <w:rsid w:val="00237ED0"/>
    <w:rsid w:val="00240379"/>
    <w:rsid w:val="002404A9"/>
    <w:rsid w:val="002405F0"/>
    <w:rsid w:val="00240937"/>
    <w:rsid w:val="0024098A"/>
    <w:rsid w:val="00240DA0"/>
    <w:rsid w:val="00240DDF"/>
    <w:rsid w:val="00240FE9"/>
    <w:rsid w:val="00241736"/>
    <w:rsid w:val="00241D24"/>
    <w:rsid w:val="00241EDF"/>
    <w:rsid w:val="00241F72"/>
    <w:rsid w:val="00242424"/>
    <w:rsid w:val="002424A2"/>
    <w:rsid w:val="0024263A"/>
    <w:rsid w:val="00242BDC"/>
    <w:rsid w:val="00242DBC"/>
    <w:rsid w:val="00242E4C"/>
    <w:rsid w:val="00243142"/>
    <w:rsid w:val="002431B3"/>
    <w:rsid w:val="002432B5"/>
    <w:rsid w:val="002434C1"/>
    <w:rsid w:val="00243648"/>
    <w:rsid w:val="002437FA"/>
    <w:rsid w:val="002438B9"/>
    <w:rsid w:val="00243EEC"/>
    <w:rsid w:val="00244053"/>
    <w:rsid w:val="002441CE"/>
    <w:rsid w:val="00244205"/>
    <w:rsid w:val="002442F8"/>
    <w:rsid w:val="00244360"/>
    <w:rsid w:val="00244522"/>
    <w:rsid w:val="0024461F"/>
    <w:rsid w:val="002446BB"/>
    <w:rsid w:val="002446BD"/>
    <w:rsid w:val="00244786"/>
    <w:rsid w:val="002447D6"/>
    <w:rsid w:val="00244B06"/>
    <w:rsid w:val="00244CA0"/>
    <w:rsid w:val="00244FB8"/>
    <w:rsid w:val="00244FFB"/>
    <w:rsid w:val="00245172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5B1"/>
    <w:rsid w:val="00246E0D"/>
    <w:rsid w:val="00246E70"/>
    <w:rsid w:val="00246EC3"/>
    <w:rsid w:val="00246FFE"/>
    <w:rsid w:val="002475BE"/>
    <w:rsid w:val="002477FB"/>
    <w:rsid w:val="00247813"/>
    <w:rsid w:val="00250096"/>
    <w:rsid w:val="0025015B"/>
    <w:rsid w:val="00250423"/>
    <w:rsid w:val="0025048D"/>
    <w:rsid w:val="0025049E"/>
    <w:rsid w:val="002505DE"/>
    <w:rsid w:val="00250803"/>
    <w:rsid w:val="002508F1"/>
    <w:rsid w:val="00250DFD"/>
    <w:rsid w:val="0025105F"/>
    <w:rsid w:val="0025112D"/>
    <w:rsid w:val="0025127C"/>
    <w:rsid w:val="00251444"/>
    <w:rsid w:val="002514D2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29B"/>
    <w:rsid w:val="0025238C"/>
    <w:rsid w:val="00252647"/>
    <w:rsid w:val="00252982"/>
    <w:rsid w:val="00252989"/>
    <w:rsid w:val="00252A5D"/>
    <w:rsid w:val="00252DAB"/>
    <w:rsid w:val="00253076"/>
    <w:rsid w:val="002530EF"/>
    <w:rsid w:val="0025339E"/>
    <w:rsid w:val="002533B5"/>
    <w:rsid w:val="002533DC"/>
    <w:rsid w:val="002538BA"/>
    <w:rsid w:val="002539C6"/>
    <w:rsid w:val="00253DCD"/>
    <w:rsid w:val="00253ECD"/>
    <w:rsid w:val="00253FB6"/>
    <w:rsid w:val="002547BF"/>
    <w:rsid w:val="002547DB"/>
    <w:rsid w:val="002549D6"/>
    <w:rsid w:val="00254B04"/>
    <w:rsid w:val="00254E21"/>
    <w:rsid w:val="00254E53"/>
    <w:rsid w:val="00254E57"/>
    <w:rsid w:val="00255C1A"/>
    <w:rsid w:val="00255D0E"/>
    <w:rsid w:val="00255F2B"/>
    <w:rsid w:val="00255F4A"/>
    <w:rsid w:val="00256100"/>
    <w:rsid w:val="00256169"/>
    <w:rsid w:val="0025620C"/>
    <w:rsid w:val="00256539"/>
    <w:rsid w:val="002566E3"/>
    <w:rsid w:val="0025692A"/>
    <w:rsid w:val="00256980"/>
    <w:rsid w:val="00256B9D"/>
    <w:rsid w:val="00256DC1"/>
    <w:rsid w:val="002570EE"/>
    <w:rsid w:val="002573B5"/>
    <w:rsid w:val="002573F9"/>
    <w:rsid w:val="002574D7"/>
    <w:rsid w:val="002576F3"/>
    <w:rsid w:val="002578B1"/>
    <w:rsid w:val="002578FE"/>
    <w:rsid w:val="00257A67"/>
    <w:rsid w:val="00257CA7"/>
    <w:rsid w:val="00257EC8"/>
    <w:rsid w:val="0026050B"/>
    <w:rsid w:val="00260C71"/>
    <w:rsid w:val="00260D21"/>
    <w:rsid w:val="00260F18"/>
    <w:rsid w:val="0026105A"/>
    <w:rsid w:val="002611E9"/>
    <w:rsid w:val="00261305"/>
    <w:rsid w:val="002613A4"/>
    <w:rsid w:val="00261E68"/>
    <w:rsid w:val="002620D0"/>
    <w:rsid w:val="002622EE"/>
    <w:rsid w:val="002624BE"/>
    <w:rsid w:val="002626D4"/>
    <w:rsid w:val="00262730"/>
    <w:rsid w:val="002628B5"/>
    <w:rsid w:val="002629DB"/>
    <w:rsid w:val="00262E44"/>
    <w:rsid w:val="00262E7A"/>
    <w:rsid w:val="0026303D"/>
    <w:rsid w:val="0026306A"/>
    <w:rsid w:val="002631A7"/>
    <w:rsid w:val="00263417"/>
    <w:rsid w:val="00263F59"/>
    <w:rsid w:val="00263FC8"/>
    <w:rsid w:val="0026409F"/>
    <w:rsid w:val="002643A6"/>
    <w:rsid w:val="00264686"/>
    <w:rsid w:val="00265023"/>
    <w:rsid w:val="00265067"/>
    <w:rsid w:val="002653A9"/>
    <w:rsid w:val="00265620"/>
    <w:rsid w:val="002657F0"/>
    <w:rsid w:val="0026588F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396"/>
    <w:rsid w:val="0026743F"/>
    <w:rsid w:val="0026752C"/>
    <w:rsid w:val="0026753E"/>
    <w:rsid w:val="00267727"/>
    <w:rsid w:val="00267975"/>
    <w:rsid w:val="0027104F"/>
    <w:rsid w:val="002710E8"/>
    <w:rsid w:val="00271D6F"/>
    <w:rsid w:val="00271E2F"/>
    <w:rsid w:val="0027214E"/>
    <w:rsid w:val="002725B0"/>
    <w:rsid w:val="00272D23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4EF"/>
    <w:rsid w:val="00274829"/>
    <w:rsid w:val="00274843"/>
    <w:rsid w:val="002749E9"/>
    <w:rsid w:val="00274A14"/>
    <w:rsid w:val="00274BDF"/>
    <w:rsid w:val="00274C12"/>
    <w:rsid w:val="00274C18"/>
    <w:rsid w:val="00275316"/>
    <w:rsid w:val="0027533E"/>
    <w:rsid w:val="002753F7"/>
    <w:rsid w:val="00275DA6"/>
    <w:rsid w:val="00275ECF"/>
    <w:rsid w:val="00276098"/>
    <w:rsid w:val="00276171"/>
    <w:rsid w:val="00276336"/>
    <w:rsid w:val="002768CE"/>
    <w:rsid w:val="002768FE"/>
    <w:rsid w:val="0027695A"/>
    <w:rsid w:val="0027699B"/>
    <w:rsid w:val="00276B01"/>
    <w:rsid w:val="00276B34"/>
    <w:rsid w:val="00276B4F"/>
    <w:rsid w:val="00276CA7"/>
    <w:rsid w:val="002771CC"/>
    <w:rsid w:val="00277283"/>
    <w:rsid w:val="002772F7"/>
    <w:rsid w:val="0027730D"/>
    <w:rsid w:val="0027745D"/>
    <w:rsid w:val="002778E4"/>
    <w:rsid w:val="00277FBC"/>
    <w:rsid w:val="0028005E"/>
    <w:rsid w:val="002800A1"/>
    <w:rsid w:val="002802A0"/>
    <w:rsid w:val="002804E5"/>
    <w:rsid w:val="00280768"/>
    <w:rsid w:val="00280BBD"/>
    <w:rsid w:val="0028109D"/>
    <w:rsid w:val="002811F0"/>
    <w:rsid w:val="0028139E"/>
    <w:rsid w:val="002814E1"/>
    <w:rsid w:val="0028168A"/>
    <w:rsid w:val="00281690"/>
    <w:rsid w:val="00281802"/>
    <w:rsid w:val="00281AD4"/>
    <w:rsid w:val="0028227A"/>
    <w:rsid w:val="00282693"/>
    <w:rsid w:val="00282773"/>
    <w:rsid w:val="00282905"/>
    <w:rsid w:val="00282964"/>
    <w:rsid w:val="00282D64"/>
    <w:rsid w:val="00282F38"/>
    <w:rsid w:val="002832CD"/>
    <w:rsid w:val="00283542"/>
    <w:rsid w:val="00283596"/>
    <w:rsid w:val="002836A9"/>
    <w:rsid w:val="0028377A"/>
    <w:rsid w:val="00283C62"/>
    <w:rsid w:val="002840D3"/>
    <w:rsid w:val="00284176"/>
    <w:rsid w:val="002842AB"/>
    <w:rsid w:val="0028447D"/>
    <w:rsid w:val="002844F8"/>
    <w:rsid w:val="002846A7"/>
    <w:rsid w:val="0028476D"/>
    <w:rsid w:val="00284991"/>
    <w:rsid w:val="00284A04"/>
    <w:rsid w:val="00284A0D"/>
    <w:rsid w:val="00284D68"/>
    <w:rsid w:val="00284E12"/>
    <w:rsid w:val="00284E7F"/>
    <w:rsid w:val="00284FE0"/>
    <w:rsid w:val="00285255"/>
    <w:rsid w:val="0028547E"/>
    <w:rsid w:val="0028581D"/>
    <w:rsid w:val="00285AD6"/>
    <w:rsid w:val="00285ADB"/>
    <w:rsid w:val="00285AF5"/>
    <w:rsid w:val="00286303"/>
    <w:rsid w:val="00286617"/>
    <w:rsid w:val="00286644"/>
    <w:rsid w:val="00286671"/>
    <w:rsid w:val="002900E8"/>
    <w:rsid w:val="002906DC"/>
    <w:rsid w:val="00290792"/>
    <w:rsid w:val="00290862"/>
    <w:rsid w:val="00290A65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E2A"/>
    <w:rsid w:val="00292186"/>
    <w:rsid w:val="002921B9"/>
    <w:rsid w:val="0029233B"/>
    <w:rsid w:val="00292511"/>
    <w:rsid w:val="00292691"/>
    <w:rsid w:val="00292774"/>
    <w:rsid w:val="002928BF"/>
    <w:rsid w:val="00293041"/>
    <w:rsid w:val="0029306B"/>
    <w:rsid w:val="002930A1"/>
    <w:rsid w:val="0029340F"/>
    <w:rsid w:val="00293475"/>
    <w:rsid w:val="002938FD"/>
    <w:rsid w:val="00293AC0"/>
    <w:rsid w:val="00293DAA"/>
    <w:rsid w:val="002941BC"/>
    <w:rsid w:val="00294264"/>
    <w:rsid w:val="00294959"/>
    <w:rsid w:val="002949CF"/>
    <w:rsid w:val="00294A67"/>
    <w:rsid w:val="00294C8E"/>
    <w:rsid w:val="0029524F"/>
    <w:rsid w:val="00295264"/>
    <w:rsid w:val="002954F6"/>
    <w:rsid w:val="00295933"/>
    <w:rsid w:val="00295995"/>
    <w:rsid w:val="00295B75"/>
    <w:rsid w:val="00295FEC"/>
    <w:rsid w:val="0029610B"/>
    <w:rsid w:val="002963E1"/>
    <w:rsid w:val="002966C7"/>
    <w:rsid w:val="002966CD"/>
    <w:rsid w:val="00296B0F"/>
    <w:rsid w:val="00296F98"/>
    <w:rsid w:val="002975B1"/>
    <w:rsid w:val="00297A7E"/>
    <w:rsid w:val="00297CAC"/>
    <w:rsid w:val="002A0071"/>
    <w:rsid w:val="002A04B9"/>
    <w:rsid w:val="002A09D5"/>
    <w:rsid w:val="002A0A15"/>
    <w:rsid w:val="002A0D3D"/>
    <w:rsid w:val="002A0E5D"/>
    <w:rsid w:val="002A1331"/>
    <w:rsid w:val="002A1539"/>
    <w:rsid w:val="002A16A1"/>
    <w:rsid w:val="002A1E5F"/>
    <w:rsid w:val="002A25C7"/>
    <w:rsid w:val="002A268F"/>
    <w:rsid w:val="002A26E3"/>
    <w:rsid w:val="002A2816"/>
    <w:rsid w:val="002A29CC"/>
    <w:rsid w:val="002A2A8F"/>
    <w:rsid w:val="002A2CB4"/>
    <w:rsid w:val="002A2D02"/>
    <w:rsid w:val="002A2FA1"/>
    <w:rsid w:val="002A315D"/>
    <w:rsid w:val="002A322C"/>
    <w:rsid w:val="002A32A0"/>
    <w:rsid w:val="002A32D7"/>
    <w:rsid w:val="002A32F8"/>
    <w:rsid w:val="002A340F"/>
    <w:rsid w:val="002A34D3"/>
    <w:rsid w:val="002A3661"/>
    <w:rsid w:val="002A3766"/>
    <w:rsid w:val="002A3AA0"/>
    <w:rsid w:val="002A3B3C"/>
    <w:rsid w:val="002A3BD7"/>
    <w:rsid w:val="002A3BF5"/>
    <w:rsid w:val="002A3E2C"/>
    <w:rsid w:val="002A3EAF"/>
    <w:rsid w:val="002A3FD8"/>
    <w:rsid w:val="002A41C0"/>
    <w:rsid w:val="002A447F"/>
    <w:rsid w:val="002A4546"/>
    <w:rsid w:val="002A45C3"/>
    <w:rsid w:val="002A49E9"/>
    <w:rsid w:val="002A4A18"/>
    <w:rsid w:val="002A525B"/>
    <w:rsid w:val="002A5821"/>
    <w:rsid w:val="002A5D61"/>
    <w:rsid w:val="002A5E5E"/>
    <w:rsid w:val="002A62BD"/>
    <w:rsid w:val="002A6930"/>
    <w:rsid w:val="002A69F3"/>
    <w:rsid w:val="002A6A7C"/>
    <w:rsid w:val="002A6D18"/>
    <w:rsid w:val="002A6F92"/>
    <w:rsid w:val="002A7379"/>
    <w:rsid w:val="002A78F3"/>
    <w:rsid w:val="002A79E6"/>
    <w:rsid w:val="002A7BA5"/>
    <w:rsid w:val="002A7C69"/>
    <w:rsid w:val="002A7FF2"/>
    <w:rsid w:val="002B0449"/>
    <w:rsid w:val="002B0660"/>
    <w:rsid w:val="002B089D"/>
    <w:rsid w:val="002B0B7B"/>
    <w:rsid w:val="002B0E2E"/>
    <w:rsid w:val="002B1303"/>
    <w:rsid w:val="002B1317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346"/>
    <w:rsid w:val="002B236B"/>
    <w:rsid w:val="002B2779"/>
    <w:rsid w:val="002B2F6A"/>
    <w:rsid w:val="002B3168"/>
    <w:rsid w:val="002B33EE"/>
    <w:rsid w:val="002B35E0"/>
    <w:rsid w:val="002B376C"/>
    <w:rsid w:val="002B39DE"/>
    <w:rsid w:val="002B3BA8"/>
    <w:rsid w:val="002B3E01"/>
    <w:rsid w:val="002B403B"/>
    <w:rsid w:val="002B4448"/>
    <w:rsid w:val="002B462A"/>
    <w:rsid w:val="002B48D0"/>
    <w:rsid w:val="002B4AB6"/>
    <w:rsid w:val="002B4CB8"/>
    <w:rsid w:val="002B4D0B"/>
    <w:rsid w:val="002B4D66"/>
    <w:rsid w:val="002B5243"/>
    <w:rsid w:val="002B5252"/>
    <w:rsid w:val="002B55EC"/>
    <w:rsid w:val="002B565B"/>
    <w:rsid w:val="002B5848"/>
    <w:rsid w:val="002B5BBC"/>
    <w:rsid w:val="002B5D2C"/>
    <w:rsid w:val="002B5D45"/>
    <w:rsid w:val="002B5EB4"/>
    <w:rsid w:val="002B61D8"/>
    <w:rsid w:val="002B633F"/>
    <w:rsid w:val="002B64EA"/>
    <w:rsid w:val="002B66E3"/>
    <w:rsid w:val="002B670C"/>
    <w:rsid w:val="002B68A4"/>
    <w:rsid w:val="002B691D"/>
    <w:rsid w:val="002B69E4"/>
    <w:rsid w:val="002B6CC2"/>
    <w:rsid w:val="002B7103"/>
    <w:rsid w:val="002B798E"/>
    <w:rsid w:val="002C0288"/>
    <w:rsid w:val="002C02FA"/>
    <w:rsid w:val="002C038C"/>
    <w:rsid w:val="002C062A"/>
    <w:rsid w:val="002C06B1"/>
    <w:rsid w:val="002C07D1"/>
    <w:rsid w:val="002C0C18"/>
    <w:rsid w:val="002C102B"/>
    <w:rsid w:val="002C1163"/>
    <w:rsid w:val="002C1297"/>
    <w:rsid w:val="002C129D"/>
    <w:rsid w:val="002C15AE"/>
    <w:rsid w:val="002C16A6"/>
    <w:rsid w:val="002C1BF4"/>
    <w:rsid w:val="002C1E41"/>
    <w:rsid w:val="002C1EEF"/>
    <w:rsid w:val="002C2232"/>
    <w:rsid w:val="002C2464"/>
    <w:rsid w:val="002C2625"/>
    <w:rsid w:val="002C30A5"/>
    <w:rsid w:val="002C31C1"/>
    <w:rsid w:val="002C340B"/>
    <w:rsid w:val="002C35A5"/>
    <w:rsid w:val="002C3873"/>
    <w:rsid w:val="002C39CB"/>
    <w:rsid w:val="002C3BC6"/>
    <w:rsid w:val="002C3CD6"/>
    <w:rsid w:val="002C3D69"/>
    <w:rsid w:val="002C4297"/>
    <w:rsid w:val="002C4620"/>
    <w:rsid w:val="002C47E9"/>
    <w:rsid w:val="002C4A99"/>
    <w:rsid w:val="002C4D4A"/>
    <w:rsid w:val="002C4EE1"/>
    <w:rsid w:val="002C50BE"/>
    <w:rsid w:val="002C514D"/>
    <w:rsid w:val="002C53B6"/>
    <w:rsid w:val="002C553C"/>
    <w:rsid w:val="002C5793"/>
    <w:rsid w:val="002C59D3"/>
    <w:rsid w:val="002C5B3F"/>
    <w:rsid w:val="002C5E7B"/>
    <w:rsid w:val="002C5EED"/>
    <w:rsid w:val="002C5FAF"/>
    <w:rsid w:val="002C6465"/>
    <w:rsid w:val="002C6538"/>
    <w:rsid w:val="002C6ACB"/>
    <w:rsid w:val="002C6C1C"/>
    <w:rsid w:val="002C6E1C"/>
    <w:rsid w:val="002C7071"/>
    <w:rsid w:val="002C7499"/>
    <w:rsid w:val="002C7521"/>
    <w:rsid w:val="002C7564"/>
    <w:rsid w:val="002C784D"/>
    <w:rsid w:val="002C7B42"/>
    <w:rsid w:val="002D07E9"/>
    <w:rsid w:val="002D0A31"/>
    <w:rsid w:val="002D0A8C"/>
    <w:rsid w:val="002D0F25"/>
    <w:rsid w:val="002D1084"/>
    <w:rsid w:val="002D11CF"/>
    <w:rsid w:val="002D12DA"/>
    <w:rsid w:val="002D1346"/>
    <w:rsid w:val="002D16B9"/>
    <w:rsid w:val="002D1801"/>
    <w:rsid w:val="002D1958"/>
    <w:rsid w:val="002D1C58"/>
    <w:rsid w:val="002D1D09"/>
    <w:rsid w:val="002D2533"/>
    <w:rsid w:val="002D2759"/>
    <w:rsid w:val="002D2960"/>
    <w:rsid w:val="002D38BC"/>
    <w:rsid w:val="002D3C0A"/>
    <w:rsid w:val="002D3E1A"/>
    <w:rsid w:val="002D4141"/>
    <w:rsid w:val="002D444E"/>
    <w:rsid w:val="002D4C58"/>
    <w:rsid w:val="002D500C"/>
    <w:rsid w:val="002D5239"/>
    <w:rsid w:val="002D5240"/>
    <w:rsid w:val="002D6172"/>
    <w:rsid w:val="002D68A2"/>
    <w:rsid w:val="002D68B4"/>
    <w:rsid w:val="002D6D42"/>
    <w:rsid w:val="002D6F06"/>
    <w:rsid w:val="002D7019"/>
    <w:rsid w:val="002D7052"/>
    <w:rsid w:val="002D7384"/>
    <w:rsid w:val="002D7C30"/>
    <w:rsid w:val="002D7D91"/>
    <w:rsid w:val="002D7FA1"/>
    <w:rsid w:val="002E00DF"/>
    <w:rsid w:val="002E013F"/>
    <w:rsid w:val="002E0241"/>
    <w:rsid w:val="002E0626"/>
    <w:rsid w:val="002E0663"/>
    <w:rsid w:val="002E06F1"/>
    <w:rsid w:val="002E0C4B"/>
    <w:rsid w:val="002E0CE6"/>
    <w:rsid w:val="002E0D41"/>
    <w:rsid w:val="002E0D89"/>
    <w:rsid w:val="002E0E1F"/>
    <w:rsid w:val="002E1339"/>
    <w:rsid w:val="002E1519"/>
    <w:rsid w:val="002E1566"/>
    <w:rsid w:val="002E16F4"/>
    <w:rsid w:val="002E1702"/>
    <w:rsid w:val="002E1941"/>
    <w:rsid w:val="002E1961"/>
    <w:rsid w:val="002E1E29"/>
    <w:rsid w:val="002E20B4"/>
    <w:rsid w:val="002E2330"/>
    <w:rsid w:val="002E2641"/>
    <w:rsid w:val="002E27E0"/>
    <w:rsid w:val="002E2BAF"/>
    <w:rsid w:val="002E2CC0"/>
    <w:rsid w:val="002E2D2D"/>
    <w:rsid w:val="002E2D90"/>
    <w:rsid w:val="002E2F7E"/>
    <w:rsid w:val="002E3039"/>
    <w:rsid w:val="002E3999"/>
    <w:rsid w:val="002E3C83"/>
    <w:rsid w:val="002E3FC1"/>
    <w:rsid w:val="002E4776"/>
    <w:rsid w:val="002E482F"/>
    <w:rsid w:val="002E48E7"/>
    <w:rsid w:val="002E4A19"/>
    <w:rsid w:val="002E4C36"/>
    <w:rsid w:val="002E4C37"/>
    <w:rsid w:val="002E4CD5"/>
    <w:rsid w:val="002E4FE9"/>
    <w:rsid w:val="002E5006"/>
    <w:rsid w:val="002E526D"/>
    <w:rsid w:val="002E52F6"/>
    <w:rsid w:val="002E564F"/>
    <w:rsid w:val="002E5683"/>
    <w:rsid w:val="002E5A40"/>
    <w:rsid w:val="002E5BA9"/>
    <w:rsid w:val="002E5D25"/>
    <w:rsid w:val="002E5F7F"/>
    <w:rsid w:val="002E6263"/>
    <w:rsid w:val="002E63B3"/>
    <w:rsid w:val="002E646B"/>
    <w:rsid w:val="002E6470"/>
    <w:rsid w:val="002E654A"/>
    <w:rsid w:val="002E65DE"/>
    <w:rsid w:val="002E6B27"/>
    <w:rsid w:val="002E6C00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E7F5C"/>
    <w:rsid w:val="002F0017"/>
    <w:rsid w:val="002F0096"/>
    <w:rsid w:val="002F0A19"/>
    <w:rsid w:val="002F0BCF"/>
    <w:rsid w:val="002F0D26"/>
    <w:rsid w:val="002F0EA8"/>
    <w:rsid w:val="002F0FC5"/>
    <w:rsid w:val="002F10CD"/>
    <w:rsid w:val="002F133F"/>
    <w:rsid w:val="002F13FA"/>
    <w:rsid w:val="002F182A"/>
    <w:rsid w:val="002F1BBE"/>
    <w:rsid w:val="002F1CB4"/>
    <w:rsid w:val="002F1CCE"/>
    <w:rsid w:val="002F1CED"/>
    <w:rsid w:val="002F2067"/>
    <w:rsid w:val="002F208F"/>
    <w:rsid w:val="002F2479"/>
    <w:rsid w:val="002F25CD"/>
    <w:rsid w:val="002F28EC"/>
    <w:rsid w:val="002F2A08"/>
    <w:rsid w:val="002F2C62"/>
    <w:rsid w:val="002F2CCC"/>
    <w:rsid w:val="002F2D2D"/>
    <w:rsid w:val="002F2F74"/>
    <w:rsid w:val="002F3A4D"/>
    <w:rsid w:val="002F3B94"/>
    <w:rsid w:val="002F3EDE"/>
    <w:rsid w:val="002F3FCF"/>
    <w:rsid w:val="002F3FDE"/>
    <w:rsid w:val="002F43D4"/>
    <w:rsid w:val="002F4A74"/>
    <w:rsid w:val="002F4C04"/>
    <w:rsid w:val="002F4FE6"/>
    <w:rsid w:val="002F5019"/>
    <w:rsid w:val="002F5840"/>
    <w:rsid w:val="002F59C9"/>
    <w:rsid w:val="002F5A9E"/>
    <w:rsid w:val="002F5AFC"/>
    <w:rsid w:val="002F6148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309"/>
    <w:rsid w:val="002F7530"/>
    <w:rsid w:val="002F7A60"/>
    <w:rsid w:val="002F7AB5"/>
    <w:rsid w:val="002F7BEA"/>
    <w:rsid w:val="002F7C8C"/>
    <w:rsid w:val="002F7CDE"/>
    <w:rsid w:val="002F7CEF"/>
    <w:rsid w:val="002F7E04"/>
    <w:rsid w:val="0030047A"/>
    <w:rsid w:val="003005C9"/>
    <w:rsid w:val="0030075E"/>
    <w:rsid w:val="00300944"/>
    <w:rsid w:val="0030094B"/>
    <w:rsid w:val="00300BC6"/>
    <w:rsid w:val="00300CBB"/>
    <w:rsid w:val="0030118B"/>
    <w:rsid w:val="00301552"/>
    <w:rsid w:val="00301774"/>
    <w:rsid w:val="00301BC5"/>
    <w:rsid w:val="00301C87"/>
    <w:rsid w:val="00301E59"/>
    <w:rsid w:val="00301EBC"/>
    <w:rsid w:val="0030213B"/>
    <w:rsid w:val="003021AC"/>
    <w:rsid w:val="00302477"/>
    <w:rsid w:val="00302603"/>
    <w:rsid w:val="00302634"/>
    <w:rsid w:val="00302658"/>
    <w:rsid w:val="00302A96"/>
    <w:rsid w:val="00302C1E"/>
    <w:rsid w:val="00302D43"/>
    <w:rsid w:val="00302D59"/>
    <w:rsid w:val="00302E0C"/>
    <w:rsid w:val="003030CB"/>
    <w:rsid w:val="00303186"/>
    <w:rsid w:val="00303E1E"/>
    <w:rsid w:val="00304187"/>
    <w:rsid w:val="003044BE"/>
    <w:rsid w:val="0030490B"/>
    <w:rsid w:val="003049C9"/>
    <w:rsid w:val="00304BC6"/>
    <w:rsid w:val="00304D2A"/>
    <w:rsid w:val="00304F0F"/>
    <w:rsid w:val="003051B6"/>
    <w:rsid w:val="0030530E"/>
    <w:rsid w:val="00305451"/>
    <w:rsid w:val="00305521"/>
    <w:rsid w:val="003056A8"/>
    <w:rsid w:val="00305A79"/>
    <w:rsid w:val="00305B63"/>
    <w:rsid w:val="00305DDF"/>
    <w:rsid w:val="00306378"/>
    <w:rsid w:val="003063EB"/>
    <w:rsid w:val="003063F7"/>
    <w:rsid w:val="00306413"/>
    <w:rsid w:val="003064B8"/>
    <w:rsid w:val="00306732"/>
    <w:rsid w:val="00306981"/>
    <w:rsid w:val="00306A7E"/>
    <w:rsid w:val="00306D83"/>
    <w:rsid w:val="00307345"/>
    <w:rsid w:val="00307485"/>
    <w:rsid w:val="003075CD"/>
    <w:rsid w:val="003076F6"/>
    <w:rsid w:val="00310366"/>
    <w:rsid w:val="00310392"/>
    <w:rsid w:val="0031073A"/>
    <w:rsid w:val="003107E2"/>
    <w:rsid w:val="00310E57"/>
    <w:rsid w:val="00311195"/>
    <w:rsid w:val="00311591"/>
    <w:rsid w:val="00311727"/>
    <w:rsid w:val="00311850"/>
    <w:rsid w:val="00311A0B"/>
    <w:rsid w:val="00311DBD"/>
    <w:rsid w:val="00311F37"/>
    <w:rsid w:val="00312001"/>
    <w:rsid w:val="003122F4"/>
    <w:rsid w:val="00312373"/>
    <w:rsid w:val="003126B6"/>
    <w:rsid w:val="0031289A"/>
    <w:rsid w:val="00312CAA"/>
    <w:rsid w:val="00312CFE"/>
    <w:rsid w:val="00312D54"/>
    <w:rsid w:val="00312E8F"/>
    <w:rsid w:val="00312F84"/>
    <w:rsid w:val="0031310C"/>
    <w:rsid w:val="0031317E"/>
    <w:rsid w:val="0031319B"/>
    <w:rsid w:val="00313335"/>
    <w:rsid w:val="00313761"/>
    <w:rsid w:val="00313B89"/>
    <w:rsid w:val="00313E50"/>
    <w:rsid w:val="00313EA8"/>
    <w:rsid w:val="00313F24"/>
    <w:rsid w:val="0031417E"/>
    <w:rsid w:val="0031475B"/>
    <w:rsid w:val="0031489E"/>
    <w:rsid w:val="003149DC"/>
    <w:rsid w:val="00314F86"/>
    <w:rsid w:val="00314FCF"/>
    <w:rsid w:val="00315835"/>
    <w:rsid w:val="00316171"/>
    <w:rsid w:val="003162DC"/>
    <w:rsid w:val="003163DB"/>
    <w:rsid w:val="003168DE"/>
    <w:rsid w:val="003169D9"/>
    <w:rsid w:val="00316D11"/>
    <w:rsid w:val="00316D4A"/>
    <w:rsid w:val="00316F6B"/>
    <w:rsid w:val="00316FD5"/>
    <w:rsid w:val="00317628"/>
    <w:rsid w:val="003177CF"/>
    <w:rsid w:val="003177FD"/>
    <w:rsid w:val="00317890"/>
    <w:rsid w:val="003178F4"/>
    <w:rsid w:val="00317CA2"/>
    <w:rsid w:val="00317D16"/>
    <w:rsid w:val="00317E60"/>
    <w:rsid w:val="00320221"/>
    <w:rsid w:val="003204DB"/>
    <w:rsid w:val="00320571"/>
    <w:rsid w:val="00320899"/>
    <w:rsid w:val="00320F0C"/>
    <w:rsid w:val="00320F2B"/>
    <w:rsid w:val="0032100E"/>
    <w:rsid w:val="003211F0"/>
    <w:rsid w:val="003214D6"/>
    <w:rsid w:val="00321624"/>
    <w:rsid w:val="00321755"/>
    <w:rsid w:val="00321786"/>
    <w:rsid w:val="00321829"/>
    <w:rsid w:val="00321924"/>
    <w:rsid w:val="00321AFB"/>
    <w:rsid w:val="00321DB4"/>
    <w:rsid w:val="00321E9E"/>
    <w:rsid w:val="00322028"/>
    <w:rsid w:val="00322201"/>
    <w:rsid w:val="0032277C"/>
    <w:rsid w:val="003229C8"/>
    <w:rsid w:val="00322A70"/>
    <w:rsid w:val="003235BB"/>
    <w:rsid w:val="0032386B"/>
    <w:rsid w:val="00323971"/>
    <w:rsid w:val="0032399E"/>
    <w:rsid w:val="00323A8A"/>
    <w:rsid w:val="00323E0D"/>
    <w:rsid w:val="00323F24"/>
    <w:rsid w:val="00324055"/>
    <w:rsid w:val="00324705"/>
    <w:rsid w:val="00324774"/>
    <w:rsid w:val="003248F3"/>
    <w:rsid w:val="0032505E"/>
    <w:rsid w:val="00325077"/>
    <w:rsid w:val="0032529C"/>
    <w:rsid w:val="003253D8"/>
    <w:rsid w:val="00325B83"/>
    <w:rsid w:val="00325BFD"/>
    <w:rsid w:val="00325C0C"/>
    <w:rsid w:val="00325C3D"/>
    <w:rsid w:val="00325C89"/>
    <w:rsid w:val="0032635F"/>
    <w:rsid w:val="00326B51"/>
    <w:rsid w:val="00326BD3"/>
    <w:rsid w:val="0032708F"/>
    <w:rsid w:val="003273E0"/>
    <w:rsid w:val="00327563"/>
    <w:rsid w:val="003276AC"/>
    <w:rsid w:val="00327880"/>
    <w:rsid w:val="00327CDF"/>
    <w:rsid w:val="00327DF5"/>
    <w:rsid w:val="00327FD2"/>
    <w:rsid w:val="00330069"/>
    <w:rsid w:val="00330286"/>
    <w:rsid w:val="003306A5"/>
    <w:rsid w:val="00330C36"/>
    <w:rsid w:val="00330DAB"/>
    <w:rsid w:val="00330F21"/>
    <w:rsid w:val="00331012"/>
    <w:rsid w:val="0033128D"/>
    <w:rsid w:val="0033199A"/>
    <w:rsid w:val="00331F98"/>
    <w:rsid w:val="003326CA"/>
    <w:rsid w:val="00332C41"/>
    <w:rsid w:val="00332F2A"/>
    <w:rsid w:val="003331AD"/>
    <w:rsid w:val="003331CB"/>
    <w:rsid w:val="0033392A"/>
    <w:rsid w:val="00333A3C"/>
    <w:rsid w:val="00333F48"/>
    <w:rsid w:val="00333F75"/>
    <w:rsid w:val="00334229"/>
    <w:rsid w:val="0033430C"/>
    <w:rsid w:val="00334390"/>
    <w:rsid w:val="00334A3B"/>
    <w:rsid w:val="00334F26"/>
    <w:rsid w:val="00335111"/>
    <w:rsid w:val="003351CF"/>
    <w:rsid w:val="0033545F"/>
    <w:rsid w:val="00335685"/>
    <w:rsid w:val="0033594C"/>
    <w:rsid w:val="00335B1E"/>
    <w:rsid w:val="00335C7E"/>
    <w:rsid w:val="00335FCD"/>
    <w:rsid w:val="0033606D"/>
    <w:rsid w:val="0033708B"/>
    <w:rsid w:val="003370DD"/>
    <w:rsid w:val="003374BE"/>
    <w:rsid w:val="00337711"/>
    <w:rsid w:val="0033781D"/>
    <w:rsid w:val="00337DAE"/>
    <w:rsid w:val="00340220"/>
    <w:rsid w:val="00340488"/>
    <w:rsid w:val="00340657"/>
    <w:rsid w:val="00340693"/>
    <w:rsid w:val="00340798"/>
    <w:rsid w:val="00340AB5"/>
    <w:rsid w:val="00340AB7"/>
    <w:rsid w:val="00340CDC"/>
    <w:rsid w:val="00340DB7"/>
    <w:rsid w:val="00340FAB"/>
    <w:rsid w:val="003410F7"/>
    <w:rsid w:val="00341482"/>
    <w:rsid w:val="00341547"/>
    <w:rsid w:val="0034195B"/>
    <w:rsid w:val="00341A47"/>
    <w:rsid w:val="00341B7F"/>
    <w:rsid w:val="00341C07"/>
    <w:rsid w:val="003426A3"/>
    <w:rsid w:val="00342D17"/>
    <w:rsid w:val="00342D4B"/>
    <w:rsid w:val="00342E8A"/>
    <w:rsid w:val="003430AA"/>
    <w:rsid w:val="003431BF"/>
    <w:rsid w:val="00343331"/>
    <w:rsid w:val="003439AA"/>
    <w:rsid w:val="00343B1E"/>
    <w:rsid w:val="00343C20"/>
    <w:rsid w:val="00343D42"/>
    <w:rsid w:val="00343E56"/>
    <w:rsid w:val="00343FCB"/>
    <w:rsid w:val="003442A1"/>
    <w:rsid w:val="003443C8"/>
    <w:rsid w:val="003445A1"/>
    <w:rsid w:val="003449F4"/>
    <w:rsid w:val="00344C41"/>
    <w:rsid w:val="00344CBF"/>
    <w:rsid w:val="0034532A"/>
    <w:rsid w:val="00345528"/>
    <w:rsid w:val="003457A7"/>
    <w:rsid w:val="00345B6A"/>
    <w:rsid w:val="00345CB6"/>
    <w:rsid w:val="00345D14"/>
    <w:rsid w:val="00345E16"/>
    <w:rsid w:val="00345FD5"/>
    <w:rsid w:val="003462AF"/>
    <w:rsid w:val="003463C0"/>
    <w:rsid w:val="0034674D"/>
    <w:rsid w:val="00346971"/>
    <w:rsid w:val="00346AF6"/>
    <w:rsid w:val="00346B13"/>
    <w:rsid w:val="003471B7"/>
    <w:rsid w:val="0034745D"/>
    <w:rsid w:val="0034757A"/>
    <w:rsid w:val="00347695"/>
    <w:rsid w:val="00347BE8"/>
    <w:rsid w:val="00347CD9"/>
    <w:rsid w:val="003501A3"/>
    <w:rsid w:val="00350244"/>
    <w:rsid w:val="00350475"/>
    <w:rsid w:val="00350525"/>
    <w:rsid w:val="00350532"/>
    <w:rsid w:val="00350916"/>
    <w:rsid w:val="00350981"/>
    <w:rsid w:val="003509F7"/>
    <w:rsid w:val="00350B80"/>
    <w:rsid w:val="0035160D"/>
    <w:rsid w:val="00351862"/>
    <w:rsid w:val="003519A5"/>
    <w:rsid w:val="003519B6"/>
    <w:rsid w:val="00351BC7"/>
    <w:rsid w:val="00351F2F"/>
    <w:rsid w:val="00352149"/>
    <w:rsid w:val="003522B5"/>
    <w:rsid w:val="00352438"/>
    <w:rsid w:val="003524E3"/>
    <w:rsid w:val="00352A37"/>
    <w:rsid w:val="00352C2C"/>
    <w:rsid w:val="00352D30"/>
    <w:rsid w:val="00353487"/>
    <w:rsid w:val="00353816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EF2"/>
    <w:rsid w:val="00355F7F"/>
    <w:rsid w:val="00355FE3"/>
    <w:rsid w:val="003563D5"/>
    <w:rsid w:val="003567BD"/>
    <w:rsid w:val="00356989"/>
    <w:rsid w:val="00356C2E"/>
    <w:rsid w:val="00356EC8"/>
    <w:rsid w:val="0035720A"/>
    <w:rsid w:val="00357223"/>
    <w:rsid w:val="0035740D"/>
    <w:rsid w:val="003576B7"/>
    <w:rsid w:val="00357815"/>
    <w:rsid w:val="00357AA5"/>
    <w:rsid w:val="00357F7C"/>
    <w:rsid w:val="00360476"/>
    <w:rsid w:val="003604DC"/>
    <w:rsid w:val="003607A9"/>
    <w:rsid w:val="003607C7"/>
    <w:rsid w:val="00360AE2"/>
    <w:rsid w:val="00360C3F"/>
    <w:rsid w:val="003612D3"/>
    <w:rsid w:val="00361505"/>
    <w:rsid w:val="003618DE"/>
    <w:rsid w:val="00361900"/>
    <w:rsid w:val="00361B11"/>
    <w:rsid w:val="00361EF9"/>
    <w:rsid w:val="00362174"/>
    <w:rsid w:val="00362344"/>
    <w:rsid w:val="003623AA"/>
    <w:rsid w:val="0036244B"/>
    <w:rsid w:val="00362672"/>
    <w:rsid w:val="003626C2"/>
    <w:rsid w:val="00362A8F"/>
    <w:rsid w:val="00362C36"/>
    <w:rsid w:val="00362E2D"/>
    <w:rsid w:val="00362F07"/>
    <w:rsid w:val="003631E9"/>
    <w:rsid w:val="0036328A"/>
    <w:rsid w:val="00363538"/>
    <w:rsid w:val="0036366B"/>
    <w:rsid w:val="00364198"/>
    <w:rsid w:val="003641D7"/>
    <w:rsid w:val="003642E0"/>
    <w:rsid w:val="00364607"/>
    <w:rsid w:val="003648DE"/>
    <w:rsid w:val="00364BE9"/>
    <w:rsid w:val="00364CA4"/>
    <w:rsid w:val="0036509A"/>
    <w:rsid w:val="003650FF"/>
    <w:rsid w:val="003652E2"/>
    <w:rsid w:val="00365443"/>
    <w:rsid w:val="0036548A"/>
    <w:rsid w:val="00365BBC"/>
    <w:rsid w:val="00366506"/>
    <w:rsid w:val="00366EC9"/>
    <w:rsid w:val="00366FDD"/>
    <w:rsid w:val="003674CB"/>
    <w:rsid w:val="00367616"/>
    <w:rsid w:val="003679C8"/>
    <w:rsid w:val="003679D7"/>
    <w:rsid w:val="00367DB0"/>
    <w:rsid w:val="00367F45"/>
    <w:rsid w:val="0037052C"/>
    <w:rsid w:val="00370822"/>
    <w:rsid w:val="00370853"/>
    <w:rsid w:val="003711FA"/>
    <w:rsid w:val="00371489"/>
    <w:rsid w:val="003715C0"/>
    <w:rsid w:val="003718C6"/>
    <w:rsid w:val="00371AA5"/>
    <w:rsid w:val="00371AB1"/>
    <w:rsid w:val="00371C3D"/>
    <w:rsid w:val="00371CE1"/>
    <w:rsid w:val="00371F51"/>
    <w:rsid w:val="00371FD3"/>
    <w:rsid w:val="0037213D"/>
    <w:rsid w:val="0037238A"/>
    <w:rsid w:val="0037248A"/>
    <w:rsid w:val="00372AAC"/>
    <w:rsid w:val="00372D1A"/>
    <w:rsid w:val="00372EEB"/>
    <w:rsid w:val="00373214"/>
    <w:rsid w:val="003733A8"/>
    <w:rsid w:val="0037352F"/>
    <w:rsid w:val="00373994"/>
    <w:rsid w:val="00373B66"/>
    <w:rsid w:val="00373D96"/>
    <w:rsid w:val="00373DB4"/>
    <w:rsid w:val="0037444B"/>
    <w:rsid w:val="0037457A"/>
    <w:rsid w:val="0037472B"/>
    <w:rsid w:val="00374809"/>
    <w:rsid w:val="003748F3"/>
    <w:rsid w:val="00374CDF"/>
    <w:rsid w:val="00374CE6"/>
    <w:rsid w:val="00374E27"/>
    <w:rsid w:val="00375071"/>
    <w:rsid w:val="003754AB"/>
    <w:rsid w:val="0037559B"/>
    <w:rsid w:val="00375B8B"/>
    <w:rsid w:val="00375BAB"/>
    <w:rsid w:val="00375E4B"/>
    <w:rsid w:val="00375F2D"/>
    <w:rsid w:val="00376302"/>
    <w:rsid w:val="0037634F"/>
    <w:rsid w:val="0037685F"/>
    <w:rsid w:val="00376CB5"/>
    <w:rsid w:val="00376F17"/>
    <w:rsid w:val="00377076"/>
    <w:rsid w:val="00377375"/>
    <w:rsid w:val="003776F6"/>
    <w:rsid w:val="00377A01"/>
    <w:rsid w:val="00377CA5"/>
    <w:rsid w:val="00377CB8"/>
    <w:rsid w:val="00377CE9"/>
    <w:rsid w:val="00377DC5"/>
    <w:rsid w:val="00380402"/>
    <w:rsid w:val="003804CC"/>
    <w:rsid w:val="00380572"/>
    <w:rsid w:val="003807CB"/>
    <w:rsid w:val="00380A33"/>
    <w:rsid w:val="00380D9C"/>
    <w:rsid w:val="003813DD"/>
    <w:rsid w:val="003817E2"/>
    <w:rsid w:val="00381BAD"/>
    <w:rsid w:val="00381BBD"/>
    <w:rsid w:val="00381EA3"/>
    <w:rsid w:val="003821AE"/>
    <w:rsid w:val="00382A2B"/>
    <w:rsid w:val="00382D03"/>
    <w:rsid w:val="00382FFC"/>
    <w:rsid w:val="0038368E"/>
    <w:rsid w:val="00383727"/>
    <w:rsid w:val="00383AD3"/>
    <w:rsid w:val="00383EE3"/>
    <w:rsid w:val="003840E0"/>
    <w:rsid w:val="00384509"/>
    <w:rsid w:val="00384667"/>
    <w:rsid w:val="00384874"/>
    <w:rsid w:val="00384971"/>
    <w:rsid w:val="00384CB6"/>
    <w:rsid w:val="00384FD6"/>
    <w:rsid w:val="0038519D"/>
    <w:rsid w:val="003851D3"/>
    <w:rsid w:val="003852E2"/>
    <w:rsid w:val="00385379"/>
    <w:rsid w:val="0038574A"/>
    <w:rsid w:val="003858E6"/>
    <w:rsid w:val="00385926"/>
    <w:rsid w:val="00385B28"/>
    <w:rsid w:val="00385BE4"/>
    <w:rsid w:val="00385CFC"/>
    <w:rsid w:val="00385F08"/>
    <w:rsid w:val="00385FB8"/>
    <w:rsid w:val="00385FDD"/>
    <w:rsid w:val="0038619D"/>
    <w:rsid w:val="003864CF"/>
    <w:rsid w:val="00386725"/>
    <w:rsid w:val="003868BC"/>
    <w:rsid w:val="00386D74"/>
    <w:rsid w:val="00386FF8"/>
    <w:rsid w:val="00387362"/>
    <w:rsid w:val="00387388"/>
    <w:rsid w:val="003873D9"/>
    <w:rsid w:val="00387614"/>
    <w:rsid w:val="003876EB"/>
    <w:rsid w:val="00387856"/>
    <w:rsid w:val="003878CD"/>
    <w:rsid w:val="00387B39"/>
    <w:rsid w:val="00390046"/>
    <w:rsid w:val="003904D5"/>
    <w:rsid w:val="00390809"/>
    <w:rsid w:val="00390C49"/>
    <w:rsid w:val="00390E3B"/>
    <w:rsid w:val="003910AC"/>
    <w:rsid w:val="00391252"/>
    <w:rsid w:val="003914B9"/>
    <w:rsid w:val="003915D3"/>
    <w:rsid w:val="00391648"/>
    <w:rsid w:val="00391AA9"/>
    <w:rsid w:val="00391CFC"/>
    <w:rsid w:val="00392038"/>
    <w:rsid w:val="0039293C"/>
    <w:rsid w:val="0039315B"/>
    <w:rsid w:val="003934FC"/>
    <w:rsid w:val="003936BC"/>
    <w:rsid w:val="003938C9"/>
    <w:rsid w:val="00393BC2"/>
    <w:rsid w:val="00393C3C"/>
    <w:rsid w:val="00394318"/>
    <w:rsid w:val="0039498F"/>
    <w:rsid w:val="00394CA0"/>
    <w:rsid w:val="00394D88"/>
    <w:rsid w:val="00394F04"/>
    <w:rsid w:val="00394F1E"/>
    <w:rsid w:val="003952AD"/>
    <w:rsid w:val="003953E5"/>
    <w:rsid w:val="003956CC"/>
    <w:rsid w:val="00395B4B"/>
    <w:rsid w:val="00395D09"/>
    <w:rsid w:val="00395DA9"/>
    <w:rsid w:val="00395F90"/>
    <w:rsid w:val="00395FDE"/>
    <w:rsid w:val="003960A5"/>
    <w:rsid w:val="0039652E"/>
    <w:rsid w:val="0039653C"/>
    <w:rsid w:val="0039653D"/>
    <w:rsid w:val="003966F2"/>
    <w:rsid w:val="00396871"/>
    <w:rsid w:val="00396930"/>
    <w:rsid w:val="00396DDB"/>
    <w:rsid w:val="00396F13"/>
    <w:rsid w:val="003974EB"/>
    <w:rsid w:val="00397B36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086"/>
    <w:rsid w:val="003A1313"/>
    <w:rsid w:val="003A134C"/>
    <w:rsid w:val="003A1415"/>
    <w:rsid w:val="003A20B0"/>
    <w:rsid w:val="003A22FF"/>
    <w:rsid w:val="003A24DA"/>
    <w:rsid w:val="003A270E"/>
    <w:rsid w:val="003A2785"/>
    <w:rsid w:val="003A2AE0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859"/>
    <w:rsid w:val="003A4876"/>
    <w:rsid w:val="003A4FBA"/>
    <w:rsid w:val="003A4FEB"/>
    <w:rsid w:val="003A50D8"/>
    <w:rsid w:val="003A52A8"/>
    <w:rsid w:val="003A52E8"/>
    <w:rsid w:val="003A54B4"/>
    <w:rsid w:val="003A5640"/>
    <w:rsid w:val="003A569E"/>
    <w:rsid w:val="003A5831"/>
    <w:rsid w:val="003A5AF9"/>
    <w:rsid w:val="003A5AFC"/>
    <w:rsid w:val="003A5C94"/>
    <w:rsid w:val="003A5F14"/>
    <w:rsid w:val="003A5FA1"/>
    <w:rsid w:val="003A699A"/>
    <w:rsid w:val="003A6A91"/>
    <w:rsid w:val="003A6C0B"/>
    <w:rsid w:val="003A6CBF"/>
    <w:rsid w:val="003A6E20"/>
    <w:rsid w:val="003A6F75"/>
    <w:rsid w:val="003A7060"/>
    <w:rsid w:val="003A71D2"/>
    <w:rsid w:val="003A71D9"/>
    <w:rsid w:val="003A769F"/>
    <w:rsid w:val="003A787C"/>
    <w:rsid w:val="003A7B12"/>
    <w:rsid w:val="003A7D23"/>
    <w:rsid w:val="003A7DEB"/>
    <w:rsid w:val="003A7E99"/>
    <w:rsid w:val="003A7EC9"/>
    <w:rsid w:val="003B05B4"/>
    <w:rsid w:val="003B0809"/>
    <w:rsid w:val="003B0947"/>
    <w:rsid w:val="003B0985"/>
    <w:rsid w:val="003B0BE2"/>
    <w:rsid w:val="003B0BE8"/>
    <w:rsid w:val="003B0CA7"/>
    <w:rsid w:val="003B0E6D"/>
    <w:rsid w:val="003B11BB"/>
    <w:rsid w:val="003B1266"/>
    <w:rsid w:val="003B14F8"/>
    <w:rsid w:val="003B15DC"/>
    <w:rsid w:val="003B1608"/>
    <w:rsid w:val="003B16C3"/>
    <w:rsid w:val="003B1F78"/>
    <w:rsid w:val="003B2037"/>
    <w:rsid w:val="003B2095"/>
    <w:rsid w:val="003B2210"/>
    <w:rsid w:val="003B22E2"/>
    <w:rsid w:val="003B2516"/>
    <w:rsid w:val="003B259F"/>
    <w:rsid w:val="003B28AB"/>
    <w:rsid w:val="003B2B8E"/>
    <w:rsid w:val="003B2E13"/>
    <w:rsid w:val="003B3028"/>
    <w:rsid w:val="003B304E"/>
    <w:rsid w:val="003B31B0"/>
    <w:rsid w:val="003B36BF"/>
    <w:rsid w:val="003B38DA"/>
    <w:rsid w:val="003B3D0B"/>
    <w:rsid w:val="003B3FA1"/>
    <w:rsid w:val="003B404D"/>
    <w:rsid w:val="003B41A0"/>
    <w:rsid w:val="003B44C2"/>
    <w:rsid w:val="003B450D"/>
    <w:rsid w:val="003B4AF1"/>
    <w:rsid w:val="003B4F26"/>
    <w:rsid w:val="003B4FBE"/>
    <w:rsid w:val="003B500A"/>
    <w:rsid w:val="003B50D2"/>
    <w:rsid w:val="003B51B1"/>
    <w:rsid w:val="003B5229"/>
    <w:rsid w:val="003B5780"/>
    <w:rsid w:val="003B593C"/>
    <w:rsid w:val="003B5CC5"/>
    <w:rsid w:val="003B605D"/>
    <w:rsid w:val="003B62DF"/>
    <w:rsid w:val="003B63D4"/>
    <w:rsid w:val="003B64D1"/>
    <w:rsid w:val="003B6775"/>
    <w:rsid w:val="003B6CF8"/>
    <w:rsid w:val="003B6D54"/>
    <w:rsid w:val="003B7250"/>
    <w:rsid w:val="003B72EE"/>
    <w:rsid w:val="003B7311"/>
    <w:rsid w:val="003B78FE"/>
    <w:rsid w:val="003B790E"/>
    <w:rsid w:val="003B795D"/>
    <w:rsid w:val="003B7969"/>
    <w:rsid w:val="003B7D06"/>
    <w:rsid w:val="003C0525"/>
    <w:rsid w:val="003C0740"/>
    <w:rsid w:val="003C095F"/>
    <w:rsid w:val="003C0C14"/>
    <w:rsid w:val="003C0D05"/>
    <w:rsid w:val="003C11A5"/>
    <w:rsid w:val="003C181A"/>
    <w:rsid w:val="003C1A5B"/>
    <w:rsid w:val="003C1A9C"/>
    <w:rsid w:val="003C1D77"/>
    <w:rsid w:val="003C226A"/>
    <w:rsid w:val="003C25FF"/>
    <w:rsid w:val="003C291C"/>
    <w:rsid w:val="003C298B"/>
    <w:rsid w:val="003C2993"/>
    <w:rsid w:val="003C306C"/>
    <w:rsid w:val="003C30A8"/>
    <w:rsid w:val="003C30FC"/>
    <w:rsid w:val="003C3236"/>
    <w:rsid w:val="003C34CA"/>
    <w:rsid w:val="003C3546"/>
    <w:rsid w:val="003C3678"/>
    <w:rsid w:val="003C3791"/>
    <w:rsid w:val="003C3813"/>
    <w:rsid w:val="003C3A62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517F"/>
    <w:rsid w:val="003C51A1"/>
    <w:rsid w:val="003C595A"/>
    <w:rsid w:val="003C5AC3"/>
    <w:rsid w:val="003C5D54"/>
    <w:rsid w:val="003C5D5A"/>
    <w:rsid w:val="003C5FDD"/>
    <w:rsid w:val="003C607F"/>
    <w:rsid w:val="003C60E3"/>
    <w:rsid w:val="003C60FE"/>
    <w:rsid w:val="003C6346"/>
    <w:rsid w:val="003C64B5"/>
    <w:rsid w:val="003C667E"/>
    <w:rsid w:val="003C6699"/>
    <w:rsid w:val="003C676A"/>
    <w:rsid w:val="003C695F"/>
    <w:rsid w:val="003C6A8F"/>
    <w:rsid w:val="003C6C41"/>
    <w:rsid w:val="003C7005"/>
    <w:rsid w:val="003C70C8"/>
    <w:rsid w:val="003C71F5"/>
    <w:rsid w:val="003C7A5A"/>
    <w:rsid w:val="003C7B79"/>
    <w:rsid w:val="003D0073"/>
    <w:rsid w:val="003D0106"/>
    <w:rsid w:val="003D02CF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AD"/>
    <w:rsid w:val="003D14AA"/>
    <w:rsid w:val="003D19FC"/>
    <w:rsid w:val="003D1A50"/>
    <w:rsid w:val="003D1AF0"/>
    <w:rsid w:val="003D1C00"/>
    <w:rsid w:val="003D229F"/>
    <w:rsid w:val="003D231D"/>
    <w:rsid w:val="003D28B2"/>
    <w:rsid w:val="003D2B41"/>
    <w:rsid w:val="003D2C8C"/>
    <w:rsid w:val="003D30EE"/>
    <w:rsid w:val="003D34CA"/>
    <w:rsid w:val="003D3526"/>
    <w:rsid w:val="003D36CA"/>
    <w:rsid w:val="003D3D3A"/>
    <w:rsid w:val="003D3EE1"/>
    <w:rsid w:val="003D3F3E"/>
    <w:rsid w:val="003D428B"/>
    <w:rsid w:val="003D437C"/>
    <w:rsid w:val="003D44A4"/>
    <w:rsid w:val="003D4567"/>
    <w:rsid w:val="003D4774"/>
    <w:rsid w:val="003D4975"/>
    <w:rsid w:val="003D4A6C"/>
    <w:rsid w:val="003D514F"/>
    <w:rsid w:val="003D5256"/>
    <w:rsid w:val="003D54DB"/>
    <w:rsid w:val="003D566F"/>
    <w:rsid w:val="003D613D"/>
    <w:rsid w:val="003D6141"/>
    <w:rsid w:val="003D6907"/>
    <w:rsid w:val="003D6959"/>
    <w:rsid w:val="003D6A0C"/>
    <w:rsid w:val="003D6AF0"/>
    <w:rsid w:val="003D6BA4"/>
    <w:rsid w:val="003D73D4"/>
    <w:rsid w:val="003D740D"/>
    <w:rsid w:val="003D756E"/>
    <w:rsid w:val="003D7789"/>
    <w:rsid w:val="003D7823"/>
    <w:rsid w:val="003D7A85"/>
    <w:rsid w:val="003D7AA3"/>
    <w:rsid w:val="003D7DAB"/>
    <w:rsid w:val="003D7EDD"/>
    <w:rsid w:val="003D7F24"/>
    <w:rsid w:val="003E0010"/>
    <w:rsid w:val="003E03D0"/>
    <w:rsid w:val="003E06B1"/>
    <w:rsid w:val="003E0AD5"/>
    <w:rsid w:val="003E10A9"/>
    <w:rsid w:val="003E138C"/>
    <w:rsid w:val="003E158D"/>
    <w:rsid w:val="003E1CF5"/>
    <w:rsid w:val="003E1FA2"/>
    <w:rsid w:val="003E20B7"/>
    <w:rsid w:val="003E22A3"/>
    <w:rsid w:val="003E2695"/>
    <w:rsid w:val="003E2A37"/>
    <w:rsid w:val="003E2BA3"/>
    <w:rsid w:val="003E2DB3"/>
    <w:rsid w:val="003E3286"/>
    <w:rsid w:val="003E33E8"/>
    <w:rsid w:val="003E34CF"/>
    <w:rsid w:val="003E3654"/>
    <w:rsid w:val="003E3A23"/>
    <w:rsid w:val="003E3DB5"/>
    <w:rsid w:val="003E3FC2"/>
    <w:rsid w:val="003E40BA"/>
    <w:rsid w:val="003E4635"/>
    <w:rsid w:val="003E4903"/>
    <w:rsid w:val="003E4B57"/>
    <w:rsid w:val="003E4C5E"/>
    <w:rsid w:val="003E535C"/>
    <w:rsid w:val="003E5707"/>
    <w:rsid w:val="003E5A71"/>
    <w:rsid w:val="003E5D90"/>
    <w:rsid w:val="003E5DC2"/>
    <w:rsid w:val="003E6515"/>
    <w:rsid w:val="003E6718"/>
    <w:rsid w:val="003E6863"/>
    <w:rsid w:val="003E70F3"/>
    <w:rsid w:val="003E732D"/>
    <w:rsid w:val="003E757D"/>
    <w:rsid w:val="003E7740"/>
    <w:rsid w:val="003F039F"/>
    <w:rsid w:val="003F03B5"/>
    <w:rsid w:val="003F03ED"/>
    <w:rsid w:val="003F0527"/>
    <w:rsid w:val="003F0577"/>
    <w:rsid w:val="003F06E0"/>
    <w:rsid w:val="003F0D8D"/>
    <w:rsid w:val="003F119C"/>
    <w:rsid w:val="003F148A"/>
    <w:rsid w:val="003F156D"/>
    <w:rsid w:val="003F157F"/>
    <w:rsid w:val="003F1630"/>
    <w:rsid w:val="003F16A2"/>
    <w:rsid w:val="003F1746"/>
    <w:rsid w:val="003F1A5D"/>
    <w:rsid w:val="003F1F42"/>
    <w:rsid w:val="003F24F7"/>
    <w:rsid w:val="003F257E"/>
    <w:rsid w:val="003F27BE"/>
    <w:rsid w:val="003F2914"/>
    <w:rsid w:val="003F2996"/>
    <w:rsid w:val="003F2AC4"/>
    <w:rsid w:val="003F2BF9"/>
    <w:rsid w:val="003F2D18"/>
    <w:rsid w:val="003F2DC4"/>
    <w:rsid w:val="003F314D"/>
    <w:rsid w:val="003F325E"/>
    <w:rsid w:val="003F3594"/>
    <w:rsid w:val="003F3655"/>
    <w:rsid w:val="003F387C"/>
    <w:rsid w:val="003F3925"/>
    <w:rsid w:val="003F3C92"/>
    <w:rsid w:val="003F3CEF"/>
    <w:rsid w:val="003F3D3E"/>
    <w:rsid w:val="003F3EA6"/>
    <w:rsid w:val="003F41A5"/>
    <w:rsid w:val="003F440C"/>
    <w:rsid w:val="003F4A30"/>
    <w:rsid w:val="003F4B02"/>
    <w:rsid w:val="003F4C5D"/>
    <w:rsid w:val="003F4CF9"/>
    <w:rsid w:val="003F51DD"/>
    <w:rsid w:val="003F54BD"/>
    <w:rsid w:val="003F5551"/>
    <w:rsid w:val="003F5578"/>
    <w:rsid w:val="003F5657"/>
    <w:rsid w:val="003F568E"/>
    <w:rsid w:val="003F5C7D"/>
    <w:rsid w:val="003F6010"/>
    <w:rsid w:val="003F6338"/>
    <w:rsid w:val="003F63D6"/>
    <w:rsid w:val="003F6588"/>
    <w:rsid w:val="003F6A12"/>
    <w:rsid w:val="003F6E27"/>
    <w:rsid w:val="003F71A0"/>
    <w:rsid w:val="003F71F7"/>
    <w:rsid w:val="003F725D"/>
    <w:rsid w:val="003F7403"/>
    <w:rsid w:val="003F7462"/>
    <w:rsid w:val="003F7769"/>
    <w:rsid w:val="003F78E0"/>
    <w:rsid w:val="003F7B68"/>
    <w:rsid w:val="003F7D7B"/>
    <w:rsid w:val="004000B8"/>
    <w:rsid w:val="004004BB"/>
    <w:rsid w:val="004005EB"/>
    <w:rsid w:val="00400B48"/>
    <w:rsid w:val="00400E0C"/>
    <w:rsid w:val="00400E17"/>
    <w:rsid w:val="00400FF3"/>
    <w:rsid w:val="00401335"/>
    <w:rsid w:val="00401371"/>
    <w:rsid w:val="00401641"/>
    <w:rsid w:val="00401F7D"/>
    <w:rsid w:val="00402170"/>
    <w:rsid w:val="00402277"/>
    <w:rsid w:val="0040297E"/>
    <w:rsid w:val="00402ACB"/>
    <w:rsid w:val="00402B14"/>
    <w:rsid w:val="00402CAC"/>
    <w:rsid w:val="00402EA4"/>
    <w:rsid w:val="00402F83"/>
    <w:rsid w:val="004036CB"/>
    <w:rsid w:val="00403A31"/>
    <w:rsid w:val="00403CBA"/>
    <w:rsid w:val="00403E72"/>
    <w:rsid w:val="00404911"/>
    <w:rsid w:val="00404C63"/>
    <w:rsid w:val="00404D17"/>
    <w:rsid w:val="00404D39"/>
    <w:rsid w:val="00404E6D"/>
    <w:rsid w:val="00404F81"/>
    <w:rsid w:val="00405581"/>
    <w:rsid w:val="00405696"/>
    <w:rsid w:val="004057E2"/>
    <w:rsid w:val="00405809"/>
    <w:rsid w:val="0040598C"/>
    <w:rsid w:val="00405B78"/>
    <w:rsid w:val="00405EA6"/>
    <w:rsid w:val="00406112"/>
    <w:rsid w:val="004065C3"/>
    <w:rsid w:val="0040661F"/>
    <w:rsid w:val="0040665F"/>
    <w:rsid w:val="00406793"/>
    <w:rsid w:val="004069FC"/>
    <w:rsid w:val="00406ACE"/>
    <w:rsid w:val="00406B17"/>
    <w:rsid w:val="00406D56"/>
    <w:rsid w:val="00406DB3"/>
    <w:rsid w:val="00406E71"/>
    <w:rsid w:val="004071B6"/>
    <w:rsid w:val="00407470"/>
    <w:rsid w:val="00407699"/>
    <w:rsid w:val="00407A4F"/>
    <w:rsid w:val="00407A6B"/>
    <w:rsid w:val="00407AB0"/>
    <w:rsid w:val="00407AC0"/>
    <w:rsid w:val="00407DF7"/>
    <w:rsid w:val="00407E84"/>
    <w:rsid w:val="004102ED"/>
    <w:rsid w:val="00410586"/>
    <w:rsid w:val="0041075A"/>
    <w:rsid w:val="004108C7"/>
    <w:rsid w:val="00410928"/>
    <w:rsid w:val="00410C82"/>
    <w:rsid w:val="00410E9D"/>
    <w:rsid w:val="00410F2E"/>
    <w:rsid w:val="00410F53"/>
    <w:rsid w:val="004113AB"/>
    <w:rsid w:val="0041151F"/>
    <w:rsid w:val="00411563"/>
    <w:rsid w:val="0041175A"/>
    <w:rsid w:val="00411DB0"/>
    <w:rsid w:val="00412004"/>
    <w:rsid w:val="004126C6"/>
    <w:rsid w:val="00412D31"/>
    <w:rsid w:val="00412E20"/>
    <w:rsid w:val="0041310D"/>
    <w:rsid w:val="00413140"/>
    <w:rsid w:val="004132DF"/>
    <w:rsid w:val="00413666"/>
    <w:rsid w:val="00413B39"/>
    <w:rsid w:val="00414685"/>
    <w:rsid w:val="0041469F"/>
    <w:rsid w:val="004146E0"/>
    <w:rsid w:val="00414843"/>
    <w:rsid w:val="004148B4"/>
    <w:rsid w:val="0041490B"/>
    <w:rsid w:val="00414AE9"/>
    <w:rsid w:val="0041541C"/>
    <w:rsid w:val="004159A9"/>
    <w:rsid w:val="00415B1B"/>
    <w:rsid w:val="00415BA7"/>
    <w:rsid w:val="00415BC0"/>
    <w:rsid w:val="00415DA2"/>
    <w:rsid w:val="00415E3E"/>
    <w:rsid w:val="00416023"/>
    <w:rsid w:val="0041605E"/>
    <w:rsid w:val="0041606F"/>
    <w:rsid w:val="0041609C"/>
    <w:rsid w:val="00416764"/>
    <w:rsid w:val="0041684C"/>
    <w:rsid w:val="004168E6"/>
    <w:rsid w:val="00416B55"/>
    <w:rsid w:val="00416BA7"/>
    <w:rsid w:val="00416D9A"/>
    <w:rsid w:val="00416E21"/>
    <w:rsid w:val="0041703A"/>
    <w:rsid w:val="0041745D"/>
    <w:rsid w:val="00417546"/>
    <w:rsid w:val="00417754"/>
    <w:rsid w:val="004178BF"/>
    <w:rsid w:val="00417998"/>
    <w:rsid w:val="00417FA1"/>
    <w:rsid w:val="00420030"/>
    <w:rsid w:val="004200B8"/>
    <w:rsid w:val="004201BC"/>
    <w:rsid w:val="0042043D"/>
    <w:rsid w:val="0042084F"/>
    <w:rsid w:val="00420978"/>
    <w:rsid w:val="00420B25"/>
    <w:rsid w:val="00420B5E"/>
    <w:rsid w:val="00420BC8"/>
    <w:rsid w:val="004210F2"/>
    <w:rsid w:val="00421255"/>
    <w:rsid w:val="00421440"/>
    <w:rsid w:val="0042163B"/>
    <w:rsid w:val="0042164E"/>
    <w:rsid w:val="00421D85"/>
    <w:rsid w:val="00422130"/>
    <w:rsid w:val="00422790"/>
    <w:rsid w:val="00422A09"/>
    <w:rsid w:val="00422AB7"/>
    <w:rsid w:val="00422C3A"/>
    <w:rsid w:val="00422F60"/>
    <w:rsid w:val="004230CE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5048"/>
    <w:rsid w:val="0042517A"/>
    <w:rsid w:val="004251D8"/>
    <w:rsid w:val="004251E0"/>
    <w:rsid w:val="00425306"/>
    <w:rsid w:val="00425ECA"/>
    <w:rsid w:val="00425FA5"/>
    <w:rsid w:val="00426550"/>
    <w:rsid w:val="004266F7"/>
    <w:rsid w:val="00426B67"/>
    <w:rsid w:val="0042704C"/>
    <w:rsid w:val="0042719B"/>
    <w:rsid w:val="0042720E"/>
    <w:rsid w:val="00427317"/>
    <w:rsid w:val="0042765C"/>
    <w:rsid w:val="00427664"/>
    <w:rsid w:val="00427722"/>
    <w:rsid w:val="00427C3B"/>
    <w:rsid w:val="00427D65"/>
    <w:rsid w:val="0043018B"/>
    <w:rsid w:val="00430319"/>
    <w:rsid w:val="0043034F"/>
    <w:rsid w:val="004305AF"/>
    <w:rsid w:val="0043060B"/>
    <w:rsid w:val="004306F3"/>
    <w:rsid w:val="004308E8"/>
    <w:rsid w:val="00430C74"/>
    <w:rsid w:val="00430E07"/>
    <w:rsid w:val="00430E99"/>
    <w:rsid w:val="00431277"/>
    <w:rsid w:val="0043137F"/>
    <w:rsid w:val="004315F6"/>
    <w:rsid w:val="0043166A"/>
    <w:rsid w:val="00431A09"/>
    <w:rsid w:val="00431C24"/>
    <w:rsid w:val="00432007"/>
    <w:rsid w:val="0043246C"/>
    <w:rsid w:val="004324E9"/>
    <w:rsid w:val="004325D5"/>
    <w:rsid w:val="00432778"/>
    <w:rsid w:val="00432809"/>
    <w:rsid w:val="00432871"/>
    <w:rsid w:val="004328D6"/>
    <w:rsid w:val="00432A49"/>
    <w:rsid w:val="00432B27"/>
    <w:rsid w:val="00432DE7"/>
    <w:rsid w:val="00432FE5"/>
    <w:rsid w:val="004330E4"/>
    <w:rsid w:val="004330FC"/>
    <w:rsid w:val="00433174"/>
    <w:rsid w:val="0043317A"/>
    <w:rsid w:val="004332E8"/>
    <w:rsid w:val="00433598"/>
    <w:rsid w:val="004338D8"/>
    <w:rsid w:val="00433ADF"/>
    <w:rsid w:val="00433CBF"/>
    <w:rsid w:val="00433F36"/>
    <w:rsid w:val="00434186"/>
    <w:rsid w:val="0043422F"/>
    <w:rsid w:val="00434419"/>
    <w:rsid w:val="00434551"/>
    <w:rsid w:val="00434806"/>
    <w:rsid w:val="00434BFE"/>
    <w:rsid w:val="00434D50"/>
    <w:rsid w:val="004350B0"/>
    <w:rsid w:val="004353E7"/>
    <w:rsid w:val="004354FE"/>
    <w:rsid w:val="00435550"/>
    <w:rsid w:val="0043579A"/>
    <w:rsid w:val="00435A26"/>
    <w:rsid w:val="00435E79"/>
    <w:rsid w:val="00435F14"/>
    <w:rsid w:val="00436311"/>
    <w:rsid w:val="00436508"/>
    <w:rsid w:val="0043653D"/>
    <w:rsid w:val="0043687A"/>
    <w:rsid w:val="00436968"/>
    <w:rsid w:val="00436B48"/>
    <w:rsid w:val="00436DB8"/>
    <w:rsid w:val="00436F74"/>
    <w:rsid w:val="0043728C"/>
    <w:rsid w:val="0043740F"/>
    <w:rsid w:val="00437741"/>
    <w:rsid w:val="00437845"/>
    <w:rsid w:val="004378B0"/>
    <w:rsid w:val="00437BAF"/>
    <w:rsid w:val="00437BC1"/>
    <w:rsid w:val="00437D46"/>
    <w:rsid w:val="00437F11"/>
    <w:rsid w:val="00437FBC"/>
    <w:rsid w:val="00440002"/>
    <w:rsid w:val="004400B8"/>
    <w:rsid w:val="00440222"/>
    <w:rsid w:val="00440528"/>
    <w:rsid w:val="0044099C"/>
    <w:rsid w:val="00440A3F"/>
    <w:rsid w:val="00440C5A"/>
    <w:rsid w:val="004410A6"/>
    <w:rsid w:val="004413DA"/>
    <w:rsid w:val="0044176A"/>
    <w:rsid w:val="00441905"/>
    <w:rsid w:val="00441AB7"/>
    <w:rsid w:val="00441C17"/>
    <w:rsid w:val="00441DF2"/>
    <w:rsid w:val="00441E51"/>
    <w:rsid w:val="00441E8F"/>
    <w:rsid w:val="004421F2"/>
    <w:rsid w:val="00442221"/>
    <w:rsid w:val="0044225B"/>
    <w:rsid w:val="004423C3"/>
    <w:rsid w:val="004425D4"/>
    <w:rsid w:val="004425EB"/>
    <w:rsid w:val="00442775"/>
    <w:rsid w:val="004428F5"/>
    <w:rsid w:val="00442BAC"/>
    <w:rsid w:val="00442DDE"/>
    <w:rsid w:val="00442FF3"/>
    <w:rsid w:val="004438EE"/>
    <w:rsid w:val="00443C5C"/>
    <w:rsid w:val="00443D7C"/>
    <w:rsid w:val="00443D8B"/>
    <w:rsid w:val="00444326"/>
    <w:rsid w:val="00444384"/>
    <w:rsid w:val="004445CA"/>
    <w:rsid w:val="00444D43"/>
    <w:rsid w:val="00444EAE"/>
    <w:rsid w:val="0044505E"/>
    <w:rsid w:val="004450BA"/>
    <w:rsid w:val="00445139"/>
    <w:rsid w:val="0044531B"/>
    <w:rsid w:val="0044573C"/>
    <w:rsid w:val="00445B8D"/>
    <w:rsid w:val="00445CA6"/>
    <w:rsid w:val="0044629A"/>
    <w:rsid w:val="004464D5"/>
    <w:rsid w:val="004467D9"/>
    <w:rsid w:val="00446905"/>
    <w:rsid w:val="00446CCE"/>
    <w:rsid w:val="00446E3D"/>
    <w:rsid w:val="00446FC5"/>
    <w:rsid w:val="004470D6"/>
    <w:rsid w:val="004473A1"/>
    <w:rsid w:val="004476D0"/>
    <w:rsid w:val="00447716"/>
    <w:rsid w:val="00447732"/>
    <w:rsid w:val="0044776A"/>
    <w:rsid w:val="004479A3"/>
    <w:rsid w:val="004479F2"/>
    <w:rsid w:val="00447A6D"/>
    <w:rsid w:val="00447B81"/>
    <w:rsid w:val="00447EC8"/>
    <w:rsid w:val="00450096"/>
    <w:rsid w:val="004501DA"/>
    <w:rsid w:val="004504B6"/>
    <w:rsid w:val="00450552"/>
    <w:rsid w:val="00450630"/>
    <w:rsid w:val="004508A8"/>
    <w:rsid w:val="004509AD"/>
    <w:rsid w:val="00450CAA"/>
    <w:rsid w:val="00450D54"/>
    <w:rsid w:val="00450DF5"/>
    <w:rsid w:val="00451015"/>
    <w:rsid w:val="0045105F"/>
    <w:rsid w:val="0045106C"/>
    <w:rsid w:val="004510AC"/>
    <w:rsid w:val="0045141E"/>
    <w:rsid w:val="00451447"/>
    <w:rsid w:val="00451769"/>
    <w:rsid w:val="004517DA"/>
    <w:rsid w:val="00451991"/>
    <w:rsid w:val="0045199F"/>
    <w:rsid w:val="00451D1B"/>
    <w:rsid w:val="00451EDA"/>
    <w:rsid w:val="0045214F"/>
    <w:rsid w:val="00452224"/>
    <w:rsid w:val="004523DA"/>
    <w:rsid w:val="0045245D"/>
    <w:rsid w:val="004527D1"/>
    <w:rsid w:val="00452DD0"/>
    <w:rsid w:val="00452DD5"/>
    <w:rsid w:val="00453054"/>
    <w:rsid w:val="00453067"/>
    <w:rsid w:val="0045318F"/>
    <w:rsid w:val="004533C0"/>
    <w:rsid w:val="0045359D"/>
    <w:rsid w:val="00453791"/>
    <w:rsid w:val="00453B4B"/>
    <w:rsid w:val="00453DAA"/>
    <w:rsid w:val="00453EAF"/>
    <w:rsid w:val="0045400B"/>
    <w:rsid w:val="0045407C"/>
    <w:rsid w:val="00454085"/>
    <w:rsid w:val="00454120"/>
    <w:rsid w:val="004543BA"/>
    <w:rsid w:val="004545D3"/>
    <w:rsid w:val="00454BD8"/>
    <w:rsid w:val="00454BF7"/>
    <w:rsid w:val="00454CC8"/>
    <w:rsid w:val="00454F7E"/>
    <w:rsid w:val="00454FF3"/>
    <w:rsid w:val="00455055"/>
    <w:rsid w:val="004550BD"/>
    <w:rsid w:val="004550CA"/>
    <w:rsid w:val="004557AF"/>
    <w:rsid w:val="004557FF"/>
    <w:rsid w:val="00455831"/>
    <w:rsid w:val="00455A0E"/>
    <w:rsid w:val="00455B24"/>
    <w:rsid w:val="00455B54"/>
    <w:rsid w:val="00455C95"/>
    <w:rsid w:val="00455D77"/>
    <w:rsid w:val="00455FD0"/>
    <w:rsid w:val="004563B2"/>
    <w:rsid w:val="0045643F"/>
    <w:rsid w:val="0045652F"/>
    <w:rsid w:val="00456603"/>
    <w:rsid w:val="004566F9"/>
    <w:rsid w:val="00456A3C"/>
    <w:rsid w:val="00456D93"/>
    <w:rsid w:val="004573D7"/>
    <w:rsid w:val="00457543"/>
    <w:rsid w:val="004578C1"/>
    <w:rsid w:val="00457B70"/>
    <w:rsid w:val="00457EFA"/>
    <w:rsid w:val="00460110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CE2"/>
    <w:rsid w:val="00461DC7"/>
    <w:rsid w:val="00462363"/>
    <w:rsid w:val="00462796"/>
    <w:rsid w:val="0046298D"/>
    <w:rsid w:val="00462A0A"/>
    <w:rsid w:val="00462DE7"/>
    <w:rsid w:val="0046301E"/>
    <w:rsid w:val="00463089"/>
    <w:rsid w:val="0046315D"/>
    <w:rsid w:val="0046322C"/>
    <w:rsid w:val="00463416"/>
    <w:rsid w:val="004634E4"/>
    <w:rsid w:val="004635F9"/>
    <w:rsid w:val="00463634"/>
    <w:rsid w:val="00463A00"/>
    <w:rsid w:val="00463B01"/>
    <w:rsid w:val="00464064"/>
    <w:rsid w:val="004640CE"/>
    <w:rsid w:val="0046448E"/>
    <w:rsid w:val="00464995"/>
    <w:rsid w:val="004649FC"/>
    <w:rsid w:val="00464ACE"/>
    <w:rsid w:val="00464E3F"/>
    <w:rsid w:val="00464ED8"/>
    <w:rsid w:val="004651FF"/>
    <w:rsid w:val="004654DC"/>
    <w:rsid w:val="004655B7"/>
    <w:rsid w:val="00465636"/>
    <w:rsid w:val="00465676"/>
    <w:rsid w:val="00465BD1"/>
    <w:rsid w:val="00465CC4"/>
    <w:rsid w:val="00466578"/>
    <w:rsid w:val="004665EE"/>
    <w:rsid w:val="004668A6"/>
    <w:rsid w:val="00466EF8"/>
    <w:rsid w:val="00467279"/>
    <w:rsid w:val="0046795C"/>
    <w:rsid w:val="00467D5D"/>
    <w:rsid w:val="00470444"/>
    <w:rsid w:val="004704EC"/>
    <w:rsid w:val="00470AC8"/>
    <w:rsid w:val="00470B0D"/>
    <w:rsid w:val="00470E45"/>
    <w:rsid w:val="004711CA"/>
    <w:rsid w:val="00471303"/>
    <w:rsid w:val="00471382"/>
    <w:rsid w:val="004713B2"/>
    <w:rsid w:val="00471462"/>
    <w:rsid w:val="00471875"/>
    <w:rsid w:val="00471DC9"/>
    <w:rsid w:val="00471E38"/>
    <w:rsid w:val="00471EB9"/>
    <w:rsid w:val="00471F3B"/>
    <w:rsid w:val="00471F66"/>
    <w:rsid w:val="00472038"/>
    <w:rsid w:val="004721F0"/>
    <w:rsid w:val="00472261"/>
    <w:rsid w:val="004723F4"/>
    <w:rsid w:val="00472734"/>
    <w:rsid w:val="004729B2"/>
    <w:rsid w:val="00472B32"/>
    <w:rsid w:val="00472BB2"/>
    <w:rsid w:val="00472BC9"/>
    <w:rsid w:val="00472C45"/>
    <w:rsid w:val="00472C93"/>
    <w:rsid w:val="00472CAC"/>
    <w:rsid w:val="00472E2A"/>
    <w:rsid w:val="00472F78"/>
    <w:rsid w:val="00472FB7"/>
    <w:rsid w:val="004732C0"/>
    <w:rsid w:val="00473AE4"/>
    <w:rsid w:val="00473B39"/>
    <w:rsid w:val="00473D8B"/>
    <w:rsid w:val="0047429E"/>
    <w:rsid w:val="004745E7"/>
    <w:rsid w:val="00474D09"/>
    <w:rsid w:val="00474F58"/>
    <w:rsid w:val="00474F72"/>
    <w:rsid w:val="0047507B"/>
    <w:rsid w:val="00475265"/>
    <w:rsid w:val="004754EC"/>
    <w:rsid w:val="00475590"/>
    <w:rsid w:val="00475674"/>
    <w:rsid w:val="00475A68"/>
    <w:rsid w:val="00475AEE"/>
    <w:rsid w:val="00475C50"/>
    <w:rsid w:val="004762B0"/>
    <w:rsid w:val="00476476"/>
    <w:rsid w:val="00476481"/>
    <w:rsid w:val="0047648C"/>
    <w:rsid w:val="004765E2"/>
    <w:rsid w:val="00476601"/>
    <w:rsid w:val="004766B3"/>
    <w:rsid w:val="004766EC"/>
    <w:rsid w:val="00476793"/>
    <w:rsid w:val="00476D8C"/>
    <w:rsid w:val="00476EBA"/>
    <w:rsid w:val="004770D0"/>
    <w:rsid w:val="0047753D"/>
    <w:rsid w:val="0047753F"/>
    <w:rsid w:val="00477541"/>
    <w:rsid w:val="00477925"/>
    <w:rsid w:val="00477CA3"/>
    <w:rsid w:val="00477E1C"/>
    <w:rsid w:val="00480144"/>
    <w:rsid w:val="004803BC"/>
    <w:rsid w:val="00480571"/>
    <w:rsid w:val="00480846"/>
    <w:rsid w:val="0048089E"/>
    <w:rsid w:val="00480FB4"/>
    <w:rsid w:val="0048115C"/>
    <w:rsid w:val="00481448"/>
    <w:rsid w:val="00481DD5"/>
    <w:rsid w:val="00481F79"/>
    <w:rsid w:val="0048211F"/>
    <w:rsid w:val="0048214D"/>
    <w:rsid w:val="00482262"/>
    <w:rsid w:val="004824CA"/>
    <w:rsid w:val="0048265E"/>
    <w:rsid w:val="004826B3"/>
    <w:rsid w:val="00482C4F"/>
    <w:rsid w:val="00482DAC"/>
    <w:rsid w:val="004830E6"/>
    <w:rsid w:val="00483581"/>
    <w:rsid w:val="00483629"/>
    <w:rsid w:val="00483644"/>
    <w:rsid w:val="0048373C"/>
    <w:rsid w:val="00483A6E"/>
    <w:rsid w:val="00483B21"/>
    <w:rsid w:val="00483F32"/>
    <w:rsid w:val="004841B0"/>
    <w:rsid w:val="00484522"/>
    <w:rsid w:val="00484606"/>
    <w:rsid w:val="00484641"/>
    <w:rsid w:val="0048496F"/>
    <w:rsid w:val="00484A1B"/>
    <w:rsid w:val="00484E64"/>
    <w:rsid w:val="00484FDB"/>
    <w:rsid w:val="004850EE"/>
    <w:rsid w:val="0048523F"/>
    <w:rsid w:val="004852E2"/>
    <w:rsid w:val="00485477"/>
    <w:rsid w:val="0048588D"/>
    <w:rsid w:val="00485AA2"/>
    <w:rsid w:val="00485CE7"/>
    <w:rsid w:val="004862B0"/>
    <w:rsid w:val="00486332"/>
    <w:rsid w:val="00486336"/>
    <w:rsid w:val="00486456"/>
    <w:rsid w:val="00486664"/>
    <w:rsid w:val="00486739"/>
    <w:rsid w:val="004867C5"/>
    <w:rsid w:val="00486BFE"/>
    <w:rsid w:val="004879F6"/>
    <w:rsid w:val="00487D31"/>
    <w:rsid w:val="00487E80"/>
    <w:rsid w:val="00487F29"/>
    <w:rsid w:val="00487F3F"/>
    <w:rsid w:val="00490138"/>
    <w:rsid w:val="00490445"/>
    <w:rsid w:val="00490693"/>
    <w:rsid w:val="00490841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B64"/>
    <w:rsid w:val="00491DDB"/>
    <w:rsid w:val="00491F36"/>
    <w:rsid w:val="00492BD0"/>
    <w:rsid w:val="0049300B"/>
    <w:rsid w:val="0049310B"/>
    <w:rsid w:val="00493113"/>
    <w:rsid w:val="004931AE"/>
    <w:rsid w:val="004932F8"/>
    <w:rsid w:val="00493738"/>
    <w:rsid w:val="004937B7"/>
    <w:rsid w:val="0049382D"/>
    <w:rsid w:val="00493A25"/>
    <w:rsid w:val="00493B92"/>
    <w:rsid w:val="00493C85"/>
    <w:rsid w:val="00493EEC"/>
    <w:rsid w:val="00493FB1"/>
    <w:rsid w:val="00493FEC"/>
    <w:rsid w:val="0049419A"/>
    <w:rsid w:val="0049432F"/>
    <w:rsid w:val="00494348"/>
    <w:rsid w:val="004944FD"/>
    <w:rsid w:val="0049451D"/>
    <w:rsid w:val="004946E4"/>
    <w:rsid w:val="00494B65"/>
    <w:rsid w:val="00494E11"/>
    <w:rsid w:val="004951CC"/>
    <w:rsid w:val="004955DB"/>
    <w:rsid w:val="004959E0"/>
    <w:rsid w:val="00495B0C"/>
    <w:rsid w:val="00495D5F"/>
    <w:rsid w:val="00495E97"/>
    <w:rsid w:val="004960A8"/>
    <w:rsid w:val="004960AC"/>
    <w:rsid w:val="00496381"/>
    <w:rsid w:val="00496541"/>
    <w:rsid w:val="00496DD5"/>
    <w:rsid w:val="00496DDF"/>
    <w:rsid w:val="00497102"/>
    <w:rsid w:val="00497384"/>
    <w:rsid w:val="004973AE"/>
    <w:rsid w:val="0049786B"/>
    <w:rsid w:val="00497B4A"/>
    <w:rsid w:val="00497C99"/>
    <w:rsid w:val="004A03B5"/>
    <w:rsid w:val="004A08A0"/>
    <w:rsid w:val="004A08A6"/>
    <w:rsid w:val="004A08B4"/>
    <w:rsid w:val="004A0FA8"/>
    <w:rsid w:val="004A10CD"/>
    <w:rsid w:val="004A11A0"/>
    <w:rsid w:val="004A17C4"/>
    <w:rsid w:val="004A17DB"/>
    <w:rsid w:val="004A1899"/>
    <w:rsid w:val="004A18F9"/>
    <w:rsid w:val="004A195A"/>
    <w:rsid w:val="004A1AAC"/>
    <w:rsid w:val="004A1AAE"/>
    <w:rsid w:val="004A1C40"/>
    <w:rsid w:val="004A1D3B"/>
    <w:rsid w:val="004A1FA2"/>
    <w:rsid w:val="004A2189"/>
    <w:rsid w:val="004A23D5"/>
    <w:rsid w:val="004A2683"/>
    <w:rsid w:val="004A2781"/>
    <w:rsid w:val="004A2A35"/>
    <w:rsid w:val="004A2DC5"/>
    <w:rsid w:val="004A319A"/>
    <w:rsid w:val="004A3660"/>
    <w:rsid w:val="004A3A62"/>
    <w:rsid w:val="004A40DC"/>
    <w:rsid w:val="004A425E"/>
    <w:rsid w:val="004A4303"/>
    <w:rsid w:val="004A4361"/>
    <w:rsid w:val="004A4670"/>
    <w:rsid w:val="004A46D9"/>
    <w:rsid w:val="004A48C2"/>
    <w:rsid w:val="004A49FC"/>
    <w:rsid w:val="004A4B0E"/>
    <w:rsid w:val="004A4CFA"/>
    <w:rsid w:val="004A506A"/>
    <w:rsid w:val="004A5676"/>
    <w:rsid w:val="004A5D50"/>
    <w:rsid w:val="004A5EF7"/>
    <w:rsid w:val="004A63A8"/>
    <w:rsid w:val="004A63D3"/>
    <w:rsid w:val="004A67CA"/>
    <w:rsid w:val="004A683E"/>
    <w:rsid w:val="004A6985"/>
    <w:rsid w:val="004A6995"/>
    <w:rsid w:val="004A6E84"/>
    <w:rsid w:val="004A7121"/>
    <w:rsid w:val="004A75C9"/>
    <w:rsid w:val="004A7603"/>
    <w:rsid w:val="004A7642"/>
    <w:rsid w:val="004A79A3"/>
    <w:rsid w:val="004A7B84"/>
    <w:rsid w:val="004A7DBF"/>
    <w:rsid w:val="004A7E74"/>
    <w:rsid w:val="004B0183"/>
    <w:rsid w:val="004B01CD"/>
    <w:rsid w:val="004B09C1"/>
    <w:rsid w:val="004B0CCD"/>
    <w:rsid w:val="004B0CD2"/>
    <w:rsid w:val="004B0DE6"/>
    <w:rsid w:val="004B0E2B"/>
    <w:rsid w:val="004B0E9C"/>
    <w:rsid w:val="004B0EE2"/>
    <w:rsid w:val="004B1438"/>
    <w:rsid w:val="004B15A3"/>
    <w:rsid w:val="004B1836"/>
    <w:rsid w:val="004B1933"/>
    <w:rsid w:val="004B1DAC"/>
    <w:rsid w:val="004B1DFE"/>
    <w:rsid w:val="004B1FF5"/>
    <w:rsid w:val="004B224B"/>
    <w:rsid w:val="004B22AC"/>
    <w:rsid w:val="004B247F"/>
    <w:rsid w:val="004B24EF"/>
    <w:rsid w:val="004B26F7"/>
    <w:rsid w:val="004B2DEA"/>
    <w:rsid w:val="004B2E09"/>
    <w:rsid w:val="004B2E0D"/>
    <w:rsid w:val="004B2EC0"/>
    <w:rsid w:val="004B3155"/>
    <w:rsid w:val="004B330E"/>
    <w:rsid w:val="004B3784"/>
    <w:rsid w:val="004B3801"/>
    <w:rsid w:val="004B3A41"/>
    <w:rsid w:val="004B4198"/>
    <w:rsid w:val="004B42C7"/>
    <w:rsid w:val="004B4356"/>
    <w:rsid w:val="004B474D"/>
    <w:rsid w:val="004B4C91"/>
    <w:rsid w:val="004B4D20"/>
    <w:rsid w:val="004B53AE"/>
    <w:rsid w:val="004B54DA"/>
    <w:rsid w:val="004B54F1"/>
    <w:rsid w:val="004B575C"/>
    <w:rsid w:val="004B5A21"/>
    <w:rsid w:val="004B5B8D"/>
    <w:rsid w:val="004B5BD3"/>
    <w:rsid w:val="004B5D93"/>
    <w:rsid w:val="004B6460"/>
    <w:rsid w:val="004B6BB8"/>
    <w:rsid w:val="004B6DD6"/>
    <w:rsid w:val="004B6E61"/>
    <w:rsid w:val="004B70ED"/>
    <w:rsid w:val="004B71F3"/>
    <w:rsid w:val="004B748C"/>
    <w:rsid w:val="004B7532"/>
    <w:rsid w:val="004B75A0"/>
    <w:rsid w:val="004C005F"/>
    <w:rsid w:val="004C0110"/>
    <w:rsid w:val="004C03B2"/>
    <w:rsid w:val="004C03F9"/>
    <w:rsid w:val="004C042E"/>
    <w:rsid w:val="004C04AF"/>
    <w:rsid w:val="004C08B2"/>
    <w:rsid w:val="004C0B59"/>
    <w:rsid w:val="004C0B70"/>
    <w:rsid w:val="004C0C6B"/>
    <w:rsid w:val="004C0E38"/>
    <w:rsid w:val="004C0EFE"/>
    <w:rsid w:val="004C0F13"/>
    <w:rsid w:val="004C112D"/>
    <w:rsid w:val="004C1555"/>
    <w:rsid w:val="004C16D0"/>
    <w:rsid w:val="004C1903"/>
    <w:rsid w:val="004C1EEC"/>
    <w:rsid w:val="004C207D"/>
    <w:rsid w:val="004C220D"/>
    <w:rsid w:val="004C23BC"/>
    <w:rsid w:val="004C289A"/>
    <w:rsid w:val="004C2BB0"/>
    <w:rsid w:val="004C2C4A"/>
    <w:rsid w:val="004C2E0D"/>
    <w:rsid w:val="004C309B"/>
    <w:rsid w:val="004C323A"/>
    <w:rsid w:val="004C331E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1E5"/>
    <w:rsid w:val="004C52A4"/>
    <w:rsid w:val="004C54EF"/>
    <w:rsid w:val="004C5AE7"/>
    <w:rsid w:val="004C5C31"/>
    <w:rsid w:val="004C5CA0"/>
    <w:rsid w:val="004C5E4D"/>
    <w:rsid w:val="004C5F2E"/>
    <w:rsid w:val="004C634D"/>
    <w:rsid w:val="004C6392"/>
    <w:rsid w:val="004C6B27"/>
    <w:rsid w:val="004C6BF0"/>
    <w:rsid w:val="004C6EED"/>
    <w:rsid w:val="004C70C2"/>
    <w:rsid w:val="004C7172"/>
    <w:rsid w:val="004C72A9"/>
    <w:rsid w:val="004C75CC"/>
    <w:rsid w:val="004C7737"/>
    <w:rsid w:val="004C791D"/>
    <w:rsid w:val="004C7C57"/>
    <w:rsid w:val="004D01C2"/>
    <w:rsid w:val="004D0359"/>
    <w:rsid w:val="004D0C4C"/>
    <w:rsid w:val="004D0C65"/>
    <w:rsid w:val="004D0DE6"/>
    <w:rsid w:val="004D13BA"/>
    <w:rsid w:val="004D186E"/>
    <w:rsid w:val="004D1886"/>
    <w:rsid w:val="004D1B22"/>
    <w:rsid w:val="004D1B6B"/>
    <w:rsid w:val="004D1C80"/>
    <w:rsid w:val="004D1CC7"/>
    <w:rsid w:val="004D269C"/>
    <w:rsid w:val="004D2887"/>
    <w:rsid w:val="004D28E5"/>
    <w:rsid w:val="004D2A3E"/>
    <w:rsid w:val="004D2B6C"/>
    <w:rsid w:val="004D2C27"/>
    <w:rsid w:val="004D3039"/>
    <w:rsid w:val="004D318A"/>
    <w:rsid w:val="004D34F1"/>
    <w:rsid w:val="004D3D14"/>
    <w:rsid w:val="004D3D24"/>
    <w:rsid w:val="004D3ED1"/>
    <w:rsid w:val="004D3FDA"/>
    <w:rsid w:val="004D439A"/>
    <w:rsid w:val="004D46FA"/>
    <w:rsid w:val="004D4ABF"/>
    <w:rsid w:val="004D4B9D"/>
    <w:rsid w:val="004D4C59"/>
    <w:rsid w:val="004D4DD0"/>
    <w:rsid w:val="004D4E15"/>
    <w:rsid w:val="004D4E34"/>
    <w:rsid w:val="004D50DF"/>
    <w:rsid w:val="004D520A"/>
    <w:rsid w:val="004D5732"/>
    <w:rsid w:val="004D57BD"/>
    <w:rsid w:val="004D57D2"/>
    <w:rsid w:val="004D59E4"/>
    <w:rsid w:val="004D5D57"/>
    <w:rsid w:val="004D5EE1"/>
    <w:rsid w:val="004D5F19"/>
    <w:rsid w:val="004D60BB"/>
    <w:rsid w:val="004D6449"/>
    <w:rsid w:val="004D6667"/>
    <w:rsid w:val="004D6823"/>
    <w:rsid w:val="004D698A"/>
    <w:rsid w:val="004D69E8"/>
    <w:rsid w:val="004D6A54"/>
    <w:rsid w:val="004D6DF1"/>
    <w:rsid w:val="004D6DF9"/>
    <w:rsid w:val="004D6E0B"/>
    <w:rsid w:val="004D6E50"/>
    <w:rsid w:val="004D7198"/>
    <w:rsid w:val="004D725F"/>
    <w:rsid w:val="004D74E8"/>
    <w:rsid w:val="004D75EC"/>
    <w:rsid w:val="004D779A"/>
    <w:rsid w:val="004D7A58"/>
    <w:rsid w:val="004D7B75"/>
    <w:rsid w:val="004D7D51"/>
    <w:rsid w:val="004E0646"/>
    <w:rsid w:val="004E0712"/>
    <w:rsid w:val="004E095F"/>
    <w:rsid w:val="004E0CBC"/>
    <w:rsid w:val="004E0D80"/>
    <w:rsid w:val="004E0F1F"/>
    <w:rsid w:val="004E103C"/>
    <w:rsid w:val="004E162A"/>
    <w:rsid w:val="004E1CB9"/>
    <w:rsid w:val="004E1EB0"/>
    <w:rsid w:val="004E22CD"/>
    <w:rsid w:val="004E2477"/>
    <w:rsid w:val="004E2860"/>
    <w:rsid w:val="004E287A"/>
    <w:rsid w:val="004E290E"/>
    <w:rsid w:val="004E2B41"/>
    <w:rsid w:val="004E3595"/>
    <w:rsid w:val="004E35AE"/>
    <w:rsid w:val="004E363D"/>
    <w:rsid w:val="004E36C1"/>
    <w:rsid w:val="004E36E4"/>
    <w:rsid w:val="004E390B"/>
    <w:rsid w:val="004E4020"/>
    <w:rsid w:val="004E44D9"/>
    <w:rsid w:val="004E459D"/>
    <w:rsid w:val="004E46B1"/>
    <w:rsid w:val="004E4A5A"/>
    <w:rsid w:val="004E4CC7"/>
    <w:rsid w:val="004E4DD0"/>
    <w:rsid w:val="004E4EFF"/>
    <w:rsid w:val="004E519B"/>
    <w:rsid w:val="004E57B4"/>
    <w:rsid w:val="004E5975"/>
    <w:rsid w:val="004E5A67"/>
    <w:rsid w:val="004E5DDC"/>
    <w:rsid w:val="004E60E0"/>
    <w:rsid w:val="004E61C7"/>
    <w:rsid w:val="004E637B"/>
    <w:rsid w:val="004E6518"/>
    <w:rsid w:val="004E668A"/>
    <w:rsid w:val="004E66A5"/>
    <w:rsid w:val="004E66ED"/>
    <w:rsid w:val="004E684B"/>
    <w:rsid w:val="004E6AC3"/>
    <w:rsid w:val="004E6B69"/>
    <w:rsid w:val="004E6CBB"/>
    <w:rsid w:val="004E6F63"/>
    <w:rsid w:val="004E70DA"/>
    <w:rsid w:val="004E7277"/>
    <w:rsid w:val="004E7452"/>
    <w:rsid w:val="004E7501"/>
    <w:rsid w:val="004E76F3"/>
    <w:rsid w:val="004E7C29"/>
    <w:rsid w:val="004E7C71"/>
    <w:rsid w:val="004E7C7A"/>
    <w:rsid w:val="004E7DA6"/>
    <w:rsid w:val="004E7DF2"/>
    <w:rsid w:val="004E7EDB"/>
    <w:rsid w:val="004F01A7"/>
    <w:rsid w:val="004F02A5"/>
    <w:rsid w:val="004F0B8F"/>
    <w:rsid w:val="004F0CF3"/>
    <w:rsid w:val="004F0DD6"/>
    <w:rsid w:val="004F0E00"/>
    <w:rsid w:val="004F0FAD"/>
    <w:rsid w:val="004F10A1"/>
    <w:rsid w:val="004F135D"/>
    <w:rsid w:val="004F1500"/>
    <w:rsid w:val="004F16EB"/>
    <w:rsid w:val="004F1737"/>
    <w:rsid w:val="004F17F3"/>
    <w:rsid w:val="004F18F7"/>
    <w:rsid w:val="004F1E0A"/>
    <w:rsid w:val="004F1FE8"/>
    <w:rsid w:val="004F2068"/>
    <w:rsid w:val="004F23E0"/>
    <w:rsid w:val="004F27A8"/>
    <w:rsid w:val="004F2D6D"/>
    <w:rsid w:val="004F2E95"/>
    <w:rsid w:val="004F3060"/>
    <w:rsid w:val="004F35E2"/>
    <w:rsid w:val="004F3823"/>
    <w:rsid w:val="004F3AE6"/>
    <w:rsid w:val="004F4040"/>
    <w:rsid w:val="004F4578"/>
    <w:rsid w:val="004F46D2"/>
    <w:rsid w:val="004F49C5"/>
    <w:rsid w:val="004F4E97"/>
    <w:rsid w:val="004F516C"/>
    <w:rsid w:val="004F5272"/>
    <w:rsid w:val="004F5658"/>
    <w:rsid w:val="004F5B6B"/>
    <w:rsid w:val="004F6845"/>
    <w:rsid w:val="004F696D"/>
    <w:rsid w:val="004F6E0A"/>
    <w:rsid w:val="004F6E5F"/>
    <w:rsid w:val="004F730D"/>
    <w:rsid w:val="004F77F8"/>
    <w:rsid w:val="004F78E9"/>
    <w:rsid w:val="004F7A51"/>
    <w:rsid w:val="004F7CF3"/>
    <w:rsid w:val="004F7DDC"/>
    <w:rsid w:val="00500264"/>
    <w:rsid w:val="005006C7"/>
    <w:rsid w:val="00500CB9"/>
    <w:rsid w:val="00500F0C"/>
    <w:rsid w:val="00500FBF"/>
    <w:rsid w:val="00501235"/>
    <w:rsid w:val="005013C1"/>
    <w:rsid w:val="0050172A"/>
    <w:rsid w:val="0050196A"/>
    <w:rsid w:val="00501FD5"/>
    <w:rsid w:val="005020DD"/>
    <w:rsid w:val="0050224F"/>
    <w:rsid w:val="0050253A"/>
    <w:rsid w:val="005026DE"/>
    <w:rsid w:val="005029CA"/>
    <w:rsid w:val="00502B76"/>
    <w:rsid w:val="00502E7F"/>
    <w:rsid w:val="005038EE"/>
    <w:rsid w:val="00503BBD"/>
    <w:rsid w:val="00503C83"/>
    <w:rsid w:val="00503F11"/>
    <w:rsid w:val="00504066"/>
    <w:rsid w:val="005043EC"/>
    <w:rsid w:val="00504A8B"/>
    <w:rsid w:val="00504BB7"/>
    <w:rsid w:val="00504C02"/>
    <w:rsid w:val="00504C74"/>
    <w:rsid w:val="00504F42"/>
    <w:rsid w:val="005053A5"/>
    <w:rsid w:val="00505FD9"/>
    <w:rsid w:val="0050606A"/>
    <w:rsid w:val="005069BD"/>
    <w:rsid w:val="00506C94"/>
    <w:rsid w:val="00506D51"/>
    <w:rsid w:val="00506D85"/>
    <w:rsid w:val="00506D86"/>
    <w:rsid w:val="00506F19"/>
    <w:rsid w:val="0050714E"/>
    <w:rsid w:val="005072D8"/>
    <w:rsid w:val="0050787D"/>
    <w:rsid w:val="00507D52"/>
    <w:rsid w:val="00507DAC"/>
    <w:rsid w:val="00507EE4"/>
    <w:rsid w:val="005103C4"/>
    <w:rsid w:val="00510850"/>
    <w:rsid w:val="00510BE9"/>
    <w:rsid w:val="00510DE2"/>
    <w:rsid w:val="00510F82"/>
    <w:rsid w:val="00511046"/>
    <w:rsid w:val="005110A0"/>
    <w:rsid w:val="0051113E"/>
    <w:rsid w:val="005112CD"/>
    <w:rsid w:val="005115AD"/>
    <w:rsid w:val="00511627"/>
    <w:rsid w:val="005117FE"/>
    <w:rsid w:val="0051181B"/>
    <w:rsid w:val="0051199B"/>
    <w:rsid w:val="005119FC"/>
    <w:rsid w:val="00511B5E"/>
    <w:rsid w:val="00511BFC"/>
    <w:rsid w:val="00511DC7"/>
    <w:rsid w:val="005128F2"/>
    <w:rsid w:val="005132D5"/>
    <w:rsid w:val="005133CE"/>
    <w:rsid w:val="005134EC"/>
    <w:rsid w:val="0051363E"/>
    <w:rsid w:val="005136D3"/>
    <w:rsid w:val="0051380E"/>
    <w:rsid w:val="005138B5"/>
    <w:rsid w:val="005142D6"/>
    <w:rsid w:val="0051438E"/>
    <w:rsid w:val="00514392"/>
    <w:rsid w:val="005144D8"/>
    <w:rsid w:val="0051477E"/>
    <w:rsid w:val="0051489E"/>
    <w:rsid w:val="00514B27"/>
    <w:rsid w:val="00514B49"/>
    <w:rsid w:val="00514E6D"/>
    <w:rsid w:val="005151C4"/>
    <w:rsid w:val="005152A6"/>
    <w:rsid w:val="005156E2"/>
    <w:rsid w:val="005157F3"/>
    <w:rsid w:val="00515B33"/>
    <w:rsid w:val="00515B7C"/>
    <w:rsid w:val="00515C0E"/>
    <w:rsid w:val="00516286"/>
    <w:rsid w:val="00516338"/>
    <w:rsid w:val="00516822"/>
    <w:rsid w:val="00516B73"/>
    <w:rsid w:val="00517100"/>
    <w:rsid w:val="005171D1"/>
    <w:rsid w:val="00517E5F"/>
    <w:rsid w:val="00520042"/>
    <w:rsid w:val="005200AE"/>
    <w:rsid w:val="005203FC"/>
    <w:rsid w:val="005205AE"/>
    <w:rsid w:val="0052062F"/>
    <w:rsid w:val="00520C78"/>
    <w:rsid w:val="005211A6"/>
    <w:rsid w:val="00521755"/>
    <w:rsid w:val="0052182B"/>
    <w:rsid w:val="00521933"/>
    <w:rsid w:val="00521DF5"/>
    <w:rsid w:val="00521E1E"/>
    <w:rsid w:val="00522084"/>
    <w:rsid w:val="005220FD"/>
    <w:rsid w:val="005223B2"/>
    <w:rsid w:val="00522C5D"/>
    <w:rsid w:val="00522C6D"/>
    <w:rsid w:val="00522CD7"/>
    <w:rsid w:val="005230B2"/>
    <w:rsid w:val="005236A6"/>
    <w:rsid w:val="00523820"/>
    <w:rsid w:val="00523A6E"/>
    <w:rsid w:val="00523FD8"/>
    <w:rsid w:val="0052495C"/>
    <w:rsid w:val="00524CB6"/>
    <w:rsid w:val="00524F9F"/>
    <w:rsid w:val="00525134"/>
    <w:rsid w:val="00525174"/>
    <w:rsid w:val="0052517B"/>
    <w:rsid w:val="0052549D"/>
    <w:rsid w:val="0052561A"/>
    <w:rsid w:val="005259A6"/>
    <w:rsid w:val="00525B7C"/>
    <w:rsid w:val="00526035"/>
    <w:rsid w:val="00526089"/>
    <w:rsid w:val="00526D35"/>
    <w:rsid w:val="00526EE5"/>
    <w:rsid w:val="00527208"/>
    <w:rsid w:val="0052744F"/>
    <w:rsid w:val="0052764D"/>
    <w:rsid w:val="0052785D"/>
    <w:rsid w:val="00527A45"/>
    <w:rsid w:val="00527C63"/>
    <w:rsid w:val="00527C86"/>
    <w:rsid w:val="005302D4"/>
    <w:rsid w:val="00530447"/>
    <w:rsid w:val="00530457"/>
    <w:rsid w:val="005304E3"/>
    <w:rsid w:val="0053066E"/>
    <w:rsid w:val="0053083D"/>
    <w:rsid w:val="0053085A"/>
    <w:rsid w:val="005308AB"/>
    <w:rsid w:val="00530C97"/>
    <w:rsid w:val="00530FCD"/>
    <w:rsid w:val="00531129"/>
    <w:rsid w:val="00531200"/>
    <w:rsid w:val="0053132A"/>
    <w:rsid w:val="005313F9"/>
    <w:rsid w:val="005314E9"/>
    <w:rsid w:val="00531638"/>
    <w:rsid w:val="00531820"/>
    <w:rsid w:val="00531F70"/>
    <w:rsid w:val="00531FFE"/>
    <w:rsid w:val="0053208B"/>
    <w:rsid w:val="0053219E"/>
    <w:rsid w:val="0053253F"/>
    <w:rsid w:val="0053256B"/>
    <w:rsid w:val="00532626"/>
    <w:rsid w:val="00532B45"/>
    <w:rsid w:val="00532C31"/>
    <w:rsid w:val="005330C1"/>
    <w:rsid w:val="005337E0"/>
    <w:rsid w:val="00533D9A"/>
    <w:rsid w:val="00533DA7"/>
    <w:rsid w:val="00534108"/>
    <w:rsid w:val="0053442B"/>
    <w:rsid w:val="00534C48"/>
    <w:rsid w:val="00535049"/>
    <w:rsid w:val="00535151"/>
    <w:rsid w:val="00535404"/>
    <w:rsid w:val="0053544B"/>
    <w:rsid w:val="005356E4"/>
    <w:rsid w:val="00535AEB"/>
    <w:rsid w:val="00535B02"/>
    <w:rsid w:val="00535DBD"/>
    <w:rsid w:val="00536509"/>
    <w:rsid w:val="00536912"/>
    <w:rsid w:val="00536E26"/>
    <w:rsid w:val="00537738"/>
    <w:rsid w:val="00537798"/>
    <w:rsid w:val="005378EE"/>
    <w:rsid w:val="00537B95"/>
    <w:rsid w:val="00537CA9"/>
    <w:rsid w:val="00537D00"/>
    <w:rsid w:val="00537D12"/>
    <w:rsid w:val="00537DF2"/>
    <w:rsid w:val="00537E77"/>
    <w:rsid w:val="005401A3"/>
    <w:rsid w:val="0054047B"/>
    <w:rsid w:val="005405CD"/>
    <w:rsid w:val="005407B5"/>
    <w:rsid w:val="0054080D"/>
    <w:rsid w:val="00540895"/>
    <w:rsid w:val="00540AF3"/>
    <w:rsid w:val="00540D39"/>
    <w:rsid w:val="00540D8C"/>
    <w:rsid w:val="00540DAA"/>
    <w:rsid w:val="0054124D"/>
    <w:rsid w:val="0054139B"/>
    <w:rsid w:val="00541668"/>
    <w:rsid w:val="00541ACF"/>
    <w:rsid w:val="00541B16"/>
    <w:rsid w:val="005421FC"/>
    <w:rsid w:val="0054222C"/>
    <w:rsid w:val="00542419"/>
    <w:rsid w:val="0054269E"/>
    <w:rsid w:val="00542700"/>
    <w:rsid w:val="00542790"/>
    <w:rsid w:val="005430CD"/>
    <w:rsid w:val="005431B5"/>
    <w:rsid w:val="00543489"/>
    <w:rsid w:val="005434C7"/>
    <w:rsid w:val="005434D4"/>
    <w:rsid w:val="00543D9F"/>
    <w:rsid w:val="00543E2D"/>
    <w:rsid w:val="005443E5"/>
    <w:rsid w:val="00544504"/>
    <w:rsid w:val="005448D2"/>
    <w:rsid w:val="0054517F"/>
    <w:rsid w:val="00545676"/>
    <w:rsid w:val="0054587D"/>
    <w:rsid w:val="00545AC7"/>
    <w:rsid w:val="00545D04"/>
    <w:rsid w:val="00545E69"/>
    <w:rsid w:val="00545F3D"/>
    <w:rsid w:val="005460A7"/>
    <w:rsid w:val="0054657D"/>
    <w:rsid w:val="005466F0"/>
    <w:rsid w:val="00546AF9"/>
    <w:rsid w:val="00546DB3"/>
    <w:rsid w:val="00546EA9"/>
    <w:rsid w:val="0054743F"/>
    <w:rsid w:val="005474CF"/>
    <w:rsid w:val="0054752D"/>
    <w:rsid w:val="005475E9"/>
    <w:rsid w:val="005478A6"/>
    <w:rsid w:val="00547A1D"/>
    <w:rsid w:val="00547A6E"/>
    <w:rsid w:val="00547CCF"/>
    <w:rsid w:val="00547D93"/>
    <w:rsid w:val="00547EA1"/>
    <w:rsid w:val="00547FB6"/>
    <w:rsid w:val="00550264"/>
    <w:rsid w:val="005502D6"/>
    <w:rsid w:val="0055070F"/>
    <w:rsid w:val="00550772"/>
    <w:rsid w:val="0055083D"/>
    <w:rsid w:val="00550CC7"/>
    <w:rsid w:val="00550D4F"/>
    <w:rsid w:val="00550EEF"/>
    <w:rsid w:val="00550F2D"/>
    <w:rsid w:val="005510A3"/>
    <w:rsid w:val="00551183"/>
    <w:rsid w:val="005511D4"/>
    <w:rsid w:val="00551378"/>
    <w:rsid w:val="00551C92"/>
    <w:rsid w:val="00551DD8"/>
    <w:rsid w:val="00551F37"/>
    <w:rsid w:val="0055222E"/>
    <w:rsid w:val="00552340"/>
    <w:rsid w:val="00552405"/>
    <w:rsid w:val="00552639"/>
    <w:rsid w:val="005528DF"/>
    <w:rsid w:val="00552B0D"/>
    <w:rsid w:val="00552C6E"/>
    <w:rsid w:val="00553039"/>
    <w:rsid w:val="00553203"/>
    <w:rsid w:val="005533CA"/>
    <w:rsid w:val="005533FE"/>
    <w:rsid w:val="00553584"/>
    <w:rsid w:val="00553B61"/>
    <w:rsid w:val="00553B89"/>
    <w:rsid w:val="00553D1A"/>
    <w:rsid w:val="00553EAE"/>
    <w:rsid w:val="00554032"/>
    <w:rsid w:val="00554061"/>
    <w:rsid w:val="00554112"/>
    <w:rsid w:val="00554531"/>
    <w:rsid w:val="0055464B"/>
    <w:rsid w:val="00554BE6"/>
    <w:rsid w:val="00554E22"/>
    <w:rsid w:val="005550F3"/>
    <w:rsid w:val="0055579C"/>
    <w:rsid w:val="00555857"/>
    <w:rsid w:val="00555B4B"/>
    <w:rsid w:val="00555D73"/>
    <w:rsid w:val="005561B1"/>
    <w:rsid w:val="005563BA"/>
    <w:rsid w:val="005564B6"/>
    <w:rsid w:val="0055689A"/>
    <w:rsid w:val="00556C91"/>
    <w:rsid w:val="00556DF7"/>
    <w:rsid w:val="00556F49"/>
    <w:rsid w:val="00556F4C"/>
    <w:rsid w:val="005570A3"/>
    <w:rsid w:val="005575A1"/>
    <w:rsid w:val="00557C93"/>
    <w:rsid w:val="00557E06"/>
    <w:rsid w:val="00557E1B"/>
    <w:rsid w:val="00560059"/>
    <w:rsid w:val="00560202"/>
    <w:rsid w:val="005604D4"/>
    <w:rsid w:val="00560631"/>
    <w:rsid w:val="0056078D"/>
    <w:rsid w:val="00560943"/>
    <w:rsid w:val="00560D1F"/>
    <w:rsid w:val="00561165"/>
    <w:rsid w:val="005611F0"/>
    <w:rsid w:val="005612DB"/>
    <w:rsid w:val="005616EB"/>
    <w:rsid w:val="0056171F"/>
    <w:rsid w:val="00561BF6"/>
    <w:rsid w:val="00561C73"/>
    <w:rsid w:val="00562642"/>
    <w:rsid w:val="00562715"/>
    <w:rsid w:val="00562729"/>
    <w:rsid w:val="00562AE9"/>
    <w:rsid w:val="00562FF5"/>
    <w:rsid w:val="0056322E"/>
    <w:rsid w:val="005638F2"/>
    <w:rsid w:val="00563935"/>
    <w:rsid w:val="00563AE3"/>
    <w:rsid w:val="00563E3C"/>
    <w:rsid w:val="00564210"/>
    <w:rsid w:val="005643F6"/>
    <w:rsid w:val="00564AE2"/>
    <w:rsid w:val="00564BBC"/>
    <w:rsid w:val="00564C50"/>
    <w:rsid w:val="00564F26"/>
    <w:rsid w:val="00564F48"/>
    <w:rsid w:val="00564FC5"/>
    <w:rsid w:val="00565008"/>
    <w:rsid w:val="00565010"/>
    <w:rsid w:val="005650DF"/>
    <w:rsid w:val="00565130"/>
    <w:rsid w:val="0056514F"/>
    <w:rsid w:val="00565634"/>
    <w:rsid w:val="005658A0"/>
    <w:rsid w:val="00565B03"/>
    <w:rsid w:val="00565D63"/>
    <w:rsid w:val="005660DE"/>
    <w:rsid w:val="00566403"/>
    <w:rsid w:val="00566BD7"/>
    <w:rsid w:val="00566C06"/>
    <w:rsid w:val="00566C53"/>
    <w:rsid w:val="00566EDC"/>
    <w:rsid w:val="005672DA"/>
    <w:rsid w:val="00567935"/>
    <w:rsid w:val="00567950"/>
    <w:rsid w:val="00567A25"/>
    <w:rsid w:val="00567B72"/>
    <w:rsid w:val="00567BE6"/>
    <w:rsid w:val="005700C4"/>
    <w:rsid w:val="0057012A"/>
    <w:rsid w:val="00570600"/>
    <w:rsid w:val="0057083E"/>
    <w:rsid w:val="00570972"/>
    <w:rsid w:val="005709D8"/>
    <w:rsid w:val="00570C93"/>
    <w:rsid w:val="00570D4E"/>
    <w:rsid w:val="00570D6D"/>
    <w:rsid w:val="00570D78"/>
    <w:rsid w:val="00570DDF"/>
    <w:rsid w:val="0057161B"/>
    <w:rsid w:val="00571B31"/>
    <w:rsid w:val="00571B86"/>
    <w:rsid w:val="00572117"/>
    <w:rsid w:val="0057213F"/>
    <w:rsid w:val="0057279F"/>
    <w:rsid w:val="00572873"/>
    <w:rsid w:val="00572CE4"/>
    <w:rsid w:val="00572EAB"/>
    <w:rsid w:val="00572EC7"/>
    <w:rsid w:val="00573064"/>
    <w:rsid w:val="00573127"/>
    <w:rsid w:val="00573568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63C"/>
    <w:rsid w:val="00576C1F"/>
    <w:rsid w:val="00577136"/>
    <w:rsid w:val="0057714D"/>
    <w:rsid w:val="0057730C"/>
    <w:rsid w:val="005773EB"/>
    <w:rsid w:val="0057741C"/>
    <w:rsid w:val="005774A9"/>
    <w:rsid w:val="005775AF"/>
    <w:rsid w:val="00577AD7"/>
    <w:rsid w:val="00577AFB"/>
    <w:rsid w:val="00577B93"/>
    <w:rsid w:val="00577C76"/>
    <w:rsid w:val="00577E99"/>
    <w:rsid w:val="0058056D"/>
    <w:rsid w:val="00580A66"/>
    <w:rsid w:val="00580C41"/>
    <w:rsid w:val="005813E6"/>
    <w:rsid w:val="005819D6"/>
    <w:rsid w:val="00581A64"/>
    <w:rsid w:val="0058202C"/>
    <w:rsid w:val="00582148"/>
    <w:rsid w:val="005821ED"/>
    <w:rsid w:val="005823D8"/>
    <w:rsid w:val="0058262F"/>
    <w:rsid w:val="00582845"/>
    <w:rsid w:val="0058286D"/>
    <w:rsid w:val="00582AF2"/>
    <w:rsid w:val="0058316B"/>
    <w:rsid w:val="0058343F"/>
    <w:rsid w:val="00583CF9"/>
    <w:rsid w:val="00583EB2"/>
    <w:rsid w:val="005840A0"/>
    <w:rsid w:val="00584278"/>
    <w:rsid w:val="005842D3"/>
    <w:rsid w:val="0058440C"/>
    <w:rsid w:val="005844A9"/>
    <w:rsid w:val="00584508"/>
    <w:rsid w:val="005846E9"/>
    <w:rsid w:val="00584D8B"/>
    <w:rsid w:val="00584E2E"/>
    <w:rsid w:val="0058532E"/>
    <w:rsid w:val="00585B5C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8E"/>
    <w:rsid w:val="005877B7"/>
    <w:rsid w:val="005878A1"/>
    <w:rsid w:val="00587D8C"/>
    <w:rsid w:val="00587E48"/>
    <w:rsid w:val="00590187"/>
    <w:rsid w:val="0059024E"/>
    <w:rsid w:val="00590275"/>
    <w:rsid w:val="0059049B"/>
    <w:rsid w:val="00590A00"/>
    <w:rsid w:val="00590AEA"/>
    <w:rsid w:val="00590D21"/>
    <w:rsid w:val="00591146"/>
    <w:rsid w:val="005911B2"/>
    <w:rsid w:val="00591303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32BE"/>
    <w:rsid w:val="0059334C"/>
    <w:rsid w:val="005938CA"/>
    <w:rsid w:val="00593ABD"/>
    <w:rsid w:val="00593AF3"/>
    <w:rsid w:val="00593D03"/>
    <w:rsid w:val="00593F0E"/>
    <w:rsid w:val="0059462B"/>
    <w:rsid w:val="00594793"/>
    <w:rsid w:val="0059491B"/>
    <w:rsid w:val="00594AE6"/>
    <w:rsid w:val="0059543E"/>
    <w:rsid w:val="00595487"/>
    <w:rsid w:val="0059556A"/>
    <w:rsid w:val="00595766"/>
    <w:rsid w:val="005958D2"/>
    <w:rsid w:val="005958F2"/>
    <w:rsid w:val="00595ABC"/>
    <w:rsid w:val="00595E4A"/>
    <w:rsid w:val="00596256"/>
    <w:rsid w:val="005964A7"/>
    <w:rsid w:val="005964BC"/>
    <w:rsid w:val="005968C3"/>
    <w:rsid w:val="00596934"/>
    <w:rsid w:val="00596A1F"/>
    <w:rsid w:val="00596C04"/>
    <w:rsid w:val="00596CDC"/>
    <w:rsid w:val="00596F1F"/>
    <w:rsid w:val="00597062"/>
    <w:rsid w:val="005974F0"/>
    <w:rsid w:val="005975A8"/>
    <w:rsid w:val="00597987"/>
    <w:rsid w:val="00597996"/>
    <w:rsid w:val="005979F8"/>
    <w:rsid w:val="00597B1B"/>
    <w:rsid w:val="00597C7A"/>
    <w:rsid w:val="00597F53"/>
    <w:rsid w:val="005A0C67"/>
    <w:rsid w:val="005A0D28"/>
    <w:rsid w:val="005A0E12"/>
    <w:rsid w:val="005A1149"/>
    <w:rsid w:val="005A12AB"/>
    <w:rsid w:val="005A1346"/>
    <w:rsid w:val="005A1437"/>
    <w:rsid w:val="005A1797"/>
    <w:rsid w:val="005A198D"/>
    <w:rsid w:val="005A1E20"/>
    <w:rsid w:val="005A1E33"/>
    <w:rsid w:val="005A208F"/>
    <w:rsid w:val="005A20C5"/>
    <w:rsid w:val="005A20EB"/>
    <w:rsid w:val="005A2373"/>
    <w:rsid w:val="005A25CB"/>
    <w:rsid w:val="005A2792"/>
    <w:rsid w:val="005A28D8"/>
    <w:rsid w:val="005A2C97"/>
    <w:rsid w:val="005A2E7C"/>
    <w:rsid w:val="005A30FA"/>
    <w:rsid w:val="005A3212"/>
    <w:rsid w:val="005A325F"/>
    <w:rsid w:val="005A3464"/>
    <w:rsid w:val="005A356F"/>
    <w:rsid w:val="005A35A4"/>
    <w:rsid w:val="005A3A43"/>
    <w:rsid w:val="005A3B66"/>
    <w:rsid w:val="005A3DC2"/>
    <w:rsid w:val="005A3F43"/>
    <w:rsid w:val="005A3F44"/>
    <w:rsid w:val="005A40AE"/>
    <w:rsid w:val="005A46BB"/>
    <w:rsid w:val="005A46D6"/>
    <w:rsid w:val="005A4B6B"/>
    <w:rsid w:val="005A4B77"/>
    <w:rsid w:val="005A4F53"/>
    <w:rsid w:val="005A505A"/>
    <w:rsid w:val="005A52C8"/>
    <w:rsid w:val="005A52D5"/>
    <w:rsid w:val="005A53B3"/>
    <w:rsid w:val="005A54A3"/>
    <w:rsid w:val="005A5520"/>
    <w:rsid w:val="005A580A"/>
    <w:rsid w:val="005A58D7"/>
    <w:rsid w:val="005A5AAF"/>
    <w:rsid w:val="005A5BB8"/>
    <w:rsid w:val="005A5D00"/>
    <w:rsid w:val="005A5E1B"/>
    <w:rsid w:val="005A6686"/>
    <w:rsid w:val="005A6829"/>
    <w:rsid w:val="005A6B62"/>
    <w:rsid w:val="005A6DB7"/>
    <w:rsid w:val="005A6EC3"/>
    <w:rsid w:val="005A7188"/>
    <w:rsid w:val="005A759C"/>
    <w:rsid w:val="005A7949"/>
    <w:rsid w:val="005B0227"/>
    <w:rsid w:val="005B04E3"/>
    <w:rsid w:val="005B0652"/>
    <w:rsid w:val="005B06D5"/>
    <w:rsid w:val="005B06D8"/>
    <w:rsid w:val="005B0985"/>
    <w:rsid w:val="005B0D53"/>
    <w:rsid w:val="005B13BC"/>
    <w:rsid w:val="005B1458"/>
    <w:rsid w:val="005B151A"/>
    <w:rsid w:val="005B1541"/>
    <w:rsid w:val="005B1629"/>
    <w:rsid w:val="005B1658"/>
    <w:rsid w:val="005B168E"/>
    <w:rsid w:val="005B17A9"/>
    <w:rsid w:val="005B1852"/>
    <w:rsid w:val="005B1D9D"/>
    <w:rsid w:val="005B1DC7"/>
    <w:rsid w:val="005B205B"/>
    <w:rsid w:val="005B2071"/>
    <w:rsid w:val="005B2147"/>
    <w:rsid w:val="005B2375"/>
    <w:rsid w:val="005B2461"/>
    <w:rsid w:val="005B263A"/>
    <w:rsid w:val="005B273B"/>
    <w:rsid w:val="005B29F2"/>
    <w:rsid w:val="005B2BE6"/>
    <w:rsid w:val="005B2DCD"/>
    <w:rsid w:val="005B2E16"/>
    <w:rsid w:val="005B2FCA"/>
    <w:rsid w:val="005B34C0"/>
    <w:rsid w:val="005B35AE"/>
    <w:rsid w:val="005B3686"/>
    <w:rsid w:val="005B3A94"/>
    <w:rsid w:val="005B3C40"/>
    <w:rsid w:val="005B4219"/>
    <w:rsid w:val="005B4286"/>
    <w:rsid w:val="005B4502"/>
    <w:rsid w:val="005B45C5"/>
    <w:rsid w:val="005B469F"/>
    <w:rsid w:val="005B46A4"/>
    <w:rsid w:val="005B46D1"/>
    <w:rsid w:val="005B4974"/>
    <w:rsid w:val="005B5052"/>
    <w:rsid w:val="005B50DC"/>
    <w:rsid w:val="005B50FC"/>
    <w:rsid w:val="005B52F9"/>
    <w:rsid w:val="005B55BD"/>
    <w:rsid w:val="005B5606"/>
    <w:rsid w:val="005B585E"/>
    <w:rsid w:val="005B5E51"/>
    <w:rsid w:val="005B5EBB"/>
    <w:rsid w:val="005B60B3"/>
    <w:rsid w:val="005B61A8"/>
    <w:rsid w:val="005B673D"/>
    <w:rsid w:val="005B6CEF"/>
    <w:rsid w:val="005B6E02"/>
    <w:rsid w:val="005B6F5D"/>
    <w:rsid w:val="005B703B"/>
    <w:rsid w:val="005B71F2"/>
    <w:rsid w:val="005B7283"/>
    <w:rsid w:val="005B7587"/>
    <w:rsid w:val="005B77F7"/>
    <w:rsid w:val="005B7A69"/>
    <w:rsid w:val="005B7D97"/>
    <w:rsid w:val="005B7E02"/>
    <w:rsid w:val="005C003A"/>
    <w:rsid w:val="005C036D"/>
    <w:rsid w:val="005C04FD"/>
    <w:rsid w:val="005C0504"/>
    <w:rsid w:val="005C0627"/>
    <w:rsid w:val="005C0688"/>
    <w:rsid w:val="005C0874"/>
    <w:rsid w:val="005C0AC0"/>
    <w:rsid w:val="005C0B5E"/>
    <w:rsid w:val="005C0BB3"/>
    <w:rsid w:val="005C0CDA"/>
    <w:rsid w:val="005C0E42"/>
    <w:rsid w:val="005C123A"/>
    <w:rsid w:val="005C14F9"/>
    <w:rsid w:val="005C16E9"/>
    <w:rsid w:val="005C16EE"/>
    <w:rsid w:val="005C175E"/>
    <w:rsid w:val="005C185B"/>
    <w:rsid w:val="005C19C6"/>
    <w:rsid w:val="005C1C8B"/>
    <w:rsid w:val="005C1CC1"/>
    <w:rsid w:val="005C1CC2"/>
    <w:rsid w:val="005C1D8E"/>
    <w:rsid w:val="005C1EA5"/>
    <w:rsid w:val="005C1F82"/>
    <w:rsid w:val="005C22BC"/>
    <w:rsid w:val="005C2427"/>
    <w:rsid w:val="005C2527"/>
    <w:rsid w:val="005C2704"/>
    <w:rsid w:val="005C2958"/>
    <w:rsid w:val="005C2B66"/>
    <w:rsid w:val="005C2E2B"/>
    <w:rsid w:val="005C2EFC"/>
    <w:rsid w:val="005C2F7E"/>
    <w:rsid w:val="005C30E0"/>
    <w:rsid w:val="005C3258"/>
    <w:rsid w:val="005C3285"/>
    <w:rsid w:val="005C3298"/>
    <w:rsid w:val="005C3830"/>
    <w:rsid w:val="005C3B9D"/>
    <w:rsid w:val="005C40B1"/>
    <w:rsid w:val="005C4256"/>
    <w:rsid w:val="005C435D"/>
    <w:rsid w:val="005C44A8"/>
    <w:rsid w:val="005C4980"/>
    <w:rsid w:val="005C4A5D"/>
    <w:rsid w:val="005C4A6D"/>
    <w:rsid w:val="005C4C82"/>
    <w:rsid w:val="005C4E8B"/>
    <w:rsid w:val="005C4EA9"/>
    <w:rsid w:val="005C5A2B"/>
    <w:rsid w:val="005C6007"/>
    <w:rsid w:val="005C6026"/>
    <w:rsid w:val="005C6311"/>
    <w:rsid w:val="005C6347"/>
    <w:rsid w:val="005C64C5"/>
    <w:rsid w:val="005C65C0"/>
    <w:rsid w:val="005C67CF"/>
    <w:rsid w:val="005C6858"/>
    <w:rsid w:val="005C69EF"/>
    <w:rsid w:val="005C6D24"/>
    <w:rsid w:val="005C6FF8"/>
    <w:rsid w:val="005C71A4"/>
    <w:rsid w:val="005C732E"/>
    <w:rsid w:val="005C754F"/>
    <w:rsid w:val="005C79CC"/>
    <w:rsid w:val="005C7B2E"/>
    <w:rsid w:val="005C7CE6"/>
    <w:rsid w:val="005C7F27"/>
    <w:rsid w:val="005C7F86"/>
    <w:rsid w:val="005D0119"/>
    <w:rsid w:val="005D0357"/>
    <w:rsid w:val="005D05A5"/>
    <w:rsid w:val="005D05E1"/>
    <w:rsid w:val="005D0677"/>
    <w:rsid w:val="005D0713"/>
    <w:rsid w:val="005D0773"/>
    <w:rsid w:val="005D0A30"/>
    <w:rsid w:val="005D0A3A"/>
    <w:rsid w:val="005D1260"/>
    <w:rsid w:val="005D1409"/>
    <w:rsid w:val="005D142A"/>
    <w:rsid w:val="005D1583"/>
    <w:rsid w:val="005D1848"/>
    <w:rsid w:val="005D199D"/>
    <w:rsid w:val="005D1A5D"/>
    <w:rsid w:val="005D1BAB"/>
    <w:rsid w:val="005D1D67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6CF"/>
    <w:rsid w:val="005D39F1"/>
    <w:rsid w:val="005D3A21"/>
    <w:rsid w:val="005D3C8E"/>
    <w:rsid w:val="005D3E87"/>
    <w:rsid w:val="005D3F6F"/>
    <w:rsid w:val="005D407D"/>
    <w:rsid w:val="005D421E"/>
    <w:rsid w:val="005D4711"/>
    <w:rsid w:val="005D49A6"/>
    <w:rsid w:val="005D4B71"/>
    <w:rsid w:val="005D4D2F"/>
    <w:rsid w:val="005D4D5A"/>
    <w:rsid w:val="005D4E43"/>
    <w:rsid w:val="005D4FFF"/>
    <w:rsid w:val="005D506E"/>
    <w:rsid w:val="005D5473"/>
    <w:rsid w:val="005D5573"/>
    <w:rsid w:val="005D55BC"/>
    <w:rsid w:val="005D5834"/>
    <w:rsid w:val="005D5B49"/>
    <w:rsid w:val="005D5FD6"/>
    <w:rsid w:val="005D61F5"/>
    <w:rsid w:val="005D6253"/>
    <w:rsid w:val="005D6537"/>
    <w:rsid w:val="005D656D"/>
    <w:rsid w:val="005D65F6"/>
    <w:rsid w:val="005D66BE"/>
    <w:rsid w:val="005D67D5"/>
    <w:rsid w:val="005D69C0"/>
    <w:rsid w:val="005D6B03"/>
    <w:rsid w:val="005D6C66"/>
    <w:rsid w:val="005D6EAD"/>
    <w:rsid w:val="005D6F5C"/>
    <w:rsid w:val="005D7108"/>
    <w:rsid w:val="005D729A"/>
    <w:rsid w:val="005D729E"/>
    <w:rsid w:val="005D78AE"/>
    <w:rsid w:val="005D7FA9"/>
    <w:rsid w:val="005D7FEB"/>
    <w:rsid w:val="005E0157"/>
    <w:rsid w:val="005E0158"/>
    <w:rsid w:val="005E0498"/>
    <w:rsid w:val="005E050B"/>
    <w:rsid w:val="005E070D"/>
    <w:rsid w:val="005E0805"/>
    <w:rsid w:val="005E0B75"/>
    <w:rsid w:val="005E0C3C"/>
    <w:rsid w:val="005E0DB9"/>
    <w:rsid w:val="005E10BC"/>
    <w:rsid w:val="005E12AF"/>
    <w:rsid w:val="005E18F3"/>
    <w:rsid w:val="005E19DC"/>
    <w:rsid w:val="005E1B90"/>
    <w:rsid w:val="005E1EF2"/>
    <w:rsid w:val="005E1F1D"/>
    <w:rsid w:val="005E1FEF"/>
    <w:rsid w:val="005E22C7"/>
    <w:rsid w:val="005E22F8"/>
    <w:rsid w:val="005E24EF"/>
    <w:rsid w:val="005E2688"/>
    <w:rsid w:val="005E28CB"/>
    <w:rsid w:val="005E28F2"/>
    <w:rsid w:val="005E2A83"/>
    <w:rsid w:val="005E2ABB"/>
    <w:rsid w:val="005E2B3C"/>
    <w:rsid w:val="005E347C"/>
    <w:rsid w:val="005E3B8F"/>
    <w:rsid w:val="005E3C22"/>
    <w:rsid w:val="005E4175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EB"/>
    <w:rsid w:val="005E5C0E"/>
    <w:rsid w:val="005E5E3D"/>
    <w:rsid w:val="005E5FFF"/>
    <w:rsid w:val="005E633E"/>
    <w:rsid w:val="005E634A"/>
    <w:rsid w:val="005E640E"/>
    <w:rsid w:val="005E64EF"/>
    <w:rsid w:val="005E66F7"/>
    <w:rsid w:val="005E6B69"/>
    <w:rsid w:val="005E7266"/>
    <w:rsid w:val="005E726C"/>
    <w:rsid w:val="005E744A"/>
    <w:rsid w:val="005E7752"/>
    <w:rsid w:val="005F0434"/>
    <w:rsid w:val="005F0749"/>
    <w:rsid w:val="005F0871"/>
    <w:rsid w:val="005F0AAD"/>
    <w:rsid w:val="005F0B5B"/>
    <w:rsid w:val="005F0BA7"/>
    <w:rsid w:val="005F0DFD"/>
    <w:rsid w:val="005F0E7C"/>
    <w:rsid w:val="005F1343"/>
    <w:rsid w:val="005F178A"/>
    <w:rsid w:val="005F17FF"/>
    <w:rsid w:val="005F195E"/>
    <w:rsid w:val="005F1A89"/>
    <w:rsid w:val="005F1DC6"/>
    <w:rsid w:val="005F1EAB"/>
    <w:rsid w:val="005F22A7"/>
    <w:rsid w:val="005F26C5"/>
    <w:rsid w:val="005F2D1D"/>
    <w:rsid w:val="005F306D"/>
    <w:rsid w:val="005F349C"/>
    <w:rsid w:val="005F3603"/>
    <w:rsid w:val="005F368B"/>
    <w:rsid w:val="005F388C"/>
    <w:rsid w:val="005F3E86"/>
    <w:rsid w:val="005F3F69"/>
    <w:rsid w:val="005F3F85"/>
    <w:rsid w:val="005F40E5"/>
    <w:rsid w:val="005F4171"/>
    <w:rsid w:val="005F422A"/>
    <w:rsid w:val="005F425B"/>
    <w:rsid w:val="005F4495"/>
    <w:rsid w:val="005F4687"/>
    <w:rsid w:val="005F4968"/>
    <w:rsid w:val="005F4A1C"/>
    <w:rsid w:val="005F4A46"/>
    <w:rsid w:val="005F4B62"/>
    <w:rsid w:val="005F4DC1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52"/>
    <w:rsid w:val="005F6293"/>
    <w:rsid w:val="005F6605"/>
    <w:rsid w:val="005F690C"/>
    <w:rsid w:val="005F6969"/>
    <w:rsid w:val="005F6B05"/>
    <w:rsid w:val="005F6C4C"/>
    <w:rsid w:val="005F6E07"/>
    <w:rsid w:val="005F6E7A"/>
    <w:rsid w:val="005F7563"/>
    <w:rsid w:val="005F783F"/>
    <w:rsid w:val="005F7894"/>
    <w:rsid w:val="005F7967"/>
    <w:rsid w:val="005F7997"/>
    <w:rsid w:val="005F7DC2"/>
    <w:rsid w:val="00600317"/>
    <w:rsid w:val="006004F5"/>
    <w:rsid w:val="0060084B"/>
    <w:rsid w:val="00600ACD"/>
    <w:rsid w:val="00600B9C"/>
    <w:rsid w:val="00600BC6"/>
    <w:rsid w:val="00600C69"/>
    <w:rsid w:val="0060125E"/>
    <w:rsid w:val="0060135B"/>
    <w:rsid w:val="00601575"/>
    <w:rsid w:val="00601620"/>
    <w:rsid w:val="006016CC"/>
    <w:rsid w:val="0060192A"/>
    <w:rsid w:val="00601A05"/>
    <w:rsid w:val="00601BBB"/>
    <w:rsid w:val="00601BE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5"/>
    <w:rsid w:val="00603102"/>
    <w:rsid w:val="006034BA"/>
    <w:rsid w:val="00603693"/>
    <w:rsid w:val="006036DC"/>
    <w:rsid w:val="006037A4"/>
    <w:rsid w:val="006038D0"/>
    <w:rsid w:val="00603991"/>
    <w:rsid w:val="00603A61"/>
    <w:rsid w:val="00603EBF"/>
    <w:rsid w:val="006040AC"/>
    <w:rsid w:val="00604320"/>
    <w:rsid w:val="00604368"/>
    <w:rsid w:val="006046EB"/>
    <w:rsid w:val="00604A00"/>
    <w:rsid w:val="00604A7F"/>
    <w:rsid w:val="00604C01"/>
    <w:rsid w:val="00604D90"/>
    <w:rsid w:val="0060556C"/>
    <w:rsid w:val="00605A61"/>
    <w:rsid w:val="00605AA7"/>
    <w:rsid w:val="00605AD4"/>
    <w:rsid w:val="00606008"/>
    <w:rsid w:val="00606255"/>
    <w:rsid w:val="00606624"/>
    <w:rsid w:val="0060672A"/>
    <w:rsid w:val="0060675E"/>
    <w:rsid w:val="0060676F"/>
    <w:rsid w:val="00606CCE"/>
    <w:rsid w:val="00607218"/>
    <w:rsid w:val="006072A0"/>
    <w:rsid w:val="00607973"/>
    <w:rsid w:val="0061013C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403"/>
    <w:rsid w:val="0061172F"/>
    <w:rsid w:val="0061182D"/>
    <w:rsid w:val="006119AA"/>
    <w:rsid w:val="00611DB3"/>
    <w:rsid w:val="00611DFD"/>
    <w:rsid w:val="00611F12"/>
    <w:rsid w:val="006124E3"/>
    <w:rsid w:val="00612814"/>
    <w:rsid w:val="00612D7C"/>
    <w:rsid w:val="00613016"/>
    <w:rsid w:val="00613364"/>
    <w:rsid w:val="0061375C"/>
    <w:rsid w:val="006137D5"/>
    <w:rsid w:val="0061397C"/>
    <w:rsid w:val="00613A13"/>
    <w:rsid w:val="00613ECB"/>
    <w:rsid w:val="00613EF7"/>
    <w:rsid w:val="006141B5"/>
    <w:rsid w:val="006144AA"/>
    <w:rsid w:val="0061458F"/>
    <w:rsid w:val="0061475A"/>
    <w:rsid w:val="006147F0"/>
    <w:rsid w:val="00614C99"/>
    <w:rsid w:val="00614E9A"/>
    <w:rsid w:val="00614F17"/>
    <w:rsid w:val="0061507C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0A0"/>
    <w:rsid w:val="00617159"/>
    <w:rsid w:val="006171F1"/>
    <w:rsid w:val="00617337"/>
    <w:rsid w:val="00617E3A"/>
    <w:rsid w:val="00617EAB"/>
    <w:rsid w:val="00620109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69D"/>
    <w:rsid w:val="0062176C"/>
    <w:rsid w:val="006217AD"/>
    <w:rsid w:val="00621A70"/>
    <w:rsid w:val="00621E01"/>
    <w:rsid w:val="00621F39"/>
    <w:rsid w:val="00621F66"/>
    <w:rsid w:val="006221F1"/>
    <w:rsid w:val="006223C1"/>
    <w:rsid w:val="006224CF"/>
    <w:rsid w:val="00622793"/>
    <w:rsid w:val="00622895"/>
    <w:rsid w:val="00622ACD"/>
    <w:rsid w:val="00622BCF"/>
    <w:rsid w:val="00622C04"/>
    <w:rsid w:val="00622CC0"/>
    <w:rsid w:val="00622CE4"/>
    <w:rsid w:val="00622DAD"/>
    <w:rsid w:val="006230FB"/>
    <w:rsid w:val="006238B6"/>
    <w:rsid w:val="0062396D"/>
    <w:rsid w:val="006239FD"/>
    <w:rsid w:val="00623B1C"/>
    <w:rsid w:val="00623FF5"/>
    <w:rsid w:val="00624107"/>
    <w:rsid w:val="006241F5"/>
    <w:rsid w:val="00624383"/>
    <w:rsid w:val="006245EC"/>
    <w:rsid w:val="00624B8B"/>
    <w:rsid w:val="00624D58"/>
    <w:rsid w:val="00625105"/>
    <w:rsid w:val="006253EE"/>
    <w:rsid w:val="006253F6"/>
    <w:rsid w:val="006255B2"/>
    <w:rsid w:val="00625898"/>
    <w:rsid w:val="00625A54"/>
    <w:rsid w:val="00625A77"/>
    <w:rsid w:val="00625AB6"/>
    <w:rsid w:val="00625B37"/>
    <w:rsid w:val="00625D4E"/>
    <w:rsid w:val="00625DA7"/>
    <w:rsid w:val="006263A0"/>
    <w:rsid w:val="006265B1"/>
    <w:rsid w:val="00626A0F"/>
    <w:rsid w:val="00626BFC"/>
    <w:rsid w:val="00626F28"/>
    <w:rsid w:val="00626F8C"/>
    <w:rsid w:val="0062704F"/>
    <w:rsid w:val="00627139"/>
    <w:rsid w:val="00627229"/>
    <w:rsid w:val="00627605"/>
    <w:rsid w:val="00627622"/>
    <w:rsid w:val="006276B5"/>
    <w:rsid w:val="00627AA5"/>
    <w:rsid w:val="00627E26"/>
    <w:rsid w:val="00627FE1"/>
    <w:rsid w:val="00630231"/>
    <w:rsid w:val="006304A7"/>
    <w:rsid w:val="00630E0B"/>
    <w:rsid w:val="00631099"/>
    <w:rsid w:val="00631105"/>
    <w:rsid w:val="006311D4"/>
    <w:rsid w:val="006312B9"/>
    <w:rsid w:val="0063134C"/>
    <w:rsid w:val="006317ED"/>
    <w:rsid w:val="00631A26"/>
    <w:rsid w:val="00631BFD"/>
    <w:rsid w:val="006321D0"/>
    <w:rsid w:val="00632C9F"/>
    <w:rsid w:val="00632D0C"/>
    <w:rsid w:val="00632DFE"/>
    <w:rsid w:val="006333FB"/>
    <w:rsid w:val="006335FA"/>
    <w:rsid w:val="00633C4F"/>
    <w:rsid w:val="00633EBE"/>
    <w:rsid w:val="006343B8"/>
    <w:rsid w:val="0063445A"/>
    <w:rsid w:val="0063450A"/>
    <w:rsid w:val="006347A2"/>
    <w:rsid w:val="00634CD4"/>
    <w:rsid w:val="00634EB1"/>
    <w:rsid w:val="00634F15"/>
    <w:rsid w:val="006354F8"/>
    <w:rsid w:val="0063553D"/>
    <w:rsid w:val="006356B9"/>
    <w:rsid w:val="00635A01"/>
    <w:rsid w:val="00635B75"/>
    <w:rsid w:val="00635CCC"/>
    <w:rsid w:val="00635D4E"/>
    <w:rsid w:val="00636388"/>
    <w:rsid w:val="00636420"/>
    <w:rsid w:val="00636596"/>
    <w:rsid w:val="00636877"/>
    <w:rsid w:val="006368A1"/>
    <w:rsid w:val="00636D92"/>
    <w:rsid w:val="00636DD8"/>
    <w:rsid w:val="00636FFA"/>
    <w:rsid w:val="006370A1"/>
    <w:rsid w:val="006371E2"/>
    <w:rsid w:val="006372E3"/>
    <w:rsid w:val="006375C8"/>
    <w:rsid w:val="006377FD"/>
    <w:rsid w:val="006378BB"/>
    <w:rsid w:val="006378D3"/>
    <w:rsid w:val="00637D35"/>
    <w:rsid w:val="00640182"/>
    <w:rsid w:val="00640204"/>
    <w:rsid w:val="00640267"/>
    <w:rsid w:val="006406F4"/>
    <w:rsid w:val="0064070C"/>
    <w:rsid w:val="0064114D"/>
    <w:rsid w:val="0064127C"/>
    <w:rsid w:val="006414CB"/>
    <w:rsid w:val="0064190C"/>
    <w:rsid w:val="00641B75"/>
    <w:rsid w:val="00641F0C"/>
    <w:rsid w:val="00641F3D"/>
    <w:rsid w:val="0064236D"/>
    <w:rsid w:val="006426F2"/>
    <w:rsid w:val="00642F96"/>
    <w:rsid w:val="00643256"/>
    <w:rsid w:val="006432C1"/>
    <w:rsid w:val="0064330B"/>
    <w:rsid w:val="006433BB"/>
    <w:rsid w:val="0064350E"/>
    <w:rsid w:val="006435EC"/>
    <w:rsid w:val="00643C6A"/>
    <w:rsid w:val="00643F65"/>
    <w:rsid w:val="006442C7"/>
    <w:rsid w:val="00644D37"/>
    <w:rsid w:val="00644E62"/>
    <w:rsid w:val="00644F67"/>
    <w:rsid w:val="006450E7"/>
    <w:rsid w:val="00645295"/>
    <w:rsid w:val="006453D5"/>
    <w:rsid w:val="00645605"/>
    <w:rsid w:val="00645E02"/>
    <w:rsid w:val="00645EC1"/>
    <w:rsid w:val="00646153"/>
    <w:rsid w:val="006461EB"/>
    <w:rsid w:val="006464CE"/>
    <w:rsid w:val="00646BC6"/>
    <w:rsid w:val="00647089"/>
    <w:rsid w:val="00647262"/>
    <w:rsid w:val="0064741F"/>
    <w:rsid w:val="00647591"/>
    <w:rsid w:val="006478A5"/>
    <w:rsid w:val="006478EC"/>
    <w:rsid w:val="0065003B"/>
    <w:rsid w:val="0065067C"/>
    <w:rsid w:val="00650726"/>
    <w:rsid w:val="00650D09"/>
    <w:rsid w:val="00650E05"/>
    <w:rsid w:val="00651E4F"/>
    <w:rsid w:val="006520BA"/>
    <w:rsid w:val="0065253A"/>
    <w:rsid w:val="00652649"/>
    <w:rsid w:val="006526B1"/>
    <w:rsid w:val="00652856"/>
    <w:rsid w:val="0065293D"/>
    <w:rsid w:val="00652D71"/>
    <w:rsid w:val="006532FF"/>
    <w:rsid w:val="00653371"/>
    <w:rsid w:val="00653832"/>
    <w:rsid w:val="006539F9"/>
    <w:rsid w:val="00653B57"/>
    <w:rsid w:val="00653BFF"/>
    <w:rsid w:val="00653EFB"/>
    <w:rsid w:val="0065403E"/>
    <w:rsid w:val="006540E7"/>
    <w:rsid w:val="006544C4"/>
    <w:rsid w:val="006547AF"/>
    <w:rsid w:val="0065482B"/>
    <w:rsid w:val="00654A8B"/>
    <w:rsid w:val="006553CD"/>
    <w:rsid w:val="00655719"/>
    <w:rsid w:val="00655A8C"/>
    <w:rsid w:val="00655FE7"/>
    <w:rsid w:val="00656400"/>
    <w:rsid w:val="0065667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627"/>
    <w:rsid w:val="00657801"/>
    <w:rsid w:val="006578AA"/>
    <w:rsid w:val="00657AF0"/>
    <w:rsid w:val="00657F44"/>
    <w:rsid w:val="00657F55"/>
    <w:rsid w:val="006600BE"/>
    <w:rsid w:val="00660164"/>
    <w:rsid w:val="0066033C"/>
    <w:rsid w:val="006608CB"/>
    <w:rsid w:val="00660A9A"/>
    <w:rsid w:val="00660B8C"/>
    <w:rsid w:val="0066108E"/>
    <w:rsid w:val="0066140F"/>
    <w:rsid w:val="00661C39"/>
    <w:rsid w:val="006622FE"/>
    <w:rsid w:val="00662A77"/>
    <w:rsid w:val="00662BB5"/>
    <w:rsid w:val="00662F7A"/>
    <w:rsid w:val="0066311C"/>
    <w:rsid w:val="0066313E"/>
    <w:rsid w:val="0066338E"/>
    <w:rsid w:val="00663A07"/>
    <w:rsid w:val="00663CFE"/>
    <w:rsid w:val="00663E03"/>
    <w:rsid w:val="00663E6A"/>
    <w:rsid w:val="00664000"/>
    <w:rsid w:val="00664077"/>
    <w:rsid w:val="00664156"/>
    <w:rsid w:val="006641A1"/>
    <w:rsid w:val="00664374"/>
    <w:rsid w:val="00664481"/>
    <w:rsid w:val="006648F5"/>
    <w:rsid w:val="00664966"/>
    <w:rsid w:val="00664F2A"/>
    <w:rsid w:val="00665540"/>
    <w:rsid w:val="006655E3"/>
    <w:rsid w:val="00665ABD"/>
    <w:rsid w:val="00665AFC"/>
    <w:rsid w:val="00665CAE"/>
    <w:rsid w:val="00665DF6"/>
    <w:rsid w:val="00665E4B"/>
    <w:rsid w:val="00665FAC"/>
    <w:rsid w:val="006661C1"/>
    <w:rsid w:val="00666417"/>
    <w:rsid w:val="00666428"/>
    <w:rsid w:val="00666543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47E"/>
    <w:rsid w:val="00670601"/>
    <w:rsid w:val="00670838"/>
    <w:rsid w:val="00670915"/>
    <w:rsid w:val="006709A7"/>
    <w:rsid w:val="00670A49"/>
    <w:rsid w:val="00670B6D"/>
    <w:rsid w:val="00670D74"/>
    <w:rsid w:val="006710A0"/>
    <w:rsid w:val="00671681"/>
    <w:rsid w:val="006716CA"/>
    <w:rsid w:val="006718D1"/>
    <w:rsid w:val="00671921"/>
    <w:rsid w:val="00671941"/>
    <w:rsid w:val="00671B9A"/>
    <w:rsid w:val="00671C63"/>
    <w:rsid w:val="00671C8E"/>
    <w:rsid w:val="00671D5D"/>
    <w:rsid w:val="00671ED5"/>
    <w:rsid w:val="00671EE1"/>
    <w:rsid w:val="0067212F"/>
    <w:rsid w:val="00672187"/>
    <w:rsid w:val="006721A2"/>
    <w:rsid w:val="006724A3"/>
    <w:rsid w:val="00672735"/>
    <w:rsid w:val="00672AEA"/>
    <w:rsid w:val="00672B35"/>
    <w:rsid w:val="00672B82"/>
    <w:rsid w:val="00672FEF"/>
    <w:rsid w:val="00673393"/>
    <w:rsid w:val="0067347C"/>
    <w:rsid w:val="00673700"/>
    <w:rsid w:val="0067372C"/>
    <w:rsid w:val="0067375F"/>
    <w:rsid w:val="006737C8"/>
    <w:rsid w:val="0067440B"/>
    <w:rsid w:val="00674527"/>
    <w:rsid w:val="006747FF"/>
    <w:rsid w:val="00674935"/>
    <w:rsid w:val="006749F2"/>
    <w:rsid w:val="00674AB5"/>
    <w:rsid w:val="00674AD1"/>
    <w:rsid w:val="00674CB8"/>
    <w:rsid w:val="006753A2"/>
    <w:rsid w:val="00675719"/>
    <w:rsid w:val="0067571C"/>
    <w:rsid w:val="006759E2"/>
    <w:rsid w:val="00675C1A"/>
    <w:rsid w:val="00675CDF"/>
    <w:rsid w:val="00675CFA"/>
    <w:rsid w:val="00675D44"/>
    <w:rsid w:val="00675D9D"/>
    <w:rsid w:val="00676513"/>
    <w:rsid w:val="006767B5"/>
    <w:rsid w:val="006769C9"/>
    <w:rsid w:val="00676B0D"/>
    <w:rsid w:val="00676B40"/>
    <w:rsid w:val="00676BC7"/>
    <w:rsid w:val="00676C39"/>
    <w:rsid w:val="00676C5C"/>
    <w:rsid w:val="00676D07"/>
    <w:rsid w:val="00676F71"/>
    <w:rsid w:val="006770AA"/>
    <w:rsid w:val="006779BD"/>
    <w:rsid w:val="00677BC3"/>
    <w:rsid w:val="00677BD7"/>
    <w:rsid w:val="00677C0C"/>
    <w:rsid w:val="00677C9B"/>
    <w:rsid w:val="00677D77"/>
    <w:rsid w:val="00677EB1"/>
    <w:rsid w:val="0068024D"/>
    <w:rsid w:val="00680396"/>
    <w:rsid w:val="00680F1D"/>
    <w:rsid w:val="00680F83"/>
    <w:rsid w:val="00681225"/>
    <w:rsid w:val="00681233"/>
    <w:rsid w:val="0068137E"/>
    <w:rsid w:val="00681695"/>
    <w:rsid w:val="0068187D"/>
    <w:rsid w:val="00681BE5"/>
    <w:rsid w:val="00681C0A"/>
    <w:rsid w:val="00681D4F"/>
    <w:rsid w:val="00681D93"/>
    <w:rsid w:val="00682483"/>
    <w:rsid w:val="006825C4"/>
    <w:rsid w:val="006826D5"/>
    <w:rsid w:val="00682A0B"/>
    <w:rsid w:val="00682B0C"/>
    <w:rsid w:val="00682C83"/>
    <w:rsid w:val="00682DF8"/>
    <w:rsid w:val="00683046"/>
    <w:rsid w:val="006831C5"/>
    <w:rsid w:val="0068321F"/>
    <w:rsid w:val="006832AD"/>
    <w:rsid w:val="006833B3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19"/>
    <w:rsid w:val="00684642"/>
    <w:rsid w:val="00684CF5"/>
    <w:rsid w:val="00684F63"/>
    <w:rsid w:val="00684FE8"/>
    <w:rsid w:val="006852A3"/>
    <w:rsid w:val="0068562E"/>
    <w:rsid w:val="00685734"/>
    <w:rsid w:val="00685A3A"/>
    <w:rsid w:val="00685AE9"/>
    <w:rsid w:val="00685C02"/>
    <w:rsid w:val="00685EB4"/>
    <w:rsid w:val="006862A4"/>
    <w:rsid w:val="00686376"/>
    <w:rsid w:val="0068653A"/>
    <w:rsid w:val="006865B2"/>
    <w:rsid w:val="006867C3"/>
    <w:rsid w:val="00686B9A"/>
    <w:rsid w:val="00686E7F"/>
    <w:rsid w:val="00687014"/>
    <w:rsid w:val="006872DA"/>
    <w:rsid w:val="00687341"/>
    <w:rsid w:val="00687557"/>
    <w:rsid w:val="00687564"/>
    <w:rsid w:val="00687BBC"/>
    <w:rsid w:val="00687E7B"/>
    <w:rsid w:val="00687EAD"/>
    <w:rsid w:val="00687F2D"/>
    <w:rsid w:val="006901D9"/>
    <w:rsid w:val="00690218"/>
    <w:rsid w:val="0069024B"/>
    <w:rsid w:val="006902E0"/>
    <w:rsid w:val="006905A4"/>
    <w:rsid w:val="006905A7"/>
    <w:rsid w:val="006905C6"/>
    <w:rsid w:val="006905DD"/>
    <w:rsid w:val="006908F0"/>
    <w:rsid w:val="00690B8C"/>
    <w:rsid w:val="0069107A"/>
    <w:rsid w:val="006911E0"/>
    <w:rsid w:val="0069129F"/>
    <w:rsid w:val="00691BB6"/>
    <w:rsid w:val="0069212D"/>
    <w:rsid w:val="006924EE"/>
    <w:rsid w:val="00692606"/>
    <w:rsid w:val="00692A47"/>
    <w:rsid w:val="00692B06"/>
    <w:rsid w:val="006930F8"/>
    <w:rsid w:val="0069389C"/>
    <w:rsid w:val="00693A7A"/>
    <w:rsid w:val="0069417F"/>
    <w:rsid w:val="006941D8"/>
    <w:rsid w:val="0069445E"/>
    <w:rsid w:val="006944AF"/>
    <w:rsid w:val="00694995"/>
    <w:rsid w:val="00694B1F"/>
    <w:rsid w:val="00695024"/>
    <w:rsid w:val="006956C0"/>
    <w:rsid w:val="006957E5"/>
    <w:rsid w:val="00695B63"/>
    <w:rsid w:val="00695DD9"/>
    <w:rsid w:val="00696813"/>
    <w:rsid w:val="00696AFD"/>
    <w:rsid w:val="00696FAC"/>
    <w:rsid w:val="006970C1"/>
    <w:rsid w:val="0069780E"/>
    <w:rsid w:val="00697B76"/>
    <w:rsid w:val="00697D3E"/>
    <w:rsid w:val="006A004B"/>
    <w:rsid w:val="006A0094"/>
    <w:rsid w:val="006A0112"/>
    <w:rsid w:val="006A0181"/>
    <w:rsid w:val="006A039C"/>
    <w:rsid w:val="006A09A7"/>
    <w:rsid w:val="006A0AF5"/>
    <w:rsid w:val="006A0B39"/>
    <w:rsid w:val="006A0CD2"/>
    <w:rsid w:val="006A0EA2"/>
    <w:rsid w:val="006A10B8"/>
    <w:rsid w:val="006A1197"/>
    <w:rsid w:val="006A130C"/>
    <w:rsid w:val="006A132D"/>
    <w:rsid w:val="006A1411"/>
    <w:rsid w:val="006A16A8"/>
    <w:rsid w:val="006A19FF"/>
    <w:rsid w:val="006A1B37"/>
    <w:rsid w:val="006A1FCB"/>
    <w:rsid w:val="006A2292"/>
    <w:rsid w:val="006A22D4"/>
    <w:rsid w:val="006A2695"/>
    <w:rsid w:val="006A26C4"/>
    <w:rsid w:val="006A26DB"/>
    <w:rsid w:val="006A2BA1"/>
    <w:rsid w:val="006A3572"/>
    <w:rsid w:val="006A3B4C"/>
    <w:rsid w:val="006A3CDE"/>
    <w:rsid w:val="006A3F29"/>
    <w:rsid w:val="006A3FD6"/>
    <w:rsid w:val="006A4140"/>
    <w:rsid w:val="006A4461"/>
    <w:rsid w:val="006A483F"/>
    <w:rsid w:val="006A4879"/>
    <w:rsid w:val="006A4A4C"/>
    <w:rsid w:val="006A4BA6"/>
    <w:rsid w:val="006A5048"/>
    <w:rsid w:val="006A5331"/>
    <w:rsid w:val="006A5659"/>
    <w:rsid w:val="006A56F9"/>
    <w:rsid w:val="006A5924"/>
    <w:rsid w:val="006A5FC2"/>
    <w:rsid w:val="006A5FF1"/>
    <w:rsid w:val="006A6136"/>
    <w:rsid w:val="006A6484"/>
    <w:rsid w:val="006A6548"/>
    <w:rsid w:val="006A6742"/>
    <w:rsid w:val="006A67D7"/>
    <w:rsid w:val="006A691B"/>
    <w:rsid w:val="006A6DE7"/>
    <w:rsid w:val="006A708F"/>
    <w:rsid w:val="006A74BD"/>
    <w:rsid w:val="006A77A6"/>
    <w:rsid w:val="006A78D3"/>
    <w:rsid w:val="006A7CEE"/>
    <w:rsid w:val="006B0162"/>
    <w:rsid w:val="006B0572"/>
    <w:rsid w:val="006B0920"/>
    <w:rsid w:val="006B09FE"/>
    <w:rsid w:val="006B0CFD"/>
    <w:rsid w:val="006B1249"/>
    <w:rsid w:val="006B143F"/>
    <w:rsid w:val="006B1588"/>
    <w:rsid w:val="006B1649"/>
    <w:rsid w:val="006B1996"/>
    <w:rsid w:val="006B1AD7"/>
    <w:rsid w:val="006B1BD4"/>
    <w:rsid w:val="006B1FA1"/>
    <w:rsid w:val="006B2211"/>
    <w:rsid w:val="006B22E3"/>
    <w:rsid w:val="006B28C0"/>
    <w:rsid w:val="006B29B7"/>
    <w:rsid w:val="006B29F3"/>
    <w:rsid w:val="006B2C47"/>
    <w:rsid w:val="006B2E17"/>
    <w:rsid w:val="006B2E93"/>
    <w:rsid w:val="006B312B"/>
    <w:rsid w:val="006B3683"/>
    <w:rsid w:val="006B38BA"/>
    <w:rsid w:val="006B38F5"/>
    <w:rsid w:val="006B39BF"/>
    <w:rsid w:val="006B3B4D"/>
    <w:rsid w:val="006B4309"/>
    <w:rsid w:val="006B43B3"/>
    <w:rsid w:val="006B4403"/>
    <w:rsid w:val="006B4544"/>
    <w:rsid w:val="006B47F2"/>
    <w:rsid w:val="006B4820"/>
    <w:rsid w:val="006B4B71"/>
    <w:rsid w:val="006B4CBC"/>
    <w:rsid w:val="006B4EA0"/>
    <w:rsid w:val="006B502D"/>
    <w:rsid w:val="006B529B"/>
    <w:rsid w:val="006B541D"/>
    <w:rsid w:val="006B543D"/>
    <w:rsid w:val="006B5ABD"/>
    <w:rsid w:val="006B5AE7"/>
    <w:rsid w:val="006B5EF7"/>
    <w:rsid w:val="006B5FD0"/>
    <w:rsid w:val="006B6133"/>
    <w:rsid w:val="006B64F4"/>
    <w:rsid w:val="006B6664"/>
    <w:rsid w:val="006B6902"/>
    <w:rsid w:val="006B6B2B"/>
    <w:rsid w:val="006B6CE4"/>
    <w:rsid w:val="006B6D42"/>
    <w:rsid w:val="006B6E5F"/>
    <w:rsid w:val="006B6FD6"/>
    <w:rsid w:val="006B7100"/>
    <w:rsid w:val="006B71A5"/>
    <w:rsid w:val="006B72D5"/>
    <w:rsid w:val="006B7379"/>
    <w:rsid w:val="006B7387"/>
    <w:rsid w:val="006B7491"/>
    <w:rsid w:val="006B79CA"/>
    <w:rsid w:val="006B7F02"/>
    <w:rsid w:val="006C01F9"/>
    <w:rsid w:val="006C071A"/>
    <w:rsid w:val="006C0C92"/>
    <w:rsid w:val="006C0D80"/>
    <w:rsid w:val="006C0EC5"/>
    <w:rsid w:val="006C0EDD"/>
    <w:rsid w:val="006C1462"/>
    <w:rsid w:val="006C1975"/>
    <w:rsid w:val="006C19BE"/>
    <w:rsid w:val="006C1A3A"/>
    <w:rsid w:val="006C1AEE"/>
    <w:rsid w:val="006C1BA5"/>
    <w:rsid w:val="006C1BAB"/>
    <w:rsid w:val="006C1C84"/>
    <w:rsid w:val="006C1CE4"/>
    <w:rsid w:val="006C1F1C"/>
    <w:rsid w:val="006C2098"/>
    <w:rsid w:val="006C2465"/>
    <w:rsid w:val="006C2498"/>
    <w:rsid w:val="006C2547"/>
    <w:rsid w:val="006C25EF"/>
    <w:rsid w:val="006C2675"/>
    <w:rsid w:val="006C2677"/>
    <w:rsid w:val="006C26BA"/>
    <w:rsid w:val="006C28B1"/>
    <w:rsid w:val="006C28D8"/>
    <w:rsid w:val="006C29F1"/>
    <w:rsid w:val="006C2A15"/>
    <w:rsid w:val="006C2AC4"/>
    <w:rsid w:val="006C2ADD"/>
    <w:rsid w:val="006C2D32"/>
    <w:rsid w:val="006C2DBE"/>
    <w:rsid w:val="006C2E6F"/>
    <w:rsid w:val="006C3052"/>
    <w:rsid w:val="006C3078"/>
    <w:rsid w:val="006C3102"/>
    <w:rsid w:val="006C3178"/>
    <w:rsid w:val="006C319B"/>
    <w:rsid w:val="006C31B5"/>
    <w:rsid w:val="006C323F"/>
    <w:rsid w:val="006C3357"/>
    <w:rsid w:val="006C3399"/>
    <w:rsid w:val="006C36E5"/>
    <w:rsid w:val="006C37AC"/>
    <w:rsid w:val="006C3D1E"/>
    <w:rsid w:val="006C41C1"/>
    <w:rsid w:val="006C448B"/>
    <w:rsid w:val="006C4899"/>
    <w:rsid w:val="006C4E6C"/>
    <w:rsid w:val="006C4F56"/>
    <w:rsid w:val="006C520D"/>
    <w:rsid w:val="006C52FF"/>
    <w:rsid w:val="006C54FB"/>
    <w:rsid w:val="006C55ED"/>
    <w:rsid w:val="006C596A"/>
    <w:rsid w:val="006C5B1F"/>
    <w:rsid w:val="006C5BBC"/>
    <w:rsid w:val="006C5CCC"/>
    <w:rsid w:val="006C5E8C"/>
    <w:rsid w:val="006C6048"/>
    <w:rsid w:val="006C6096"/>
    <w:rsid w:val="006C611B"/>
    <w:rsid w:val="006C65D4"/>
    <w:rsid w:val="006C663D"/>
    <w:rsid w:val="006C67D6"/>
    <w:rsid w:val="006C6CF9"/>
    <w:rsid w:val="006C720D"/>
    <w:rsid w:val="006C75CD"/>
    <w:rsid w:val="006C7638"/>
    <w:rsid w:val="006C7C69"/>
    <w:rsid w:val="006D0365"/>
    <w:rsid w:val="006D05E5"/>
    <w:rsid w:val="006D0C4B"/>
    <w:rsid w:val="006D0D38"/>
    <w:rsid w:val="006D0F2B"/>
    <w:rsid w:val="006D11B2"/>
    <w:rsid w:val="006D1410"/>
    <w:rsid w:val="006D1454"/>
    <w:rsid w:val="006D1636"/>
    <w:rsid w:val="006D1980"/>
    <w:rsid w:val="006D1995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BC0"/>
    <w:rsid w:val="006D2C57"/>
    <w:rsid w:val="006D2F7D"/>
    <w:rsid w:val="006D2FF6"/>
    <w:rsid w:val="006D3231"/>
    <w:rsid w:val="006D3533"/>
    <w:rsid w:val="006D37C2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7B0"/>
    <w:rsid w:val="006D4D59"/>
    <w:rsid w:val="006D4E1D"/>
    <w:rsid w:val="006D4E26"/>
    <w:rsid w:val="006D59BC"/>
    <w:rsid w:val="006D5BD7"/>
    <w:rsid w:val="006D5E4E"/>
    <w:rsid w:val="006D6141"/>
    <w:rsid w:val="006D6709"/>
    <w:rsid w:val="006D6866"/>
    <w:rsid w:val="006D6E4B"/>
    <w:rsid w:val="006D71A6"/>
    <w:rsid w:val="006D7280"/>
    <w:rsid w:val="006D763A"/>
    <w:rsid w:val="006D7B50"/>
    <w:rsid w:val="006D7F29"/>
    <w:rsid w:val="006E00A1"/>
    <w:rsid w:val="006E0152"/>
    <w:rsid w:val="006E0270"/>
    <w:rsid w:val="006E03C3"/>
    <w:rsid w:val="006E053A"/>
    <w:rsid w:val="006E0758"/>
    <w:rsid w:val="006E0C53"/>
    <w:rsid w:val="006E0D41"/>
    <w:rsid w:val="006E163D"/>
    <w:rsid w:val="006E1B4E"/>
    <w:rsid w:val="006E1F8B"/>
    <w:rsid w:val="006E22C3"/>
    <w:rsid w:val="006E2D16"/>
    <w:rsid w:val="006E2E64"/>
    <w:rsid w:val="006E32D4"/>
    <w:rsid w:val="006E34D4"/>
    <w:rsid w:val="006E3939"/>
    <w:rsid w:val="006E3B4E"/>
    <w:rsid w:val="006E3FDC"/>
    <w:rsid w:val="006E4286"/>
    <w:rsid w:val="006E4343"/>
    <w:rsid w:val="006E4381"/>
    <w:rsid w:val="006E4AE9"/>
    <w:rsid w:val="006E4C50"/>
    <w:rsid w:val="006E4EDB"/>
    <w:rsid w:val="006E5212"/>
    <w:rsid w:val="006E52D1"/>
    <w:rsid w:val="006E5738"/>
    <w:rsid w:val="006E5A53"/>
    <w:rsid w:val="006E5C1C"/>
    <w:rsid w:val="006E5EDC"/>
    <w:rsid w:val="006E62BC"/>
    <w:rsid w:val="006E6471"/>
    <w:rsid w:val="006E68F8"/>
    <w:rsid w:val="006E68FF"/>
    <w:rsid w:val="006E6B15"/>
    <w:rsid w:val="006E6FAC"/>
    <w:rsid w:val="006E7265"/>
    <w:rsid w:val="006E7292"/>
    <w:rsid w:val="006E74F9"/>
    <w:rsid w:val="006E75F3"/>
    <w:rsid w:val="006E791B"/>
    <w:rsid w:val="006E7A71"/>
    <w:rsid w:val="006E7E75"/>
    <w:rsid w:val="006E7E84"/>
    <w:rsid w:val="006F082C"/>
    <w:rsid w:val="006F08E7"/>
    <w:rsid w:val="006F0B51"/>
    <w:rsid w:val="006F0C4E"/>
    <w:rsid w:val="006F0E1D"/>
    <w:rsid w:val="006F0E4B"/>
    <w:rsid w:val="006F0E9B"/>
    <w:rsid w:val="006F10F0"/>
    <w:rsid w:val="006F145F"/>
    <w:rsid w:val="006F177E"/>
    <w:rsid w:val="006F1B26"/>
    <w:rsid w:val="006F22BA"/>
    <w:rsid w:val="006F2384"/>
    <w:rsid w:val="006F2D53"/>
    <w:rsid w:val="006F2EBD"/>
    <w:rsid w:val="006F30BF"/>
    <w:rsid w:val="006F30E5"/>
    <w:rsid w:val="006F3122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3F4"/>
    <w:rsid w:val="006F45C8"/>
    <w:rsid w:val="006F4771"/>
    <w:rsid w:val="006F4B1F"/>
    <w:rsid w:val="006F4CC8"/>
    <w:rsid w:val="006F4EEE"/>
    <w:rsid w:val="006F5112"/>
    <w:rsid w:val="006F518C"/>
    <w:rsid w:val="006F53F5"/>
    <w:rsid w:val="006F5506"/>
    <w:rsid w:val="006F56E6"/>
    <w:rsid w:val="006F586F"/>
    <w:rsid w:val="006F60C1"/>
    <w:rsid w:val="006F6189"/>
    <w:rsid w:val="006F63EC"/>
    <w:rsid w:val="006F6482"/>
    <w:rsid w:val="006F66B2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A85"/>
    <w:rsid w:val="006F7AF8"/>
    <w:rsid w:val="006F7F62"/>
    <w:rsid w:val="0070007E"/>
    <w:rsid w:val="007000FD"/>
    <w:rsid w:val="00700342"/>
    <w:rsid w:val="00700657"/>
    <w:rsid w:val="00700A14"/>
    <w:rsid w:val="00700FB0"/>
    <w:rsid w:val="00701002"/>
    <w:rsid w:val="007013A5"/>
    <w:rsid w:val="007014B9"/>
    <w:rsid w:val="007016BD"/>
    <w:rsid w:val="00701779"/>
    <w:rsid w:val="00701882"/>
    <w:rsid w:val="00701B79"/>
    <w:rsid w:val="00701D0C"/>
    <w:rsid w:val="00701F99"/>
    <w:rsid w:val="00702877"/>
    <w:rsid w:val="00702A9F"/>
    <w:rsid w:val="00702AC5"/>
    <w:rsid w:val="00702E66"/>
    <w:rsid w:val="00703164"/>
    <w:rsid w:val="007031F8"/>
    <w:rsid w:val="007032C6"/>
    <w:rsid w:val="00703805"/>
    <w:rsid w:val="0070380A"/>
    <w:rsid w:val="00703E9A"/>
    <w:rsid w:val="00704066"/>
    <w:rsid w:val="00704C79"/>
    <w:rsid w:val="007051F3"/>
    <w:rsid w:val="0070527A"/>
    <w:rsid w:val="007053FC"/>
    <w:rsid w:val="007059CD"/>
    <w:rsid w:val="007059F0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21A"/>
    <w:rsid w:val="007076A9"/>
    <w:rsid w:val="007076E9"/>
    <w:rsid w:val="007077B5"/>
    <w:rsid w:val="00707938"/>
    <w:rsid w:val="00707979"/>
    <w:rsid w:val="00707998"/>
    <w:rsid w:val="00707F21"/>
    <w:rsid w:val="0071038C"/>
    <w:rsid w:val="00710391"/>
    <w:rsid w:val="0071048E"/>
    <w:rsid w:val="007108B1"/>
    <w:rsid w:val="00710AA6"/>
    <w:rsid w:val="0071113C"/>
    <w:rsid w:val="0071119A"/>
    <w:rsid w:val="00711215"/>
    <w:rsid w:val="007112FD"/>
    <w:rsid w:val="00711445"/>
    <w:rsid w:val="00711593"/>
    <w:rsid w:val="007115DD"/>
    <w:rsid w:val="0071187E"/>
    <w:rsid w:val="00711F1C"/>
    <w:rsid w:val="00711FEE"/>
    <w:rsid w:val="00712106"/>
    <w:rsid w:val="00712390"/>
    <w:rsid w:val="007126F4"/>
    <w:rsid w:val="0071292C"/>
    <w:rsid w:val="0071365C"/>
    <w:rsid w:val="0071374E"/>
    <w:rsid w:val="00713968"/>
    <w:rsid w:val="007139BC"/>
    <w:rsid w:val="007139E4"/>
    <w:rsid w:val="00713A1D"/>
    <w:rsid w:val="00713AD2"/>
    <w:rsid w:val="00713C32"/>
    <w:rsid w:val="00713CEE"/>
    <w:rsid w:val="00713D63"/>
    <w:rsid w:val="00713EB7"/>
    <w:rsid w:val="00713FBC"/>
    <w:rsid w:val="007144A7"/>
    <w:rsid w:val="0071472A"/>
    <w:rsid w:val="007147AC"/>
    <w:rsid w:val="007148ED"/>
    <w:rsid w:val="00715247"/>
    <w:rsid w:val="00715475"/>
    <w:rsid w:val="007155D1"/>
    <w:rsid w:val="00715D40"/>
    <w:rsid w:val="00715D75"/>
    <w:rsid w:val="00715EBB"/>
    <w:rsid w:val="00715EC8"/>
    <w:rsid w:val="00715EEA"/>
    <w:rsid w:val="00716080"/>
    <w:rsid w:val="0071611D"/>
    <w:rsid w:val="007167EA"/>
    <w:rsid w:val="00716A80"/>
    <w:rsid w:val="00716AC0"/>
    <w:rsid w:val="00716BE7"/>
    <w:rsid w:val="00716CD6"/>
    <w:rsid w:val="007171E1"/>
    <w:rsid w:val="007172DC"/>
    <w:rsid w:val="00717581"/>
    <w:rsid w:val="007176C3"/>
    <w:rsid w:val="00717890"/>
    <w:rsid w:val="00717E4A"/>
    <w:rsid w:val="00720039"/>
    <w:rsid w:val="007202A6"/>
    <w:rsid w:val="007203C5"/>
    <w:rsid w:val="00720458"/>
    <w:rsid w:val="00720675"/>
    <w:rsid w:val="00720973"/>
    <w:rsid w:val="00721B7D"/>
    <w:rsid w:val="00721C9D"/>
    <w:rsid w:val="00721DAB"/>
    <w:rsid w:val="007221FE"/>
    <w:rsid w:val="0072252E"/>
    <w:rsid w:val="0072254A"/>
    <w:rsid w:val="0072260F"/>
    <w:rsid w:val="00722860"/>
    <w:rsid w:val="00722CC6"/>
    <w:rsid w:val="00722DC5"/>
    <w:rsid w:val="00722F26"/>
    <w:rsid w:val="00723261"/>
    <w:rsid w:val="00723832"/>
    <w:rsid w:val="00723C09"/>
    <w:rsid w:val="00723EAC"/>
    <w:rsid w:val="00723F22"/>
    <w:rsid w:val="00724046"/>
    <w:rsid w:val="007240B0"/>
    <w:rsid w:val="0072422F"/>
    <w:rsid w:val="007245EC"/>
    <w:rsid w:val="007246CF"/>
    <w:rsid w:val="00724888"/>
    <w:rsid w:val="007248B0"/>
    <w:rsid w:val="00724B5A"/>
    <w:rsid w:val="00724E39"/>
    <w:rsid w:val="0072500E"/>
    <w:rsid w:val="0072525B"/>
    <w:rsid w:val="00725324"/>
    <w:rsid w:val="007254D6"/>
    <w:rsid w:val="00725720"/>
    <w:rsid w:val="00725887"/>
    <w:rsid w:val="0072596A"/>
    <w:rsid w:val="00725D51"/>
    <w:rsid w:val="00725EF8"/>
    <w:rsid w:val="00725F97"/>
    <w:rsid w:val="007261F3"/>
    <w:rsid w:val="007264F3"/>
    <w:rsid w:val="0072687B"/>
    <w:rsid w:val="00726F4D"/>
    <w:rsid w:val="00727027"/>
    <w:rsid w:val="007270EA"/>
    <w:rsid w:val="007274D0"/>
    <w:rsid w:val="007274FF"/>
    <w:rsid w:val="00727653"/>
    <w:rsid w:val="007278BC"/>
    <w:rsid w:val="00727C29"/>
    <w:rsid w:val="00730260"/>
    <w:rsid w:val="007305E6"/>
    <w:rsid w:val="0073070A"/>
    <w:rsid w:val="00730AB5"/>
    <w:rsid w:val="00730ADD"/>
    <w:rsid w:val="00730B4D"/>
    <w:rsid w:val="00730CAC"/>
    <w:rsid w:val="00730DB3"/>
    <w:rsid w:val="00730F64"/>
    <w:rsid w:val="0073101F"/>
    <w:rsid w:val="007310C0"/>
    <w:rsid w:val="0073132B"/>
    <w:rsid w:val="0073135B"/>
    <w:rsid w:val="00731690"/>
    <w:rsid w:val="0073175C"/>
    <w:rsid w:val="00731AE9"/>
    <w:rsid w:val="00731C0A"/>
    <w:rsid w:val="00732145"/>
    <w:rsid w:val="0073219E"/>
    <w:rsid w:val="00732268"/>
    <w:rsid w:val="00732277"/>
    <w:rsid w:val="0073290E"/>
    <w:rsid w:val="007329A2"/>
    <w:rsid w:val="00732D96"/>
    <w:rsid w:val="00732ED1"/>
    <w:rsid w:val="00733465"/>
    <w:rsid w:val="0073350B"/>
    <w:rsid w:val="00733729"/>
    <w:rsid w:val="0073386D"/>
    <w:rsid w:val="0073397B"/>
    <w:rsid w:val="00733B7A"/>
    <w:rsid w:val="00733C2E"/>
    <w:rsid w:val="00733EF2"/>
    <w:rsid w:val="00733FC0"/>
    <w:rsid w:val="0073453D"/>
    <w:rsid w:val="00734799"/>
    <w:rsid w:val="007348EE"/>
    <w:rsid w:val="00734AD7"/>
    <w:rsid w:val="00734B58"/>
    <w:rsid w:val="00734C6D"/>
    <w:rsid w:val="00734CE4"/>
    <w:rsid w:val="00734D79"/>
    <w:rsid w:val="00734F82"/>
    <w:rsid w:val="007351B6"/>
    <w:rsid w:val="00735809"/>
    <w:rsid w:val="00735A68"/>
    <w:rsid w:val="00735B13"/>
    <w:rsid w:val="007361A9"/>
    <w:rsid w:val="007361DC"/>
    <w:rsid w:val="007361E5"/>
    <w:rsid w:val="00736274"/>
    <w:rsid w:val="0073634B"/>
    <w:rsid w:val="0073698D"/>
    <w:rsid w:val="00736C1F"/>
    <w:rsid w:val="00736EE9"/>
    <w:rsid w:val="00736F65"/>
    <w:rsid w:val="007370FD"/>
    <w:rsid w:val="0073767B"/>
    <w:rsid w:val="00737F7B"/>
    <w:rsid w:val="00740081"/>
    <w:rsid w:val="0074015C"/>
    <w:rsid w:val="007402D5"/>
    <w:rsid w:val="00740432"/>
    <w:rsid w:val="0074083C"/>
    <w:rsid w:val="007408D7"/>
    <w:rsid w:val="00740A74"/>
    <w:rsid w:val="00740C03"/>
    <w:rsid w:val="0074118A"/>
    <w:rsid w:val="00741464"/>
    <w:rsid w:val="00741486"/>
    <w:rsid w:val="007414C4"/>
    <w:rsid w:val="0074152E"/>
    <w:rsid w:val="007415A2"/>
    <w:rsid w:val="0074186C"/>
    <w:rsid w:val="007418DA"/>
    <w:rsid w:val="00741F5D"/>
    <w:rsid w:val="00741F61"/>
    <w:rsid w:val="00742603"/>
    <w:rsid w:val="007428D9"/>
    <w:rsid w:val="00742B4E"/>
    <w:rsid w:val="00742BBB"/>
    <w:rsid w:val="00742C83"/>
    <w:rsid w:val="00742C89"/>
    <w:rsid w:val="00742DD7"/>
    <w:rsid w:val="00742E5E"/>
    <w:rsid w:val="00742EAF"/>
    <w:rsid w:val="00742EE6"/>
    <w:rsid w:val="00743121"/>
    <w:rsid w:val="00743383"/>
    <w:rsid w:val="00743404"/>
    <w:rsid w:val="007437D6"/>
    <w:rsid w:val="00743AD4"/>
    <w:rsid w:val="00743FE9"/>
    <w:rsid w:val="0074450F"/>
    <w:rsid w:val="00744529"/>
    <w:rsid w:val="00744F2E"/>
    <w:rsid w:val="00744F56"/>
    <w:rsid w:val="007451AA"/>
    <w:rsid w:val="007454A3"/>
    <w:rsid w:val="00745693"/>
    <w:rsid w:val="00745B12"/>
    <w:rsid w:val="00745C79"/>
    <w:rsid w:val="00745EB8"/>
    <w:rsid w:val="00745F7C"/>
    <w:rsid w:val="0074607A"/>
    <w:rsid w:val="00746226"/>
    <w:rsid w:val="00746460"/>
    <w:rsid w:val="007467FF"/>
    <w:rsid w:val="00746B9A"/>
    <w:rsid w:val="00746D89"/>
    <w:rsid w:val="00747311"/>
    <w:rsid w:val="00747354"/>
    <w:rsid w:val="00747432"/>
    <w:rsid w:val="00747AE5"/>
    <w:rsid w:val="00747DC7"/>
    <w:rsid w:val="00747EF9"/>
    <w:rsid w:val="007501BE"/>
    <w:rsid w:val="007502EA"/>
    <w:rsid w:val="007505BE"/>
    <w:rsid w:val="007505D6"/>
    <w:rsid w:val="007505FA"/>
    <w:rsid w:val="007508BE"/>
    <w:rsid w:val="00750975"/>
    <w:rsid w:val="00750EC8"/>
    <w:rsid w:val="00750F88"/>
    <w:rsid w:val="00750F8C"/>
    <w:rsid w:val="0075134F"/>
    <w:rsid w:val="0075157E"/>
    <w:rsid w:val="007516C2"/>
    <w:rsid w:val="0075177B"/>
    <w:rsid w:val="007518BF"/>
    <w:rsid w:val="00751FE9"/>
    <w:rsid w:val="0075213C"/>
    <w:rsid w:val="007521FC"/>
    <w:rsid w:val="007525AC"/>
    <w:rsid w:val="00752600"/>
    <w:rsid w:val="00752892"/>
    <w:rsid w:val="007528D9"/>
    <w:rsid w:val="00752B37"/>
    <w:rsid w:val="00752D47"/>
    <w:rsid w:val="00753269"/>
    <w:rsid w:val="00753579"/>
    <w:rsid w:val="00753637"/>
    <w:rsid w:val="00753B84"/>
    <w:rsid w:val="00753CA4"/>
    <w:rsid w:val="00753E07"/>
    <w:rsid w:val="00754003"/>
    <w:rsid w:val="00754107"/>
    <w:rsid w:val="00754435"/>
    <w:rsid w:val="00754994"/>
    <w:rsid w:val="00754B90"/>
    <w:rsid w:val="00754F28"/>
    <w:rsid w:val="00755047"/>
    <w:rsid w:val="00755210"/>
    <w:rsid w:val="007553B2"/>
    <w:rsid w:val="00755920"/>
    <w:rsid w:val="00755A58"/>
    <w:rsid w:val="00755B8A"/>
    <w:rsid w:val="00755BE2"/>
    <w:rsid w:val="00755F75"/>
    <w:rsid w:val="007560CC"/>
    <w:rsid w:val="00756139"/>
    <w:rsid w:val="00756564"/>
    <w:rsid w:val="00756A25"/>
    <w:rsid w:val="00756FCA"/>
    <w:rsid w:val="00756FFD"/>
    <w:rsid w:val="00757032"/>
    <w:rsid w:val="007572B5"/>
    <w:rsid w:val="0075795F"/>
    <w:rsid w:val="00757AE1"/>
    <w:rsid w:val="00757BCE"/>
    <w:rsid w:val="00757C06"/>
    <w:rsid w:val="00757CE6"/>
    <w:rsid w:val="00760145"/>
    <w:rsid w:val="007601A2"/>
    <w:rsid w:val="00760283"/>
    <w:rsid w:val="0076031D"/>
    <w:rsid w:val="00760486"/>
    <w:rsid w:val="0076075F"/>
    <w:rsid w:val="00760BB1"/>
    <w:rsid w:val="0076105A"/>
    <w:rsid w:val="00762088"/>
    <w:rsid w:val="007622A2"/>
    <w:rsid w:val="007625E1"/>
    <w:rsid w:val="0076299F"/>
    <w:rsid w:val="00762FFD"/>
    <w:rsid w:val="007631D3"/>
    <w:rsid w:val="0076320C"/>
    <w:rsid w:val="00763221"/>
    <w:rsid w:val="00763278"/>
    <w:rsid w:val="007635FE"/>
    <w:rsid w:val="00763C93"/>
    <w:rsid w:val="00763DFC"/>
    <w:rsid w:val="00764180"/>
    <w:rsid w:val="00764238"/>
    <w:rsid w:val="00764310"/>
    <w:rsid w:val="007643FD"/>
    <w:rsid w:val="007646AA"/>
    <w:rsid w:val="007648C5"/>
    <w:rsid w:val="00764CB3"/>
    <w:rsid w:val="00764FF6"/>
    <w:rsid w:val="00765444"/>
    <w:rsid w:val="0076585C"/>
    <w:rsid w:val="0076608E"/>
    <w:rsid w:val="00766370"/>
    <w:rsid w:val="00766448"/>
    <w:rsid w:val="007664A2"/>
    <w:rsid w:val="007666A1"/>
    <w:rsid w:val="007666C8"/>
    <w:rsid w:val="007667DB"/>
    <w:rsid w:val="0076686E"/>
    <w:rsid w:val="00766B2F"/>
    <w:rsid w:val="00766DB8"/>
    <w:rsid w:val="00766F3D"/>
    <w:rsid w:val="00767343"/>
    <w:rsid w:val="007673BF"/>
    <w:rsid w:val="007674B5"/>
    <w:rsid w:val="00767748"/>
    <w:rsid w:val="00767753"/>
    <w:rsid w:val="007678A1"/>
    <w:rsid w:val="00767AED"/>
    <w:rsid w:val="00767D62"/>
    <w:rsid w:val="0077019E"/>
    <w:rsid w:val="0077026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04"/>
    <w:rsid w:val="00771C85"/>
    <w:rsid w:val="00771EB8"/>
    <w:rsid w:val="0077236D"/>
    <w:rsid w:val="007726D3"/>
    <w:rsid w:val="007726D9"/>
    <w:rsid w:val="007727C2"/>
    <w:rsid w:val="007729B7"/>
    <w:rsid w:val="00772CB5"/>
    <w:rsid w:val="00772FE0"/>
    <w:rsid w:val="00773559"/>
    <w:rsid w:val="007737C1"/>
    <w:rsid w:val="00773B13"/>
    <w:rsid w:val="00773B76"/>
    <w:rsid w:val="00773E40"/>
    <w:rsid w:val="007742CB"/>
    <w:rsid w:val="00774667"/>
    <w:rsid w:val="00774DE9"/>
    <w:rsid w:val="00775044"/>
    <w:rsid w:val="007750F0"/>
    <w:rsid w:val="00775F89"/>
    <w:rsid w:val="00776041"/>
    <w:rsid w:val="0077647D"/>
    <w:rsid w:val="007768EB"/>
    <w:rsid w:val="00776AC6"/>
    <w:rsid w:val="00776B3B"/>
    <w:rsid w:val="00776CC3"/>
    <w:rsid w:val="00776F31"/>
    <w:rsid w:val="007773A2"/>
    <w:rsid w:val="0077740F"/>
    <w:rsid w:val="007777E9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95A"/>
    <w:rsid w:val="00780F60"/>
    <w:rsid w:val="00780FD8"/>
    <w:rsid w:val="0078108B"/>
    <w:rsid w:val="00781252"/>
    <w:rsid w:val="007813EB"/>
    <w:rsid w:val="007814B0"/>
    <w:rsid w:val="00781772"/>
    <w:rsid w:val="00781A08"/>
    <w:rsid w:val="00781A7B"/>
    <w:rsid w:val="00781BE8"/>
    <w:rsid w:val="00781FEE"/>
    <w:rsid w:val="007822BD"/>
    <w:rsid w:val="007824C2"/>
    <w:rsid w:val="007827DB"/>
    <w:rsid w:val="007828E2"/>
    <w:rsid w:val="00782A30"/>
    <w:rsid w:val="00782F26"/>
    <w:rsid w:val="00782F39"/>
    <w:rsid w:val="007830BD"/>
    <w:rsid w:val="0078332D"/>
    <w:rsid w:val="00783603"/>
    <w:rsid w:val="00783689"/>
    <w:rsid w:val="00783AA0"/>
    <w:rsid w:val="00783C4C"/>
    <w:rsid w:val="007842B8"/>
    <w:rsid w:val="00784469"/>
    <w:rsid w:val="00784567"/>
    <w:rsid w:val="00784589"/>
    <w:rsid w:val="007845FA"/>
    <w:rsid w:val="007846D6"/>
    <w:rsid w:val="00784B8A"/>
    <w:rsid w:val="00784ED3"/>
    <w:rsid w:val="00785295"/>
    <w:rsid w:val="00785417"/>
    <w:rsid w:val="00785619"/>
    <w:rsid w:val="0078577E"/>
    <w:rsid w:val="00785F12"/>
    <w:rsid w:val="007860CB"/>
    <w:rsid w:val="0078614E"/>
    <w:rsid w:val="0078617D"/>
    <w:rsid w:val="007863D2"/>
    <w:rsid w:val="00786429"/>
    <w:rsid w:val="007864A6"/>
    <w:rsid w:val="00786603"/>
    <w:rsid w:val="0078666A"/>
    <w:rsid w:val="00786BC6"/>
    <w:rsid w:val="0078704D"/>
    <w:rsid w:val="007870C9"/>
    <w:rsid w:val="007877CC"/>
    <w:rsid w:val="00787819"/>
    <w:rsid w:val="007878FB"/>
    <w:rsid w:val="00787AD1"/>
    <w:rsid w:val="00787B37"/>
    <w:rsid w:val="00787C6A"/>
    <w:rsid w:val="00787CF9"/>
    <w:rsid w:val="00787D49"/>
    <w:rsid w:val="0079063C"/>
    <w:rsid w:val="00790652"/>
    <w:rsid w:val="007907BD"/>
    <w:rsid w:val="0079091D"/>
    <w:rsid w:val="00790A0F"/>
    <w:rsid w:val="00790C2A"/>
    <w:rsid w:val="00790D44"/>
    <w:rsid w:val="00790DE2"/>
    <w:rsid w:val="00790DE3"/>
    <w:rsid w:val="00790E20"/>
    <w:rsid w:val="007910DA"/>
    <w:rsid w:val="007910E4"/>
    <w:rsid w:val="00791165"/>
    <w:rsid w:val="00791546"/>
    <w:rsid w:val="0079166A"/>
    <w:rsid w:val="0079177F"/>
    <w:rsid w:val="007918B7"/>
    <w:rsid w:val="00791A08"/>
    <w:rsid w:val="00791AB9"/>
    <w:rsid w:val="00791BC3"/>
    <w:rsid w:val="00791D05"/>
    <w:rsid w:val="00791F2A"/>
    <w:rsid w:val="00792185"/>
    <w:rsid w:val="007923F7"/>
    <w:rsid w:val="00792497"/>
    <w:rsid w:val="00792969"/>
    <w:rsid w:val="00792D92"/>
    <w:rsid w:val="00793090"/>
    <w:rsid w:val="007930DC"/>
    <w:rsid w:val="007932A6"/>
    <w:rsid w:val="00793421"/>
    <w:rsid w:val="00793638"/>
    <w:rsid w:val="00793AC0"/>
    <w:rsid w:val="00793C65"/>
    <w:rsid w:val="00793F58"/>
    <w:rsid w:val="00793F86"/>
    <w:rsid w:val="007941B2"/>
    <w:rsid w:val="007941B7"/>
    <w:rsid w:val="007941C4"/>
    <w:rsid w:val="007949E7"/>
    <w:rsid w:val="00794B54"/>
    <w:rsid w:val="00794BCC"/>
    <w:rsid w:val="00794DBD"/>
    <w:rsid w:val="00794DE8"/>
    <w:rsid w:val="0079524F"/>
    <w:rsid w:val="007953F0"/>
    <w:rsid w:val="0079571D"/>
    <w:rsid w:val="00795AA8"/>
    <w:rsid w:val="00795AB9"/>
    <w:rsid w:val="007961D3"/>
    <w:rsid w:val="0079647D"/>
    <w:rsid w:val="00796808"/>
    <w:rsid w:val="00796B22"/>
    <w:rsid w:val="00796CDA"/>
    <w:rsid w:val="00796FB4"/>
    <w:rsid w:val="007975BA"/>
    <w:rsid w:val="007976BF"/>
    <w:rsid w:val="0079793D"/>
    <w:rsid w:val="007A00C1"/>
    <w:rsid w:val="007A0120"/>
    <w:rsid w:val="007A03BA"/>
    <w:rsid w:val="007A041D"/>
    <w:rsid w:val="007A042F"/>
    <w:rsid w:val="007A045F"/>
    <w:rsid w:val="007A0C8B"/>
    <w:rsid w:val="007A10F4"/>
    <w:rsid w:val="007A111C"/>
    <w:rsid w:val="007A118A"/>
    <w:rsid w:val="007A1415"/>
    <w:rsid w:val="007A1C68"/>
    <w:rsid w:val="007A1CAF"/>
    <w:rsid w:val="007A1DA3"/>
    <w:rsid w:val="007A2120"/>
    <w:rsid w:val="007A24D6"/>
    <w:rsid w:val="007A2B8A"/>
    <w:rsid w:val="007A2BED"/>
    <w:rsid w:val="007A3028"/>
    <w:rsid w:val="007A32DB"/>
    <w:rsid w:val="007A36C4"/>
    <w:rsid w:val="007A396F"/>
    <w:rsid w:val="007A3BA2"/>
    <w:rsid w:val="007A3DD1"/>
    <w:rsid w:val="007A4112"/>
    <w:rsid w:val="007A4C22"/>
    <w:rsid w:val="007A4C79"/>
    <w:rsid w:val="007A4D05"/>
    <w:rsid w:val="007A4DE2"/>
    <w:rsid w:val="007A523B"/>
    <w:rsid w:val="007A5498"/>
    <w:rsid w:val="007A572E"/>
    <w:rsid w:val="007A5741"/>
    <w:rsid w:val="007A5BC2"/>
    <w:rsid w:val="007A5CDC"/>
    <w:rsid w:val="007A5CE7"/>
    <w:rsid w:val="007A5D5E"/>
    <w:rsid w:val="007A6044"/>
    <w:rsid w:val="007A629F"/>
    <w:rsid w:val="007A6359"/>
    <w:rsid w:val="007A6395"/>
    <w:rsid w:val="007A6B33"/>
    <w:rsid w:val="007A6F71"/>
    <w:rsid w:val="007A7177"/>
    <w:rsid w:val="007A731E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21"/>
    <w:rsid w:val="007B0FF7"/>
    <w:rsid w:val="007B10BF"/>
    <w:rsid w:val="007B13DD"/>
    <w:rsid w:val="007B13F0"/>
    <w:rsid w:val="007B16AA"/>
    <w:rsid w:val="007B176E"/>
    <w:rsid w:val="007B1AA9"/>
    <w:rsid w:val="007B1BCF"/>
    <w:rsid w:val="007B1C96"/>
    <w:rsid w:val="007B217A"/>
    <w:rsid w:val="007B2196"/>
    <w:rsid w:val="007B2633"/>
    <w:rsid w:val="007B2956"/>
    <w:rsid w:val="007B2AC7"/>
    <w:rsid w:val="007B2AE8"/>
    <w:rsid w:val="007B2BF0"/>
    <w:rsid w:val="007B2C28"/>
    <w:rsid w:val="007B2F58"/>
    <w:rsid w:val="007B31D0"/>
    <w:rsid w:val="007B3556"/>
    <w:rsid w:val="007B3643"/>
    <w:rsid w:val="007B37DD"/>
    <w:rsid w:val="007B3E38"/>
    <w:rsid w:val="007B3FC7"/>
    <w:rsid w:val="007B42B5"/>
    <w:rsid w:val="007B46AC"/>
    <w:rsid w:val="007B4943"/>
    <w:rsid w:val="007B4A45"/>
    <w:rsid w:val="007B4AEF"/>
    <w:rsid w:val="007B4BAA"/>
    <w:rsid w:val="007B4C50"/>
    <w:rsid w:val="007B4C74"/>
    <w:rsid w:val="007B4D45"/>
    <w:rsid w:val="007B4E4D"/>
    <w:rsid w:val="007B4FC4"/>
    <w:rsid w:val="007B5ECF"/>
    <w:rsid w:val="007B6186"/>
    <w:rsid w:val="007B6961"/>
    <w:rsid w:val="007B6C44"/>
    <w:rsid w:val="007B70C3"/>
    <w:rsid w:val="007B7431"/>
    <w:rsid w:val="007B763E"/>
    <w:rsid w:val="007B79B5"/>
    <w:rsid w:val="007B7C2A"/>
    <w:rsid w:val="007B7D9D"/>
    <w:rsid w:val="007B7F35"/>
    <w:rsid w:val="007C031C"/>
    <w:rsid w:val="007C0444"/>
    <w:rsid w:val="007C06AA"/>
    <w:rsid w:val="007C0830"/>
    <w:rsid w:val="007C08D9"/>
    <w:rsid w:val="007C0957"/>
    <w:rsid w:val="007C0B89"/>
    <w:rsid w:val="007C0C04"/>
    <w:rsid w:val="007C0D6E"/>
    <w:rsid w:val="007C113C"/>
    <w:rsid w:val="007C1438"/>
    <w:rsid w:val="007C2344"/>
    <w:rsid w:val="007C2784"/>
    <w:rsid w:val="007C27DC"/>
    <w:rsid w:val="007C2E33"/>
    <w:rsid w:val="007C3559"/>
    <w:rsid w:val="007C3640"/>
    <w:rsid w:val="007C3B91"/>
    <w:rsid w:val="007C3E23"/>
    <w:rsid w:val="007C40EC"/>
    <w:rsid w:val="007C412E"/>
    <w:rsid w:val="007C4301"/>
    <w:rsid w:val="007C4470"/>
    <w:rsid w:val="007C4650"/>
    <w:rsid w:val="007C4845"/>
    <w:rsid w:val="007C48A3"/>
    <w:rsid w:val="007C4B81"/>
    <w:rsid w:val="007C4FEE"/>
    <w:rsid w:val="007C5B58"/>
    <w:rsid w:val="007C5DF4"/>
    <w:rsid w:val="007C6400"/>
    <w:rsid w:val="007C64B5"/>
    <w:rsid w:val="007C693C"/>
    <w:rsid w:val="007C694F"/>
    <w:rsid w:val="007C69F6"/>
    <w:rsid w:val="007C6A34"/>
    <w:rsid w:val="007C6E70"/>
    <w:rsid w:val="007C6E7F"/>
    <w:rsid w:val="007C6EE1"/>
    <w:rsid w:val="007C70EF"/>
    <w:rsid w:val="007C7225"/>
    <w:rsid w:val="007C7429"/>
    <w:rsid w:val="007C7688"/>
    <w:rsid w:val="007C788F"/>
    <w:rsid w:val="007C790A"/>
    <w:rsid w:val="007C7991"/>
    <w:rsid w:val="007C7A8E"/>
    <w:rsid w:val="007C7B10"/>
    <w:rsid w:val="007C7B2B"/>
    <w:rsid w:val="007C7BE0"/>
    <w:rsid w:val="007D0297"/>
    <w:rsid w:val="007D0329"/>
    <w:rsid w:val="007D07F0"/>
    <w:rsid w:val="007D0BBB"/>
    <w:rsid w:val="007D0BC4"/>
    <w:rsid w:val="007D0E53"/>
    <w:rsid w:val="007D0FB2"/>
    <w:rsid w:val="007D0FFA"/>
    <w:rsid w:val="007D108F"/>
    <w:rsid w:val="007D11B8"/>
    <w:rsid w:val="007D11CC"/>
    <w:rsid w:val="007D153C"/>
    <w:rsid w:val="007D170F"/>
    <w:rsid w:val="007D19D8"/>
    <w:rsid w:val="007D1A12"/>
    <w:rsid w:val="007D1AEB"/>
    <w:rsid w:val="007D1C18"/>
    <w:rsid w:val="007D1CCB"/>
    <w:rsid w:val="007D1EDD"/>
    <w:rsid w:val="007D1F9F"/>
    <w:rsid w:val="007D2247"/>
    <w:rsid w:val="007D22E8"/>
    <w:rsid w:val="007D23D9"/>
    <w:rsid w:val="007D26C2"/>
    <w:rsid w:val="007D2840"/>
    <w:rsid w:val="007D2900"/>
    <w:rsid w:val="007D2A85"/>
    <w:rsid w:val="007D2BF9"/>
    <w:rsid w:val="007D2C14"/>
    <w:rsid w:val="007D2C97"/>
    <w:rsid w:val="007D2D08"/>
    <w:rsid w:val="007D2D60"/>
    <w:rsid w:val="007D2E78"/>
    <w:rsid w:val="007D2F61"/>
    <w:rsid w:val="007D30B2"/>
    <w:rsid w:val="007D336B"/>
    <w:rsid w:val="007D33C1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CA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50E3"/>
    <w:rsid w:val="007D5111"/>
    <w:rsid w:val="007D51DE"/>
    <w:rsid w:val="007D5445"/>
    <w:rsid w:val="007D5A28"/>
    <w:rsid w:val="007D5C6D"/>
    <w:rsid w:val="007D5CC9"/>
    <w:rsid w:val="007D61CA"/>
    <w:rsid w:val="007D6620"/>
    <w:rsid w:val="007D68D8"/>
    <w:rsid w:val="007D6E3A"/>
    <w:rsid w:val="007D6F67"/>
    <w:rsid w:val="007D7545"/>
    <w:rsid w:val="007D781E"/>
    <w:rsid w:val="007D78E9"/>
    <w:rsid w:val="007E00D9"/>
    <w:rsid w:val="007E02C2"/>
    <w:rsid w:val="007E02FE"/>
    <w:rsid w:val="007E0CB4"/>
    <w:rsid w:val="007E0EA6"/>
    <w:rsid w:val="007E0EE8"/>
    <w:rsid w:val="007E0F48"/>
    <w:rsid w:val="007E1331"/>
    <w:rsid w:val="007E1388"/>
    <w:rsid w:val="007E1746"/>
    <w:rsid w:val="007E1873"/>
    <w:rsid w:val="007E1C3F"/>
    <w:rsid w:val="007E1E4A"/>
    <w:rsid w:val="007E1F1F"/>
    <w:rsid w:val="007E2318"/>
    <w:rsid w:val="007E2566"/>
    <w:rsid w:val="007E2894"/>
    <w:rsid w:val="007E2BA6"/>
    <w:rsid w:val="007E2D99"/>
    <w:rsid w:val="007E2F7E"/>
    <w:rsid w:val="007E2FF3"/>
    <w:rsid w:val="007E3308"/>
    <w:rsid w:val="007E34D1"/>
    <w:rsid w:val="007E35AF"/>
    <w:rsid w:val="007E36F5"/>
    <w:rsid w:val="007E392F"/>
    <w:rsid w:val="007E3955"/>
    <w:rsid w:val="007E3977"/>
    <w:rsid w:val="007E3C2D"/>
    <w:rsid w:val="007E3D3D"/>
    <w:rsid w:val="007E4B07"/>
    <w:rsid w:val="007E4BF2"/>
    <w:rsid w:val="007E4C1A"/>
    <w:rsid w:val="007E5077"/>
    <w:rsid w:val="007E55ED"/>
    <w:rsid w:val="007E59C0"/>
    <w:rsid w:val="007E5BC6"/>
    <w:rsid w:val="007E6199"/>
    <w:rsid w:val="007E63AD"/>
    <w:rsid w:val="007E652B"/>
    <w:rsid w:val="007E6E02"/>
    <w:rsid w:val="007E6F26"/>
    <w:rsid w:val="007E7272"/>
    <w:rsid w:val="007E7559"/>
    <w:rsid w:val="007E7A01"/>
    <w:rsid w:val="007E7E29"/>
    <w:rsid w:val="007F0109"/>
    <w:rsid w:val="007F0573"/>
    <w:rsid w:val="007F0592"/>
    <w:rsid w:val="007F0635"/>
    <w:rsid w:val="007F07FF"/>
    <w:rsid w:val="007F089C"/>
    <w:rsid w:val="007F09BF"/>
    <w:rsid w:val="007F0A1B"/>
    <w:rsid w:val="007F0B5C"/>
    <w:rsid w:val="007F0DFC"/>
    <w:rsid w:val="007F0ED8"/>
    <w:rsid w:val="007F1048"/>
    <w:rsid w:val="007F10D2"/>
    <w:rsid w:val="007F1164"/>
    <w:rsid w:val="007F121B"/>
    <w:rsid w:val="007F1778"/>
    <w:rsid w:val="007F1914"/>
    <w:rsid w:val="007F1968"/>
    <w:rsid w:val="007F1C73"/>
    <w:rsid w:val="007F1EDB"/>
    <w:rsid w:val="007F2319"/>
    <w:rsid w:val="007F24D5"/>
    <w:rsid w:val="007F26E3"/>
    <w:rsid w:val="007F26FD"/>
    <w:rsid w:val="007F28E9"/>
    <w:rsid w:val="007F2983"/>
    <w:rsid w:val="007F2B4E"/>
    <w:rsid w:val="007F2BD7"/>
    <w:rsid w:val="007F3192"/>
    <w:rsid w:val="007F3E08"/>
    <w:rsid w:val="007F4294"/>
    <w:rsid w:val="007F45EA"/>
    <w:rsid w:val="007F4624"/>
    <w:rsid w:val="007F4ACF"/>
    <w:rsid w:val="007F4B4C"/>
    <w:rsid w:val="007F4C54"/>
    <w:rsid w:val="007F5006"/>
    <w:rsid w:val="007F560E"/>
    <w:rsid w:val="007F5921"/>
    <w:rsid w:val="007F594B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566"/>
    <w:rsid w:val="007F7844"/>
    <w:rsid w:val="007F7B2F"/>
    <w:rsid w:val="007F7B4F"/>
    <w:rsid w:val="007F7BA7"/>
    <w:rsid w:val="007F7CCC"/>
    <w:rsid w:val="007F7F4E"/>
    <w:rsid w:val="0080040E"/>
    <w:rsid w:val="00800666"/>
    <w:rsid w:val="008009C2"/>
    <w:rsid w:val="008009CF"/>
    <w:rsid w:val="00800A46"/>
    <w:rsid w:val="00800BF4"/>
    <w:rsid w:val="0080104C"/>
    <w:rsid w:val="0080119B"/>
    <w:rsid w:val="00801683"/>
    <w:rsid w:val="00801A65"/>
    <w:rsid w:val="00801B11"/>
    <w:rsid w:val="00801EFF"/>
    <w:rsid w:val="0080231E"/>
    <w:rsid w:val="00802449"/>
    <w:rsid w:val="008027B6"/>
    <w:rsid w:val="00802FE8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4137"/>
    <w:rsid w:val="00804152"/>
    <w:rsid w:val="008043BC"/>
    <w:rsid w:val="008044BE"/>
    <w:rsid w:val="00804884"/>
    <w:rsid w:val="008048C0"/>
    <w:rsid w:val="00804FC6"/>
    <w:rsid w:val="00805299"/>
    <w:rsid w:val="00805315"/>
    <w:rsid w:val="0080541F"/>
    <w:rsid w:val="008054E7"/>
    <w:rsid w:val="0080583E"/>
    <w:rsid w:val="008059D8"/>
    <w:rsid w:val="00805EDD"/>
    <w:rsid w:val="00806027"/>
    <w:rsid w:val="00806129"/>
    <w:rsid w:val="00806493"/>
    <w:rsid w:val="0080663D"/>
    <w:rsid w:val="0080673A"/>
    <w:rsid w:val="00806926"/>
    <w:rsid w:val="00806B54"/>
    <w:rsid w:val="00806E28"/>
    <w:rsid w:val="00806F1B"/>
    <w:rsid w:val="00807798"/>
    <w:rsid w:val="00807864"/>
    <w:rsid w:val="00807B5A"/>
    <w:rsid w:val="00807C62"/>
    <w:rsid w:val="00810022"/>
    <w:rsid w:val="0081002B"/>
    <w:rsid w:val="008101DC"/>
    <w:rsid w:val="0081028F"/>
    <w:rsid w:val="00810400"/>
    <w:rsid w:val="0081046B"/>
    <w:rsid w:val="008104B3"/>
    <w:rsid w:val="008104C0"/>
    <w:rsid w:val="008105CD"/>
    <w:rsid w:val="008106A9"/>
    <w:rsid w:val="00810799"/>
    <w:rsid w:val="00810943"/>
    <w:rsid w:val="00810FB5"/>
    <w:rsid w:val="0081145F"/>
    <w:rsid w:val="0081152E"/>
    <w:rsid w:val="00811ABE"/>
    <w:rsid w:val="00811C85"/>
    <w:rsid w:val="00811D3C"/>
    <w:rsid w:val="00811DBD"/>
    <w:rsid w:val="00811E64"/>
    <w:rsid w:val="008123EE"/>
    <w:rsid w:val="00812613"/>
    <w:rsid w:val="00812B1B"/>
    <w:rsid w:val="00812C3D"/>
    <w:rsid w:val="00812E96"/>
    <w:rsid w:val="0081309F"/>
    <w:rsid w:val="00813457"/>
    <w:rsid w:val="008135CA"/>
    <w:rsid w:val="00813800"/>
    <w:rsid w:val="00813F5B"/>
    <w:rsid w:val="00814080"/>
    <w:rsid w:val="008140F5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9F4"/>
    <w:rsid w:val="00815BE1"/>
    <w:rsid w:val="00815C86"/>
    <w:rsid w:val="008164BF"/>
    <w:rsid w:val="00816692"/>
    <w:rsid w:val="00816782"/>
    <w:rsid w:val="00816857"/>
    <w:rsid w:val="00816B20"/>
    <w:rsid w:val="00816D77"/>
    <w:rsid w:val="00816F80"/>
    <w:rsid w:val="00817116"/>
    <w:rsid w:val="008172C1"/>
    <w:rsid w:val="008173D6"/>
    <w:rsid w:val="008177BC"/>
    <w:rsid w:val="00817AD0"/>
    <w:rsid w:val="00817CC9"/>
    <w:rsid w:val="00817E24"/>
    <w:rsid w:val="00817FA0"/>
    <w:rsid w:val="00820065"/>
    <w:rsid w:val="00820480"/>
    <w:rsid w:val="00820553"/>
    <w:rsid w:val="00820573"/>
    <w:rsid w:val="008206DE"/>
    <w:rsid w:val="00820D18"/>
    <w:rsid w:val="00820DA4"/>
    <w:rsid w:val="00820DCC"/>
    <w:rsid w:val="0082143C"/>
    <w:rsid w:val="008216A7"/>
    <w:rsid w:val="008218E0"/>
    <w:rsid w:val="00821C9F"/>
    <w:rsid w:val="008221D4"/>
    <w:rsid w:val="008223BC"/>
    <w:rsid w:val="008223D5"/>
    <w:rsid w:val="0082248C"/>
    <w:rsid w:val="00822663"/>
    <w:rsid w:val="00822BC2"/>
    <w:rsid w:val="0082304E"/>
    <w:rsid w:val="00823309"/>
    <w:rsid w:val="00823473"/>
    <w:rsid w:val="0082349F"/>
    <w:rsid w:val="0082357C"/>
    <w:rsid w:val="00823692"/>
    <w:rsid w:val="00823928"/>
    <w:rsid w:val="00823DB1"/>
    <w:rsid w:val="00823EF9"/>
    <w:rsid w:val="00824220"/>
    <w:rsid w:val="008244B7"/>
    <w:rsid w:val="00824693"/>
    <w:rsid w:val="00824763"/>
    <w:rsid w:val="0082484F"/>
    <w:rsid w:val="00824BB9"/>
    <w:rsid w:val="00824DC9"/>
    <w:rsid w:val="008256A2"/>
    <w:rsid w:val="008258C2"/>
    <w:rsid w:val="00825BF3"/>
    <w:rsid w:val="008261E4"/>
    <w:rsid w:val="00826366"/>
    <w:rsid w:val="008267BF"/>
    <w:rsid w:val="00826800"/>
    <w:rsid w:val="008269F7"/>
    <w:rsid w:val="00826AC8"/>
    <w:rsid w:val="00826C0D"/>
    <w:rsid w:val="00826DE7"/>
    <w:rsid w:val="00827207"/>
    <w:rsid w:val="008272A4"/>
    <w:rsid w:val="00827300"/>
    <w:rsid w:val="00827356"/>
    <w:rsid w:val="008275D5"/>
    <w:rsid w:val="00827638"/>
    <w:rsid w:val="00827735"/>
    <w:rsid w:val="008277E1"/>
    <w:rsid w:val="00827A0C"/>
    <w:rsid w:val="00827BDD"/>
    <w:rsid w:val="00827D68"/>
    <w:rsid w:val="00830177"/>
    <w:rsid w:val="008301ED"/>
    <w:rsid w:val="0083057F"/>
    <w:rsid w:val="0083067E"/>
    <w:rsid w:val="008306FA"/>
    <w:rsid w:val="008307BA"/>
    <w:rsid w:val="008309C6"/>
    <w:rsid w:val="008313DC"/>
    <w:rsid w:val="008313F3"/>
    <w:rsid w:val="0083167F"/>
    <w:rsid w:val="008316BD"/>
    <w:rsid w:val="0083172A"/>
    <w:rsid w:val="00831801"/>
    <w:rsid w:val="00831B80"/>
    <w:rsid w:val="00832085"/>
    <w:rsid w:val="008322F7"/>
    <w:rsid w:val="008324D3"/>
    <w:rsid w:val="00832883"/>
    <w:rsid w:val="00832DCF"/>
    <w:rsid w:val="00832EE3"/>
    <w:rsid w:val="00832F29"/>
    <w:rsid w:val="008330B1"/>
    <w:rsid w:val="008330E3"/>
    <w:rsid w:val="00833103"/>
    <w:rsid w:val="0083331D"/>
    <w:rsid w:val="008333B0"/>
    <w:rsid w:val="008333F4"/>
    <w:rsid w:val="00833526"/>
    <w:rsid w:val="00833E3F"/>
    <w:rsid w:val="00833F8C"/>
    <w:rsid w:val="008341CA"/>
    <w:rsid w:val="008347AA"/>
    <w:rsid w:val="0083491F"/>
    <w:rsid w:val="00834991"/>
    <w:rsid w:val="00834A92"/>
    <w:rsid w:val="00834B93"/>
    <w:rsid w:val="00834BAE"/>
    <w:rsid w:val="00834DED"/>
    <w:rsid w:val="0083534C"/>
    <w:rsid w:val="008354E5"/>
    <w:rsid w:val="008355C0"/>
    <w:rsid w:val="008356C0"/>
    <w:rsid w:val="008356F0"/>
    <w:rsid w:val="00835C00"/>
    <w:rsid w:val="00835E62"/>
    <w:rsid w:val="0083625E"/>
    <w:rsid w:val="008363DD"/>
    <w:rsid w:val="00836416"/>
    <w:rsid w:val="00836633"/>
    <w:rsid w:val="00836B9C"/>
    <w:rsid w:val="00836DAD"/>
    <w:rsid w:val="00836E80"/>
    <w:rsid w:val="008371E3"/>
    <w:rsid w:val="0083724C"/>
    <w:rsid w:val="0083727F"/>
    <w:rsid w:val="0083767C"/>
    <w:rsid w:val="008377E6"/>
    <w:rsid w:val="0083786E"/>
    <w:rsid w:val="00837AAD"/>
    <w:rsid w:val="00837C41"/>
    <w:rsid w:val="00837DD1"/>
    <w:rsid w:val="00837E0F"/>
    <w:rsid w:val="00837EFE"/>
    <w:rsid w:val="008401B5"/>
    <w:rsid w:val="008401D0"/>
    <w:rsid w:val="008402A8"/>
    <w:rsid w:val="008403CB"/>
    <w:rsid w:val="0084099D"/>
    <w:rsid w:val="0084117A"/>
    <w:rsid w:val="00841316"/>
    <w:rsid w:val="008413B1"/>
    <w:rsid w:val="0084158F"/>
    <w:rsid w:val="00841636"/>
    <w:rsid w:val="00841859"/>
    <w:rsid w:val="00841B5F"/>
    <w:rsid w:val="00841B92"/>
    <w:rsid w:val="00841D12"/>
    <w:rsid w:val="00841EB9"/>
    <w:rsid w:val="00842129"/>
    <w:rsid w:val="0084225B"/>
    <w:rsid w:val="00842687"/>
    <w:rsid w:val="00842A0D"/>
    <w:rsid w:val="00842A1B"/>
    <w:rsid w:val="00842A73"/>
    <w:rsid w:val="00842C3C"/>
    <w:rsid w:val="00842D3A"/>
    <w:rsid w:val="00842D63"/>
    <w:rsid w:val="00842F0A"/>
    <w:rsid w:val="00842F60"/>
    <w:rsid w:val="00842FF2"/>
    <w:rsid w:val="00843191"/>
    <w:rsid w:val="008433BF"/>
    <w:rsid w:val="008434FF"/>
    <w:rsid w:val="008435C5"/>
    <w:rsid w:val="00843B2E"/>
    <w:rsid w:val="00843C90"/>
    <w:rsid w:val="00843F84"/>
    <w:rsid w:val="0084478E"/>
    <w:rsid w:val="0084490E"/>
    <w:rsid w:val="00844B99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3F1"/>
    <w:rsid w:val="008464F4"/>
    <w:rsid w:val="00846506"/>
    <w:rsid w:val="00846900"/>
    <w:rsid w:val="00846C88"/>
    <w:rsid w:val="00846FCF"/>
    <w:rsid w:val="008470F8"/>
    <w:rsid w:val="008471B5"/>
    <w:rsid w:val="00847369"/>
    <w:rsid w:val="00847790"/>
    <w:rsid w:val="00847797"/>
    <w:rsid w:val="00847836"/>
    <w:rsid w:val="00847B02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50F"/>
    <w:rsid w:val="0085170A"/>
    <w:rsid w:val="00851816"/>
    <w:rsid w:val="00851859"/>
    <w:rsid w:val="00851A14"/>
    <w:rsid w:val="00851BAF"/>
    <w:rsid w:val="00851D9B"/>
    <w:rsid w:val="008528D7"/>
    <w:rsid w:val="00852982"/>
    <w:rsid w:val="008529A4"/>
    <w:rsid w:val="00852C9C"/>
    <w:rsid w:val="00852EDB"/>
    <w:rsid w:val="00852F06"/>
    <w:rsid w:val="00853388"/>
    <w:rsid w:val="008533CB"/>
    <w:rsid w:val="0085380A"/>
    <w:rsid w:val="008542D6"/>
    <w:rsid w:val="008543C1"/>
    <w:rsid w:val="0085452E"/>
    <w:rsid w:val="00854797"/>
    <w:rsid w:val="008547C2"/>
    <w:rsid w:val="008549C5"/>
    <w:rsid w:val="00854BAB"/>
    <w:rsid w:val="00854C72"/>
    <w:rsid w:val="00855175"/>
    <w:rsid w:val="00855393"/>
    <w:rsid w:val="00855742"/>
    <w:rsid w:val="0085583C"/>
    <w:rsid w:val="00855918"/>
    <w:rsid w:val="00856040"/>
    <w:rsid w:val="008560F8"/>
    <w:rsid w:val="0085633A"/>
    <w:rsid w:val="00856436"/>
    <w:rsid w:val="0085643B"/>
    <w:rsid w:val="0085663D"/>
    <w:rsid w:val="00856D22"/>
    <w:rsid w:val="00856F27"/>
    <w:rsid w:val="0085736E"/>
    <w:rsid w:val="00857A03"/>
    <w:rsid w:val="00857BA0"/>
    <w:rsid w:val="00857F0D"/>
    <w:rsid w:val="0086034D"/>
    <w:rsid w:val="008604B0"/>
    <w:rsid w:val="0086050C"/>
    <w:rsid w:val="008606D7"/>
    <w:rsid w:val="008608CB"/>
    <w:rsid w:val="00860E01"/>
    <w:rsid w:val="00860EBC"/>
    <w:rsid w:val="00860FA4"/>
    <w:rsid w:val="0086156A"/>
    <w:rsid w:val="008616B6"/>
    <w:rsid w:val="00861836"/>
    <w:rsid w:val="00861967"/>
    <w:rsid w:val="008619B7"/>
    <w:rsid w:val="00861C7A"/>
    <w:rsid w:val="00861EEE"/>
    <w:rsid w:val="008620A9"/>
    <w:rsid w:val="00862309"/>
    <w:rsid w:val="0086247E"/>
    <w:rsid w:val="008624F6"/>
    <w:rsid w:val="00862A8A"/>
    <w:rsid w:val="00862EE4"/>
    <w:rsid w:val="008630E0"/>
    <w:rsid w:val="00863133"/>
    <w:rsid w:val="008634C3"/>
    <w:rsid w:val="00863BD0"/>
    <w:rsid w:val="0086412A"/>
    <w:rsid w:val="008641B4"/>
    <w:rsid w:val="0086428F"/>
    <w:rsid w:val="00864624"/>
    <w:rsid w:val="0086465D"/>
    <w:rsid w:val="00864750"/>
    <w:rsid w:val="00864E4E"/>
    <w:rsid w:val="00865215"/>
    <w:rsid w:val="008653D6"/>
    <w:rsid w:val="008655BB"/>
    <w:rsid w:val="008656E3"/>
    <w:rsid w:val="0086586C"/>
    <w:rsid w:val="008658A9"/>
    <w:rsid w:val="00865921"/>
    <w:rsid w:val="008659BC"/>
    <w:rsid w:val="00865CC8"/>
    <w:rsid w:val="00865CEB"/>
    <w:rsid w:val="00865D22"/>
    <w:rsid w:val="008660C9"/>
    <w:rsid w:val="0086629C"/>
    <w:rsid w:val="0086648C"/>
    <w:rsid w:val="00866991"/>
    <w:rsid w:val="00866F94"/>
    <w:rsid w:val="0086701D"/>
    <w:rsid w:val="008671A1"/>
    <w:rsid w:val="0086753A"/>
    <w:rsid w:val="008675D4"/>
    <w:rsid w:val="00867954"/>
    <w:rsid w:val="008679B5"/>
    <w:rsid w:val="00867E32"/>
    <w:rsid w:val="00870318"/>
    <w:rsid w:val="008703DB"/>
    <w:rsid w:val="00870580"/>
    <w:rsid w:val="00870CCC"/>
    <w:rsid w:val="00870E4E"/>
    <w:rsid w:val="00870EB0"/>
    <w:rsid w:val="00870F48"/>
    <w:rsid w:val="00870FB1"/>
    <w:rsid w:val="008712AA"/>
    <w:rsid w:val="0087137D"/>
    <w:rsid w:val="008713E9"/>
    <w:rsid w:val="008714D3"/>
    <w:rsid w:val="00871711"/>
    <w:rsid w:val="0087178F"/>
    <w:rsid w:val="008719F2"/>
    <w:rsid w:val="00871A4A"/>
    <w:rsid w:val="00871FA1"/>
    <w:rsid w:val="0087217A"/>
    <w:rsid w:val="0087221D"/>
    <w:rsid w:val="008727F5"/>
    <w:rsid w:val="00872CD7"/>
    <w:rsid w:val="00873205"/>
    <w:rsid w:val="00873291"/>
    <w:rsid w:val="0087345F"/>
    <w:rsid w:val="00873609"/>
    <w:rsid w:val="00873AE4"/>
    <w:rsid w:val="00874263"/>
    <w:rsid w:val="00874324"/>
    <w:rsid w:val="008744A9"/>
    <w:rsid w:val="00874503"/>
    <w:rsid w:val="00874536"/>
    <w:rsid w:val="008745F5"/>
    <w:rsid w:val="00874B54"/>
    <w:rsid w:val="00874B77"/>
    <w:rsid w:val="00874CB4"/>
    <w:rsid w:val="00874E1C"/>
    <w:rsid w:val="008751BA"/>
    <w:rsid w:val="00875EF4"/>
    <w:rsid w:val="00875FCB"/>
    <w:rsid w:val="00876442"/>
    <w:rsid w:val="00876526"/>
    <w:rsid w:val="0087663A"/>
    <w:rsid w:val="0087685E"/>
    <w:rsid w:val="00876876"/>
    <w:rsid w:val="008768BA"/>
    <w:rsid w:val="00876C41"/>
    <w:rsid w:val="00876C86"/>
    <w:rsid w:val="00876CC6"/>
    <w:rsid w:val="00876E06"/>
    <w:rsid w:val="008773D2"/>
    <w:rsid w:val="0087758E"/>
    <w:rsid w:val="008775E8"/>
    <w:rsid w:val="00877876"/>
    <w:rsid w:val="0087793C"/>
    <w:rsid w:val="00877BCA"/>
    <w:rsid w:val="00877F05"/>
    <w:rsid w:val="00877FAD"/>
    <w:rsid w:val="0088069F"/>
    <w:rsid w:val="008806A9"/>
    <w:rsid w:val="0088088E"/>
    <w:rsid w:val="008808DC"/>
    <w:rsid w:val="00880ABF"/>
    <w:rsid w:val="00880B7B"/>
    <w:rsid w:val="00880CBA"/>
    <w:rsid w:val="00881441"/>
    <w:rsid w:val="00881785"/>
    <w:rsid w:val="00881A7F"/>
    <w:rsid w:val="00881AAB"/>
    <w:rsid w:val="00881B0B"/>
    <w:rsid w:val="00881ED8"/>
    <w:rsid w:val="00881EF4"/>
    <w:rsid w:val="00882082"/>
    <w:rsid w:val="00882119"/>
    <w:rsid w:val="008822F9"/>
    <w:rsid w:val="00882488"/>
    <w:rsid w:val="0088250B"/>
    <w:rsid w:val="008826E8"/>
    <w:rsid w:val="00882975"/>
    <w:rsid w:val="00882BF0"/>
    <w:rsid w:val="00882BFE"/>
    <w:rsid w:val="00882C93"/>
    <w:rsid w:val="00882DB2"/>
    <w:rsid w:val="00882DD5"/>
    <w:rsid w:val="008832E2"/>
    <w:rsid w:val="00883739"/>
    <w:rsid w:val="0088378F"/>
    <w:rsid w:val="008837B9"/>
    <w:rsid w:val="00883AF3"/>
    <w:rsid w:val="00883CDC"/>
    <w:rsid w:val="00883F0A"/>
    <w:rsid w:val="00883F85"/>
    <w:rsid w:val="00883FB1"/>
    <w:rsid w:val="008849A1"/>
    <w:rsid w:val="00884BC6"/>
    <w:rsid w:val="00884C55"/>
    <w:rsid w:val="00884ED4"/>
    <w:rsid w:val="00885012"/>
    <w:rsid w:val="008852FA"/>
    <w:rsid w:val="00885626"/>
    <w:rsid w:val="00885799"/>
    <w:rsid w:val="00885D11"/>
    <w:rsid w:val="008861BB"/>
    <w:rsid w:val="0088659F"/>
    <w:rsid w:val="00886656"/>
    <w:rsid w:val="008866A8"/>
    <w:rsid w:val="0088671A"/>
    <w:rsid w:val="00886AC2"/>
    <w:rsid w:val="00886CBA"/>
    <w:rsid w:val="00887048"/>
    <w:rsid w:val="00887476"/>
    <w:rsid w:val="008876A2"/>
    <w:rsid w:val="0088772E"/>
    <w:rsid w:val="00890058"/>
    <w:rsid w:val="008900B3"/>
    <w:rsid w:val="008902C8"/>
    <w:rsid w:val="008907B0"/>
    <w:rsid w:val="00890857"/>
    <w:rsid w:val="00890905"/>
    <w:rsid w:val="00890EFB"/>
    <w:rsid w:val="00891273"/>
    <w:rsid w:val="008912F2"/>
    <w:rsid w:val="008913B7"/>
    <w:rsid w:val="008915AE"/>
    <w:rsid w:val="008918CF"/>
    <w:rsid w:val="0089195B"/>
    <w:rsid w:val="00891AEB"/>
    <w:rsid w:val="00891BBA"/>
    <w:rsid w:val="00891D73"/>
    <w:rsid w:val="00891DAA"/>
    <w:rsid w:val="00891EC5"/>
    <w:rsid w:val="00891FBC"/>
    <w:rsid w:val="00892284"/>
    <w:rsid w:val="0089260B"/>
    <w:rsid w:val="008926A4"/>
    <w:rsid w:val="008927AD"/>
    <w:rsid w:val="00892B06"/>
    <w:rsid w:val="00892BEA"/>
    <w:rsid w:val="00892CFE"/>
    <w:rsid w:val="008930F4"/>
    <w:rsid w:val="00893139"/>
    <w:rsid w:val="008932A0"/>
    <w:rsid w:val="00893342"/>
    <w:rsid w:val="00893568"/>
    <w:rsid w:val="00893D2F"/>
    <w:rsid w:val="00893D9D"/>
    <w:rsid w:val="00894097"/>
    <w:rsid w:val="008941DB"/>
    <w:rsid w:val="008945A7"/>
    <w:rsid w:val="008945E6"/>
    <w:rsid w:val="008949F7"/>
    <w:rsid w:val="00894B20"/>
    <w:rsid w:val="00894B2A"/>
    <w:rsid w:val="00894B75"/>
    <w:rsid w:val="00894C9A"/>
    <w:rsid w:val="00895262"/>
    <w:rsid w:val="008953C6"/>
    <w:rsid w:val="008954C7"/>
    <w:rsid w:val="00895502"/>
    <w:rsid w:val="00895713"/>
    <w:rsid w:val="008958A1"/>
    <w:rsid w:val="00895A7E"/>
    <w:rsid w:val="00895ABC"/>
    <w:rsid w:val="00895B6B"/>
    <w:rsid w:val="00895C1C"/>
    <w:rsid w:val="00895E3B"/>
    <w:rsid w:val="00896087"/>
    <w:rsid w:val="0089621A"/>
    <w:rsid w:val="00896444"/>
    <w:rsid w:val="00896465"/>
    <w:rsid w:val="008965CB"/>
    <w:rsid w:val="008968EF"/>
    <w:rsid w:val="00896AF4"/>
    <w:rsid w:val="00896B98"/>
    <w:rsid w:val="00896EAE"/>
    <w:rsid w:val="00897277"/>
    <w:rsid w:val="0089737E"/>
    <w:rsid w:val="008973FD"/>
    <w:rsid w:val="00897795"/>
    <w:rsid w:val="00897B88"/>
    <w:rsid w:val="00897C33"/>
    <w:rsid w:val="00897EF0"/>
    <w:rsid w:val="008A016D"/>
    <w:rsid w:val="008A02CC"/>
    <w:rsid w:val="008A058E"/>
    <w:rsid w:val="008A05A3"/>
    <w:rsid w:val="008A0A0A"/>
    <w:rsid w:val="008A0B30"/>
    <w:rsid w:val="008A0E81"/>
    <w:rsid w:val="008A1181"/>
    <w:rsid w:val="008A1189"/>
    <w:rsid w:val="008A1257"/>
    <w:rsid w:val="008A13EE"/>
    <w:rsid w:val="008A1410"/>
    <w:rsid w:val="008A1951"/>
    <w:rsid w:val="008A197D"/>
    <w:rsid w:val="008A19E1"/>
    <w:rsid w:val="008A1A26"/>
    <w:rsid w:val="008A1C34"/>
    <w:rsid w:val="008A1F1C"/>
    <w:rsid w:val="008A2385"/>
    <w:rsid w:val="008A2AD0"/>
    <w:rsid w:val="008A2ADA"/>
    <w:rsid w:val="008A2BC7"/>
    <w:rsid w:val="008A35AC"/>
    <w:rsid w:val="008A391D"/>
    <w:rsid w:val="008A3B46"/>
    <w:rsid w:val="008A3B9A"/>
    <w:rsid w:val="008A3E98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B9D"/>
    <w:rsid w:val="008A4D50"/>
    <w:rsid w:val="008A4DA2"/>
    <w:rsid w:val="008A4F20"/>
    <w:rsid w:val="008A542C"/>
    <w:rsid w:val="008A569A"/>
    <w:rsid w:val="008A582F"/>
    <w:rsid w:val="008A5C47"/>
    <w:rsid w:val="008A5C7C"/>
    <w:rsid w:val="008A663B"/>
    <w:rsid w:val="008A6780"/>
    <w:rsid w:val="008A681C"/>
    <w:rsid w:val="008A6A6E"/>
    <w:rsid w:val="008A6B4B"/>
    <w:rsid w:val="008A6B85"/>
    <w:rsid w:val="008A6DEC"/>
    <w:rsid w:val="008A6E2A"/>
    <w:rsid w:val="008A75DE"/>
    <w:rsid w:val="008A7740"/>
    <w:rsid w:val="008A790C"/>
    <w:rsid w:val="008A7938"/>
    <w:rsid w:val="008A7ABC"/>
    <w:rsid w:val="008A7B10"/>
    <w:rsid w:val="008A7B2A"/>
    <w:rsid w:val="008A7C44"/>
    <w:rsid w:val="008A7D7A"/>
    <w:rsid w:val="008A7DA0"/>
    <w:rsid w:val="008B00EA"/>
    <w:rsid w:val="008B0118"/>
    <w:rsid w:val="008B0328"/>
    <w:rsid w:val="008B0717"/>
    <w:rsid w:val="008B09E4"/>
    <w:rsid w:val="008B0B23"/>
    <w:rsid w:val="008B0BCC"/>
    <w:rsid w:val="008B0F41"/>
    <w:rsid w:val="008B10F1"/>
    <w:rsid w:val="008B1188"/>
    <w:rsid w:val="008B1274"/>
    <w:rsid w:val="008B12D4"/>
    <w:rsid w:val="008B135E"/>
    <w:rsid w:val="008B16BA"/>
    <w:rsid w:val="008B176E"/>
    <w:rsid w:val="008B184E"/>
    <w:rsid w:val="008B189F"/>
    <w:rsid w:val="008B1F92"/>
    <w:rsid w:val="008B2124"/>
    <w:rsid w:val="008B233B"/>
    <w:rsid w:val="008B24BC"/>
    <w:rsid w:val="008B29BD"/>
    <w:rsid w:val="008B29FD"/>
    <w:rsid w:val="008B3644"/>
    <w:rsid w:val="008B36F0"/>
    <w:rsid w:val="008B386B"/>
    <w:rsid w:val="008B3A33"/>
    <w:rsid w:val="008B3FA1"/>
    <w:rsid w:val="008B40B6"/>
    <w:rsid w:val="008B4316"/>
    <w:rsid w:val="008B48E1"/>
    <w:rsid w:val="008B490D"/>
    <w:rsid w:val="008B4975"/>
    <w:rsid w:val="008B4AA0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846"/>
    <w:rsid w:val="008C0938"/>
    <w:rsid w:val="008C0D59"/>
    <w:rsid w:val="008C1031"/>
    <w:rsid w:val="008C11B3"/>
    <w:rsid w:val="008C11BA"/>
    <w:rsid w:val="008C1DFF"/>
    <w:rsid w:val="008C22AD"/>
    <w:rsid w:val="008C2490"/>
    <w:rsid w:val="008C2E86"/>
    <w:rsid w:val="008C313A"/>
    <w:rsid w:val="008C3472"/>
    <w:rsid w:val="008C349B"/>
    <w:rsid w:val="008C3510"/>
    <w:rsid w:val="008C3515"/>
    <w:rsid w:val="008C3640"/>
    <w:rsid w:val="008C3676"/>
    <w:rsid w:val="008C36FA"/>
    <w:rsid w:val="008C3845"/>
    <w:rsid w:val="008C388F"/>
    <w:rsid w:val="008C40B8"/>
    <w:rsid w:val="008C40F8"/>
    <w:rsid w:val="008C4144"/>
    <w:rsid w:val="008C44F2"/>
    <w:rsid w:val="008C4580"/>
    <w:rsid w:val="008C45B5"/>
    <w:rsid w:val="008C473B"/>
    <w:rsid w:val="008C4811"/>
    <w:rsid w:val="008C49F0"/>
    <w:rsid w:val="008C4BEF"/>
    <w:rsid w:val="008C5098"/>
    <w:rsid w:val="008C52E7"/>
    <w:rsid w:val="008C54CB"/>
    <w:rsid w:val="008C54FC"/>
    <w:rsid w:val="008C656A"/>
    <w:rsid w:val="008C6ABC"/>
    <w:rsid w:val="008C6B39"/>
    <w:rsid w:val="008C6B48"/>
    <w:rsid w:val="008C6B54"/>
    <w:rsid w:val="008C6D40"/>
    <w:rsid w:val="008C73BD"/>
    <w:rsid w:val="008C7420"/>
    <w:rsid w:val="008C747E"/>
    <w:rsid w:val="008C787B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9C5"/>
    <w:rsid w:val="008D108B"/>
    <w:rsid w:val="008D10DE"/>
    <w:rsid w:val="008D11F2"/>
    <w:rsid w:val="008D146A"/>
    <w:rsid w:val="008D1781"/>
    <w:rsid w:val="008D17B4"/>
    <w:rsid w:val="008D1822"/>
    <w:rsid w:val="008D19FC"/>
    <w:rsid w:val="008D1BB1"/>
    <w:rsid w:val="008D1BF8"/>
    <w:rsid w:val="008D1C0A"/>
    <w:rsid w:val="008D1F64"/>
    <w:rsid w:val="008D1F81"/>
    <w:rsid w:val="008D1FCB"/>
    <w:rsid w:val="008D23CE"/>
    <w:rsid w:val="008D23E0"/>
    <w:rsid w:val="008D2856"/>
    <w:rsid w:val="008D290F"/>
    <w:rsid w:val="008D2EBE"/>
    <w:rsid w:val="008D2EFC"/>
    <w:rsid w:val="008D3080"/>
    <w:rsid w:val="008D33A8"/>
    <w:rsid w:val="008D39A8"/>
    <w:rsid w:val="008D3C9D"/>
    <w:rsid w:val="008D3D91"/>
    <w:rsid w:val="008D3E3D"/>
    <w:rsid w:val="008D3FBB"/>
    <w:rsid w:val="008D3FEB"/>
    <w:rsid w:val="008D4058"/>
    <w:rsid w:val="008D44CF"/>
    <w:rsid w:val="008D455A"/>
    <w:rsid w:val="008D4599"/>
    <w:rsid w:val="008D4747"/>
    <w:rsid w:val="008D47E8"/>
    <w:rsid w:val="008D48DA"/>
    <w:rsid w:val="008D4C49"/>
    <w:rsid w:val="008D4EAE"/>
    <w:rsid w:val="008D4FA9"/>
    <w:rsid w:val="008D513D"/>
    <w:rsid w:val="008D517B"/>
    <w:rsid w:val="008D519D"/>
    <w:rsid w:val="008D52D5"/>
    <w:rsid w:val="008D5551"/>
    <w:rsid w:val="008D5FF8"/>
    <w:rsid w:val="008D6387"/>
    <w:rsid w:val="008D63EC"/>
    <w:rsid w:val="008D6842"/>
    <w:rsid w:val="008D6C13"/>
    <w:rsid w:val="008D702C"/>
    <w:rsid w:val="008D7098"/>
    <w:rsid w:val="008D7129"/>
    <w:rsid w:val="008D7376"/>
    <w:rsid w:val="008D77DA"/>
    <w:rsid w:val="008D7901"/>
    <w:rsid w:val="008D792B"/>
    <w:rsid w:val="008D7F4E"/>
    <w:rsid w:val="008E00B6"/>
    <w:rsid w:val="008E045C"/>
    <w:rsid w:val="008E04D2"/>
    <w:rsid w:val="008E0767"/>
    <w:rsid w:val="008E0AAE"/>
    <w:rsid w:val="008E0B98"/>
    <w:rsid w:val="008E0D4B"/>
    <w:rsid w:val="008E0F51"/>
    <w:rsid w:val="008E0F78"/>
    <w:rsid w:val="008E1324"/>
    <w:rsid w:val="008E1740"/>
    <w:rsid w:val="008E1B3F"/>
    <w:rsid w:val="008E1BFB"/>
    <w:rsid w:val="008E1CAC"/>
    <w:rsid w:val="008E1E2D"/>
    <w:rsid w:val="008E1E70"/>
    <w:rsid w:val="008E1E71"/>
    <w:rsid w:val="008E1EE8"/>
    <w:rsid w:val="008E2205"/>
    <w:rsid w:val="008E238C"/>
    <w:rsid w:val="008E244E"/>
    <w:rsid w:val="008E26F6"/>
    <w:rsid w:val="008E2806"/>
    <w:rsid w:val="008E2979"/>
    <w:rsid w:val="008E29E9"/>
    <w:rsid w:val="008E2B13"/>
    <w:rsid w:val="008E2E2F"/>
    <w:rsid w:val="008E2F94"/>
    <w:rsid w:val="008E34AF"/>
    <w:rsid w:val="008E3713"/>
    <w:rsid w:val="008E38CB"/>
    <w:rsid w:val="008E3967"/>
    <w:rsid w:val="008E3AF7"/>
    <w:rsid w:val="008E3C1A"/>
    <w:rsid w:val="008E3EE0"/>
    <w:rsid w:val="008E3FF6"/>
    <w:rsid w:val="008E4210"/>
    <w:rsid w:val="008E42AB"/>
    <w:rsid w:val="008E43F9"/>
    <w:rsid w:val="008E443A"/>
    <w:rsid w:val="008E45FD"/>
    <w:rsid w:val="008E488D"/>
    <w:rsid w:val="008E5215"/>
    <w:rsid w:val="008E5745"/>
    <w:rsid w:val="008E5AA3"/>
    <w:rsid w:val="008E629F"/>
    <w:rsid w:val="008E64DF"/>
    <w:rsid w:val="008E67BF"/>
    <w:rsid w:val="008E68A5"/>
    <w:rsid w:val="008E6909"/>
    <w:rsid w:val="008E69B4"/>
    <w:rsid w:val="008E6E0F"/>
    <w:rsid w:val="008E7165"/>
    <w:rsid w:val="008E716F"/>
    <w:rsid w:val="008E7333"/>
    <w:rsid w:val="008E7591"/>
    <w:rsid w:val="008E763B"/>
    <w:rsid w:val="008E77FC"/>
    <w:rsid w:val="008E7A7B"/>
    <w:rsid w:val="008E7B9F"/>
    <w:rsid w:val="008E7C59"/>
    <w:rsid w:val="008E7CD3"/>
    <w:rsid w:val="008F0294"/>
    <w:rsid w:val="008F0418"/>
    <w:rsid w:val="008F07A8"/>
    <w:rsid w:val="008F0B59"/>
    <w:rsid w:val="008F0D49"/>
    <w:rsid w:val="008F0DCA"/>
    <w:rsid w:val="008F0ED8"/>
    <w:rsid w:val="008F1108"/>
    <w:rsid w:val="008F1171"/>
    <w:rsid w:val="008F127A"/>
    <w:rsid w:val="008F145C"/>
    <w:rsid w:val="008F14D7"/>
    <w:rsid w:val="008F1724"/>
    <w:rsid w:val="008F193A"/>
    <w:rsid w:val="008F19A2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C0"/>
    <w:rsid w:val="008F2D95"/>
    <w:rsid w:val="008F2FC4"/>
    <w:rsid w:val="008F3347"/>
    <w:rsid w:val="008F33BA"/>
    <w:rsid w:val="008F36C5"/>
    <w:rsid w:val="008F37A2"/>
    <w:rsid w:val="008F391E"/>
    <w:rsid w:val="008F39B8"/>
    <w:rsid w:val="008F3B07"/>
    <w:rsid w:val="008F3B0B"/>
    <w:rsid w:val="008F3DEC"/>
    <w:rsid w:val="008F3F48"/>
    <w:rsid w:val="008F4116"/>
    <w:rsid w:val="008F4C0D"/>
    <w:rsid w:val="008F4DF2"/>
    <w:rsid w:val="008F4FB2"/>
    <w:rsid w:val="008F5072"/>
    <w:rsid w:val="008F5249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7C4"/>
    <w:rsid w:val="008F68E6"/>
    <w:rsid w:val="008F6F20"/>
    <w:rsid w:val="008F718C"/>
    <w:rsid w:val="008F72D5"/>
    <w:rsid w:val="008F7489"/>
    <w:rsid w:val="008F779C"/>
    <w:rsid w:val="008F7C0F"/>
    <w:rsid w:val="009000D0"/>
    <w:rsid w:val="009005B7"/>
    <w:rsid w:val="00900774"/>
    <w:rsid w:val="0090085C"/>
    <w:rsid w:val="009009EF"/>
    <w:rsid w:val="00901086"/>
    <w:rsid w:val="009016D2"/>
    <w:rsid w:val="00901939"/>
    <w:rsid w:val="00901F07"/>
    <w:rsid w:val="00901FCF"/>
    <w:rsid w:val="00902039"/>
    <w:rsid w:val="009020CC"/>
    <w:rsid w:val="009020ED"/>
    <w:rsid w:val="009025FD"/>
    <w:rsid w:val="0090289E"/>
    <w:rsid w:val="00902C02"/>
    <w:rsid w:val="00903001"/>
    <w:rsid w:val="009031BA"/>
    <w:rsid w:val="00903293"/>
    <w:rsid w:val="0090340E"/>
    <w:rsid w:val="0090375E"/>
    <w:rsid w:val="0090398E"/>
    <w:rsid w:val="00903B15"/>
    <w:rsid w:val="00903B87"/>
    <w:rsid w:val="00903D0C"/>
    <w:rsid w:val="00903F61"/>
    <w:rsid w:val="00904150"/>
    <w:rsid w:val="0090451C"/>
    <w:rsid w:val="00904593"/>
    <w:rsid w:val="009045AA"/>
    <w:rsid w:val="00904759"/>
    <w:rsid w:val="00904900"/>
    <w:rsid w:val="00904C94"/>
    <w:rsid w:val="00904F2D"/>
    <w:rsid w:val="00905206"/>
    <w:rsid w:val="00905998"/>
    <w:rsid w:val="00905F9B"/>
    <w:rsid w:val="00906403"/>
    <w:rsid w:val="0090664A"/>
    <w:rsid w:val="009066FA"/>
    <w:rsid w:val="009067EA"/>
    <w:rsid w:val="00906A48"/>
    <w:rsid w:val="00906C2F"/>
    <w:rsid w:val="00906D56"/>
    <w:rsid w:val="00906D96"/>
    <w:rsid w:val="00906D99"/>
    <w:rsid w:val="00906E6C"/>
    <w:rsid w:val="00907124"/>
    <w:rsid w:val="00907537"/>
    <w:rsid w:val="00907566"/>
    <w:rsid w:val="009076B6"/>
    <w:rsid w:val="009078ED"/>
    <w:rsid w:val="009078EE"/>
    <w:rsid w:val="009079E5"/>
    <w:rsid w:val="00907B02"/>
    <w:rsid w:val="00907B5F"/>
    <w:rsid w:val="00907CAE"/>
    <w:rsid w:val="00907CD1"/>
    <w:rsid w:val="00907E9C"/>
    <w:rsid w:val="00907ED7"/>
    <w:rsid w:val="009104F8"/>
    <w:rsid w:val="00910B30"/>
    <w:rsid w:val="00910E4C"/>
    <w:rsid w:val="00911101"/>
    <w:rsid w:val="009113F2"/>
    <w:rsid w:val="00911699"/>
    <w:rsid w:val="009116A3"/>
    <w:rsid w:val="009116E2"/>
    <w:rsid w:val="00911D99"/>
    <w:rsid w:val="00911DB1"/>
    <w:rsid w:val="00911E55"/>
    <w:rsid w:val="00911EC9"/>
    <w:rsid w:val="00912796"/>
    <w:rsid w:val="00912B91"/>
    <w:rsid w:val="00912CB3"/>
    <w:rsid w:val="00912DCB"/>
    <w:rsid w:val="00912E01"/>
    <w:rsid w:val="00912E75"/>
    <w:rsid w:val="00912F38"/>
    <w:rsid w:val="00912FBD"/>
    <w:rsid w:val="00912FC4"/>
    <w:rsid w:val="00913063"/>
    <w:rsid w:val="009130BF"/>
    <w:rsid w:val="009132A6"/>
    <w:rsid w:val="00913447"/>
    <w:rsid w:val="009136E7"/>
    <w:rsid w:val="009139D5"/>
    <w:rsid w:val="00913A13"/>
    <w:rsid w:val="00913A2E"/>
    <w:rsid w:val="009140D8"/>
    <w:rsid w:val="00914194"/>
    <w:rsid w:val="009141AD"/>
    <w:rsid w:val="0091439A"/>
    <w:rsid w:val="00914520"/>
    <w:rsid w:val="009146AA"/>
    <w:rsid w:val="009146E4"/>
    <w:rsid w:val="00914907"/>
    <w:rsid w:val="00914C69"/>
    <w:rsid w:val="00914E39"/>
    <w:rsid w:val="00914EFA"/>
    <w:rsid w:val="00915153"/>
    <w:rsid w:val="00915297"/>
    <w:rsid w:val="00915334"/>
    <w:rsid w:val="009153C6"/>
    <w:rsid w:val="009154F0"/>
    <w:rsid w:val="00915626"/>
    <w:rsid w:val="00915947"/>
    <w:rsid w:val="00915B12"/>
    <w:rsid w:val="00915BE3"/>
    <w:rsid w:val="00915D60"/>
    <w:rsid w:val="00915F77"/>
    <w:rsid w:val="009162CD"/>
    <w:rsid w:val="00916B48"/>
    <w:rsid w:val="00916E6F"/>
    <w:rsid w:val="00916F22"/>
    <w:rsid w:val="00916F88"/>
    <w:rsid w:val="009172BB"/>
    <w:rsid w:val="009174A4"/>
    <w:rsid w:val="009174B5"/>
    <w:rsid w:val="009177A6"/>
    <w:rsid w:val="009177D0"/>
    <w:rsid w:val="009177EF"/>
    <w:rsid w:val="00917866"/>
    <w:rsid w:val="00917B1B"/>
    <w:rsid w:val="00917C43"/>
    <w:rsid w:val="00917DBA"/>
    <w:rsid w:val="00917EFD"/>
    <w:rsid w:val="00917F5E"/>
    <w:rsid w:val="00917F7A"/>
    <w:rsid w:val="009202D4"/>
    <w:rsid w:val="00920432"/>
    <w:rsid w:val="009204DC"/>
    <w:rsid w:val="009205E2"/>
    <w:rsid w:val="00920770"/>
    <w:rsid w:val="00920C25"/>
    <w:rsid w:val="009210EE"/>
    <w:rsid w:val="00921175"/>
    <w:rsid w:val="009211ED"/>
    <w:rsid w:val="009215D8"/>
    <w:rsid w:val="0092176A"/>
    <w:rsid w:val="009217E5"/>
    <w:rsid w:val="00921C4D"/>
    <w:rsid w:val="00921FBF"/>
    <w:rsid w:val="0092203A"/>
    <w:rsid w:val="00922094"/>
    <w:rsid w:val="00922243"/>
    <w:rsid w:val="00922569"/>
    <w:rsid w:val="0092269E"/>
    <w:rsid w:val="00923167"/>
    <w:rsid w:val="00923802"/>
    <w:rsid w:val="00923DA6"/>
    <w:rsid w:val="009240C4"/>
    <w:rsid w:val="00924365"/>
    <w:rsid w:val="009245A8"/>
    <w:rsid w:val="009248A9"/>
    <w:rsid w:val="00924913"/>
    <w:rsid w:val="00924BAF"/>
    <w:rsid w:val="00924C29"/>
    <w:rsid w:val="00924D33"/>
    <w:rsid w:val="009251AD"/>
    <w:rsid w:val="0092556B"/>
    <w:rsid w:val="009256B4"/>
    <w:rsid w:val="00925757"/>
    <w:rsid w:val="00925969"/>
    <w:rsid w:val="009259B7"/>
    <w:rsid w:val="00925A99"/>
    <w:rsid w:val="00925AFE"/>
    <w:rsid w:val="00925CA1"/>
    <w:rsid w:val="00925DA5"/>
    <w:rsid w:val="009261DB"/>
    <w:rsid w:val="0092631F"/>
    <w:rsid w:val="0092655C"/>
    <w:rsid w:val="00926914"/>
    <w:rsid w:val="00926ADA"/>
    <w:rsid w:val="00926D92"/>
    <w:rsid w:val="0092727E"/>
    <w:rsid w:val="009272B8"/>
    <w:rsid w:val="00927575"/>
    <w:rsid w:val="00927978"/>
    <w:rsid w:val="009279C6"/>
    <w:rsid w:val="00927B17"/>
    <w:rsid w:val="00927C96"/>
    <w:rsid w:val="00927F49"/>
    <w:rsid w:val="00927FC5"/>
    <w:rsid w:val="009300A8"/>
    <w:rsid w:val="009301C1"/>
    <w:rsid w:val="00930349"/>
    <w:rsid w:val="0093034D"/>
    <w:rsid w:val="00930645"/>
    <w:rsid w:val="009307FA"/>
    <w:rsid w:val="00930C13"/>
    <w:rsid w:val="00930CD2"/>
    <w:rsid w:val="00930E8E"/>
    <w:rsid w:val="00930F36"/>
    <w:rsid w:val="0093105A"/>
    <w:rsid w:val="0093166D"/>
    <w:rsid w:val="009316E9"/>
    <w:rsid w:val="009318F5"/>
    <w:rsid w:val="0093191D"/>
    <w:rsid w:val="00931AF9"/>
    <w:rsid w:val="00931CA3"/>
    <w:rsid w:val="00931EA2"/>
    <w:rsid w:val="0093204A"/>
    <w:rsid w:val="00932138"/>
    <w:rsid w:val="0093222F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C61"/>
    <w:rsid w:val="00933C98"/>
    <w:rsid w:val="00933E0D"/>
    <w:rsid w:val="00933E61"/>
    <w:rsid w:val="00933F13"/>
    <w:rsid w:val="0093418F"/>
    <w:rsid w:val="0093457B"/>
    <w:rsid w:val="00934A20"/>
    <w:rsid w:val="00934B50"/>
    <w:rsid w:val="00934C60"/>
    <w:rsid w:val="00934E6B"/>
    <w:rsid w:val="009350DA"/>
    <w:rsid w:val="009352DC"/>
    <w:rsid w:val="0093565D"/>
    <w:rsid w:val="00935D1B"/>
    <w:rsid w:val="00935E54"/>
    <w:rsid w:val="0093614C"/>
    <w:rsid w:val="0093614D"/>
    <w:rsid w:val="009364CB"/>
    <w:rsid w:val="009366EC"/>
    <w:rsid w:val="00936730"/>
    <w:rsid w:val="00936742"/>
    <w:rsid w:val="009367FF"/>
    <w:rsid w:val="00936856"/>
    <w:rsid w:val="00936896"/>
    <w:rsid w:val="00936B42"/>
    <w:rsid w:val="00936DA4"/>
    <w:rsid w:val="00936E2C"/>
    <w:rsid w:val="0093702E"/>
    <w:rsid w:val="009370F1"/>
    <w:rsid w:val="009371C8"/>
    <w:rsid w:val="0093758E"/>
    <w:rsid w:val="009377B3"/>
    <w:rsid w:val="00937C61"/>
    <w:rsid w:val="00937DBF"/>
    <w:rsid w:val="00937F80"/>
    <w:rsid w:val="00940589"/>
    <w:rsid w:val="00940627"/>
    <w:rsid w:val="0094098E"/>
    <w:rsid w:val="00940C42"/>
    <w:rsid w:val="00940F51"/>
    <w:rsid w:val="009415A2"/>
    <w:rsid w:val="009418BB"/>
    <w:rsid w:val="00941A1A"/>
    <w:rsid w:val="00941C0E"/>
    <w:rsid w:val="00941E20"/>
    <w:rsid w:val="00941E8A"/>
    <w:rsid w:val="00942085"/>
    <w:rsid w:val="009422D3"/>
    <w:rsid w:val="00942647"/>
    <w:rsid w:val="00942648"/>
    <w:rsid w:val="009426AF"/>
    <w:rsid w:val="00942773"/>
    <w:rsid w:val="00942B70"/>
    <w:rsid w:val="00942C45"/>
    <w:rsid w:val="00942D81"/>
    <w:rsid w:val="0094331A"/>
    <w:rsid w:val="0094336C"/>
    <w:rsid w:val="0094363A"/>
    <w:rsid w:val="009436F2"/>
    <w:rsid w:val="00943875"/>
    <w:rsid w:val="00943905"/>
    <w:rsid w:val="00943D11"/>
    <w:rsid w:val="00943D88"/>
    <w:rsid w:val="00943EFF"/>
    <w:rsid w:val="00943F32"/>
    <w:rsid w:val="0094402A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CB1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7A1"/>
    <w:rsid w:val="00946916"/>
    <w:rsid w:val="0094694C"/>
    <w:rsid w:val="00946A27"/>
    <w:rsid w:val="00946ED5"/>
    <w:rsid w:val="00947000"/>
    <w:rsid w:val="00947118"/>
    <w:rsid w:val="009472C5"/>
    <w:rsid w:val="009474B2"/>
    <w:rsid w:val="009478B0"/>
    <w:rsid w:val="009478B3"/>
    <w:rsid w:val="009479CA"/>
    <w:rsid w:val="00947A3E"/>
    <w:rsid w:val="00947ACE"/>
    <w:rsid w:val="00947AF8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5CD"/>
    <w:rsid w:val="00950881"/>
    <w:rsid w:val="00950950"/>
    <w:rsid w:val="009509CF"/>
    <w:rsid w:val="00950A5F"/>
    <w:rsid w:val="00950E35"/>
    <w:rsid w:val="00951236"/>
    <w:rsid w:val="00951370"/>
    <w:rsid w:val="00951545"/>
    <w:rsid w:val="0095155A"/>
    <w:rsid w:val="00951658"/>
    <w:rsid w:val="00951B50"/>
    <w:rsid w:val="00951B74"/>
    <w:rsid w:val="00951CCF"/>
    <w:rsid w:val="00951D02"/>
    <w:rsid w:val="00952050"/>
    <w:rsid w:val="0095206C"/>
    <w:rsid w:val="00952146"/>
    <w:rsid w:val="00952499"/>
    <w:rsid w:val="00952B2F"/>
    <w:rsid w:val="00952C20"/>
    <w:rsid w:val="00952CB8"/>
    <w:rsid w:val="0095322E"/>
    <w:rsid w:val="009534DE"/>
    <w:rsid w:val="009539E1"/>
    <w:rsid w:val="00953E73"/>
    <w:rsid w:val="00953EF1"/>
    <w:rsid w:val="00954025"/>
    <w:rsid w:val="0095404A"/>
    <w:rsid w:val="009540AE"/>
    <w:rsid w:val="009542B3"/>
    <w:rsid w:val="00954384"/>
    <w:rsid w:val="0095445E"/>
    <w:rsid w:val="0095454D"/>
    <w:rsid w:val="009547CF"/>
    <w:rsid w:val="0095488F"/>
    <w:rsid w:val="00954970"/>
    <w:rsid w:val="00954A30"/>
    <w:rsid w:val="00954B49"/>
    <w:rsid w:val="00954BB2"/>
    <w:rsid w:val="009553B2"/>
    <w:rsid w:val="009553D8"/>
    <w:rsid w:val="00955B42"/>
    <w:rsid w:val="00955CB9"/>
    <w:rsid w:val="00955D63"/>
    <w:rsid w:val="00955E1C"/>
    <w:rsid w:val="00955FA4"/>
    <w:rsid w:val="0095603C"/>
    <w:rsid w:val="0095675D"/>
    <w:rsid w:val="009567EE"/>
    <w:rsid w:val="00956B0B"/>
    <w:rsid w:val="00956EF9"/>
    <w:rsid w:val="00957228"/>
    <w:rsid w:val="00957403"/>
    <w:rsid w:val="0095741B"/>
    <w:rsid w:val="00957775"/>
    <w:rsid w:val="009577E5"/>
    <w:rsid w:val="009577F0"/>
    <w:rsid w:val="00957A07"/>
    <w:rsid w:val="00957AF4"/>
    <w:rsid w:val="00957B16"/>
    <w:rsid w:val="00957DFF"/>
    <w:rsid w:val="00960095"/>
    <w:rsid w:val="00960108"/>
    <w:rsid w:val="009607FF"/>
    <w:rsid w:val="00960C55"/>
    <w:rsid w:val="00960F40"/>
    <w:rsid w:val="00961781"/>
    <w:rsid w:val="00961AB7"/>
    <w:rsid w:val="00961BA5"/>
    <w:rsid w:val="00961C44"/>
    <w:rsid w:val="00962027"/>
    <w:rsid w:val="009627B7"/>
    <w:rsid w:val="00962A67"/>
    <w:rsid w:val="00962D28"/>
    <w:rsid w:val="00962D99"/>
    <w:rsid w:val="00962F87"/>
    <w:rsid w:val="00963693"/>
    <w:rsid w:val="00963A49"/>
    <w:rsid w:val="00963D0F"/>
    <w:rsid w:val="00963DE5"/>
    <w:rsid w:val="009641A3"/>
    <w:rsid w:val="00964430"/>
    <w:rsid w:val="0096491B"/>
    <w:rsid w:val="00964C8E"/>
    <w:rsid w:val="00964F36"/>
    <w:rsid w:val="00964FEF"/>
    <w:rsid w:val="0096559C"/>
    <w:rsid w:val="009656B4"/>
    <w:rsid w:val="0096584F"/>
    <w:rsid w:val="00965A4E"/>
    <w:rsid w:val="00965D24"/>
    <w:rsid w:val="00966485"/>
    <w:rsid w:val="009664C6"/>
    <w:rsid w:val="00966944"/>
    <w:rsid w:val="00966B43"/>
    <w:rsid w:val="00966C33"/>
    <w:rsid w:val="00966E92"/>
    <w:rsid w:val="0096701E"/>
    <w:rsid w:val="00967099"/>
    <w:rsid w:val="00967301"/>
    <w:rsid w:val="00967353"/>
    <w:rsid w:val="00967476"/>
    <w:rsid w:val="00967839"/>
    <w:rsid w:val="00967862"/>
    <w:rsid w:val="00967996"/>
    <w:rsid w:val="009679BE"/>
    <w:rsid w:val="00970472"/>
    <w:rsid w:val="00970538"/>
    <w:rsid w:val="00970ED2"/>
    <w:rsid w:val="00970FBB"/>
    <w:rsid w:val="00970FF0"/>
    <w:rsid w:val="009711CD"/>
    <w:rsid w:val="00971271"/>
    <w:rsid w:val="00971443"/>
    <w:rsid w:val="00971536"/>
    <w:rsid w:val="00971637"/>
    <w:rsid w:val="009718E9"/>
    <w:rsid w:val="009718F2"/>
    <w:rsid w:val="009719E5"/>
    <w:rsid w:val="00971B29"/>
    <w:rsid w:val="00971E29"/>
    <w:rsid w:val="00971FE0"/>
    <w:rsid w:val="009723E4"/>
    <w:rsid w:val="009724D4"/>
    <w:rsid w:val="00972B0C"/>
    <w:rsid w:val="00972B5A"/>
    <w:rsid w:val="00972B6F"/>
    <w:rsid w:val="00972C6F"/>
    <w:rsid w:val="00973136"/>
    <w:rsid w:val="009734E4"/>
    <w:rsid w:val="0097386E"/>
    <w:rsid w:val="00973926"/>
    <w:rsid w:val="00973A52"/>
    <w:rsid w:val="00973A74"/>
    <w:rsid w:val="00973E14"/>
    <w:rsid w:val="00973E5A"/>
    <w:rsid w:val="00974304"/>
    <w:rsid w:val="0097435C"/>
    <w:rsid w:val="00974371"/>
    <w:rsid w:val="00974380"/>
    <w:rsid w:val="00974498"/>
    <w:rsid w:val="0097464E"/>
    <w:rsid w:val="00974779"/>
    <w:rsid w:val="00974914"/>
    <w:rsid w:val="00974A4C"/>
    <w:rsid w:val="00974B5C"/>
    <w:rsid w:val="00974D6E"/>
    <w:rsid w:val="00974F7F"/>
    <w:rsid w:val="0097505C"/>
    <w:rsid w:val="0097568C"/>
    <w:rsid w:val="009759B9"/>
    <w:rsid w:val="009761A4"/>
    <w:rsid w:val="00976938"/>
    <w:rsid w:val="00976BD4"/>
    <w:rsid w:val="0097706A"/>
    <w:rsid w:val="009775F0"/>
    <w:rsid w:val="0097784A"/>
    <w:rsid w:val="00977DD0"/>
    <w:rsid w:val="009805CB"/>
    <w:rsid w:val="00980645"/>
    <w:rsid w:val="00980BC6"/>
    <w:rsid w:val="00980EB8"/>
    <w:rsid w:val="009811C2"/>
    <w:rsid w:val="009818D3"/>
    <w:rsid w:val="00981A56"/>
    <w:rsid w:val="00981B9E"/>
    <w:rsid w:val="00981BEC"/>
    <w:rsid w:val="00981C45"/>
    <w:rsid w:val="0098217F"/>
    <w:rsid w:val="009821B7"/>
    <w:rsid w:val="00982385"/>
    <w:rsid w:val="009829E5"/>
    <w:rsid w:val="00982BF6"/>
    <w:rsid w:val="00982C20"/>
    <w:rsid w:val="009830B2"/>
    <w:rsid w:val="00983236"/>
    <w:rsid w:val="00983576"/>
    <w:rsid w:val="00983675"/>
    <w:rsid w:val="009836A2"/>
    <w:rsid w:val="0098434A"/>
    <w:rsid w:val="0098449A"/>
    <w:rsid w:val="00984592"/>
    <w:rsid w:val="009848F1"/>
    <w:rsid w:val="00984F31"/>
    <w:rsid w:val="009850E4"/>
    <w:rsid w:val="0098547B"/>
    <w:rsid w:val="00985571"/>
    <w:rsid w:val="0098558F"/>
    <w:rsid w:val="0098566E"/>
    <w:rsid w:val="00985708"/>
    <w:rsid w:val="0098570E"/>
    <w:rsid w:val="00985B3C"/>
    <w:rsid w:val="00985BF9"/>
    <w:rsid w:val="00985E44"/>
    <w:rsid w:val="00985EEF"/>
    <w:rsid w:val="00985F40"/>
    <w:rsid w:val="00985F89"/>
    <w:rsid w:val="00986152"/>
    <w:rsid w:val="00986410"/>
    <w:rsid w:val="009865CB"/>
    <w:rsid w:val="009869D7"/>
    <w:rsid w:val="00986D17"/>
    <w:rsid w:val="0098767D"/>
    <w:rsid w:val="00987710"/>
    <w:rsid w:val="0098773F"/>
    <w:rsid w:val="00987804"/>
    <w:rsid w:val="00987969"/>
    <w:rsid w:val="009879A2"/>
    <w:rsid w:val="00987EDC"/>
    <w:rsid w:val="00990199"/>
    <w:rsid w:val="00990385"/>
    <w:rsid w:val="009904EB"/>
    <w:rsid w:val="00990571"/>
    <w:rsid w:val="00990811"/>
    <w:rsid w:val="00990A5D"/>
    <w:rsid w:val="00990A60"/>
    <w:rsid w:val="00990D60"/>
    <w:rsid w:val="0099101E"/>
    <w:rsid w:val="00991141"/>
    <w:rsid w:val="0099147D"/>
    <w:rsid w:val="00991552"/>
    <w:rsid w:val="009918C8"/>
    <w:rsid w:val="009918E3"/>
    <w:rsid w:val="00991CE6"/>
    <w:rsid w:val="00991DCC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6C"/>
    <w:rsid w:val="00993637"/>
    <w:rsid w:val="00993833"/>
    <w:rsid w:val="00993DDA"/>
    <w:rsid w:val="00994012"/>
    <w:rsid w:val="00994067"/>
    <w:rsid w:val="0099437B"/>
    <w:rsid w:val="00994846"/>
    <w:rsid w:val="0099496E"/>
    <w:rsid w:val="009949AA"/>
    <w:rsid w:val="00994DBB"/>
    <w:rsid w:val="00994FDC"/>
    <w:rsid w:val="009950D9"/>
    <w:rsid w:val="009951A9"/>
    <w:rsid w:val="0099538F"/>
    <w:rsid w:val="00995407"/>
    <w:rsid w:val="0099585F"/>
    <w:rsid w:val="00995B88"/>
    <w:rsid w:val="00995E57"/>
    <w:rsid w:val="009961CB"/>
    <w:rsid w:val="00996947"/>
    <w:rsid w:val="00996ADA"/>
    <w:rsid w:val="0099709F"/>
    <w:rsid w:val="0099757A"/>
    <w:rsid w:val="009978BD"/>
    <w:rsid w:val="0099797D"/>
    <w:rsid w:val="00997997"/>
    <w:rsid w:val="009979B1"/>
    <w:rsid w:val="009A0068"/>
    <w:rsid w:val="009A00A7"/>
    <w:rsid w:val="009A04DE"/>
    <w:rsid w:val="009A0569"/>
    <w:rsid w:val="009A0659"/>
    <w:rsid w:val="009A0944"/>
    <w:rsid w:val="009A0E1E"/>
    <w:rsid w:val="009A1616"/>
    <w:rsid w:val="009A173D"/>
    <w:rsid w:val="009A19FB"/>
    <w:rsid w:val="009A1AEA"/>
    <w:rsid w:val="009A1E50"/>
    <w:rsid w:val="009A20BB"/>
    <w:rsid w:val="009A21DA"/>
    <w:rsid w:val="009A2259"/>
    <w:rsid w:val="009A2310"/>
    <w:rsid w:val="009A23D4"/>
    <w:rsid w:val="009A267F"/>
    <w:rsid w:val="009A2A72"/>
    <w:rsid w:val="009A2BF1"/>
    <w:rsid w:val="009A2E3F"/>
    <w:rsid w:val="009A2F29"/>
    <w:rsid w:val="009A3143"/>
    <w:rsid w:val="009A3387"/>
    <w:rsid w:val="009A35F2"/>
    <w:rsid w:val="009A3A96"/>
    <w:rsid w:val="009A3B04"/>
    <w:rsid w:val="009A3B8B"/>
    <w:rsid w:val="009A428A"/>
    <w:rsid w:val="009A4612"/>
    <w:rsid w:val="009A4617"/>
    <w:rsid w:val="009A464D"/>
    <w:rsid w:val="009A4B0B"/>
    <w:rsid w:val="009A4C26"/>
    <w:rsid w:val="009A4CD3"/>
    <w:rsid w:val="009A4E61"/>
    <w:rsid w:val="009A50F4"/>
    <w:rsid w:val="009A567C"/>
    <w:rsid w:val="009A57AE"/>
    <w:rsid w:val="009A5844"/>
    <w:rsid w:val="009A59EF"/>
    <w:rsid w:val="009A5B8A"/>
    <w:rsid w:val="009A5D97"/>
    <w:rsid w:val="009A5F04"/>
    <w:rsid w:val="009A616F"/>
    <w:rsid w:val="009A6189"/>
    <w:rsid w:val="009A66C8"/>
    <w:rsid w:val="009A6B75"/>
    <w:rsid w:val="009A6F7C"/>
    <w:rsid w:val="009A71E9"/>
    <w:rsid w:val="009A7248"/>
    <w:rsid w:val="009A7529"/>
    <w:rsid w:val="009A795F"/>
    <w:rsid w:val="009A796D"/>
    <w:rsid w:val="009A797F"/>
    <w:rsid w:val="009A7EF8"/>
    <w:rsid w:val="009B0006"/>
    <w:rsid w:val="009B0351"/>
    <w:rsid w:val="009B0357"/>
    <w:rsid w:val="009B0631"/>
    <w:rsid w:val="009B0674"/>
    <w:rsid w:val="009B06A3"/>
    <w:rsid w:val="009B073D"/>
    <w:rsid w:val="009B0C89"/>
    <w:rsid w:val="009B0CBB"/>
    <w:rsid w:val="009B0D80"/>
    <w:rsid w:val="009B10D9"/>
    <w:rsid w:val="009B11B8"/>
    <w:rsid w:val="009B12C6"/>
    <w:rsid w:val="009B1361"/>
    <w:rsid w:val="009B136D"/>
    <w:rsid w:val="009B1465"/>
    <w:rsid w:val="009B1655"/>
    <w:rsid w:val="009B168B"/>
    <w:rsid w:val="009B196F"/>
    <w:rsid w:val="009B1A73"/>
    <w:rsid w:val="009B1C6B"/>
    <w:rsid w:val="009B1D88"/>
    <w:rsid w:val="009B1FCD"/>
    <w:rsid w:val="009B24CA"/>
    <w:rsid w:val="009B278C"/>
    <w:rsid w:val="009B27B3"/>
    <w:rsid w:val="009B2AB1"/>
    <w:rsid w:val="009B2F77"/>
    <w:rsid w:val="009B30FC"/>
    <w:rsid w:val="009B32BA"/>
    <w:rsid w:val="009B36B3"/>
    <w:rsid w:val="009B39D0"/>
    <w:rsid w:val="009B39D4"/>
    <w:rsid w:val="009B39E3"/>
    <w:rsid w:val="009B3B42"/>
    <w:rsid w:val="009B4212"/>
    <w:rsid w:val="009B4542"/>
    <w:rsid w:val="009B4AE8"/>
    <w:rsid w:val="009B4AEA"/>
    <w:rsid w:val="009B4B7C"/>
    <w:rsid w:val="009B4BCC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9F"/>
    <w:rsid w:val="009B5AFA"/>
    <w:rsid w:val="009B5F0C"/>
    <w:rsid w:val="009B5F1D"/>
    <w:rsid w:val="009B61C3"/>
    <w:rsid w:val="009B655B"/>
    <w:rsid w:val="009B6747"/>
    <w:rsid w:val="009B680A"/>
    <w:rsid w:val="009B69B3"/>
    <w:rsid w:val="009B6CF8"/>
    <w:rsid w:val="009B6E67"/>
    <w:rsid w:val="009B7195"/>
    <w:rsid w:val="009B75D4"/>
    <w:rsid w:val="009B781C"/>
    <w:rsid w:val="009B7A49"/>
    <w:rsid w:val="009B7AD7"/>
    <w:rsid w:val="009C00D5"/>
    <w:rsid w:val="009C0117"/>
    <w:rsid w:val="009C03F2"/>
    <w:rsid w:val="009C046F"/>
    <w:rsid w:val="009C0526"/>
    <w:rsid w:val="009C080D"/>
    <w:rsid w:val="009C0BB0"/>
    <w:rsid w:val="009C0CAC"/>
    <w:rsid w:val="009C0CFC"/>
    <w:rsid w:val="009C0E8F"/>
    <w:rsid w:val="009C103A"/>
    <w:rsid w:val="009C1531"/>
    <w:rsid w:val="009C1558"/>
    <w:rsid w:val="009C16BE"/>
    <w:rsid w:val="009C17D3"/>
    <w:rsid w:val="009C18F3"/>
    <w:rsid w:val="009C19E2"/>
    <w:rsid w:val="009C1A1E"/>
    <w:rsid w:val="009C1BBE"/>
    <w:rsid w:val="009C1C22"/>
    <w:rsid w:val="009C2148"/>
    <w:rsid w:val="009C21EF"/>
    <w:rsid w:val="009C22C3"/>
    <w:rsid w:val="009C23BF"/>
    <w:rsid w:val="009C2647"/>
    <w:rsid w:val="009C2979"/>
    <w:rsid w:val="009C2EE4"/>
    <w:rsid w:val="009C2F0A"/>
    <w:rsid w:val="009C2F19"/>
    <w:rsid w:val="009C32E4"/>
    <w:rsid w:val="009C3317"/>
    <w:rsid w:val="009C3691"/>
    <w:rsid w:val="009C37C4"/>
    <w:rsid w:val="009C3859"/>
    <w:rsid w:val="009C38C6"/>
    <w:rsid w:val="009C38C9"/>
    <w:rsid w:val="009C41ED"/>
    <w:rsid w:val="009C4476"/>
    <w:rsid w:val="009C467F"/>
    <w:rsid w:val="009C46CE"/>
    <w:rsid w:val="009C4809"/>
    <w:rsid w:val="009C4CD9"/>
    <w:rsid w:val="009C4D03"/>
    <w:rsid w:val="009C4E8C"/>
    <w:rsid w:val="009C4ED2"/>
    <w:rsid w:val="009C4FA2"/>
    <w:rsid w:val="009C5172"/>
    <w:rsid w:val="009C5416"/>
    <w:rsid w:val="009C5719"/>
    <w:rsid w:val="009C57F3"/>
    <w:rsid w:val="009C5E21"/>
    <w:rsid w:val="009C6397"/>
    <w:rsid w:val="009C6563"/>
    <w:rsid w:val="009C65D3"/>
    <w:rsid w:val="009C66D0"/>
    <w:rsid w:val="009C6780"/>
    <w:rsid w:val="009C6A30"/>
    <w:rsid w:val="009C6BD1"/>
    <w:rsid w:val="009C6C9A"/>
    <w:rsid w:val="009C6CED"/>
    <w:rsid w:val="009C736B"/>
    <w:rsid w:val="009C764A"/>
    <w:rsid w:val="009C7756"/>
    <w:rsid w:val="009C77C7"/>
    <w:rsid w:val="009C7849"/>
    <w:rsid w:val="009C7D6E"/>
    <w:rsid w:val="009C7DC1"/>
    <w:rsid w:val="009D0124"/>
    <w:rsid w:val="009D02F5"/>
    <w:rsid w:val="009D0520"/>
    <w:rsid w:val="009D06C2"/>
    <w:rsid w:val="009D06F0"/>
    <w:rsid w:val="009D072D"/>
    <w:rsid w:val="009D07F9"/>
    <w:rsid w:val="009D0970"/>
    <w:rsid w:val="009D0CFC"/>
    <w:rsid w:val="009D0D76"/>
    <w:rsid w:val="009D0F02"/>
    <w:rsid w:val="009D16A3"/>
    <w:rsid w:val="009D1BA4"/>
    <w:rsid w:val="009D1E86"/>
    <w:rsid w:val="009D1E98"/>
    <w:rsid w:val="009D21AB"/>
    <w:rsid w:val="009D2335"/>
    <w:rsid w:val="009D23BC"/>
    <w:rsid w:val="009D287A"/>
    <w:rsid w:val="009D2A46"/>
    <w:rsid w:val="009D2E0E"/>
    <w:rsid w:val="009D2EBD"/>
    <w:rsid w:val="009D2FA2"/>
    <w:rsid w:val="009D3359"/>
    <w:rsid w:val="009D33F1"/>
    <w:rsid w:val="009D36C9"/>
    <w:rsid w:val="009D37A0"/>
    <w:rsid w:val="009D3BFA"/>
    <w:rsid w:val="009D3D96"/>
    <w:rsid w:val="009D430A"/>
    <w:rsid w:val="009D44A4"/>
    <w:rsid w:val="009D4607"/>
    <w:rsid w:val="009D49E7"/>
    <w:rsid w:val="009D4B13"/>
    <w:rsid w:val="009D4B2E"/>
    <w:rsid w:val="009D52B2"/>
    <w:rsid w:val="009D53A2"/>
    <w:rsid w:val="009D55BE"/>
    <w:rsid w:val="009D575B"/>
    <w:rsid w:val="009D575D"/>
    <w:rsid w:val="009D5965"/>
    <w:rsid w:val="009D5B8D"/>
    <w:rsid w:val="009D5D00"/>
    <w:rsid w:val="009D5DA3"/>
    <w:rsid w:val="009D5DF9"/>
    <w:rsid w:val="009D5F34"/>
    <w:rsid w:val="009D60E5"/>
    <w:rsid w:val="009D6414"/>
    <w:rsid w:val="009D646F"/>
    <w:rsid w:val="009D6669"/>
    <w:rsid w:val="009D68DF"/>
    <w:rsid w:val="009D6B8A"/>
    <w:rsid w:val="009D6FBE"/>
    <w:rsid w:val="009D7190"/>
    <w:rsid w:val="009D72D0"/>
    <w:rsid w:val="009D7357"/>
    <w:rsid w:val="009D73C5"/>
    <w:rsid w:val="009D7822"/>
    <w:rsid w:val="009D7AFC"/>
    <w:rsid w:val="009D7C7F"/>
    <w:rsid w:val="009D7ED9"/>
    <w:rsid w:val="009E00D0"/>
    <w:rsid w:val="009E023A"/>
    <w:rsid w:val="009E02D0"/>
    <w:rsid w:val="009E0642"/>
    <w:rsid w:val="009E06E8"/>
    <w:rsid w:val="009E0A4C"/>
    <w:rsid w:val="009E0ADA"/>
    <w:rsid w:val="009E1185"/>
    <w:rsid w:val="009E13EE"/>
    <w:rsid w:val="009E14B8"/>
    <w:rsid w:val="009E1521"/>
    <w:rsid w:val="009E18DA"/>
    <w:rsid w:val="009E19A2"/>
    <w:rsid w:val="009E1A12"/>
    <w:rsid w:val="009E1E09"/>
    <w:rsid w:val="009E1E56"/>
    <w:rsid w:val="009E21C2"/>
    <w:rsid w:val="009E222D"/>
    <w:rsid w:val="009E2641"/>
    <w:rsid w:val="009E279F"/>
    <w:rsid w:val="009E2B6F"/>
    <w:rsid w:val="009E2C87"/>
    <w:rsid w:val="009E2CC1"/>
    <w:rsid w:val="009E2D29"/>
    <w:rsid w:val="009E2F0C"/>
    <w:rsid w:val="009E3146"/>
    <w:rsid w:val="009E31D7"/>
    <w:rsid w:val="009E32F2"/>
    <w:rsid w:val="009E3368"/>
    <w:rsid w:val="009E33DA"/>
    <w:rsid w:val="009E37C8"/>
    <w:rsid w:val="009E3821"/>
    <w:rsid w:val="009E384E"/>
    <w:rsid w:val="009E3B96"/>
    <w:rsid w:val="009E3BB9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C0E"/>
    <w:rsid w:val="009E4E6E"/>
    <w:rsid w:val="009E518E"/>
    <w:rsid w:val="009E53A0"/>
    <w:rsid w:val="009E53D1"/>
    <w:rsid w:val="009E5613"/>
    <w:rsid w:val="009E5BC7"/>
    <w:rsid w:val="009E5BCE"/>
    <w:rsid w:val="009E5E4F"/>
    <w:rsid w:val="009E63E1"/>
    <w:rsid w:val="009E6517"/>
    <w:rsid w:val="009E689A"/>
    <w:rsid w:val="009E6981"/>
    <w:rsid w:val="009E70F5"/>
    <w:rsid w:val="009E72AC"/>
    <w:rsid w:val="009E7844"/>
    <w:rsid w:val="009E7A6A"/>
    <w:rsid w:val="009F0516"/>
    <w:rsid w:val="009F09AA"/>
    <w:rsid w:val="009F0C6E"/>
    <w:rsid w:val="009F0D88"/>
    <w:rsid w:val="009F1971"/>
    <w:rsid w:val="009F1A2E"/>
    <w:rsid w:val="009F2321"/>
    <w:rsid w:val="009F2572"/>
    <w:rsid w:val="009F2598"/>
    <w:rsid w:val="009F26C4"/>
    <w:rsid w:val="009F3188"/>
    <w:rsid w:val="009F3638"/>
    <w:rsid w:val="009F3BA7"/>
    <w:rsid w:val="009F3E64"/>
    <w:rsid w:val="009F40B9"/>
    <w:rsid w:val="009F4159"/>
    <w:rsid w:val="009F419F"/>
    <w:rsid w:val="009F41C0"/>
    <w:rsid w:val="009F4288"/>
    <w:rsid w:val="009F43C3"/>
    <w:rsid w:val="009F46AA"/>
    <w:rsid w:val="009F4CDA"/>
    <w:rsid w:val="009F5051"/>
    <w:rsid w:val="009F5067"/>
    <w:rsid w:val="009F51E8"/>
    <w:rsid w:val="009F5779"/>
    <w:rsid w:val="009F5958"/>
    <w:rsid w:val="009F5DA2"/>
    <w:rsid w:val="009F60E3"/>
    <w:rsid w:val="009F635A"/>
    <w:rsid w:val="009F6483"/>
    <w:rsid w:val="009F6763"/>
    <w:rsid w:val="009F67E7"/>
    <w:rsid w:val="009F686A"/>
    <w:rsid w:val="009F69F6"/>
    <w:rsid w:val="009F6A28"/>
    <w:rsid w:val="009F6AD9"/>
    <w:rsid w:val="009F6CC1"/>
    <w:rsid w:val="009F6E14"/>
    <w:rsid w:val="009F6F03"/>
    <w:rsid w:val="009F73A5"/>
    <w:rsid w:val="009F7547"/>
    <w:rsid w:val="009F7609"/>
    <w:rsid w:val="009F7659"/>
    <w:rsid w:val="009F7CB9"/>
    <w:rsid w:val="009F7FB6"/>
    <w:rsid w:val="00A0010C"/>
    <w:rsid w:val="00A0010D"/>
    <w:rsid w:val="00A008DB"/>
    <w:rsid w:val="00A00DCF"/>
    <w:rsid w:val="00A00E6D"/>
    <w:rsid w:val="00A01166"/>
    <w:rsid w:val="00A018DD"/>
    <w:rsid w:val="00A01B35"/>
    <w:rsid w:val="00A01CC8"/>
    <w:rsid w:val="00A020B3"/>
    <w:rsid w:val="00A02580"/>
    <w:rsid w:val="00A0276E"/>
    <w:rsid w:val="00A02794"/>
    <w:rsid w:val="00A02D1A"/>
    <w:rsid w:val="00A0309E"/>
    <w:rsid w:val="00A03176"/>
    <w:rsid w:val="00A031E2"/>
    <w:rsid w:val="00A031E9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BAD"/>
    <w:rsid w:val="00A04BEC"/>
    <w:rsid w:val="00A04C9E"/>
    <w:rsid w:val="00A0501E"/>
    <w:rsid w:val="00A0540B"/>
    <w:rsid w:val="00A0560B"/>
    <w:rsid w:val="00A057D8"/>
    <w:rsid w:val="00A059B7"/>
    <w:rsid w:val="00A05C76"/>
    <w:rsid w:val="00A0609F"/>
    <w:rsid w:val="00A06201"/>
    <w:rsid w:val="00A06402"/>
    <w:rsid w:val="00A06630"/>
    <w:rsid w:val="00A06731"/>
    <w:rsid w:val="00A06BE3"/>
    <w:rsid w:val="00A06E14"/>
    <w:rsid w:val="00A06E9A"/>
    <w:rsid w:val="00A07223"/>
    <w:rsid w:val="00A0764B"/>
    <w:rsid w:val="00A077E3"/>
    <w:rsid w:val="00A0794C"/>
    <w:rsid w:val="00A079AA"/>
    <w:rsid w:val="00A07E77"/>
    <w:rsid w:val="00A10021"/>
    <w:rsid w:val="00A102D7"/>
    <w:rsid w:val="00A105D8"/>
    <w:rsid w:val="00A10C23"/>
    <w:rsid w:val="00A1135D"/>
    <w:rsid w:val="00A11365"/>
    <w:rsid w:val="00A1138C"/>
    <w:rsid w:val="00A11E5E"/>
    <w:rsid w:val="00A120A3"/>
    <w:rsid w:val="00A12319"/>
    <w:rsid w:val="00A123A3"/>
    <w:rsid w:val="00A12599"/>
    <w:rsid w:val="00A12788"/>
    <w:rsid w:val="00A12B84"/>
    <w:rsid w:val="00A12C91"/>
    <w:rsid w:val="00A13477"/>
    <w:rsid w:val="00A134D3"/>
    <w:rsid w:val="00A13797"/>
    <w:rsid w:val="00A13930"/>
    <w:rsid w:val="00A13B8B"/>
    <w:rsid w:val="00A1415E"/>
    <w:rsid w:val="00A14339"/>
    <w:rsid w:val="00A143B6"/>
    <w:rsid w:val="00A149AE"/>
    <w:rsid w:val="00A14B44"/>
    <w:rsid w:val="00A14BB2"/>
    <w:rsid w:val="00A14DEA"/>
    <w:rsid w:val="00A14EDE"/>
    <w:rsid w:val="00A152A2"/>
    <w:rsid w:val="00A1532D"/>
    <w:rsid w:val="00A15691"/>
    <w:rsid w:val="00A15D78"/>
    <w:rsid w:val="00A1620F"/>
    <w:rsid w:val="00A16304"/>
    <w:rsid w:val="00A165A9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2047E"/>
    <w:rsid w:val="00A2051E"/>
    <w:rsid w:val="00A205FD"/>
    <w:rsid w:val="00A20652"/>
    <w:rsid w:val="00A20844"/>
    <w:rsid w:val="00A208B8"/>
    <w:rsid w:val="00A2094B"/>
    <w:rsid w:val="00A20B88"/>
    <w:rsid w:val="00A20DDD"/>
    <w:rsid w:val="00A2101B"/>
    <w:rsid w:val="00A21027"/>
    <w:rsid w:val="00A21206"/>
    <w:rsid w:val="00A215EB"/>
    <w:rsid w:val="00A21650"/>
    <w:rsid w:val="00A21A56"/>
    <w:rsid w:val="00A21AE4"/>
    <w:rsid w:val="00A21CF7"/>
    <w:rsid w:val="00A21D4E"/>
    <w:rsid w:val="00A21F3F"/>
    <w:rsid w:val="00A220A5"/>
    <w:rsid w:val="00A223B8"/>
    <w:rsid w:val="00A22430"/>
    <w:rsid w:val="00A2244E"/>
    <w:rsid w:val="00A229CB"/>
    <w:rsid w:val="00A22CCA"/>
    <w:rsid w:val="00A22F07"/>
    <w:rsid w:val="00A233F1"/>
    <w:rsid w:val="00A2349B"/>
    <w:rsid w:val="00A234A7"/>
    <w:rsid w:val="00A234E8"/>
    <w:rsid w:val="00A234F3"/>
    <w:rsid w:val="00A23580"/>
    <w:rsid w:val="00A23690"/>
    <w:rsid w:val="00A237DB"/>
    <w:rsid w:val="00A23938"/>
    <w:rsid w:val="00A23957"/>
    <w:rsid w:val="00A23B0D"/>
    <w:rsid w:val="00A23EF8"/>
    <w:rsid w:val="00A24107"/>
    <w:rsid w:val="00A2412E"/>
    <w:rsid w:val="00A24189"/>
    <w:rsid w:val="00A243D3"/>
    <w:rsid w:val="00A248FB"/>
    <w:rsid w:val="00A249C2"/>
    <w:rsid w:val="00A24C52"/>
    <w:rsid w:val="00A24E1B"/>
    <w:rsid w:val="00A24EA0"/>
    <w:rsid w:val="00A24ED9"/>
    <w:rsid w:val="00A25039"/>
    <w:rsid w:val="00A2507D"/>
    <w:rsid w:val="00A251E4"/>
    <w:rsid w:val="00A254F7"/>
    <w:rsid w:val="00A256BB"/>
    <w:rsid w:val="00A25936"/>
    <w:rsid w:val="00A25CD8"/>
    <w:rsid w:val="00A25F85"/>
    <w:rsid w:val="00A26006"/>
    <w:rsid w:val="00A2600E"/>
    <w:rsid w:val="00A261C7"/>
    <w:rsid w:val="00A262E5"/>
    <w:rsid w:val="00A266B8"/>
    <w:rsid w:val="00A267DF"/>
    <w:rsid w:val="00A26809"/>
    <w:rsid w:val="00A26A22"/>
    <w:rsid w:val="00A27342"/>
    <w:rsid w:val="00A276D8"/>
    <w:rsid w:val="00A27EAA"/>
    <w:rsid w:val="00A3003D"/>
    <w:rsid w:val="00A3008D"/>
    <w:rsid w:val="00A305A1"/>
    <w:rsid w:val="00A3082A"/>
    <w:rsid w:val="00A30870"/>
    <w:rsid w:val="00A308B0"/>
    <w:rsid w:val="00A30AC6"/>
    <w:rsid w:val="00A30D01"/>
    <w:rsid w:val="00A30EBE"/>
    <w:rsid w:val="00A30ECB"/>
    <w:rsid w:val="00A3103F"/>
    <w:rsid w:val="00A3120F"/>
    <w:rsid w:val="00A313EF"/>
    <w:rsid w:val="00A3140C"/>
    <w:rsid w:val="00A314CA"/>
    <w:rsid w:val="00A317AC"/>
    <w:rsid w:val="00A317C2"/>
    <w:rsid w:val="00A317C5"/>
    <w:rsid w:val="00A31842"/>
    <w:rsid w:val="00A31E64"/>
    <w:rsid w:val="00A31F3C"/>
    <w:rsid w:val="00A32243"/>
    <w:rsid w:val="00A3243F"/>
    <w:rsid w:val="00A324CF"/>
    <w:rsid w:val="00A324F0"/>
    <w:rsid w:val="00A328E3"/>
    <w:rsid w:val="00A32994"/>
    <w:rsid w:val="00A329FE"/>
    <w:rsid w:val="00A32A84"/>
    <w:rsid w:val="00A32D16"/>
    <w:rsid w:val="00A32EAE"/>
    <w:rsid w:val="00A3320D"/>
    <w:rsid w:val="00A33442"/>
    <w:rsid w:val="00A3367E"/>
    <w:rsid w:val="00A337EE"/>
    <w:rsid w:val="00A338E7"/>
    <w:rsid w:val="00A33C1A"/>
    <w:rsid w:val="00A342CD"/>
    <w:rsid w:val="00A34333"/>
    <w:rsid w:val="00A34CD1"/>
    <w:rsid w:val="00A350F8"/>
    <w:rsid w:val="00A3514A"/>
    <w:rsid w:val="00A355A3"/>
    <w:rsid w:val="00A359C4"/>
    <w:rsid w:val="00A35C47"/>
    <w:rsid w:val="00A35C76"/>
    <w:rsid w:val="00A35E33"/>
    <w:rsid w:val="00A3619F"/>
    <w:rsid w:val="00A363B6"/>
    <w:rsid w:val="00A364EA"/>
    <w:rsid w:val="00A36A16"/>
    <w:rsid w:val="00A36AE9"/>
    <w:rsid w:val="00A36B48"/>
    <w:rsid w:val="00A36CC5"/>
    <w:rsid w:val="00A36D8E"/>
    <w:rsid w:val="00A372CC"/>
    <w:rsid w:val="00A3764D"/>
    <w:rsid w:val="00A37A10"/>
    <w:rsid w:val="00A37B8C"/>
    <w:rsid w:val="00A37DEC"/>
    <w:rsid w:val="00A37E12"/>
    <w:rsid w:val="00A37EDA"/>
    <w:rsid w:val="00A402BC"/>
    <w:rsid w:val="00A405B1"/>
    <w:rsid w:val="00A408D6"/>
    <w:rsid w:val="00A40AF5"/>
    <w:rsid w:val="00A40C44"/>
    <w:rsid w:val="00A40D15"/>
    <w:rsid w:val="00A410EC"/>
    <w:rsid w:val="00A411E1"/>
    <w:rsid w:val="00A41233"/>
    <w:rsid w:val="00A41617"/>
    <w:rsid w:val="00A416C2"/>
    <w:rsid w:val="00A418FF"/>
    <w:rsid w:val="00A41CBE"/>
    <w:rsid w:val="00A4284C"/>
    <w:rsid w:val="00A429D1"/>
    <w:rsid w:val="00A429F7"/>
    <w:rsid w:val="00A42B3D"/>
    <w:rsid w:val="00A42E0C"/>
    <w:rsid w:val="00A43327"/>
    <w:rsid w:val="00A4337D"/>
    <w:rsid w:val="00A43391"/>
    <w:rsid w:val="00A43AD3"/>
    <w:rsid w:val="00A43ADA"/>
    <w:rsid w:val="00A43B13"/>
    <w:rsid w:val="00A44536"/>
    <w:rsid w:val="00A4464A"/>
    <w:rsid w:val="00A44727"/>
    <w:rsid w:val="00A44755"/>
    <w:rsid w:val="00A4487B"/>
    <w:rsid w:val="00A4488B"/>
    <w:rsid w:val="00A44AA2"/>
    <w:rsid w:val="00A44C1D"/>
    <w:rsid w:val="00A44D68"/>
    <w:rsid w:val="00A44DAB"/>
    <w:rsid w:val="00A45191"/>
    <w:rsid w:val="00A4524D"/>
    <w:rsid w:val="00A45403"/>
    <w:rsid w:val="00A45586"/>
    <w:rsid w:val="00A45806"/>
    <w:rsid w:val="00A4584D"/>
    <w:rsid w:val="00A45958"/>
    <w:rsid w:val="00A45D2D"/>
    <w:rsid w:val="00A45E6D"/>
    <w:rsid w:val="00A46001"/>
    <w:rsid w:val="00A4649A"/>
    <w:rsid w:val="00A46640"/>
    <w:rsid w:val="00A466B6"/>
    <w:rsid w:val="00A469FC"/>
    <w:rsid w:val="00A46A30"/>
    <w:rsid w:val="00A46AC3"/>
    <w:rsid w:val="00A46D9E"/>
    <w:rsid w:val="00A46E0B"/>
    <w:rsid w:val="00A4742B"/>
    <w:rsid w:val="00A4773A"/>
    <w:rsid w:val="00A478FF"/>
    <w:rsid w:val="00A4793F"/>
    <w:rsid w:val="00A47991"/>
    <w:rsid w:val="00A4799C"/>
    <w:rsid w:val="00A47A42"/>
    <w:rsid w:val="00A5026A"/>
    <w:rsid w:val="00A50766"/>
    <w:rsid w:val="00A50810"/>
    <w:rsid w:val="00A5097D"/>
    <w:rsid w:val="00A50B5B"/>
    <w:rsid w:val="00A50C6D"/>
    <w:rsid w:val="00A50D8E"/>
    <w:rsid w:val="00A5158D"/>
    <w:rsid w:val="00A519EB"/>
    <w:rsid w:val="00A51ABC"/>
    <w:rsid w:val="00A51B65"/>
    <w:rsid w:val="00A51CB6"/>
    <w:rsid w:val="00A51DB0"/>
    <w:rsid w:val="00A52139"/>
    <w:rsid w:val="00A528C8"/>
    <w:rsid w:val="00A529D1"/>
    <w:rsid w:val="00A52AB3"/>
    <w:rsid w:val="00A52BFD"/>
    <w:rsid w:val="00A52DF6"/>
    <w:rsid w:val="00A52E1C"/>
    <w:rsid w:val="00A52FA3"/>
    <w:rsid w:val="00A530D4"/>
    <w:rsid w:val="00A53109"/>
    <w:rsid w:val="00A53291"/>
    <w:rsid w:val="00A53385"/>
    <w:rsid w:val="00A535B8"/>
    <w:rsid w:val="00A53860"/>
    <w:rsid w:val="00A53AE6"/>
    <w:rsid w:val="00A53BC7"/>
    <w:rsid w:val="00A53EEB"/>
    <w:rsid w:val="00A54203"/>
    <w:rsid w:val="00A544A5"/>
    <w:rsid w:val="00A545FC"/>
    <w:rsid w:val="00A545FE"/>
    <w:rsid w:val="00A5485F"/>
    <w:rsid w:val="00A54BD9"/>
    <w:rsid w:val="00A54E15"/>
    <w:rsid w:val="00A551EC"/>
    <w:rsid w:val="00A556AC"/>
    <w:rsid w:val="00A557D8"/>
    <w:rsid w:val="00A55C0D"/>
    <w:rsid w:val="00A5619E"/>
    <w:rsid w:val="00A56325"/>
    <w:rsid w:val="00A56490"/>
    <w:rsid w:val="00A564EB"/>
    <w:rsid w:val="00A56A43"/>
    <w:rsid w:val="00A56BAB"/>
    <w:rsid w:val="00A56C35"/>
    <w:rsid w:val="00A56CA8"/>
    <w:rsid w:val="00A56FC2"/>
    <w:rsid w:val="00A56FE0"/>
    <w:rsid w:val="00A57007"/>
    <w:rsid w:val="00A570AF"/>
    <w:rsid w:val="00A573BD"/>
    <w:rsid w:val="00A57405"/>
    <w:rsid w:val="00A57583"/>
    <w:rsid w:val="00A575B9"/>
    <w:rsid w:val="00A57622"/>
    <w:rsid w:val="00A57704"/>
    <w:rsid w:val="00A57837"/>
    <w:rsid w:val="00A57DD0"/>
    <w:rsid w:val="00A60069"/>
    <w:rsid w:val="00A600E9"/>
    <w:rsid w:val="00A601BA"/>
    <w:rsid w:val="00A603DE"/>
    <w:rsid w:val="00A604CB"/>
    <w:rsid w:val="00A60A12"/>
    <w:rsid w:val="00A60A27"/>
    <w:rsid w:val="00A60B75"/>
    <w:rsid w:val="00A61009"/>
    <w:rsid w:val="00A612DB"/>
    <w:rsid w:val="00A6145B"/>
    <w:rsid w:val="00A614F2"/>
    <w:rsid w:val="00A61F2D"/>
    <w:rsid w:val="00A62AD1"/>
    <w:rsid w:val="00A62BA6"/>
    <w:rsid w:val="00A62C4C"/>
    <w:rsid w:val="00A62C6A"/>
    <w:rsid w:val="00A62F34"/>
    <w:rsid w:val="00A6300C"/>
    <w:rsid w:val="00A63041"/>
    <w:rsid w:val="00A6313F"/>
    <w:rsid w:val="00A63236"/>
    <w:rsid w:val="00A6327A"/>
    <w:rsid w:val="00A632D4"/>
    <w:rsid w:val="00A638B9"/>
    <w:rsid w:val="00A639D3"/>
    <w:rsid w:val="00A63D9E"/>
    <w:rsid w:val="00A63E4E"/>
    <w:rsid w:val="00A640A3"/>
    <w:rsid w:val="00A6445D"/>
    <w:rsid w:val="00A646F4"/>
    <w:rsid w:val="00A64BA3"/>
    <w:rsid w:val="00A64D76"/>
    <w:rsid w:val="00A64DE3"/>
    <w:rsid w:val="00A650BB"/>
    <w:rsid w:val="00A653ED"/>
    <w:rsid w:val="00A65485"/>
    <w:rsid w:val="00A655FD"/>
    <w:rsid w:val="00A657C7"/>
    <w:rsid w:val="00A65830"/>
    <w:rsid w:val="00A6598D"/>
    <w:rsid w:val="00A65B4B"/>
    <w:rsid w:val="00A65CCD"/>
    <w:rsid w:val="00A6601F"/>
    <w:rsid w:val="00A66327"/>
    <w:rsid w:val="00A66386"/>
    <w:rsid w:val="00A66402"/>
    <w:rsid w:val="00A665DB"/>
    <w:rsid w:val="00A667A8"/>
    <w:rsid w:val="00A66A84"/>
    <w:rsid w:val="00A66AF2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7013A"/>
    <w:rsid w:val="00A70295"/>
    <w:rsid w:val="00A7046C"/>
    <w:rsid w:val="00A705CB"/>
    <w:rsid w:val="00A7076C"/>
    <w:rsid w:val="00A70A73"/>
    <w:rsid w:val="00A70DC8"/>
    <w:rsid w:val="00A7125A"/>
    <w:rsid w:val="00A71294"/>
    <w:rsid w:val="00A7156B"/>
    <w:rsid w:val="00A71738"/>
    <w:rsid w:val="00A71886"/>
    <w:rsid w:val="00A718DC"/>
    <w:rsid w:val="00A719B4"/>
    <w:rsid w:val="00A71AC2"/>
    <w:rsid w:val="00A72297"/>
    <w:rsid w:val="00A7282B"/>
    <w:rsid w:val="00A728A4"/>
    <w:rsid w:val="00A72D19"/>
    <w:rsid w:val="00A72E37"/>
    <w:rsid w:val="00A73328"/>
    <w:rsid w:val="00A73BFF"/>
    <w:rsid w:val="00A73C6E"/>
    <w:rsid w:val="00A74461"/>
    <w:rsid w:val="00A7450D"/>
    <w:rsid w:val="00A747CF"/>
    <w:rsid w:val="00A74AF4"/>
    <w:rsid w:val="00A74C42"/>
    <w:rsid w:val="00A74E49"/>
    <w:rsid w:val="00A74F12"/>
    <w:rsid w:val="00A74F6C"/>
    <w:rsid w:val="00A7522F"/>
    <w:rsid w:val="00A75709"/>
    <w:rsid w:val="00A7587D"/>
    <w:rsid w:val="00A75B25"/>
    <w:rsid w:val="00A75EA1"/>
    <w:rsid w:val="00A7655A"/>
    <w:rsid w:val="00A7673D"/>
    <w:rsid w:val="00A7684E"/>
    <w:rsid w:val="00A7697C"/>
    <w:rsid w:val="00A76C63"/>
    <w:rsid w:val="00A76CF4"/>
    <w:rsid w:val="00A76D04"/>
    <w:rsid w:val="00A7733D"/>
    <w:rsid w:val="00A77662"/>
    <w:rsid w:val="00A77826"/>
    <w:rsid w:val="00A77A3B"/>
    <w:rsid w:val="00A77E54"/>
    <w:rsid w:val="00A77F73"/>
    <w:rsid w:val="00A8022C"/>
    <w:rsid w:val="00A80275"/>
    <w:rsid w:val="00A80ABD"/>
    <w:rsid w:val="00A80DF1"/>
    <w:rsid w:val="00A81142"/>
    <w:rsid w:val="00A8138B"/>
    <w:rsid w:val="00A81955"/>
    <w:rsid w:val="00A81962"/>
    <w:rsid w:val="00A81995"/>
    <w:rsid w:val="00A81C68"/>
    <w:rsid w:val="00A81D43"/>
    <w:rsid w:val="00A82122"/>
    <w:rsid w:val="00A82542"/>
    <w:rsid w:val="00A828F1"/>
    <w:rsid w:val="00A82B8C"/>
    <w:rsid w:val="00A82E64"/>
    <w:rsid w:val="00A834AA"/>
    <w:rsid w:val="00A834FE"/>
    <w:rsid w:val="00A836C8"/>
    <w:rsid w:val="00A8377B"/>
    <w:rsid w:val="00A83E9B"/>
    <w:rsid w:val="00A83F42"/>
    <w:rsid w:val="00A841AE"/>
    <w:rsid w:val="00A84407"/>
    <w:rsid w:val="00A845A8"/>
    <w:rsid w:val="00A847A9"/>
    <w:rsid w:val="00A84A42"/>
    <w:rsid w:val="00A84BFA"/>
    <w:rsid w:val="00A84E27"/>
    <w:rsid w:val="00A84EA8"/>
    <w:rsid w:val="00A8527E"/>
    <w:rsid w:val="00A8535E"/>
    <w:rsid w:val="00A85393"/>
    <w:rsid w:val="00A855D1"/>
    <w:rsid w:val="00A8588E"/>
    <w:rsid w:val="00A859B4"/>
    <w:rsid w:val="00A85BDE"/>
    <w:rsid w:val="00A8617A"/>
    <w:rsid w:val="00A861C2"/>
    <w:rsid w:val="00A86299"/>
    <w:rsid w:val="00A8642A"/>
    <w:rsid w:val="00A864BA"/>
    <w:rsid w:val="00A865E7"/>
    <w:rsid w:val="00A866E3"/>
    <w:rsid w:val="00A86C1B"/>
    <w:rsid w:val="00A86D9A"/>
    <w:rsid w:val="00A871AB"/>
    <w:rsid w:val="00A872CD"/>
    <w:rsid w:val="00A876A9"/>
    <w:rsid w:val="00A87A31"/>
    <w:rsid w:val="00A87AB5"/>
    <w:rsid w:val="00A87C54"/>
    <w:rsid w:val="00A90310"/>
    <w:rsid w:val="00A90412"/>
    <w:rsid w:val="00A904BB"/>
    <w:rsid w:val="00A90552"/>
    <w:rsid w:val="00A90806"/>
    <w:rsid w:val="00A909E5"/>
    <w:rsid w:val="00A909F1"/>
    <w:rsid w:val="00A90AAB"/>
    <w:rsid w:val="00A910EB"/>
    <w:rsid w:val="00A91134"/>
    <w:rsid w:val="00A911FD"/>
    <w:rsid w:val="00A917C3"/>
    <w:rsid w:val="00A918AF"/>
    <w:rsid w:val="00A91A85"/>
    <w:rsid w:val="00A9203E"/>
    <w:rsid w:val="00A920BE"/>
    <w:rsid w:val="00A9236F"/>
    <w:rsid w:val="00A923F9"/>
    <w:rsid w:val="00A924B6"/>
    <w:rsid w:val="00A92911"/>
    <w:rsid w:val="00A92EA7"/>
    <w:rsid w:val="00A93406"/>
    <w:rsid w:val="00A9366C"/>
    <w:rsid w:val="00A93698"/>
    <w:rsid w:val="00A93784"/>
    <w:rsid w:val="00A938D7"/>
    <w:rsid w:val="00A93B63"/>
    <w:rsid w:val="00A93EEB"/>
    <w:rsid w:val="00A94072"/>
    <w:rsid w:val="00A94178"/>
    <w:rsid w:val="00A943AC"/>
    <w:rsid w:val="00A944D8"/>
    <w:rsid w:val="00A9453E"/>
    <w:rsid w:val="00A94656"/>
    <w:rsid w:val="00A947D5"/>
    <w:rsid w:val="00A94946"/>
    <w:rsid w:val="00A94E9D"/>
    <w:rsid w:val="00A9523E"/>
    <w:rsid w:val="00A954BA"/>
    <w:rsid w:val="00A95654"/>
    <w:rsid w:val="00A956FD"/>
    <w:rsid w:val="00A95995"/>
    <w:rsid w:val="00A95D86"/>
    <w:rsid w:val="00A9636D"/>
    <w:rsid w:val="00A9640E"/>
    <w:rsid w:val="00A96442"/>
    <w:rsid w:val="00A96609"/>
    <w:rsid w:val="00A96A14"/>
    <w:rsid w:val="00A96A52"/>
    <w:rsid w:val="00A96BBE"/>
    <w:rsid w:val="00A96CDD"/>
    <w:rsid w:val="00A96DB3"/>
    <w:rsid w:val="00A96EAE"/>
    <w:rsid w:val="00A97010"/>
    <w:rsid w:val="00A97042"/>
    <w:rsid w:val="00A979FE"/>
    <w:rsid w:val="00A97BF2"/>
    <w:rsid w:val="00A97C0E"/>
    <w:rsid w:val="00A97CAC"/>
    <w:rsid w:val="00AA0117"/>
    <w:rsid w:val="00AA0537"/>
    <w:rsid w:val="00AA0660"/>
    <w:rsid w:val="00AA09FE"/>
    <w:rsid w:val="00AA0CAD"/>
    <w:rsid w:val="00AA1332"/>
    <w:rsid w:val="00AA15B2"/>
    <w:rsid w:val="00AA1746"/>
    <w:rsid w:val="00AA188A"/>
    <w:rsid w:val="00AA18AC"/>
    <w:rsid w:val="00AA1A60"/>
    <w:rsid w:val="00AA22BB"/>
    <w:rsid w:val="00AA2425"/>
    <w:rsid w:val="00AA2552"/>
    <w:rsid w:val="00AA2629"/>
    <w:rsid w:val="00AA2756"/>
    <w:rsid w:val="00AA2987"/>
    <w:rsid w:val="00AA2EA7"/>
    <w:rsid w:val="00AA304B"/>
    <w:rsid w:val="00AA3933"/>
    <w:rsid w:val="00AA394C"/>
    <w:rsid w:val="00AA39DF"/>
    <w:rsid w:val="00AA3B6C"/>
    <w:rsid w:val="00AA3D0D"/>
    <w:rsid w:val="00AA3DB8"/>
    <w:rsid w:val="00AA425B"/>
    <w:rsid w:val="00AA456B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B2"/>
    <w:rsid w:val="00AA58EE"/>
    <w:rsid w:val="00AA5AEB"/>
    <w:rsid w:val="00AA5D2A"/>
    <w:rsid w:val="00AA5F37"/>
    <w:rsid w:val="00AA62DD"/>
    <w:rsid w:val="00AA632E"/>
    <w:rsid w:val="00AA661D"/>
    <w:rsid w:val="00AA6B44"/>
    <w:rsid w:val="00AA74FA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B3F"/>
    <w:rsid w:val="00AB1D45"/>
    <w:rsid w:val="00AB27EF"/>
    <w:rsid w:val="00AB28FF"/>
    <w:rsid w:val="00AB2AC7"/>
    <w:rsid w:val="00AB32B7"/>
    <w:rsid w:val="00AB3450"/>
    <w:rsid w:val="00AB39B8"/>
    <w:rsid w:val="00AB3D6D"/>
    <w:rsid w:val="00AB3EEA"/>
    <w:rsid w:val="00AB3FD8"/>
    <w:rsid w:val="00AB40F4"/>
    <w:rsid w:val="00AB4279"/>
    <w:rsid w:val="00AB460C"/>
    <w:rsid w:val="00AB479E"/>
    <w:rsid w:val="00AB4867"/>
    <w:rsid w:val="00AB498A"/>
    <w:rsid w:val="00AB4998"/>
    <w:rsid w:val="00AB4ACF"/>
    <w:rsid w:val="00AB4C6A"/>
    <w:rsid w:val="00AB528C"/>
    <w:rsid w:val="00AB53F7"/>
    <w:rsid w:val="00AB540C"/>
    <w:rsid w:val="00AB557A"/>
    <w:rsid w:val="00AB581C"/>
    <w:rsid w:val="00AB5E88"/>
    <w:rsid w:val="00AB5EA2"/>
    <w:rsid w:val="00AB61C0"/>
    <w:rsid w:val="00AB6AFE"/>
    <w:rsid w:val="00AB6E92"/>
    <w:rsid w:val="00AB70A2"/>
    <w:rsid w:val="00AB712F"/>
    <w:rsid w:val="00AB73AF"/>
    <w:rsid w:val="00AB76FA"/>
    <w:rsid w:val="00AB7AC3"/>
    <w:rsid w:val="00AB7B13"/>
    <w:rsid w:val="00AB7C6A"/>
    <w:rsid w:val="00AB7E89"/>
    <w:rsid w:val="00AB7EF0"/>
    <w:rsid w:val="00AC00F5"/>
    <w:rsid w:val="00AC03E7"/>
    <w:rsid w:val="00AC0600"/>
    <w:rsid w:val="00AC0691"/>
    <w:rsid w:val="00AC06C9"/>
    <w:rsid w:val="00AC08C1"/>
    <w:rsid w:val="00AC09E6"/>
    <w:rsid w:val="00AC0AFB"/>
    <w:rsid w:val="00AC14F3"/>
    <w:rsid w:val="00AC1A93"/>
    <w:rsid w:val="00AC21A5"/>
    <w:rsid w:val="00AC21EF"/>
    <w:rsid w:val="00AC2252"/>
    <w:rsid w:val="00AC238E"/>
    <w:rsid w:val="00AC2CEE"/>
    <w:rsid w:val="00AC2DA4"/>
    <w:rsid w:val="00AC2ED0"/>
    <w:rsid w:val="00AC318B"/>
    <w:rsid w:val="00AC3265"/>
    <w:rsid w:val="00AC337F"/>
    <w:rsid w:val="00AC3592"/>
    <w:rsid w:val="00AC3860"/>
    <w:rsid w:val="00AC3A51"/>
    <w:rsid w:val="00AC3C4A"/>
    <w:rsid w:val="00AC3D06"/>
    <w:rsid w:val="00AC4309"/>
    <w:rsid w:val="00AC465A"/>
    <w:rsid w:val="00AC4686"/>
    <w:rsid w:val="00AC4997"/>
    <w:rsid w:val="00AC4B78"/>
    <w:rsid w:val="00AC4C30"/>
    <w:rsid w:val="00AC5581"/>
    <w:rsid w:val="00AC5673"/>
    <w:rsid w:val="00AC58A9"/>
    <w:rsid w:val="00AC5AEE"/>
    <w:rsid w:val="00AC5CA6"/>
    <w:rsid w:val="00AC5CC6"/>
    <w:rsid w:val="00AC5DBF"/>
    <w:rsid w:val="00AC5EC3"/>
    <w:rsid w:val="00AC5EDC"/>
    <w:rsid w:val="00AC5F56"/>
    <w:rsid w:val="00AC5FAC"/>
    <w:rsid w:val="00AC62C2"/>
    <w:rsid w:val="00AC64C3"/>
    <w:rsid w:val="00AC6533"/>
    <w:rsid w:val="00AC681B"/>
    <w:rsid w:val="00AC6826"/>
    <w:rsid w:val="00AC698D"/>
    <w:rsid w:val="00AC6D94"/>
    <w:rsid w:val="00AC721A"/>
    <w:rsid w:val="00AC7417"/>
    <w:rsid w:val="00AC7503"/>
    <w:rsid w:val="00AC7E84"/>
    <w:rsid w:val="00AD0007"/>
    <w:rsid w:val="00AD006E"/>
    <w:rsid w:val="00AD01B7"/>
    <w:rsid w:val="00AD0591"/>
    <w:rsid w:val="00AD0C61"/>
    <w:rsid w:val="00AD0EAE"/>
    <w:rsid w:val="00AD138A"/>
    <w:rsid w:val="00AD13D4"/>
    <w:rsid w:val="00AD149B"/>
    <w:rsid w:val="00AD1585"/>
    <w:rsid w:val="00AD19CC"/>
    <w:rsid w:val="00AD1A1A"/>
    <w:rsid w:val="00AD1B19"/>
    <w:rsid w:val="00AD1C70"/>
    <w:rsid w:val="00AD1C99"/>
    <w:rsid w:val="00AD1D39"/>
    <w:rsid w:val="00AD2837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A7F"/>
    <w:rsid w:val="00AD3C6F"/>
    <w:rsid w:val="00AD3FE3"/>
    <w:rsid w:val="00AD4109"/>
    <w:rsid w:val="00AD45ED"/>
    <w:rsid w:val="00AD4BDA"/>
    <w:rsid w:val="00AD4F8F"/>
    <w:rsid w:val="00AD5039"/>
    <w:rsid w:val="00AD508A"/>
    <w:rsid w:val="00AD5132"/>
    <w:rsid w:val="00AD573E"/>
    <w:rsid w:val="00AD5806"/>
    <w:rsid w:val="00AD5BFF"/>
    <w:rsid w:val="00AD5C77"/>
    <w:rsid w:val="00AD5E33"/>
    <w:rsid w:val="00AD5F7D"/>
    <w:rsid w:val="00AD5F99"/>
    <w:rsid w:val="00AD5FFF"/>
    <w:rsid w:val="00AD6013"/>
    <w:rsid w:val="00AD60FB"/>
    <w:rsid w:val="00AD6147"/>
    <w:rsid w:val="00AD626A"/>
    <w:rsid w:val="00AD62EC"/>
    <w:rsid w:val="00AD6530"/>
    <w:rsid w:val="00AD6797"/>
    <w:rsid w:val="00AD67E7"/>
    <w:rsid w:val="00AD6C3B"/>
    <w:rsid w:val="00AD6CC3"/>
    <w:rsid w:val="00AD6EE4"/>
    <w:rsid w:val="00AD7329"/>
    <w:rsid w:val="00AD7408"/>
    <w:rsid w:val="00AD7847"/>
    <w:rsid w:val="00AD7B3C"/>
    <w:rsid w:val="00AD7D71"/>
    <w:rsid w:val="00AE018D"/>
    <w:rsid w:val="00AE02DE"/>
    <w:rsid w:val="00AE0379"/>
    <w:rsid w:val="00AE0428"/>
    <w:rsid w:val="00AE08A0"/>
    <w:rsid w:val="00AE08A4"/>
    <w:rsid w:val="00AE0E21"/>
    <w:rsid w:val="00AE0F93"/>
    <w:rsid w:val="00AE0FF5"/>
    <w:rsid w:val="00AE10C5"/>
    <w:rsid w:val="00AE1232"/>
    <w:rsid w:val="00AE129A"/>
    <w:rsid w:val="00AE14F9"/>
    <w:rsid w:val="00AE1A08"/>
    <w:rsid w:val="00AE1C90"/>
    <w:rsid w:val="00AE1E8E"/>
    <w:rsid w:val="00AE20A0"/>
    <w:rsid w:val="00AE231D"/>
    <w:rsid w:val="00AE27A3"/>
    <w:rsid w:val="00AE297C"/>
    <w:rsid w:val="00AE2AEA"/>
    <w:rsid w:val="00AE2E10"/>
    <w:rsid w:val="00AE2F02"/>
    <w:rsid w:val="00AE2F5B"/>
    <w:rsid w:val="00AE3044"/>
    <w:rsid w:val="00AE329A"/>
    <w:rsid w:val="00AE36CC"/>
    <w:rsid w:val="00AE3B5F"/>
    <w:rsid w:val="00AE3E27"/>
    <w:rsid w:val="00AE3E3A"/>
    <w:rsid w:val="00AE3F4A"/>
    <w:rsid w:val="00AE4333"/>
    <w:rsid w:val="00AE4521"/>
    <w:rsid w:val="00AE4790"/>
    <w:rsid w:val="00AE4D2D"/>
    <w:rsid w:val="00AE4FFB"/>
    <w:rsid w:val="00AE571A"/>
    <w:rsid w:val="00AE5C1B"/>
    <w:rsid w:val="00AE5EEB"/>
    <w:rsid w:val="00AE62BF"/>
    <w:rsid w:val="00AE6590"/>
    <w:rsid w:val="00AE6617"/>
    <w:rsid w:val="00AE6DEB"/>
    <w:rsid w:val="00AE794B"/>
    <w:rsid w:val="00AE7A80"/>
    <w:rsid w:val="00AE7CA1"/>
    <w:rsid w:val="00AE7E8D"/>
    <w:rsid w:val="00AF0260"/>
    <w:rsid w:val="00AF0687"/>
    <w:rsid w:val="00AF07A8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FA3"/>
    <w:rsid w:val="00AF21D2"/>
    <w:rsid w:val="00AF21F7"/>
    <w:rsid w:val="00AF23AE"/>
    <w:rsid w:val="00AF256D"/>
    <w:rsid w:val="00AF2590"/>
    <w:rsid w:val="00AF25D6"/>
    <w:rsid w:val="00AF2621"/>
    <w:rsid w:val="00AF2796"/>
    <w:rsid w:val="00AF27D6"/>
    <w:rsid w:val="00AF29F2"/>
    <w:rsid w:val="00AF2A28"/>
    <w:rsid w:val="00AF3207"/>
    <w:rsid w:val="00AF367B"/>
    <w:rsid w:val="00AF4170"/>
    <w:rsid w:val="00AF4208"/>
    <w:rsid w:val="00AF446C"/>
    <w:rsid w:val="00AF491A"/>
    <w:rsid w:val="00AF4924"/>
    <w:rsid w:val="00AF5174"/>
    <w:rsid w:val="00AF5243"/>
    <w:rsid w:val="00AF53B2"/>
    <w:rsid w:val="00AF5464"/>
    <w:rsid w:val="00AF54E7"/>
    <w:rsid w:val="00AF5D29"/>
    <w:rsid w:val="00AF5D6C"/>
    <w:rsid w:val="00AF5EA8"/>
    <w:rsid w:val="00AF60C0"/>
    <w:rsid w:val="00AF619D"/>
    <w:rsid w:val="00AF6651"/>
    <w:rsid w:val="00AF6801"/>
    <w:rsid w:val="00AF682C"/>
    <w:rsid w:val="00AF6AE6"/>
    <w:rsid w:val="00AF6F87"/>
    <w:rsid w:val="00AF7735"/>
    <w:rsid w:val="00AF77EF"/>
    <w:rsid w:val="00AF7A7B"/>
    <w:rsid w:val="00AF7D14"/>
    <w:rsid w:val="00B0007A"/>
    <w:rsid w:val="00B000B7"/>
    <w:rsid w:val="00B0033B"/>
    <w:rsid w:val="00B00473"/>
    <w:rsid w:val="00B0059F"/>
    <w:rsid w:val="00B00667"/>
    <w:rsid w:val="00B008C9"/>
    <w:rsid w:val="00B0090F"/>
    <w:rsid w:val="00B00D3F"/>
    <w:rsid w:val="00B00D8F"/>
    <w:rsid w:val="00B00FC1"/>
    <w:rsid w:val="00B0101B"/>
    <w:rsid w:val="00B011FE"/>
    <w:rsid w:val="00B01751"/>
    <w:rsid w:val="00B01FD4"/>
    <w:rsid w:val="00B02704"/>
    <w:rsid w:val="00B02932"/>
    <w:rsid w:val="00B02C4D"/>
    <w:rsid w:val="00B02C6D"/>
    <w:rsid w:val="00B033F7"/>
    <w:rsid w:val="00B036C2"/>
    <w:rsid w:val="00B037B9"/>
    <w:rsid w:val="00B03883"/>
    <w:rsid w:val="00B03A08"/>
    <w:rsid w:val="00B03E60"/>
    <w:rsid w:val="00B03EF6"/>
    <w:rsid w:val="00B04A67"/>
    <w:rsid w:val="00B04B21"/>
    <w:rsid w:val="00B050D0"/>
    <w:rsid w:val="00B0511F"/>
    <w:rsid w:val="00B052D0"/>
    <w:rsid w:val="00B05432"/>
    <w:rsid w:val="00B054FA"/>
    <w:rsid w:val="00B05AB8"/>
    <w:rsid w:val="00B05CCD"/>
    <w:rsid w:val="00B05E92"/>
    <w:rsid w:val="00B05F86"/>
    <w:rsid w:val="00B06278"/>
    <w:rsid w:val="00B064B6"/>
    <w:rsid w:val="00B06506"/>
    <w:rsid w:val="00B06602"/>
    <w:rsid w:val="00B068DE"/>
    <w:rsid w:val="00B06B7A"/>
    <w:rsid w:val="00B06D1B"/>
    <w:rsid w:val="00B06DD1"/>
    <w:rsid w:val="00B072FB"/>
    <w:rsid w:val="00B0733E"/>
    <w:rsid w:val="00B0737F"/>
    <w:rsid w:val="00B073C9"/>
    <w:rsid w:val="00B07484"/>
    <w:rsid w:val="00B07522"/>
    <w:rsid w:val="00B077EF"/>
    <w:rsid w:val="00B0788D"/>
    <w:rsid w:val="00B07D20"/>
    <w:rsid w:val="00B101C3"/>
    <w:rsid w:val="00B1020A"/>
    <w:rsid w:val="00B102FA"/>
    <w:rsid w:val="00B103F6"/>
    <w:rsid w:val="00B1078B"/>
    <w:rsid w:val="00B10AAC"/>
    <w:rsid w:val="00B10F4D"/>
    <w:rsid w:val="00B1122D"/>
    <w:rsid w:val="00B11405"/>
    <w:rsid w:val="00B11613"/>
    <w:rsid w:val="00B1199B"/>
    <w:rsid w:val="00B11AB0"/>
    <w:rsid w:val="00B11B5D"/>
    <w:rsid w:val="00B11C80"/>
    <w:rsid w:val="00B11E7E"/>
    <w:rsid w:val="00B12045"/>
    <w:rsid w:val="00B1209E"/>
    <w:rsid w:val="00B122BF"/>
    <w:rsid w:val="00B12319"/>
    <w:rsid w:val="00B12387"/>
    <w:rsid w:val="00B124A7"/>
    <w:rsid w:val="00B1296D"/>
    <w:rsid w:val="00B12F32"/>
    <w:rsid w:val="00B1312C"/>
    <w:rsid w:val="00B13381"/>
    <w:rsid w:val="00B139FB"/>
    <w:rsid w:val="00B13AF4"/>
    <w:rsid w:val="00B13D58"/>
    <w:rsid w:val="00B13EE0"/>
    <w:rsid w:val="00B14354"/>
    <w:rsid w:val="00B143AB"/>
    <w:rsid w:val="00B144F8"/>
    <w:rsid w:val="00B14674"/>
    <w:rsid w:val="00B14B63"/>
    <w:rsid w:val="00B15299"/>
    <w:rsid w:val="00B15593"/>
    <w:rsid w:val="00B15991"/>
    <w:rsid w:val="00B15CC3"/>
    <w:rsid w:val="00B15D16"/>
    <w:rsid w:val="00B15DD4"/>
    <w:rsid w:val="00B15DF1"/>
    <w:rsid w:val="00B15E35"/>
    <w:rsid w:val="00B1626C"/>
    <w:rsid w:val="00B1628D"/>
    <w:rsid w:val="00B165D0"/>
    <w:rsid w:val="00B1660E"/>
    <w:rsid w:val="00B1674A"/>
    <w:rsid w:val="00B167AB"/>
    <w:rsid w:val="00B167F3"/>
    <w:rsid w:val="00B16898"/>
    <w:rsid w:val="00B16C82"/>
    <w:rsid w:val="00B16EB2"/>
    <w:rsid w:val="00B172E7"/>
    <w:rsid w:val="00B1740A"/>
    <w:rsid w:val="00B17463"/>
    <w:rsid w:val="00B174FE"/>
    <w:rsid w:val="00B17594"/>
    <w:rsid w:val="00B1767A"/>
    <w:rsid w:val="00B17722"/>
    <w:rsid w:val="00B179F9"/>
    <w:rsid w:val="00B17B31"/>
    <w:rsid w:val="00B17B71"/>
    <w:rsid w:val="00B17D53"/>
    <w:rsid w:val="00B17D62"/>
    <w:rsid w:val="00B17DE0"/>
    <w:rsid w:val="00B17E78"/>
    <w:rsid w:val="00B2021E"/>
    <w:rsid w:val="00B20665"/>
    <w:rsid w:val="00B206E3"/>
    <w:rsid w:val="00B20E10"/>
    <w:rsid w:val="00B21430"/>
    <w:rsid w:val="00B218B4"/>
    <w:rsid w:val="00B21C36"/>
    <w:rsid w:val="00B2237E"/>
    <w:rsid w:val="00B227AB"/>
    <w:rsid w:val="00B227F1"/>
    <w:rsid w:val="00B2282D"/>
    <w:rsid w:val="00B22C36"/>
    <w:rsid w:val="00B22ED6"/>
    <w:rsid w:val="00B22F21"/>
    <w:rsid w:val="00B23173"/>
    <w:rsid w:val="00B234ED"/>
    <w:rsid w:val="00B23A90"/>
    <w:rsid w:val="00B2403D"/>
    <w:rsid w:val="00B2437E"/>
    <w:rsid w:val="00B2444C"/>
    <w:rsid w:val="00B246C2"/>
    <w:rsid w:val="00B24DE2"/>
    <w:rsid w:val="00B24F05"/>
    <w:rsid w:val="00B24F38"/>
    <w:rsid w:val="00B24FF4"/>
    <w:rsid w:val="00B253C6"/>
    <w:rsid w:val="00B258D6"/>
    <w:rsid w:val="00B259BF"/>
    <w:rsid w:val="00B259C2"/>
    <w:rsid w:val="00B25FDC"/>
    <w:rsid w:val="00B2629D"/>
    <w:rsid w:val="00B26452"/>
    <w:rsid w:val="00B26A9A"/>
    <w:rsid w:val="00B26CC4"/>
    <w:rsid w:val="00B27069"/>
    <w:rsid w:val="00B274DB"/>
    <w:rsid w:val="00B27837"/>
    <w:rsid w:val="00B279B4"/>
    <w:rsid w:val="00B27BE0"/>
    <w:rsid w:val="00B27C61"/>
    <w:rsid w:val="00B27D43"/>
    <w:rsid w:val="00B27EB7"/>
    <w:rsid w:val="00B27FA1"/>
    <w:rsid w:val="00B3030C"/>
    <w:rsid w:val="00B3034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7D8"/>
    <w:rsid w:val="00B319EB"/>
    <w:rsid w:val="00B31ACB"/>
    <w:rsid w:val="00B3225E"/>
    <w:rsid w:val="00B323DF"/>
    <w:rsid w:val="00B32733"/>
    <w:rsid w:val="00B32831"/>
    <w:rsid w:val="00B32F63"/>
    <w:rsid w:val="00B335AA"/>
    <w:rsid w:val="00B33802"/>
    <w:rsid w:val="00B3380B"/>
    <w:rsid w:val="00B33936"/>
    <w:rsid w:val="00B33AFC"/>
    <w:rsid w:val="00B34947"/>
    <w:rsid w:val="00B34E39"/>
    <w:rsid w:val="00B34EC1"/>
    <w:rsid w:val="00B3529A"/>
    <w:rsid w:val="00B352C2"/>
    <w:rsid w:val="00B35373"/>
    <w:rsid w:val="00B35389"/>
    <w:rsid w:val="00B35445"/>
    <w:rsid w:val="00B356FB"/>
    <w:rsid w:val="00B35927"/>
    <w:rsid w:val="00B359A7"/>
    <w:rsid w:val="00B35BA0"/>
    <w:rsid w:val="00B35D5C"/>
    <w:rsid w:val="00B36013"/>
    <w:rsid w:val="00B3613F"/>
    <w:rsid w:val="00B3627C"/>
    <w:rsid w:val="00B36605"/>
    <w:rsid w:val="00B367CC"/>
    <w:rsid w:val="00B36A89"/>
    <w:rsid w:val="00B36AD2"/>
    <w:rsid w:val="00B36E5B"/>
    <w:rsid w:val="00B36F54"/>
    <w:rsid w:val="00B37197"/>
    <w:rsid w:val="00B3746C"/>
    <w:rsid w:val="00B37708"/>
    <w:rsid w:val="00B3776C"/>
    <w:rsid w:val="00B377AF"/>
    <w:rsid w:val="00B37CC6"/>
    <w:rsid w:val="00B400E8"/>
    <w:rsid w:val="00B40348"/>
    <w:rsid w:val="00B404E7"/>
    <w:rsid w:val="00B406BC"/>
    <w:rsid w:val="00B40787"/>
    <w:rsid w:val="00B40AED"/>
    <w:rsid w:val="00B40B1D"/>
    <w:rsid w:val="00B4116F"/>
    <w:rsid w:val="00B413C0"/>
    <w:rsid w:val="00B418B9"/>
    <w:rsid w:val="00B41A0F"/>
    <w:rsid w:val="00B41ADC"/>
    <w:rsid w:val="00B41CF8"/>
    <w:rsid w:val="00B422C4"/>
    <w:rsid w:val="00B4263D"/>
    <w:rsid w:val="00B426DE"/>
    <w:rsid w:val="00B428B9"/>
    <w:rsid w:val="00B42BF9"/>
    <w:rsid w:val="00B42C37"/>
    <w:rsid w:val="00B43457"/>
    <w:rsid w:val="00B436AA"/>
    <w:rsid w:val="00B43CDD"/>
    <w:rsid w:val="00B43E90"/>
    <w:rsid w:val="00B43EE5"/>
    <w:rsid w:val="00B44296"/>
    <w:rsid w:val="00B448B1"/>
    <w:rsid w:val="00B448BE"/>
    <w:rsid w:val="00B4490F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611E"/>
    <w:rsid w:val="00B46457"/>
    <w:rsid w:val="00B46B00"/>
    <w:rsid w:val="00B46E94"/>
    <w:rsid w:val="00B46FD2"/>
    <w:rsid w:val="00B47A3C"/>
    <w:rsid w:val="00B47CBC"/>
    <w:rsid w:val="00B47D19"/>
    <w:rsid w:val="00B47E9D"/>
    <w:rsid w:val="00B500A3"/>
    <w:rsid w:val="00B50195"/>
    <w:rsid w:val="00B50225"/>
    <w:rsid w:val="00B503ED"/>
    <w:rsid w:val="00B5051D"/>
    <w:rsid w:val="00B505B9"/>
    <w:rsid w:val="00B509A6"/>
    <w:rsid w:val="00B50ABE"/>
    <w:rsid w:val="00B50D2D"/>
    <w:rsid w:val="00B51010"/>
    <w:rsid w:val="00B515C9"/>
    <w:rsid w:val="00B515E7"/>
    <w:rsid w:val="00B51D88"/>
    <w:rsid w:val="00B5274C"/>
    <w:rsid w:val="00B528FA"/>
    <w:rsid w:val="00B52D00"/>
    <w:rsid w:val="00B52D22"/>
    <w:rsid w:val="00B52F3A"/>
    <w:rsid w:val="00B5320D"/>
    <w:rsid w:val="00B53311"/>
    <w:rsid w:val="00B533A5"/>
    <w:rsid w:val="00B53479"/>
    <w:rsid w:val="00B53485"/>
    <w:rsid w:val="00B53AF4"/>
    <w:rsid w:val="00B53B12"/>
    <w:rsid w:val="00B53CFD"/>
    <w:rsid w:val="00B53CFF"/>
    <w:rsid w:val="00B53D1F"/>
    <w:rsid w:val="00B541CD"/>
    <w:rsid w:val="00B54561"/>
    <w:rsid w:val="00B549A3"/>
    <w:rsid w:val="00B54A5C"/>
    <w:rsid w:val="00B54B71"/>
    <w:rsid w:val="00B54B79"/>
    <w:rsid w:val="00B54DAD"/>
    <w:rsid w:val="00B54F04"/>
    <w:rsid w:val="00B54F59"/>
    <w:rsid w:val="00B55036"/>
    <w:rsid w:val="00B5511A"/>
    <w:rsid w:val="00B553DB"/>
    <w:rsid w:val="00B55596"/>
    <w:rsid w:val="00B55865"/>
    <w:rsid w:val="00B55A53"/>
    <w:rsid w:val="00B55DCF"/>
    <w:rsid w:val="00B55E82"/>
    <w:rsid w:val="00B560A0"/>
    <w:rsid w:val="00B560C6"/>
    <w:rsid w:val="00B564E1"/>
    <w:rsid w:val="00B565FA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741"/>
    <w:rsid w:val="00B608A7"/>
    <w:rsid w:val="00B60A42"/>
    <w:rsid w:val="00B60AF1"/>
    <w:rsid w:val="00B60CD8"/>
    <w:rsid w:val="00B6127C"/>
    <w:rsid w:val="00B61375"/>
    <w:rsid w:val="00B6166D"/>
    <w:rsid w:val="00B61C1B"/>
    <w:rsid w:val="00B61E85"/>
    <w:rsid w:val="00B62102"/>
    <w:rsid w:val="00B62317"/>
    <w:rsid w:val="00B62B00"/>
    <w:rsid w:val="00B63033"/>
    <w:rsid w:val="00B63234"/>
    <w:rsid w:val="00B63590"/>
    <w:rsid w:val="00B635DF"/>
    <w:rsid w:val="00B63726"/>
    <w:rsid w:val="00B63A81"/>
    <w:rsid w:val="00B643E2"/>
    <w:rsid w:val="00B6489C"/>
    <w:rsid w:val="00B64918"/>
    <w:rsid w:val="00B649A2"/>
    <w:rsid w:val="00B64C0E"/>
    <w:rsid w:val="00B64CAE"/>
    <w:rsid w:val="00B64CFF"/>
    <w:rsid w:val="00B64E11"/>
    <w:rsid w:val="00B6524B"/>
    <w:rsid w:val="00B6533A"/>
    <w:rsid w:val="00B65651"/>
    <w:rsid w:val="00B656B6"/>
    <w:rsid w:val="00B65E04"/>
    <w:rsid w:val="00B661E1"/>
    <w:rsid w:val="00B66302"/>
    <w:rsid w:val="00B664B2"/>
    <w:rsid w:val="00B66698"/>
    <w:rsid w:val="00B667A4"/>
    <w:rsid w:val="00B67322"/>
    <w:rsid w:val="00B674EC"/>
    <w:rsid w:val="00B676B6"/>
    <w:rsid w:val="00B67710"/>
    <w:rsid w:val="00B67F3D"/>
    <w:rsid w:val="00B705CF"/>
    <w:rsid w:val="00B70BD4"/>
    <w:rsid w:val="00B70D1F"/>
    <w:rsid w:val="00B710AA"/>
    <w:rsid w:val="00B71526"/>
    <w:rsid w:val="00B715A3"/>
    <w:rsid w:val="00B71608"/>
    <w:rsid w:val="00B71663"/>
    <w:rsid w:val="00B71AAD"/>
    <w:rsid w:val="00B71C44"/>
    <w:rsid w:val="00B720F8"/>
    <w:rsid w:val="00B724E9"/>
    <w:rsid w:val="00B72781"/>
    <w:rsid w:val="00B728E4"/>
    <w:rsid w:val="00B728FA"/>
    <w:rsid w:val="00B72A49"/>
    <w:rsid w:val="00B72B7F"/>
    <w:rsid w:val="00B72D17"/>
    <w:rsid w:val="00B73051"/>
    <w:rsid w:val="00B73908"/>
    <w:rsid w:val="00B73BB4"/>
    <w:rsid w:val="00B73C34"/>
    <w:rsid w:val="00B73ECD"/>
    <w:rsid w:val="00B73FF6"/>
    <w:rsid w:val="00B74766"/>
    <w:rsid w:val="00B74847"/>
    <w:rsid w:val="00B74FB7"/>
    <w:rsid w:val="00B75324"/>
    <w:rsid w:val="00B7537D"/>
    <w:rsid w:val="00B7553D"/>
    <w:rsid w:val="00B7556A"/>
    <w:rsid w:val="00B755F5"/>
    <w:rsid w:val="00B75C02"/>
    <w:rsid w:val="00B76702"/>
    <w:rsid w:val="00B767DF"/>
    <w:rsid w:val="00B76A16"/>
    <w:rsid w:val="00B7714B"/>
    <w:rsid w:val="00B7729F"/>
    <w:rsid w:val="00B774DA"/>
    <w:rsid w:val="00B77AA5"/>
    <w:rsid w:val="00B77BAD"/>
    <w:rsid w:val="00B77D49"/>
    <w:rsid w:val="00B80194"/>
    <w:rsid w:val="00B801B1"/>
    <w:rsid w:val="00B803CC"/>
    <w:rsid w:val="00B80441"/>
    <w:rsid w:val="00B80594"/>
    <w:rsid w:val="00B805EB"/>
    <w:rsid w:val="00B8082A"/>
    <w:rsid w:val="00B8085E"/>
    <w:rsid w:val="00B808B8"/>
    <w:rsid w:val="00B80BF3"/>
    <w:rsid w:val="00B80F7E"/>
    <w:rsid w:val="00B8121E"/>
    <w:rsid w:val="00B81261"/>
    <w:rsid w:val="00B81756"/>
    <w:rsid w:val="00B81786"/>
    <w:rsid w:val="00B817F6"/>
    <w:rsid w:val="00B81E13"/>
    <w:rsid w:val="00B81FCA"/>
    <w:rsid w:val="00B8208D"/>
    <w:rsid w:val="00B8234D"/>
    <w:rsid w:val="00B82887"/>
    <w:rsid w:val="00B82E0D"/>
    <w:rsid w:val="00B82FEB"/>
    <w:rsid w:val="00B833B4"/>
    <w:rsid w:val="00B836AD"/>
    <w:rsid w:val="00B83A7B"/>
    <w:rsid w:val="00B83D02"/>
    <w:rsid w:val="00B842E5"/>
    <w:rsid w:val="00B84952"/>
    <w:rsid w:val="00B85298"/>
    <w:rsid w:val="00B854B7"/>
    <w:rsid w:val="00B8558C"/>
    <w:rsid w:val="00B85792"/>
    <w:rsid w:val="00B85820"/>
    <w:rsid w:val="00B85C86"/>
    <w:rsid w:val="00B8604D"/>
    <w:rsid w:val="00B861A7"/>
    <w:rsid w:val="00B862C3"/>
    <w:rsid w:val="00B863C4"/>
    <w:rsid w:val="00B864FF"/>
    <w:rsid w:val="00B86567"/>
    <w:rsid w:val="00B8662B"/>
    <w:rsid w:val="00B867E6"/>
    <w:rsid w:val="00B868FB"/>
    <w:rsid w:val="00B8694F"/>
    <w:rsid w:val="00B86AF7"/>
    <w:rsid w:val="00B86BDE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43A"/>
    <w:rsid w:val="00B9072D"/>
    <w:rsid w:val="00B9073E"/>
    <w:rsid w:val="00B909E8"/>
    <w:rsid w:val="00B90A63"/>
    <w:rsid w:val="00B90D00"/>
    <w:rsid w:val="00B916E8"/>
    <w:rsid w:val="00B91721"/>
    <w:rsid w:val="00B91730"/>
    <w:rsid w:val="00B91AEF"/>
    <w:rsid w:val="00B91CFF"/>
    <w:rsid w:val="00B92195"/>
    <w:rsid w:val="00B92496"/>
    <w:rsid w:val="00B92512"/>
    <w:rsid w:val="00B927BF"/>
    <w:rsid w:val="00B929D4"/>
    <w:rsid w:val="00B92B9E"/>
    <w:rsid w:val="00B92C3D"/>
    <w:rsid w:val="00B92CD0"/>
    <w:rsid w:val="00B92D6B"/>
    <w:rsid w:val="00B92F08"/>
    <w:rsid w:val="00B92F42"/>
    <w:rsid w:val="00B93100"/>
    <w:rsid w:val="00B9368D"/>
    <w:rsid w:val="00B9383D"/>
    <w:rsid w:val="00B93BCE"/>
    <w:rsid w:val="00B93D9A"/>
    <w:rsid w:val="00B940D7"/>
    <w:rsid w:val="00B94111"/>
    <w:rsid w:val="00B94445"/>
    <w:rsid w:val="00B945E5"/>
    <w:rsid w:val="00B94801"/>
    <w:rsid w:val="00B949C8"/>
    <w:rsid w:val="00B94AAB"/>
    <w:rsid w:val="00B94ACC"/>
    <w:rsid w:val="00B94AEE"/>
    <w:rsid w:val="00B94BE5"/>
    <w:rsid w:val="00B94D32"/>
    <w:rsid w:val="00B95295"/>
    <w:rsid w:val="00B95406"/>
    <w:rsid w:val="00B9543F"/>
    <w:rsid w:val="00B95500"/>
    <w:rsid w:val="00B95517"/>
    <w:rsid w:val="00B9562F"/>
    <w:rsid w:val="00B95A15"/>
    <w:rsid w:val="00B95F69"/>
    <w:rsid w:val="00B9613D"/>
    <w:rsid w:val="00B9626C"/>
    <w:rsid w:val="00B96417"/>
    <w:rsid w:val="00B96662"/>
    <w:rsid w:val="00B96A58"/>
    <w:rsid w:val="00B970B3"/>
    <w:rsid w:val="00B971B9"/>
    <w:rsid w:val="00B97241"/>
    <w:rsid w:val="00B977E4"/>
    <w:rsid w:val="00B97811"/>
    <w:rsid w:val="00B97E61"/>
    <w:rsid w:val="00BA0146"/>
    <w:rsid w:val="00BA0223"/>
    <w:rsid w:val="00BA088C"/>
    <w:rsid w:val="00BA0920"/>
    <w:rsid w:val="00BA0A0F"/>
    <w:rsid w:val="00BA11FC"/>
    <w:rsid w:val="00BA1351"/>
    <w:rsid w:val="00BA13A6"/>
    <w:rsid w:val="00BA18CF"/>
    <w:rsid w:val="00BA1910"/>
    <w:rsid w:val="00BA1BB1"/>
    <w:rsid w:val="00BA1BBF"/>
    <w:rsid w:val="00BA1BEB"/>
    <w:rsid w:val="00BA1C8D"/>
    <w:rsid w:val="00BA1FC0"/>
    <w:rsid w:val="00BA2008"/>
    <w:rsid w:val="00BA2298"/>
    <w:rsid w:val="00BA2440"/>
    <w:rsid w:val="00BA25E9"/>
    <w:rsid w:val="00BA2A02"/>
    <w:rsid w:val="00BA2B67"/>
    <w:rsid w:val="00BA2B87"/>
    <w:rsid w:val="00BA2C0B"/>
    <w:rsid w:val="00BA2D6B"/>
    <w:rsid w:val="00BA305A"/>
    <w:rsid w:val="00BA3448"/>
    <w:rsid w:val="00BA42AB"/>
    <w:rsid w:val="00BA4609"/>
    <w:rsid w:val="00BA4664"/>
    <w:rsid w:val="00BA4820"/>
    <w:rsid w:val="00BA4AD9"/>
    <w:rsid w:val="00BA4B64"/>
    <w:rsid w:val="00BA4D5F"/>
    <w:rsid w:val="00BA513D"/>
    <w:rsid w:val="00BA519C"/>
    <w:rsid w:val="00BA5252"/>
    <w:rsid w:val="00BA5285"/>
    <w:rsid w:val="00BA540D"/>
    <w:rsid w:val="00BA555C"/>
    <w:rsid w:val="00BA5570"/>
    <w:rsid w:val="00BA577A"/>
    <w:rsid w:val="00BA5791"/>
    <w:rsid w:val="00BA57FE"/>
    <w:rsid w:val="00BA597F"/>
    <w:rsid w:val="00BA5A02"/>
    <w:rsid w:val="00BA5BF6"/>
    <w:rsid w:val="00BA5D55"/>
    <w:rsid w:val="00BA605D"/>
    <w:rsid w:val="00BA60CF"/>
    <w:rsid w:val="00BA62BC"/>
    <w:rsid w:val="00BA647E"/>
    <w:rsid w:val="00BA6494"/>
    <w:rsid w:val="00BA6655"/>
    <w:rsid w:val="00BA67B7"/>
    <w:rsid w:val="00BA6828"/>
    <w:rsid w:val="00BA699B"/>
    <w:rsid w:val="00BA6A43"/>
    <w:rsid w:val="00BA6C6B"/>
    <w:rsid w:val="00BA7320"/>
    <w:rsid w:val="00BA7475"/>
    <w:rsid w:val="00BA7575"/>
    <w:rsid w:val="00BA75B0"/>
    <w:rsid w:val="00BA7645"/>
    <w:rsid w:val="00BA779D"/>
    <w:rsid w:val="00BA7912"/>
    <w:rsid w:val="00BA7A5F"/>
    <w:rsid w:val="00BA7D8E"/>
    <w:rsid w:val="00BB039B"/>
    <w:rsid w:val="00BB0487"/>
    <w:rsid w:val="00BB07D9"/>
    <w:rsid w:val="00BB0E0C"/>
    <w:rsid w:val="00BB0E0E"/>
    <w:rsid w:val="00BB15E6"/>
    <w:rsid w:val="00BB2058"/>
    <w:rsid w:val="00BB20EF"/>
    <w:rsid w:val="00BB24D9"/>
    <w:rsid w:val="00BB26C8"/>
    <w:rsid w:val="00BB2BBC"/>
    <w:rsid w:val="00BB2C3B"/>
    <w:rsid w:val="00BB3031"/>
    <w:rsid w:val="00BB32E1"/>
    <w:rsid w:val="00BB3830"/>
    <w:rsid w:val="00BB3BAF"/>
    <w:rsid w:val="00BB3CA0"/>
    <w:rsid w:val="00BB45BB"/>
    <w:rsid w:val="00BB461E"/>
    <w:rsid w:val="00BB4813"/>
    <w:rsid w:val="00BB4892"/>
    <w:rsid w:val="00BB48A4"/>
    <w:rsid w:val="00BB4D57"/>
    <w:rsid w:val="00BB4F70"/>
    <w:rsid w:val="00BB505E"/>
    <w:rsid w:val="00BB53EA"/>
    <w:rsid w:val="00BB54E9"/>
    <w:rsid w:val="00BB5895"/>
    <w:rsid w:val="00BB5A18"/>
    <w:rsid w:val="00BB5BAA"/>
    <w:rsid w:val="00BB5EC8"/>
    <w:rsid w:val="00BB6015"/>
    <w:rsid w:val="00BB607E"/>
    <w:rsid w:val="00BB61EB"/>
    <w:rsid w:val="00BB6205"/>
    <w:rsid w:val="00BB63E7"/>
    <w:rsid w:val="00BB6CAE"/>
    <w:rsid w:val="00BB6D8F"/>
    <w:rsid w:val="00BB6FC5"/>
    <w:rsid w:val="00BB724C"/>
    <w:rsid w:val="00BB7345"/>
    <w:rsid w:val="00BB734A"/>
    <w:rsid w:val="00BB739C"/>
    <w:rsid w:val="00BB739D"/>
    <w:rsid w:val="00BB7644"/>
    <w:rsid w:val="00BB7AF1"/>
    <w:rsid w:val="00BC0038"/>
    <w:rsid w:val="00BC0581"/>
    <w:rsid w:val="00BC0776"/>
    <w:rsid w:val="00BC0CCC"/>
    <w:rsid w:val="00BC0E4B"/>
    <w:rsid w:val="00BC0F21"/>
    <w:rsid w:val="00BC1099"/>
    <w:rsid w:val="00BC13E0"/>
    <w:rsid w:val="00BC14B3"/>
    <w:rsid w:val="00BC159A"/>
    <w:rsid w:val="00BC1A58"/>
    <w:rsid w:val="00BC1D90"/>
    <w:rsid w:val="00BC1E5E"/>
    <w:rsid w:val="00BC24B0"/>
    <w:rsid w:val="00BC24C3"/>
    <w:rsid w:val="00BC2665"/>
    <w:rsid w:val="00BC26D0"/>
    <w:rsid w:val="00BC271F"/>
    <w:rsid w:val="00BC2AF8"/>
    <w:rsid w:val="00BC2DF9"/>
    <w:rsid w:val="00BC2E1F"/>
    <w:rsid w:val="00BC2FC0"/>
    <w:rsid w:val="00BC3098"/>
    <w:rsid w:val="00BC321B"/>
    <w:rsid w:val="00BC3226"/>
    <w:rsid w:val="00BC36A5"/>
    <w:rsid w:val="00BC421E"/>
    <w:rsid w:val="00BC422F"/>
    <w:rsid w:val="00BC4487"/>
    <w:rsid w:val="00BC463D"/>
    <w:rsid w:val="00BC4714"/>
    <w:rsid w:val="00BC495C"/>
    <w:rsid w:val="00BC51BD"/>
    <w:rsid w:val="00BC5241"/>
    <w:rsid w:val="00BC53AE"/>
    <w:rsid w:val="00BC5486"/>
    <w:rsid w:val="00BC5911"/>
    <w:rsid w:val="00BC59AA"/>
    <w:rsid w:val="00BC5A27"/>
    <w:rsid w:val="00BC5CCC"/>
    <w:rsid w:val="00BC5FDB"/>
    <w:rsid w:val="00BC600F"/>
    <w:rsid w:val="00BC6180"/>
    <w:rsid w:val="00BC66CC"/>
    <w:rsid w:val="00BC68E2"/>
    <w:rsid w:val="00BC6931"/>
    <w:rsid w:val="00BC6B04"/>
    <w:rsid w:val="00BC6E05"/>
    <w:rsid w:val="00BC6EF5"/>
    <w:rsid w:val="00BC73A6"/>
    <w:rsid w:val="00BC7C3D"/>
    <w:rsid w:val="00BD00EA"/>
    <w:rsid w:val="00BD0663"/>
    <w:rsid w:val="00BD06C6"/>
    <w:rsid w:val="00BD0B21"/>
    <w:rsid w:val="00BD0BED"/>
    <w:rsid w:val="00BD0C04"/>
    <w:rsid w:val="00BD0CF7"/>
    <w:rsid w:val="00BD0DB3"/>
    <w:rsid w:val="00BD1244"/>
    <w:rsid w:val="00BD133C"/>
    <w:rsid w:val="00BD1390"/>
    <w:rsid w:val="00BD15E9"/>
    <w:rsid w:val="00BD18D3"/>
    <w:rsid w:val="00BD196E"/>
    <w:rsid w:val="00BD1AF8"/>
    <w:rsid w:val="00BD1EEC"/>
    <w:rsid w:val="00BD200A"/>
    <w:rsid w:val="00BD239F"/>
    <w:rsid w:val="00BD24EC"/>
    <w:rsid w:val="00BD2772"/>
    <w:rsid w:val="00BD28F2"/>
    <w:rsid w:val="00BD2B54"/>
    <w:rsid w:val="00BD2DCD"/>
    <w:rsid w:val="00BD2EE1"/>
    <w:rsid w:val="00BD3166"/>
    <w:rsid w:val="00BD3235"/>
    <w:rsid w:val="00BD3376"/>
    <w:rsid w:val="00BD338A"/>
    <w:rsid w:val="00BD3390"/>
    <w:rsid w:val="00BD3634"/>
    <w:rsid w:val="00BD36B2"/>
    <w:rsid w:val="00BD3AAE"/>
    <w:rsid w:val="00BD3C33"/>
    <w:rsid w:val="00BD3E14"/>
    <w:rsid w:val="00BD3E1F"/>
    <w:rsid w:val="00BD4053"/>
    <w:rsid w:val="00BD417D"/>
    <w:rsid w:val="00BD448D"/>
    <w:rsid w:val="00BD4507"/>
    <w:rsid w:val="00BD460B"/>
    <w:rsid w:val="00BD4683"/>
    <w:rsid w:val="00BD4708"/>
    <w:rsid w:val="00BD4790"/>
    <w:rsid w:val="00BD496A"/>
    <w:rsid w:val="00BD4C84"/>
    <w:rsid w:val="00BD4CD9"/>
    <w:rsid w:val="00BD4E6D"/>
    <w:rsid w:val="00BD4FA7"/>
    <w:rsid w:val="00BD504C"/>
    <w:rsid w:val="00BD5597"/>
    <w:rsid w:val="00BD5669"/>
    <w:rsid w:val="00BD5B4D"/>
    <w:rsid w:val="00BD5BF7"/>
    <w:rsid w:val="00BD6079"/>
    <w:rsid w:val="00BD64B0"/>
    <w:rsid w:val="00BD651F"/>
    <w:rsid w:val="00BD653E"/>
    <w:rsid w:val="00BD6930"/>
    <w:rsid w:val="00BD6C50"/>
    <w:rsid w:val="00BD6D62"/>
    <w:rsid w:val="00BD6FE3"/>
    <w:rsid w:val="00BD717C"/>
    <w:rsid w:val="00BD785F"/>
    <w:rsid w:val="00BD7A3B"/>
    <w:rsid w:val="00BD7B87"/>
    <w:rsid w:val="00BD7C7F"/>
    <w:rsid w:val="00BD7CB5"/>
    <w:rsid w:val="00BD7DFC"/>
    <w:rsid w:val="00BD7F86"/>
    <w:rsid w:val="00BE015C"/>
    <w:rsid w:val="00BE04B5"/>
    <w:rsid w:val="00BE0639"/>
    <w:rsid w:val="00BE0806"/>
    <w:rsid w:val="00BE0825"/>
    <w:rsid w:val="00BE08DD"/>
    <w:rsid w:val="00BE0AED"/>
    <w:rsid w:val="00BE0BDF"/>
    <w:rsid w:val="00BE0E6B"/>
    <w:rsid w:val="00BE0ECD"/>
    <w:rsid w:val="00BE10E8"/>
    <w:rsid w:val="00BE1100"/>
    <w:rsid w:val="00BE11AD"/>
    <w:rsid w:val="00BE14F7"/>
    <w:rsid w:val="00BE177D"/>
    <w:rsid w:val="00BE1904"/>
    <w:rsid w:val="00BE1B4C"/>
    <w:rsid w:val="00BE1EF6"/>
    <w:rsid w:val="00BE1FBE"/>
    <w:rsid w:val="00BE1FC9"/>
    <w:rsid w:val="00BE22C5"/>
    <w:rsid w:val="00BE23EA"/>
    <w:rsid w:val="00BE25A0"/>
    <w:rsid w:val="00BE261A"/>
    <w:rsid w:val="00BE26BB"/>
    <w:rsid w:val="00BE29CF"/>
    <w:rsid w:val="00BE2AA0"/>
    <w:rsid w:val="00BE2ABA"/>
    <w:rsid w:val="00BE2AC1"/>
    <w:rsid w:val="00BE320E"/>
    <w:rsid w:val="00BE32C3"/>
    <w:rsid w:val="00BE36DF"/>
    <w:rsid w:val="00BE3906"/>
    <w:rsid w:val="00BE3E7F"/>
    <w:rsid w:val="00BE4054"/>
    <w:rsid w:val="00BE408F"/>
    <w:rsid w:val="00BE4170"/>
    <w:rsid w:val="00BE4379"/>
    <w:rsid w:val="00BE4860"/>
    <w:rsid w:val="00BE4989"/>
    <w:rsid w:val="00BE4A20"/>
    <w:rsid w:val="00BE4CC1"/>
    <w:rsid w:val="00BE520B"/>
    <w:rsid w:val="00BE554B"/>
    <w:rsid w:val="00BE566B"/>
    <w:rsid w:val="00BE5CEC"/>
    <w:rsid w:val="00BE5ED4"/>
    <w:rsid w:val="00BE5FFA"/>
    <w:rsid w:val="00BE61AB"/>
    <w:rsid w:val="00BE61BF"/>
    <w:rsid w:val="00BE6298"/>
    <w:rsid w:val="00BE6378"/>
    <w:rsid w:val="00BE64EA"/>
    <w:rsid w:val="00BE6802"/>
    <w:rsid w:val="00BE6878"/>
    <w:rsid w:val="00BE6C47"/>
    <w:rsid w:val="00BE6E9C"/>
    <w:rsid w:val="00BE6F5E"/>
    <w:rsid w:val="00BE7422"/>
    <w:rsid w:val="00BE752B"/>
    <w:rsid w:val="00BE779C"/>
    <w:rsid w:val="00BE7B6D"/>
    <w:rsid w:val="00BE7C5A"/>
    <w:rsid w:val="00BE7D6D"/>
    <w:rsid w:val="00BF01C8"/>
    <w:rsid w:val="00BF0871"/>
    <w:rsid w:val="00BF0C02"/>
    <w:rsid w:val="00BF0DB6"/>
    <w:rsid w:val="00BF125E"/>
    <w:rsid w:val="00BF1313"/>
    <w:rsid w:val="00BF1738"/>
    <w:rsid w:val="00BF184C"/>
    <w:rsid w:val="00BF1C7E"/>
    <w:rsid w:val="00BF1FCF"/>
    <w:rsid w:val="00BF20C6"/>
    <w:rsid w:val="00BF23EA"/>
    <w:rsid w:val="00BF248A"/>
    <w:rsid w:val="00BF2E2C"/>
    <w:rsid w:val="00BF3545"/>
    <w:rsid w:val="00BF35E7"/>
    <w:rsid w:val="00BF36E8"/>
    <w:rsid w:val="00BF37FD"/>
    <w:rsid w:val="00BF3980"/>
    <w:rsid w:val="00BF3DA0"/>
    <w:rsid w:val="00BF4078"/>
    <w:rsid w:val="00BF4267"/>
    <w:rsid w:val="00BF43B4"/>
    <w:rsid w:val="00BF44FE"/>
    <w:rsid w:val="00BF45A0"/>
    <w:rsid w:val="00BF45DE"/>
    <w:rsid w:val="00BF4845"/>
    <w:rsid w:val="00BF4A72"/>
    <w:rsid w:val="00BF4B80"/>
    <w:rsid w:val="00BF4E7E"/>
    <w:rsid w:val="00BF4ECB"/>
    <w:rsid w:val="00BF5111"/>
    <w:rsid w:val="00BF51D3"/>
    <w:rsid w:val="00BF5406"/>
    <w:rsid w:val="00BF545E"/>
    <w:rsid w:val="00BF54AA"/>
    <w:rsid w:val="00BF56B5"/>
    <w:rsid w:val="00BF570F"/>
    <w:rsid w:val="00BF5BDE"/>
    <w:rsid w:val="00BF5C9E"/>
    <w:rsid w:val="00BF5E8B"/>
    <w:rsid w:val="00BF5F4A"/>
    <w:rsid w:val="00BF6085"/>
    <w:rsid w:val="00BF62C2"/>
    <w:rsid w:val="00BF62F9"/>
    <w:rsid w:val="00BF68CF"/>
    <w:rsid w:val="00BF6B3E"/>
    <w:rsid w:val="00BF6D56"/>
    <w:rsid w:val="00BF75B3"/>
    <w:rsid w:val="00BF7F70"/>
    <w:rsid w:val="00C000D3"/>
    <w:rsid w:val="00C008B0"/>
    <w:rsid w:val="00C00A97"/>
    <w:rsid w:val="00C00AB6"/>
    <w:rsid w:val="00C00AD9"/>
    <w:rsid w:val="00C00CD2"/>
    <w:rsid w:val="00C00F49"/>
    <w:rsid w:val="00C00F67"/>
    <w:rsid w:val="00C01317"/>
    <w:rsid w:val="00C01726"/>
    <w:rsid w:val="00C01C59"/>
    <w:rsid w:val="00C01C9D"/>
    <w:rsid w:val="00C024CA"/>
    <w:rsid w:val="00C024D4"/>
    <w:rsid w:val="00C02848"/>
    <w:rsid w:val="00C02881"/>
    <w:rsid w:val="00C02A9D"/>
    <w:rsid w:val="00C02AF6"/>
    <w:rsid w:val="00C02CF6"/>
    <w:rsid w:val="00C02F66"/>
    <w:rsid w:val="00C030EB"/>
    <w:rsid w:val="00C03952"/>
    <w:rsid w:val="00C03AD8"/>
    <w:rsid w:val="00C03D34"/>
    <w:rsid w:val="00C03FF8"/>
    <w:rsid w:val="00C04269"/>
    <w:rsid w:val="00C04949"/>
    <w:rsid w:val="00C04993"/>
    <w:rsid w:val="00C04B01"/>
    <w:rsid w:val="00C04DE0"/>
    <w:rsid w:val="00C04E97"/>
    <w:rsid w:val="00C05756"/>
    <w:rsid w:val="00C05861"/>
    <w:rsid w:val="00C05CA9"/>
    <w:rsid w:val="00C05F07"/>
    <w:rsid w:val="00C0603E"/>
    <w:rsid w:val="00C063AC"/>
    <w:rsid w:val="00C06501"/>
    <w:rsid w:val="00C06843"/>
    <w:rsid w:val="00C06987"/>
    <w:rsid w:val="00C06E4B"/>
    <w:rsid w:val="00C070E4"/>
    <w:rsid w:val="00C074BD"/>
    <w:rsid w:val="00C07B49"/>
    <w:rsid w:val="00C07E84"/>
    <w:rsid w:val="00C07FA3"/>
    <w:rsid w:val="00C07FF8"/>
    <w:rsid w:val="00C10639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212A"/>
    <w:rsid w:val="00C1216A"/>
    <w:rsid w:val="00C1219E"/>
    <w:rsid w:val="00C12694"/>
    <w:rsid w:val="00C12720"/>
    <w:rsid w:val="00C12810"/>
    <w:rsid w:val="00C12941"/>
    <w:rsid w:val="00C12C78"/>
    <w:rsid w:val="00C12E02"/>
    <w:rsid w:val="00C12E5A"/>
    <w:rsid w:val="00C12FB6"/>
    <w:rsid w:val="00C13078"/>
    <w:rsid w:val="00C13150"/>
    <w:rsid w:val="00C1317A"/>
    <w:rsid w:val="00C131A9"/>
    <w:rsid w:val="00C13839"/>
    <w:rsid w:val="00C13C45"/>
    <w:rsid w:val="00C13FFA"/>
    <w:rsid w:val="00C1453F"/>
    <w:rsid w:val="00C14572"/>
    <w:rsid w:val="00C1461C"/>
    <w:rsid w:val="00C14890"/>
    <w:rsid w:val="00C14B7A"/>
    <w:rsid w:val="00C14FCF"/>
    <w:rsid w:val="00C154FE"/>
    <w:rsid w:val="00C1556E"/>
    <w:rsid w:val="00C15752"/>
    <w:rsid w:val="00C15952"/>
    <w:rsid w:val="00C15A25"/>
    <w:rsid w:val="00C15D53"/>
    <w:rsid w:val="00C16100"/>
    <w:rsid w:val="00C161A6"/>
    <w:rsid w:val="00C161B7"/>
    <w:rsid w:val="00C166DE"/>
    <w:rsid w:val="00C16EA3"/>
    <w:rsid w:val="00C16EF0"/>
    <w:rsid w:val="00C172A7"/>
    <w:rsid w:val="00C17493"/>
    <w:rsid w:val="00C179A9"/>
    <w:rsid w:val="00C179D8"/>
    <w:rsid w:val="00C17EAA"/>
    <w:rsid w:val="00C2019E"/>
    <w:rsid w:val="00C2028D"/>
    <w:rsid w:val="00C20328"/>
    <w:rsid w:val="00C2067D"/>
    <w:rsid w:val="00C207FC"/>
    <w:rsid w:val="00C20843"/>
    <w:rsid w:val="00C20B30"/>
    <w:rsid w:val="00C20B5D"/>
    <w:rsid w:val="00C20E17"/>
    <w:rsid w:val="00C20E61"/>
    <w:rsid w:val="00C20EA4"/>
    <w:rsid w:val="00C20F8F"/>
    <w:rsid w:val="00C21314"/>
    <w:rsid w:val="00C217B6"/>
    <w:rsid w:val="00C21CD6"/>
    <w:rsid w:val="00C21DEF"/>
    <w:rsid w:val="00C2203A"/>
    <w:rsid w:val="00C22256"/>
    <w:rsid w:val="00C222CA"/>
    <w:rsid w:val="00C2265C"/>
    <w:rsid w:val="00C22762"/>
    <w:rsid w:val="00C228E4"/>
    <w:rsid w:val="00C22E4B"/>
    <w:rsid w:val="00C23078"/>
    <w:rsid w:val="00C2313A"/>
    <w:rsid w:val="00C23145"/>
    <w:rsid w:val="00C2324A"/>
    <w:rsid w:val="00C233AA"/>
    <w:rsid w:val="00C237B9"/>
    <w:rsid w:val="00C23894"/>
    <w:rsid w:val="00C23C09"/>
    <w:rsid w:val="00C23E07"/>
    <w:rsid w:val="00C23F37"/>
    <w:rsid w:val="00C24037"/>
    <w:rsid w:val="00C24349"/>
    <w:rsid w:val="00C245DD"/>
    <w:rsid w:val="00C24A9F"/>
    <w:rsid w:val="00C24B99"/>
    <w:rsid w:val="00C24ED8"/>
    <w:rsid w:val="00C25010"/>
    <w:rsid w:val="00C250CD"/>
    <w:rsid w:val="00C25200"/>
    <w:rsid w:val="00C25352"/>
    <w:rsid w:val="00C25392"/>
    <w:rsid w:val="00C254F4"/>
    <w:rsid w:val="00C25681"/>
    <w:rsid w:val="00C258E6"/>
    <w:rsid w:val="00C25A35"/>
    <w:rsid w:val="00C25DEC"/>
    <w:rsid w:val="00C261A0"/>
    <w:rsid w:val="00C26376"/>
    <w:rsid w:val="00C2652B"/>
    <w:rsid w:val="00C26905"/>
    <w:rsid w:val="00C26DFE"/>
    <w:rsid w:val="00C26EDC"/>
    <w:rsid w:val="00C27235"/>
    <w:rsid w:val="00C277E8"/>
    <w:rsid w:val="00C277F7"/>
    <w:rsid w:val="00C278AA"/>
    <w:rsid w:val="00C279BC"/>
    <w:rsid w:val="00C279E2"/>
    <w:rsid w:val="00C27CB5"/>
    <w:rsid w:val="00C27CC4"/>
    <w:rsid w:val="00C27F75"/>
    <w:rsid w:val="00C30191"/>
    <w:rsid w:val="00C304A2"/>
    <w:rsid w:val="00C30585"/>
    <w:rsid w:val="00C307C9"/>
    <w:rsid w:val="00C308A2"/>
    <w:rsid w:val="00C308E1"/>
    <w:rsid w:val="00C30A16"/>
    <w:rsid w:val="00C30F59"/>
    <w:rsid w:val="00C31326"/>
    <w:rsid w:val="00C316FE"/>
    <w:rsid w:val="00C31BAD"/>
    <w:rsid w:val="00C31F07"/>
    <w:rsid w:val="00C3204A"/>
    <w:rsid w:val="00C320C4"/>
    <w:rsid w:val="00C3217C"/>
    <w:rsid w:val="00C322E4"/>
    <w:rsid w:val="00C3248E"/>
    <w:rsid w:val="00C33074"/>
    <w:rsid w:val="00C332E6"/>
    <w:rsid w:val="00C3345C"/>
    <w:rsid w:val="00C33470"/>
    <w:rsid w:val="00C33799"/>
    <w:rsid w:val="00C33893"/>
    <w:rsid w:val="00C338D4"/>
    <w:rsid w:val="00C33B42"/>
    <w:rsid w:val="00C33DB2"/>
    <w:rsid w:val="00C33F26"/>
    <w:rsid w:val="00C3402B"/>
    <w:rsid w:val="00C34266"/>
    <w:rsid w:val="00C34496"/>
    <w:rsid w:val="00C34583"/>
    <w:rsid w:val="00C345F5"/>
    <w:rsid w:val="00C34878"/>
    <w:rsid w:val="00C34DD2"/>
    <w:rsid w:val="00C35089"/>
    <w:rsid w:val="00C35166"/>
    <w:rsid w:val="00C354C0"/>
    <w:rsid w:val="00C356E7"/>
    <w:rsid w:val="00C3573F"/>
    <w:rsid w:val="00C361E0"/>
    <w:rsid w:val="00C363F5"/>
    <w:rsid w:val="00C36AEC"/>
    <w:rsid w:val="00C36CB1"/>
    <w:rsid w:val="00C37376"/>
    <w:rsid w:val="00C37398"/>
    <w:rsid w:val="00C3741E"/>
    <w:rsid w:val="00C3749E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91"/>
    <w:rsid w:val="00C4026B"/>
    <w:rsid w:val="00C4037F"/>
    <w:rsid w:val="00C40477"/>
    <w:rsid w:val="00C40679"/>
    <w:rsid w:val="00C40742"/>
    <w:rsid w:val="00C408AF"/>
    <w:rsid w:val="00C40B16"/>
    <w:rsid w:val="00C41093"/>
    <w:rsid w:val="00C41137"/>
    <w:rsid w:val="00C41397"/>
    <w:rsid w:val="00C4144D"/>
    <w:rsid w:val="00C417D5"/>
    <w:rsid w:val="00C41A02"/>
    <w:rsid w:val="00C41C1A"/>
    <w:rsid w:val="00C41C27"/>
    <w:rsid w:val="00C41F82"/>
    <w:rsid w:val="00C424A6"/>
    <w:rsid w:val="00C4261B"/>
    <w:rsid w:val="00C43262"/>
    <w:rsid w:val="00C432E7"/>
    <w:rsid w:val="00C43560"/>
    <w:rsid w:val="00C43DF2"/>
    <w:rsid w:val="00C44003"/>
    <w:rsid w:val="00C44542"/>
    <w:rsid w:val="00C44622"/>
    <w:rsid w:val="00C44AB3"/>
    <w:rsid w:val="00C44D1D"/>
    <w:rsid w:val="00C44E67"/>
    <w:rsid w:val="00C44EAF"/>
    <w:rsid w:val="00C4506B"/>
    <w:rsid w:val="00C45349"/>
    <w:rsid w:val="00C45D2C"/>
    <w:rsid w:val="00C45D3A"/>
    <w:rsid w:val="00C46194"/>
    <w:rsid w:val="00C461D9"/>
    <w:rsid w:val="00C4642A"/>
    <w:rsid w:val="00C4646B"/>
    <w:rsid w:val="00C467D4"/>
    <w:rsid w:val="00C46919"/>
    <w:rsid w:val="00C46E15"/>
    <w:rsid w:val="00C46E85"/>
    <w:rsid w:val="00C46FAC"/>
    <w:rsid w:val="00C47192"/>
    <w:rsid w:val="00C478C6"/>
    <w:rsid w:val="00C47C3A"/>
    <w:rsid w:val="00C47CD1"/>
    <w:rsid w:val="00C50391"/>
    <w:rsid w:val="00C505CF"/>
    <w:rsid w:val="00C506A5"/>
    <w:rsid w:val="00C50828"/>
    <w:rsid w:val="00C50897"/>
    <w:rsid w:val="00C508D2"/>
    <w:rsid w:val="00C50931"/>
    <w:rsid w:val="00C50E1A"/>
    <w:rsid w:val="00C50FFB"/>
    <w:rsid w:val="00C515FD"/>
    <w:rsid w:val="00C51B91"/>
    <w:rsid w:val="00C51D1E"/>
    <w:rsid w:val="00C51F5A"/>
    <w:rsid w:val="00C52683"/>
    <w:rsid w:val="00C52CCA"/>
    <w:rsid w:val="00C52FC5"/>
    <w:rsid w:val="00C5300B"/>
    <w:rsid w:val="00C530B1"/>
    <w:rsid w:val="00C5312B"/>
    <w:rsid w:val="00C53541"/>
    <w:rsid w:val="00C53EB6"/>
    <w:rsid w:val="00C53F2B"/>
    <w:rsid w:val="00C54350"/>
    <w:rsid w:val="00C5465F"/>
    <w:rsid w:val="00C547B6"/>
    <w:rsid w:val="00C54EAF"/>
    <w:rsid w:val="00C54F01"/>
    <w:rsid w:val="00C54F96"/>
    <w:rsid w:val="00C55029"/>
    <w:rsid w:val="00C552C7"/>
    <w:rsid w:val="00C55519"/>
    <w:rsid w:val="00C55682"/>
    <w:rsid w:val="00C55EAF"/>
    <w:rsid w:val="00C56012"/>
    <w:rsid w:val="00C5619B"/>
    <w:rsid w:val="00C56572"/>
    <w:rsid w:val="00C5657C"/>
    <w:rsid w:val="00C567EA"/>
    <w:rsid w:val="00C57113"/>
    <w:rsid w:val="00C57186"/>
    <w:rsid w:val="00C573AC"/>
    <w:rsid w:val="00C574A9"/>
    <w:rsid w:val="00C57574"/>
    <w:rsid w:val="00C576CF"/>
    <w:rsid w:val="00C57AD0"/>
    <w:rsid w:val="00C57B5E"/>
    <w:rsid w:val="00C603F7"/>
    <w:rsid w:val="00C60A8B"/>
    <w:rsid w:val="00C60CBC"/>
    <w:rsid w:val="00C60ECC"/>
    <w:rsid w:val="00C6181F"/>
    <w:rsid w:val="00C61975"/>
    <w:rsid w:val="00C619B7"/>
    <w:rsid w:val="00C61BCD"/>
    <w:rsid w:val="00C61D1D"/>
    <w:rsid w:val="00C625A4"/>
    <w:rsid w:val="00C6265D"/>
    <w:rsid w:val="00C62778"/>
    <w:rsid w:val="00C62875"/>
    <w:rsid w:val="00C62AF0"/>
    <w:rsid w:val="00C62B80"/>
    <w:rsid w:val="00C62D54"/>
    <w:rsid w:val="00C6321C"/>
    <w:rsid w:val="00C632B4"/>
    <w:rsid w:val="00C639E0"/>
    <w:rsid w:val="00C63B5F"/>
    <w:rsid w:val="00C63DDC"/>
    <w:rsid w:val="00C63F5F"/>
    <w:rsid w:val="00C640CE"/>
    <w:rsid w:val="00C6410A"/>
    <w:rsid w:val="00C642ED"/>
    <w:rsid w:val="00C644F3"/>
    <w:rsid w:val="00C64712"/>
    <w:rsid w:val="00C64A1E"/>
    <w:rsid w:val="00C64A2A"/>
    <w:rsid w:val="00C64B45"/>
    <w:rsid w:val="00C64D92"/>
    <w:rsid w:val="00C64F45"/>
    <w:rsid w:val="00C64F4A"/>
    <w:rsid w:val="00C64FA5"/>
    <w:rsid w:val="00C654AC"/>
    <w:rsid w:val="00C656D8"/>
    <w:rsid w:val="00C657EF"/>
    <w:rsid w:val="00C65A25"/>
    <w:rsid w:val="00C6618C"/>
    <w:rsid w:val="00C669BF"/>
    <w:rsid w:val="00C66A64"/>
    <w:rsid w:val="00C66BC9"/>
    <w:rsid w:val="00C66C38"/>
    <w:rsid w:val="00C67598"/>
    <w:rsid w:val="00C67D57"/>
    <w:rsid w:val="00C67FE9"/>
    <w:rsid w:val="00C701FD"/>
    <w:rsid w:val="00C70473"/>
    <w:rsid w:val="00C70666"/>
    <w:rsid w:val="00C7072A"/>
    <w:rsid w:val="00C708C8"/>
    <w:rsid w:val="00C708F5"/>
    <w:rsid w:val="00C709E6"/>
    <w:rsid w:val="00C70B53"/>
    <w:rsid w:val="00C70D33"/>
    <w:rsid w:val="00C712CE"/>
    <w:rsid w:val="00C718F0"/>
    <w:rsid w:val="00C71929"/>
    <w:rsid w:val="00C7232B"/>
    <w:rsid w:val="00C723CC"/>
    <w:rsid w:val="00C72431"/>
    <w:rsid w:val="00C7249A"/>
    <w:rsid w:val="00C724B4"/>
    <w:rsid w:val="00C7260F"/>
    <w:rsid w:val="00C727D7"/>
    <w:rsid w:val="00C729D9"/>
    <w:rsid w:val="00C72A43"/>
    <w:rsid w:val="00C72E61"/>
    <w:rsid w:val="00C73398"/>
    <w:rsid w:val="00C734BD"/>
    <w:rsid w:val="00C73744"/>
    <w:rsid w:val="00C737E8"/>
    <w:rsid w:val="00C73A4F"/>
    <w:rsid w:val="00C73D16"/>
    <w:rsid w:val="00C73D83"/>
    <w:rsid w:val="00C73DA1"/>
    <w:rsid w:val="00C73DEC"/>
    <w:rsid w:val="00C7420C"/>
    <w:rsid w:val="00C743B6"/>
    <w:rsid w:val="00C745B6"/>
    <w:rsid w:val="00C74844"/>
    <w:rsid w:val="00C74A14"/>
    <w:rsid w:val="00C74D41"/>
    <w:rsid w:val="00C74F40"/>
    <w:rsid w:val="00C7582E"/>
    <w:rsid w:val="00C75BCF"/>
    <w:rsid w:val="00C75BF8"/>
    <w:rsid w:val="00C760DC"/>
    <w:rsid w:val="00C761E4"/>
    <w:rsid w:val="00C7659D"/>
    <w:rsid w:val="00C76B20"/>
    <w:rsid w:val="00C76B66"/>
    <w:rsid w:val="00C76F4C"/>
    <w:rsid w:val="00C7717B"/>
    <w:rsid w:val="00C7767C"/>
    <w:rsid w:val="00C778B0"/>
    <w:rsid w:val="00C77931"/>
    <w:rsid w:val="00C77A08"/>
    <w:rsid w:val="00C77B39"/>
    <w:rsid w:val="00C77C1C"/>
    <w:rsid w:val="00C77CB3"/>
    <w:rsid w:val="00C77D6C"/>
    <w:rsid w:val="00C80256"/>
    <w:rsid w:val="00C802D6"/>
    <w:rsid w:val="00C80570"/>
    <w:rsid w:val="00C805D4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20C5"/>
    <w:rsid w:val="00C821E8"/>
    <w:rsid w:val="00C82EF8"/>
    <w:rsid w:val="00C830E4"/>
    <w:rsid w:val="00C830F4"/>
    <w:rsid w:val="00C83689"/>
    <w:rsid w:val="00C83A77"/>
    <w:rsid w:val="00C83DE6"/>
    <w:rsid w:val="00C83E05"/>
    <w:rsid w:val="00C83E76"/>
    <w:rsid w:val="00C84363"/>
    <w:rsid w:val="00C843A6"/>
    <w:rsid w:val="00C8440A"/>
    <w:rsid w:val="00C8478F"/>
    <w:rsid w:val="00C84803"/>
    <w:rsid w:val="00C84928"/>
    <w:rsid w:val="00C84F74"/>
    <w:rsid w:val="00C850A0"/>
    <w:rsid w:val="00C850F0"/>
    <w:rsid w:val="00C85121"/>
    <w:rsid w:val="00C85742"/>
    <w:rsid w:val="00C85AD3"/>
    <w:rsid w:val="00C860AD"/>
    <w:rsid w:val="00C861BA"/>
    <w:rsid w:val="00C8626E"/>
    <w:rsid w:val="00C866D0"/>
    <w:rsid w:val="00C86C8F"/>
    <w:rsid w:val="00C86C9A"/>
    <w:rsid w:val="00C86CC8"/>
    <w:rsid w:val="00C87231"/>
    <w:rsid w:val="00C8723D"/>
    <w:rsid w:val="00C8724F"/>
    <w:rsid w:val="00C8770A"/>
    <w:rsid w:val="00C87B84"/>
    <w:rsid w:val="00C87B86"/>
    <w:rsid w:val="00C87DC0"/>
    <w:rsid w:val="00C87E65"/>
    <w:rsid w:val="00C87F7E"/>
    <w:rsid w:val="00C9029A"/>
    <w:rsid w:val="00C9045D"/>
    <w:rsid w:val="00C904E9"/>
    <w:rsid w:val="00C905B6"/>
    <w:rsid w:val="00C9084D"/>
    <w:rsid w:val="00C90A4C"/>
    <w:rsid w:val="00C90C48"/>
    <w:rsid w:val="00C90C88"/>
    <w:rsid w:val="00C90C93"/>
    <w:rsid w:val="00C90CC1"/>
    <w:rsid w:val="00C90D36"/>
    <w:rsid w:val="00C90FED"/>
    <w:rsid w:val="00C91083"/>
    <w:rsid w:val="00C9109C"/>
    <w:rsid w:val="00C913A3"/>
    <w:rsid w:val="00C91580"/>
    <w:rsid w:val="00C916E0"/>
    <w:rsid w:val="00C917C1"/>
    <w:rsid w:val="00C91996"/>
    <w:rsid w:val="00C91AF4"/>
    <w:rsid w:val="00C91BC0"/>
    <w:rsid w:val="00C91E27"/>
    <w:rsid w:val="00C92A68"/>
    <w:rsid w:val="00C9314E"/>
    <w:rsid w:val="00C933BE"/>
    <w:rsid w:val="00C934D5"/>
    <w:rsid w:val="00C9357A"/>
    <w:rsid w:val="00C936AF"/>
    <w:rsid w:val="00C93714"/>
    <w:rsid w:val="00C93AD4"/>
    <w:rsid w:val="00C93BB1"/>
    <w:rsid w:val="00C93BC5"/>
    <w:rsid w:val="00C93CB6"/>
    <w:rsid w:val="00C93E0E"/>
    <w:rsid w:val="00C93E63"/>
    <w:rsid w:val="00C93FA7"/>
    <w:rsid w:val="00C94217"/>
    <w:rsid w:val="00C9490F"/>
    <w:rsid w:val="00C94B32"/>
    <w:rsid w:val="00C94DAD"/>
    <w:rsid w:val="00C94E68"/>
    <w:rsid w:val="00C94FEE"/>
    <w:rsid w:val="00C9516B"/>
    <w:rsid w:val="00C9516D"/>
    <w:rsid w:val="00C952D8"/>
    <w:rsid w:val="00C95469"/>
    <w:rsid w:val="00C954F3"/>
    <w:rsid w:val="00C95632"/>
    <w:rsid w:val="00C95680"/>
    <w:rsid w:val="00C95714"/>
    <w:rsid w:val="00C95B52"/>
    <w:rsid w:val="00C95D8E"/>
    <w:rsid w:val="00C95E3F"/>
    <w:rsid w:val="00C962A6"/>
    <w:rsid w:val="00C963A8"/>
    <w:rsid w:val="00C9663D"/>
    <w:rsid w:val="00C96686"/>
    <w:rsid w:val="00C968CA"/>
    <w:rsid w:val="00C96ABA"/>
    <w:rsid w:val="00C96CC6"/>
    <w:rsid w:val="00C9738F"/>
    <w:rsid w:val="00C973ED"/>
    <w:rsid w:val="00C97417"/>
    <w:rsid w:val="00C9767A"/>
    <w:rsid w:val="00C97C14"/>
    <w:rsid w:val="00CA026E"/>
    <w:rsid w:val="00CA02AB"/>
    <w:rsid w:val="00CA035B"/>
    <w:rsid w:val="00CA06ED"/>
    <w:rsid w:val="00CA0873"/>
    <w:rsid w:val="00CA09F5"/>
    <w:rsid w:val="00CA0A08"/>
    <w:rsid w:val="00CA1124"/>
    <w:rsid w:val="00CA11D5"/>
    <w:rsid w:val="00CA1305"/>
    <w:rsid w:val="00CA1330"/>
    <w:rsid w:val="00CA16DA"/>
    <w:rsid w:val="00CA1807"/>
    <w:rsid w:val="00CA1D22"/>
    <w:rsid w:val="00CA1E10"/>
    <w:rsid w:val="00CA1E6E"/>
    <w:rsid w:val="00CA220B"/>
    <w:rsid w:val="00CA234B"/>
    <w:rsid w:val="00CA2469"/>
    <w:rsid w:val="00CA25C4"/>
    <w:rsid w:val="00CA2756"/>
    <w:rsid w:val="00CA2B74"/>
    <w:rsid w:val="00CA2D15"/>
    <w:rsid w:val="00CA2D93"/>
    <w:rsid w:val="00CA2F06"/>
    <w:rsid w:val="00CA3469"/>
    <w:rsid w:val="00CA361D"/>
    <w:rsid w:val="00CA384A"/>
    <w:rsid w:val="00CA3950"/>
    <w:rsid w:val="00CA3AF0"/>
    <w:rsid w:val="00CA4144"/>
    <w:rsid w:val="00CA4756"/>
    <w:rsid w:val="00CA4768"/>
    <w:rsid w:val="00CA47CB"/>
    <w:rsid w:val="00CA4974"/>
    <w:rsid w:val="00CA4E09"/>
    <w:rsid w:val="00CA54FB"/>
    <w:rsid w:val="00CA5554"/>
    <w:rsid w:val="00CA5591"/>
    <w:rsid w:val="00CA55AE"/>
    <w:rsid w:val="00CA5974"/>
    <w:rsid w:val="00CA59F3"/>
    <w:rsid w:val="00CA5A79"/>
    <w:rsid w:val="00CA5AFC"/>
    <w:rsid w:val="00CA5F29"/>
    <w:rsid w:val="00CA5F45"/>
    <w:rsid w:val="00CA609B"/>
    <w:rsid w:val="00CA60FF"/>
    <w:rsid w:val="00CA61BA"/>
    <w:rsid w:val="00CA6A70"/>
    <w:rsid w:val="00CA6CA2"/>
    <w:rsid w:val="00CA6D16"/>
    <w:rsid w:val="00CA70A8"/>
    <w:rsid w:val="00CA71F2"/>
    <w:rsid w:val="00CA765B"/>
    <w:rsid w:val="00CA7787"/>
    <w:rsid w:val="00CA77B9"/>
    <w:rsid w:val="00CA7908"/>
    <w:rsid w:val="00CA79E2"/>
    <w:rsid w:val="00CA7A18"/>
    <w:rsid w:val="00CA7CA5"/>
    <w:rsid w:val="00CA7E64"/>
    <w:rsid w:val="00CB003B"/>
    <w:rsid w:val="00CB0140"/>
    <w:rsid w:val="00CB02A4"/>
    <w:rsid w:val="00CB0619"/>
    <w:rsid w:val="00CB08F1"/>
    <w:rsid w:val="00CB0B6D"/>
    <w:rsid w:val="00CB0F48"/>
    <w:rsid w:val="00CB15C7"/>
    <w:rsid w:val="00CB17C6"/>
    <w:rsid w:val="00CB1828"/>
    <w:rsid w:val="00CB1B4C"/>
    <w:rsid w:val="00CB1BF0"/>
    <w:rsid w:val="00CB2253"/>
    <w:rsid w:val="00CB2358"/>
    <w:rsid w:val="00CB2466"/>
    <w:rsid w:val="00CB24DF"/>
    <w:rsid w:val="00CB2BDE"/>
    <w:rsid w:val="00CB2EE0"/>
    <w:rsid w:val="00CB3179"/>
    <w:rsid w:val="00CB32AF"/>
    <w:rsid w:val="00CB3428"/>
    <w:rsid w:val="00CB3A34"/>
    <w:rsid w:val="00CB3A60"/>
    <w:rsid w:val="00CB3C35"/>
    <w:rsid w:val="00CB3C4D"/>
    <w:rsid w:val="00CB3E77"/>
    <w:rsid w:val="00CB400A"/>
    <w:rsid w:val="00CB4150"/>
    <w:rsid w:val="00CB417D"/>
    <w:rsid w:val="00CB4309"/>
    <w:rsid w:val="00CB4756"/>
    <w:rsid w:val="00CB48B1"/>
    <w:rsid w:val="00CB48BA"/>
    <w:rsid w:val="00CB4C72"/>
    <w:rsid w:val="00CB51A7"/>
    <w:rsid w:val="00CB5232"/>
    <w:rsid w:val="00CB5314"/>
    <w:rsid w:val="00CB61D9"/>
    <w:rsid w:val="00CB6890"/>
    <w:rsid w:val="00CB69F6"/>
    <w:rsid w:val="00CB6D05"/>
    <w:rsid w:val="00CB6E03"/>
    <w:rsid w:val="00CB6FD1"/>
    <w:rsid w:val="00CB724F"/>
    <w:rsid w:val="00CB7256"/>
    <w:rsid w:val="00CB799E"/>
    <w:rsid w:val="00CB79B9"/>
    <w:rsid w:val="00CB7BA1"/>
    <w:rsid w:val="00CB7CA1"/>
    <w:rsid w:val="00CB7E11"/>
    <w:rsid w:val="00CC0201"/>
    <w:rsid w:val="00CC0598"/>
    <w:rsid w:val="00CC0D46"/>
    <w:rsid w:val="00CC0FD2"/>
    <w:rsid w:val="00CC1360"/>
    <w:rsid w:val="00CC1797"/>
    <w:rsid w:val="00CC1A07"/>
    <w:rsid w:val="00CC1C71"/>
    <w:rsid w:val="00CC1E88"/>
    <w:rsid w:val="00CC1F1C"/>
    <w:rsid w:val="00CC208F"/>
    <w:rsid w:val="00CC2230"/>
    <w:rsid w:val="00CC22C4"/>
    <w:rsid w:val="00CC27A1"/>
    <w:rsid w:val="00CC28E3"/>
    <w:rsid w:val="00CC2CF6"/>
    <w:rsid w:val="00CC3314"/>
    <w:rsid w:val="00CC365D"/>
    <w:rsid w:val="00CC37FC"/>
    <w:rsid w:val="00CC3815"/>
    <w:rsid w:val="00CC39FF"/>
    <w:rsid w:val="00CC42CF"/>
    <w:rsid w:val="00CC44CB"/>
    <w:rsid w:val="00CC4535"/>
    <w:rsid w:val="00CC4718"/>
    <w:rsid w:val="00CC486A"/>
    <w:rsid w:val="00CC4964"/>
    <w:rsid w:val="00CC4B0E"/>
    <w:rsid w:val="00CC4B4B"/>
    <w:rsid w:val="00CC4CF7"/>
    <w:rsid w:val="00CC4D86"/>
    <w:rsid w:val="00CC4E51"/>
    <w:rsid w:val="00CC4EAB"/>
    <w:rsid w:val="00CC4F52"/>
    <w:rsid w:val="00CC5427"/>
    <w:rsid w:val="00CC544D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99"/>
    <w:rsid w:val="00CC6965"/>
    <w:rsid w:val="00CC69FC"/>
    <w:rsid w:val="00CC6A10"/>
    <w:rsid w:val="00CC72EE"/>
    <w:rsid w:val="00CC75FB"/>
    <w:rsid w:val="00CC765C"/>
    <w:rsid w:val="00CC7975"/>
    <w:rsid w:val="00CC7B9E"/>
    <w:rsid w:val="00CC7C6C"/>
    <w:rsid w:val="00CC7F42"/>
    <w:rsid w:val="00CD00A4"/>
    <w:rsid w:val="00CD039E"/>
    <w:rsid w:val="00CD0467"/>
    <w:rsid w:val="00CD04DE"/>
    <w:rsid w:val="00CD0702"/>
    <w:rsid w:val="00CD0B30"/>
    <w:rsid w:val="00CD0F82"/>
    <w:rsid w:val="00CD1135"/>
    <w:rsid w:val="00CD187C"/>
    <w:rsid w:val="00CD1886"/>
    <w:rsid w:val="00CD1CCB"/>
    <w:rsid w:val="00CD1E43"/>
    <w:rsid w:val="00CD1F6C"/>
    <w:rsid w:val="00CD22CF"/>
    <w:rsid w:val="00CD2630"/>
    <w:rsid w:val="00CD2DC6"/>
    <w:rsid w:val="00CD316F"/>
    <w:rsid w:val="00CD3241"/>
    <w:rsid w:val="00CD34C1"/>
    <w:rsid w:val="00CD3559"/>
    <w:rsid w:val="00CD36F3"/>
    <w:rsid w:val="00CD37C5"/>
    <w:rsid w:val="00CD3956"/>
    <w:rsid w:val="00CD39D8"/>
    <w:rsid w:val="00CD3AFC"/>
    <w:rsid w:val="00CD3F51"/>
    <w:rsid w:val="00CD42A6"/>
    <w:rsid w:val="00CD42C9"/>
    <w:rsid w:val="00CD44DB"/>
    <w:rsid w:val="00CD44E8"/>
    <w:rsid w:val="00CD4696"/>
    <w:rsid w:val="00CD4713"/>
    <w:rsid w:val="00CD48DF"/>
    <w:rsid w:val="00CD4921"/>
    <w:rsid w:val="00CD4968"/>
    <w:rsid w:val="00CD54CA"/>
    <w:rsid w:val="00CD5520"/>
    <w:rsid w:val="00CD5F81"/>
    <w:rsid w:val="00CD5FD8"/>
    <w:rsid w:val="00CD6098"/>
    <w:rsid w:val="00CD62A8"/>
    <w:rsid w:val="00CD6368"/>
    <w:rsid w:val="00CD64AC"/>
    <w:rsid w:val="00CD654D"/>
    <w:rsid w:val="00CD673C"/>
    <w:rsid w:val="00CD67BD"/>
    <w:rsid w:val="00CD7458"/>
    <w:rsid w:val="00CD7CB0"/>
    <w:rsid w:val="00CD7DD6"/>
    <w:rsid w:val="00CD7E70"/>
    <w:rsid w:val="00CE01BC"/>
    <w:rsid w:val="00CE0210"/>
    <w:rsid w:val="00CE03F4"/>
    <w:rsid w:val="00CE0624"/>
    <w:rsid w:val="00CE0C31"/>
    <w:rsid w:val="00CE0C82"/>
    <w:rsid w:val="00CE10D3"/>
    <w:rsid w:val="00CE120F"/>
    <w:rsid w:val="00CE178B"/>
    <w:rsid w:val="00CE1943"/>
    <w:rsid w:val="00CE1DBB"/>
    <w:rsid w:val="00CE1E22"/>
    <w:rsid w:val="00CE1F56"/>
    <w:rsid w:val="00CE2299"/>
    <w:rsid w:val="00CE2347"/>
    <w:rsid w:val="00CE26F4"/>
    <w:rsid w:val="00CE2751"/>
    <w:rsid w:val="00CE2ED2"/>
    <w:rsid w:val="00CE3003"/>
    <w:rsid w:val="00CE359F"/>
    <w:rsid w:val="00CE39D3"/>
    <w:rsid w:val="00CE3B87"/>
    <w:rsid w:val="00CE3BF0"/>
    <w:rsid w:val="00CE3C65"/>
    <w:rsid w:val="00CE3DFE"/>
    <w:rsid w:val="00CE4108"/>
    <w:rsid w:val="00CE4118"/>
    <w:rsid w:val="00CE4340"/>
    <w:rsid w:val="00CE43A8"/>
    <w:rsid w:val="00CE46EF"/>
    <w:rsid w:val="00CE470C"/>
    <w:rsid w:val="00CE4CAE"/>
    <w:rsid w:val="00CE4DBA"/>
    <w:rsid w:val="00CE4F01"/>
    <w:rsid w:val="00CE51BC"/>
    <w:rsid w:val="00CE5308"/>
    <w:rsid w:val="00CE5547"/>
    <w:rsid w:val="00CE57E8"/>
    <w:rsid w:val="00CE5CBE"/>
    <w:rsid w:val="00CE5CE1"/>
    <w:rsid w:val="00CE5E5C"/>
    <w:rsid w:val="00CE6103"/>
    <w:rsid w:val="00CE6586"/>
    <w:rsid w:val="00CE682B"/>
    <w:rsid w:val="00CE6E6F"/>
    <w:rsid w:val="00CE72F1"/>
    <w:rsid w:val="00CE7362"/>
    <w:rsid w:val="00CE753A"/>
    <w:rsid w:val="00CE756E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873"/>
    <w:rsid w:val="00CF093E"/>
    <w:rsid w:val="00CF0AE8"/>
    <w:rsid w:val="00CF0B6C"/>
    <w:rsid w:val="00CF0DF2"/>
    <w:rsid w:val="00CF0FBA"/>
    <w:rsid w:val="00CF1116"/>
    <w:rsid w:val="00CF1764"/>
    <w:rsid w:val="00CF1B57"/>
    <w:rsid w:val="00CF21A3"/>
    <w:rsid w:val="00CF223B"/>
    <w:rsid w:val="00CF232F"/>
    <w:rsid w:val="00CF23F3"/>
    <w:rsid w:val="00CF2AC0"/>
    <w:rsid w:val="00CF2CC1"/>
    <w:rsid w:val="00CF2D25"/>
    <w:rsid w:val="00CF314D"/>
    <w:rsid w:val="00CF31E1"/>
    <w:rsid w:val="00CF34C0"/>
    <w:rsid w:val="00CF3866"/>
    <w:rsid w:val="00CF3A21"/>
    <w:rsid w:val="00CF3E5E"/>
    <w:rsid w:val="00CF3F03"/>
    <w:rsid w:val="00CF410D"/>
    <w:rsid w:val="00CF41F1"/>
    <w:rsid w:val="00CF43E6"/>
    <w:rsid w:val="00CF4779"/>
    <w:rsid w:val="00CF49A9"/>
    <w:rsid w:val="00CF4C0C"/>
    <w:rsid w:val="00CF4D17"/>
    <w:rsid w:val="00CF5062"/>
    <w:rsid w:val="00CF55A1"/>
    <w:rsid w:val="00CF55DA"/>
    <w:rsid w:val="00CF5916"/>
    <w:rsid w:val="00CF5997"/>
    <w:rsid w:val="00CF599F"/>
    <w:rsid w:val="00CF5CB4"/>
    <w:rsid w:val="00CF5F66"/>
    <w:rsid w:val="00CF6370"/>
    <w:rsid w:val="00CF63BC"/>
    <w:rsid w:val="00CF6948"/>
    <w:rsid w:val="00CF6B55"/>
    <w:rsid w:val="00CF6E35"/>
    <w:rsid w:val="00CF7025"/>
    <w:rsid w:val="00CF71DA"/>
    <w:rsid w:val="00CF7457"/>
    <w:rsid w:val="00CF7920"/>
    <w:rsid w:val="00CF7DDB"/>
    <w:rsid w:val="00D000E7"/>
    <w:rsid w:val="00D0023C"/>
    <w:rsid w:val="00D002AA"/>
    <w:rsid w:val="00D002C6"/>
    <w:rsid w:val="00D006CF"/>
    <w:rsid w:val="00D007B1"/>
    <w:rsid w:val="00D00AF6"/>
    <w:rsid w:val="00D00E9F"/>
    <w:rsid w:val="00D01312"/>
    <w:rsid w:val="00D01367"/>
    <w:rsid w:val="00D01517"/>
    <w:rsid w:val="00D01692"/>
    <w:rsid w:val="00D018DE"/>
    <w:rsid w:val="00D01B6E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8B7"/>
    <w:rsid w:val="00D039E1"/>
    <w:rsid w:val="00D03B65"/>
    <w:rsid w:val="00D0403B"/>
    <w:rsid w:val="00D047DB"/>
    <w:rsid w:val="00D04EFD"/>
    <w:rsid w:val="00D05163"/>
    <w:rsid w:val="00D05241"/>
    <w:rsid w:val="00D0549B"/>
    <w:rsid w:val="00D05BD7"/>
    <w:rsid w:val="00D05E62"/>
    <w:rsid w:val="00D0602B"/>
    <w:rsid w:val="00D06585"/>
    <w:rsid w:val="00D0664C"/>
    <w:rsid w:val="00D06710"/>
    <w:rsid w:val="00D067A3"/>
    <w:rsid w:val="00D068A9"/>
    <w:rsid w:val="00D0693F"/>
    <w:rsid w:val="00D06B6A"/>
    <w:rsid w:val="00D06BBD"/>
    <w:rsid w:val="00D06BFF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89"/>
    <w:rsid w:val="00D104AA"/>
    <w:rsid w:val="00D104D0"/>
    <w:rsid w:val="00D10502"/>
    <w:rsid w:val="00D10604"/>
    <w:rsid w:val="00D107BE"/>
    <w:rsid w:val="00D10BF2"/>
    <w:rsid w:val="00D10D49"/>
    <w:rsid w:val="00D10ED9"/>
    <w:rsid w:val="00D10FF0"/>
    <w:rsid w:val="00D112AC"/>
    <w:rsid w:val="00D11349"/>
    <w:rsid w:val="00D114C2"/>
    <w:rsid w:val="00D11780"/>
    <w:rsid w:val="00D11891"/>
    <w:rsid w:val="00D11DB1"/>
    <w:rsid w:val="00D11DDC"/>
    <w:rsid w:val="00D1215A"/>
    <w:rsid w:val="00D1239C"/>
    <w:rsid w:val="00D123B5"/>
    <w:rsid w:val="00D12A4A"/>
    <w:rsid w:val="00D130EC"/>
    <w:rsid w:val="00D1320A"/>
    <w:rsid w:val="00D135DA"/>
    <w:rsid w:val="00D13671"/>
    <w:rsid w:val="00D138D2"/>
    <w:rsid w:val="00D13A2A"/>
    <w:rsid w:val="00D13B26"/>
    <w:rsid w:val="00D1400F"/>
    <w:rsid w:val="00D1461C"/>
    <w:rsid w:val="00D149E6"/>
    <w:rsid w:val="00D14C13"/>
    <w:rsid w:val="00D14CE4"/>
    <w:rsid w:val="00D14F11"/>
    <w:rsid w:val="00D151FD"/>
    <w:rsid w:val="00D1532A"/>
    <w:rsid w:val="00D155AF"/>
    <w:rsid w:val="00D1569E"/>
    <w:rsid w:val="00D156D4"/>
    <w:rsid w:val="00D157D5"/>
    <w:rsid w:val="00D15BA8"/>
    <w:rsid w:val="00D15BC7"/>
    <w:rsid w:val="00D16165"/>
    <w:rsid w:val="00D16534"/>
    <w:rsid w:val="00D165FE"/>
    <w:rsid w:val="00D1672F"/>
    <w:rsid w:val="00D167A2"/>
    <w:rsid w:val="00D16D7C"/>
    <w:rsid w:val="00D16DCF"/>
    <w:rsid w:val="00D17140"/>
    <w:rsid w:val="00D17292"/>
    <w:rsid w:val="00D17296"/>
    <w:rsid w:val="00D17348"/>
    <w:rsid w:val="00D173FE"/>
    <w:rsid w:val="00D1788F"/>
    <w:rsid w:val="00D178A2"/>
    <w:rsid w:val="00D17AA3"/>
    <w:rsid w:val="00D17AE3"/>
    <w:rsid w:val="00D17D27"/>
    <w:rsid w:val="00D2000B"/>
    <w:rsid w:val="00D203FB"/>
    <w:rsid w:val="00D2088C"/>
    <w:rsid w:val="00D2090C"/>
    <w:rsid w:val="00D20B68"/>
    <w:rsid w:val="00D20E04"/>
    <w:rsid w:val="00D20EB2"/>
    <w:rsid w:val="00D210F2"/>
    <w:rsid w:val="00D21200"/>
    <w:rsid w:val="00D21481"/>
    <w:rsid w:val="00D21707"/>
    <w:rsid w:val="00D22263"/>
    <w:rsid w:val="00D223DF"/>
    <w:rsid w:val="00D2240E"/>
    <w:rsid w:val="00D22423"/>
    <w:rsid w:val="00D225AD"/>
    <w:rsid w:val="00D226A5"/>
    <w:rsid w:val="00D228A4"/>
    <w:rsid w:val="00D22A1E"/>
    <w:rsid w:val="00D22B79"/>
    <w:rsid w:val="00D22C14"/>
    <w:rsid w:val="00D22E4D"/>
    <w:rsid w:val="00D22EBD"/>
    <w:rsid w:val="00D22F05"/>
    <w:rsid w:val="00D23A6C"/>
    <w:rsid w:val="00D23BE6"/>
    <w:rsid w:val="00D23E75"/>
    <w:rsid w:val="00D24494"/>
    <w:rsid w:val="00D2454A"/>
    <w:rsid w:val="00D248BD"/>
    <w:rsid w:val="00D24973"/>
    <w:rsid w:val="00D24CA7"/>
    <w:rsid w:val="00D24FA0"/>
    <w:rsid w:val="00D2504C"/>
    <w:rsid w:val="00D254E9"/>
    <w:rsid w:val="00D25572"/>
    <w:rsid w:val="00D259C5"/>
    <w:rsid w:val="00D25D99"/>
    <w:rsid w:val="00D26245"/>
    <w:rsid w:val="00D262A5"/>
    <w:rsid w:val="00D26712"/>
    <w:rsid w:val="00D26A1E"/>
    <w:rsid w:val="00D26A9A"/>
    <w:rsid w:val="00D26EDB"/>
    <w:rsid w:val="00D26F26"/>
    <w:rsid w:val="00D26FD3"/>
    <w:rsid w:val="00D27059"/>
    <w:rsid w:val="00D272AC"/>
    <w:rsid w:val="00D272E6"/>
    <w:rsid w:val="00D2773A"/>
    <w:rsid w:val="00D27799"/>
    <w:rsid w:val="00D278D1"/>
    <w:rsid w:val="00D27B91"/>
    <w:rsid w:val="00D27F12"/>
    <w:rsid w:val="00D30050"/>
    <w:rsid w:val="00D306DC"/>
    <w:rsid w:val="00D307A7"/>
    <w:rsid w:val="00D308E1"/>
    <w:rsid w:val="00D30A20"/>
    <w:rsid w:val="00D30A36"/>
    <w:rsid w:val="00D30AA4"/>
    <w:rsid w:val="00D30D43"/>
    <w:rsid w:val="00D31286"/>
    <w:rsid w:val="00D31297"/>
    <w:rsid w:val="00D31306"/>
    <w:rsid w:val="00D313F8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842"/>
    <w:rsid w:val="00D32AFD"/>
    <w:rsid w:val="00D32C0E"/>
    <w:rsid w:val="00D331CA"/>
    <w:rsid w:val="00D33741"/>
    <w:rsid w:val="00D33761"/>
    <w:rsid w:val="00D33904"/>
    <w:rsid w:val="00D33D0A"/>
    <w:rsid w:val="00D34156"/>
    <w:rsid w:val="00D341E3"/>
    <w:rsid w:val="00D3435E"/>
    <w:rsid w:val="00D34486"/>
    <w:rsid w:val="00D3456C"/>
    <w:rsid w:val="00D3572C"/>
    <w:rsid w:val="00D358EF"/>
    <w:rsid w:val="00D35915"/>
    <w:rsid w:val="00D35A8E"/>
    <w:rsid w:val="00D35C2E"/>
    <w:rsid w:val="00D35CDE"/>
    <w:rsid w:val="00D36499"/>
    <w:rsid w:val="00D364DE"/>
    <w:rsid w:val="00D36847"/>
    <w:rsid w:val="00D368B2"/>
    <w:rsid w:val="00D36FC2"/>
    <w:rsid w:val="00D372A8"/>
    <w:rsid w:val="00D37419"/>
    <w:rsid w:val="00D37647"/>
    <w:rsid w:val="00D379F7"/>
    <w:rsid w:val="00D37B5C"/>
    <w:rsid w:val="00D37B8E"/>
    <w:rsid w:val="00D37BF6"/>
    <w:rsid w:val="00D40014"/>
    <w:rsid w:val="00D408A0"/>
    <w:rsid w:val="00D40E4A"/>
    <w:rsid w:val="00D40EB9"/>
    <w:rsid w:val="00D40FCB"/>
    <w:rsid w:val="00D414D0"/>
    <w:rsid w:val="00D4157E"/>
    <w:rsid w:val="00D416E2"/>
    <w:rsid w:val="00D41B23"/>
    <w:rsid w:val="00D420ED"/>
    <w:rsid w:val="00D42300"/>
    <w:rsid w:val="00D423E1"/>
    <w:rsid w:val="00D42543"/>
    <w:rsid w:val="00D42597"/>
    <w:rsid w:val="00D42750"/>
    <w:rsid w:val="00D427B1"/>
    <w:rsid w:val="00D42ADB"/>
    <w:rsid w:val="00D42D1B"/>
    <w:rsid w:val="00D43998"/>
    <w:rsid w:val="00D43B25"/>
    <w:rsid w:val="00D43BCA"/>
    <w:rsid w:val="00D43E18"/>
    <w:rsid w:val="00D43E3D"/>
    <w:rsid w:val="00D44238"/>
    <w:rsid w:val="00D44545"/>
    <w:rsid w:val="00D445A4"/>
    <w:rsid w:val="00D44BE1"/>
    <w:rsid w:val="00D44F61"/>
    <w:rsid w:val="00D45071"/>
    <w:rsid w:val="00D45114"/>
    <w:rsid w:val="00D45133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62C2"/>
    <w:rsid w:val="00D46367"/>
    <w:rsid w:val="00D4658F"/>
    <w:rsid w:val="00D466B0"/>
    <w:rsid w:val="00D466BB"/>
    <w:rsid w:val="00D468B2"/>
    <w:rsid w:val="00D469A1"/>
    <w:rsid w:val="00D469B7"/>
    <w:rsid w:val="00D46B52"/>
    <w:rsid w:val="00D46C09"/>
    <w:rsid w:val="00D4704F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C86"/>
    <w:rsid w:val="00D50CAE"/>
    <w:rsid w:val="00D50EDE"/>
    <w:rsid w:val="00D50F50"/>
    <w:rsid w:val="00D51005"/>
    <w:rsid w:val="00D51079"/>
    <w:rsid w:val="00D510F6"/>
    <w:rsid w:val="00D514F2"/>
    <w:rsid w:val="00D51595"/>
    <w:rsid w:val="00D51710"/>
    <w:rsid w:val="00D51E4F"/>
    <w:rsid w:val="00D520EE"/>
    <w:rsid w:val="00D5240A"/>
    <w:rsid w:val="00D527AC"/>
    <w:rsid w:val="00D5298E"/>
    <w:rsid w:val="00D52A33"/>
    <w:rsid w:val="00D52C2E"/>
    <w:rsid w:val="00D52DFE"/>
    <w:rsid w:val="00D52EA7"/>
    <w:rsid w:val="00D53461"/>
    <w:rsid w:val="00D53603"/>
    <w:rsid w:val="00D537F8"/>
    <w:rsid w:val="00D53A49"/>
    <w:rsid w:val="00D53EF4"/>
    <w:rsid w:val="00D53F12"/>
    <w:rsid w:val="00D53FD0"/>
    <w:rsid w:val="00D54006"/>
    <w:rsid w:val="00D54089"/>
    <w:rsid w:val="00D546C7"/>
    <w:rsid w:val="00D549B4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5A"/>
    <w:rsid w:val="00D55F60"/>
    <w:rsid w:val="00D55FD5"/>
    <w:rsid w:val="00D56088"/>
    <w:rsid w:val="00D56090"/>
    <w:rsid w:val="00D564CD"/>
    <w:rsid w:val="00D56F7B"/>
    <w:rsid w:val="00D57232"/>
    <w:rsid w:val="00D572A1"/>
    <w:rsid w:val="00D574E4"/>
    <w:rsid w:val="00D5755A"/>
    <w:rsid w:val="00D575FD"/>
    <w:rsid w:val="00D57783"/>
    <w:rsid w:val="00D578D2"/>
    <w:rsid w:val="00D57A0F"/>
    <w:rsid w:val="00D57B98"/>
    <w:rsid w:val="00D600B5"/>
    <w:rsid w:val="00D60257"/>
    <w:rsid w:val="00D6091F"/>
    <w:rsid w:val="00D60A1D"/>
    <w:rsid w:val="00D60D86"/>
    <w:rsid w:val="00D6108D"/>
    <w:rsid w:val="00D612F9"/>
    <w:rsid w:val="00D616A8"/>
    <w:rsid w:val="00D6198E"/>
    <w:rsid w:val="00D61DA5"/>
    <w:rsid w:val="00D625B5"/>
    <w:rsid w:val="00D625C9"/>
    <w:rsid w:val="00D627AE"/>
    <w:rsid w:val="00D62AEA"/>
    <w:rsid w:val="00D630A2"/>
    <w:rsid w:val="00D63A82"/>
    <w:rsid w:val="00D63B66"/>
    <w:rsid w:val="00D63CBF"/>
    <w:rsid w:val="00D63E1A"/>
    <w:rsid w:val="00D63EEC"/>
    <w:rsid w:val="00D6409B"/>
    <w:rsid w:val="00D643E5"/>
    <w:rsid w:val="00D645A2"/>
    <w:rsid w:val="00D645C2"/>
    <w:rsid w:val="00D648B3"/>
    <w:rsid w:val="00D648F9"/>
    <w:rsid w:val="00D64C9B"/>
    <w:rsid w:val="00D64FD6"/>
    <w:rsid w:val="00D650A6"/>
    <w:rsid w:val="00D651FB"/>
    <w:rsid w:val="00D65500"/>
    <w:rsid w:val="00D65774"/>
    <w:rsid w:val="00D65A94"/>
    <w:rsid w:val="00D65CB6"/>
    <w:rsid w:val="00D666BD"/>
    <w:rsid w:val="00D66875"/>
    <w:rsid w:val="00D66A8F"/>
    <w:rsid w:val="00D66AB9"/>
    <w:rsid w:val="00D66AD3"/>
    <w:rsid w:val="00D66C2C"/>
    <w:rsid w:val="00D66D6F"/>
    <w:rsid w:val="00D66F4B"/>
    <w:rsid w:val="00D672D8"/>
    <w:rsid w:val="00D673F5"/>
    <w:rsid w:val="00D677E6"/>
    <w:rsid w:val="00D67CC9"/>
    <w:rsid w:val="00D701C4"/>
    <w:rsid w:val="00D70494"/>
    <w:rsid w:val="00D705AF"/>
    <w:rsid w:val="00D706CA"/>
    <w:rsid w:val="00D70741"/>
    <w:rsid w:val="00D7124C"/>
    <w:rsid w:val="00D7134D"/>
    <w:rsid w:val="00D71467"/>
    <w:rsid w:val="00D7155F"/>
    <w:rsid w:val="00D71613"/>
    <w:rsid w:val="00D71ABA"/>
    <w:rsid w:val="00D71FC2"/>
    <w:rsid w:val="00D71FE0"/>
    <w:rsid w:val="00D728E6"/>
    <w:rsid w:val="00D72A71"/>
    <w:rsid w:val="00D73032"/>
    <w:rsid w:val="00D7348A"/>
    <w:rsid w:val="00D735A6"/>
    <w:rsid w:val="00D736B1"/>
    <w:rsid w:val="00D739D8"/>
    <w:rsid w:val="00D73AD5"/>
    <w:rsid w:val="00D73C50"/>
    <w:rsid w:val="00D73C91"/>
    <w:rsid w:val="00D74020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4F8"/>
    <w:rsid w:val="00D75505"/>
    <w:rsid w:val="00D75588"/>
    <w:rsid w:val="00D75658"/>
    <w:rsid w:val="00D75757"/>
    <w:rsid w:val="00D75DFA"/>
    <w:rsid w:val="00D761C9"/>
    <w:rsid w:val="00D7642F"/>
    <w:rsid w:val="00D7726E"/>
    <w:rsid w:val="00D772C9"/>
    <w:rsid w:val="00D774E7"/>
    <w:rsid w:val="00D7755E"/>
    <w:rsid w:val="00D77B19"/>
    <w:rsid w:val="00D77F4A"/>
    <w:rsid w:val="00D77F67"/>
    <w:rsid w:val="00D80837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597"/>
    <w:rsid w:val="00D8166D"/>
    <w:rsid w:val="00D816FF"/>
    <w:rsid w:val="00D817C1"/>
    <w:rsid w:val="00D81AEF"/>
    <w:rsid w:val="00D820F2"/>
    <w:rsid w:val="00D82546"/>
    <w:rsid w:val="00D8276C"/>
    <w:rsid w:val="00D8295F"/>
    <w:rsid w:val="00D82FD9"/>
    <w:rsid w:val="00D82FDE"/>
    <w:rsid w:val="00D8320E"/>
    <w:rsid w:val="00D837BF"/>
    <w:rsid w:val="00D8394C"/>
    <w:rsid w:val="00D839C8"/>
    <w:rsid w:val="00D83A87"/>
    <w:rsid w:val="00D83F6D"/>
    <w:rsid w:val="00D84287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DCD"/>
    <w:rsid w:val="00D86014"/>
    <w:rsid w:val="00D86101"/>
    <w:rsid w:val="00D8617E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98"/>
    <w:rsid w:val="00D877A0"/>
    <w:rsid w:val="00D87A21"/>
    <w:rsid w:val="00D87E3E"/>
    <w:rsid w:val="00D87E93"/>
    <w:rsid w:val="00D87EDB"/>
    <w:rsid w:val="00D900C2"/>
    <w:rsid w:val="00D901FE"/>
    <w:rsid w:val="00D902A1"/>
    <w:rsid w:val="00D90649"/>
    <w:rsid w:val="00D906A7"/>
    <w:rsid w:val="00D90768"/>
    <w:rsid w:val="00D90D61"/>
    <w:rsid w:val="00D90E48"/>
    <w:rsid w:val="00D90FA3"/>
    <w:rsid w:val="00D91243"/>
    <w:rsid w:val="00D912A1"/>
    <w:rsid w:val="00D91FE7"/>
    <w:rsid w:val="00D920DD"/>
    <w:rsid w:val="00D921AA"/>
    <w:rsid w:val="00D92277"/>
    <w:rsid w:val="00D923ED"/>
    <w:rsid w:val="00D924B6"/>
    <w:rsid w:val="00D927A2"/>
    <w:rsid w:val="00D927ED"/>
    <w:rsid w:val="00D92867"/>
    <w:rsid w:val="00D92F01"/>
    <w:rsid w:val="00D92FEB"/>
    <w:rsid w:val="00D9300C"/>
    <w:rsid w:val="00D9302B"/>
    <w:rsid w:val="00D93251"/>
    <w:rsid w:val="00D9437B"/>
    <w:rsid w:val="00D9437E"/>
    <w:rsid w:val="00D945C5"/>
    <w:rsid w:val="00D946AF"/>
    <w:rsid w:val="00D94B46"/>
    <w:rsid w:val="00D94D98"/>
    <w:rsid w:val="00D9503A"/>
    <w:rsid w:val="00D9515A"/>
    <w:rsid w:val="00D95261"/>
    <w:rsid w:val="00D95A92"/>
    <w:rsid w:val="00D95E92"/>
    <w:rsid w:val="00D95F60"/>
    <w:rsid w:val="00D95F65"/>
    <w:rsid w:val="00D96351"/>
    <w:rsid w:val="00D96558"/>
    <w:rsid w:val="00D96713"/>
    <w:rsid w:val="00D968E8"/>
    <w:rsid w:val="00D96B07"/>
    <w:rsid w:val="00D96B2C"/>
    <w:rsid w:val="00D96E90"/>
    <w:rsid w:val="00D971B4"/>
    <w:rsid w:val="00D9763D"/>
    <w:rsid w:val="00D97922"/>
    <w:rsid w:val="00D97B4F"/>
    <w:rsid w:val="00D97B57"/>
    <w:rsid w:val="00D97F11"/>
    <w:rsid w:val="00D97F22"/>
    <w:rsid w:val="00D97FA3"/>
    <w:rsid w:val="00D97FE1"/>
    <w:rsid w:val="00DA0923"/>
    <w:rsid w:val="00DA0AE1"/>
    <w:rsid w:val="00DA0BD9"/>
    <w:rsid w:val="00DA0C03"/>
    <w:rsid w:val="00DA0E86"/>
    <w:rsid w:val="00DA0FA8"/>
    <w:rsid w:val="00DA107B"/>
    <w:rsid w:val="00DA120F"/>
    <w:rsid w:val="00DA14E5"/>
    <w:rsid w:val="00DA17B1"/>
    <w:rsid w:val="00DA1BE5"/>
    <w:rsid w:val="00DA1C88"/>
    <w:rsid w:val="00DA1C96"/>
    <w:rsid w:val="00DA2005"/>
    <w:rsid w:val="00DA22B5"/>
    <w:rsid w:val="00DA24CF"/>
    <w:rsid w:val="00DA2673"/>
    <w:rsid w:val="00DA2748"/>
    <w:rsid w:val="00DA2D64"/>
    <w:rsid w:val="00DA3235"/>
    <w:rsid w:val="00DA3375"/>
    <w:rsid w:val="00DA35B4"/>
    <w:rsid w:val="00DA3838"/>
    <w:rsid w:val="00DA3AE7"/>
    <w:rsid w:val="00DA3CCB"/>
    <w:rsid w:val="00DA4430"/>
    <w:rsid w:val="00DA497E"/>
    <w:rsid w:val="00DA4B9B"/>
    <w:rsid w:val="00DA4D30"/>
    <w:rsid w:val="00DA4D7A"/>
    <w:rsid w:val="00DA4E67"/>
    <w:rsid w:val="00DA5120"/>
    <w:rsid w:val="00DA5234"/>
    <w:rsid w:val="00DA528F"/>
    <w:rsid w:val="00DA55D2"/>
    <w:rsid w:val="00DA59E5"/>
    <w:rsid w:val="00DA5A2E"/>
    <w:rsid w:val="00DA5CBB"/>
    <w:rsid w:val="00DA5D59"/>
    <w:rsid w:val="00DA65A5"/>
    <w:rsid w:val="00DA663D"/>
    <w:rsid w:val="00DA6846"/>
    <w:rsid w:val="00DA6A9F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EAE"/>
    <w:rsid w:val="00DB008F"/>
    <w:rsid w:val="00DB0120"/>
    <w:rsid w:val="00DB0536"/>
    <w:rsid w:val="00DB0549"/>
    <w:rsid w:val="00DB064C"/>
    <w:rsid w:val="00DB0694"/>
    <w:rsid w:val="00DB06FE"/>
    <w:rsid w:val="00DB0933"/>
    <w:rsid w:val="00DB09CB"/>
    <w:rsid w:val="00DB0A24"/>
    <w:rsid w:val="00DB0FE8"/>
    <w:rsid w:val="00DB1280"/>
    <w:rsid w:val="00DB15E7"/>
    <w:rsid w:val="00DB170E"/>
    <w:rsid w:val="00DB1776"/>
    <w:rsid w:val="00DB17A4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D3"/>
    <w:rsid w:val="00DB41C5"/>
    <w:rsid w:val="00DB42AB"/>
    <w:rsid w:val="00DB465B"/>
    <w:rsid w:val="00DB482E"/>
    <w:rsid w:val="00DB4BB8"/>
    <w:rsid w:val="00DB4BF6"/>
    <w:rsid w:val="00DB4C51"/>
    <w:rsid w:val="00DB4FB4"/>
    <w:rsid w:val="00DB50D6"/>
    <w:rsid w:val="00DB52F5"/>
    <w:rsid w:val="00DB57B1"/>
    <w:rsid w:val="00DB591A"/>
    <w:rsid w:val="00DB59C3"/>
    <w:rsid w:val="00DB5AF4"/>
    <w:rsid w:val="00DB6319"/>
    <w:rsid w:val="00DB63FD"/>
    <w:rsid w:val="00DB66E5"/>
    <w:rsid w:val="00DB66FB"/>
    <w:rsid w:val="00DB6CFE"/>
    <w:rsid w:val="00DB71FA"/>
    <w:rsid w:val="00DB72C1"/>
    <w:rsid w:val="00DB72D9"/>
    <w:rsid w:val="00DB7318"/>
    <w:rsid w:val="00DB766C"/>
    <w:rsid w:val="00DB79B2"/>
    <w:rsid w:val="00DB7B0A"/>
    <w:rsid w:val="00DB7ED0"/>
    <w:rsid w:val="00DC03DD"/>
    <w:rsid w:val="00DC05A7"/>
    <w:rsid w:val="00DC0706"/>
    <w:rsid w:val="00DC07A1"/>
    <w:rsid w:val="00DC08AE"/>
    <w:rsid w:val="00DC0A65"/>
    <w:rsid w:val="00DC0DD7"/>
    <w:rsid w:val="00DC0F4C"/>
    <w:rsid w:val="00DC10B0"/>
    <w:rsid w:val="00DC126D"/>
    <w:rsid w:val="00DC12D8"/>
    <w:rsid w:val="00DC1407"/>
    <w:rsid w:val="00DC163C"/>
    <w:rsid w:val="00DC18CE"/>
    <w:rsid w:val="00DC1D48"/>
    <w:rsid w:val="00DC1DD1"/>
    <w:rsid w:val="00DC1F44"/>
    <w:rsid w:val="00DC206F"/>
    <w:rsid w:val="00DC22ED"/>
    <w:rsid w:val="00DC2664"/>
    <w:rsid w:val="00DC27B7"/>
    <w:rsid w:val="00DC29BA"/>
    <w:rsid w:val="00DC31C4"/>
    <w:rsid w:val="00DC3690"/>
    <w:rsid w:val="00DC38A0"/>
    <w:rsid w:val="00DC3972"/>
    <w:rsid w:val="00DC3999"/>
    <w:rsid w:val="00DC3B6D"/>
    <w:rsid w:val="00DC3E23"/>
    <w:rsid w:val="00DC3F11"/>
    <w:rsid w:val="00DC4077"/>
    <w:rsid w:val="00DC4089"/>
    <w:rsid w:val="00DC44AE"/>
    <w:rsid w:val="00DC46A5"/>
    <w:rsid w:val="00DC47EF"/>
    <w:rsid w:val="00DC4B82"/>
    <w:rsid w:val="00DC4C68"/>
    <w:rsid w:val="00DC4CD6"/>
    <w:rsid w:val="00DC4E81"/>
    <w:rsid w:val="00DC4F9E"/>
    <w:rsid w:val="00DC5067"/>
    <w:rsid w:val="00DC53E6"/>
    <w:rsid w:val="00DC5411"/>
    <w:rsid w:val="00DC5651"/>
    <w:rsid w:val="00DC5A18"/>
    <w:rsid w:val="00DC5BB9"/>
    <w:rsid w:val="00DC5E47"/>
    <w:rsid w:val="00DC625D"/>
    <w:rsid w:val="00DC6569"/>
    <w:rsid w:val="00DC65D6"/>
    <w:rsid w:val="00DC66B6"/>
    <w:rsid w:val="00DC690B"/>
    <w:rsid w:val="00DC6BFC"/>
    <w:rsid w:val="00DC6C06"/>
    <w:rsid w:val="00DC6EC1"/>
    <w:rsid w:val="00DC701A"/>
    <w:rsid w:val="00DC74ED"/>
    <w:rsid w:val="00DC7616"/>
    <w:rsid w:val="00DC7696"/>
    <w:rsid w:val="00DC77C8"/>
    <w:rsid w:val="00DC7900"/>
    <w:rsid w:val="00DC7E7B"/>
    <w:rsid w:val="00DD00CF"/>
    <w:rsid w:val="00DD023D"/>
    <w:rsid w:val="00DD023F"/>
    <w:rsid w:val="00DD02D6"/>
    <w:rsid w:val="00DD031D"/>
    <w:rsid w:val="00DD0551"/>
    <w:rsid w:val="00DD0572"/>
    <w:rsid w:val="00DD05F0"/>
    <w:rsid w:val="00DD0C86"/>
    <w:rsid w:val="00DD0D09"/>
    <w:rsid w:val="00DD0D59"/>
    <w:rsid w:val="00DD0F05"/>
    <w:rsid w:val="00DD108C"/>
    <w:rsid w:val="00DD1171"/>
    <w:rsid w:val="00DD12A3"/>
    <w:rsid w:val="00DD1602"/>
    <w:rsid w:val="00DD16B2"/>
    <w:rsid w:val="00DD1709"/>
    <w:rsid w:val="00DD1952"/>
    <w:rsid w:val="00DD1A7E"/>
    <w:rsid w:val="00DD1C1E"/>
    <w:rsid w:val="00DD1CE6"/>
    <w:rsid w:val="00DD1FD5"/>
    <w:rsid w:val="00DD22A1"/>
    <w:rsid w:val="00DD2581"/>
    <w:rsid w:val="00DD25A3"/>
    <w:rsid w:val="00DD25DB"/>
    <w:rsid w:val="00DD26AF"/>
    <w:rsid w:val="00DD2801"/>
    <w:rsid w:val="00DD2993"/>
    <w:rsid w:val="00DD29CE"/>
    <w:rsid w:val="00DD2A55"/>
    <w:rsid w:val="00DD2F9F"/>
    <w:rsid w:val="00DD312B"/>
    <w:rsid w:val="00DD3396"/>
    <w:rsid w:val="00DD3481"/>
    <w:rsid w:val="00DD391D"/>
    <w:rsid w:val="00DD3941"/>
    <w:rsid w:val="00DD3C3D"/>
    <w:rsid w:val="00DD449A"/>
    <w:rsid w:val="00DD4878"/>
    <w:rsid w:val="00DD4EF7"/>
    <w:rsid w:val="00DD50E2"/>
    <w:rsid w:val="00DD53A4"/>
    <w:rsid w:val="00DD5426"/>
    <w:rsid w:val="00DD5F3B"/>
    <w:rsid w:val="00DD5F53"/>
    <w:rsid w:val="00DD5F84"/>
    <w:rsid w:val="00DD5FB1"/>
    <w:rsid w:val="00DD63DE"/>
    <w:rsid w:val="00DD64B6"/>
    <w:rsid w:val="00DD65BC"/>
    <w:rsid w:val="00DD6E58"/>
    <w:rsid w:val="00DD71CC"/>
    <w:rsid w:val="00DD7208"/>
    <w:rsid w:val="00DD73C0"/>
    <w:rsid w:val="00DD73D1"/>
    <w:rsid w:val="00DD7656"/>
    <w:rsid w:val="00DD7670"/>
    <w:rsid w:val="00DD7A77"/>
    <w:rsid w:val="00DD7AA6"/>
    <w:rsid w:val="00DE01C4"/>
    <w:rsid w:val="00DE03D8"/>
    <w:rsid w:val="00DE05B3"/>
    <w:rsid w:val="00DE0B55"/>
    <w:rsid w:val="00DE1258"/>
    <w:rsid w:val="00DE1342"/>
    <w:rsid w:val="00DE1439"/>
    <w:rsid w:val="00DE1461"/>
    <w:rsid w:val="00DE1487"/>
    <w:rsid w:val="00DE1975"/>
    <w:rsid w:val="00DE1B8A"/>
    <w:rsid w:val="00DE1BC2"/>
    <w:rsid w:val="00DE1C73"/>
    <w:rsid w:val="00DE1CD9"/>
    <w:rsid w:val="00DE209A"/>
    <w:rsid w:val="00DE20A3"/>
    <w:rsid w:val="00DE2292"/>
    <w:rsid w:val="00DE23B5"/>
    <w:rsid w:val="00DE2B64"/>
    <w:rsid w:val="00DE2DA0"/>
    <w:rsid w:val="00DE310B"/>
    <w:rsid w:val="00DE365C"/>
    <w:rsid w:val="00DE3856"/>
    <w:rsid w:val="00DE3880"/>
    <w:rsid w:val="00DE42A7"/>
    <w:rsid w:val="00DE468D"/>
    <w:rsid w:val="00DE4961"/>
    <w:rsid w:val="00DE4B1C"/>
    <w:rsid w:val="00DE4F06"/>
    <w:rsid w:val="00DE4F4B"/>
    <w:rsid w:val="00DE4FD4"/>
    <w:rsid w:val="00DE528A"/>
    <w:rsid w:val="00DE549B"/>
    <w:rsid w:val="00DE554C"/>
    <w:rsid w:val="00DE55EB"/>
    <w:rsid w:val="00DE5A84"/>
    <w:rsid w:val="00DE5CE9"/>
    <w:rsid w:val="00DE5E00"/>
    <w:rsid w:val="00DE5E28"/>
    <w:rsid w:val="00DE61EC"/>
    <w:rsid w:val="00DE6821"/>
    <w:rsid w:val="00DE6D8B"/>
    <w:rsid w:val="00DE704C"/>
    <w:rsid w:val="00DE7387"/>
    <w:rsid w:val="00DE74BA"/>
    <w:rsid w:val="00DE7BB8"/>
    <w:rsid w:val="00DE7D79"/>
    <w:rsid w:val="00DE7EFB"/>
    <w:rsid w:val="00DF0038"/>
    <w:rsid w:val="00DF01CB"/>
    <w:rsid w:val="00DF0278"/>
    <w:rsid w:val="00DF02B9"/>
    <w:rsid w:val="00DF0435"/>
    <w:rsid w:val="00DF0747"/>
    <w:rsid w:val="00DF0C4C"/>
    <w:rsid w:val="00DF0C72"/>
    <w:rsid w:val="00DF0CE7"/>
    <w:rsid w:val="00DF111D"/>
    <w:rsid w:val="00DF1350"/>
    <w:rsid w:val="00DF13FE"/>
    <w:rsid w:val="00DF1857"/>
    <w:rsid w:val="00DF18AE"/>
    <w:rsid w:val="00DF1967"/>
    <w:rsid w:val="00DF1BB5"/>
    <w:rsid w:val="00DF2130"/>
    <w:rsid w:val="00DF214E"/>
    <w:rsid w:val="00DF21EF"/>
    <w:rsid w:val="00DF2494"/>
    <w:rsid w:val="00DF266B"/>
    <w:rsid w:val="00DF26FF"/>
    <w:rsid w:val="00DF284D"/>
    <w:rsid w:val="00DF2C5C"/>
    <w:rsid w:val="00DF2F25"/>
    <w:rsid w:val="00DF30CD"/>
    <w:rsid w:val="00DF3B0B"/>
    <w:rsid w:val="00DF3BEB"/>
    <w:rsid w:val="00DF4104"/>
    <w:rsid w:val="00DF425B"/>
    <w:rsid w:val="00DF47CE"/>
    <w:rsid w:val="00DF4905"/>
    <w:rsid w:val="00DF52FD"/>
    <w:rsid w:val="00DF538A"/>
    <w:rsid w:val="00DF579F"/>
    <w:rsid w:val="00DF5F20"/>
    <w:rsid w:val="00DF5F4D"/>
    <w:rsid w:val="00DF5F7D"/>
    <w:rsid w:val="00DF5FC0"/>
    <w:rsid w:val="00DF6079"/>
    <w:rsid w:val="00DF631E"/>
    <w:rsid w:val="00DF63B5"/>
    <w:rsid w:val="00DF647D"/>
    <w:rsid w:val="00DF6672"/>
    <w:rsid w:val="00DF672B"/>
    <w:rsid w:val="00DF6AD5"/>
    <w:rsid w:val="00DF6AE9"/>
    <w:rsid w:val="00DF6D3F"/>
    <w:rsid w:val="00DF6DDB"/>
    <w:rsid w:val="00DF6EB7"/>
    <w:rsid w:val="00DF7071"/>
    <w:rsid w:val="00DF70E6"/>
    <w:rsid w:val="00DF7463"/>
    <w:rsid w:val="00DF760F"/>
    <w:rsid w:val="00DF79F3"/>
    <w:rsid w:val="00DF7CB1"/>
    <w:rsid w:val="00DF7D24"/>
    <w:rsid w:val="00DF7D90"/>
    <w:rsid w:val="00E00149"/>
    <w:rsid w:val="00E0040E"/>
    <w:rsid w:val="00E005EB"/>
    <w:rsid w:val="00E00732"/>
    <w:rsid w:val="00E00BEC"/>
    <w:rsid w:val="00E01012"/>
    <w:rsid w:val="00E012B1"/>
    <w:rsid w:val="00E013D1"/>
    <w:rsid w:val="00E01438"/>
    <w:rsid w:val="00E017EB"/>
    <w:rsid w:val="00E01936"/>
    <w:rsid w:val="00E01B09"/>
    <w:rsid w:val="00E01DAE"/>
    <w:rsid w:val="00E0200D"/>
    <w:rsid w:val="00E02049"/>
    <w:rsid w:val="00E02158"/>
    <w:rsid w:val="00E02192"/>
    <w:rsid w:val="00E02385"/>
    <w:rsid w:val="00E02426"/>
    <w:rsid w:val="00E02432"/>
    <w:rsid w:val="00E027BD"/>
    <w:rsid w:val="00E0294E"/>
    <w:rsid w:val="00E02B8F"/>
    <w:rsid w:val="00E02C39"/>
    <w:rsid w:val="00E02DA6"/>
    <w:rsid w:val="00E02F46"/>
    <w:rsid w:val="00E030F1"/>
    <w:rsid w:val="00E032F7"/>
    <w:rsid w:val="00E033C6"/>
    <w:rsid w:val="00E03E05"/>
    <w:rsid w:val="00E03EE6"/>
    <w:rsid w:val="00E043E1"/>
    <w:rsid w:val="00E04827"/>
    <w:rsid w:val="00E04DFB"/>
    <w:rsid w:val="00E05592"/>
    <w:rsid w:val="00E056D8"/>
    <w:rsid w:val="00E057C4"/>
    <w:rsid w:val="00E05880"/>
    <w:rsid w:val="00E05D16"/>
    <w:rsid w:val="00E05DFD"/>
    <w:rsid w:val="00E063B2"/>
    <w:rsid w:val="00E06498"/>
    <w:rsid w:val="00E06508"/>
    <w:rsid w:val="00E06792"/>
    <w:rsid w:val="00E06BD6"/>
    <w:rsid w:val="00E06F5C"/>
    <w:rsid w:val="00E072CA"/>
    <w:rsid w:val="00E07637"/>
    <w:rsid w:val="00E07A34"/>
    <w:rsid w:val="00E07F39"/>
    <w:rsid w:val="00E07FA2"/>
    <w:rsid w:val="00E101F2"/>
    <w:rsid w:val="00E10370"/>
    <w:rsid w:val="00E1075B"/>
    <w:rsid w:val="00E1079E"/>
    <w:rsid w:val="00E1158D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2DED"/>
    <w:rsid w:val="00E1343A"/>
    <w:rsid w:val="00E135EC"/>
    <w:rsid w:val="00E144E9"/>
    <w:rsid w:val="00E147C5"/>
    <w:rsid w:val="00E148D4"/>
    <w:rsid w:val="00E14FC6"/>
    <w:rsid w:val="00E152D1"/>
    <w:rsid w:val="00E153F0"/>
    <w:rsid w:val="00E15D47"/>
    <w:rsid w:val="00E160F3"/>
    <w:rsid w:val="00E161D0"/>
    <w:rsid w:val="00E16966"/>
    <w:rsid w:val="00E16972"/>
    <w:rsid w:val="00E1697B"/>
    <w:rsid w:val="00E16A88"/>
    <w:rsid w:val="00E17390"/>
    <w:rsid w:val="00E17413"/>
    <w:rsid w:val="00E17449"/>
    <w:rsid w:val="00E1754B"/>
    <w:rsid w:val="00E17582"/>
    <w:rsid w:val="00E17587"/>
    <w:rsid w:val="00E1760C"/>
    <w:rsid w:val="00E1768E"/>
    <w:rsid w:val="00E17A91"/>
    <w:rsid w:val="00E17DF8"/>
    <w:rsid w:val="00E17E2E"/>
    <w:rsid w:val="00E17FBC"/>
    <w:rsid w:val="00E20066"/>
    <w:rsid w:val="00E202A4"/>
    <w:rsid w:val="00E20A74"/>
    <w:rsid w:val="00E21292"/>
    <w:rsid w:val="00E21421"/>
    <w:rsid w:val="00E2148F"/>
    <w:rsid w:val="00E2152F"/>
    <w:rsid w:val="00E217E2"/>
    <w:rsid w:val="00E21C4B"/>
    <w:rsid w:val="00E21CAB"/>
    <w:rsid w:val="00E21E6D"/>
    <w:rsid w:val="00E21FD4"/>
    <w:rsid w:val="00E2217E"/>
    <w:rsid w:val="00E221C5"/>
    <w:rsid w:val="00E229C9"/>
    <w:rsid w:val="00E22BDE"/>
    <w:rsid w:val="00E22D4E"/>
    <w:rsid w:val="00E234B9"/>
    <w:rsid w:val="00E23594"/>
    <w:rsid w:val="00E23970"/>
    <w:rsid w:val="00E239E0"/>
    <w:rsid w:val="00E239F9"/>
    <w:rsid w:val="00E23A5E"/>
    <w:rsid w:val="00E23CC9"/>
    <w:rsid w:val="00E23E2B"/>
    <w:rsid w:val="00E24228"/>
    <w:rsid w:val="00E242D9"/>
    <w:rsid w:val="00E245BC"/>
    <w:rsid w:val="00E24A1A"/>
    <w:rsid w:val="00E24A5D"/>
    <w:rsid w:val="00E24A86"/>
    <w:rsid w:val="00E24C99"/>
    <w:rsid w:val="00E25034"/>
    <w:rsid w:val="00E2544F"/>
    <w:rsid w:val="00E254ED"/>
    <w:rsid w:val="00E25571"/>
    <w:rsid w:val="00E255C2"/>
    <w:rsid w:val="00E25806"/>
    <w:rsid w:val="00E25D64"/>
    <w:rsid w:val="00E25FD9"/>
    <w:rsid w:val="00E26214"/>
    <w:rsid w:val="00E26704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27AE9"/>
    <w:rsid w:val="00E30002"/>
    <w:rsid w:val="00E30016"/>
    <w:rsid w:val="00E30340"/>
    <w:rsid w:val="00E30529"/>
    <w:rsid w:val="00E3055E"/>
    <w:rsid w:val="00E306EE"/>
    <w:rsid w:val="00E30914"/>
    <w:rsid w:val="00E309A3"/>
    <w:rsid w:val="00E30C3D"/>
    <w:rsid w:val="00E30CEE"/>
    <w:rsid w:val="00E30DDF"/>
    <w:rsid w:val="00E31192"/>
    <w:rsid w:val="00E31197"/>
    <w:rsid w:val="00E3124B"/>
    <w:rsid w:val="00E3193E"/>
    <w:rsid w:val="00E31940"/>
    <w:rsid w:val="00E31FA6"/>
    <w:rsid w:val="00E3216B"/>
    <w:rsid w:val="00E32251"/>
    <w:rsid w:val="00E32461"/>
    <w:rsid w:val="00E3266F"/>
    <w:rsid w:val="00E326D3"/>
    <w:rsid w:val="00E32820"/>
    <w:rsid w:val="00E328F4"/>
    <w:rsid w:val="00E32FD4"/>
    <w:rsid w:val="00E333D0"/>
    <w:rsid w:val="00E33460"/>
    <w:rsid w:val="00E3390C"/>
    <w:rsid w:val="00E33C5B"/>
    <w:rsid w:val="00E3412A"/>
    <w:rsid w:val="00E341B2"/>
    <w:rsid w:val="00E344C5"/>
    <w:rsid w:val="00E34726"/>
    <w:rsid w:val="00E34773"/>
    <w:rsid w:val="00E34B8C"/>
    <w:rsid w:val="00E34F29"/>
    <w:rsid w:val="00E35236"/>
    <w:rsid w:val="00E352CA"/>
    <w:rsid w:val="00E35DEE"/>
    <w:rsid w:val="00E36118"/>
    <w:rsid w:val="00E3615C"/>
    <w:rsid w:val="00E361BE"/>
    <w:rsid w:val="00E362F8"/>
    <w:rsid w:val="00E36454"/>
    <w:rsid w:val="00E36A04"/>
    <w:rsid w:val="00E36AFD"/>
    <w:rsid w:val="00E36C5B"/>
    <w:rsid w:val="00E36EF2"/>
    <w:rsid w:val="00E37156"/>
    <w:rsid w:val="00E371E2"/>
    <w:rsid w:val="00E375F1"/>
    <w:rsid w:val="00E377E6"/>
    <w:rsid w:val="00E37DD6"/>
    <w:rsid w:val="00E37E08"/>
    <w:rsid w:val="00E37EA9"/>
    <w:rsid w:val="00E37F35"/>
    <w:rsid w:val="00E40021"/>
    <w:rsid w:val="00E40249"/>
    <w:rsid w:val="00E40391"/>
    <w:rsid w:val="00E40541"/>
    <w:rsid w:val="00E40601"/>
    <w:rsid w:val="00E40BA2"/>
    <w:rsid w:val="00E40CFC"/>
    <w:rsid w:val="00E40F71"/>
    <w:rsid w:val="00E40FBB"/>
    <w:rsid w:val="00E410B7"/>
    <w:rsid w:val="00E410D4"/>
    <w:rsid w:val="00E41202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32AA"/>
    <w:rsid w:val="00E432F2"/>
    <w:rsid w:val="00E43B9E"/>
    <w:rsid w:val="00E43F30"/>
    <w:rsid w:val="00E440BB"/>
    <w:rsid w:val="00E44139"/>
    <w:rsid w:val="00E4435C"/>
    <w:rsid w:val="00E4459C"/>
    <w:rsid w:val="00E4459F"/>
    <w:rsid w:val="00E44AF4"/>
    <w:rsid w:val="00E44D33"/>
    <w:rsid w:val="00E44F5D"/>
    <w:rsid w:val="00E45016"/>
    <w:rsid w:val="00E4514F"/>
    <w:rsid w:val="00E4565E"/>
    <w:rsid w:val="00E45675"/>
    <w:rsid w:val="00E45796"/>
    <w:rsid w:val="00E46032"/>
    <w:rsid w:val="00E4615E"/>
    <w:rsid w:val="00E46A5A"/>
    <w:rsid w:val="00E472F7"/>
    <w:rsid w:val="00E4775C"/>
    <w:rsid w:val="00E4798F"/>
    <w:rsid w:val="00E47A76"/>
    <w:rsid w:val="00E47C93"/>
    <w:rsid w:val="00E47CE1"/>
    <w:rsid w:val="00E50223"/>
    <w:rsid w:val="00E5036C"/>
    <w:rsid w:val="00E50769"/>
    <w:rsid w:val="00E50DE7"/>
    <w:rsid w:val="00E50FB8"/>
    <w:rsid w:val="00E518D8"/>
    <w:rsid w:val="00E51AB3"/>
    <w:rsid w:val="00E51D8E"/>
    <w:rsid w:val="00E51E2A"/>
    <w:rsid w:val="00E524CA"/>
    <w:rsid w:val="00E52D23"/>
    <w:rsid w:val="00E52EDD"/>
    <w:rsid w:val="00E53115"/>
    <w:rsid w:val="00E53139"/>
    <w:rsid w:val="00E533B4"/>
    <w:rsid w:val="00E533D4"/>
    <w:rsid w:val="00E53578"/>
    <w:rsid w:val="00E536C1"/>
    <w:rsid w:val="00E53731"/>
    <w:rsid w:val="00E538D7"/>
    <w:rsid w:val="00E53C7C"/>
    <w:rsid w:val="00E53EE7"/>
    <w:rsid w:val="00E5409F"/>
    <w:rsid w:val="00E541E7"/>
    <w:rsid w:val="00E5456E"/>
    <w:rsid w:val="00E54628"/>
    <w:rsid w:val="00E546BE"/>
    <w:rsid w:val="00E547FF"/>
    <w:rsid w:val="00E54905"/>
    <w:rsid w:val="00E54CAB"/>
    <w:rsid w:val="00E55156"/>
    <w:rsid w:val="00E551B3"/>
    <w:rsid w:val="00E55847"/>
    <w:rsid w:val="00E5597B"/>
    <w:rsid w:val="00E55D20"/>
    <w:rsid w:val="00E55D22"/>
    <w:rsid w:val="00E55F7A"/>
    <w:rsid w:val="00E564AB"/>
    <w:rsid w:val="00E5658E"/>
    <w:rsid w:val="00E566FE"/>
    <w:rsid w:val="00E56928"/>
    <w:rsid w:val="00E56ABC"/>
    <w:rsid w:val="00E56AFC"/>
    <w:rsid w:val="00E56B7B"/>
    <w:rsid w:val="00E57125"/>
    <w:rsid w:val="00E573CD"/>
    <w:rsid w:val="00E5760B"/>
    <w:rsid w:val="00E57812"/>
    <w:rsid w:val="00E57A13"/>
    <w:rsid w:val="00E57AD8"/>
    <w:rsid w:val="00E57D1C"/>
    <w:rsid w:val="00E57FEA"/>
    <w:rsid w:val="00E60066"/>
    <w:rsid w:val="00E6009A"/>
    <w:rsid w:val="00E601B2"/>
    <w:rsid w:val="00E601E4"/>
    <w:rsid w:val="00E60859"/>
    <w:rsid w:val="00E60966"/>
    <w:rsid w:val="00E60CCB"/>
    <w:rsid w:val="00E60D30"/>
    <w:rsid w:val="00E60FB6"/>
    <w:rsid w:val="00E610A5"/>
    <w:rsid w:val="00E6117A"/>
    <w:rsid w:val="00E6119C"/>
    <w:rsid w:val="00E612CC"/>
    <w:rsid w:val="00E612D9"/>
    <w:rsid w:val="00E61DB0"/>
    <w:rsid w:val="00E61DC3"/>
    <w:rsid w:val="00E61F2C"/>
    <w:rsid w:val="00E6252C"/>
    <w:rsid w:val="00E625C1"/>
    <w:rsid w:val="00E626A1"/>
    <w:rsid w:val="00E629C4"/>
    <w:rsid w:val="00E62E65"/>
    <w:rsid w:val="00E62FD2"/>
    <w:rsid w:val="00E63400"/>
    <w:rsid w:val="00E6363F"/>
    <w:rsid w:val="00E636CB"/>
    <w:rsid w:val="00E639FA"/>
    <w:rsid w:val="00E63AC1"/>
    <w:rsid w:val="00E63DB8"/>
    <w:rsid w:val="00E63E7A"/>
    <w:rsid w:val="00E63F98"/>
    <w:rsid w:val="00E643E8"/>
    <w:rsid w:val="00E64684"/>
    <w:rsid w:val="00E64826"/>
    <w:rsid w:val="00E64939"/>
    <w:rsid w:val="00E64E25"/>
    <w:rsid w:val="00E64EF6"/>
    <w:rsid w:val="00E64FFF"/>
    <w:rsid w:val="00E650C8"/>
    <w:rsid w:val="00E6518D"/>
    <w:rsid w:val="00E659C7"/>
    <w:rsid w:val="00E65ADA"/>
    <w:rsid w:val="00E65BFC"/>
    <w:rsid w:val="00E66665"/>
    <w:rsid w:val="00E66A78"/>
    <w:rsid w:val="00E66C6B"/>
    <w:rsid w:val="00E67212"/>
    <w:rsid w:val="00E67369"/>
    <w:rsid w:val="00E67578"/>
    <w:rsid w:val="00E678A1"/>
    <w:rsid w:val="00E67ED1"/>
    <w:rsid w:val="00E702CF"/>
    <w:rsid w:val="00E702EC"/>
    <w:rsid w:val="00E7092A"/>
    <w:rsid w:val="00E71401"/>
    <w:rsid w:val="00E714BA"/>
    <w:rsid w:val="00E7169B"/>
    <w:rsid w:val="00E716B7"/>
    <w:rsid w:val="00E7173C"/>
    <w:rsid w:val="00E717F3"/>
    <w:rsid w:val="00E71A26"/>
    <w:rsid w:val="00E71A7A"/>
    <w:rsid w:val="00E71E6C"/>
    <w:rsid w:val="00E71F37"/>
    <w:rsid w:val="00E72145"/>
    <w:rsid w:val="00E72360"/>
    <w:rsid w:val="00E72555"/>
    <w:rsid w:val="00E72694"/>
    <w:rsid w:val="00E727F2"/>
    <w:rsid w:val="00E7281B"/>
    <w:rsid w:val="00E728B0"/>
    <w:rsid w:val="00E730FA"/>
    <w:rsid w:val="00E73380"/>
    <w:rsid w:val="00E73647"/>
    <w:rsid w:val="00E736C4"/>
    <w:rsid w:val="00E73754"/>
    <w:rsid w:val="00E737D7"/>
    <w:rsid w:val="00E739E9"/>
    <w:rsid w:val="00E73E53"/>
    <w:rsid w:val="00E7404A"/>
    <w:rsid w:val="00E74163"/>
    <w:rsid w:val="00E741B6"/>
    <w:rsid w:val="00E74234"/>
    <w:rsid w:val="00E74572"/>
    <w:rsid w:val="00E7463A"/>
    <w:rsid w:val="00E74722"/>
    <w:rsid w:val="00E74800"/>
    <w:rsid w:val="00E74875"/>
    <w:rsid w:val="00E7495E"/>
    <w:rsid w:val="00E74BCA"/>
    <w:rsid w:val="00E74BF4"/>
    <w:rsid w:val="00E7569F"/>
    <w:rsid w:val="00E7588D"/>
    <w:rsid w:val="00E75B46"/>
    <w:rsid w:val="00E75E4C"/>
    <w:rsid w:val="00E75F24"/>
    <w:rsid w:val="00E75F49"/>
    <w:rsid w:val="00E76096"/>
    <w:rsid w:val="00E76144"/>
    <w:rsid w:val="00E76B87"/>
    <w:rsid w:val="00E76D2B"/>
    <w:rsid w:val="00E77123"/>
    <w:rsid w:val="00E772D3"/>
    <w:rsid w:val="00E7746E"/>
    <w:rsid w:val="00E775AE"/>
    <w:rsid w:val="00E77676"/>
    <w:rsid w:val="00E77894"/>
    <w:rsid w:val="00E77C07"/>
    <w:rsid w:val="00E77E10"/>
    <w:rsid w:val="00E77F2E"/>
    <w:rsid w:val="00E80115"/>
    <w:rsid w:val="00E80367"/>
    <w:rsid w:val="00E8099F"/>
    <w:rsid w:val="00E80C3B"/>
    <w:rsid w:val="00E80F11"/>
    <w:rsid w:val="00E80FDD"/>
    <w:rsid w:val="00E81353"/>
    <w:rsid w:val="00E8136A"/>
    <w:rsid w:val="00E8158A"/>
    <w:rsid w:val="00E81613"/>
    <w:rsid w:val="00E81673"/>
    <w:rsid w:val="00E817BC"/>
    <w:rsid w:val="00E81804"/>
    <w:rsid w:val="00E81A8B"/>
    <w:rsid w:val="00E81E82"/>
    <w:rsid w:val="00E821B2"/>
    <w:rsid w:val="00E82416"/>
    <w:rsid w:val="00E82588"/>
    <w:rsid w:val="00E8267D"/>
    <w:rsid w:val="00E82866"/>
    <w:rsid w:val="00E82D12"/>
    <w:rsid w:val="00E8300C"/>
    <w:rsid w:val="00E836BB"/>
    <w:rsid w:val="00E83785"/>
    <w:rsid w:val="00E837EA"/>
    <w:rsid w:val="00E83B62"/>
    <w:rsid w:val="00E83BDC"/>
    <w:rsid w:val="00E83DF0"/>
    <w:rsid w:val="00E84131"/>
    <w:rsid w:val="00E844AD"/>
    <w:rsid w:val="00E84731"/>
    <w:rsid w:val="00E84B87"/>
    <w:rsid w:val="00E84F78"/>
    <w:rsid w:val="00E85098"/>
    <w:rsid w:val="00E85529"/>
    <w:rsid w:val="00E85640"/>
    <w:rsid w:val="00E859CD"/>
    <w:rsid w:val="00E85A18"/>
    <w:rsid w:val="00E85AAF"/>
    <w:rsid w:val="00E85DB8"/>
    <w:rsid w:val="00E8677E"/>
    <w:rsid w:val="00E86D53"/>
    <w:rsid w:val="00E86FC6"/>
    <w:rsid w:val="00E87246"/>
    <w:rsid w:val="00E8759D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1361"/>
    <w:rsid w:val="00E91F11"/>
    <w:rsid w:val="00E92091"/>
    <w:rsid w:val="00E92A59"/>
    <w:rsid w:val="00E92C7F"/>
    <w:rsid w:val="00E934E1"/>
    <w:rsid w:val="00E93678"/>
    <w:rsid w:val="00E937DE"/>
    <w:rsid w:val="00E93B7F"/>
    <w:rsid w:val="00E93D60"/>
    <w:rsid w:val="00E94015"/>
    <w:rsid w:val="00E942F2"/>
    <w:rsid w:val="00E9444B"/>
    <w:rsid w:val="00E945D0"/>
    <w:rsid w:val="00E9481B"/>
    <w:rsid w:val="00E94D42"/>
    <w:rsid w:val="00E94EC4"/>
    <w:rsid w:val="00E95424"/>
    <w:rsid w:val="00E955A5"/>
    <w:rsid w:val="00E95730"/>
    <w:rsid w:val="00E958F4"/>
    <w:rsid w:val="00E95A64"/>
    <w:rsid w:val="00E95ADC"/>
    <w:rsid w:val="00E95BE5"/>
    <w:rsid w:val="00E95C45"/>
    <w:rsid w:val="00E95CBB"/>
    <w:rsid w:val="00E95FA5"/>
    <w:rsid w:val="00E96074"/>
    <w:rsid w:val="00E964C4"/>
    <w:rsid w:val="00E9652F"/>
    <w:rsid w:val="00E966AC"/>
    <w:rsid w:val="00E966F9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46"/>
    <w:rsid w:val="00EA01B7"/>
    <w:rsid w:val="00EA0782"/>
    <w:rsid w:val="00EA0947"/>
    <w:rsid w:val="00EA0AA3"/>
    <w:rsid w:val="00EA0AED"/>
    <w:rsid w:val="00EA0B20"/>
    <w:rsid w:val="00EA0C4C"/>
    <w:rsid w:val="00EA1046"/>
    <w:rsid w:val="00EA127B"/>
    <w:rsid w:val="00EA15A1"/>
    <w:rsid w:val="00EA161F"/>
    <w:rsid w:val="00EA1673"/>
    <w:rsid w:val="00EA1857"/>
    <w:rsid w:val="00EA1F64"/>
    <w:rsid w:val="00EA2034"/>
    <w:rsid w:val="00EA214E"/>
    <w:rsid w:val="00EA2211"/>
    <w:rsid w:val="00EA229B"/>
    <w:rsid w:val="00EA23ED"/>
    <w:rsid w:val="00EA24B7"/>
    <w:rsid w:val="00EA258B"/>
    <w:rsid w:val="00EA2BAD"/>
    <w:rsid w:val="00EA2E36"/>
    <w:rsid w:val="00EA2F6D"/>
    <w:rsid w:val="00EA323A"/>
    <w:rsid w:val="00EA32BD"/>
    <w:rsid w:val="00EA3990"/>
    <w:rsid w:val="00EA3D62"/>
    <w:rsid w:val="00EA3EE4"/>
    <w:rsid w:val="00EA40C4"/>
    <w:rsid w:val="00EA40E7"/>
    <w:rsid w:val="00EA42F2"/>
    <w:rsid w:val="00EA442F"/>
    <w:rsid w:val="00EA455A"/>
    <w:rsid w:val="00EA45AF"/>
    <w:rsid w:val="00EA4AD1"/>
    <w:rsid w:val="00EA4BB7"/>
    <w:rsid w:val="00EA4C26"/>
    <w:rsid w:val="00EA4CA2"/>
    <w:rsid w:val="00EA4EDE"/>
    <w:rsid w:val="00EA5029"/>
    <w:rsid w:val="00EA525A"/>
    <w:rsid w:val="00EA55D5"/>
    <w:rsid w:val="00EA5728"/>
    <w:rsid w:val="00EA57F7"/>
    <w:rsid w:val="00EA586B"/>
    <w:rsid w:val="00EA5B68"/>
    <w:rsid w:val="00EA612F"/>
    <w:rsid w:val="00EA652E"/>
    <w:rsid w:val="00EA658C"/>
    <w:rsid w:val="00EA6647"/>
    <w:rsid w:val="00EA6C34"/>
    <w:rsid w:val="00EA6E4B"/>
    <w:rsid w:val="00EA736F"/>
    <w:rsid w:val="00EA7711"/>
    <w:rsid w:val="00EA77E5"/>
    <w:rsid w:val="00EA7881"/>
    <w:rsid w:val="00EA7BA3"/>
    <w:rsid w:val="00EA7D20"/>
    <w:rsid w:val="00EA7EF8"/>
    <w:rsid w:val="00EA7FAD"/>
    <w:rsid w:val="00EA7FCF"/>
    <w:rsid w:val="00EB00C9"/>
    <w:rsid w:val="00EB0305"/>
    <w:rsid w:val="00EB0472"/>
    <w:rsid w:val="00EB0707"/>
    <w:rsid w:val="00EB0860"/>
    <w:rsid w:val="00EB0ACE"/>
    <w:rsid w:val="00EB0FA0"/>
    <w:rsid w:val="00EB133F"/>
    <w:rsid w:val="00EB1532"/>
    <w:rsid w:val="00EB1561"/>
    <w:rsid w:val="00EB15D8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2E9C"/>
    <w:rsid w:val="00EB30F6"/>
    <w:rsid w:val="00EB343C"/>
    <w:rsid w:val="00EB3542"/>
    <w:rsid w:val="00EB35B2"/>
    <w:rsid w:val="00EB35EA"/>
    <w:rsid w:val="00EB3E47"/>
    <w:rsid w:val="00EB4002"/>
    <w:rsid w:val="00EB435E"/>
    <w:rsid w:val="00EB44E9"/>
    <w:rsid w:val="00EB4763"/>
    <w:rsid w:val="00EB4805"/>
    <w:rsid w:val="00EB4A43"/>
    <w:rsid w:val="00EB4AE5"/>
    <w:rsid w:val="00EB4B4F"/>
    <w:rsid w:val="00EB4C75"/>
    <w:rsid w:val="00EB50A8"/>
    <w:rsid w:val="00EB5160"/>
    <w:rsid w:val="00EB563B"/>
    <w:rsid w:val="00EB5C13"/>
    <w:rsid w:val="00EB60A7"/>
    <w:rsid w:val="00EB676E"/>
    <w:rsid w:val="00EB682A"/>
    <w:rsid w:val="00EB68CB"/>
    <w:rsid w:val="00EB6CE1"/>
    <w:rsid w:val="00EB71D7"/>
    <w:rsid w:val="00EB73B1"/>
    <w:rsid w:val="00EB75FC"/>
    <w:rsid w:val="00EB761D"/>
    <w:rsid w:val="00EB7791"/>
    <w:rsid w:val="00EB77C4"/>
    <w:rsid w:val="00EB78A2"/>
    <w:rsid w:val="00EB7FF9"/>
    <w:rsid w:val="00EC0498"/>
    <w:rsid w:val="00EC0983"/>
    <w:rsid w:val="00EC0B39"/>
    <w:rsid w:val="00EC0BEF"/>
    <w:rsid w:val="00EC0EC1"/>
    <w:rsid w:val="00EC0F4A"/>
    <w:rsid w:val="00EC12FB"/>
    <w:rsid w:val="00EC13C5"/>
    <w:rsid w:val="00EC155E"/>
    <w:rsid w:val="00EC17A1"/>
    <w:rsid w:val="00EC192D"/>
    <w:rsid w:val="00EC1BFC"/>
    <w:rsid w:val="00EC1E4A"/>
    <w:rsid w:val="00EC1F56"/>
    <w:rsid w:val="00EC262D"/>
    <w:rsid w:val="00EC2731"/>
    <w:rsid w:val="00EC2F40"/>
    <w:rsid w:val="00EC3151"/>
    <w:rsid w:val="00EC3235"/>
    <w:rsid w:val="00EC3604"/>
    <w:rsid w:val="00EC363E"/>
    <w:rsid w:val="00EC36C2"/>
    <w:rsid w:val="00EC3DD6"/>
    <w:rsid w:val="00EC412E"/>
    <w:rsid w:val="00EC41BB"/>
    <w:rsid w:val="00EC4D38"/>
    <w:rsid w:val="00EC4F58"/>
    <w:rsid w:val="00EC52E4"/>
    <w:rsid w:val="00EC56A9"/>
    <w:rsid w:val="00EC5878"/>
    <w:rsid w:val="00EC5929"/>
    <w:rsid w:val="00EC648D"/>
    <w:rsid w:val="00EC66CF"/>
    <w:rsid w:val="00EC6929"/>
    <w:rsid w:val="00EC6A50"/>
    <w:rsid w:val="00EC6CC0"/>
    <w:rsid w:val="00EC6DA8"/>
    <w:rsid w:val="00EC6E61"/>
    <w:rsid w:val="00EC6F7F"/>
    <w:rsid w:val="00EC707D"/>
    <w:rsid w:val="00EC71F3"/>
    <w:rsid w:val="00EC75F6"/>
    <w:rsid w:val="00EC786F"/>
    <w:rsid w:val="00EC79AF"/>
    <w:rsid w:val="00EC79EA"/>
    <w:rsid w:val="00EC7A4D"/>
    <w:rsid w:val="00EC7CFD"/>
    <w:rsid w:val="00EC7D4B"/>
    <w:rsid w:val="00ED008F"/>
    <w:rsid w:val="00ED017B"/>
    <w:rsid w:val="00ED029B"/>
    <w:rsid w:val="00ED08BC"/>
    <w:rsid w:val="00ED0B00"/>
    <w:rsid w:val="00ED0BD5"/>
    <w:rsid w:val="00ED0D50"/>
    <w:rsid w:val="00ED10FB"/>
    <w:rsid w:val="00ED1BC3"/>
    <w:rsid w:val="00ED2254"/>
    <w:rsid w:val="00ED229F"/>
    <w:rsid w:val="00ED24D8"/>
    <w:rsid w:val="00ED2694"/>
    <w:rsid w:val="00ED27EF"/>
    <w:rsid w:val="00ED2E53"/>
    <w:rsid w:val="00ED2E96"/>
    <w:rsid w:val="00ED2ECC"/>
    <w:rsid w:val="00ED2F43"/>
    <w:rsid w:val="00ED2F4F"/>
    <w:rsid w:val="00ED304A"/>
    <w:rsid w:val="00ED3298"/>
    <w:rsid w:val="00ED355E"/>
    <w:rsid w:val="00ED39DB"/>
    <w:rsid w:val="00ED39FD"/>
    <w:rsid w:val="00ED3A8C"/>
    <w:rsid w:val="00ED3BC4"/>
    <w:rsid w:val="00ED3C1A"/>
    <w:rsid w:val="00ED3E72"/>
    <w:rsid w:val="00ED3EC3"/>
    <w:rsid w:val="00ED41F9"/>
    <w:rsid w:val="00ED4316"/>
    <w:rsid w:val="00ED4BBC"/>
    <w:rsid w:val="00ED5008"/>
    <w:rsid w:val="00ED51E0"/>
    <w:rsid w:val="00ED52E3"/>
    <w:rsid w:val="00ED530B"/>
    <w:rsid w:val="00ED5331"/>
    <w:rsid w:val="00ED5695"/>
    <w:rsid w:val="00ED57B5"/>
    <w:rsid w:val="00ED57F3"/>
    <w:rsid w:val="00ED5C97"/>
    <w:rsid w:val="00ED6120"/>
    <w:rsid w:val="00ED622D"/>
    <w:rsid w:val="00ED6274"/>
    <w:rsid w:val="00ED62C1"/>
    <w:rsid w:val="00ED6648"/>
    <w:rsid w:val="00ED67FE"/>
    <w:rsid w:val="00ED6972"/>
    <w:rsid w:val="00ED69C4"/>
    <w:rsid w:val="00ED6A39"/>
    <w:rsid w:val="00ED6ABD"/>
    <w:rsid w:val="00ED6AD3"/>
    <w:rsid w:val="00ED6C60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CB6"/>
    <w:rsid w:val="00ED7E95"/>
    <w:rsid w:val="00ED7ED3"/>
    <w:rsid w:val="00ED7F5D"/>
    <w:rsid w:val="00EE0103"/>
    <w:rsid w:val="00EE023B"/>
    <w:rsid w:val="00EE05E9"/>
    <w:rsid w:val="00EE0A47"/>
    <w:rsid w:val="00EE0CD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3BB"/>
    <w:rsid w:val="00EE2438"/>
    <w:rsid w:val="00EE247D"/>
    <w:rsid w:val="00EE2611"/>
    <w:rsid w:val="00EE27DA"/>
    <w:rsid w:val="00EE29BA"/>
    <w:rsid w:val="00EE2A19"/>
    <w:rsid w:val="00EE2B72"/>
    <w:rsid w:val="00EE2FCE"/>
    <w:rsid w:val="00EE30F3"/>
    <w:rsid w:val="00EE313D"/>
    <w:rsid w:val="00EE313E"/>
    <w:rsid w:val="00EE342F"/>
    <w:rsid w:val="00EE3549"/>
    <w:rsid w:val="00EE3A16"/>
    <w:rsid w:val="00EE3BE1"/>
    <w:rsid w:val="00EE403B"/>
    <w:rsid w:val="00EE42DD"/>
    <w:rsid w:val="00EE43D6"/>
    <w:rsid w:val="00EE44E3"/>
    <w:rsid w:val="00EE4913"/>
    <w:rsid w:val="00EE4ADD"/>
    <w:rsid w:val="00EE4B35"/>
    <w:rsid w:val="00EE4CBE"/>
    <w:rsid w:val="00EE4CE8"/>
    <w:rsid w:val="00EE4E89"/>
    <w:rsid w:val="00EE5048"/>
    <w:rsid w:val="00EE5252"/>
    <w:rsid w:val="00EE5658"/>
    <w:rsid w:val="00EE5C43"/>
    <w:rsid w:val="00EE5DB6"/>
    <w:rsid w:val="00EE66C0"/>
    <w:rsid w:val="00EE6E46"/>
    <w:rsid w:val="00EE742B"/>
    <w:rsid w:val="00EE745C"/>
    <w:rsid w:val="00EE7510"/>
    <w:rsid w:val="00EE7624"/>
    <w:rsid w:val="00EE7698"/>
    <w:rsid w:val="00EE7936"/>
    <w:rsid w:val="00EE7F05"/>
    <w:rsid w:val="00EF01AD"/>
    <w:rsid w:val="00EF0362"/>
    <w:rsid w:val="00EF0AA1"/>
    <w:rsid w:val="00EF0B7F"/>
    <w:rsid w:val="00EF0F62"/>
    <w:rsid w:val="00EF114F"/>
    <w:rsid w:val="00EF148A"/>
    <w:rsid w:val="00EF1968"/>
    <w:rsid w:val="00EF1F4E"/>
    <w:rsid w:val="00EF2B15"/>
    <w:rsid w:val="00EF2F8A"/>
    <w:rsid w:val="00EF3109"/>
    <w:rsid w:val="00EF3481"/>
    <w:rsid w:val="00EF35B2"/>
    <w:rsid w:val="00EF3679"/>
    <w:rsid w:val="00EF3911"/>
    <w:rsid w:val="00EF3B37"/>
    <w:rsid w:val="00EF3DC3"/>
    <w:rsid w:val="00EF3EC9"/>
    <w:rsid w:val="00EF40CF"/>
    <w:rsid w:val="00EF416F"/>
    <w:rsid w:val="00EF4646"/>
    <w:rsid w:val="00EF4773"/>
    <w:rsid w:val="00EF4947"/>
    <w:rsid w:val="00EF4CC6"/>
    <w:rsid w:val="00EF4E61"/>
    <w:rsid w:val="00EF512C"/>
    <w:rsid w:val="00EF533B"/>
    <w:rsid w:val="00EF53B4"/>
    <w:rsid w:val="00EF56DA"/>
    <w:rsid w:val="00EF58AA"/>
    <w:rsid w:val="00EF5D0A"/>
    <w:rsid w:val="00EF5DDF"/>
    <w:rsid w:val="00EF5E4F"/>
    <w:rsid w:val="00EF60C2"/>
    <w:rsid w:val="00EF6383"/>
    <w:rsid w:val="00EF6480"/>
    <w:rsid w:val="00EF69B5"/>
    <w:rsid w:val="00EF6A1C"/>
    <w:rsid w:val="00EF6AB6"/>
    <w:rsid w:val="00EF6BDF"/>
    <w:rsid w:val="00EF735C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BC0"/>
    <w:rsid w:val="00F00DE1"/>
    <w:rsid w:val="00F01115"/>
    <w:rsid w:val="00F011F6"/>
    <w:rsid w:val="00F01400"/>
    <w:rsid w:val="00F02128"/>
    <w:rsid w:val="00F022DF"/>
    <w:rsid w:val="00F0233B"/>
    <w:rsid w:val="00F023A6"/>
    <w:rsid w:val="00F02725"/>
    <w:rsid w:val="00F02875"/>
    <w:rsid w:val="00F02B04"/>
    <w:rsid w:val="00F02B9B"/>
    <w:rsid w:val="00F02C29"/>
    <w:rsid w:val="00F03162"/>
    <w:rsid w:val="00F032A7"/>
    <w:rsid w:val="00F034F6"/>
    <w:rsid w:val="00F035C6"/>
    <w:rsid w:val="00F036AA"/>
    <w:rsid w:val="00F03921"/>
    <w:rsid w:val="00F039B2"/>
    <w:rsid w:val="00F040C3"/>
    <w:rsid w:val="00F041D6"/>
    <w:rsid w:val="00F04208"/>
    <w:rsid w:val="00F0455A"/>
    <w:rsid w:val="00F046E2"/>
    <w:rsid w:val="00F047AE"/>
    <w:rsid w:val="00F047D4"/>
    <w:rsid w:val="00F04900"/>
    <w:rsid w:val="00F04A9B"/>
    <w:rsid w:val="00F04E59"/>
    <w:rsid w:val="00F053DF"/>
    <w:rsid w:val="00F05401"/>
    <w:rsid w:val="00F0542B"/>
    <w:rsid w:val="00F057FC"/>
    <w:rsid w:val="00F0598C"/>
    <w:rsid w:val="00F05A0E"/>
    <w:rsid w:val="00F05CBD"/>
    <w:rsid w:val="00F05CDD"/>
    <w:rsid w:val="00F05F3E"/>
    <w:rsid w:val="00F06112"/>
    <w:rsid w:val="00F067C7"/>
    <w:rsid w:val="00F06909"/>
    <w:rsid w:val="00F069D4"/>
    <w:rsid w:val="00F06BBA"/>
    <w:rsid w:val="00F06FC8"/>
    <w:rsid w:val="00F07191"/>
    <w:rsid w:val="00F07515"/>
    <w:rsid w:val="00F07571"/>
    <w:rsid w:val="00F077B0"/>
    <w:rsid w:val="00F07A7D"/>
    <w:rsid w:val="00F07AD4"/>
    <w:rsid w:val="00F07BD5"/>
    <w:rsid w:val="00F10D3F"/>
    <w:rsid w:val="00F10D94"/>
    <w:rsid w:val="00F10F35"/>
    <w:rsid w:val="00F10F8B"/>
    <w:rsid w:val="00F111D0"/>
    <w:rsid w:val="00F112F8"/>
    <w:rsid w:val="00F1137A"/>
    <w:rsid w:val="00F11801"/>
    <w:rsid w:val="00F119DF"/>
    <w:rsid w:val="00F11A41"/>
    <w:rsid w:val="00F11BEA"/>
    <w:rsid w:val="00F11BF5"/>
    <w:rsid w:val="00F11C72"/>
    <w:rsid w:val="00F11E90"/>
    <w:rsid w:val="00F11F41"/>
    <w:rsid w:val="00F1201E"/>
    <w:rsid w:val="00F127A9"/>
    <w:rsid w:val="00F12AF6"/>
    <w:rsid w:val="00F12E1F"/>
    <w:rsid w:val="00F12F56"/>
    <w:rsid w:val="00F130C8"/>
    <w:rsid w:val="00F1347A"/>
    <w:rsid w:val="00F1363F"/>
    <w:rsid w:val="00F137F0"/>
    <w:rsid w:val="00F13A18"/>
    <w:rsid w:val="00F13A51"/>
    <w:rsid w:val="00F13BC0"/>
    <w:rsid w:val="00F13E66"/>
    <w:rsid w:val="00F1401C"/>
    <w:rsid w:val="00F14906"/>
    <w:rsid w:val="00F14999"/>
    <w:rsid w:val="00F14E75"/>
    <w:rsid w:val="00F1511C"/>
    <w:rsid w:val="00F15451"/>
    <w:rsid w:val="00F15AA1"/>
    <w:rsid w:val="00F15DCF"/>
    <w:rsid w:val="00F16395"/>
    <w:rsid w:val="00F16587"/>
    <w:rsid w:val="00F16969"/>
    <w:rsid w:val="00F16A95"/>
    <w:rsid w:val="00F16D12"/>
    <w:rsid w:val="00F17069"/>
    <w:rsid w:val="00F17082"/>
    <w:rsid w:val="00F17114"/>
    <w:rsid w:val="00F172CB"/>
    <w:rsid w:val="00F17873"/>
    <w:rsid w:val="00F17A53"/>
    <w:rsid w:val="00F17A5C"/>
    <w:rsid w:val="00F17CFA"/>
    <w:rsid w:val="00F17F99"/>
    <w:rsid w:val="00F2000C"/>
    <w:rsid w:val="00F20091"/>
    <w:rsid w:val="00F2029E"/>
    <w:rsid w:val="00F209F2"/>
    <w:rsid w:val="00F20AB1"/>
    <w:rsid w:val="00F20B0B"/>
    <w:rsid w:val="00F20B18"/>
    <w:rsid w:val="00F20BA7"/>
    <w:rsid w:val="00F20C18"/>
    <w:rsid w:val="00F2116A"/>
    <w:rsid w:val="00F2148D"/>
    <w:rsid w:val="00F21807"/>
    <w:rsid w:val="00F21BB6"/>
    <w:rsid w:val="00F21CAF"/>
    <w:rsid w:val="00F21E44"/>
    <w:rsid w:val="00F21EA5"/>
    <w:rsid w:val="00F21F86"/>
    <w:rsid w:val="00F2208A"/>
    <w:rsid w:val="00F225BE"/>
    <w:rsid w:val="00F22932"/>
    <w:rsid w:val="00F22A16"/>
    <w:rsid w:val="00F2302A"/>
    <w:rsid w:val="00F231EF"/>
    <w:rsid w:val="00F2322C"/>
    <w:rsid w:val="00F2327A"/>
    <w:rsid w:val="00F23578"/>
    <w:rsid w:val="00F23756"/>
    <w:rsid w:val="00F239B5"/>
    <w:rsid w:val="00F239C4"/>
    <w:rsid w:val="00F239CD"/>
    <w:rsid w:val="00F23CE0"/>
    <w:rsid w:val="00F240C5"/>
    <w:rsid w:val="00F2469E"/>
    <w:rsid w:val="00F24867"/>
    <w:rsid w:val="00F248E6"/>
    <w:rsid w:val="00F24DD8"/>
    <w:rsid w:val="00F24F47"/>
    <w:rsid w:val="00F25105"/>
    <w:rsid w:val="00F25393"/>
    <w:rsid w:val="00F255C9"/>
    <w:rsid w:val="00F25A64"/>
    <w:rsid w:val="00F25BE4"/>
    <w:rsid w:val="00F25CC6"/>
    <w:rsid w:val="00F25E08"/>
    <w:rsid w:val="00F25EAE"/>
    <w:rsid w:val="00F25F29"/>
    <w:rsid w:val="00F2640F"/>
    <w:rsid w:val="00F265BC"/>
    <w:rsid w:val="00F26693"/>
    <w:rsid w:val="00F2698D"/>
    <w:rsid w:val="00F26B3B"/>
    <w:rsid w:val="00F26D00"/>
    <w:rsid w:val="00F26D72"/>
    <w:rsid w:val="00F27130"/>
    <w:rsid w:val="00F277BD"/>
    <w:rsid w:val="00F27970"/>
    <w:rsid w:val="00F27C2D"/>
    <w:rsid w:val="00F300FA"/>
    <w:rsid w:val="00F30416"/>
    <w:rsid w:val="00F305C3"/>
    <w:rsid w:val="00F30964"/>
    <w:rsid w:val="00F30D76"/>
    <w:rsid w:val="00F30E4C"/>
    <w:rsid w:val="00F30F61"/>
    <w:rsid w:val="00F31308"/>
    <w:rsid w:val="00F31342"/>
    <w:rsid w:val="00F313DD"/>
    <w:rsid w:val="00F31542"/>
    <w:rsid w:val="00F315DC"/>
    <w:rsid w:val="00F316E7"/>
    <w:rsid w:val="00F31CF1"/>
    <w:rsid w:val="00F31D37"/>
    <w:rsid w:val="00F32038"/>
    <w:rsid w:val="00F32176"/>
    <w:rsid w:val="00F321BB"/>
    <w:rsid w:val="00F321FE"/>
    <w:rsid w:val="00F3243F"/>
    <w:rsid w:val="00F326D9"/>
    <w:rsid w:val="00F3289E"/>
    <w:rsid w:val="00F3295C"/>
    <w:rsid w:val="00F32D42"/>
    <w:rsid w:val="00F32EBE"/>
    <w:rsid w:val="00F32F00"/>
    <w:rsid w:val="00F334B2"/>
    <w:rsid w:val="00F33706"/>
    <w:rsid w:val="00F3373D"/>
    <w:rsid w:val="00F33896"/>
    <w:rsid w:val="00F338F4"/>
    <w:rsid w:val="00F339B0"/>
    <w:rsid w:val="00F33B4D"/>
    <w:rsid w:val="00F33C6A"/>
    <w:rsid w:val="00F33E36"/>
    <w:rsid w:val="00F33EDB"/>
    <w:rsid w:val="00F33EEE"/>
    <w:rsid w:val="00F34722"/>
    <w:rsid w:val="00F34E76"/>
    <w:rsid w:val="00F34F89"/>
    <w:rsid w:val="00F35060"/>
    <w:rsid w:val="00F35522"/>
    <w:rsid w:val="00F35903"/>
    <w:rsid w:val="00F35F51"/>
    <w:rsid w:val="00F35FCF"/>
    <w:rsid w:val="00F36451"/>
    <w:rsid w:val="00F3645F"/>
    <w:rsid w:val="00F36632"/>
    <w:rsid w:val="00F368E7"/>
    <w:rsid w:val="00F36926"/>
    <w:rsid w:val="00F3704D"/>
    <w:rsid w:val="00F3739D"/>
    <w:rsid w:val="00F37492"/>
    <w:rsid w:val="00F37B14"/>
    <w:rsid w:val="00F37B3E"/>
    <w:rsid w:val="00F405C6"/>
    <w:rsid w:val="00F407C4"/>
    <w:rsid w:val="00F40D78"/>
    <w:rsid w:val="00F40E63"/>
    <w:rsid w:val="00F40F16"/>
    <w:rsid w:val="00F4115F"/>
    <w:rsid w:val="00F411D1"/>
    <w:rsid w:val="00F41300"/>
    <w:rsid w:val="00F41348"/>
    <w:rsid w:val="00F41388"/>
    <w:rsid w:val="00F4145A"/>
    <w:rsid w:val="00F414A1"/>
    <w:rsid w:val="00F417D3"/>
    <w:rsid w:val="00F417FD"/>
    <w:rsid w:val="00F419C7"/>
    <w:rsid w:val="00F41B21"/>
    <w:rsid w:val="00F41D64"/>
    <w:rsid w:val="00F41DD2"/>
    <w:rsid w:val="00F42045"/>
    <w:rsid w:val="00F421FF"/>
    <w:rsid w:val="00F4236C"/>
    <w:rsid w:val="00F4250B"/>
    <w:rsid w:val="00F429C6"/>
    <w:rsid w:val="00F42CCB"/>
    <w:rsid w:val="00F42D58"/>
    <w:rsid w:val="00F42DD9"/>
    <w:rsid w:val="00F42E3E"/>
    <w:rsid w:val="00F42E88"/>
    <w:rsid w:val="00F433A8"/>
    <w:rsid w:val="00F4352B"/>
    <w:rsid w:val="00F4353C"/>
    <w:rsid w:val="00F43649"/>
    <w:rsid w:val="00F43669"/>
    <w:rsid w:val="00F43B83"/>
    <w:rsid w:val="00F43BAF"/>
    <w:rsid w:val="00F4415D"/>
    <w:rsid w:val="00F44449"/>
    <w:rsid w:val="00F4451E"/>
    <w:rsid w:val="00F44537"/>
    <w:rsid w:val="00F4454D"/>
    <w:rsid w:val="00F44572"/>
    <w:rsid w:val="00F44ADD"/>
    <w:rsid w:val="00F44FD3"/>
    <w:rsid w:val="00F45303"/>
    <w:rsid w:val="00F456BB"/>
    <w:rsid w:val="00F45AB7"/>
    <w:rsid w:val="00F46230"/>
    <w:rsid w:val="00F46271"/>
    <w:rsid w:val="00F46455"/>
    <w:rsid w:val="00F46885"/>
    <w:rsid w:val="00F46B11"/>
    <w:rsid w:val="00F46BFF"/>
    <w:rsid w:val="00F46C66"/>
    <w:rsid w:val="00F46D32"/>
    <w:rsid w:val="00F4704C"/>
    <w:rsid w:val="00F4714D"/>
    <w:rsid w:val="00F47156"/>
    <w:rsid w:val="00F47411"/>
    <w:rsid w:val="00F47480"/>
    <w:rsid w:val="00F4762D"/>
    <w:rsid w:val="00F47951"/>
    <w:rsid w:val="00F47D08"/>
    <w:rsid w:val="00F47D76"/>
    <w:rsid w:val="00F47D95"/>
    <w:rsid w:val="00F50047"/>
    <w:rsid w:val="00F500F8"/>
    <w:rsid w:val="00F5024C"/>
    <w:rsid w:val="00F502C2"/>
    <w:rsid w:val="00F506E0"/>
    <w:rsid w:val="00F506E7"/>
    <w:rsid w:val="00F507BD"/>
    <w:rsid w:val="00F5119C"/>
    <w:rsid w:val="00F512FD"/>
    <w:rsid w:val="00F51544"/>
    <w:rsid w:val="00F5178C"/>
    <w:rsid w:val="00F51880"/>
    <w:rsid w:val="00F519E7"/>
    <w:rsid w:val="00F520CA"/>
    <w:rsid w:val="00F5234D"/>
    <w:rsid w:val="00F5237E"/>
    <w:rsid w:val="00F52495"/>
    <w:rsid w:val="00F52546"/>
    <w:rsid w:val="00F52AB9"/>
    <w:rsid w:val="00F532DB"/>
    <w:rsid w:val="00F53483"/>
    <w:rsid w:val="00F53564"/>
    <w:rsid w:val="00F537EC"/>
    <w:rsid w:val="00F53931"/>
    <w:rsid w:val="00F5395F"/>
    <w:rsid w:val="00F5399F"/>
    <w:rsid w:val="00F53A2B"/>
    <w:rsid w:val="00F53D76"/>
    <w:rsid w:val="00F53EA8"/>
    <w:rsid w:val="00F54363"/>
    <w:rsid w:val="00F5479A"/>
    <w:rsid w:val="00F54887"/>
    <w:rsid w:val="00F54A37"/>
    <w:rsid w:val="00F54B98"/>
    <w:rsid w:val="00F54F05"/>
    <w:rsid w:val="00F5591A"/>
    <w:rsid w:val="00F55A55"/>
    <w:rsid w:val="00F55B0E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634"/>
    <w:rsid w:val="00F60C94"/>
    <w:rsid w:val="00F60D17"/>
    <w:rsid w:val="00F60F9A"/>
    <w:rsid w:val="00F6117B"/>
    <w:rsid w:val="00F6124E"/>
    <w:rsid w:val="00F61426"/>
    <w:rsid w:val="00F61CCD"/>
    <w:rsid w:val="00F61EEA"/>
    <w:rsid w:val="00F61EEE"/>
    <w:rsid w:val="00F620C9"/>
    <w:rsid w:val="00F62250"/>
    <w:rsid w:val="00F6245A"/>
    <w:rsid w:val="00F625FD"/>
    <w:rsid w:val="00F6280D"/>
    <w:rsid w:val="00F62893"/>
    <w:rsid w:val="00F62AB6"/>
    <w:rsid w:val="00F62E85"/>
    <w:rsid w:val="00F63066"/>
    <w:rsid w:val="00F63067"/>
    <w:rsid w:val="00F6308C"/>
    <w:rsid w:val="00F636CC"/>
    <w:rsid w:val="00F638DF"/>
    <w:rsid w:val="00F63EF2"/>
    <w:rsid w:val="00F63FA7"/>
    <w:rsid w:val="00F64491"/>
    <w:rsid w:val="00F64502"/>
    <w:rsid w:val="00F6470E"/>
    <w:rsid w:val="00F64A17"/>
    <w:rsid w:val="00F64C17"/>
    <w:rsid w:val="00F64CE4"/>
    <w:rsid w:val="00F65108"/>
    <w:rsid w:val="00F6525F"/>
    <w:rsid w:val="00F65637"/>
    <w:rsid w:val="00F65656"/>
    <w:rsid w:val="00F65E46"/>
    <w:rsid w:val="00F65F19"/>
    <w:rsid w:val="00F65F91"/>
    <w:rsid w:val="00F6606A"/>
    <w:rsid w:val="00F660EC"/>
    <w:rsid w:val="00F664BF"/>
    <w:rsid w:val="00F664EA"/>
    <w:rsid w:val="00F665D5"/>
    <w:rsid w:val="00F66757"/>
    <w:rsid w:val="00F6695F"/>
    <w:rsid w:val="00F66C84"/>
    <w:rsid w:val="00F66D88"/>
    <w:rsid w:val="00F66EA9"/>
    <w:rsid w:val="00F66FF6"/>
    <w:rsid w:val="00F67266"/>
    <w:rsid w:val="00F6727A"/>
    <w:rsid w:val="00F67568"/>
    <w:rsid w:val="00F675E9"/>
    <w:rsid w:val="00F67730"/>
    <w:rsid w:val="00F67945"/>
    <w:rsid w:val="00F6798A"/>
    <w:rsid w:val="00F67AE8"/>
    <w:rsid w:val="00F67BDE"/>
    <w:rsid w:val="00F67E5F"/>
    <w:rsid w:val="00F700C1"/>
    <w:rsid w:val="00F702DB"/>
    <w:rsid w:val="00F7049A"/>
    <w:rsid w:val="00F70558"/>
    <w:rsid w:val="00F70670"/>
    <w:rsid w:val="00F706B2"/>
    <w:rsid w:val="00F7085B"/>
    <w:rsid w:val="00F70A0B"/>
    <w:rsid w:val="00F70F67"/>
    <w:rsid w:val="00F71189"/>
    <w:rsid w:val="00F71196"/>
    <w:rsid w:val="00F7140A"/>
    <w:rsid w:val="00F71508"/>
    <w:rsid w:val="00F71AE6"/>
    <w:rsid w:val="00F71D48"/>
    <w:rsid w:val="00F724E6"/>
    <w:rsid w:val="00F72C20"/>
    <w:rsid w:val="00F72D38"/>
    <w:rsid w:val="00F72D7D"/>
    <w:rsid w:val="00F72F8B"/>
    <w:rsid w:val="00F7300E"/>
    <w:rsid w:val="00F7326A"/>
    <w:rsid w:val="00F736C7"/>
    <w:rsid w:val="00F73761"/>
    <w:rsid w:val="00F73AA9"/>
    <w:rsid w:val="00F73AAC"/>
    <w:rsid w:val="00F73B99"/>
    <w:rsid w:val="00F73C29"/>
    <w:rsid w:val="00F73D56"/>
    <w:rsid w:val="00F7428F"/>
    <w:rsid w:val="00F744E7"/>
    <w:rsid w:val="00F74602"/>
    <w:rsid w:val="00F748BA"/>
    <w:rsid w:val="00F74DA6"/>
    <w:rsid w:val="00F74F26"/>
    <w:rsid w:val="00F7546B"/>
    <w:rsid w:val="00F75B41"/>
    <w:rsid w:val="00F75C86"/>
    <w:rsid w:val="00F75CA3"/>
    <w:rsid w:val="00F75E0A"/>
    <w:rsid w:val="00F75EA2"/>
    <w:rsid w:val="00F763AC"/>
    <w:rsid w:val="00F76485"/>
    <w:rsid w:val="00F76543"/>
    <w:rsid w:val="00F7680B"/>
    <w:rsid w:val="00F76CC1"/>
    <w:rsid w:val="00F76FFB"/>
    <w:rsid w:val="00F7701B"/>
    <w:rsid w:val="00F7708B"/>
    <w:rsid w:val="00F77139"/>
    <w:rsid w:val="00F7741F"/>
    <w:rsid w:val="00F7753A"/>
    <w:rsid w:val="00F775CC"/>
    <w:rsid w:val="00F77664"/>
    <w:rsid w:val="00F77A54"/>
    <w:rsid w:val="00F77C6D"/>
    <w:rsid w:val="00F77FA6"/>
    <w:rsid w:val="00F80000"/>
    <w:rsid w:val="00F8006C"/>
    <w:rsid w:val="00F8009B"/>
    <w:rsid w:val="00F80160"/>
    <w:rsid w:val="00F80C27"/>
    <w:rsid w:val="00F810D9"/>
    <w:rsid w:val="00F815DD"/>
    <w:rsid w:val="00F81819"/>
    <w:rsid w:val="00F8182C"/>
    <w:rsid w:val="00F81A7D"/>
    <w:rsid w:val="00F81B91"/>
    <w:rsid w:val="00F81D9E"/>
    <w:rsid w:val="00F81E07"/>
    <w:rsid w:val="00F81EA7"/>
    <w:rsid w:val="00F8212C"/>
    <w:rsid w:val="00F8282A"/>
    <w:rsid w:val="00F82969"/>
    <w:rsid w:val="00F82A65"/>
    <w:rsid w:val="00F82A91"/>
    <w:rsid w:val="00F82F19"/>
    <w:rsid w:val="00F82F89"/>
    <w:rsid w:val="00F83322"/>
    <w:rsid w:val="00F8359E"/>
    <w:rsid w:val="00F83851"/>
    <w:rsid w:val="00F839EA"/>
    <w:rsid w:val="00F83B0A"/>
    <w:rsid w:val="00F83CD6"/>
    <w:rsid w:val="00F83DAE"/>
    <w:rsid w:val="00F840CD"/>
    <w:rsid w:val="00F84118"/>
    <w:rsid w:val="00F84AB5"/>
    <w:rsid w:val="00F84E14"/>
    <w:rsid w:val="00F84E37"/>
    <w:rsid w:val="00F84FC5"/>
    <w:rsid w:val="00F8528B"/>
    <w:rsid w:val="00F852AC"/>
    <w:rsid w:val="00F8535B"/>
    <w:rsid w:val="00F8548B"/>
    <w:rsid w:val="00F854A1"/>
    <w:rsid w:val="00F85A92"/>
    <w:rsid w:val="00F85AA2"/>
    <w:rsid w:val="00F85E16"/>
    <w:rsid w:val="00F85E87"/>
    <w:rsid w:val="00F85FD6"/>
    <w:rsid w:val="00F860E7"/>
    <w:rsid w:val="00F860F0"/>
    <w:rsid w:val="00F86316"/>
    <w:rsid w:val="00F8651C"/>
    <w:rsid w:val="00F86546"/>
    <w:rsid w:val="00F866B5"/>
    <w:rsid w:val="00F86BC7"/>
    <w:rsid w:val="00F86D99"/>
    <w:rsid w:val="00F86F94"/>
    <w:rsid w:val="00F8709B"/>
    <w:rsid w:val="00F87367"/>
    <w:rsid w:val="00F874A8"/>
    <w:rsid w:val="00F87D1C"/>
    <w:rsid w:val="00F87E18"/>
    <w:rsid w:val="00F9011A"/>
    <w:rsid w:val="00F901B8"/>
    <w:rsid w:val="00F91159"/>
    <w:rsid w:val="00F912E5"/>
    <w:rsid w:val="00F91404"/>
    <w:rsid w:val="00F91681"/>
    <w:rsid w:val="00F91924"/>
    <w:rsid w:val="00F91B28"/>
    <w:rsid w:val="00F91B4A"/>
    <w:rsid w:val="00F91F07"/>
    <w:rsid w:val="00F92092"/>
    <w:rsid w:val="00F922B3"/>
    <w:rsid w:val="00F922B9"/>
    <w:rsid w:val="00F922E0"/>
    <w:rsid w:val="00F923DA"/>
    <w:rsid w:val="00F9242F"/>
    <w:rsid w:val="00F92450"/>
    <w:rsid w:val="00F92695"/>
    <w:rsid w:val="00F92914"/>
    <w:rsid w:val="00F92A3A"/>
    <w:rsid w:val="00F92BC2"/>
    <w:rsid w:val="00F92ED4"/>
    <w:rsid w:val="00F92EEE"/>
    <w:rsid w:val="00F93083"/>
    <w:rsid w:val="00F934B2"/>
    <w:rsid w:val="00F93557"/>
    <w:rsid w:val="00F9399B"/>
    <w:rsid w:val="00F93EA0"/>
    <w:rsid w:val="00F93EE4"/>
    <w:rsid w:val="00F9423F"/>
    <w:rsid w:val="00F94291"/>
    <w:rsid w:val="00F945BE"/>
    <w:rsid w:val="00F9486F"/>
    <w:rsid w:val="00F949CC"/>
    <w:rsid w:val="00F9536F"/>
    <w:rsid w:val="00F954B4"/>
    <w:rsid w:val="00F956DE"/>
    <w:rsid w:val="00F95A3A"/>
    <w:rsid w:val="00F95AFA"/>
    <w:rsid w:val="00F95C05"/>
    <w:rsid w:val="00F963D2"/>
    <w:rsid w:val="00F96575"/>
    <w:rsid w:val="00F96AB4"/>
    <w:rsid w:val="00F96D47"/>
    <w:rsid w:val="00F96DBE"/>
    <w:rsid w:val="00F96E32"/>
    <w:rsid w:val="00F970AD"/>
    <w:rsid w:val="00F970B5"/>
    <w:rsid w:val="00F973CB"/>
    <w:rsid w:val="00F974AF"/>
    <w:rsid w:val="00F97606"/>
    <w:rsid w:val="00F9775D"/>
    <w:rsid w:val="00F97A5E"/>
    <w:rsid w:val="00F97BED"/>
    <w:rsid w:val="00F97CF5"/>
    <w:rsid w:val="00F97DC2"/>
    <w:rsid w:val="00F97DD8"/>
    <w:rsid w:val="00FA01A7"/>
    <w:rsid w:val="00FA0201"/>
    <w:rsid w:val="00FA031B"/>
    <w:rsid w:val="00FA0A54"/>
    <w:rsid w:val="00FA1094"/>
    <w:rsid w:val="00FA16EC"/>
    <w:rsid w:val="00FA18E1"/>
    <w:rsid w:val="00FA1AF0"/>
    <w:rsid w:val="00FA1B41"/>
    <w:rsid w:val="00FA1BDB"/>
    <w:rsid w:val="00FA1E52"/>
    <w:rsid w:val="00FA1F0F"/>
    <w:rsid w:val="00FA1F87"/>
    <w:rsid w:val="00FA1FB3"/>
    <w:rsid w:val="00FA204B"/>
    <w:rsid w:val="00FA2082"/>
    <w:rsid w:val="00FA2274"/>
    <w:rsid w:val="00FA2A3C"/>
    <w:rsid w:val="00FA2DBB"/>
    <w:rsid w:val="00FA2DC9"/>
    <w:rsid w:val="00FA311C"/>
    <w:rsid w:val="00FA31F7"/>
    <w:rsid w:val="00FA32DB"/>
    <w:rsid w:val="00FA36DA"/>
    <w:rsid w:val="00FA38B0"/>
    <w:rsid w:val="00FA3DFC"/>
    <w:rsid w:val="00FA400F"/>
    <w:rsid w:val="00FA4163"/>
    <w:rsid w:val="00FA4478"/>
    <w:rsid w:val="00FA47D8"/>
    <w:rsid w:val="00FA4902"/>
    <w:rsid w:val="00FA4B86"/>
    <w:rsid w:val="00FA4C75"/>
    <w:rsid w:val="00FA4E8B"/>
    <w:rsid w:val="00FA528F"/>
    <w:rsid w:val="00FA5423"/>
    <w:rsid w:val="00FA54C4"/>
    <w:rsid w:val="00FA5665"/>
    <w:rsid w:val="00FA56E1"/>
    <w:rsid w:val="00FA5D75"/>
    <w:rsid w:val="00FA5E35"/>
    <w:rsid w:val="00FA5E3B"/>
    <w:rsid w:val="00FA601C"/>
    <w:rsid w:val="00FA6133"/>
    <w:rsid w:val="00FA63C2"/>
    <w:rsid w:val="00FA68AF"/>
    <w:rsid w:val="00FA6A26"/>
    <w:rsid w:val="00FA6CDC"/>
    <w:rsid w:val="00FA6DC8"/>
    <w:rsid w:val="00FA6EFC"/>
    <w:rsid w:val="00FA6F7F"/>
    <w:rsid w:val="00FA7070"/>
    <w:rsid w:val="00FA7274"/>
    <w:rsid w:val="00FA729A"/>
    <w:rsid w:val="00FA7504"/>
    <w:rsid w:val="00FA784F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08C0"/>
    <w:rsid w:val="00FB108F"/>
    <w:rsid w:val="00FB10C1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4FB"/>
    <w:rsid w:val="00FB2684"/>
    <w:rsid w:val="00FB2929"/>
    <w:rsid w:val="00FB293B"/>
    <w:rsid w:val="00FB2E44"/>
    <w:rsid w:val="00FB2EFE"/>
    <w:rsid w:val="00FB3049"/>
    <w:rsid w:val="00FB3321"/>
    <w:rsid w:val="00FB3568"/>
    <w:rsid w:val="00FB37B9"/>
    <w:rsid w:val="00FB3B48"/>
    <w:rsid w:val="00FB416A"/>
    <w:rsid w:val="00FB4231"/>
    <w:rsid w:val="00FB4297"/>
    <w:rsid w:val="00FB4305"/>
    <w:rsid w:val="00FB4EB6"/>
    <w:rsid w:val="00FB5732"/>
    <w:rsid w:val="00FB57BF"/>
    <w:rsid w:val="00FB5BE7"/>
    <w:rsid w:val="00FB5F5E"/>
    <w:rsid w:val="00FB6367"/>
    <w:rsid w:val="00FB68D4"/>
    <w:rsid w:val="00FB6A3B"/>
    <w:rsid w:val="00FB6C81"/>
    <w:rsid w:val="00FB6F91"/>
    <w:rsid w:val="00FB6FE0"/>
    <w:rsid w:val="00FB732B"/>
    <w:rsid w:val="00FB76AD"/>
    <w:rsid w:val="00FB7B79"/>
    <w:rsid w:val="00FB7BB7"/>
    <w:rsid w:val="00FC0078"/>
    <w:rsid w:val="00FC00E7"/>
    <w:rsid w:val="00FC0215"/>
    <w:rsid w:val="00FC0522"/>
    <w:rsid w:val="00FC06DB"/>
    <w:rsid w:val="00FC0D6E"/>
    <w:rsid w:val="00FC109B"/>
    <w:rsid w:val="00FC16AE"/>
    <w:rsid w:val="00FC1935"/>
    <w:rsid w:val="00FC1E88"/>
    <w:rsid w:val="00FC1FC5"/>
    <w:rsid w:val="00FC21E4"/>
    <w:rsid w:val="00FC2241"/>
    <w:rsid w:val="00FC2586"/>
    <w:rsid w:val="00FC2B65"/>
    <w:rsid w:val="00FC2BB9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4280"/>
    <w:rsid w:val="00FC4393"/>
    <w:rsid w:val="00FC4942"/>
    <w:rsid w:val="00FC4E6F"/>
    <w:rsid w:val="00FC522C"/>
    <w:rsid w:val="00FC5257"/>
    <w:rsid w:val="00FC52A3"/>
    <w:rsid w:val="00FC52D8"/>
    <w:rsid w:val="00FC564A"/>
    <w:rsid w:val="00FC581A"/>
    <w:rsid w:val="00FC598E"/>
    <w:rsid w:val="00FC5F69"/>
    <w:rsid w:val="00FC626E"/>
    <w:rsid w:val="00FC636B"/>
    <w:rsid w:val="00FC6656"/>
    <w:rsid w:val="00FC66EE"/>
    <w:rsid w:val="00FC689E"/>
    <w:rsid w:val="00FC6B3D"/>
    <w:rsid w:val="00FC6B98"/>
    <w:rsid w:val="00FC6C94"/>
    <w:rsid w:val="00FC6F06"/>
    <w:rsid w:val="00FC7029"/>
    <w:rsid w:val="00FC71A3"/>
    <w:rsid w:val="00FC72AA"/>
    <w:rsid w:val="00FC7718"/>
    <w:rsid w:val="00FC771A"/>
    <w:rsid w:val="00FC78E6"/>
    <w:rsid w:val="00FC78FA"/>
    <w:rsid w:val="00FC7960"/>
    <w:rsid w:val="00FC7A9E"/>
    <w:rsid w:val="00FC7BEC"/>
    <w:rsid w:val="00FC7CB9"/>
    <w:rsid w:val="00FC7F1E"/>
    <w:rsid w:val="00FD001A"/>
    <w:rsid w:val="00FD004D"/>
    <w:rsid w:val="00FD04C1"/>
    <w:rsid w:val="00FD06BC"/>
    <w:rsid w:val="00FD06FA"/>
    <w:rsid w:val="00FD0B51"/>
    <w:rsid w:val="00FD1019"/>
    <w:rsid w:val="00FD12C4"/>
    <w:rsid w:val="00FD1369"/>
    <w:rsid w:val="00FD13CF"/>
    <w:rsid w:val="00FD13DA"/>
    <w:rsid w:val="00FD13E8"/>
    <w:rsid w:val="00FD1532"/>
    <w:rsid w:val="00FD17D9"/>
    <w:rsid w:val="00FD1BB4"/>
    <w:rsid w:val="00FD1C44"/>
    <w:rsid w:val="00FD1D50"/>
    <w:rsid w:val="00FD2282"/>
    <w:rsid w:val="00FD2344"/>
    <w:rsid w:val="00FD244D"/>
    <w:rsid w:val="00FD256D"/>
    <w:rsid w:val="00FD256F"/>
    <w:rsid w:val="00FD26C4"/>
    <w:rsid w:val="00FD2F9C"/>
    <w:rsid w:val="00FD2FB1"/>
    <w:rsid w:val="00FD30AA"/>
    <w:rsid w:val="00FD3342"/>
    <w:rsid w:val="00FD388B"/>
    <w:rsid w:val="00FD3967"/>
    <w:rsid w:val="00FD3A17"/>
    <w:rsid w:val="00FD3AFB"/>
    <w:rsid w:val="00FD3D7E"/>
    <w:rsid w:val="00FD3DBE"/>
    <w:rsid w:val="00FD4274"/>
    <w:rsid w:val="00FD45FA"/>
    <w:rsid w:val="00FD4904"/>
    <w:rsid w:val="00FD4983"/>
    <w:rsid w:val="00FD4A24"/>
    <w:rsid w:val="00FD4C7B"/>
    <w:rsid w:val="00FD56EF"/>
    <w:rsid w:val="00FD593B"/>
    <w:rsid w:val="00FD5A38"/>
    <w:rsid w:val="00FD5DD4"/>
    <w:rsid w:val="00FD6039"/>
    <w:rsid w:val="00FD63C4"/>
    <w:rsid w:val="00FD664B"/>
    <w:rsid w:val="00FD6676"/>
    <w:rsid w:val="00FD67BD"/>
    <w:rsid w:val="00FD690A"/>
    <w:rsid w:val="00FD690F"/>
    <w:rsid w:val="00FD6919"/>
    <w:rsid w:val="00FD6964"/>
    <w:rsid w:val="00FD6A04"/>
    <w:rsid w:val="00FD6A2D"/>
    <w:rsid w:val="00FD6BBE"/>
    <w:rsid w:val="00FD6D43"/>
    <w:rsid w:val="00FD71F0"/>
    <w:rsid w:val="00FD7248"/>
    <w:rsid w:val="00FD7281"/>
    <w:rsid w:val="00FD72B9"/>
    <w:rsid w:val="00FD72CC"/>
    <w:rsid w:val="00FD760F"/>
    <w:rsid w:val="00FD7730"/>
    <w:rsid w:val="00FD78C5"/>
    <w:rsid w:val="00FD7EE3"/>
    <w:rsid w:val="00FE0094"/>
    <w:rsid w:val="00FE00C0"/>
    <w:rsid w:val="00FE01AF"/>
    <w:rsid w:val="00FE0255"/>
    <w:rsid w:val="00FE0283"/>
    <w:rsid w:val="00FE06F7"/>
    <w:rsid w:val="00FE0872"/>
    <w:rsid w:val="00FE0AE7"/>
    <w:rsid w:val="00FE0AF6"/>
    <w:rsid w:val="00FE1013"/>
    <w:rsid w:val="00FE11D1"/>
    <w:rsid w:val="00FE1382"/>
    <w:rsid w:val="00FE13E6"/>
    <w:rsid w:val="00FE157A"/>
    <w:rsid w:val="00FE17B1"/>
    <w:rsid w:val="00FE1921"/>
    <w:rsid w:val="00FE1A4A"/>
    <w:rsid w:val="00FE1A73"/>
    <w:rsid w:val="00FE1AAB"/>
    <w:rsid w:val="00FE1E86"/>
    <w:rsid w:val="00FE2127"/>
    <w:rsid w:val="00FE2171"/>
    <w:rsid w:val="00FE2653"/>
    <w:rsid w:val="00FE2689"/>
    <w:rsid w:val="00FE283E"/>
    <w:rsid w:val="00FE286F"/>
    <w:rsid w:val="00FE2A12"/>
    <w:rsid w:val="00FE2CF2"/>
    <w:rsid w:val="00FE35CF"/>
    <w:rsid w:val="00FE393D"/>
    <w:rsid w:val="00FE3B35"/>
    <w:rsid w:val="00FE3B43"/>
    <w:rsid w:val="00FE3CC9"/>
    <w:rsid w:val="00FE3E63"/>
    <w:rsid w:val="00FE3EDE"/>
    <w:rsid w:val="00FE4536"/>
    <w:rsid w:val="00FE4716"/>
    <w:rsid w:val="00FE49B9"/>
    <w:rsid w:val="00FE4A9A"/>
    <w:rsid w:val="00FE4CDE"/>
    <w:rsid w:val="00FE4DF5"/>
    <w:rsid w:val="00FE55EA"/>
    <w:rsid w:val="00FE5942"/>
    <w:rsid w:val="00FE5B23"/>
    <w:rsid w:val="00FE5B53"/>
    <w:rsid w:val="00FE6063"/>
    <w:rsid w:val="00FE60B7"/>
    <w:rsid w:val="00FE628D"/>
    <w:rsid w:val="00FE65BA"/>
    <w:rsid w:val="00FE65CD"/>
    <w:rsid w:val="00FE67F5"/>
    <w:rsid w:val="00FE6870"/>
    <w:rsid w:val="00FE6D0E"/>
    <w:rsid w:val="00FE6E32"/>
    <w:rsid w:val="00FE7137"/>
    <w:rsid w:val="00FE7B7F"/>
    <w:rsid w:val="00FE7D97"/>
    <w:rsid w:val="00FE7E37"/>
    <w:rsid w:val="00FE7E87"/>
    <w:rsid w:val="00FF09DB"/>
    <w:rsid w:val="00FF0B85"/>
    <w:rsid w:val="00FF10A2"/>
    <w:rsid w:val="00FF127E"/>
    <w:rsid w:val="00FF13BF"/>
    <w:rsid w:val="00FF143C"/>
    <w:rsid w:val="00FF14CB"/>
    <w:rsid w:val="00FF15EA"/>
    <w:rsid w:val="00FF160E"/>
    <w:rsid w:val="00FF172A"/>
    <w:rsid w:val="00FF18A1"/>
    <w:rsid w:val="00FF18BE"/>
    <w:rsid w:val="00FF1CBF"/>
    <w:rsid w:val="00FF1D2A"/>
    <w:rsid w:val="00FF1DC7"/>
    <w:rsid w:val="00FF2098"/>
    <w:rsid w:val="00FF276C"/>
    <w:rsid w:val="00FF2850"/>
    <w:rsid w:val="00FF29E9"/>
    <w:rsid w:val="00FF2B8A"/>
    <w:rsid w:val="00FF2BAA"/>
    <w:rsid w:val="00FF2DF5"/>
    <w:rsid w:val="00FF3479"/>
    <w:rsid w:val="00FF379D"/>
    <w:rsid w:val="00FF38A0"/>
    <w:rsid w:val="00FF3AE1"/>
    <w:rsid w:val="00FF3B5E"/>
    <w:rsid w:val="00FF3D33"/>
    <w:rsid w:val="00FF3E07"/>
    <w:rsid w:val="00FF3E54"/>
    <w:rsid w:val="00FF3FA7"/>
    <w:rsid w:val="00FF4048"/>
    <w:rsid w:val="00FF4310"/>
    <w:rsid w:val="00FF437B"/>
    <w:rsid w:val="00FF439E"/>
    <w:rsid w:val="00FF4499"/>
    <w:rsid w:val="00FF457D"/>
    <w:rsid w:val="00FF4814"/>
    <w:rsid w:val="00FF491A"/>
    <w:rsid w:val="00FF4C16"/>
    <w:rsid w:val="00FF4C4A"/>
    <w:rsid w:val="00FF4DED"/>
    <w:rsid w:val="00FF51CC"/>
    <w:rsid w:val="00FF5266"/>
    <w:rsid w:val="00FF52E1"/>
    <w:rsid w:val="00FF5616"/>
    <w:rsid w:val="00FF59E1"/>
    <w:rsid w:val="00FF5AC5"/>
    <w:rsid w:val="00FF5C8C"/>
    <w:rsid w:val="00FF5D00"/>
    <w:rsid w:val="00FF5EBE"/>
    <w:rsid w:val="00FF5F08"/>
    <w:rsid w:val="00FF6411"/>
    <w:rsid w:val="00FF64CF"/>
    <w:rsid w:val="00FF6693"/>
    <w:rsid w:val="00FF679A"/>
    <w:rsid w:val="00FF684D"/>
    <w:rsid w:val="00FF7077"/>
    <w:rsid w:val="00FF7339"/>
    <w:rsid w:val="00FF7367"/>
    <w:rsid w:val="00FF743D"/>
    <w:rsid w:val="00FF7600"/>
    <w:rsid w:val="00FF765A"/>
    <w:rsid w:val="00FF76D9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98794C8"/>
  <w15:docId w15:val="{12021567-5AFF-445B-AC90-C11531336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761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24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qFormat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Left:  -0.05&quot;,Right:  -0.05&quot;,Lin...,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table" w:styleId="Table3Deffects2">
    <w:name w:val="Table 3D effects 2"/>
    <w:basedOn w:val="TableNormal"/>
    <w:rsid w:val="00B42BF9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42BF9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B42BF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03059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03059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059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059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059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3059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3059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03059E"/>
  </w:style>
  <w:style w:type="paragraph" w:customStyle="1" w:styleId="TableParagraph">
    <w:name w:val="Table Paragraph"/>
    <w:basedOn w:val="Normal"/>
    <w:uiPriority w:val="1"/>
    <w:qFormat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3059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305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216F2E"/>
    <w:rPr>
      <w:rFonts w:ascii="Times New Roman" w:hAnsi="Times New Roman"/>
      <w:sz w:val="22"/>
      <w:lang w:val="en-GB" w:bidi="ar-SA"/>
    </w:rPr>
  </w:style>
  <w:style w:type="character" w:styleId="PlaceholderText">
    <w:name w:val="Placeholder Text"/>
    <w:basedOn w:val="DefaultParagraphFont"/>
    <w:uiPriority w:val="99"/>
    <w:semiHidden/>
    <w:rsid w:val="0038497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E88BA546B93047887688DB5F99094B" ma:contentTypeVersion="2" ma:contentTypeDescription="Create a new document." ma:contentTypeScope="" ma:versionID="ac4a87c99e557c675177df683dcddf10">
  <xsd:schema xmlns:xsd="http://www.w3.org/2001/XMLSchema" xmlns:xs="http://www.w3.org/2001/XMLSchema" xmlns:p="http://schemas.microsoft.com/office/2006/metadata/properties" xmlns:ns3="136b1c39-3fdb-4902-a92a-6d7a51720696" targetNamespace="http://schemas.microsoft.com/office/2006/metadata/properties" ma:root="true" ma:fieldsID="1b1a8df5d5a8334a6cc634d0ccd20ece" ns3:_="">
    <xsd:import namespace="136b1c39-3fdb-4902-a92a-6d7a5172069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b1c39-3fdb-4902-a92a-6d7a517206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29F31D-95E7-4D62-8FFD-B9B28B7349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12667A-73E4-49BE-AB24-67A14F8F5D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37C745-926F-49FC-B9F8-9033D6CA61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93797FC-21D5-4000-9CCB-032CBD1B4E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6b1c39-3fdb-4902-a92a-6d7a517206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</TotalTime>
  <Pages>12</Pages>
  <Words>1753</Words>
  <Characters>9997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Penpicha, Piasupong</cp:lastModifiedBy>
  <cp:revision>2</cp:revision>
  <cp:lastPrinted>2023-05-02T10:45:00Z</cp:lastPrinted>
  <dcterms:created xsi:type="dcterms:W3CDTF">2023-05-08T07:30:00Z</dcterms:created>
  <dcterms:modified xsi:type="dcterms:W3CDTF">2023-05-08T07:30:00Z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0x010100CDE88BA546B93047887688DB5F99094B</vt:lpwstr>
  </property>
</Properties>
</file>