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2D7523" w14:paraId="62A96E56" w14:textId="77777777" w:rsidTr="00D6151A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2E4B63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2D752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ED4F4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20C731F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2D7523" w14:paraId="6F5EC513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FABFAC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7E892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226FE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2075C" w:rsidRPr="002D7523" w14:paraId="6F6710AF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E853291" w14:textId="5FF80B46" w:rsidR="00B2075C" w:rsidRPr="002D7523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F1C123" w14:textId="77777777" w:rsidR="00B2075C" w:rsidRPr="002D7523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38B3B19" w14:textId="328F2E59" w:rsidR="00B2075C" w:rsidRPr="002D7523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2D7523" w14:paraId="5AE8F1C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85F3ADE" w14:textId="04E06A9A" w:rsidR="00BA310A" w:rsidRPr="002D7523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62452A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D045976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2D7523" w14:paraId="0672E991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9097D8" w14:textId="5CA0427C" w:rsidR="00231458" w:rsidRPr="002D7523" w:rsidRDefault="00B2075C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1DFB8F" w14:textId="77777777" w:rsidR="00231458" w:rsidRPr="002D75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448585F" w14:textId="77777777" w:rsidR="00231458" w:rsidRPr="002D75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12F5" w:rsidRPr="002D7523" w14:paraId="60CC357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17703DF" w14:textId="6CABCDE5" w:rsidR="006512F5" w:rsidRPr="002D7523" w:rsidRDefault="00B2075C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DDC2B39" w14:textId="77777777" w:rsidR="006512F5" w:rsidRPr="002D7523" w:rsidRDefault="006512F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272FFCE" w14:textId="77777777" w:rsidR="006512F5" w:rsidRPr="002D7523" w:rsidRDefault="006512F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231458" w:rsidRPr="002D7523" w14:paraId="2FC0B3C0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52BCF7B" w14:textId="1D197BD1" w:rsidR="00231458" w:rsidRPr="002D7523" w:rsidRDefault="00B2075C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C34C78" w14:textId="77777777" w:rsidR="00231458" w:rsidRPr="002D75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596691" w14:textId="77777777" w:rsidR="00231458" w:rsidRPr="002D75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30C3B" w:rsidRPr="002D7523" w14:paraId="3C540D3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490484E" w14:textId="7F8BC1D5" w:rsidR="00730C3B" w:rsidRPr="002D7523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329001" w14:textId="77777777" w:rsidR="00730C3B" w:rsidRPr="002D7523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4CB74FD" w14:textId="629A8094" w:rsidR="00730C3B" w:rsidRPr="002D7523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44317" w:rsidRPr="002D7523" w14:paraId="11A4E1AB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DBE40FC" w14:textId="26E9A925" w:rsidR="00C44317" w:rsidRPr="002D7523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CFDB49" w14:textId="77777777" w:rsidR="00C44317" w:rsidRPr="002D7523" w:rsidRDefault="00C4431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F1C7442" w14:textId="6C786728" w:rsidR="00C44317" w:rsidRPr="002D7523" w:rsidRDefault="00C4431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</w:tr>
      <w:tr w:rsidR="00EB7BDF" w:rsidRPr="002D7523" w14:paraId="0849E7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EBC95F5" w14:textId="4F167F53" w:rsidR="00EB7BDF" w:rsidRPr="002D7523" w:rsidRDefault="00730C3B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3D19D3C" w14:textId="77777777" w:rsidR="00EB7BDF" w:rsidRPr="002D7523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B8A00B4" w14:textId="77777777" w:rsidR="00EB7BDF" w:rsidRPr="002D7523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B7BDF" w:rsidRPr="002D7523" w14:paraId="65E98D8A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A94ED2E" w14:textId="28912A5D" w:rsidR="00EB7BDF" w:rsidRPr="002D7523" w:rsidRDefault="00730C3B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E5BC304" w14:textId="77777777" w:rsidR="00EB7BDF" w:rsidRPr="002D7523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1557155" w14:textId="316C9EBE" w:rsidR="00EB7BDF" w:rsidRPr="002D7523" w:rsidRDefault="00A55B28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E96513" w:rsidRPr="002D7523" w14:paraId="4510BF6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E245A63" w14:textId="0E45B8A5" w:rsidR="00E96513" w:rsidRPr="002D7523" w:rsidRDefault="00730C3B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3AC8420" w14:textId="77777777" w:rsidR="00E96513" w:rsidRPr="002D7523" w:rsidRDefault="00E96513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C55725B" w14:textId="2F83683D" w:rsidR="00E96513" w:rsidRPr="002D7523" w:rsidRDefault="00E96513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A55B28" w:rsidRPr="002D7523" w14:paraId="3DF8FAB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E7C1CC" w14:textId="7CA0FE38" w:rsidR="00A55B28" w:rsidRPr="002D7523" w:rsidRDefault="00B2075C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730C3B"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0280B6" w14:textId="77777777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C10722D" w14:textId="43ECBE3D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A55B28" w:rsidRPr="002D7523" w14:paraId="4D308A5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1B9250" w14:textId="563C7393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730C3B"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C8E027" w14:textId="77777777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3C4C10E2" w14:textId="179726A3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177D5F" w:rsidRPr="002D7523" w14:paraId="0B1B538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ADDE6D4" w14:textId="566CC005" w:rsidR="00177D5F" w:rsidRPr="00813803" w:rsidRDefault="00177D5F" w:rsidP="00177D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bookmarkStart w:id="1" w:name="_GoBack" w:colFirst="0" w:colLast="3"/>
            <w:r w:rsidRPr="00D71BD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13</w:t>
            </w:r>
          </w:p>
        </w:tc>
        <w:tc>
          <w:tcPr>
            <w:tcW w:w="270" w:type="dxa"/>
          </w:tcPr>
          <w:p w14:paraId="2DED5E4F" w14:textId="77777777" w:rsidR="00177D5F" w:rsidRPr="00813803" w:rsidRDefault="00177D5F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647C9F4" w14:textId="3D98CF7D" w:rsidR="00177D5F" w:rsidRPr="00813803" w:rsidRDefault="00177D5F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81380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bookmarkEnd w:id="1"/>
      <w:tr w:rsidR="00240B39" w:rsidRPr="002D7523" w14:paraId="7EF3924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39E293B" w14:textId="1ABA0F27" w:rsidR="00240B39" w:rsidRPr="002D7523" w:rsidRDefault="00240B39" w:rsidP="00240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0AE7A" w14:textId="77777777" w:rsidR="00240B39" w:rsidRPr="002D7523" w:rsidRDefault="00240B39" w:rsidP="00240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5052437A" w14:textId="6EE405FC" w:rsidR="00240B39" w:rsidRPr="002D7523" w:rsidRDefault="00240B39" w:rsidP="00240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7F2C18CB" w14:textId="77777777" w:rsidR="00BA310A" w:rsidRPr="002D752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C02F7C" w14:textId="77777777" w:rsidR="00BA310A" w:rsidRPr="002D752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EA9F1C" w14:textId="77777777" w:rsidR="00BA310A" w:rsidRPr="002D7523" w:rsidRDefault="00BA310A" w:rsidP="0039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D7523">
        <w:rPr>
          <w:rFonts w:ascii="Angsana New" w:hAnsi="Angsana New"/>
          <w:color w:val="000000"/>
          <w:sz w:val="30"/>
          <w:szCs w:val="30"/>
          <w:cs/>
        </w:rPr>
        <w:br w:type="page"/>
      </w:r>
      <w:r w:rsidRPr="002D7523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2D7523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2D7523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0FE6C0B4" w14:textId="77777777" w:rsidR="00BA310A" w:rsidRPr="002D752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4FC38F" w14:textId="77777777" w:rsidR="0073085C" w:rsidRDefault="00BA310A" w:rsidP="0073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D7523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271B0" w:rsidRPr="002D7523">
        <w:rPr>
          <w:rFonts w:ascii="Angsana New" w:hAnsi="Angsana New" w:hint="cs"/>
          <w:color w:val="000000"/>
          <w:sz w:val="30"/>
          <w:szCs w:val="30"/>
          <w:cs/>
        </w:rPr>
        <w:t>คณะ</w:t>
      </w:r>
      <w:r w:rsidRPr="002D7523">
        <w:rPr>
          <w:rFonts w:ascii="Angsana New" w:hAnsi="Angsana New"/>
          <w:color w:val="000000"/>
          <w:sz w:val="30"/>
          <w:szCs w:val="30"/>
          <w:cs/>
        </w:rPr>
        <w:t>กรรมการเมื่อวันที่</w:t>
      </w:r>
      <w:r w:rsidR="004B7E9B">
        <w:rPr>
          <w:rFonts w:ascii="Angsana New" w:hAnsi="Angsana New"/>
          <w:color w:val="000000"/>
          <w:sz w:val="30"/>
          <w:szCs w:val="30"/>
        </w:rPr>
        <w:t xml:space="preserve"> 11 </w:t>
      </w:r>
      <w:r w:rsidR="004B7E9B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4B7E9B">
        <w:rPr>
          <w:rFonts w:ascii="Angsana New" w:hAnsi="Angsana New"/>
          <w:color w:val="000000"/>
          <w:sz w:val="30"/>
          <w:szCs w:val="30"/>
        </w:rPr>
        <w:t>2566</w:t>
      </w:r>
    </w:p>
    <w:p w14:paraId="03D483F5" w14:textId="1A19AC11" w:rsidR="0073085C" w:rsidRDefault="00BA310A" w:rsidP="0073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D752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576315C6" w14:textId="52D81D68" w:rsidR="0073085C" w:rsidRPr="00410680" w:rsidRDefault="0073085C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410680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14:paraId="001E4AB9" w14:textId="77777777" w:rsidR="00D32A27" w:rsidRPr="002D7523" w:rsidRDefault="00D32A2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BF5B4A" w14:textId="171F7BA5" w:rsidR="00D32A27" w:rsidRPr="002D7523" w:rsidRDefault="00D32A2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2D7523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โรแยล พลัส จำกัด </w:t>
      </w:r>
      <w:r w:rsidRPr="002D7523">
        <w:rPr>
          <w:rFonts w:ascii="Angsana New" w:hAnsi="Angsana New"/>
          <w:color w:val="000000"/>
          <w:sz w:val="30"/>
          <w:szCs w:val="30"/>
          <w:cs/>
        </w:rPr>
        <w:t>(</w:t>
      </w:r>
      <w:r w:rsidRPr="002D7523">
        <w:rPr>
          <w:rFonts w:ascii="Angsana New" w:hAnsi="Angsana New" w:hint="cs"/>
          <w:color w:val="000000"/>
          <w:sz w:val="30"/>
          <w:szCs w:val="30"/>
          <w:cs/>
        </w:rPr>
        <w:t>มหาชน</w:t>
      </w:r>
      <w:r w:rsidRPr="002D7523">
        <w:rPr>
          <w:rFonts w:ascii="Angsana New" w:hAnsi="Angsana New"/>
          <w:color w:val="000000"/>
          <w:sz w:val="30"/>
          <w:szCs w:val="30"/>
          <w:cs/>
        </w:rPr>
        <w:t>) (“</w:t>
      </w:r>
      <w:r w:rsidRPr="002D752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2D7523">
        <w:rPr>
          <w:rFonts w:ascii="Angsana New" w:hAnsi="Angsana New"/>
          <w:color w:val="000000"/>
          <w:sz w:val="30"/>
          <w:szCs w:val="30"/>
          <w:cs/>
        </w:rPr>
        <w:t xml:space="preserve">”) </w:t>
      </w:r>
      <w:r w:rsidRPr="002D7523">
        <w:rPr>
          <w:rFonts w:ascii="Angsana New" w:hAnsi="Angsana New" w:hint="cs"/>
          <w:color w:val="000000"/>
          <w:sz w:val="30"/>
          <w:szCs w:val="30"/>
          <w:cs/>
        </w:rPr>
        <w:t>เป็นนิติบุคคลที่จัดตั้งขึ้นในประเทศไทย และจดทะเบียนกับตลาดหลักทรัพย์</w:t>
      </w:r>
      <w:r w:rsidR="000F28FE" w:rsidRPr="002D7523">
        <w:rPr>
          <w:rFonts w:ascii="Angsana New" w:hAnsi="Angsana New" w:hint="cs"/>
          <w:color w:val="000000"/>
          <w:sz w:val="30"/>
          <w:szCs w:val="30"/>
          <w:cs/>
        </w:rPr>
        <w:t>แห่งประเทศไทยเมื่อ</w:t>
      </w:r>
      <w:r w:rsidR="007A5B55" w:rsidRPr="002D7523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7A5B55" w:rsidRPr="002D7523">
        <w:rPr>
          <w:rFonts w:ascii="Angsana New" w:hAnsi="Angsana New"/>
          <w:color w:val="000000"/>
          <w:sz w:val="30"/>
          <w:szCs w:val="30"/>
        </w:rPr>
        <w:t xml:space="preserve"> 20 </w:t>
      </w:r>
      <w:r w:rsidR="000F28FE" w:rsidRPr="002D7523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0F28FE" w:rsidRPr="002D7523">
        <w:rPr>
          <w:rFonts w:ascii="Angsana New" w:hAnsi="Angsana New"/>
          <w:color w:val="000000"/>
          <w:sz w:val="30"/>
          <w:szCs w:val="30"/>
        </w:rPr>
        <w:t>2565</w:t>
      </w:r>
    </w:p>
    <w:p w14:paraId="710B0132" w14:textId="4E39CA5B" w:rsidR="00710967" w:rsidRPr="002D7523" w:rsidRDefault="0071096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14F42E" w14:textId="7F6E9898" w:rsidR="00710967" w:rsidRPr="00BD373E" w:rsidRDefault="00263ADC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2D7523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2D7523">
        <w:rPr>
          <w:rFonts w:ascii="Angsana New" w:hAnsi="Angsana New"/>
          <w:color w:val="000000"/>
          <w:sz w:val="30"/>
          <w:szCs w:val="30"/>
        </w:rPr>
        <w:t>3</w:t>
      </w:r>
      <w:r w:rsidR="00241512">
        <w:rPr>
          <w:rFonts w:ascii="Angsana New" w:hAnsi="Angsana New"/>
          <w:color w:val="000000"/>
          <w:sz w:val="30"/>
          <w:szCs w:val="30"/>
        </w:rPr>
        <w:t xml:space="preserve">1 </w:t>
      </w:r>
      <w:r w:rsidR="00241512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2D7523">
        <w:rPr>
          <w:rFonts w:ascii="Angsana New" w:hAnsi="Angsana New"/>
          <w:color w:val="000000"/>
          <w:sz w:val="30"/>
          <w:szCs w:val="30"/>
        </w:rPr>
        <w:t>256</w:t>
      </w:r>
      <w:r w:rsidR="00241512">
        <w:rPr>
          <w:rFonts w:ascii="Angsana New" w:hAnsi="Angsana New"/>
          <w:color w:val="000000"/>
          <w:sz w:val="30"/>
          <w:szCs w:val="30"/>
        </w:rPr>
        <w:t>6</w:t>
      </w:r>
      <w:r w:rsidRPr="002D75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2D7523">
        <w:rPr>
          <w:rFonts w:ascii="Angsana New" w:hAnsi="Angsana New" w:hint="cs"/>
          <w:color w:val="000000"/>
          <w:sz w:val="30"/>
          <w:szCs w:val="30"/>
          <w:cs/>
        </w:rPr>
        <w:t>ผู้ถือหุ้นรายใหญ่ได้แก่ นายพลแสง แซ่เบ๊ และนางสาวอมรรัตน์ เกษวิเศษ</w:t>
      </w:r>
      <w:r w:rsidR="0029743B">
        <w:rPr>
          <w:rFonts w:ascii="Angsana New" w:hAnsi="Angsana New"/>
          <w:color w:val="000000"/>
          <w:sz w:val="30"/>
          <w:szCs w:val="30"/>
        </w:rPr>
        <w:t xml:space="preserve"> </w:t>
      </w:r>
      <w:r w:rsidR="00710967" w:rsidRPr="002D7523">
        <w:rPr>
          <w:rFonts w:ascii="Angsana New" w:hAnsi="Angsana New" w:hint="cs"/>
          <w:color w:val="000000"/>
          <w:sz w:val="30"/>
          <w:szCs w:val="30"/>
          <w:cs/>
        </w:rPr>
        <w:t>ถือหุ้น</w:t>
      </w:r>
      <w:r w:rsidR="0029743B">
        <w:rPr>
          <w:rFonts w:ascii="Angsana New" w:hAnsi="Angsana New"/>
          <w:color w:val="000000"/>
          <w:sz w:val="30"/>
          <w:szCs w:val="30"/>
        </w:rPr>
        <w:t xml:space="preserve">                     </w:t>
      </w:r>
      <w:r w:rsidR="00710967" w:rsidRPr="002D7523">
        <w:rPr>
          <w:rFonts w:ascii="Angsana New" w:hAnsi="Angsana New" w:hint="cs"/>
          <w:color w:val="000000"/>
          <w:sz w:val="30"/>
          <w:szCs w:val="30"/>
          <w:cs/>
        </w:rPr>
        <w:t>ของบริษัท</w:t>
      </w:r>
      <w:r w:rsidR="00915959" w:rsidRPr="002D7523">
        <w:rPr>
          <w:rFonts w:ascii="Angsana New" w:hAnsi="Angsana New" w:hint="cs"/>
          <w:color w:val="000000"/>
          <w:sz w:val="30"/>
          <w:szCs w:val="30"/>
          <w:cs/>
        </w:rPr>
        <w:t>ในอัตรา</w:t>
      </w:r>
      <w:r w:rsidR="00710967" w:rsidRPr="002D7523">
        <w:rPr>
          <w:rFonts w:ascii="Angsana New" w:hAnsi="Angsana New"/>
          <w:color w:val="000000"/>
          <w:sz w:val="30"/>
          <w:szCs w:val="30"/>
          <w:cs/>
        </w:rPr>
        <w:t xml:space="preserve">ร้อยละ </w:t>
      </w:r>
      <w:r w:rsidR="00CC0FF3" w:rsidRPr="00BB0D90">
        <w:rPr>
          <w:rFonts w:ascii="Angsana New" w:hAnsi="Angsana New"/>
          <w:color w:val="000000"/>
          <w:sz w:val="30"/>
          <w:szCs w:val="30"/>
        </w:rPr>
        <w:t>34.43</w:t>
      </w:r>
      <w:r w:rsidR="00710967" w:rsidRPr="00CC0FF3">
        <w:rPr>
          <w:rFonts w:ascii="Angsana New" w:hAnsi="Angsana New"/>
          <w:color w:val="000000"/>
          <w:sz w:val="30"/>
          <w:szCs w:val="30"/>
          <w:cs/>
        </w:rPr>
        <w:t xml:space="preserve"> และร้อยล</w:t>
      </w:r>
      <w:r w:rsidR="00C46EF2" w:rsidRPr="00CC0FF3">
        <w:rPr>
          <w:rFonts w:ascii="Angsana New" w:hAnsi="Angsana New"/>
          <w:color w:val="000000"/>
          <w:sz w:val="30"/>
          <w:szCs w:val="30"/>
          <w:cs/>
        </w:rPr>
        <w:t xml:space="preserve">ะ </w:t>
      </w:r>
      <w:r w:rsidR="00CC0FF3" w:rsidRPr="00BB0D90">
        <w:rPr>
          <w:rFonts w:ascii="Angsana New" w:hAnsi="Angsana New"/>
          <w:color w:val="000000"/>
          <w:sz w:val="30"/>
          <w:szCs w:val="30"/>
        </w:rPr>
        <w:t>15.02</w:t>
      </w:r>
      <w:r w:rsidR="00710967" w:rsidRPr="00BD373E">
        <w:rPr>
          <w:rFonts w:ascii="Angsana New" w:hAnsi="Angsana New"/>
          <w:color w:val="000000"/>
          <w:sz w:val="30"/>
          <w:szCs w:val="30"/>
          <w:cs/>
        </w:rPr>
        <w:t xml:space="preserve"> ตามลำดับ </w:t>
      </w:r>
      <w:r w:rsidR="00710967" w:rsidRPr="00CE7297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915959" w:rsidRPr="00BD373E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="00915959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ธันวาคม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241512">
        <w:rPr>
          <w:rFonts w:ascii="Angsana New" w:hAnsi="Angsana New"/>
          <w:i/>
          <w:iCs/>
          <w:color w:val="000000"/>
          <w:sz w:val="30"/>
          <w:szCs w:val="30"/>
        </w:rPr>
        <w:t>5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: นายพลแสง แซ่เบ๊ และ</w:t>
      </w:r>
      <w:r w:rsidR="0029743B">
        <w:rPr>
          <w:rFonts w:ascii="Angsana New" w:hAnsi="Angsana New"/>
          <w:i/>
          <w:iCs/>
          <w:color w:val="000000"/>
          <w:sz w:val="30"/>
          <w:szCs w:val="30"/>
        </w:rPr>
        <w:t xml:space="preserve">                                         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นางสาวอมรรัตน์</w:t>
      </w:r>
      <w:r w:rsidR="0029743B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เกษวิเศษ</w:t>
      </w:r>
      <w:r w:rsidR="0029743B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ถือหุ้นของบริษัท</w:t>
      </w:r>
      <w:r w:rsidR="00F56280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ในอัตรา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ร้อยละ</w:t>
      </w:r>
      <w:r w:rsidR="001B05C6">
        <w:rPr>
          <w:rFonts w:ascii="Angsana New" w:hAnsi="Angsana New"/>
          <w:i/>
          <w:iCs/>
          <w:color w:val="000000"/>
          <w:sz w:val="30"/>
          <w:szCs w:val="30"/>
        </w:rPr>
        <w:t xml:space="preserve"> 34</w:t>
      </w:r>
      <w:r w:rsidR="001B05C6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>
        <w:rPr>
          <w:rFonts w:ascii="Angsana New" w:hAnsi="Angsana New"/>
          <w:i/>
          <w:iCs/>
          <w:color w:val="000000"/>
          <w:sz w:val="30"/>
          <w:szCs w:val="30"/>
        </w:rPr>
        <w:t>43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และร้อยละ </w:t>
      </w:r>
      <w:r w:rsidR="001B05C6">
        <w:rPr>
          <w:rFonts w:ascii="Angsana New" w:hAnsi="Angsana New"/>
          <w:i/>
          <w:iCs/>
          <w:color w:val="000000"/>
          <w:sz w:val="30"/>
          <w:szCs w:val="30"/>
        </w:rPr>
        <w:t>15</w:t>
      </w:r>
      <w:r w:rsidR="001B05C6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>
        <w:rPr>
          <w:rFonts w:ascii="Angsana New" w:hAnsi="Angsana New"/>
          <w:i/>
          <w:iCs/>
          <w:color w:val="000000"/>
          <w:sz w:val="30"/>
          <w:szCs w:val="30"/>
        </w:rPr>
        <w:t>02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ตามลำดับ)</w:t>
      </w:r>
    </w:p>
    <w:p w14:paraId="7DB6919F" w14:textId="5FFD848F" w:rsidR="000F28FE" w:rsidRPr="00BD373E" w:rsidRDefault="000F28FE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D34F46" w14:textId="74C691B2" w:rsidR="000F28FE" w:rsidRPr="00BD373E" w:rsidRDefault="000F28FE" w:rsidP="000F28FE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373E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 น้ำผลไม้ น้ำผลไม้ผสมเม็ดแมงลัก น้ำผลไม้ผสมเมล็ดเชีย น้ำนมกะทิ และน้ำนมถั่วเหลือง</w:t>
      </w:r>
    </w:p>
    <w:p w14:paraId="7F55EB7E" w14:textId="77777777" w:rsidR="00D32A27" w:rsidRPr="00BD373E" w:rsidRDefault="00D32A27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DB618A" w14:textId="27518418" w:rsidR="00BA310A" w:rsidRPr="00BD373E" w:rsidRDefault="00BA310A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35B640C" w14:textId="77777777" w:rsidR="00BA310A" w:rsidRPr="00BD373E" w:rsidRDefault="00BA310A" w:rsidP="00040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BAF629" w14:textId="7D455C70" w:rsidR="00D01BB7" w:rsidRPr="00BD373E" w:rsidRDefault="00D01BB7" w:rsidP="004B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D373E">
        <w:rPr>
          <w:rFonts w:ascii="Angsana New" w:hAnsi="Angsana New"/>
          <w:color w:val="000000"/>
          <w:sz w:val="30"/>
          <w:szCs w:val="30"/>
        </w:rPr>
        <w:t xml:space="preserve">34 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470493" w:rsidRPr="00BD37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23F9C" w:rsidRPr="00BD373E">
        <w:rPr>
          <w:rFonts w:ascii="Angsana New" w:hAnsi="Angsana New"/>
          <w:color w:val="000000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400E5" w:rsidRPr="00BD373E">
        <w:rPr>
          <w:rFonts w:ascii="Angsana New" w:hAnsi="Angsana New"/>
          <w:color w:val="000000"/>
          <w:sz w:val="30"/>
          <w:szCs w:val="30"/>
          <w:cs/>
        </w:rPr>
        <w:t>โดย</w:t>
      </w:r>
      <w:r w:rsidRPr="00BD373E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BD37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D373E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</w:t>
      </w:r>
      <w:r w:rsidR="000400E5" w:rsidRPr="00BD373E">
        <w:rPr>
          <w:rFonts w:ascii="Angsana New" w:hAnsi="Angsana New"/>
          <w:color w:val="000000"/>
          <w:sz w:val="30"/>
          <w:szCs w:val="30"/>
          <w:cs/>
        </w:rPr>
        <w:t>ไปแล้วในงบการเงินประจำปี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BD373E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BD373E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BD373E">
        <w:rPr>
          <w:rFonts w:ascii="Angsana New" w:hAnsi="Angsana New"/>
          <w:color w:val="000000"/>
          <w:sz w:val="30"/>
          <w:szCs w:val="30"/>
        </w:rPr>
        <w:t xml:space="preserve"> 256</w:t>
      </w:r>
      <w:r w:rsidR="001B05C6">
        <w:rPr>
          <w:rFonts w:ascii="Angsana New" w:hAnsi="Angsana New"/>
          <w:color w:val="000000"/>
          <w:sz w:val="30"/>
          <w:szCs w:val="30"/>
        </w:rPr>
        <w:t>5</w:t>
      </w:r>
    </w:p>
    <w:p w14:paraId="7079C2BD" w14:textId="68F83F14" w:rsidR="00C92AE5" w:rsidRDefault="00C92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12CE882" w14:textId="1698CEFD" w:rsidR="00D8768E" w:rsidRDefault="00E4254D" w:rsidP="0024151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D373E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77150" w:rsidRPr="00BD373E">
        <w:rPr>
          <w:rFonts w:ascii="Angsana New" w:hAnsi="Angsana New"/>
          <w:sz w:val="30"/>
          <w:szCs w:val="30"/>
          <w:cs/>
        </w:rPr>
        <w:t>ที่</w:t>
      </w:r>
      <w:r w:rsidRPr="00BD373E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D373E">
        <w:rPr>
          <w:rFonts w:ascii="Angsana New" w:hAnsi="Angsana New"/>
          <w:sz w:val="30"/>
          <w:szCs w:val="30"/>
        </w:rPr>
        <w:t xml:space="preserve">31 </w:t>
      </w:r>
      <w:r w:rsidRPr="00BD373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D373E">
        <w:rPr>
          <w:rFonts w:ascii="Angsana New" w:hAnsi="Angsana New"/>
          <w:sz w:val="30"/>
          <w:szCs w:val="30"/>
        </w:rPr>
        <w:t>256</w:t>
      </w:r>
      <w:r w:rsidR="001B05C6">
        <w:rPr>
          <w:rFonts w:ascii="Angsana New" w:hAnsi="Angsana New"/>
          <w:sz w:val="30"/>
          <w:szCs w:val="30"/>
        </w:rPr>
        <w:t>5</w:t>
      </w:r>
    </w:p>
    <w:p w14:paraId="4DA39A00" w14:textId="2CD597F1" w:rsidR="00241512" w:rsidRDefault="0024151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32C235" w14:textId="77777777" w:rsidR="001B05C6" w:rsidRPr="00BD373E" w:rsidRDefault="001B05C6" w:rsidP="0041068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C53207" w14:textId="5B303450" w:rsidR="00BA310A" w:rsidRPr="00BD373E" w:rsidRDefault="003070BC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B1D049F" w14:textId="136C106C" w:rsidR="00C94B58" w:rsidRPr="00410680" w:rsidRDefault="00C94B58" w:rsidP="00410680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</w:rPr>
      </w:pPr>
    </w:p>
    <w:p w14:paraId="33BEA9B8" w14:textId="1CD0CA3C" w:rsidR="009808DB" w:rsidRPr="00BD373E" w:rsidRDefault="009808DB" w:rsidP="009808DB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BD373E">
        <w:rPr>
          <w:rFonts w:ascii="Angsana New" w:hAnsi="Angsana New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BC4315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BD373E">
        <w:rPr>
          <w:rFonts w:ascii="Angsana New" w:hAnsi="Angsana New"/>
          <w:color w:val="000000"/>
          <w:sz w:val="30"/>
          <w:szCs w:val="30"/>
        </w:rPr>
        <w:t>3</w:t>
      </w:r>
      <w:r w:rsidR="00BC4315">
        <w:rPr>
          <w:rFonts w:ascii="Angsana New" w:hAnsi="Angsana New"/>
          <w:color w:val="000000"/>
          <w:sz w:val="30"/>
          <w:szCs w:val="30"/>
        </w:rPr>
        <w:t xml:space="preserve">1 </w:t>
      </w:r>
      <w:r w:rsidR="00BC4315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BD373E">
        <w:rPr>
          <w:rFonts w:ascii="Angsana New" w:hAnsi="Angsana New"/>
          <w:color w:val="000000"/>
          <w:sz w:val="30"/>
          <w:szCs w:val="30"/>
        </w:rPr>
        <w:t>256</w:t>
      </w:r>
      <w:r w:rsidR="00BC4315">
        <w:rPr>
          <w:rFonts w:ascii="Angsana New" w:hAnsi="Angsana New"/>
          <w:color w:val="000000"/>
          <w:sz w:val="30"/>
          <w:szCs w:val="30"/>
        </w:rPr>
        <w:t>6</w:t>
      </w:r>
    </w:p>
    <w:p w14:paraId="5E04EF4D" w14:textId="77777777" w:rsidR="009808DB" w:rsidRPr="00410680" w:rsidRDefault="009808DB" w:rsidP="00410680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39EDC393" w14:textId="50E100FE" w:rsidR="000A79CF" w:rsidRPr="000E34C5" w:rsidRDefault="000A79CF" w:rsidP="000A79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E34C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บุคคลหรือกิจการอื่นที่เกี่ยวข้องกันที่มีรายการระหว่างกันที่มีนัยสำคัญกับบริษัทในระหว่าง</w:t>
      </w:r>
      <w:r w:rsidR="001A2995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Pr="000E34C5">
        <w:rPr>
          <w:rFonts w:asciiTheme="majorBidi" w:hAnsiTheme="majorBidi" w:cstheme="majorBidi"/>
          <w:b/>
          <w:sz w:val="30"/>
          <w:szCs w:val="30"/>
          <w:cs/>
        </w:rPr>
        <w:t xml:space="preserve"> มีดังต่อไปนี้</w:t>
      </w:r>
    </w:p>
    <w:p w14:paraId="7174C188" w14:textId="77777777" w:rsidR="000A79CF" w:rsidRPr="00410680" w:rsidRDefault="000A79CF" w:rsidP="00410680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5310"/>
      </w:tblGrid>
      <w:tr w:rsidR="000A79CF" w:rsidRPr="000E34C5" w14:paraId="2DFD1735" w14:textId="77777777" w:rsidTr="006F6328">
        <w:trPr>
          <w:tblHeader/>
        </w:trPr>
        <w:tc>
          <w:tcPr>
            <w:tcW w:w="1980" w:type="dxa"/>
          </w:tcPr>
          <w:p w14:paraId="27316429" w14:textId="77777777" w:rsidR="000A79CF" w:rsidRPr="000E34C5" w:rsidRDefault="000A79CF" w:rsidP="00BB0D90">
            <w:pPr>
              <w:tabs>
                <w:tab w:val="clear" w:pos="227"/>
                <w:tab w:val="left" w:pos="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ชื่อบุคคลหรือกิจการ</w:t>
            </w:r>
          </w:p>
        </w:tc>
        <w:tc>
          <w:tcPr>
            <w:tcW w:w="1980" w:type="dxa"/>
          </w:tcPr>
          <w:p w14:paraId="2CDC4626" w14:textId="77777777" w:rsidR="000A79CF" w:rsidRPr="000E34C5" w:rsidRDefault="000A79CF" w:rsidP="006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97BDDB3" w14:textId="77777777" w:rsidR="000A79CF" w:rsidRPr="000E34C5" w:rsidRDefault="000A79CF" w:rsidP="006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5310" w:type="dxa"/>
          </w:tcPr>
          <w:p w14:paraId="3FF4D0DA" w14:textId="77777777" w:rsidR="000A79CF" w:rsidRPr="000E34C5" w:rsidRDefault="000A79CF" w:rsidP="006F6328">
            <w:pPr>
              <w:spacing w:line="240" w:lineRule="auto"/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A79CF" w:rsidRPr="000E34C5" w14:paraId="3D417FBF" w14:textId="77777777" w:rsidTr="006F6328">
        <w:trPr>
          <w:tblHeader/>
        </w:trPr>
        <w:tc>
          <w:tcPr>
            <w:tcW w:w="1980" w:type="dxa"/>
          </w:tcPr>
          <w:p w14:paraId="61702830" w14:textId="77777777" w:rsidR="000A79CF" w:rsidRPr="000E34C5" w:rsidRDefault="000A79CF" w:rsidP="006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26C2B4C5" w14:textId="77777777" w:rsidR="000A79CF" w:rsidRPr="000E34C5" w:rsidRDefault="000A79CF" w:rsidP="006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310" w:type="dxa"/>
          </w:tcPr>
          <w:p w14:paraId="169DC2A9" w14:textId="77777777" w:rsidR="000A79CF" w:rsidRPr="000E34C5" w:rsidRDefault="000A79CF" w:rsidP="006F6328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 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679DE301" w14:textId="08544E84" w:rsidR="00F1668F" w:rsidRPr="00410680" w:rsidRDefault="00F1668F" w:rsidP="00987390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59"/>
        <w:gridCol w:w="272"/>
        <w:gridCol w:w="1259"/>
        <w:gridCol w:w="11"/>
      </w:tblGrid>
      <w:tr w:rsidR="005D76A8" w:rsidRPr="00BD373E" w14:paraId="44635708" w14:textId="77777777" w:rsidTr="007134E8">
        <w:trPr>
          <w:gridAfter w:val="1"/>
          <w:wAfter w:w="6" w:type="pct"/>
          <w:trHeight w:val="434"/>
          <w:tblHeader/>
        </w:trPr>
        <w:tc>
          <w:tcPr>
            <w:tcW w:w="3505" w:type="pct"/>
          </w:tcPr>
          <w:p w14:paraId="01503CA6" w14:textId="630ECB53" w:rsidR="005D76A8" w:rsidRPr="00BD373E" w:rsidRDefault="00940242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รายการที่สำคัญกับบุคคลที่เกี่ยวข้องกัน</w:t>
            </w:r>
          </w:p>
        </w:tc>
        <w:tc>
          <w:tcPr>
            <w:tcW w:w="672" w:type="pct"/>
          </w:tcPr>
          <w:p w14:paraId="7E33542A" w14:textId="027B22AD" w:rsidR="005D76A8" w:rsidRPr="00BD373E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230C161" w14:textId="77777777" w:rsidR="005D76A8" w:rsidRPr="00BD373E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3775777" w14:textId="4923EE56" w:rsidR="005D76A8" w:rsidRPr="00BD373E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E2DA0" w:rsidRPr="00BD373E" w14:paraId="25259935" w14:textId="77777777" w:rsidTr="004E2DA0">
        <w:trPr>
          <w:gridAfter w:val="1"/>
          <w:wAfter w:w="6" w:type="pct"/>
        </w:trPr>
        <w:tc>
          <w:tcPr>
            <w:tcW w:w="3505" w:type="pct"/>
          </w:tcPr>
          <w:p w14:paraId="5D5800C9" w14:textId="2E83BC3B" w:rsidR="004E2DA0" w:rsidRPr="00BD373E" w:rsidRDefault="004E2DA0" w:rsidP="004E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8C15A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="008C15A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="008C15A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72" w:type="pct"/>
          </w:tcPr>
          <w:p w14:paraId="142316E8" w14:textId="0ED8E034" w:rsidR="004E2DA0" w:rsidRPr="00BD373E" w:rsidRDefault="004E2DA0" w:rsidP="004E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C15A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1328DBC" w14:textId="77777777" w:rsidR="004E2DA0" w:rsidRPr="00BD373E" w:rsidRDefault="004E2DA0" w:rsidP="004E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B743BC4" w14:textId="311DEA48" w:rsidR="004E2DA0" w:rsidRPr="00BD373E" w:rsidRDefault="004E2DA0" w:rsidP="004E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C15AB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4E2DA0" w:rsidRPr="00BD373E" w14:paraId="733D13AA" w14:textId="77777777" w:rsidTr="006F6328">
        <w:trPr>
          <w:tblHeader/>
        </w:trPr>
        <w:tc>
          <w:tcPr>
            <w:tcW w:w="3505" w:type="pct"/>
          </w:tcPr>
          <w:p w14:paraId="2E735947" w14:textId="77777777" w:rsidR="004E2DA0" w:rsidRPr="00BD373E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95" w:type="pct"/>
            <w:gridSpan w:val="4"/>
          </w:tcPr>
          <w:p w14:paraId="1A34B629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4E2DA0" w:rsidRPr="00BD373E" w14:paraId="7CC84F92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0928599F" w14:textId="77777777" w:rsidR="004E2DA0" w:rsidRPr="00BD373E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72" w:type="pct"/>
          </w:tcPr>
          <w:p w14:paraId="6C02DBC9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B6A29C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D89066D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E2DA0" w:rsidRPr="00BD373E" w14:paraId="0A448170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072122FB" w14:textId="77777777" w:rsidR="004E2DA0" w:rsidRPr="00BD373E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72" w:type="pct"/>
          </w:tcPr>
          <w:p w14:paraId="1D47B3BA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C6B76B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C775D55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DA0" w:rsidRPr="00BD373E" w14:paraId="281DF1D5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01266D66" w14:textId="77777777" w:rsidR="004E2DA0" w:rsidRPr="00BD373E" w:rsidRDefault="004E2DA0" w:rsidP="006F6328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72" w:type="pct"/>
          </w:tcPr>
          <w:p w14:paraId="3A3F8F03" w14:textId="63B19941" w:rsidR="004E2DA0" w:rsidRPr="00BD373E" w:rsidRDefault="009260E6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0E6">
              <w:rPr>
                <w:rFonts w:ascii="Angsana New" w:hAnsi="Angsana New"/>
                <w:sz w:val="30"/>
                <w:szCs w:val="30"/>
              </w:rPr>
              <w:t xml:space="preserve">8,961,962 </w:t>
            </w:r>
          </w:p>
        </w:tc>
        <w:tc>
          <w:tcPr>
            <w:tcW w:w="145" w:type="pct"/>
          </w:tcPr>
          <w:p w14:paraId="335E3F55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1B06BA2" w14:textId="2F514F4C" w:rsidR="004E2DA0" w:rsidRPr="00BD373E" w:rsidRDefault="008C15AB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5,345,663</w:t>
            </w:r>
          </w:p>
        </w:tc>
      </w:tr>
      <w:tr w:rsidR="004E2DA0" w:rsidRPr="00BD373E" w14:paraId="724F4E2C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1FD332E6" w14:textId="77777777" w:rsidR="004E2DA0" w:rsidRPr="00BD373E" w:rsidRDefault="004E2DA0" w:rsidP="006F6328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4547614" w14:textId="5D5BD3AD" w:rsidR="004E2DA0" w:rsidRPr="00BD373E" w:rsidRDefault="009260E6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0E6">
              <w:rPr>
                <w:rFonts w:ascii="Angsana New" w:hAnsi="Angsana New"/>
                <w:sz w:val="30"/>
                <w:szCs w:val="30"/>
              </w:rPr>
              <w:t xml:space="preserve">131,518 </w:t>
            </w:r>
          </w:p>
        </w:tc>
        <w:tc>
          <w:tcPr>
            <w:tcW w:w="145" w:type="pct"/>
          </w:tcPr>
          <w:p w14:paraId="37428C8C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F16A1F1" w14:textId="26D46F1D" w:rsidR="004E2DA0" w:rsidRPr="00BD373E" w:rsidRDefault="008C15AB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96,533</w:t>
            </w:r>
          </w:p>
        </w:tc>
      </w:tr>
      <w:tr w:rsidR="004E2DA0" w:rsidRPr="00BD373E" w14:paraId="4EA2DB4C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6776F3F4" w14:textId="77777777" w:rsidR="004E2DA0" w:rsidRPr="00BB0D90" w:rsidRDefault="004E2DA0" w:rsidP="00BB0D9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B0D90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979CF26" w14:textId="3EB76827" w:rsidR="004E2DA0" w:rsidRPr="00BD373E" w:rsidRDefault="009260E6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0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9,093,480 </w:t>
            </w:r>
          </w:p>
        </w:tc>
        <w:tc>
          <w:tcPr>
            <w:tcW w:w="145" w:type="pct"/>
          </w:tcPr>
          <w:p w14:paraId="310CDA25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5198226" w14:textId="1D2377FD" w:rsidR="004E2DA0" w:rsidRPr="00BD373E" w:rsidRDefault="008C15AB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5,442,196</w:t>
            </w:r>
          </w:p>
        </w:tc>
      </w:tr>
    </w:tbl>
    <w:p w14:paraId="133E74D5" w14:textId="2397AF05" w:rsidR="00353AE5" w:rsidRDefault="00353AE5" w:rsidP="00410680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0D221A27" w14:textId="77777777" w:rsidR="00353AE5" w:rsidRDefault="00353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  <w:cs/>
        </w:rPr>
      </w:pPr>
      <w:r>
        <w:rPr>
          <w:rFonts w:asciiTheme="majorBidi" w:hAnsiTheme="majorBidi" w:cstheme="majorBidi"/>
          <w:color w:val="000000"/>
          <w:sz w:val="20"/>
          <w:szCs w:val="20"/>
          <w:cs/>
        </w:rPr>
        <w:br w:type="page"/>
      </w:r>
    </w:p>
    <w:p w14:paraId="30BE3675" w14:textId="6DC9B850" w:rsidR="00D8768E" w:rsidRPr="00BD373E" w:rsidRDefault="00D8768E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bookmarkStart w:id="2" w:name="_Hlk86834571"/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ลูกหนี้การค้า</w:t>
      </w:r>
      <w:bookmarkEnd w:id="2"/>
    </w:p>
    <w:p w14:paraId="2FD7BBA5" w14:textId="02466364" w:rsidR="00D8768E" w:rsidRPr="00410680" w:rsidRDefault="00D8768E" w:rsidP="0084334E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4"/>
        <w:gridCol w:w="1476"/>
        <w:gridCol w:w="270"/>
        <w:gridCol w:w="1260"/>
      </w:tblGrid>
      <w:tr w:rsidR="008D79E1" w:rsidRPr="00BD373E" w14:paraId="1970D74D" w14:textId="77777777" w:rsidTr="00410680">
        <w:trPr>
          <w:trHeight w:val="20"/>
          <w:tblHeader/>
        </w:trPr>
        <w:tc>
          <w:tcPr>
            <w:tcW w:w="6354" w:type="dxa"/>
            <w:shd w:val="clear" w:color="auto" w:fill="auto"/>
            <w:vAlign w:val="bottom"/>
          </w:tcPr>
          <w:p w14:paraId="5AD2E1B5" w14:textId="5D5C9F19" w:rsidR="008D79E1" w:rsidRPr="00BD373E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6729CF78" w14:textId="3C5AA1C3" w:rsidR="008D79E1" w:rsidRPr="00BD373E" w:rsidRDefault="008C15AB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A090BF4" w14:textId="77777777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E48FE3" w14:textId="734B62DC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31</w:t>
            </w:r>
            <w:r w:rsidRPr="00BD373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79E1" w:rsidRPr="00BD373E" w14:paraId="17B43725" w14:textId="77777777" w:rsidTr="00410680">
        <w:trPr>
          <w:trHeight w:val="20"/>
          <w:tblHeader/>
        </w:trPr>
        <w:tc>
          <w:tcPr>
            <w:tcW w:w="6354" w:type="dxa"/>
            <w:shd w:val="clear" w:color="auto" w:fill="auto"/>
            <w:vAlign w:val="bottom"/>
          </w:tcPr>
          <w:p w14:paraId="61958CCA" w14:textId="77777777" w:rsidR="008D79E1" w:rsidRPr="00BD373E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41471718" w14:textId="7BFC8E1A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 w:rsidR="008C15A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F4DDB45" w14:textId="77777777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E1C0F4" w14:textId="22E47A9A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 w:rsidR="008C15A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8768E" w:rsidRPr="00BD373E" w14:paraId="2C095259" w14:textId="77777777" w:rsidTr="00410680">
        <w:trPr>
          <w:trHeight w:val="20"/>
          <w:tblHeader/>
        </w:trPr>
        <w:tc>
          <w:tcPr>
            <w:tcW w:w="6354" w:type="dxa"/>
            <w:shd w:val="clear" w:color="auto" w:fill="auto"/>
            <w:vAlign w:val="bottom"/>
          </w:tcPr>
          <w:p w14:paraId="190064AA" w14:textId="77777777" w:rsidR="00D8768E" w:rsidRPr="00BD373E" w:rsidRDefault="00D8768E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dxa"/>
            <w:gridSpan w:val="3"/>
            <w:vAlign w:val="bottom"/>
          </w:tcPr>
          <w:p w14:paraId="3F22905F" w14:textId="77777777" w:rsidR="00D8768E" w:rsidRPr="00BD373E" w:rsidRDefault="00D8768E" w:rsidP="00555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91110" w:rsidRPr="00BD373E" w14:paraId="4E4DB9F5" w14:textId="77777777" w:rsidTr="00410680">
        <w:trPr>
          <w:trHeight w:val="20"/>
        </w:trPr>
        <w:tc>
          <w:tcPr>
            <w:tcW w:w="6354" w:type="dxa"/>
          </w:tcPr>
          <w:p w14:paraId="7CA8DEE5" w14:textId="7F6400A4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86834576"/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  <w:bookmarkEnd w:id="3"/>
          </w:p>
        </w:tc>
        <w:tc>
          <w:tcPr>
            <w:tcW w:w="1476" w:type="dxa"/>
          </w:tcPr>
          <w:p w14:paraId="757BEABA" w14:textId="3D237D1D" w:rsidR="00691110" w:rsidRPr="00BD373E" w:rsidRDefault="008E0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69,603,63</w:t>
            </w:r>
            <w:r w:rsidR="00A766A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DE8E55F" w14:textId="77777777" w:rsidR="00691110" w:rsidRPr="00BD373E" w:rsidRDefault="00691110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43478" w14:textId="15838499" w:rsidR="00691110" w:rsidRPr="00BD373E" w:rsidRDefault="00DF292F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48,105,059</w:t>
            </w:r>
          </w:p>
        </w:tc>
      </w:tr>
      <w:tr w:rsidR="00691110" w:rsidRPr="00BD373E" w14:paraId="22BBF91D" w14:textId="77777777" w:rsidTr="00410680">
        <w:trPr>
          <w:trHeight w:val="20"/>
        </w:trPr>
        <w:tc>
          <w:tcPr>
            <w:tcW w:w="6354" w:type="dxa"/>
          </w:tcPr>
          <w:p w14:paraId="16E3C818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76" w:type="dxa"/>
          </w:tcPr>
          <w:p w14:paraId="3B7FFD43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23C430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2A3EE7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4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110" w:rsidRPr="00BD373E" w14:paraId="46D82568" w14:textId="77777777" w:rsidTr="00410680">
        <w:trPr>
          <w:trHeight w:val="20"/>
        </w:trPr>
        <w:tc>
          <w:tcPr>
            <w:tcW w:w="6354" w:type="dxa"/>
          </w:tcPr>
          <w:p w14:paraId="2050952B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76" w:type="dxa"/>
          </w:tcPr>
          <w:p w14:paraId="4E775EF9" w14:textId="4B60F147" w:rsidR="00691110" w:rsidRPr="00BD373E" w:rsidRDefault="008E04E6" w:rsidP="00B4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14,444,793</w:t>
            </w:r>
          </w:p>
        </w:tc>
        <w:tc>
          <w:tcPr>
            <w:tcW w:w="270" w:type="dxa"/>
          </w:tcPr>
          <w:p w14:paraId="548353D1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335F34" w14:textId="611500BD" w:rsidR="00691110" w:rsidRPr="00BD373E" w:rsidRDefault="002F71D6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15,535,335</w:t>
            </w:r>
          </w:p>
        </w:tc>
      </w:tr>
      <w:tr w:rsidR="002F71D6" w:rsidRPr="00BD373E" w14:paraId="467470D9" w14:textId="77777777" w:rsidTr="00410680">
        <w:trPr>
          <w:trHeight w:val="20"/>
        </w:trPr>
        <w:tc>
          <w:tcPr>
            <w:tcW w:w="6354" w:type="dxa"/>
          </w:tcPr>
          <w:p w14:paraId="58C4C3C4" w14:textId="3CE1AC7D" w:rsidR="002F71D6" w:rsidRPr="00BD373E" w:rsidRDefault="002F71D6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64A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A8C" w:rsidRPr="00BD373E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76" w:type="dxa"/>
          </w:tcPr>
          <w:p w14:paraId="0F972699" w14:textId="38A306E9" w:rsidR="002F71D6" w:rsidRPr="00BD373E" w:rsidDel="008C15AB" w:rsidRDefault="008E04E6" w:rsidP="00B4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  <w:r w:rsidR="00A766A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4B080BE" w14:textId="77777777" w:rsidR="002F71D6" w:rsidRPr="00BD373E" w:rsidRDefault="002F71D6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47C599" w14:textId="6FBCD426" w:rsidR="002F71D6" w:rsidRPr="00BD373E" w:rsidDel="002F71D6" w:rsidRDefault="002F71D6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3,550</w:t>
            </w:r>
          </w:p>
        </w:tc>
      </w:tr>
      <w:tr w:rsidR="002F71D6" w:rsidRPr="00BD373E" w14:paraId="4C4178A4" w14:textId="77777777" w:rsidTr="00410680">
        <w:trPr>
          <w:trHeight w:val="20"/>
        </w:trPr>
        <w:tc>
          <w:tcPr>
            <w:tcW w:w="6354" w:type="dxa"/>
          </w:tcPr>
          <w:p w14:paraId="46171EFB" w14:textId="614CE7C4" w:rsidR="002F71D6" w:rsidRDefault="002F71D6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F5105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76" w:type="dxa"/>
          </w:tcPr>
          <w:p w14:paraId="000C5084" w14:textId="65DC9283" w:rsidR="002F71D6" w:rsidRPr="00BD373E" w:rsidDel="008C15AB" w:rsidRDefault="00374B7B" w:rsidP="00BB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797672" w14:textId="77777777" w:rsidR="002F71D6" w:rsidRPr="00BD373E" w:rsidRDefault="002F71D6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C1F0D9" w14:textId="17302093" w:rsidR="002F71D6" w:rsidRDefault="002F71D6" w:rsidP="00BB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064E" w:rsidRPr="00BD373E" w14:paraId="700FC24B" w14:textId="77777777" w:rsidTr="00410680">
        <w:trPr>
          <w:trHeight w:val="20"/>
        </w:trPr>
        <w:tc>
          <w:tcPr>
            <w:tcW w:w="6354" w:type="dxa"/>
          </w:tcPr>
          <w:p w14:paraId="3D1B357D" w14:textId="074F1712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7DFC743" w14:textId="5E644336" w:rsidR="0000064E" w:rsidRPr="00BD373E" w:rsidRDefault="008E04E6" w:rsidP="00B4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84,049,25</w:t>
            </w:r>
            <w:r w:rsidR="003972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EC40CA" w14:textId="77777777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7E4AFF" w14:textId="6A47EDE1" w:rsidR="0000064E" w:rsidRPr="00BD373E" w:rsidRDefault="002F71D6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63,643,944</w:t>
            </w:r>
          </w:p>
        </w:tc>
      </w:tr>
      <w:tr w:rsidR="0000064E" w:rsidRPr="00BD373E" w14:paraId="44EDAAAE" w14:textId="77777777" w:rsidTr="00410680">
        <w:trPr>
          <w:trHeight w:val="20"/>
        </w:trPr>
        <w:tc>
          <w:tcPr>
            <w:tcW w:w="6354" w:type="dxa"/>
          </w:tcPr>
          <w:p w14:paraId="6D1FE69D" w14:textId="7FEFE5C3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7BDEFB16" w14:textId="647DB836" w:rsidR="0000064E" w:rsidRPr="00BD373E" w:rsidRDefault="00374B7B" w:rsidP="00E50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 w:right="25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3641E" w14:textId="77777777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34A6BD" w14:textId="526ACD76" w:rsidR="0000064E" w:rsidRPr="00BD373E" w:rsidRDefault="0000064E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0064E" w:rsidRPr="00BD373E" w14:paraId="18D4ECDE" w14:textId="77777777" w:rsidTr="00410680">
        <w:trPr>
          <w:trHeight w:val="20"/>
        </w:trPr>
        <w:tc>
          <w:tcPr>
            <w:tcW w:w="6354" w:type="dxa"/>
          </w:tcPr>
          <w:p w14:paraId="6CB99F2A" w14:textId="477A38DB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281BF2D0" w14:textId="477355DE" w:rsidR="0000064E" w:rsidRPr="00BD373E" w:rsidRDefault="008E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84,049,25</w:t>
            </w:r>
            <w:r w:rsidR="003972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3EE669" w14:textId="77777777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1A239C" w14:textId="3B07C78D" w:rsidR="0000064E" w:rsidRPr="00BD373E" w:rsidRDefault="002F71D6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63,643,944</w:t>
            </w:r>
          </w:p>
        </w:tc>
      </w:tr>
    </w:tbl>
    <w:p w14:paraId="11EF9BFF" w14:textId="77777777" w:rsidR="00A847BF" w:rsidRPr="00410680" w:rsidRDefault="00A847BF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4E65762C" w14:textId="1261DD78" w:rsidR="00E91D34" w:rsidRPr="00BD373E" w:rsidRDefault="00E91D34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25734B1B" w14:textId="6A10187C" w:rsidR="00E91D34" w:rsidRPr="00410680" w:rsidRDefault="00E91D34" w:rsidP="00176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1403E7D" w14:textId="2EB20B07" w:rsidR="0099609D" w:rsidRPr="002564DB" w:rsidRDefault="008A236D" w:rsidP="008A2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>การซื้อ จำหน่าย</w:t>
      </w:r>
      <w:r w:rsidR="001A2995">
        <w:rPr>
          <w:rFonts w:ascii="Angsana New" w:hAnsi="Angsana New" w:hint="cs"/>
          <w:color w:val="000000"/>
          <w:spacing w:val="6"/>
          <w:sz w:val="30"/>
          <w:szCs w:val="30"/>
          <w:cs/>
        </w:rPr>
        <w:t>/ตัดจำหน่าย</w:t>
      </w:r>
      <w:r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และโอนอาคารและอุปกรณ์สำหรับ</w:t>
      </w:r>
      <w:r w:rsidR="007B6706"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>งวด</w:t>
      </w:r>
      <w:r w:rsidR="002F71D6"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>สาม</w:t>
      </w:r>
      <w:r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เดือนสิ้นสุดวันที่ </w:t>
      </w:r>
      <w:r w:rsidR="002F71D6" w:rsidRPr="002564DB">
        <w:rPr>
          <w:rFonts w:ascii="Angsana New" w:hAnsi="Angsana New"/>
          <w:color w:val="000000"/>
          <w:spacing w:val="6"/>
          <w:sz w:val="30"/>
          <w:szCs w:val="30"/>
        </w:rPr>
        <w:t xml:space="preserve">31 </w:t>
      </w:r>
      <w:r w:rsidR="002F71D6"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มีนาคม </w:t>
      </w:r>
      <w:r w:rsidRPr="002564DB">
        <w:rPr>
          <w:rFonts w:ascii="Angsana New" w:hAnsi="Angsana New"/>
          <w:color w:val="000000"/>
          <w:spacing w:val="4"/>
          <w:sz w:val="30"/>
          <w:szCs w:val="30"/>
        </w:rPr>
        <w:t>256</w:t>
      </w:r>
      <w:r w:rsidR="002F71D6" w:rsidRPr="002564DB">
        <w:rPr>
          <w:rFonts w:ascii="Angsana New" w:hAnsi="Angsana New"/>
          <w:color w:val="000000"/>
          <w:spacing w:val="4"/>
          <w:sz w:val="30"/>
          <w:szCs w:val="30"/>
        </w:rPr>
        <w:t>6</w:t>
      </w:r>
      <w:r w:rsidRPr="002564DB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1A2995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  </w:t>
      </w:r>
      <w:r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>มีดังนี้</w:t>
      </w:r>
    </w:p>
    <w:p w14:paraId="5B59675A" w14:textId="77777777" w:rsidR="008A236D" w:rsidRPr="0099609D" w:rsidRDefault="008A236D" w:rsidP="00BB0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93"/>
        <w:gridCol w:w="300"/>
        <w:gridCol w:w="1707"/>
      </w:tblGrid>
      <w:tr w:rsidR="008A236D" w:rsidRPr="00BD373E" w14:paraId="588F67D4" w14:textId="77777777" w:rsidTr="007134E8">
        <w:trPr>
          <w:trHeight w:val="406"/>
        </w:trPr>
        <w:tc>
          <w:tcPr>
            <w:tcW w:w="3077" w:type="pct"/>
          </w:tcPr>
          <w:p w14:paraId="0FDED552" w14:textId="77777777" w:rsidR="008A236D" w:rsidRPr="00BD373E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72AA544C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</w:tcPr>
          <w:p w14:paraId="0B70D994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0357C0E3" w14:textId="132996E3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</w:t>
            </w:r>
            <w:r w:rsidR="001A29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/</w:t>
            </w:r>
            <w:r w:rsidR="00374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37422B">
              <w:rPr>
                <w:rFonts w:hint="cs"/>
                <w:color w:val="000000"/>
                <w:cs/>
              </w:rPr>
              <w:t xml:space="preserve">           </w:t>
            </w:r>
            <w:r w:rsidR="001A29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ตัดจำหน่าย </w:t>
            </w: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</w:p>
        </w:tc>
      </w:tr>
      <w:tr w:rsidR="008A236D" w:rsidRPr="00BD373E" w14:paraId="61112D92" w14:textId="77777777" w:rsidTr="007134E8">
        <w:trPr>
          <w:trHeight w:val="406"/>
        </w:trPr>
        <w:tc>
          <w:tcPr>
            <w:tcW w:w="3077" w:type="pct"/>
          </w:tcPr>
          <w:p w14:paraId="108F2608" w14:textId="77777777" w:rsidR="008A236D" w:rsidRPr="00BD373E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5EB2B79A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การซื้อและการโอนเข้า - ราคาทุน</w:t>
            </w:r>
          </w:p>
        </w:tc>
        <w:tc>
          <w:tcPr>
            <w:tcW w:w="160" w:type="pct"/>
          </w:tcPr>
          <w:p w14:paraId="093A7FB7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442511F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การโอนออก - ราคา</w:t>
            </w:r>
          </w:p>
          <w:p w14:paraId="1F2ECA3C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8A236D" w:rsidRPr="00BD373E" w14:paraId="42E54323" w14:textId="77777777" w:rsidTr="007134E8">
        <w:trPr>
          <w:trHeight w:val="349"/>
        </w:trPr>
        <w:tc>
          <w:tcPr>
            <w:tcW w:w="3077" w:type="pct"/>
          </w:tcPr>
          <w:p w14:paraId="6B0E28B5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23" w:type="pct"/>
            <w:gridSpan w:val="3"/>
          </w:tcPr>
          <w:p w14:paraId="193C8C76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5D20DB" w:rsidRPr="00BD373E" w14:paraId="43A5BE18" w14:textId="77777777" w:rsidTr="007134E8">
        <w:trPr>
          <w:trHeight w:val="417"/>
        </w:trPr>
        <w:tc>
          <w:tcPr>
            <w:tcW w:w="3077" w:type="pct"/>
          </w:tcPr>
          <w:p w14:paraId="65DCE995" w14:textId="253400DA" w:rsidR="005D20DB" w:rsidRPr="00BD373E" w:rsidRDefault="005D20DB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51" w:type="pct"/>
          </w:tcPr>
          <w:p w14:paraId="66F9D451" w14:textId="0CA72EC3" w:rsidR="005D20DB" w:rsidRPr="00BD373E" w:rsidRDefault="00C6088A" w:rsidP="005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088A">
              <w:rPr>
                <w:rFonts w:ascii="Angsana New" w:hAnsi="Angsana New"/>
                <w:color w:val="000000"/>
                <w:sz w:val="30"/>
                <w:szCs w:val="30"/>
                <w:cs/>
              </w:rPr>
              <w:t>781</w:t>
            </w:r>
            <w:r w:rsidRPr="00C6088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6088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426 </w:t>
            </w:r>
          </w:p>
        </w:tc>
        <w:tc>
          <w:tcPr>
            <w:tcW w:w="160" w:type="pct"/>
          </w:tcPr>
          <w:p w14:paraId="19530371" w14:textId="77777777" w:rsidR="005D20DB" w:rsidRPr="00BD373E" w:rsidRDefault="005D20DB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0B7BBA0" w14:textId="04B9A1A5" w:rsidR="005D20DB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91110" w:rsidRPr="00BD373E" w14:paraId="2BAF562F" w14:textId="77777777" w:rsidTr="007134E8">
        <w:trPr>
          <w:trHeight w:val="417"/>
        </w:trPr>
        <w:tc>
          <w:tcPr>
            <w:tcW w:w="3077" w:type="pct"/>
          </w:tcPr>
          <w:p w14:paraId="4F7A11DA" w14:textId="4D422A00" w:rsidR="00691110" w:rsidRPr="00BD373E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51" w:type="pct"/>
          </w:tcPr>
          <w:p w14:paraId="190BBB07" w14:textId="68E05BFC" w:rsidR="00691110" w:rsidRPr="00BD373E" w:rsidRDefault="00C6088A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C6088A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C608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88A">
              <w:rPr>
                <w:rFonts w:asciiTheme="majorBidi" w:hAnsiTheme="majorBidi"/>
                <w:sz w:val="30"/>
                <w:szCs w:val="30"/>
                <w:cs/>
              </w:rPr>
              <w:t>239</w:t>
            </w:r>
            <w:r w:rsidRPr="00C608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88A">
              <w:rPr>
                <w:rFonts w:asciiTheme="majorBidi" w:hAnsiTheme="majorBidi"/>
                <w:sz w:val="30"/>
                <w:szCs w:val="30"/>
                <w:cs/>
              </w:rPr>
              <w:t xml:space="preserve">172 </w:t>
            </w:r>
          </w:p>
        </w:tc>
        <w:tc>
          <w:tcPr>
            <w:tcW w:w="160" w:type="pct"/>
          </w:tcPr>
          <w:p w14:paraId="7212C56B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552C9DD2" w14:textId="0235B096" w:rsidR="00691110" w:rsidRPr="00BD373E" w:rsidRDefault="00C6088A" w:rsidP="00F6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1110" w:rsidRPr="00BD373E" w14:paraId="6AFD523F" w14:textId="77777777" w:rsidTr="007134E8">
        <w:trPr>
          <w:trHeight w:val="428"/>
        </w:trPr>
        <w:tc>
          <w:tcPr>
            <w:tcW w:w="3077" w:type="pct"/>
          </w:tcPr>
          <w:p w14:paraId="4311F8ED" w14:textId="77777777" w:rsidR="00691110" w:rsidRPr="00BD373E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51" w:type="pct"/>
          </w:tcPr>
          <w:p w14:paraId="23878513" w14:textId="36BEDFDA" w:rsidR="00691110" w:rsidRPr="00BD373E" w:rsidRDefault="00C6088A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88A">
              <w:rPr>
                <w:rFonts w:asciiTheme="majorBidi" w:hAnsiTheme="majorBidi"/>
                <w:sz w:val="30"/>
                <w:szCs w:val="30"/>
                <w:cs/>
              </w:rPr>
              <w:t>24</w:t>
            </w:r>
            <w:r w:rsidRPr="00C608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88A">
              <w:rPr>
                <w:rFonts w:asciiTheme="majorBidi" w:hAnsiTheme="majorBidi"/>
                <w:sz w:val="30"/>
                <w:szCs w:val="30"/>
                <w:cs/>
              </w:rPr>
              <w:t>855</w:t>
            </w:r>
            <w:r w:rsidRPr="00C608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88A">
              <w:rPr>
                <w:rFonts w:asciiTheme="majorBidi" w:hAnsiTheme="majorBidi"/>
                <w:sz w:val="30"/>
                <w:szCs w:val="30"/>
                <w:cs/>
              </w:rPr>
              <w:t xml:space="preserve">300 </w:t>
            </w:r>
          </w:p>
        </w:tc>
        <w:tc>
          <w:tcPr>
            <w:tcW w:w="160" w:type="pct"/>
          </w:tcPr>
          <w:p w14:paraId="2108EFBD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6EE1E439" w14:textId="7F5DDC2A" w:rsidR="00691110" w:rsidRPr="00BD373E" w:rsidRDefault="00C6088A" w:rsidP="008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29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C6088A">
              <w:rPr>
                <w:rFonts w:asciiTheme="majorBidi" w:hAnsiTheme="majorBidi"/>
                <w:sz w:val="30"/>
                <w:szCs w:val="30"/>
                <w:cs/>
              </w:rPr>
              <w:t>73</w:t>
            </w:r>
            <w:r w:rsidRPr="00C608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88A">
              <w:rPr>
                <w:rFonts w:asciiTheme="majorBidi" w:hAnsiTheme="majorBidi"/>
                <w:sz w:val="30"/>
                <w:szCs w:val="30"/>
                <w:cs/>
              </w:rPr>
              <w:t>790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C6088A" w:rsidRPr="00BD373E" w14:paraId="6C0F8234" w14:textId="77777777" w:rsidTr="003A66B0">
        <w:trPr>
          <w:trHeight w:val="417"/>
        </w:trPr>
        <w:tc>
          <w:tcPr>
            <w:tcW w:w="3077" w:type="pct"/>
          </w:tcPr>
          <w:p w14:paraId="13491853" w14:textId="77777777" w:rsidR="00C6088A" w:rsidRPr="00BD373E" w:rsidRDefault="00C6088A" w:rsidP="00C6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51" w:type="pct"/>
          </w:tcPr>
          <w:p w14:paraId="7636EF1B" w14:textId="3BD98AA4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C6088A">
              <w:rPr>
                <w:rFonts w:asciiTheme="majorBidi" w:hAnsiTheme="majorBidi"/>
                <w:sz w:val="30"/>
                <w:szCs w:val="30"/>
                <w:cs/>
              </w:rPr>
              <w:t>170</w:t>
            </w:r>
            <w:r w:rsidRPr="00C608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88A">
              <w:rPr>
                <w:rFonts w:asciiTheme="majorBidi" w:hAnsiTheme="majorBidi"/>
                <w:sz w:val="30"/>
                <w:szCs w:val="30"/>
                <w:cs/>
              </w:rPr>
              <w:t xml:space="preserve">030 </w:t>
            </w:r>
          </w:p>
        </w:tc>
        <w:tc>
          <w:tcPr>
            <w:tcW w:w="160" w:type="pct"/>
          </w:tcPr>
          <w:p w14:paraId="347FDF89" w14:textId="77777777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28AF6702" w14:textId="23A896C3" w:rsidR="00C6088A" w:rsidRPr="00BD373E" w:rsidRDefault="00C6088A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088A" w:rsidRPr="00BD373E" w14:paraId="458DF5AB" w14:textId="77777777" w:rsidTr="003A66B0">
        <w:trPr>
          <w:trHeight w:val="417"/>
        </w:trPr>
        <w:tc>
          <w:tcPr>
            <w:tcW w:w="3077" w:type="pct"/>
          </w:tcPr>
          <w:p w14:paraId="5FEDD8BB" w14:textId="07822B92" w:rsidR="00C6088A" w:rsidRPr="00BD373E" w:rsidRDefault="00C6088A" w:rsidP="00C6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51" w:type="pct"/>
          </w:tcPr>
          <w:p w14:paraId="42A071ED" w14:textId="15AC80DF" w:rsidR="00C6088A" w:rsidRPr="00BD373E" w:rsidRDefault="00C6088A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C6088A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410680">
              <w:rPr>
                <w:rFonts w:asciiTheme="majorBidi" w:hAnsiTheme="majorBidi"/>
                <w:sz w:val="30"/>
                <w:szCs w:val="30"/>
              </w:rPr>
              <w:t>,</w:t>
            </w:r>
            <w:r w:rsidRPr="00C6088A">
              <w:rPr>
                <w:rFonts w:asciiTheme="majorBidi" w:hAnsiTheme="majorBidi"/>
                <w:sz w:val="30"/>
                <w:szCs w:val="30"/>
                <w:cs/>
              </w:rPr>
              <w:t>554</w:t>
            </w:r>
            <w:r w:rsidRPr="00410680">
              <w:rPr>
                <w:rFonts w:asciiTheme="majorBidi" w:hAnsiTheme="majorBidi"/>
                <w:sz w:val="30"/>
                <w:szCs w:val="30"/>
              </w:rPr>
              <w:t>,</w:t>
            </w:r>
            <w:r w:rsidRPr="00C6088A">
              <w:rPr>
                <w:rFonts w:asciiTheme="majorBidi" w:hAnsiTheme="majorBidi"/>
                <w:sz w:val="30"/>
                <w:szCs w:val="30"/>
                <w:cs/>
              </w:rPr>
              <w:t xml:space="preserve">064 </w:t>
            </w:r>
          </w:p>
        </w:tc>
        <w:tc>
          <w:tcPr>
            <w:tcW w:w="160" w:type="pct"/>
          </w:tcPr>
          <w:p w14:paraId="203F6279" w14:textId="77777777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3AB17979" w14:textId="4317E437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C6088A" w:rsidRPr="00BD373E" w14:paraId="21A2F0A1" w14:textId="77777777" w:rsidTr="007134E8">
        <w:trPr>
          <w:trHeight w:val="417"/>
        </w:trPr>
        <w:tc>
          <w:tcPr>
            <w:tcW w:w="3077" w:type="pct"/>
          </w:tcPr>
          <w:p w14:paraId="2A02F3DC" w14:textId="77777777" w:rsidR="00C6088A" w:rsidRPr="00BD373E" w:rsidRDefault="00C6088A" w:rsidP="00C6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</w:tcPr>
          <w:p w14:paraId="4E521936" w14:textId="739138E5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C6088A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C608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88A">
              <w:rPr>
                <w:rFonts w:asciiTheme="majorBidi" w:hAnsiTheme="majorBidi"/>
                <w:sz w:val="30"/>
                <w:szCs w:val="30"/>
                <w:cs/>
              </w:rPr>
              <w:t>982</w:t>
            </w:r>
            <w:r w:rsidRPr="00C608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88A">
              <w:rPr>
                <w:rFonts w:asciiTheme="majorBidi" w:hAnsiTheme="majorBidi"/>
                <w:sz w:val="30"/>
                <w:szCs w:val="30"/>
                <w:cs/>
              </w:rPr>
              <w:t xml:space="preserve">513 </w:t>
            </w:r>
          </w:p>
        </w:tc>
        <w:tc>
          <w:tcPr>
            <w:tcW w:w="160" w:type="pct"/>
            <w:shd w:val="clear" w:color="auto" w:fill="auto"/>
          </w:tcPr>
          <w:p w14:paraId="3E9E01BC" w14:textId="77777777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14:paraId="4EB57053" w14:textId="192874EF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29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C6088A">
              <w:rPr>
                <w:rFonts w:asciiTheme="majorBidi" w:hAnsiTheme="majorBidi"/>
                <w:sz w:val="30"/>
                <w:szCs w:val="30"/>
                <w:cs/>
              </w:rPr>
              <w:t>23</w:t>
            </w:r>
            <w:r w:rsidRPr="00C608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88A">
              <w:rPr>
                <w:rFonts w:asciiTheme="majorBidi" w:hAnsiTheme="majorBidi"/>
                <w:sz w:val="30"/>
                <w:szCs w:val="30"/>
                <w:cs/>
              </w:rPr>
              <w:t>942</w:t>
            </w:r>
            <w:r w:rsidRPr="00C608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88A">
              <w:rPr>
                <w:rFonts w:asciiTheme="majorBidi" w:hAnsiTheme="majorBidi"/>
                <w:sz w:val="30"/>
                <w:szCs w:val="30"/>
                <w:cs/>
              </w:rPr>
              <w:t>448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  <w:r w:rsidRPr="00C6088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</w:tr>
      <w:tr w:rsidR="00C6088A" w:rsidRPr="00BD373E" w14:paraId="42FBBA25" w14:textId="77777777" w:rsidTr="001A2995">
        <w:trPr>
          <w:trHeight w:val="438"/>
        </w:trPr>
        <w:tc>
          <w:tcPr>
            <w:tcW w:w="3077" w:type="pct"/>
          </w:tcPr>
          <w:p w14:paraId="02F6071D" w14:textId="77777777" w:rsidR="00C6088A" w:rsidRPr="00BD373E" w:rsidRDefault="00C6088A" w:rsidP="00C6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BA6F9" w14:textId="704D9970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88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42</w:t>
            </w:r>
            <w:r w:rsidRPr="00C608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88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582</w:t>
            </w:r>
            <w:r w:rsidRPr="00C608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88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505 </w:t>
            </w:r>
          </w:p>
        </w:tc>
        <w:tc>
          <w:tcPr>
            <w:tcW w:w="160" w:type="pct"/>
            <w:shd w:val="clear" w:color="auto" w:fill="auto"/>
          </w:tcPr>
          <w:p w14:paraId="29C16438" w14:textId="77777777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E86F1" w14:textId="16E066EC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(</w:t>
            </w:r>
            <w:r w:rsidRPr="00C6088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24</w:t>
            </w:r>
            <w:r w:rsidRPr="00C608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88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016</w:t>
            </w:r>
            <w:r w:rsidRPr="00C608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88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239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)</w:t>
            </w:r>
            <w:r w:rsidRPr="00C6088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</w:tbl>
    <w:p w14:paraId="36EAB79A" w14:textId="4ED4222E" w:rsidR="005B222A" w:rsidRDefault="005B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88AB86D" w14:textId="5C078FD6" w:rsidR="00730C3B" w:rsidRPr="00410680" w:rsidRDefault="00730C3B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2564DB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หนี้สินที่มีภาระดอกเบี้ย</w:t>
      </w:r>
    </w:p>
    <w:p w14:paraId="71AD7743" w14:textId="26C529E5" w:rsidR="00730C3B" w:rsidRPr="00410680" w:rsidRDefault="00730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70"/>
        <w:gridCol w:w="1620"/>
        <w:gridCol w:w="270"/>
        <w:gridCol w:w="1710"/>
      </w:tblGrid>
      <w:tr w:rsidR="00730C3B" w:rsidRPr="002564DB" w14:paraId="18DA098E" w14:textId="77777777" w:rsidTr="00345DC1">
        <w:tc>
          <w:tcPr>
            <w:tcW w:w="5490" w:type="dxa"/>
          </w:tcPr>
          <w:p w14:paraId="36B6F96E" w14:textId="77777777" w:rsidR="00730C3B" w:rsidRPr="002564DB" w:rsidRDefault="00730C3B" w:rsidP="00410680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4" w:name="_Hlk30148679"/>
          </w:p>
        </w:tc>
        <w:tc>
          <w:tcPr>
            <w:tcW w:w="270" w:type="dxa"/>
          </w:tcPr>
          <w:p w14:paraId="248BC63B" w14:textId="77777777" w:rsidR="00730C3B" w:rsidRPr="002564DB" w:rsidRDefault="00730C3B" w:rsidP="004106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1409409" w14:textId="404616A6" w:rsidR="00730C3B" w:rsidRPr="002564DB" w:rsidRDefault="000D5FB0" w:rsidP="00410680">
            <w:pPr>
              <w:tabs>
                <w:tab w:val="clear" w:pos="3515"/>
                <w:tab w:val="left" w:pos="14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564D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64D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57BE580" w14:textId="77777777" w:rsidR="00730C3B" w:rsidRPr="002564DB" w:rsidRDefault="00730C3B" w:rsidP="0041068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D203D3C" w14:textId="77777777" w:rsidR="00730C3B" w:rsidRPr="002564DB" w:rsidRDefault="00730C3B" w:rsidP="0041068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64DB">
              <w:rPr>
                <w:rFonts w:ascii="Angsana New" w:hAnsi="Angsana New"/>
                <w:sz w:val="30"/>
                <w:szCs w:val="30"/>
              </w:rPr>
              <w:t>31</w:t>
            </w:r>
            <w:r w:rsidRPr="002564D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C3B" w:rsidRPr="002564DB" w14:paraId="28F5DA8C" w14:textId="77777777" w:rsidTr="00345DC1">
        <w:tc>
          <w:tcPr>
            <w:tcW w:w="5490" w:type="dxa"/>
          </w:tcPr>
          <w:p w14:paraId="7FAD4F7E" w14:textId="77777777" w:rsidR="00730C3B" w:rsidRPr="002564DB" w:rsidRDefault="00730C3B" w:rsidP="00410680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F9CD8" w14:textId="77777777" w:rsidR="00730C3B" w:rsidRPr="002564DB" w:rsidRDefault="00730C3B" w:rsidP="004106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5C0DEE9" w14:textId="5BDFC1A9" w:rsidR="00730C3B" w:rsidRPr="002564DB" w:rsidRDefault="00730C3B" w:rsidP="00410680">
            <w:pPr>
              <w:tabs>
                <w:tab w:val="clear" w:pos="3515"/>
                <w:tab w:val="left" w:pos="14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64DB">
              <w:rPr>
                <w:rFonts w:ascii="Angsana New" w:hAnsi="Angsana New"/>
                <w:sz w:val="30"/>
                <w:szCs w:val="30"/>
              </w:rPr>
              <w:t>256</w:t>
            </w:r>
            <w:r w:rsidR="000D5FB0" w:rsidRPr="002564D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33485AE" w14:textId="77777777" w:rsidR="00730C3B" w:rsidRPr="002564DB" w:rsidRDefault="00730C3B" w:rsidP="0041068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0F959C5" w14:textId="32155BB1" w:rsidR="00730C3B" w:rsidRPr="002564DB" w:rsidRDefault="00730C3B" w:rsidP="004106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64DB">
              <w:rPr>
                <w:rFonts w:ascii="Angsana New" w:hAnsi="Angsana New"/>
                <w:sz w:val="30"/>
                <w:szCs w:val="30"/>
              </w:rPr>
              <w:t>256</w:t>
            </w:r>
            <w:r w:rsidR="000D5FB0" w:rsidRPr="002564D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30C3B" w:rsidRPr="002564DB" w14:paraId="1B54662B" w14:textId="77777777" w:rsidTr="00345DC1">
        <w:tc>
          <w:tcPr>
            <w:tcW w:w="5490" w:type="dxa"/>
          </w:tcPr>
          <w:p w14:paraId="7ACDE99F" w14:textId="77777777" w:rsidR="00730C3B" w:rsidRPr="002564DB" w:rsidRDefault="00730C3B" w:rsidP="00410680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88884E1" w14:textId="77777777" w:rsidR="00730C3B" w:rsidRPr="002564DB" w:rsidRDefault="00730C3B" w:rsidP="004106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tcBorders>
              <w:left w:val="nil"/>
            </w:tcBorders>
          </w:tcPr>
          <w:p w14:paraId="385E78FD" w14:textId="77777777" w:rsidR="00730C3B" w:rsidRPr="002564DB" w:rsidRDefault="00730C3B" w:rsidP="004106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564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730C3B" w:rsidRPr="002564DB" w14:paraId="60A05377" w14:textId="77777777" w:rsidTr="00345DC1">
        <w:tc>
          <w:tcPr>
            <w:tcW w:w="5490" w:type="dxa"/>
          </w:tcPr>
          <w:p w14:paraId="0FE03473" w14:textId="77777777" w:rsidR="00730C3B" w:rsidRPr="002564DB" w:rsidRDefault="00730C3B" w:rsidP="00410680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6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2748D56E" w14:textId="77777777" w:rsidR="00730C3B" w:rsidRPr="002564DB" w:rsidRDefault="00730C3B" w:rsidP="0041068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309289" w14:textId="77777777" w:rsidR="00730C3B" w:rsidRPr="002564DB" w:rsidRDefault="00730C3B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266BD" w14:textId="77777777" w:rsidR="00730C3B" w:rsidRPr="002564DB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DC39C1" w14:textId="77777777" w:rsidR="00730C3B" w:rsidRPr="002564DB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C3B" w:rsidRPr="002564DB" w14:paraId="2EE2B51C" w14:textId="77777777" w:rsidTr="00345DC1">
        <w:tc>
          <w:tcPr>
            <w:tcW w:w="5490" w:type="dxa"/>
          </w:tcPr>
          <w:p w14:paraId="01AED879" w14:textId="77777777" w:rsidR="00730C3B" w:rsidRPr="002564DB" w:rsidRDefault="00730C3B" w:rsidP="00410680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4D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2564DB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2564D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2BB33E13" w14:textId="77777777" w:rsidR="00730C3B" w:rsidRPr="002564DB" w:rsidRDefault="00730C3B" w:rsidP="00410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612783" w14:textId="786B7355" w:rsidR="00730C3B" w:rsidRPr="00BB0D90" w:rsidRDefault="000B4640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255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BB0D90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8359772" w14:textId="77777777" w:rsidR="00730C3B" w:rsidRPr="002564DB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FFB580" w14:textId="4D348282" w:rsidR="00730C3B" w:rsidRPr="002564DB" w:rsidRDefault="000D5FB0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64D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66,863</w:t>
            </w:r>
          </w:p>
        </w:tc>
      </w:tr>
      <w:tr w:rsidR="00730C3B" w:rsidRPr="00813803" w14:paraId="0AD8E02E" w14:textId="77777777" w:rsidTr="00345DC1">
        <w:trPr>
          <w:trHeight w:val="389"/>
        </w:trPr>
        <w:tc>
          <w:tcPr>
            <w:tcW w:w="5490" w:type="dxa"/>
            <w:shd w:val="clear" w:color="auto" w:fill="auto"/>
          </w:tcPr>
          <w:p w14:paraId="545BBF30" w14:textId="77777777" w:rsidR="00730C3B" w:rsidRPr="00813803" w:rsidRDefault="00730C3B" w:rsidP="00410680">
            <w:pPr>
              <w:tabs>
                <w:tab w:val="clear" w:pos="1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803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5EC27A90" w14:textId="77777777" w:rsidR="00730C3B" w:rsidRPr="00813803" w:rsidRDefault="00730C3B" w:rsidP="00410680">
            <w:pPr>
              <w:tabs>
                <w:tab w:val="clear" w:pos="1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4D641" w14:textId="3B302058" w:rsidR="00730C3B" w:rsidRPr="00BB0D90" w:rsidRDefault="00144009" w:rsidP="00BB0D90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BB0D90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1,269,119</w:t>
            </w:r>
          </w:p>
        </w:tc>
        <w:tc>
          <w:tcPr>
            <w:tcW w:w="270" w:type="dxa"/>
            <w:shd w:val="clear" w:color="auto" w:fill="auto"/>
          </w:tcPr>
          <w:p w14:paraId="16FC63B1" w14:textId="77777777" w:rsidR="00730C3B" w:rsidRPr="00813803" w:rsidRDefault="00730C3B" w:rsidP="00410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 w:line="240" w:lineRule="auto"/>
              <w:ind w:left="-101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93C3D" w14:textId="49E54C3D" w:rsidR="00730C3B" w:rsidRPr="00813803" w:rsidRDefault="000D5FB0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81380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30C3B" w:rsidRPr="00813803" w14:paraId="698332DE" w14:textId="77777777" w:rsidTr="00345DC1">
        <w:tc>
          <w:tcPr>
            <w:tcW w:w="5490" w:type="dxa"/>
            <w:shd w:val="clear" w:color="auto" w:fill="auto"/>
          </w:tcPr>
          <w:p w14:paraId="3D1D0D78" w14:textId="77777777" w:rsidR="00730C3B" w:rsidRPr="00813803" w:rsidRDefault="00730C3B" w:rsidP="00410680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1E9A7662" w14:textId="77777777" w:rsidR="00730C3B" w:rsidRPr="00813803" w:rsidRDefault="00730C3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C5383" w14:textId="40559D72" w:rsidR="00730C3B" w:rsidRPr="00813803" w:rsidRDefault="00144009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1,269,119</w:t>
            </w:r>
          </w:p>
        </w:tc>
        <w:tc>
          <w:tcPr>
            <w:tcW w:w="270" w:type="dxa"/>
            <w:shd w:val="clear" w:color="auto" w:fill="auto"/>
          </w:tcPr>
          <w:p w14:paraId="21DC8E20" w14:textId="77777777" w:rsidR="00730C3B" w:rsidRPr="00813803" w:rsidRDefault="00730C3B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452AAF" w14:textId="691D9389" w:rsidR="00730C3B" w:rsidRPr="00813803" w:rsidRDefault="000D5FB0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8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66,863</w:t>
            </w:r>
          </w:p>
        </w:tc>
      </w:tr>
      <w:tr w:rsidR="002E58FD" w:rsidRPr="00813803" w14:paraId="345129E2" w14:textId="77777777" w:rsidTr="002E58FD">
        <w:tc>
          <w:tcPr>
            <w:tcW w:w="5490" w:type="dxa"/>
            <w:shd w:val="clear" w:color="auto" w:fill="auto"/>
          </w:tcPr>
          <w:p w14:paraId="4F8CE943" w14:textId="77777777" w:rsidR="002E58FD" w:rsidRPr="00813803" w:rsidRDefault="002E58FD" w:rsidP="00410680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DD9790" w14:textId="77777777" w:rsidR="002E58FD" w:rsidRPr="00813803" w:rsidRDefault="002E58FD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C628E" w14:textId="77777777" w:rsidR="002E58FD" w:rsidRPr="00813803" w:rsidRDefault="002E58FD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2DA327" w14:textId="77777777" w:rsidR="002E58FD" w:rsidRPr="00813803" w:rsidRDefault="002E58FD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8C02C" w14:textId="77777777" w:rsidR="002E58FD" w:rsidRPr="00813803" w:rsidRDefault="002E58FD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30C3B" w:rsidRPr="00813803" w14:paraId="69673333" w14:textId="77777777" w:rsidTr="002E58F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5B4B2F81" w14:textId="77777777" w:rsidR="00730C3B" w:rsidRPr="00813803" w:rsidRDefault="00730C3B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38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6E6A4931" w14:textId="77777777" w:rsidR="00730C3B" w:rsidRPr="00813803" w:rsidRDefault="00730C3B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86DB20" w14:textId="77777777" w:rsidR="00730C3B" w:rsidRPr="00813803" w:rsidRDefault="00730C3B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91646C" w14:textId="77777777" w:rsidR="00730C3B" w:rsidRPr="00813803" w:rsidRDefault="00730C3B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C63835" w14:textId="77777777" w:rsidR="00730C3B" w:rsidRPr="00813803" w:rsidRDefault="00730C3B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C3B" w:rsidRPr="00813803" w14:paraId="7F062328" w14:textId="77777777" w:rsidTr="00345DC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37242596" w14:textId="5B2BBB54" w:rsidR="00730C3B" w:rsidRPr="00813803" w:rsidRDefault="00BF1FAF" w:rsidP="00410680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80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0C2C137" w14:textId="77777777" w:rsidR="00730C3B" w:rsidRPr="00813803" w:rsidRDefault="00730C3B" w:rsidP="00410680">
            <w:pPr>
              <w:pStyle w:val="acctfourfigures"/>
              <w:tabs>
                <w:tab w:val="clear" w:pos="765"/>
              </w:tabs>
              <w:spacing w:line="240" w:lineRule="auto"/>
              <w:ind w:left="-221" w:right="11" w:firstLine="2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7B06AA" w14:textId="25270E15" w:rsidR="00730C3B" w:rsidRPr="00813803" w:rsidRDefault="00144009" w:rsidP="00BB0D90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ind w:left="-221" w:firstLine="22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B0D90">
              <w:rPr>
                <w:rFonts w:asciiTheme="majorBidi" w:hAnsiTheme="majorBidi"/>
                <w:sz w:val="30"/>
                <w:szCs w:val="30"/>
                <w:lang w:val="en-US" w:bidi="th-TH"/>
              </w:rPr>
              <w:t>3,752,739</w:t>
            </w:r>
            <w:r w:rsidR="00374B7B" w:rsidRPr="00813803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CBB7DA0" w14:textId="77777777" w:rsidR="00730C3B" w:rsidRPr="00813803" w:rsidRDefault="00730C3B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FCF4E92" w14:textId="21CF4485" w:rsidR="00730C3B" w:rsidRPr="00813803" w:rsidRDefault="000D5FB0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81380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30C3B" w:rsidRPr="00813803" w14:paraId="30D4BE2F" w14:textId="77777777" w:rsidTr="00345DC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297FB9EE" w14:textId="77777777" w:rsidR="00730C3B" w:rsidRPr="00813803" w:rsidRDefault="00730C3B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240CB7CE" w14:textId="77777777" w:rsidR="00730C3B" w:rsidRPr="00813803" w:rsidRDefault="00730C3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6F4133C" w14:textId="17C50FBA" w:rsidR="00730C3B" w:rsidRPr="00813803" w:rsidRDefault="00144009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03">
              <w:rPr>
                <w:rFonts w:asciiTheme="majorBidi" w:hAnsiTheme="majorBidi"/>
                <w:b/>
                <w:bCs/>
                <w:sz w:val="30"/>
                <w:szCs w:val="30"/>
              </w:rPr>
              <w:t>3,752,739</w:t>
            </w:r>
            <w:r w:rsidR="00374B7B" w:rsidRPr="0081380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C929D85" w14:textId="77777777" w:rsidR="00730C3B" w:rsidRPr="00813803" w:rsidRDefault="00730C3B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FB1BE0D" w14:textId="1D7140AD" w:rsidR="00730C3B" w:rsidRPr="00BB0D90" w:rsidRDefault="000D5FB0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D9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bookmarkEnd w:id="4"/>
    </w:tbl>
    <w:p w14:paraId="759E7543" w14:textId="77777777" w:rsidR="000D5FB0" w:rsidRPr="00813803" w:rsidRDefault="000D5FB0" w:rsidP="00410680">
      <w:pPr>
        <w:spacing w:line="240" w:lineRule="auto"/>
        <w:ind w:right="-43" w:firstLine="540"/>
        <w:jc w:val="thaiDistribute"/>
        <w:rPr>
          <w:rFonts w:asciiTheme="majorBidi" w:hAnsiTheme="majorBidi" w:cstheme="majorBidi"/>
          <w:spacing w:val="-4"/>
        </w:rPr>
      </w:pPr>
    </w:p>
    <w:p w14:paraId="1AF9A598" w14:textId="151707C6" w:rsidR="0070572D" w:rsidRPr="002564DB" w:rsidRDefault="00730C3B" w:rsidP="00BB0D90">
      <w:pPr>
        <w:tabs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1380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813803">
        <w:rPr>
          <w:rFonts w:asciiTheme="majorBidi" w:hAnsiTheme="majorBidi"/>
          <w:sz w:val="30"/>
          <w:szCs w:val="30"/>
          <w:cs/>
        </w:rPr>
        <w:t xml:space="preserve"> </w:t>
      </w:r>
      <w:r w:rsidRPr="00813803">
        <w:rPr>
          <w:rFonts w:asciiTheme="majorBidi" w:hAnsiTheme="majorBidi" w:cstheme="majorBidi"/>
          <w:sz w:val="30"/>
          <w:szCs w:val="30"/>
        </w:rPr>
        <w:t>3</w:t>
      </w:r>
      <w:r w:rsidR="005F6168" w:rsidRPr="00813803">
        <w:rPr>
          <w:rFonts w:asciiTheme="majorBidi" w:hAnsiTheme="majorBidi" w:cstheme="majorBidi"/>
          <w:sz w:val="30"/>
          <w:szCs w:val="30"/>
        </w:rPr>
        <w:t xml:space="preserve">1 </w:t>
      </w:r>
      <w:r w:rsidR="005F6168" w:rsidRPr="0081380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813803">
        <w:rPr>
          <w:rFonts w:asciiTheme="majorBidi" w:hAnsiTheme="majorBidi" w:cstheme="majorBidi"/>
          <w:sz w:val="30"/>
          <w:szCs w:val="30"/>
        </w:rPr>
        <w:t>256</w:t>
      </w:r>
      <w:r w:rsidR="005F6168" w:rsidRPr="00813803">
        <w:rPr>
          <w:rFonts w:asciiTheme="majorBidi" w:hAnsiTheme="majorBidi" w:cstheme="majorBidi"/>
          <w:sz w:val="30"/>
          <w:szCs w:val="30"/>
        </w:rPr>
        <w:t>6</w:t>
      </w:r>
      <w:r w:rsidRPr="00813803">
        <w:rPr>
          <w:rFonts w:asciiTheme="majorBidi" w:hAnsiTheme="majorBidi"/>
          <w:sz w:val="30"/>
          <w:szCs w:val="30"/>
          <w:cs/>
        </w:rPr>
        <w:t xml:space="preserve"> </w:t>
      </w:r>
      <w:r w:rsidRPr="00813803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813803">
        <w:rPr>
          <w:rFonts w:asciiTheme="majorBidi" w:hAnsiTheme="majorBidi"/>
          <w:sz w:val="30"/>
          <w:szCs w:val="30"/>
          <w:cs/>
        </w:rPr>
        <w:t xml:space="preserve"> </w:t>
      </w:r>
      <w:r w:rsidR="002674ED" w:rsidRPr="00BB0D90">
        <w:rPr>
          <w:rFonts w:asciiTheme="majorBidi" w:hAnsiTheme="majorBidi"/>
          <w:sz w:val="30"/>
          <w:szCs w:val="30"/>
        </w:rPr>
        <w:t>65.00</w:t>
      </w:r>
      <w:r w:rsidRPr="00813803">
        <w:rPr>
          <w:rFonts w:asciiTheme="majorBidi" w:hAnsiTheme="majorBidi"/>
          <w:sz w:val="30"/>
          <w:szCs w:val="30"/>
          <w:cs/>
        </w:rPr>
        <w:t xml:space="preserve"> </w:t>
      </w:r>
      <w:r w:rsidRPr="0081380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13803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81380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8138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81380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F6168" w:rsidRPr="0081380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13803">
        <w:rPr>
          <w:rFonts w:asciiTheme="majorBidi" w:hAnsiTheme="majorBidi"/>
          <w:i/>
          <w:iCs/>
          <w:sz w:val="30"/>
          <w:szCs w:val="30"/>
          <w:cs/>
        </w:rPr>
        <w:t>:</w:t>
      </w:r>
      <w:r w:rsidR="001B05C6" w:rsidRPr="00813803">
        <w:rPr>
          <w:rFonts w:asciiTheme="majorBidi" w:hAnsiTheme="majorBidi"/>
          <w:i/>
          <w:iCs/>
          <w:sz w:val="30"/>
          <w:szCs w:val="30"/>
        </w:rPr>
        <w:t xml:space="preserve"> 64</w:t>
      </w:r>
      <w:r w:rsidR="001B05C6" w:rsidRPr="00813803">
        <w:rPr>
          <w:rFonts w:asciiTheme="majorBidi" w:hAnsiTheme="majorBidi"/>
          <w:i/>
          <w:iCs/>
          <w:sz w:val="30"/>
          <w:szCs w:val="30"/>
          <w:cs/>
        </w:rPr>
        <w:t>.</w:t>
      </w:r>
      <w:r w:rsidR="001B05C6" w:rsidRPr="00813803">
        <w:rPr>
          <w:rFonts w:asciiTheme="majorBidi" w:hAnsiTheme="majorBidi"/>
          <w:i/>
          <w:iCs/>
          <w:sz w:val="30"/>
          <w:szCs w:val="30"/>
        </w:rPr>
        <w:t>93</w:t>
      </w:r>
      <w:r w:rsidR="001B05C6" w:rsidRPr="00813803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81380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13803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002FDC2B" w14:textId="19E4D987" w:rsidR="00353AE5" w:rsidRDefault="00353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cs/>
        </w:rPr>
      </w:pPr>
      <w:r>
        <w:rPr>
          <w:rFonts w:ascii="Angsana New" w:hAnsi="Angsana New"/>
          <w:b/>
          <w:bCs/>
          <w:color w:val="000000"/>
          <w:cs/>
        </w:rPr>
        <w:br w:type="page"/>
      </w:r>
    </w:p>
    <w:p w14:paraId="40621C7D" w14:textId="741A4DD7" w:rsidR="00E96513" w:rsidRPr="00BD373E" w:rsidRDefault="00C44317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ทุนเรือนหุ้น</w:t>
      </w:r>
    </w:p>
    <w:p w14:paraId="6CD5B1F9" w14:textId="7790989F" w:rsidR="00CC3518" w:rsidRPr="00410680" w:rsidRDefault="00CC3518" w:rsidP="00E96513">
      <w:pPr>
        <w:ind w:left="540" w:right="-43"/>
        <w:jc w:val="thaiDistribute"/>
        <w:rPr>
          <w:rFonts w:asciiTheme="majorBidi" w:hAnsiTheme="majorBidi" w:cstheme="majorBidi"/>
        </w:rPr>
      </w:pPr>
    </w:p>
    <w:tbl>
      <w:tblPr>
        <w:tblW w:w="95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52"/>
        <w:gridCol w:w="761"/>
        <w:gridCol w:w="1218"/>
        <w:gridCol w:w="247"/>
        <w:gridCol w:w="1317"/>
        <w:gridCol w:w="295"/>
        <w:gridCol w:w="1440"/>
        <w:gridCol w:w="270"/>
        <w:gridCol w:w="1419"/>
      </w:tblGrid>
      <w:tr w:rsidR="00EF1C82" w:rsidRPr="00BD373E" w14:paraId="29FBA604" w14:textId="77777777" w:rsidTr="00410680">
        <w:trPr>
          <w:tblHeader/>
        </w:trPr>
        <w:tc>
          <w:tcPr>
            <w:tcW w:w="2552" w:type="dxa"/>
          </w:tcPr>
          <w:p w14:paraId="1E8D7E47" w14:textId="77777777" w:rsidR="0007246A" w:rsidRPr="00CE7297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761" w:type="dxa"/>
          </w:tcPr>
          <w:p w14:paraId="35322224" w14:textId="77777777" w:rsidR="0007246A" w:rsidRPr="00BD373E" w:rsidRDefault="0007246A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82" w:type="dxa"/>
            <w:gridSpan w:val="3"/>
            <w:shd w:val="clear" w:color="auto" w:fill="auto"/>
          </w:tcPr>
          <w:p w14:paraId="5F548955" w14:textId="302917AF" w:rsidR="0007246A" w:rsidRPr="00BD373E" w:rsidRDefault="0007246A" w:rsidP="00345D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61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95" w:type="dxa"/>
            <w:shd w:val="clear" w:color="auto" w:fill="auto"/>
          </w:tcPr>
          <w:p w14:paraId="49255BF1" w14:textId="77777777" w:rsidR="0007246A" w:rsidRPr="00BD373E" w:rsidRDefault="0007246A" w:rsidP="00345D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9" w:type="dxa"/>
            <w:gridSpan w:val="3"/>
            <w:shd w:val="clear" w:color="auto" w:fill="auto"/>
          </w:tcPr>
          <w:p w14:paraId="39451321" w14:textId="337E61AD" w:rsidR="0007246A" w:rsidRPr="00BD373E" w:rsidRDefault="0007246A" w:rsidP="00345D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61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3070C" w:rsidRPr="00BD373E" w14:paraId="0A326BBE" w14:textId="77777777" w:rsidTr="00410680">
        <w:trPr>
          <w:tblHeader/>
        </w:trPr>
        <w:tc>
          <w:tcPr>
            <w:tcW w:w="2552" w:type="dxa"/>
          </w:tcPr>
          <w:p w14:paraId="361CB6CE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1" w:type="dxa"/>
          </w:tcPr>
          <w:p w14:paraId="069DBE07" w14:textId="77777777" w:rsidR="0007246A" w:rsidRPr="00BD373E" w:rsidRDefault="0007246A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18" w:type="dxa"/>
            <w:shd w:val="clear" w:color="auto" w:fill="auto"/>
          </w:tcPr>
          <w:p w14:paraId="6C8FC711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7" w:type="dxa"/>
          </w:tcPr>
          <w:p w14:paraId="62D4BDAD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</w:tcPr>
          <w:p w14:paraId="167D8246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95" w:type="dxa"/>
          </w:tcPr>
          <w:p w14:paraId="67FB6489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24CC2F2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45DF9C53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9" w:type="dxa"/>
            <w:shd w:val="clear" w:color="auto" w:fill="auto"/>
          </w:tcPr>
          <w:p w14:paraId="2E7CF0E6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7246A" w:rsidRPr="00BD373E" w14:paraId="212C7384" w14:textId="77777777" w:rsidTr="00410680">
        <w:trPr>
          <w:tblHeader/>
        </w:trPr>
        <w:tc>
          <w:tcPr>
            <w:tcW w:w="2552" w:type="dxa"/>
          </w:tcPr>
          <w:p w14:paraId="4B5C16BD" w14:textId="77777777" w:rsidR="0007246A" w:rsidRPr="00BD373E" w:rsidRDefault="0007246A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1" w:type="dxa"/>
          </w:tcPr>
          <w:p w14:paraId="26E12BC6" w14:textId="77777777" w:rsidR="0007246A" w:rsidRPr="00BD373E" w:rsidRDefault="0007246A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06" w:type="dxa"/>
            <w:gridSpan w:val="7"/>
          </w:tcPr>
          <w:p w14:paraId="27591FFA" w14:textId="4B0BB603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(หุ้น</w:t>
            </w:r>
            <w:r w:rsidRPr="00BD37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BD37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1C82" w:rsidRPr="00BD373E" w14:paraId="0D78BE8C" w14:textId="77777777" w:rsidTr="00410680">
        <w:tc>
          <w:tcPr>
            <w:tcW w:w="2552" w:type="dxa"/>
          </w:tcPr>
          <w:p w14:paraId="4158638C" w14:textId="40FAB6BF" w:rsidR="00EF1C82" w:rsidRPr="00CE7297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61" w:type="dxa"/>
          </w:tcPr>
          <w:p w14:paraId="76EFCE78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68D0BEE9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2B38F173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17" w:type="dxa"/>
          </w:tcPr>
          <w:p w14:paraId="42938578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14:paraId="30742B61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B0F975" w14:textId="77777777" w:rsidR="00EF1C82" w:rsidRPr="00BD373E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EF9CF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19" w:type="dxa"/>
          </w:tcPr>
          <w:p w14:paraId="41A2613A" w14:textId="77777777" w:rsidR="00EF1C82" w:rsidRPr="00BD373E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EF1C82" w:rsidRPr="00BD373E" w14:paraId="2149BECB" w14:textId="77777777" w:rsidTr="00410680">
        <w:tc>
          <w:tcPr>
            <w:tcW w:w="2552" w:type="dxa"/>
          </w:tcPr>
          <w:p w14:paraId="6C32B77B" w14:textId="6D4182D8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61" w:type="dxa"/>
          </w:tcPr>
          <w:p w14:paraId="70B5D37B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A7F01CF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57519DF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7" w:type="dxa"/>
          </w:tcPr>
          <w:p w14:paraId="386E5847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14:paraId="7C3D7494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AE5B55" w14:textId="77777777" w:rsidR="00EF1C82" w:rsidRPr="00BD373E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2B89A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9" w:type="dxa"/>
          </w:tcPr>
          <w:p w14:paraId="25A0B4ED" w14:textId="77777777" w:rsidR="00EF1C82" w:rsidRPr="00BD373E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D0" w:rsidRPr="00BD373E" w14:paraId="67F118CC" w14:textId="77777777" w:rsidTr="00410680">
        <w:tc>
          <w:tcPr>
            <w:tcW w:w="2552" w:type="dxa"/>
          </w:tcPr>
          <w:p w14:paraId="49DD4C6E" w14:textId="74BC4F4F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1" w:type="dxa"/>
          </w:tcPr>
          <w:p w14:paraId="49C9EBBB" w14:textId="5A934EAE" w:rsidR="00BB1CD0" w:rsidRPr="00CE7297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9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E729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E72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8" w:type="dxa"/>
          </w:tcPr>
          <w:p w14:paraId="6265419E" w14:textId="1276002B" w:rsidR="00BB1CD0" w:rsidRPr="00BD373E" w:rsidRDefault="006F6328" w:rsidP="00BB1C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670,000,000</w:t>
            </w:r>
          </w:p>
        </w:tc>
        <w:tc>
          <w:tcPr>
            <w:tcW w:w="247" w:type="dxa"/>
          </w:tcPr>
          <w:p w14:paraId="61933EAF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7" w:type="dxa"/>
          </w:tcPr>
          <w:p w14:paraId="68D8BC2E" w14:textId="53F12EB0" w:rsidR="00BB1CD0" w:rsidRPr="00BD373E" w:rsidRDefault="006F6328" w:rsidP="00BB1C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335,000,000</w:t>
            </w:r>
          </w:p>
        </w:tc>
        <w:tc>
          <w:tcPr>
            <w:tcW w:w="295" w:type="dxa"/>
          </w:tcPr>
          <w:p w14:paraId="5DB80D2C" w14:textId="77777777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DE305D" w14:textId="6698F133" w:rsidR="00BB1CD0" w:rsidRPr="00BD373E" w:rsidRDefault="00BB1CD0" w:rsidP="004106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0680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670</w:t>
            </w:r>
            <w:r w:rsidRPr="004106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0680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000</w:t>
            </w:r>
            <w:r w:rsidRPr="004106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0680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000</w:t>
            </w:r>
          </w:p>
        </w:tc>
        <w:tc>
          <w:tcPr>
            <w:tcW w:w="270" w:type="dxa"/>
          </w:tcPr>
          <w:p w14:paraId="7EF268C0" w14:textId="77777777" w:rsidR="00BB1CD0" w:rsidRPr="00BD373E" w:rsidRDefault="00BB1CD0" w:rsidP="004106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14:paraId="34A98F74" w14:textId="146A1483" w:rsidR="00BB1CD0" w:rsidRPr="00BD373E" w:rsidRDefault="00BB1CD0" w:rsidP="0041068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0680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335</w:t>
            </w:r>
            <w:r w:rsidRPr="004106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0680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000</w:t>
            </w:r>
            <w:r w:rsidRPr="004106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0680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000</w:t>
            </w:r>
          </w:p>
        </w:tc>
      </w:tr>
      <w:tr w:rsidR="00BB1CD0" w:rsidRPr="00BD373E" w14:paraId="0A480BCE" w14:textId="77777777" w:rsidTr="00410680">
        <w:tc>
          <w:tcPr>
            <w:tcW w:w="2552" w:type="dxa"/>
          </w:tcPr>
          <w:p w14:paraId="0DA7AF58" w14:textId="062C5658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  <w:t xml:space="preserve">  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61" w:type="dxa"/>
          </w:tcPr>
          <w:p w14:paraId="74FE6DAD" w14:textId="4ADA9EDF" w:rsidR="00BB1CD0" w:rsidRPr="00BD373E" w:rsidRDefault="00BB1CD0" w:rsidP="00BB1C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5FC27437" w14:textId="6BC049C3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1F15140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61C6D3F9" w14:textId="2E5AC83B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" w:type="dxa"/>
          </w:tcPr>
          <w:p w14:paraId="23BEDB7D" w14:textId="77777777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F710B1" w14:textId="3C373E38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483EAE" w14:textId="77777777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6E994DBC" w14:textId="662F35FE" w:rsidR="00BB1CD0" w:rsidRPr="00BD373E" w:rsidRDefault="00BB1CD0" w:rsidP="00BB1C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1CD0" w:rsidRPr="00BD373E" w14:paraId="32E04696" w14:textId="77777777" w:rsidTr="00410680">
        <w:tc>
          <w:tcPr>
            <w:tcW w:w="2552" w:type="dxa"/>
          </w:tcPr>
          <w:p w14:paraId="08F98BEC" w14:textId="290C99F6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1" w:type="dxa"/>
          </w:tcPr>
          <w:p w14:paraId="6879850B" w14:textId="637B3354" w:rsidR="00BB1CD0" w:rsidRPr="00BD373E" w:rsidRDefault="00BB1CD0" w:rsidP="00BB1C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18F1EC90" w14:textId="6DF91D2C" w:rsidR="00BB1CD0" w:rsidRPr="00BD373E" w:rsidRDefault="006F6328" w:rsidP="00BB1C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670,000,000</w:t>
            </w:r>
          </w:p>
        </w:tc>
        <w:tc>
          <w:tcPr>
            <w:tcW w:w="247" w:type="dxa"/>
          </w:tcPr>
          <w:p w14:paraId="140D0391" w14:textId="77777777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7" w:type="dxa"/>
            <w:tcBorders>
              <w:bottom w:val="double" w:sz="4" w:space="0" w:color="auto"/>
            </w:tcBorders>
          </w:tcPr>
          <w:p w14:paraId="524E8E71" w14:textId="08E10B76" w:rsidR="00BB1CD0" w:rsidRPr="00BD373E" w:rsidRDefault="006F6328" w:rsidP="00BB1C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335,000,000</w:t>
            </w:r>
          </w:p>
        </w:tc>
        <w:tc>
          <w:tcPr>
            <w:tcW w:w="295" w:type="dxa"/>
          </w:tcPr>
          <w:p w14:paraId="2ABB6ACE" w14:textId="161E3E75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2FD2DEF" w14:textId="3C8165B0" w:rsidR="00BB1CD0" w:rsidRPr="00BD373E" w:rsidRDefault="00BB1CD0" w:rsidP="004106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06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,000,000</w:t>
            </w:r>
          </w:p>
        </w:tc>
        <w:tc>
          <w:tcPr>
            <w:tcW w:w="270" w:type="dxa"/>
          </w:tcPr>
          <w:p w14:paraId="75D82680" w14:textId="77777777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</w:tcPr>
          <w:p w14:paraId="004A064C" w14:textId="4B26F724" w:rsidR="00BB1CD0" w:rsidRPr="00BD373E" w:rsidRDefault="00BB1CD0" w:rsidP="004106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1F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335,000,000</w:t>
            </w:r>
          </w:p>
        </w:tc>
      </w:tr>
      <w:tr w:rsidR="00EF4D2A" w:rsidRPr="00BD373E" w14:paraId="082A7E82" w14:textId="77777777" w:rsidTr="00BB1CD0">
        <w:tc>
          <w:tcPr>
            <w:tcW w:w="2552" w:type="dxa"/>
          </w:tcPr>
          <w:p w14:paraId="18731306" w14:textId="77777777" w:rsidR="00EF4D2A" w:rsidRPr="00BD373E" w:rsidRDefault="00EF4D2A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1" w:type="dxa"/>
          </w:tcPr>
          <w:p w14:paraId="11AD8501" w14:textId="77777777" w:rsidR="00EF4D2A" w:rsidRPr="00BD373E" w:rsidRDefault="00EF4D2A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8D43734" w14:textId="77777777" w:rsidR="00EF4D2A" w:rsidRPr="00BD373E" w:rsidRDefault="00EF4D2A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0569671" w14:textId="77777777" w:rsidR="00EF4D2A" w:rsidRPr="00BD373E" w:rsidRDefault="00EF4D2A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7" w:type="dxa"/>
          </w:tcPr>
          <w:p w14:paraId="64D62AA4" w14:textId="77777777" w:rsidR="00EF4D2A" w:rsidRPr="00BD373E" w:rsidRDefault="00EF4D2A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14:paraId="072EBB42" w14:textId="77777777" w:rsidR="00EF4D2A" w:rsidRPr="00BD373E" w:rsidRDefault="00EF4D2A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6D2991C" w14:textId="77777777" w:rsidR="00EF4D2A" w:rsidRPr="00BD373E" w:rsidRDefault="00EF4D2A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48A19B" w14:textId="77777777" w:rsidR="00EF4D2A" w:rsidRPr="00BD373E" w:rsidRDefault="00EF4D2A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14:paraId="156CC0BB" w14:textId="77777777" w:rsidR="00EF4D2A" w:rsidRPr="00BD373E" w:rsidRDefault="00EF4D2A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B1CD0" w:rsidRPr="00BD373E" w14:paraId="4E830072" w14:textId="77777777" w:rsidTr="00410680">
        <w:tc>
          <w:tcPr>
            <w:tcW w:w="2552" w:type="dxa"/>
          </w:tcPr>
          <w:p w14:paraId="6DF24553" w14:textId="1E09A174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761" w:type="dxa"/>
          </w:tcPr>
          <w:p w14:paraId="025A840E" w14:textId="77777777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588CD26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C331042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7" w:type="dxa"/>
          </w:tcPr>
          <w:p w14:paraId="5E03A292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14:paraId="4C8098C6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C71C6AF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E010D9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14:paraId="35F3369D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B1CD0" w:rsidRPr="00BD373E" w14:paraId="61393B66" w14:textId="77777777" w:rsidTr="00410680">
        <w:tc>
          <w:tcPr>
            <w:tcW w:w="2552" w:type="dxa"/>
          </w:tcPr>
          <w:p w14:paraId="1C041862" w14:textId="6AF8D1AF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61" w:type="dxa"/>
          </w:tcPr>
          <w:p w14:paraId="642817EE" w14:textId="77777777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12AE55E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5AE342C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7" w:type="dxa"/>
          </w:tcPr>
          <w:p w14:paraId="57143A8C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14:paraId="3E170066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3772658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06B6EA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14:paraId="65A40AA5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B1CD0" w:rsidRPr="00BD373E" w14:paraId="0D3656F0" w14:textId="77777777" w:rsidTr="00410680">
        <w:tc>
          <w:tcPr>
            <w:tcW w:w="2552" w:type="dxa"/>
          </w:tcPr>
          <w:p w14:paraId="592FE942" w14:textId="5BC77879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1" w:type="dxa"/>
          </w:tcPr>
          <w:p w14:paraId="1E146A9C" w14:textId="1FEE4BC5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8" w:type="dxa"/>
          </w:tcPr>
          <w:p w14:paraId="104AB027" w14:textId="30E3F0A1" w:rsidR="00BB1CD0" w:rsidRPr="00BD373E" w:rsidRDefault="00FB2C1D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670,000,000</w:t>
            </w:r>
          </w:p>
        </w:tc>
        <w:tc>
          <w:tcPr>
            <w:tcW w:w="247" w:type="dxa"/>
          </w:tcPr>
          <w:p w14:paraId="1C54749A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7" w:type="dxa"/>
          </w:tcPr>
          <w:p w14:paraId="6F0A06C4" w14:textId="03247F2B" w:rsidR="00BB1CD0" w:rsidRPr="00BD373E" w:rsidRDefault="00FB2C1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335,000,000</w:t>
            </w:r>
          </w:p>
        </w:tc>
        <w:tc>
          <w:tcPr>
            <w:tcW w:w="295" w:type="dxa"/>
          </w:tcPr>
          <w:p w14:paraId="6EB290B3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3661AD6" w14:textId="2A2F4D0B" w:rsidR="00BB1CD0" w:rsidRPr="00BD373E" w:rsidRDefault="00BB1CD0" w:rsidP="004106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221F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0,000,000</w:t>
            </w:r>
          </w:p>
        </w:tc>
        <w:tc>
          <w:tcPr>
            <w:tcW w:w="270" w:type="dxa"/>
          </w:tcPr>
          <w:p w14:paraId="0F206EAB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14:paraId="6A425150" w14:textId="73AB7038" w:rsidR="00BB1CD0" w:rsidRPr="00BD373E" w:rsidRDefault="00BB1CD0" w:rsidP="00410680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  <w:r w:rsidRPr="00221F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,000,000</w:t>
            </w:r>
          </w:p>
        </w:tc>
      </w:tr>
      <w:tr w:rsidR="00BB1CD0" w:rsidRPr="00BD373E" w14:paraId="0C1E35A4" w14:textId="77777777" w:rsidTr="00410680">
        <w:tc>
          <w:tcPr>
            <w:tcW w:w="2552" w:type="dxa"/>
          </w:tcPr>
          <w:p w14:paraId="40E07701" w14:textId="1BCE26EC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61" w:type="dxa"/>
          </w:tcPr>
          <w:p w14:paraId="7E422D69" w14:textId="1231B556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4BD5235C" w14:textId="12FD014B" w:rsidR="00BB1CD0" w:rsidRPr="00410680" w:rsidRDefault="00374B7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255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410680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-</w:t>
            </w:r>
          </w:p>
        </w:tc>
        <w:tc>
          <w:tcPr>
            <w:tcW w:w="247" w:type="dxa"/>
          </w:tcPr>
          <w:p w14:paraId="4ABA50F8" w14:textId="77777777" w:rsidR="00BB1CD0" w:rsidRPr="00410680" w:rsidRDefault="00BB1CD0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255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68C11E0C" w14:textId="0F2751EC" w:rsidR="00BB1CD0" w:rsidRPr="00410680" w:rsidRDefault="00374B7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25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0680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-</w:t>
            </w:r>
          </w:p>
        </w:tc>
        <w:tc>
          <w:tcPr>
            <w:tcW w:w="295" w:type="dxa"/>
          </w:tcPr>
          <w:p w14:paraId="53AA9809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977DC4" w14:textId="727E7CA2" w:rsidR="00BB1CD0" w:rsidRPr="00BD373E" w:rsidRDefault="00BB1CD0" w:rsidP="004106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170,000,000</w:t>
            </w:r>
          </w:p>
        </w:tc>
        <w:tc>
          <w:tcPr>
            <w:tcW w:w="270" w:type="dxa"/>
          </w:tcPr>
          <w:p w14:paraId="18C0A2A5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12C50A2" w14:textId="79805200" w:rsidR="00BB1CD0" w:rsidRPr="00BD373E" w:rsidRDefault="00BB1CD0" w:rsidP="00410680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85,000,000</w:t>
            </w:r>
          </w:p>
        </w:tc>
      </w:tr>
      <w:tr w:rsidR="00BB1CD0" w:rsidRPr="00BD373E" w14:paraId="17359191" w14:textId="77777777" w:rsidTr="00410680">
        <w:tc>
          <w:tcPr>
            <w:tcW w:w="2552" w:type="dxa"/>
          </w:tcPr>
          <w:p w14:paraId="53B9283A" w14:textId="2E822E58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61" w:type="dxa"/>
          </w:tcPr>
          <w:p w14:paraId="01490DE5" w14:textId="77777777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AA6AEFB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793B425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1872B008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14:paraId="02D7EC6A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955941" w14:textId="77777777" w:rsidR="00BB1CD0" w:rsidRPr="00410680" w:rsidRDefault="00BB1CD0" w:rsidP="004106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8DD5AD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84B2E22" w14:textId="77777777" w:rsidR="00BB1CD0" w:rsidRPr="00410680" w:rsidRDefault="00BB1CD0" w:rsidP="0041068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B1CD0" w:rsidRPr="00BD373E" w14:paraId="5BF71026" w14:textId="77777777" w:rsidTr="00410680">
        <w:tc>
          <w:tcPr>
            <w:tcW w:w="2552" w:type="dxa"/>
          </w:tcPr>
          <w:p w14:paraId="51703F97" w14:textId="3B4BB6F2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1" w:type="dxa"/>
          </w:tcPr>
          <w:p w14:paraId="5A4467CF" w14:textId="62B622BA" w:rsidR="00BB1CD0" w:rsidRPr="00BD373E" w:rsidRDefault="00BB1CD0" w:rsidP="00B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</w:rPr>
              <w:t>0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BD373E">
              <w:rPr>
                <w:rFonts w:asciiTheme="majorBidi" w:hAnsiTheme="majorBidi" w:cstheme="majorBidi"/>
                <w:b/>
                <w:sz w:val="30"/>
                <w:szCs w:val="30"/>
              </w:rPr>
              <w:t>5</w:t>
            </w: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0D4F55E1" w14:textId="5338B1CC" w:rsidR="00BB1CD0" w:rsidRPr="00BD373E" w:rsidRDefault="00FB2C1D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670,000,000</w:t>
            </w:r>
          </w:p>
        </w:tc>
        <w:tc>
          <w:tcPr>
            <w:tcW w:w="247" w:type="dxa"/>
          </w:tcPr>
          <w:p w14:paraId="379E5EDF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7" w:type="dxa"/>
            <w:tcBorders>
              <w:bottom w:val="double" w:sz="4" w:space="0" w:color="auto"/>
            </w:tcBorders>
          </w:tcPr>
          <w:p w14:paraId="51AA6B73" w14:textId="4109B20E" w:rsidR="00BB1CD0" w:rsidRPr="00BD373E" w:rsidRDefault="00FB2C1D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335,000,000</w:t>
            </w:r>
          </w:p>
        </w:tc>
        <w:tc>
          <w:tcPr>
            <w:tcW w:w="295" w:type="dxa"/>
          </w:tcPr>
          <w:p w14:paraId="11E8FDD6" w14:textId="2F3A566D" w:rsidR="00BB1CD0" w:rsidRPr="00BD373E" w:rsidRDefault="00BB1CD0" w:rsidP="0041068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25EB32A" w14:textId="1A989694" w:rsidR="00BB1CD0" w:rsidRPr="00410680" w:rsidRDefault="00BB1CD0" w:rsidP="004106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21F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,000,000</w:t>
            </w:r>
          </w:p>
        </w:tc>
        <w:tc>
          <w:tcPr>
            <w:tcW w:w="270" w:type="dxa"/>
          </w:tcPr>
          <w:p w14:paraId="760C237A" w14:textId="77777777" w:rsidR="00BB1CD0" w:rsidRPr="00BD373E" w:rsidRDefault="00BB1CD0" w:rsidP="00BB1CD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</w:tcPr>
          <w:p w14:paraId="4AB9FBA0" w14:textId="3302D2F1" w:rsidR="00BB1CD0" w:rsidRPr="00410680" w:rsidRDefault="00BB1CD0" w:rsidP="00410680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106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335,000,000</w:t>
            </w:r>
          </w:p>
        </w:tc>
      </w:tr>
    </w:tbl>
    <w:p w14:paraId="6BD161A1" w14:textId="0E6339CA" w:rsidR="002564DB" w:rsidRDefault="0025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629185B" w14:textId="50D08D81" w:rsidR="00484EFA" w:rsidRPr="00BD373E" w:rsidRDefault="00484EFA" w:rsidP="00AD1BB4">
      <w:pPr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D37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14:paraId="161E39A5" w14:textId="77777777" w:rsidR="00484EFA" w:rsidRPr="00BD373E" w:rsidRDefault="00484EFA" w:rsidP="00AD1BB4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40FDE" w14:textId="0FD6DB8C" w:rsidR="00AD1BB4" w:rsidRPr="00BD373E" w:rsidRDefault="00AD1BB4" w:rsidP="00AD1BB4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D373E">
        <w:rPr>
          <w:rFonts w:asciiTheme="majorBidi" w:hAnsiTheme="majorBidi" w:cstheme="majorBidi"/>
          <w:sz w:val="30"/>
          <w:szCs w:val="30"/>
          <w:cs/>
        </w:rPr>
        <w:t>ในเดือนพฤษภาคม</w:t>
      </w:r>
      <w:r w:rsidR="0099609D">
        <w:rPr>
          <w:rFonts w:asciiTheme="majorBidi" w:hAnsiTheme="majorBidi" w:cstheme="majorBidi"/>
          <w:sz w:val="30"/>
          <w:szCs w:val="30"/>
        </w:rPr>
        <w:t xml:space="preserve"> </w:t>
      </w:r>
      <w:r w:rsidR="0099609D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sz w:val="30"/>
          <w:szCs w:val="30"/>
        </w:rPr>
        <w:t xml:space="preserve">2565 </w:t>
      </w:r>
      <w:r w:rsidRPr="00BD373E">
        <w:rPr>
          <w:rFonts w:asciiTheme="majorBidi" w:hAnsiTheme="majorBidi" w:cstheme="majorBidi"/>
          <w:sz w:val="30"/>
          <w:szCs w:val="30"/>
          <w:cs/>
        </w:rPr>
        <w:t>บริษัทได้เสนอขายหุ้นสามัญเพิ่มทุนใหม่ต่อประชาชนทั่วไป</w:t>
      </w:r>
      <w:r w:rsidR="002C1995" w:rsidRPr="00BD373E">
        <w:rPr>
          <w:rFonts w:asciiTheme="majorBidi" w:hAnsiTheme="majorBidi" w:cstheme="majorBidi"/>
          <w:sz w:val="30"/>
          <w:szCs w:val="30"/>
          <w:cs/>
        </w:rPr>
        <w:t>เป็น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ครั้งแรกจำนวน </w:t>
      </w:r>
      <w:r w:rsidRPr="00BD373E">
        <w:rPr>
          <w:rFonts w:asciiTheme="majorBidi" w:hAnsiTheme="majorBidi" w:cstheme="majorBidi"/>
          <w:sz w:val="30"/>
          <w:szCs w:val="30"/>
        </w:rPr>
        <w:t xml:space="preserve">170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ล้านหุ้น ในราคาหุ้นละ </w:t>
      </w:r>
      <w:r w:rsidRPr="00BD373E">
        <w:rPr>
          <w:rFonts w:asciiTheme="majorBidi" w:hAnsiTheme="majorBidi" w:cstheme="majorBidi"/>
          <w:sz w:val="30"/>
          <w:szCs w:val="30"/>
        </w:rPr>
        <w:t>4</w:t>
      </w:r>
      <w:r w:rsidRPr="00BD373E">
        <w:rPr>
          <w:rFonts w:asciiTheme="majorBidi" w:hAnsiTheme="majorBidi"/>
          <w:sz w:val="30"/>
          <w:szCs w:val="30"/>
          <w:cs/>
        </w:rPr>
        <w:t>.</w:t>
      </w:r>
      <w:r w:rsidRPr="00BD373E">
        <w:rPr>
          <w:rFonts w:asciiTheme="majorBidi" w:hAnsiTheme="majorBidi" w:cstheme="majorBidi"/>
          <w:sz w:val="30"/>
          <w:szCs w:val="30"/>
        </w:rPr>
        <w:t xml:space="preserve">5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BD373E">
        <w:rPr>
          <w:rFonts w:asciiTheme="majorBidi" w:hAnsiTheme="majorBidi"/>
          <w:sz w:val="30"/>
          <w:szCs w:val="30"/>
          <w:cs/>
        </w:rPr>
        <w:t>(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 </w:t>
      </w:r>
      <w:r w:rsidRPr="00BD373E">
        <w:rPr>
          <w:rFonts w:asciiTheme="majorBidi" w:hAnsiTheme="majorBidi" w:cstheme="majorBidi"/>
          <w:sz w:val="30"/>
          <w:szCs w:val="30"/>
        </w:rPr>
        <w:t>0</w:t>
      </w:r>
      <w:r w:rsidRPr="00BD373E">
        <w:rPr>
          <w:rFonts w:asciiTheme="majorBidi" w:hAnsiTheme="majorBidi"/>
          <w:sz w:val="30"/>
          <w:szCs w:val="30"/>
          <w:cs/>
        </w:rPr>
        <w:t>.</w:t>
      </w:r>
      <w:r w:rsidRPr="00BD373E">
        <w:rPr>
          <w:rFonts w:asciiTheme="majorBidi" w:hAnsiTheme="majorBidi" w:cstheme="majorBidi"/>
          <w:sz w:val="30"/>
          <w:szCs w:val="30"/>
        </w:rPr>
        <w:t xml:space="preserve">5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บาท และส่วนเกินมูลค่าหุ้นสามัญ </w:t>
      </w:r>
      <w:r w:rsidRPr="00BD373E">
        <w:rPr>
          <w:rFonts w:asciiTheme="majorBidi" w:hAnsiTheme="majorBidi" w:cstheme="majorBidi"/>
          <w:sz w:val="30"/>
          <w:szCs w:val="30"/>
        </w:rPr>
        <w:t xml:space="preserve">4 </w:t>
      </w:r>
      <w:r w:rsidRPr="00BD373E">
        <w:rPr>
          <w:rFonts w:asciiTheme="majorBidi" w:hAnsiTheme="majorBidi" w:cstheme="majorBidi"/>
          <w:sz w:val="30"/>
          <w:szCs w:val="30"/>
          <w:cs/>
        </w:rPr>
        <w:t>บาท</w:t>
      </w:r>
      <w:r w:rsidRPr="00BD373E">
        <w:rPr>
          <w:rFonts w:asciiTheme="majorBidi" w:hAnsiTheme="majorBidi"/>
          <w:sz w:val="30"/>
          <w:szCs w:val="30"/>
          <w:cs/>
        </w:rPr>
        <w:t xml:space="preserve">)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บริษัทได้รับเงินจากการขายหุ้นสามัญดังกล่าวจำนวน </w:t>
      </w:r>
      <w:r w:rsidRPr="00BD373E">
        <w:rPr>
          <w:rFonts w:asciiTheme="majorBidi" w:hAnsiTheme="majorBidi" w:cstheme="majorBidi"/>
          <w:sz w:val="30"/>
          <w:szCs w:val="30"/>
        </w:rPr>
        <w:t xml:space="preserve">765 </w:t>
      </w:r>
      <w:r w:rsidRPr="00BD373E">
        <w:rPr>
          <w:rFonts w:asciiTheme="majorBidi" w:hAnsiTheme="majorBidi" w:cstheme="majorBidi"/>
          <w:sz w:val="30"/>
          <w:szCs w:val="30"/>
          <w:cs/>
        </w:rPr>
        <w:t>ล้านบาท โดยบริษัทดำเนินการจดทะเบียนรับชำระค่าหุ้นกับกระทรวงพาณิชย์</w:t>
      </w:r>
      <w:r w:rsidR="0099609D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116856" w:rsidRPr="00BD373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16856" w:rsidRPr="00BD373E">
        <w:rPr>
          <w:rFonts w:asciiTheme="majorBidi" w:hAnsiTheme="majorBidi" w:cstheme="majorBidi"/>
          <w:sz w:val="30"/>
          <w:szCs w:val="30"/>
        </w:rPr>
        <w:t xml:space="preserve">17 </w:t>
      </w:r>
      <w:r w:rsidR="00116856" w:rsidRPr="00BD373E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16856" w:rsidRPr="00BD373E">
        <w:rPr>
          <w:rFonts w:asciiTheme="majorBidi" w:hAnsiTheme="majorBidi" w:cstheme="majorBidi"/>
          <w:sz w:val="30"/>
          <w:szCs w:val="30"/>
        </w:rPr>
        <w:t>2565</w:t>
      </w:r>
      <w:r w:rsidRPr="00BD373E">
        <w:rPr>
          <w:rFonts w:asciiTheme="majorBidi" w:hAnsiTheme="majorBidi"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sz w:val="30"/>
          <w:szCs w:val="30"/>
          <w:cs/>
        </w:rPr>
        <w:t>และหุ้นของบริษัทเริ่มการซื้อขายในตลาดหลักทรัพย์แห่งประเทศไทย</w:t>
      </w:r>
      <w:r w:rsidR="0099609D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BD06D0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BD373E">
        <w:rPr>
          <w:rFonts w:asciiTheme="majorBidi" w:hAnsiTheme="majorBidi" w:cstheme="majorBidi"/>
          <w:sz w:val="30"/>
          <w:szCs w:val="30"/>
        </w:rPr>
        <w:t>20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BD373E">
        <w:rPr>
          <w:rFonts w:asciiTheme="majorBidi" w:hAnsiTheme="majorBidi" w:cstheme="majorBidi"/>
          <w:sz w:val="30"/>
          <w:szCs w:val="30"/>
        </w:rPr>
        <w:t xml:space="preserve">2565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บริษัทมีค่าใช้จ่ายในการออกหุ้นสามัญเพิ่มทุนดังกล่าวสุทธิจากภาษีเงินได้จำนวน </w:t>
      </w:r>
      <w:r w:rsidR="00BD06D0">
        <w:rPr>
          <w:rFonts w:asciiTheme="majorBidi" w:hAnsiTheme="majorBidi" w:cstheme="majorBidi"/>
          <w:sz w:val="30"/>
          <w:szCs w:val="30"/>
        </w:rPr>
        <w:t xml:space="preserve">                </w:t>
      </w:r>
      <w:r w:rsidR="000A390F" w:rsidRPr="00CE7297">
        <w:rPr>
          <w:rFonts w:asciiTheme="majorBidi" w:hAnsiTheme="majorBidi" w:cstheme="majorBidi"/>
          <w:sz w:val="30"/>
          <w:szCs w:val="30"/>
        </w:rPr>
        <w:t>18</w:t>
      </w:r>
      <w:r w:rsidR="000A390F" w:rsidRPr="00CE7297">
        <w:rPr>
          <w:rFonts w:asciiTheme="majorBidi" w:hAnsiTheme="majorBidi"/>
          <w:sz w:val="30"/>
          <w:szCs w:val="30"/>
          <w:cs/>
        </w:rPr>
        <w:t>.</w:t>
      </w:r>
      <w:r w:rsidR="000A390F" w:rsidRPr="00CE7297">
        <w:rPr>
          <w:rFonts w:asciiTheme="majorBidi" w:hAnsiTheme="majorBidi" w:cstheme="majorBidi"/>
          <w:sz w:val="30"/>
          <w:szCs w:val="30"/>
        </w:rPr>
        <w:t>77</w:t>
      </w:r>
      <w:r w:rsidRPr="00BD373E">
        <w:rPr>
          <w:rFonts w:asciiTheme="majorBidi" w:hAnsiTheme="majorBidi"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บริษัทรับรู้ส่วนเกินมูลค่าหุ้นสุทธิจำนวน </w:t>
      </w:r>
      <w:r w:rsidRPr="00CE7297">
        <w:rPr>
          <w:rFonts w:asciiTheme="majorBidi" w:hAnsiTheme="majorBidi" w:cstheme="majorBidi"/>
          <w:sz w:val="30"/>
          <w:szCs w:val="30"/>
        </w:rPr>
        <w:t>6</w:t>
      </w:r>
      <w:r w:rsidR="0048179C" w:rsidRPr="00CE7297">
        <w:rPr>
          <w:rFonts w:asciiTheme="majorBidi" w:hAnsiTheme="majorBidi" w:cstheme="majorBidi"/>
          <w:sz w:val="30"/>
          <w:szCs w:val="30"/>
        </w:rPr>
        <w:t>6</w:t>
      </w:r>
      <w:r w:rsidR="000A390F" w:rsidRPr="00CE7297">
        <w:rPr>
          <w:rFonts w:asciiTheme="majorBidi" w:hAnsiTheme="majorBidi" w:cstheme="majorBidi"/>
          <w:sz w:val="30"/>
          <w:szCs w:val="30"/>
        </w:rPr>
        <w:t>1</w:t>
      </w:r>
      <w:r w:rsidR="000A390F" w:rsidRPr="00CE7297">
        <w:rPr>
          <w:rFonts w:asciiTheme="majorBidi" w:hAnsiTheme="majorBidi"/>
          <w:sz w:val="30"/>
          <w:szCs w:val="30"/>
          <w:cs/>
        </w:rPr>
        <w:t>.</w:t>
      </w:r>
      <w:r w:rsidR="000A390F" w:rsidRPr="00CE7297">
        <w:rPr>
          <w:rFonts w:asciiTheme="majorBidi" w:hAnsiTheme="majorBidi" w:cstheme="majorBidi"/>
          <w:sz w:val="30"/>
          <w:szCs w:val="30"/>
        </w:rPr>
        <w:t>23</w:t>
      </w:r>
      <w:r w:rsidRPr="00BD373E">
        <w:rPr>
          <w:rFonts w:asciiTheme="majorBidi" w:hAnsiTheme="majorBidi"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1FEF430" w14:textId="5C43F28C" w:rsidR="00353AE5" w:rsidRDefault="00353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5BBD0D" w14:textId="6DBABC7C" w:rsidR="00E91D34" w:rsidRPr="00BD373E" w:rsidRDefault="00E91D34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26E6FAD" w14:textId="41BF2946" w:rsidR="005551BA" w:rsidRPr="00BD373E" w:rsidRDefault="005551BA" w:rsidP="008E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F9166B1" w14:textId="71A9D8DA" w:rsidR="00BC2060" w:rsidRPr="00BD373E" w:rsidRDefault="005551BA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BD373E">
        <w:rPr>
          <w:rFonts w:ascii="Angsana New" w:hAnsi="Angsana New"/>
          <w:b/>
          <w:color w:val="000000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344E4E1F" w14:textId="3B17BDE0" w:rsidR="009D0C83" w:rsidRPr="00BD373E" w:rsidRDefault="009D0C83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30"/>
          <w:szCs w:val="30"/>
        </w:rPr>
      </w:pPr>
    </w:p>
    <w:p w14:paraId="545CB53D" w14:textId="46415D58" w:rsidR="009F3AA6" w:rsidRPr="00BD373E" w:rsidRDefault="009F3AA6" w:rsidP="009F3AA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BD373E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ข้อมูลเกี่ยวกับส่วนงานภูมิศาสตร์</w:t>
      </w:r>
    </w:p>
    <w:p w14:paraId="54E4B950" w14:textId="65A62261" w:rsidR="00AA31C9" w:rsidRPr="00BD373E" w:rsidRDefault="00AA31C9" w:rsidP="0072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97BA915" w14:textId="3D411504" w:rsidR="00EA459F" w:rsidRPr="00BD373E" w:rsidRDefault="00AA31C9" w:rsidP="00484EF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D373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รายได้จำแนกตามเขตภูมิศาสตร์หลักของบริษัทสำหรับงวด</w:t>
      </w:r>
      <w:r w:rsidR="005F6168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สาม</w:t>
      </w:r>
      <w:r w:rsidRPr="00BD373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 w:rsidR="005F6168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31 </w:t>
      </w:r>
      <w:r w:rsidR="005F6168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มีนาคม </w:t>
      </w:r>
      <w:r w:rsidRPr="00BD373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2B7DCEE7" w14:textId="77777777" w:rsidR="009D0C83" w:rsidRPr="00BD373E" w:rsidRDefault="009D0C83" w:rsidP="00484EF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0"/>
        <w:gridCol w:w="269"/>
        <w:gridCol w:w="1352"/>
      </w:tblGrid>
      <w:tr w:rsidR="0030455F" w:rsidRPr="00BD373E" w14:paraId="08609AED" w14:textId="77777777" w:rsidTr="00410680">
        <w:tc>
          <w:tcPr>
            <w:tcW w:w="3398" w:type="pct"/>
          </w:tcPr>
          <w:p w14:paraId="522C9A25" w14:textId="35F50475" w:rsidR="0030455F" w:rsidRPr="00BD373E" w:rsidRDefault="0030455F" w:rsidP="007134E8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5F616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5F616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="005F616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728" w:type="pct"/>
          </w:tcPr>
          <w:p w14:paraId="14224F7E" w14:textId="13B8D2AD" w:rsidR="0030455F" w:rsidRPr="00BD373E" w:rsidRDefault="00C00726" w:rsidP="007134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</w:t>
            </w:r>
            <w:r w:rsidR="0030455F" w:rsidRPr="00BD373E">
              <w:rPr>
                <w:rFonts w:ascii="Angsana New" w:hAnsi="Angsana New"/>
                <w:sz w:val="30"/>
                <w:szCs w:val="30"/>
              </w:rPr>
              <w:t>6</w:t>
            </w:r>
            <w:r w:rsidR="005F616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tcBorders>
              <w:left w:val="nil"/>
            </w:tcBorders>
          </w:tcPr>
          <w:p w14:paraId="03504448" w14:textId="77777777" w:rsidR="0030455F" w:rsidRPr="00BD373E" w:rsidRDefault="0030455F" w:rsidP="007134E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395837C7" w14:textId="3476E5FB" w:rsidR="0030455F" w:rsidRPr="00BD373E" w:rsidRDefault="00C00726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30455F" w:rsidRPr="00BD373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5F616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30455F" w:rsidRPr="00BD373E" w14:paraId="0082FABA" w14:textId="77777777" w:rsidTr="00410680">
        <w:tc>
          <w:tcPr>
            <w:tcW w:w="3398" w:type="pct"/>
          </w:tcPr>
          <w:p w14:paraId="7D24211A" w14:textId="77777777" w:rsidR="0030455F" w:rsidRPr="00BD373E" w:rsidRDefault="0030455F" w:rsidP="007134E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6E16ECAF" w14:textId="77777777" w:rsidR="0030455F" w:rsidRPr="00BD373E" w:rsidRDefault="0030455F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806C74" w:rsidRPr="00BD373E" w14:paraId="306D02B4" w14:textId="77777777" w:rsidTr="00410680">
        <w:tc>
          <w:tcPr>
            <w:tcW w:w="3398" w:type="pct"/>
          </w:tcPr>
          <w:p w14:paraId="3BD95C81" w14:textId="77777777" w:rsidR="00806C74" w:rsidRPr="00BD373E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728" w:type="pct"/>
          </w:tcPr>
          <w:p w14:paraId="1CBE9DC7" w14:textId="683ED164" w:rsidR="00806C74" w:rsidRPr="00BD373E" w:rsidRDefault="00B7032E" w:rsidP="00E7437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42,759,896</w:t>
            </w:r>
          </w:p>
        </w:tc>
        <w:tc>
          <w:tcPr>
            <w:tcW w:w="145" w:type="pct"/>
          </w:tcPr>
          <w:p w14:paraId="57B7A339" w14:textId="77777777" w:rsidR="00806C74" w:rsidRPr="00BD373E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3AFDA9EF" w14:textId="4CF3D5AD" w:rsidR="00806C74" w:rsidRPr="00BD373E" w:rsidRDefault="005F6168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51,063,782</w:t>
            </w:r>
          </w:p>
        </w:tc>
      </w:tr>
      <w:tr w:rsidR="00806C74" w:rsidRPr="00BD373E" w14:paraId="2C451693" w14:textId="77777777" w:rsidTr="00410680">
        <w:tc>
          <w:tcPr>
            <w:tcW w:w="3398" w:type="pct"/>
          </w:tcPr>
          <w:p w14:paraId="610D74CD" w14:textId="77777777" w:rsidR="00806C74" w:rsidRPr="00BD373E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728" w:type="pct"/>
          </w:tcPr>
          <w:p w14:paraId="5C46CC44" w14:textId="28906DAC" w:rsidR="00806C74" w:rsidRPr="00BD373E" w:rsidRDefault="00B7032E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58,342,378</w:t>
            </w:r>
          </w:p>
        </w:tc>
        <w:tc>
          <w:tcPr>
            <w:tcW w:w="145" w:type="pct"/>
          </w:tcPr>
          <w:p w14:paraId="231726D8" w14:textId="77777777" w:rsidR="00806C74" w:rsidRPr="00BD373E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4A39F3A6" w14:textId="47CC2CCF" w:rsidR="00806C74" w:rsidRPr="00BD373E" w:rsidRDefault="005F6168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187,930,887</w:t>
            </w:r>
          </w:p>
        </w:tc>
      </w:tr>
      <w:tr w:rsidR="00806C74" w:rsidRPr="00BD373E" w14:paraId="02C0598C" w14:textId="77777777" w:rsidTr="00410680">
        <w:tc>
          <w:tcPr>
            <w:tcW w:w="3398" w:type="pct"/>
          </w:tcPr>
          <w:p w14:paraId="717FD520" w14:textId="77777777" w:rsidR="00806C74" w:rsidRPr="00BD373E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728" w:type="pct"/>
          </w:tcPr>
          <w:p w14:paraId="502010A7" w14:textId="33CCC1DB" w:rsidR="00806C74" w:rsidRPr="00BD373E" w:rsidRDefault="00B7032E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87,676,050</w:t>
            </w:r>
          </w:p>
        </w:tc>
        <w:tc>
          <w:tcPr>
            <w:tcW w:w="145" w:type="pct"/>
          </w:tcPr>
          <w:p w14:paraId="792BC363" w14:textId="77777777" w:rsidR="00806C74" w:rsidRPr="00BD373E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1EF39C50" w14:textId="5135AF12" w:rsidR="00806C74" w:rsidRPr="00BD373E" w:rsidRDefault="005F6168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99,013,726</w:t>
            </w:r>
          </w:p>
        </w:tc>
      </w:tr>
      <w:tr w:rsidR="00806C74" w:rsidRPr="00BD373E" w14:paraId="0BA980F1" w14:textId="77777777" w:rsidTr="00410680">
        <w:tc>
          <w:tcPr>
            <w:tcW w:w="3398" w:type="pct"/>
          </w:tcPr>
          <w:p w14:paraId="2837F0FB" w14:textId="77777777" w:rsidR="00806C74" w:rsidRPr="00BD373E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05248B9B" w14:textId="0FA10D10" w:rsidR="00806C74" w:rsidRPr="00BD373E" w:rsidRDefault="00B7032E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52,179,348</w:t>
            </w:r>
          </w:p>
        </w:tc>
        <w:tc>
          <w:tcPr>
            <w:tcW w:w="145" w:type="pct"/>
          </w:tcPr>
          <w:p w14:paraId="660C6930" w14:textId="77777777" w:rsidR="00806C74" w:rsidRPr="00BD373E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2C32E7" w14:textId="307EC600" w:rsidR="00806C74" w:rsidRPr="00BD373E" w:rsidRDefault="005F6168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46,904,145</w:t>
            </w:r>
          </w:p>
        </w:tc>
      </w:tr>
      <w:tr w:rsidR="0030455F" w:rsidRPr="00BD373E" w14:paraId="12CFF0C6" w14:textId="77777777" w:rsidTr="00410680">
        <w:tc>
          <w:tcPr>
            <w:tcW w:w="3398" w:type="pct"/>
          </w:tcPr>
          <w:p w14:paraId="00C459CC" w14:textId="77777777" w:rsidR="0030455F" w:rsidRPr="00BD373E" w:rsidRDefault="0030455F" w:rsidP="0071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7B59C16" w14:textId="60317C16" w:rsidR="0030455F" w:rsidRPr="00BD373E" w:rsidRDefault="00B7032E" w:rsidP="00E743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240,957,672</w:t>
            </w:r>
          </w:p>
        </w:tc>
        <w:tc>
          <w:tcPr>
            <w:tcW w:w="145" w:type="pct"/>
          </w:tcPr>
          <w:p w14:paraId="5D31BB94" w14:textId="77777777" w:rsidR="0030455F" w:rsidRPr="00BD373E" w:rsidRDefault="0030455F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7F5FBF6" w14:textId="65723E1E" w:rsidR="0030455F" w:rsidRPr="00BD373E" w:rsidRDefault="005F616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384,912,540</w:t>
            </w:r>
          </w:p>
        </w:tc>
      </w:tr>
    </w:tbl>
    <w:p w14:paraId="3EC16C41" w14:textId="77777777" w:rsidR="0030455F" w:rsidRPr="00BD373E" w:rsidRDefault="0030455F" w:rsidP="0072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4D338058" w14:textId="4F125596" w:rsidR="000E15CC" w:rsidRPr="00BD373E" w:rsidRDefault="009F3AA6" w:rsidP="000E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BD373E">
        <w:rPr>
          <w:rFonts w:ascii="Angsana New" w:hAnsi="Angsana New"/>
          <w:b/>
          <w:color w:val="000000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</w:p>
    <w:p w14:paraId="15D35C23" w14:textId="6AC5F4D7" w:rsidR="002564DB" w:rsidRDefault="0025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F6752BB" w14:textId="33C8FE17" w:rsidR="00FB2051" w:rsidRPr="00BD373E" w:rsidRDefault="00FB2051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เงินปันผล</w:t>
      </w:r>
    </w:p>
    <w:p w14:paraId="1FFD742B" w14:textId="77777777" w:rsidR="00410680" w:rsidRDefault="00410680" w:rsidP="00BB0D90">
      <w:pPr>
        <w:pStyle w:val="ListParagraph"/>
        <w:spacing w:line="240" w:lineRule="auto"/>
        <w:ind w:left="340"/>
        <w:rPr>
          <w:rFonts w:ascii="Angsana New" w:hAnsi="Angsana New"/>
          <w:sz w:val="30"/>
          <w:szCs w:val="30"/>
        </w:rPr>
      </w:pPr>
    </w:p>
    <w:p w14:paraId="68F9A015" w14:textId="0310363D" w:rsidR="00410680" w:rsidRPr="00BB0D90" w:rsidRDefault="00410680" w:rsidP="00BB0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BB0D90">
        <w:rPr>
          <w:rFonts w:ascii="Angsana New" w:hAnsi="Angsana New"/>
          <w:b/>
          <w:color w:val="000000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B7F43A8" w14:textId="77777777" w:rsidR="00410680" w:rsidRPr="00813803" w:rsidRDefault="00410680" w:rsidP="00BB0D90">
      <w:pPr>
        <w:pStyle w:val="ListParagraph"/>
        <w:spacing w:line="240" w:lineRule="auto"/>
        <w:ind w:left="340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908"/>
        <w:gridCol w:w="1890"/>
        <w:gridCol w:w="1170"/>
        <w:gridCol w:w="270"/>
        <w:gridCol w:w="1080"/>
      </w:tblGrid>
      <w:tr w:rsidR="00410680" w:rsidRPr="00813803" w14:paraId="59BABBE4" w14:textId="77777777" w:rsidTr="00541666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6C5371CC" w14:textId="77777777" w:rsidR="00410680" w:rsidRPr="00813803" w:rsidRDefault="00410680" w:rsidP="0054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5841A348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921EAE1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553C9EE4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A872EA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</w:t>
            </w:r>
          </w:p>
          <w:p w14:paraId="064D2592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58A70C1B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885F3F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10680" w:rsidRPr="00813803" w14:paraId="40CD8756" w14:textId="77777777" w:rsidTr="00541666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6BC70905" w14:textId="77777777" w:rsidR="00410680" w:rsidRPr="00813803" w:rsidRDefault="00410680" w:rsidP="0054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DB1F3EF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E8000D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6BF99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38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C01385B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DBEADA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38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0680" w:rsidRPr="00813803" w14:paraId="37C9B146" w14:textId="77777777" w:rsidTr="00BB0D90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3A7F1DB2" w14:textId="25AB4242" w:rsidR="00410680" w:rsidRPr="00813803" w:rsidRDefault="00410680" w:rsidP="0054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38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Pr="008138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39A30ED4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F7CBAB3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133D25" w14:textId="77777777" w:rsidR="00410680" w:rsidRPr="00813803" w:rsidRDefault="00410680" w:rsidP="00541666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9" w:firstLine="95"/>
              <w:jc w:val="both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01D7F4C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A94BB1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10680" w:rsidRPr="00353AE5" w14:paraId="04E91E6A" w14:textId="77777777" w:rsidTr="00BB0D90">
        <w:trPr>
          <w:tblHeader/>
        </w:trPr>
        <w:tc>
          <w:tcPr>
            <w:tcW w:w="2970" w:type="dxa"/>
            <w:shd w:val="clear" w:color="auto" w:fill="auto"/>
          </w:tcPr>
          <w:p w14:paraId="3D61B461" w14:textId="5252242C" w:rsidR="00410680" w:rsidRPr="00813803" w:rsidRDefault="00410680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813803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6851BFF5" w14:textId="1074102A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</w:rPr>
              <w:t>2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138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13803">
              <w:rPr>
                <w:rFonts w:ascii="Angsana New" w:hAnsi="Angsana New"/>
                <w:sz w:val="30"/>
                <w:szCs w:val="30"/>
              </w:rPr>
              <w:t>256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33E083A" w14:textId="40998DDD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8138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813803">
              <w:rPr>
                <w:rFonts w:ascii="Angsana New" w:hAnsi="Angsana New"/>
                <w:sz w:val="30"/>
                <w:szCs w:val="30"/>
              </w:rPr>
              <w:t>256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CE53F7" w14:textId="407A1BCE" w:rsidR="00410680" w:rsidRPr="00813803" w:rsidRDefault="00410680" w:rsidP="00541666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9" w:firstLine="95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0.12</w:t>
            </w:r>
          </w:p>
        </w:tc>
        <w:tc>
          <w:tcPr>
            <w:tcW w:w="270" w:type="dxa"/>
          </w:tcPr>
          <w:p w14:paraId="0F77FBBB" w14:textId="77777777" w:rsidR="00410680" w:rsidRPr="00813803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00F5FA" w14:textId="382045CE" w:rsidR="00410680" w:rsidRPr="00813803" w:rsidRDefault="00410680" w:rsidP="00BB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60.00</w:t>
            </w:r>
          </w:p>
        </w:tc>
      </w:tr>
      <w:tr w:rsidR="00410680" w:rsidRPr="0097485D" w14:paraId="385BBF7B" w14:textId="77777777" w:rsidTr="00BB0D90">
        <w:trPr>
          <w:tblHeader/>
        </w:trPr>
        <w:tc>
          <w:tcPr>
            <w:tcW w:w="2970" w:type="dxa"/>
            <w:shd w:val="clear" w:color="auto" w:fill="auto"/>
            <w:vAlign w:val="center"/>
          </w:tcPr>
          <w:p w14:paraId="6C9EFCF9" w14:textId="77777777" w:rsidR="00410680" w:rsidRPr="0097485D" w:rsidRDefault="00410680" w:rsidP="0054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A5BD70B" w14:textId="77777777" w:rsidR="00410680" w:rsidRPr="0097485D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0557AC5" w14:textId="77777777" w:rsidR="00410680" w:rsidRPr="0097485D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538CC5" w14:textId="77777777" w:rsidR="00410680" w:rsidRPr="0097485D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C13B2" w14:textId="77777777" w:rsidR="00410680" w:rsidRPr="0097485D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9C5AFE" w14:textId="77777777" w:rsidR="00410680" w:rsidRPr="0097485D" w:rsidRDefault="00410680" w:rsidP="0054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CD64760" w14:textId="77777777" w:rsidR="0048528B" w:rsidRPr="00177D5F" w:rsidRDefault="0048528B" w:rsidP="00BB0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64F29053" w14:textId="043A038D" w:rsidR="00755304" w:rsidRDefault="00755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FF798CE" w14:textId="0159B8AD" w:rsidR="00E96513" w:rsidRPr="00BD373E" w:rsidRDefault="00E96513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กำไรต่อหุ้นขั้นพื้นฐาน</w:t>
      </w:r>
    </w:p>
    <w:p w14:paraId="77BF1F09" w14:textId="77777777" w:rsidR="00E96513" w:rsidRPr="00BD373E" w:rsidRDefault="00E96513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</w:p>
    <w:p w14:paraId="68A2C642" w14:textId="554DBB94" w:rsidR="002C6F28" w:rsidRPr="00BD373E" w:rsidRDefault="00E96513" w:rsidP="007B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D373E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="005F6168">
        <w:rPr>
          <w:rFonts w:ascii="Angsana New" w:hAnsi="Angsana New" w:hint="cs"/>
          <w:sz w:val="30"/>
          <w:szCs w:val="30"/>
          <w:cs/>
        </w:rPr>
        <w:t>สาม</w:t>
      </w:r>
      <w:r w:rsidRPr="00BD373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332C4" w:rsidRPr="00BD373E">
        <w:rPr>
          <w:rFonts w:ascii="Angsana New" w:hAnsi="Angsana New"/>
          <w:sz w:val="30"/>
          <w:szCs w:val="30"/>
        </w:rPr>
        <w:t>3</w:t>
      </w:r>
      <w:r w:rsidR="005F6168">
        <w:rPr>
          <w:rFonts w:ascii="Angsana New" w:hAnsi="Angsana New"/>
          <w:sz w:val="30"/>
          <w:szCs w:val="30"/>
        </w:rPr>
        <w:t xml:space="preserve">1 </w:t>
      </w:r>
      <w:r w:rsidR="005F616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83ECB" w:rsidRPr="00BD373E">
        <w:rPr>
          <w:rFonts w:ascii="Angsana New" w:hAnsi="Angsana New"/>
          <w:sz w:val="30"/>
          <w:szCs w:val="30"/>
        </w:rPr>
        <w:t>256</w:t>
      </w:r>
      <w:r w:rsidR="005F6168">
        <w:rPr>
          <w:rFonts w:ascii="Angsana New" w:hAnsi="Angsana New"/>
          <w:sz w:val="30"/>
          <w:szCs w:val="30"/>
        </w:rPr>
        <w:t>6</w:t>
      </w:r>
      <w:r w:rsidR="00683ECB" w:rsidRPr="00BD373E">
        <w:rPr>
          <w:rFonts w:ascii="Angsana New" w:hAnsi="Angsana New"/>
          <w:sz w:val="30"/>
          <w:szCs w:val="30"/>
          <w:cs/>
        </w:rPr>
        <w:t xml:space="preserve"> และ </w:t>
      </w:r>
      <w:r w:rsidR="00683ECB" w:rsidRPr="00BD373E">
        <w:rPr>
          <w:rFonts w:ascii="Angsana New" w:hAnsi="Angsana New"/>
          <w:sz w:val="30"/>
          <w:szCs w:val="30"/>
        </w:rPr>
        <w:t>256</w:t>
      </w:r>
      <w:r w:rsidR="005F6168">
        <w:rPr>
          <w:rFonts w:ascii="Angsana New" w:hAnsi="Angsana New"/>
          <w:sz w:val="30"/>
          <w:szCs w:val="30"/>
        </w:rPr>
        <w:t>5</w:t>
      </w:r>
      <w:r w:rsidRPr="00BD373E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</w:t>
      </w:r>
      <w:r w:rsidR="00683ECB" w:rsidRPr="00BD373E">
        <w:rPr>
          <w:rFonts w:ascii="Angsana New" w:hAnsi="Angsana New"/>
          <w:sz w:val="30"/>
          <w:szCs w:val="30"/>
          <w:cs/>
        </w:rPr>
        <w:t>และจำนวนหุ้นสามัญที่ออกจำหน่ายแล้วในแต่ละ</w:t>
      </w:r>
      <w:r w:rsidR="00A317DF" w:rsidRPr="00BD373E">
        <w:rPr>
          <w:rFonts w:ascii="Angsana New" w:hAnsi="Angsana New"/>
          <w:sz w:val="30"/>
          <w:szCs w:val="30"/>
          <w:cs/>
        </w:rPr>
        <w:t>งวด</w:t>
      </w:r>
      <w:r w:rsidR="00683ECB" w:rsidRPr="00BD373E">
        <w:rPr>
          <w:rFonts w:ascii="Angsana New" w:hAnsi="Angsana New"/>
          <w:sz w:val="30"/>
          <w:szCs w:val="30"/>
          <w:cs/>
        </w:rPr>
        <w:t>โดยวิธีถัวเฉลี่ยถ่วงน้ำหนัก โดย</w:t>
      </w:r>
      <w:r w:rsidRPr="00BD373E">
        <w:rPr>
          <w:rFonts w:ascii="Angsana New" w:hAnsi="Angsana New"/>
          <w:sz w:val="30"/>
          <w:szCs w:val="30"/>
          <w:cs/>
        </w:rPr>
        <w:t>แสดงการคำนวณดัง</w:t>
      </w:r>
      <w:r w:rsidR="00683ECB" w:rsidRPr="00BD373E">
        <w:rPr>
          <w:rFonts w:ascii="Angsana New" w:hAnsi="Angsana New"/>
          <w:sz w:val="30"/>
          <w:szCs w:val="30"/>
          <w:cs/>
        </w:rPr>
        <w:t>ต่อไป</w:t>
      </w:r>
      <w:r w:rsidRPr="00BD373E">
        <w:rPr>
          <w:rFonts w:ascii="Angsana New" w:hAnsi="Angsana New"/>
          <w:sz w:val="30"/>
          <w:szCs w:val="30"/>
          <w:cs/>
        </w:rPr>
        <w:t>นี้</w:t>
      </w:r>
    </w:p>
    <w:p w14:paraId="048F7118" w14:textId="259110D3" w:rsidR="007B3767" w:rsidRPr="00BD373E" w:rsidRDefault="007B3767" w:rsidP="00F55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2"/>
        <w:gridCol w:w="271"/>
        <w:gridCol w:w="1348"/>
      </w:tblGrid>
      <w:tr w:rsidR="00E96513" w:rsidRPr="00BD373E" w14:paraId="4385E0FB" w14:textId="77777777" w:rsidTr="00006ECA">
        <w:tc>
          <w:tcPr>
            <w:tcW w:w="3398" w:type="pct"/>
          </w:tcPr>
          <w:p w14:paraId="4360DBFE" w14:textId="5D5E8FB7" w:rsidR="00E96513" w:rsidRPr="00BD373E" w:rsidRDefault="00A317DF" w:rsidP="00345DC1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774B12"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งวดสาม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5F616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="005F616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729" w:type="pct"/>
          </w:tcPr>
          <w:p w14:paraId="75E4675A" w14:textId="0FBC5AAA" w:rsidR="00E96513" w:rsidRPr="00BD373E" w:rsidRDefault="00E96513" w:rsidP="00345DC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 w:rsidR="005F616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tcBorders>
              <w:left w:val="nil"/>
            </w:tcBorders>
          </w:tcPr>
          <w:p w14:paraId="565DDDDB" w14:textId="77777777" w:rsidR="00E96513" w:rsidRPr="00BD373E" w:rsidRDefault="00E96513" w:rsidP="00345DC1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</w:tcPr>
          <w:p w14:paraId="6A1505A1" w14:textId="47EEF6E9" w:rsidR="00E96513" w:rsidRPr="00BD373E" w:rsidRDefault="00E96513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F616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E96513" w:rsidRPr="00BD373E" w14:paraId="6E065ED7" w14:textId="77777777" w:rsidTr="00345DC1">
        <w:tc>
          <w:tcPr>
            <w:tcW w:w="3398" w:type="pct"/>
          </w:tcPr>
          <w:p w14:paraId="0214E1D1" w14:textId="77777777" w:rsidR="00E96513" w:rsidRPr="00BD373E" w:rsidRDefault="00E96513" w:rsidP="00345DC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7627C03A" w14:textId="453BBAB0" w:rsidR="00E96513" w:rsidRPr="00BD373E" w:rsidRDefault="00E96513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</w:t>
            </w:r>
            <w:r w:rsidR="002C6F28"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/หุ้น</w:t>
            </w: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06ECA" w:rsidRPr="00813803" w14:paraId="7F0C3C2C" w14:textId="77777777" w:rsidTr="00006ECA">
        <w:tc>
          <w:tcPr>
            <w:tcW w:w="3398" w:type="pct"/>
          </w:tcPr>
          <w:p w14:paraId="0D939876" w14:textId="542867A8" w:rsidR="00006ECA" w:rsidRPr="00BD373E" w:rsidRDefault="00006ECA" w:rsidP="00006EC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51B7ACD6" w14:textId="222202BF" w:rsidR="00006ECA" w:rsidRPr="00BB0D90" w:rsidRDefault="003A797B" w:rsidP="001416C0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B0D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8,207,055</w:t>
            </w:r>
          </w:p>
        </w:tc>
        <w:tc>
          <w:tcPr>
            <w:tcW w:w="146" w:type="pct"/>
          </w:tcPr>
          <w:p w14:paraId="0E6E8196" w14:textId="77777777" w:rsidR="00006ECA" w:rsidRPr="00BD373E" w:rsidRDefault="00006ECA" w:rsidP="00006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724C9565" w14:textId="0DD01508" w:rsidR="00006ECA" w:rsidRPr="00813803" w:rsidRDefault="00116AD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8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</w:t>
            </w:r>
            <w:r w:rsidR="003A797B" w:rsidRPr="008138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785,039</w:t>
            </w:r>
          </w:p>
        </w:tc>
      </w:tr>
      <w:tr w:rsidR="00006ECA" w:rsidRPr="00813803" w14:paraId="7EBBC0E7" w14:textId="77777777" w:rsidTr="00BB0D90">
        <w:tc>
          <w:tcPr>
            <w:tcW w:w="3398" w:type="pct"/>
          </w:tcPr>
          <w:p w14:paraId="6F603A02" w14:textId="77777777" w:rsidR="00006ECA" w:rsidRPr="00BD373E" w:rsidRDefault="00006ECA" w:rsidP="00006EC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599E5B8E" w14:textId="77777777" w:rsidR="00006ECA" w:rsidRPr="00BD373E" w:rsidRDefault="00006ECA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2B481B" w14:textId="77777777" w:rsidR="00006ECA" w:rsidRPr="00BD373E" w:rsidRDefault="00006ECA" w:rsidP="00006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3679EE67" w14:textId="77777777" w:rsidR="00006ECA" w:rsidRPr="00813803" w:rsidRDefault="00006ECA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571" w:rsidRPr="00BD373E" w14:paraId="3D8AB5CF" w14:textId="77777777" w:rsidTr="00BB0D90">
        <w:tc>
          <w:tcPr>
            <w:tcW w:w="3398" w:type="pct"/>
          </w:tcPr>
          <w:p w14:paraId="5C170E80" w14:textId="1C8F5390" w:rsidR="00D41571" w:rsidRPr="00BD373E" w:rsidRDefault="00D41571" w:rsidP="00D41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7B942827" w14:textId="12524694" w:rsidR="00D41571" w:rsidRPr="00BD373E" w:rsidRDefault="00116AD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74B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74B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74B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6" w:type="pct"/>
          </w:tcPr>
          <w:p w14:paraId="7DD55055" w14:textId="77777777" w:rsidR="00D41571" w:rsidRPr="00BD373E" w:rsidRDefault="00D41571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7B77C9EE" w14:textId="796A45A6" w:rsidR="00D41571" w:rsidRPr="00BD373E" w:rsidRDefault="0021268F" w:rsidP="00D4157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116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0,000,000</w:t>
            </w:r>
          </w:p>
        </w:tc>
      </w:tr>
      <w:tr w:rsidR="00D41571" w:rsidRPr="00BD373E" w14:paraId="111A9DC5" w14:textId="77777777" w:rsidTr="00BB0D90">
        <w:tc>
          <w:tcPr>
            <w:tcW w:w="3398" w:type="pct"/>
          </w:tcPr>
          <w:p w14:paraId="7E4FF75A" w14:textId="77777777" w:rsidR="00D41571" w:rsidRPr="00BD373E" w:rsidRDefault="00D41571" w:rsidP="00D41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5CD12431" w14:textId="77777777" w:rsidR="00D41571" w:rsidRPr="00BD373E" w:rsidRDefault="00D41571" w:rsidP="00D4157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66463D" w14:textId="77777777" w:rsidR="00D41571" w:rsidRPr="00BD373E" w:rsidRDefault="00D41571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</w:tcPr>
          <w:p w14:paraId="14A17538" w14:textId="77777777" w:rsidR="00D41571" w:rsidRPr="00BD373E" w:rsidRDefault="00D41571" w:rsidP="00D41571">
            <w:pPr>
              <w:tabs>
                <w:tab w:val="clear" w:pos="907"/>
              </w:tabs>
              <w:spacing w:line="240" w:lineRule="auto"/>
              <w:ind w:left="-131" w:right="255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571" w:rsidRPr="00BD373E" w14:paraId="6DC09A3F" w14:textId="77777777" w:rsidTr="002E558A">
        <w:tc>
          <w:tcPr>
            <w:tcW w:w="3398" w:type="pct"/>
          </w:tcPr>
          <w:p w14:paraId="66C68AB1" w14:textId="1E979E61" w:rsidR="00D41571" w:rsidRPr="00BD373E" w:rsidRDefault="00D41571" w:rsidP="00D41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69C3A128" w14:textId="58DA98B3" w:rsidR="00D41571" w:rsidRPr="00BD373E" w:rsidRDefault="00116ADC" w:rsidP="0014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146" w:type="pct"/>
          </w:tcPr>
          <w:p w14:paraId="110A7B36" w14:textId="77777777" w:rsidR="00D41571" w:rsidRPr="00BD373E" w:rsidRDefault="00D41571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5A258DDF" w14:textId="32DA6FAD" w:rsidR="00D41571" w:rsidRPr="00BD373E" w:rsidRDefault="0021268F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116AD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721CF268" w14:textId="77777777" w:rsidR="00C5335F" w:rsidRPr="00BD373E" w:rsidRDefault="00C5335F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57018B5E" w14:textId="1B6DC783" w:rsidR="00E91D34" w:rsidRPr="00BD373E" w:rsidRDefault="00E91D34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65B6856A" w14:textId="2629215B" w:rsidR="00BF3F2C" w:rsidRPr="00BD373E" w:rsidRDefault="00BF3F2C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A3526B4" w14:textId="77777777" w:rsidR="001175E8" w:rsidRPr="00BD373E" w:rsidRDefault="001175E8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D373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1AB469" w14:textId="77777777" w:rsidR="001175E8" w:rsidRPr="00BD373E" w:rsidRDefault="001175E8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349736" w14:textId="1324FA73" w:rsidR="000A1B8D" w:rsidRPr="00BD373E" w:rsidRDefault="001175E8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D373E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99609D">
        <w:rPr>
          <w:rFonts w:ascii="Angsana New" w:hAnsi="Angsana New" w:hint="cs"/>
          <w:sz w:val="30"/>
          <w:szCs w:val="30"/>
          <w:cs/>
        </w:rPr>
        <w:t>สินทรัพย์ทางการเงินและ</w:t>
      </w:r>
      <w:r w:rsidRPr="00BD373E">
        <w:rPr>
          <w:rFonts w:ascii="Angsana New" w:hAnsi="Angsana New"/>
          <w:sz w:val="30"/>
          <w:szCs w:val="30"/>
          <w:cs/>
        </w:rPr>
        <w:t>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C32D9E3" w14:textId="77777777" w:rsidR="00CA1ED9" w:rsidRPr="00BD373E" w:rsidRDefault="00CA1ED9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91"/>
        <w:gridCol w:w="763"/>
        <w:gridCol w:w="180"/>
        <w:gridCol w:w="1123"/>
        <w:gridCol w:w="180"/>
        <w:gridCol w:w="767"/>
        <w:gridCol w:w="180"/>
        <w:gridCol w:w="1116"/>
      </w:tblGrid>
      <w:tr w:rsidR="006A72BC" w:rsidRPr="00BD373E" w14:paraId="7E5E8D38" w14:textId="77777777" w:rsidTr="00BB0D90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4D8ECEB8" w14:textId="25A0ACEA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9D3B56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D373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มูลค่าตามบัญชี </w:t>
            </w:r>
          </w:p>
        </w:tc>
        <w:tc>
          <w:tcPr>
            <w:tcW w:w="191" w:type="dxa"/>
          </w:tcPr>
          <w:p w14:paraId="7CFA51EB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91FE" w14:textId="77777777" w:rsidR="001175E8" w:rsidRPr="00BD373E" w:rsidRDefault="001175E8" w:rsidP="00CD26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D373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A72BC" w:rsidRPr="00BD373E" w14:paraId="3658ADDA" w14:textId="77777777" w:rsidTr="00BB0D90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0C5C9648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FE0239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91" w:type="dxa"/>
          </w:tcPr>
          <w:p w14:paraId="69A83C24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76181F72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67B479C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276F46E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D373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88BE1BF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96048A9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DD04100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95A9362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D373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2D51681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</w:tcPr>
          <w:p w14:paraId="53CD2F06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191E30F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4C05CD0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D373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2B57166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35CC598E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B946E08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4E13C2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72BC" w:rsidRPr="00BD373E" w14:paraId="51B6FECD" w14:textId="77777777" w:rsidTr="00BB0D90">
        <w:trPr>
          <w:tblHeader/>
        </w:trPr>
        <w:tc>
          <w:tcPr>
            <w:tcW w:w="3510" w:type="dxa"/>
            <w:shd w:val="clear" w:color="auto" w:fill="auto"/>
          </w:tcPr>
          <w:p w14:paraId="03125CC4" w14:textId="77777777" w:rsidR="001175E8" w:rsidRPr="00BD373E" w:rsidRDefault="001175E8" w:rsidP="001175E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9"/>
          </w:tcPr>
          <w:p w14:paraId="727D7323" w14:textId="2D3CE1F9" w:rsidR="001175E8" w:rsidRPr="00BD373E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D373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6A72BC" w:rsidRPr="00BD373E" w14:paraId="17AE63AA" w14:textId="77777777" w:rsidTr="00CE7297">
        <w:tc>
          <w:tcPr>
            <w:tcW w:w="3510" w:type="dxa"/>
            <w:shd w:val="clear" w:color="auto" w:fill="auto"/>
          </w:tcPr>
          <w:p w14:paraId="7459DD67" w14:textId="3850DF89" w:rsidR="001175E8" w:rsidRPr="00BD373E" w:rsidRDefault="001175E8" w:rsidP="001175E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F043A"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F61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5F61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F61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368FBDF1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43769467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" w:type="dxa"/>
            <w:shd w:val="clear" w:color="auto" w:fill="auto"/>
          </w:tcPr>
          <w:p w14:paraId="372802B1" w14:textId="77777777" w:rsidR="001175E8" w:rsidRPr="00BD373E" w:rsidRDefault="001175E8" w:rsidP="00CE7297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124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FC20E3" w14:textId="77777777" w:rsidR="001175E8" w:rsidRPr="00BD373E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7865D1D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AEE14C" w14:textId="77777777" w:rsidR="001175E8" w:rsidRPr="00BD373E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1806108E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B5D94C" w14:textId="77777777" w:rsidR="001175E8" w:rsidRPr="00BD373E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A5E1DEA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2BC" w:rsidRPr="00BD373E" w14:paraId="1D5D908B" w14:textId="77777777" w:rsidTr="00CE7297">
        <w:tc>
          <w:tcPr>
            <w:tcW w:w="3510" w:type="dxa"/>
            <w:shd w:val="clear" w:color="auto" w:fill="auto"/>
          </w:tcPr>
          <w:p w14:paraId="18323971" w14:textId="119C62AA" w:rsidR="001175E8" w:rsidRPr="00BD373E" w:rsidRDefault="00470F09" w:rsidP="001175E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1175E8"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350" w:type="dxa"/>
          </w:tcPr>
          <w:p w14:paraId="59D25EDE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768E5B0A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" w:type="dxa"/>
            <w:shd w:val="clear" w:color="auto" w:fill="auto"/>
          </w:tcPr>
          <w:p w14:paraId="4E477A28" w14:textId="77777777" w:rsidR="001175E8" w:rsidRPr="00BD373E" w:rsidRDefault="001175E8" w:rsidP="001175E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261D2F" w14:textId="77777777" w:rsidR="001175E8" w:rsidRPr="00BD373E" w:rsidRDefault="001175E8" w:rsidP="001175E8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C3A66F1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8C27B4" w14:textId="77777777" w:rsidR="001175E8" w:rsidRPr="00BD373E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06DC23D9" w14:textId="77777777" w:rsidR="001175E8" w:rsidRPr="00BD373E" w:rsidRDefault="001175E8" w:rsidP="001175E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657EE2F" w14:textId="77777777" w:rsidR="001175E8" w:rsidRPr="00BD373E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6595D50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2BC" w:rsidRPr="00BD373E" w14:paraId="0EA2FA5A" w14:textId="77777777" w:rsidTr="00CE7297">
        <w:tc>
          <w:tcPr>
            <w:tcW w:w="3510" w:type="dxa"/>
            <w:shd w:val="clear" w:color="auto" w:fill="auto"/>
            <w:vAlign w:val="bottom"/>
          </w:tcPr>
          <w:p w14:paraId="297EED1A" w14:textId="4000EF82" w:rsidR="00CA1ED9" w:rsidRPr="00BD373E" w:rsidRDefault="00CA1ED9" w:rsidP="00CE7297">
            <w:pPr>
              <w:tabs>
                <w:tab w:val="clear" w:pos="454"/>
                <w:tab w:val="clear" w:pos="5387"/>
                <w:tab w:val="left" w:pos="4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350" w:type="dxa"/>
          </w:tcPr>
          <w:p w14:paraId="055AD8AA" w14:textId="02C39DDD" w:rsidR="00CA1ED9" w:rsidRPr="00CE6AE9" w:rsidRDefault="000B4640" w:rsidP="00410680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523,33</w:t>
            </w:r>
            <w:r w:rsidR="00BD06D0">
              <w:rPr>
                <w:rFonts w:asciiTheme="majorBidi" w:hAnsi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1" w:type="dxa"/>
          </w:tcPr>
          <w:p w14:paraId="0936998C" w14:textId="77777777" w:rsidR="00CA1ED9" w:rsidRPr="00BD373E" w:rsidRDefault="00CA1ED9" w:rsidP="00CA1ED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  <w:shd w:val="clear" w:color="auto" w:fill="auto"/>
          </w:tcPr>
          <w:p w14:paraId="0EAD54A6" w14:textId="6B8B3483" w:rsidR="00CA1ED9" w:rsidRPr="00BD373E" w:rsidRDefault="00043FF7" w:rsidP="004106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950E0B" w14:textId="77777777" w:rsidR="00CA1ED9" w:rsidRPr="00BD373E" w:rsidRDefault="00CA1ED9" w:rsidP="00CA1ED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3487624" w14:textId="258BE57A" w:rsidR="00CA1ED9" w:rsidRPr="00BD373E" w:rsidRDefault="00374B7B" w:rsidP="0041068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523,33</w:t>
            </w:r>
            <w:r w:rsidR="00BD06D0">
              <w:rPr>
                <w:rFonts w:asciiTheme="majorBidi" w:hAnsiTheme="majorBidi"/>
                <w:sz w:val="30"/>
                <w:szCs w:val="30"/>
                <w:lang w:val="en-US" w:bidi="th-TH"/>
              </w:rPr>
              <w:t>9</w:t>
            </w:r>
            <w:r w:rsidRPr="00BD373E" w:rsidDel="008554C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DE91B1E" w14:textId="77777777" w:rsidR="00CA1ED9" w:rsidRPr="00BD373E" w:rsidRDefault="00CA1ED9" w:rsidP="00CA1ED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72C23825" w14:textId="4BF16142" w:rsidR="00CA1ED9" w:rsidRPr="00BD373E" w:rsidRDefault="00043FF7" w:rsidP="00410680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F0D329" w14:textId="77777777" w:rsidR="00CA1ED9" w:rsidRPr="00BD373E" w:rsidRDefault="00CA1ED9" w:rsidP="00CA1ED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4E19F23" w14:textId="02EF4A06" w:rsidR="00CA1ED9" w:rsidRPr="00B63EBB" w:rsidRDefault="000B4640" w:rsidP="0041068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523,33</w:t>
            </w:r>
            <w:r w:rsidR="00BD06D0">
              <w:rPr>
                <w:rFonts w:asciiTheme="majorBidi" w:hAnsiTheme="majorBidi"/>
                <w:sz w:val="30"/>
                <w:szCs w:val="30"/>
                <w:lang w:bidi="th-TH"/>
              </w:rPr>
              <w:t>9</w:t>
            </w:r>
          </w:p>
        </w:tc>
      </w:tr>
      <w:tr w:rsidR="00CE6AE9" w:rsidRPr="00BD373E" w14:paraId="10077EDA" w14:textId="77777777" w:rsidTr="00CE7297">
        <w:tc>
          <w:tcPr>
            <w:tcW w:w="3510" w:type="dxa"/>
            <w:shd w:val="clear" w:color="auto" w:fill="auto"/>
            <w:vAlign w:val="bottom"/>
          </w:tcPr>
          <w:p w14:paraId="46C10214" w14:textId="77777777" w:rsidR="00CE6AE9" w:rsidRPr="00BD373E" w:rsidRDefault="00CE6AE9" w:rsidP="00CE7297">
            <w:pPr>
              <w:tabs>
                <w:tab w:val="clear" w:pos="454"/>
                <w:tab w:val="clear" w:pos="5387"/>
                <w:tab w:val="left" w:pos="4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5799E0B" w14:textId="77777777" w:rsidR="00CE6AE9" w:rsidRPr="00BD373E" w:rsidDel="008554C5" w:rsidRDefault="00CE6AE9" w:rsidP="00CA1ED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55B0F199" w14:textId="77777777" w:rsidR="00CE6AE9" w:rsidRPr="00BD373E" w:rsidRDefault="00CE6AE9" w:rsidP="00CA1ED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  <w:shd w:val="clear" w:color="auto" w:fill="auto"/>
          </w:tcPr>
          <w:p w14:paraId="0031601D" w14:textId="77777777" w:rsidR="00CE6AE9" w:rsidRPr="00CE7297" w:rsidDel="008554C5" w:rsidRDefault="00CE6AE9" w:rsidP="00CE7297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40F0BC" w14:textId="77777777" w:rsidR="00CE6AE9" w:rsidRPr="00BD373E" w:rsidRDefault="00CE6AE9" w:rsidP="00CA1ED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360189E" w14:textId="77777777" w:rsidR="00CE6AE9" w:rsidRPr="00BD373E" w:rsidDel="008554C5" w:rsidRDefault="00CE6AE9" w:rsidP="00CE7297">
            <w:pPr>
              <w:tabs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9D2FB8" w14:textId="77777777" w:rsidR="00CE6AE9" w:rsidRPr="00BD373E" w:rsidRDefault="00CE6AE9" w:rsidP="00CA1ED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113C5520" w14:textId="77777777" w:rsidR="00CE6AE9" w:rsidRPr="00CE7297" w:rsidDel="008554C5" w:rsidRDefault="00CE6AE9" w:rsidP="00CE7297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9A77B4" w14:textId="77777777" w:rsidR="00CE6AE9" w:rsidRPr="00BD373E" w:rsidRDefault="00CE6AE9" w:rsidP="00CA1ED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AEF0E62" w14:textId="77777777" w:rsidR="00CE6AE9" w:rsidRPr="00F13319" w:rsidDel="008554C5" w:rsidRDefault="00CE6AE9" w:rsidP="00CE7297">
            <w:pPr>
              <w:tabs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E9" w:rsidRPr="00BD373E" w14:paraId="537774C4" w14:textId="77777777" w:rsidTr="00CE6AE9">
        <w:tc>
          <w:tcPr>
            <w:tcW w:w="3510" w:type="dxa"/>
            <w:shd w:val="clear" w:color="auto" w:fill="auto"/>
            <w:vAlign w:val="bottom"/>
          </w:tcPr>
          <w:p w14:paraId="1866DD7E" w14:textId="7CEFBA9E" w:rsidR="00CE6AE9" w:rsidRPr="00410680" w:rsidRDefault="00CE6AE9" w:rsidP="00CE6AE9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106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4106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106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106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D4BFC4C" w14:textId="77777777" w:rsidR="00CE6AE9" w:rsidRPr="00CE6AE9" w:rsidRDefault="00CE6AE9" w:rsidP="00CE6AE9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271ABB10" w14:textId="77777777" w:rsidR="00CE6AE9" w:rsidRPr="00CE6AE9" w:rsidRDefault="00CE6AE9" w:rsidP="00CE6AE9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  <w:shd w:val="clear" w:color="auto" w:fill="auto"/>
          </w:tcPr>
          <w:p w14:paraId="47872B48" w14:textId="77777777" w:rsidR="00CE6AE9" w:rsidRPr="00CE6AE9" w:rsidRDefault="00CE6AE9" w:rsidP="00C7710E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943429" w14:textId="77777777" w:rsidR="00CE6AE9" w:rsidRPr="00BD373E" w:rsidRDefault="00CE6AE9" w:rsidP="00CE6AE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BA1DBE9" w14:textId="77777777" w:rsidR="00CE6AE9" w:rsidRPr="00CE6AE9" w:rsidRDefault="00CE6AE9" w:rsidP="00CE6AE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7E83BE" w14:textId="77777777" w:rsidR="00CE6AE9" w:rsidRPr="00CE6AE9" w:rsidRDefault="00CE6AE9" w:rsidP="00CE6AE9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0F90BA83" w14:textId="77777777" w:rsidR="00CE6AE9" w:rsidRPr="00CE6AE9" w:rsidRDefault="00CE6AE9" w:rsidP="00CE6AE9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4FE6B1" w14:textId="77777777" w:rsidR="00CE6AE9" w:rsidRPr="00BD373E" w:rsidRDefault="00CE6AE9" w:rsidP="006F632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A51E97F" w14:textId="77777777" w:rsidR="00CE6AE9" w:rsidRPr="00CE6AE9" w:rsidRDefault="00CE6AE9" w:rsidP="00CE6AE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E9" w:rsidRPr="00BD373E" w14:paraId="4925A397" w14:textId="77777777" w:rsidTr="00CE6AE9">
        <w:tc>
          <w:tcPr>
            <w:tcW w:w="3510" w:type="dxa"/>
            <w:shd w:val="clear" w:color="auto" w:fill="auto"/>
            <w:vAlign w:val="bottom"/>
          </w:tcPr>
          <w:p w14:paraId="28C775EC" w14:textId="77777777" w:rsidR="00CE6AE9" w:rsidRPr="00410680" w:rsidRDefault="00CE6AE9" w:rsidP="00CE6AE9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06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70395BC" w14:textId="77777777" w:rsidR="00CE6AE9" w:rsidRPr="00CE6AE9" w:rsidRDefault="00CE6AE9" w:rsidP="00CE6AE9">
            <w:pPr>
              <w:ind w:left="-131" w:firstLine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2F940D36" w14:textId="77777777" w:rsidR="00CE6AE9" w:rsidRPr="00CE6AE9" w:rsidRDefault="00CE6AE9" w:rsidP="00CE6AE9">
            <w:pPr>
              <w:ind w:left="-131" w:firstLine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  <w:shd w:val="clear" w:color="auto" w:fill="auto"/>
          </w:tcPr>
          <w:p w14:paraId="5DCBA822" w14:textId="77777777" w:rsidR="00CE6AE9" w:rsidRPr="00BD373E" w:rsidRDefault="00CE6AE9" w:rsidP="00CE6AE9">
            <w:pPr>
              <w:pStyle w:val="acctfourfigures"/>
              <w:tabs>
                <w:tab w:val="decimal" w:pos="416"/>
              </w:tabs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FE002F" w14:textId="77777777" w:rsidR="00CE6AE9" w:rsidRPr="00BD373E" w:rsidRDefault="00CE6AE9" w:rsidP="006F6328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359F120" w14:textId="77777777" w:rsidR="00CE6AE9" w:rsidRPr="00CE6AE9" w:rsidRDefault="00CE6AE9" w:rsidP="00CE6AE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844199" w14:textId="77777777" w:rsidR="00CE6AE9" w:rsidRPr="00CE6AE9" w:rsidRDefault="00CE6AE9" w:rsidP="00CE6AE9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58D576DA" w14:textId="77777777" w:rsidR="00CE6AE9" w:rsidRPr="00BD373E" w:rsidRDefault="00CE6AE9" w:rsidP="00CE6AE9">
            <w:pPr>
              <w:pStyle w:val="acctfourfigures"/>
              <w:tabs>
                <w:tab w:val="decimal" w:pos="418"/>
              </w:tabs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3D7518" w14:textId="77777777" w:rsidR="00CE6AE9" w:rsidRPr="00BD373E" w:rsidRDefault="00CE6AE9" w:rsidP="006F632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0C1E2C7" w14:textId="77777777" w:rsidR="00CE6AE9" w:rsidRPr="00CE6AE9" w:rsidRDefault="00CE6AE9" w:rsidP="00CE6AE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E9" w:rsidRPr="00B63EBB" w14:paraId="17EB0CF4" w14:textId="77777777" w:rsidTr="00CE6AE9">
        <w:tc>
          <w:tcPr>
            <w:tcW w:w="3510" w:type="dxa"/>
            <w:shd w:val="clear" w:color="auto" w:fill="auto"/>
            <w:vAlign w:val="bottom"/>
          </w:tcPr>
          <w:p w14:paraId="4401B3A5" w14:textId="77777777" w:rsidR="00CE6AE9" w:rsidRPr="00BD373E" w:rsidRDefault="00CE6AE9" w:rsidP="00BB0D90">
            <w:pPr>
              <w:tabs>
                <w:tab w:val="clear" w:pos="454"/>
                <w:tab w:val="clear" w:pos="3515"/>
                <w:tab w:val="clear" w:pos="3742"/>
                <w:tab w:val="clear" w:pos="5387"/>
                <w:tab w:val="left" w:pos="462"/>
                <w:tab w:val="left" w:pos="334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350" w:type="dxa"/>
          </w:tcPr>
          <w:p w14:paraId="105587FA" w14:textId="46983C5A" w:rsidR="00CE6AE9" w:rsidRPr="00CE6AE9" w:rsidRDefault="00CE6AE9" w:rsidP="00C7710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E6A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6,708,751</w:t>
            </w:r>
          </w:p>
        </w:tc>
        <w:tc>
          <w:tcPr>
            <w:tcW w:w="191" w:type="dxa"/>
          </w:tcPr>
          <w:p w14:paraId="3C4E3CCA" w14:textId="77777777" w:rsidR="00CE6AE9" w:rsidRPr="00CE6AE9" w:rsidRDefault="00CE6AE9" w:rsidP="00410680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  <w:shd w:val="clear" w:color="auto" w:fill="auto"/>
          </w:tcPr>
          <w:p w14:paraId="207EE95A" w14:textId="59502F45" w:rsidR="00CE6AE9" w:rsidRPr="00410680" w:rsidRDefault="00CE6AE9" w:rsidP="00C7710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0680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CADE9D" w14:textId="77777777" w:rsidR="00CE6AE9" w:rsidRPr="00410680" w:rsidRDefault="00CE6AE9" w:rsidP="00410680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64CAFA5C" w14:textId="0D6E12B3" w:rsidR="00CE6AE9" w:rsidRPr="00CE6AE9" w:rsidRDefault="00CE6AE9" w:rsidP="00C7710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E6A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6,708,751</w:t>
            </w:r>
          </w:p>
        </w:tc>
        <w:tc>
          <w:tcPr>
            <w:tcW w:w="180" w:type="dxa"/>
            <w:shd w:val="clear" w:color="auto" w:fill="auto"/>
          </w:tcPr>
          <w:p w14:paraId="59F386A5" w14:textId="77777777" w:rsidR="00CE6AE9" w:rsidRPr="00CE6AE9" w:rsidRDefault="00CE6AE9" w:rsidP="00410680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6E813F01" w14:textId="5086E2FB" w:rsidR="00CE6AE9" w:rsidRPr="00410680" w:rsidRDefault="00CE6AE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0680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5B0C1C" w14:textId="77777777" w:rsidR="00CE6AE9" w:rsidRPr="00410680" w:rsidRDefault="00CE6AE9" w:rsidP="00410680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2EC8D07" w14:textId="65B79165" w:rsidR="00CE6AE9" w:rsidRPr="00CE6AE9" w:rsidRDefault="00CE6AE9" w:rsidP="00C7710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E6A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6,708,751</w:t>
            </w:r>
          </w:p>
        </w:tc>
      </w:tr>
    </w:tbl>
    <w:p w14:paraId="3176863D" w14:textId="5E540313" w:rsidR="002E58FD" w:rsidRPr="00BD373E" w:rsidRDefault="002E58FD" w:rsidP="00E93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3AF38570" w14:textId="75D7DF4C" w:rsidR="00E91D34" w:rsidRPr="00BD373E" w:rsidRDefault="00E91D34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</w:p>
    <w:p w14:paraId="2B52DB54" w14:textId="77777777" w:rsidR="00E91D34" w:rsidRPr="00BD373E" w:rsidRDefault="00E91D34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1"/>
        <w:gridCol w:w="1709"/>
      </w:tblGrid>
      <w:tr w:rsidR="0015743F" w:rsidRPr="00BD373E" w14:paraId="600943BE" w14:textId="77777777" w:rsidTr="00410680">
        <w:tc>
          <w:tcPr>
            <w:tcW w:w="4087" w:type="pct"/>
          </w:tcPr>
          <w:p w14:paraId="24B4DD7D" w14:textId="10F0DF2B" w:rsidR="0015743F" w:rsidRPr="00BD373E" w:rsidRDefault="0015743F" w:rsidP="005551B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BD373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>ณ วันที่</w:t>
            </w:r>
            <w:r w:rsidR="00470F09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 xml:space="preserve"> 31</w:t>
            </w:r>
            <w:r w:rsidRPr="00BD373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="008554C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 xml:space="preserve">มีนาคม </w:t>
            </w:r>
            <w:r w:rsidRPr="00BD373E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</w:t>
            </w:r>
            <w:r w:rsidR="008554C5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6</w:t>
            </w:r>
          </w:p>
        </w:tc>
        <w:tc>
          <w:tcPr>
            <w:tcW w:w="913" w:type="pct"/>
          </w:tcPr>
          <w:p w14:paraId="49A1D22F" w14:textId="5EAE7893" w:rsidR="0015743F" w:rsidRPr="00BD373E" w:rsidRDefault="0015743F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319" w:rsidRPr="00BD373E" w14:paraId="1ABF0E8B" w14:textId="77777777" w:rsidTr="00410680">
        <w:trPr>
          <w:trHeight w:val="371"/>
        </w:trPr>
        <w:tc>
          <w:tcPr>
            <w:tcW w:w="4087" w:type="pct"/>
          </w:tcPr>
          <w:p w14:paraId="5E78B4BA" w14:textId="77777777" w:rsidR="00031319" w:rsidRPr="00BD373E" w:rsidRDefault="00031319" w:rsidP="0003131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913" w:type="pct"/>
          </w:tcPr>
          <w:p w14:paraId="57BA2234" w14:textId="070EE629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031319" w:rsidRPr="00BD373E" w14:paraId="02F1680A" w14:textId="77777777" w:rsidTr="00410680">
        <w:tc>
          <w:tcPr>
            <w:tcW w:w="4087" w:type="pct"/>
          </w:tcPr>
          <w:p w14:paraId="2E9DA252" w14:textId="77777777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13" w:type="pct"/>
          </w:tcPr>
          <w:p w14:paraId="7068E3A0" w14:textId="77777777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31319" w:rsidRPr="00BD373E" w14:paraId="32F9B9FD" w14:textId="77777777" w:rsidTr="00410680">
        <w:tc>
          <w:tcPr>
            <w:tcW w:w="4087" w:type="pct"/>
          </w:tcPr>
          <w:p w14:paraId="0231054E" w14:textId="6FCC767F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13" w:type="pct"/>
            <w:vAlign w:val="bottom"/>
          </w:tcPr>
          <w:p w14:paraId="2DA52142" w14:textId="01390547" w:rsidR="00031319" w:rsidRPr="00BD373E" w:rsidRDefault="006A1B70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B70">
              <w:rPr>
                <w:rFonts w:asciiTheme="majorBidi" w:hAnsiTheme="majorBidi"/>
                <w:sz w:val="30"/>
                <w:szCs w:val="30"/>
                <w:cs/>
              </w:rPr>
              <w:t>196</w:t>
            </w:r>
            <w:r w:rsidRPr="006A1B70">
              <w:rPr>
                <w:rFonts w:asciiTheme="majorBidi" w:hAnsiTheme="majorBidi"/>
                <w:sz w:val="30"/>
                <w:szCs w:val="30"/>
              </w:rPr>
              <w:t>,</w:t>
            </w:r>
            <w:r w:rsidRPr="006A1B70">
              <w:rPr>
                <w:rFonts w:asciiTheme="majorBidi" w:hAnsiTheme="majorBidi"/>
                <w:sz w:val="30"/>
                <w:szCs w:val="30"/>
                <w:cs/>
              </w:rPr>
              <w:t>758</w:t>
            </w:r>
            <w:r w:rsidRPr="006A1B70">
              <w:rPr>
                <w:rFonts w:asciiTheme="majorBidi" w:hAnsiTheme="majorBidi"/>
                <w:sz w:val="30"/>
                <w:szCs w:val="30"/>
              </w:rPr>
              <w:t>,</w:t>
            </w:r>
            <w:r w:rsidRPr="006A1B70">
              <w:rPr>
                <w:rFonts w:asciiTheme="majorBidi" w:hAnsiTheme="majorBidi"/>
                <w:sz w:val="30"/>
                <w:szCs w:val="30"/>
                <w:cs/>
              </w:rPr>
              <w:t>341</w:t>
            </w:r>
          </w:p>
        </w:tc>
      </w:tr>
      <w:tr w:rsidR="00031319" w:rsidRPr="00BD373E" w14:paraId="6781BD59" w14:textId="77777777" w:rsidTr="00410680">
        <w:tc>
          <w:tcPr>
            <w:tcW w:w="4087" w:type="pct"/>
          </w:tcPr>
          <w:p w14:paraId="26D42CB7" w14:textId="7DA65A82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34C43DC0" w14:textId="04929AB3" w:rsidR="00031319" w:rsidRPr="00BD373E" w:rsidRDefault="00B94F03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F03">
              <w:rPr>
                <w:rFonts w:asciiTheme="majorBidi" w:hAnsiTheme="majorBidi"/>
                <w:sz w:val="30"/>
                <w:szCs w:val="30"/>
                <w:cs/>
              </w:rPr>
              <w:t>225</w:t>
            </w:r>
            <w:r w:rsidRPr="00B94F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94F03">
              <w:rPr>
                <w:rFonts w:asciiTheme="majorBidi" w:hAnsiTheme="majorBidi"/>
                <w:sz w:val="30"/>
                <w:szCs w:val="30"/>
                <w:cs/>
              </w:rPr>
              <w:t xml:space="preserve">000 </w:t>
            </w:r>
          </w:p>
        </w:tc>
      </w:tr>
      <w:tr w:rsidR="00031319" w:rsidRPr="00BD373E" w14:paraId="537FDFCA" w14:textId="77777777" w:rsidTr="00410680">
        <w:tc>
          <w:tcPr>
            <w:tcW w:w="4087" w:type="pct"/>
          </w:tcPr>
          <w:p w14:paraId="3C2D445D" w14:textId="04C2BC09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47742" w14:textId="5FB58488" w:rsidR="00031319" w:rsidRPr="00BD373E" w:rsidRDefault="006A1B70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B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196</w:t>
            </w:r>
            <w:r w:rsidRPr="006A1B7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A1B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983</w:t>
            </w:r>
            <w:r w:rsidRPr="006A1B7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A1B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341 </w:t>
            </w:r>
          </w:p>
        </w:tc>
      </w:tr>
      <w:tr w:rsidR="00031319" w:rsidRPr="00BD373E" w14:paraId="141ABE96" w14:textId="77777777" w:rsidTr="00410680">
        <w:tc>
          <w:tcPr>
            <w:tcW w:w="4087" w:type="pct"/>
          </w:tcPr>
          <w:p w14:paraId="3160E904" w14:textId="77777777" w:rsidR="00031319" w:rsidRPr="00BD373E" w:rsidRDefault="00031319" w:rsidP="006A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</w:tcPr>
          <w:p w14:paraId="6DD80A94" w14:textId="77777777" w:rsidR="00031319" w:rsidRPr="00BD373E" w:rsidRDefault="00031319" w:rsidP="006A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BD373E" w14:paraId="27B2C64B" w14:textId="77777777" w:rsidTr="00410680">
        <w:tc>
          <w:tcPr>
            <w:tcW w:w="4087" w:type="pct"/>
          </w:tcPr>
          <w:p w14:paraId="610E4CD8" w14:textId="77777777" w:rsidR="00031319" w:rsidRPr="00BD373E" w:rsidRDefault="00031319" w:rsidP="00031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913" w:type="pct"/>
          </w:tcPr>
          <w:p w14:paraId="7CA6D7D3" w14:textId="77777777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BD373E" w14:paraId="4321606D" w14:textId="77777777" w:rsidTr="00410680">
        <w:tc>
          <w:tcPr>
            <w:tcW w:w="4087" w:type="pct"/>
          </w:tcPr>
          <w:p w14:paraId="106E02D7" w14:textId="77777777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ภาระผูกพันตามสัญญาเช่าระยะสั้นและสินทรัพย์ที่มีมูลค่าต่ำ</w:t>
            </w:r>
          </w:p>
        </w:tc>
        <w:tc>
          <w:tcPr>
            <w:tcW w:w="913" w:type="pct"/>
          </w:tcPr>
          <w:p w14:paraId="676FB28B" w14:textId="3168C8F5" w:rsidR="00031319" w:rsidRPr="00BD373E" w:rsidRDefault="00210ED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0ED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420</w:t>
            </w:r>
            <w:r w:rsidRPr="00210E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10ED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000 </w:t>
            </w:r>
          </w:p>
        </w:tc>
      </w:tr>
      <w:tr w:rsidR="00A50EAB" w:rsidRPr="00217D00" w14:paraId="2D249E08" w14:textId="77777777" w:rsidTr="00410680">
        <w:tc>
          <w:tcPr>
            <w:tcW w:w="4087" w:type="pct"/>
          </w:tcPr>
          <w:p w14:paraId="09D530DC" w14:textId="181BDB38" w:rsidR="00A50EAB" w:rsidRPr="00BD373E" w:rsidRDefault="00A50EAB" w:rsidP="00A5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00FA2" w14:textId="2A72CFBA" w:rsidR="00A50EAB" w:rsidRPr="00A50EAB" w:rsidRDefault="00210ED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0ED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420</w:t>
            </w:r>
            <w:r w:rsidRPr="00210E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10ED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000 </w:t>
            </w:r>
          </w:p>
        </w:tc>
      </w:tr>
    </w:tbl>
    <w:p w14:paraId="741AD4CE" w14:textId="77777777" w:rsidR="00F240E9" w:rsidRDefault="00F24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08A57B9E" w14:textId="22E7552B" w:rsidR="00177D5F" w:rsidRPr="00BB0D90" w:rsidRDefault="00177D5F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813803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1FBB178F" w14:textId="6BD6C8DC" w:rsidR="00177D5F" w:rsidRPr="00813803" w:rsidRDefault="00177D5F" w:rsidP="00177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</w:p>
    <w:p w14:paraId="37BA0E2A" w14:textId="711CB5B2" w:rsidR="00177D5F" w:rsidRPr="00BB0D90" w:rsidRDefault="00177D5F" w:rsidP="00BB0D90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BB0D90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BB0D90">
        <w:rPr>
          <w:rFonts w:asciiTheme="majorBidi" w:hAnsiTheme="majorBidi" w:cstheme="majorBidi"/>
          <w:sz w:val="30"/>
          <w:szCs w:val="30"/>
        </w:rPr>
        <w:t>2</w:t>
      </w:r>
      <w:r w:rsidRPr="00BB0D90">
        <w:rPr>
          <w:rFonts w:asciiTheme="majorBidi" w:hAnsiTheme="majorBidi" w:cstheme="majorBidi"/>
          <w:sz w:val="30"/>
          <w:szCs w:val="30"/>
          <w:cs/>
        </w:rPr>
        <w:t>6</w:t>
      </w:r>
      <w:r w:rsidRPr="00BB0D90">
        <w:rPr>
          <w:rFonts w:asciiTheme="majorBidi" w:hAnsiTheme="majorBidi" w:cstheme="majorBidi"/>
          <w:sz w:val="30"/>
          <w:szCs w:val="30"/>
        </w:rPr>
        <w:t xml:space="preserve"> </w:t>
      </w:r>
      <w:r w:rsidRPr="00BB0D9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BB0D90">
        <w:rPr>
          <w:rFonts w:asciiTheme="majorBidi" w:hAnsiTheme="majorBidi" w:cstheme="majorBidi"/>
          <w:sz w:val="30"/>
          <w:szCs w:val="30"/>
        </w:rPr>
        <w:t>256</w:t>
      </w:r>
      <w:r w:rsidRPr="00BB0D90">
        <w:rPr>
          <w:rFonts w:asciiTheme="majorBidi" w:hAnsiTheme="majorBidi" w:cstheme="majorBidi"/>
          <w:sz w:val="30"/>
          <w:szCs w:val="30"/>
          <w:cs/>
        </w:rPr>
        <w:t>6</w:t>
      </w:r>
      <w:r w:rsidRPr="00BB0D90">
        <w:rPr>
          <w:rFonts w:asciiTheme="majorBidi" w:hAnsiTheme="majorBidi" w:cstheme="majorBidi"/>
          <w:sz w:val="30"/>
          <w:szCs w:val="30"/>
        </w:rPr>
        <w:t xml:space="preserve"> </w:t>
      </w:r>
      <w:r w:rsidRPr="00BB0D90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</w:t>
      </w:r>
      <w:r w:rsidR="00920BB4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Pr="00BB0D90">
        <w:rPr>
          <w:rFonts w:asciiTheme="majorBidi" w:hAnsiTheme="majorBidi" w:cstheme="majorBidi"/>
          <w:sz w:val="30"/>
          <w:szCs w:val="30"/>
          <w:cs/>
        </w:rPr>
        <w:t>เงินปันผล</w:t>
      </w:r>
      <w:r w:rsidR="009D6D84">
        <w:rPr>
          <w:rFonts w:asciiTheme="majorBidi" w:hAnsiTheme="majorBidi" w:cstheme="majorBidi" w:hint="cs"/>
          <w:sz w:val="30"/>
          <w:szCs w:val="30"/>
          <w:cs/>
        </w:rPr>
        <w:t xml:space="preserve">สำหรับปี </w:t>
      </w:r>
      <w:r w:rsidR="009D6D84">
        <w:rPr>
          <w:rFonts w:asciiTheme="majorBidi" w:hAnsiTheme="majorBidi" w:cstheme="majorBidi"/>
          <w:sz w:val="30"/>
          <w:szCs w:val="30"/>
        </w:rPr>
        <w:t xml:space="preserve">2565 </w:t>
      </w:r>
      <w:r w:rsidRPr="00BB0D90">
        <w:rPr>
          <w:rFonts w:asciiTheme="majorBidi" w:hAnsiTheme="majorBidi" w:cstheme="majorBidi"/>
          <w:sz w:val="30"/>
          <w:szCs w:val="30"/>
          <w:cs/>
        </w:rPr>
        <w:t>ในอัตราหุ้นละ</w:t>
      </w:r>
      <w:r w:rsidRPr="00BB0D90">
        <w:rPr>
          <w:rFonts w:asciiTheme="majorBidi" w:hAnsiTheme="majorBidi" w:cstheme="majorBidi"/>
          <w:sz w:val="30"/>
          <w:szCs w:val="30"/>
        </w:rPr>
        <w:t xml:space="preserve"> 0.13 </w:t>
      </w:r>
      <w:r w:rsidRPr="00BB0D90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Pr="00BB0D90">
        <w:rPr>
          <w:rFonts w:asciiTheme="majorBidi" w:hAnsiTheme="majorBidi" w:cstheme="majorBidi"/>
          <w:sz w:val="30"/>
          <w:szCs w:val="30"/>
        </w:rPr>
        <w:t xml:space="preserve"> 87.10 </w:t>
      </w:r>
      <w:r w:rsidRPr="00BB0D90">
        <w:rPr>
          <w:rFonts w:asciiTheme="majorBidi" w:hAnsiTheme="majorBidi" w:cstheme="majorBidi"/>
          <w:sz w:val="30"/>
          <w:szCs w:val="30"/>
          <w:cs/>
        </w:rPr>
        <w:t xml:space="preserve">ล้านบาท เงินปันผลดังกล่าวมีกำหนดจ่ายให้แก่ผู้ถือหุ้นในวันที่ </w:t>
      </w:r>
      <w:r w:rsidR="00BD06D0" w:rsidRPr="00BB0D90">
        <w:rPr>
          <w:rFonts w:asciiTheme="majorBidi" w:hAnsiTheme="majorBidi" w:cstheme="majorBidi"/>
          <w:sz w:val="30"/>
          <w:szCs w:val="30"/>
        </w:rPr>
        <w:t>17</w:t>
      </w:r>
      <w:r w:rsidRPr="00BB0D90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BB0D90">
        <w:rPr>
          <w:rFonts w:asciiTheme="majorBidi" w:hAnsiTheme="majorBidi" w:cstheme="majorBidi"/>
          <w:sz w:val="30"/>
          <w:szCs w:val="30"/>
        </w:rPr>
        <w:t>256</w:t>
      </w:r>
      <w:r w:rsidRPr="00BB0D90">
        <w:rPr>
          <w:rFonts w:asciiTheme="majorBidi" w:hAnsiTheme="majorBidi" w:cstheme="majorBidi"/>
          <w:sz w:val="30"/>
          <w:szCs w:val="30"/>
          <w:cs/>
        </w:rPr>
        <w:t>6</w:t>
      </w:r>
    </w:p>
    <w:p w14:paraId="709B2908" w14:textId="2158B335" w:rsidR="00353AE5" w:rsidRDefault="00353AE5" w:rsidP="00177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</w:p>
    <w:p w14:paraId="62DFBC83" w14:textId="521AD6E5" w:rsidR="0099609D" w:rsidRDefault="0099609D" w:rsidP="00177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</w:p>
    <w:p w14:paraId="5701478A" w14:textId="77777777" w:rsidR="00240B39" w:rsidRPr="00CF76AD" w:rsidRDefault="00240B39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240B39" w:rsidRPr="00CF76AD" w:rsidSect="004B7E9B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C2FC7" w14:textId="77777777" w:rsidR="00745914" w:rsidRDefault="00745914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150B41A5" w14:textId="77777777" w:rsidR="00745914" w:rsidRDefault="00745914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0"/>
    <w:family w:val="auto"/>
    <w:pitch w:val="variable"/>
    <w:sig w:usb0="00000083" w:usb1="00000000" w:usb2="00000000" w:usb3="00000000" w:csb0="000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AC4D5" w14:textId="77051F3E" w:rsidR="006A1B70" w:rsidRPr="00B34823" w:rsidRDefault="006A1B70" w:rsidP="00EB7D33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</w:instrText>
    </w:r>
    <w:r w:rsidRPr="00F10D94">
      <w:rPr>
        <w:rFonts w:asciiTheme="majorBidi" w:hAnsiTheme="majorBidi"/>
        <w:caps/>
        <w:sz w:val="30"/>
        <w:szCs w:val="30"/>
        <w:cs/>
      </w:rPr>
      <w:instrText xml:space="preserve">* </w:instrText>
    </w:r>
    <w:r w:rsidRPr="00F10D94">
      <w:rPr>
        <w:rFonts w:asciiTheme="majorBidi" w:hAnsiTheme="majorBidi" w:cstheme="majorBidi"/>
        <w:caps/>
        <w:sz w:val="30"/>
        <w:szCs w:val="30"/>
      </w:rPr>
      <w:instrText xml:space="preserve">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BB0D90">
      <w:rPr>
        <w:rFonts w:asciiTheme="majorBidi" w:hAnsiTheme="majorBidi" w:cstheme="majorBidi"/>
        <w:caps/>
        <w:noProof/>
        <w:sz w:val="30"/>
        <w:szCs w:val="30"/>
      </w:rPr>
      <w:t>19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FAD9F" w14:textId="77777777" w:rsidR="00745914" w:rsidRDefault="00745914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0E1E3A6B" w14:textId="77777777" w:rsidR="00745914" w:rsidRDefault="00745914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BD80C" w14:textId="77777777" w:rsidR="006A1B70" w:rsidRDefault="006A1B70" w:rsidP="008C507D">
    <w:pPr>
      <w:pStyle w:val="Heading5"/>
      <w:rPr>
        <w:rFonts w:ascii="Angsana New" w:eastAsiaTheme="minorEastAsia" w:hAnsi="Angsana New"/>
        <w:lang w:val="en-US" w:eastAsia="ko-KR"/>
      </w:rPr>
    </w:pPr>
    <w:r w:rsidRPr="00FA4C8B">
      <w:rPr>
        <w:rFonts w:ascii="Angsana New" w:hAnsi="Angsana New"/>
        <w:cs/>
        <w:lang w:val="en-US" w:eastAsia="en-US"/>
      </w:rPr>
      <w:t>บริษัท โรแยล พลัส จำกัด</w:t>
    </w:r>
    <w:r>
      <w:rPr>
        <w:rFonts w:ascii="Angsana New" w:hAnsi="Angsana New"/>
        <w:cs/>
        <w:lang w:val="en-US" w:eastAsia="en-US"/>
      </w:rPr>
      <w:t xml:space="preserve"> </w:t>
    </w:r>
    <w:r>
      <w:rPr>
        <w:rFonts w:ascii="Angsana New" w:eastAsiaTheme="minorEastAsia" w:hAnsi="Angsana New" w:hint="cs"/>
        <w:cs/>
        <w:lang w:val="en-US" w:eastAsia="ko-KR"/>
      </w:rPr>
      <w:t xml:space="preserve">(มหาชน) </w:t>
    </w:r>
  </w:p>
  <w:p w14:paraId="63B9D466" w14:textId="77777777" w:rsidR="006A1B70" w:rsidRPr="008C507D" w:rsidRDefault="006A1B70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B1634FA" w14:textId="294859C5" w:rsidR="006A1B70" w:rsidRDefault="006A1B70" w:rsidP="006F05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A4BA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A4BA7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4A4BA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4A4BA7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6 </w:t>
    </w:r>
    <w:r w:rsidRPr="004A4BA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FB588D" w14:textId="77777777" w:rsidR="006A1B70" w:rsidRPr="007A52D5" w:rsidRDefault="006A1B70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A157C0"/>
    <w:multiLevelType w:val="hybridMultilevel"/>
    <w:tmpl w:val="20B62DCC"/>
    <w:lvl w:ilvl="0" w:tplc="40EC020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A164BE3"/>
    <w:multiLevelType w:val="hybridMultilevel"/>
    <w:tmpl w:val="2846543E"/>
    <w:lvl w:ilvl="0" w:tplc="24C4E3A8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6553D08"/>
    <w:multiLevelType w:val="multilevel"/>
    <w:tmpl w:val="406006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A72589"/>
    <w:multiLevelType w:val="multilevel"/>
    <w:tmpl w:val="27D45C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/>
        <w:sz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2"/>
  </w:num>
  <w:num w:numId="13">
    <w:abstractNumId w:val="27"/>
  </w:num>
  <w:num w:numId="14">
    <w:abstractNumId w:val="16"/>
  </w:num>
  <w:num w:numId="15">
    <w:abstractNumId w:val="18"/>
  </w:num>
  <w:num w:numId="16">
    <w:abstractNumId w:val="20"/>
  </w:num>
  <w:num w:numId="17">
    <w:abstractNumId w:val="19"/>
  </w:num>
  <w:num w:numId="18">
    <w:abstractNumId w:val="26"/>
  </w:num>
  <w:num w:numId="19">
    <w:abstractNumId w:val="22"/>
  </w:num>
  <w:num w:numId="20">
    <w:abstractNumId w:val="24"/>
  </w:num>
  <w:num w:numId="21">
    <w:abstractNumId w:val="14"/>
  </w:num>
  <w:num w:numId="22">
    <w:abstractNumId w:val="11"/>
  </w:num>
  <w:num w:numId="23">
    <w:abstractNumId w:val="29"/>
  </w:num>
  <w:num w:numId="24">
    <w:abstractNumId w:val="21"/>
  </w:num>
  <w:num w:numId="25">
    <w:abstractNumId w:val="15"/>
  </w:num>
  <w:num w:numId="26">
    <w:abstractNumId w:val="23"/>
  </w:num>
  <w:num w:numId="27">
    <w:abstractNumId w:val="10"/>
  </w:num>
  <w:num w:numId="28">
    <w:abstractNumId w:val="13"/>
  </w:num>
  <w:num w:numId="29">
    <w:abstractNumId w:val="25"/>
  </w:num>
  <w:num w:numId="3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14"/>
    <w:rsid w:val="0000041E"/>
    <w:rsid w:val="0000064E"/>
    <w:rsid w:val="000007EF"/>
    <w:rsid w:val="00000AF2"/>
    <w:rsid w:val="00000B49"/>
    <w:rsid w:val="00000E4D"/>
    <w:rsid w:val="00001148"/>
    <w:rsid w:val="00001C79"/>
    <w:rsid w:val="000020B4"/>
    <w:rsid w:val="00002C9A"/>
    <w:rsid w:val="0000332D"/>
    <w:rsid w:val="00003FEC"/>
    <w:rsid w:val="000043A6"/>
    <w:rsid w:val="00004B57"/>
    <w:rsid w:val="00004C81"/>
    <w:rsid w:val="00004FDC"/>
    <w:rsid w:val="000057F1"/>
    <w:rsid w:val="0000581A"/>
    <w:rsid w:val="000059D3"/>
    <w:rsid w:val="00005C07"/>
    <w:rsid w:val="00005D33"/>
    <w:rsid w:val="00006ECA"/>
    <w:rsid w:val="0000701F"/>
    <w:rsid w:val="00007C55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30B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4F6"/>
    <w:rsid w:val="00015624"/>
    <w:rsid w:val="000158EA"/>
    <w:rsid w:val="00015B58"/>
    <w:rsid w:val="00015E4E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52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0901"/>
    <w:rsid w:val="0004129E"/>
    <w:rsid w:val="00041560"/>
    <w:rsid w:val="0004179A"/>
    <w:rsid w:val="000417F2"/>
    <w:rsid w:val="00041D67"/>
    <w:rsid w:val="00041EB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3FF7"/>
    <w:rsid w:val="00044558"/>
    <w:rsid w:val="00044BA8"/>
    <w:rsid w:val="00044E4B"/>
    <w:rsid w:val="0004528E"/>
    <w:rsid w:val="00045813"/>
    <w:rsid w:val="00045AE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4E6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12BA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172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A"/>
    <w:rsid w:val="0007246F"/>
    <w:rsid w:val="000724F7"/>
    <w:rsid w:val="00073135"/>
    <w:rsid w:val="00074126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29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6CC3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90F"/>
    <w:rsid w:val="000A3BC3"/>
    <w:rsid w:val="000A6342"/>
    <w:rsid w:val="000A6740"/>
    <w:rsid w:val="000A6AE7"/>
    <w:rsid w:val="000A70AD"/>
    <w:rsid w:val="000A71F8"/>
    <w:rsid w:val="000A739D"/>
    <w:rsid w:val="000A76BD"/>
    <w:rsid w:val="000A79CF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640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4B47"/>
    <w:rsid w:val="000C4BC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5FB0"/>
    <w:rsid w:val="000D64B9"/>
    <w:rsid w:val="000D6594"/>
    <w:rsid w:val="000D741F"/>
    <w:rsid w:val="000D7B14"/>
    <w:rsid w:val="000D7C85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45E"/>
    <w:rsid w:val="000E67A1"/>
    <w:rsid w:val="000E6C88"/>
    <w:rsid w:val="000E766D"/>
    <w:rsid w:val="000E7FA6"/>
    <w:rsid w:val="000F00F6"/>
    <w:rsid w:val="000F029D"/>
    <w:rsid w:val="000F0BE7"/>
    <w:rsid w:val="000F11FA"/>
    <w:rsid w:val="000F122E"/>
    <w:rsid w:val="000F1668"/>
    <w:rsid w:val="000F196A"/>
    <w:rsid w:val="000F1FFD"/>
    <w:rsid w:val="000F20B0"/>
    <w:rsid w:val="000F2513"/>
    <w:rsid w:val="000F28FE"/>
    <w:rsid w:val="000F2AB8"/>
    <w:rsid w:val="000F326E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014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6856"/>
    <w:rsid w:val="00116ADC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4C29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70C"/>
    <w:rsid w:val="00130AEB"/>
    <w:rsid w:val="00130DED"/>
    <w:rsid w:val="00131489"/>
    <w:rsid w:val="001317DE"/>
    <w:rsid w:val="001331A8"/>
    <w:rsid w:val="001332C4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6C0"/>
    <w:rsid w:val="00141B2C"/>
    <w:rsid w:val="0014226F"/>
    <w:rsid w:val="0014285E"/>
    <w:rsid w:val="00142A8C"/>
    <w:rsid w:val="00142F4F"/>
    <w:rsid w:val="001434CA"/>
    <w:rsid w:val="001438B1"/>
    <w:rsid w:val="001438E1"/>
    <w:rsid w:val="00144009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096"/>
    <w:rsid w:val="00156303"/>
    <w:rsid w:val="00156D95"/>
    <w:rsid w:val="00157054"/>
    <w:rsid w:val="0015743F"/>
    <w:rsid w:val="00157490"/>
    <w:rsid w:val="00157D6C"/>
    <w:rsid w:val="00157F65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9B2"/>
    <w:rsid w:val="00164AFB"/>
    <w:rsid w:val="0016539C"/>
    <w:rsid w:val="00165620"/>
    <w:rsid w:val="001658F5"/>
    <w:rsid w:val="00165944"/>
    <w:rsid w:val="00165AB0"/>
    <w:rsid w:val="00165CD4"/>
    <w:rsid w:val="00166F4A"/>
    <w:rsid w:val="00167270"/>
    <w:rsid w:val="00167B0D"/>
    <w:rsid w:val="00170272"/>
    <w:rsid w:val="001706D8"/>
    <w:rsid w:val="00170D8B"/>
    <w:rsid w:val="00170F42"/>
    <w:rsid w:val="001710C6"/>
    <w:rsid w:val="001716BA"/>
    <w:rsid w:val="001722B3"/>
    <w:rsid w:val="001725AD"/>
    <w:rsid w:val="00174106"/>
    <w:rsid w:val="00174A7A"/>
    <w:rsid w:val="00175BE8"/>
    <w:rsid w:val="00175CB8"/>
    <w:rsid w:val="0017687F"/>
    <w:rsid w:val="00176A95"/>
    <w:rsid w:val="00176F38"/>
    <w:rsid w:val="00177860"/>
    <w:rsid w:val="00177D5F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0501"/>
    <w:rsid w:val="0019098D"/>
    <w:rsid w:val="00190BFB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B80"/>
    <w:rsid w:val="001A1456"/>
    <w:rsid w:val="001A1949"/>
    <w:rsid w:val="001A257C"/>
    <w:rsid w:val="001A2995"/>
    <w:rsid w:val="001A3366"/>
    <w:rsid w:val="001A3D0A"/>
    <w:rsid w:val="001A3E0F"/>
    <w:rsid w:val="001A3F75"/>
    <w:rsid w:val="001A3FB7"/>
    <w:rsid w:val="001A435B"/>
    <w:rsid w:val="001A4610"/>
    <w:rsid w:val="001A473A"/>
    <w:rsid w:val="001A67A0"/>
    <w:rsid w:val="001A67DB"/>
    <w:rsid w:val="001A7448"/>
    <w:rsid w:val="001A7877"/>
    <w:rsid w:val="001A7C6D"/>
    <w:rsid w:val="001A7FF8"/>
    <w:rsid w:val="001B055E"/>
    <w:rsid w:val="001B058B"/>
    <w:rsid w:val="001B05C6"/>
    <w:rsid w:val="001B0DE5"/>
    <w:rsid w:val="001B1B0D"/>
    <w:rsid w:val="001B21D4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4D49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A15"/>
    <w:rsid w:val="001E0C7E"/>
    <w:rsid w:val="001E0D0D"/>
    <w:rsid w:val="001E17D8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2C59"/>
    <w:rsid w:val="002034BF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0EDF"/>
    <w:rsid w:val="002110D1"/>
    <w:rsid w:val="00211A6B"/>
    <w:rsid w:val="00211AE5"/>
    <w:rsid w:val="00212068"/>
    <w:rsid w:val="002120AB"/>
    <w:rsid w:val="0021268F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33DF"/>
    <w:rsid w:val="00224118"/>
    <w:rsid w:val="002246AC"/>
    <w:rsid w:val="00224E76"/>
    <w:rsid w:val="002250A0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7B5"/>
    <w:rsid w:val="002308C6"/>
    <w:rsid w:val="00230CF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39"/>
    <w:rsid w:val="00240BDC"/>
    <w:rsid w:val="00241512"/>
    <w:rsid w:val="00241A2B"/>
    <w:rsid w:val="00241E06"/>
    <w:rsid w:val="00242CB2"/>
    <w:rsid w:val="00242CFD"/>
    <w:rsid w:val="00243C27"/>
    <w:rsid w:val="002443C8"/>
    <w:rsid w:val="0024451F"/>
    <w:rsid w:val="002456BC"/>
    <w:rsid w:val="0024602E"/>
    <w:rsid w:val="00246574"/>
    <w:rsid w:val="00246787"/>
    <w:rsid w:val="00247623"/>
    <w:rsid w:val="002479A1"/>
    <w:rsid w:val="00247B28"/>
    <w:rsid w:val="00247EEA"/>
    <w:rsid w:val="00250A52"/>
    <w:rsid w:val="00250DD4"/>
    <w:rsid w:val="00250E5F"/>
    <w:rsid w:val="00251C3D"/>
    <w:rsid w:val="00251C53"/>
    <w:rsid w:val="002522D3"/>
    <w:rsid w:val="0025234C"/>
    <w:rsid w:val="00252963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4DB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3ADC"/>
    <w:rsid w:val="002644CD"/>
    <w:rsid w:val="0026461C"/>
    <w:rsid w:val="00264D2F"/>
    <w:rsid w:val="00265762"/>
    <w:rsid w:val="00265D75"/>
    <w:rsid w:val="00266075"/>
    <w:rsid w:val="002668F3"/>
    <w:rsid w:val="00267497"/>
    <w:rsid w:val="002674ED"/>
    <w:rsid w:val="00267A9C"/>
    <w:rsid w:val="002709B1"/>
    <w:rsid w:val="00270D06"/>
    <w:rsid w:val="00271030"/>
    <w:rsid w:val="002716DA"/>
    <w:rsid w:val="00272682"/>
    <w:rsid w:val="00272D85"/>
    <w:rsid w:val="00272E27"/>
    <w:rsid w:val="002733F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8A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760"/>
    <w:rsid w:val="00295878"/>
    <w:rsid w:val="002962C6"/>
    <w:rsid w:val="002963CD"/>
    <w:rsid w:val="002965A0"/>
    <w:rsid w:val="00296B6C"/>
    <w:rsid w:val="00297258"/>
    <w:rsid w:val="0029743B"/>
    <w:rsid w:val="00297C74"/>
    <w:rsid w:val="002A0947"/>
    <w:rsid w:val="002A0E77"/>
    <w:rsid w:val="002A125D"/>
    <w:rsid w:val="002A1ED2"/>
    <w:rsid w:val="002A1F85"/>
    <w:rsid w:val="002A2294"/>
    <w:rsid w:val="002A233B"/>
    <w:rsid w:val="002A2500"/>
    <w:rsid w:val="002A27DE"/>
    <w:rsid w:val="002A2860"/>
    <w:rsid w:val="002A315A"/>
    <w:rsid w:val="002A33A2"/>
    <w:rsid w:val="002A43FA"/>
    <w:rsid w:val="002A45F0"/>
    <w:rsid w:val="002A4AD2"/>
    <w:rsid w:val="002A641D"/>
    <w:rsid w:val="002A643F"/>
    <w:rsid w:val="002A6AC8"/>
    <w:rsid w:val="002A6B8E"/>
    <w:rsid w:val="002A6D1B"/>
    <w:rsid w:val="002A6D9B"/>
    <w:rsid w:val="002A7A62"/>
    <w:rsid w:val="002A7D4B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995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6F28"/>
    <w:rsid w:val="002C742A"/>
    <w:rsid w:val="002C7849"/>
    <w:rsid w:val="002C7967"/>
    <w:rsid w:val="002C798D"/>
    <w:rsid w:val="002C7F31"/>
    <w:rsid w:val="002D01F3"/>
    <w:rsid w:val="002D0AFC"/>
    <w:rsid w:val="002D1944"/>
    <w:rsid w:val="002D195C"/>
    <w:rsid w:val="002D2A59"/>
    <w:rsid w:val="002D2C5A"/>
    <w:rsid w:val="002D333B"/>
    <w:rsid w:val="002D351D"/>
    <w:rsid w:val="002D4157"/>
    <w:rsid w:val="002D465F"/>
    <w:rsid w:val="002D50F7"/>
    <w:rsid w:val="002D55FF"/>
    <w:rsid w:val="002D6386"/>
    <w:rsid w:val="002D6414"/>
    <w:rsid w:val="002D6CEB"/>
    <w:rsid w:val="002D6F36"/>
    <w:rsid w:val="002D7523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A2F"/>
    <w:rsid w:val="002E5005"/>
    <w:rsid w:val="002E51BA"/>
    <w:rsid w:val="002E51E4"/>
    <w:rsid w:val="002E558A"/>
    <w:rsid w:val="002E585E"/>
    <w:rsid w:val="002E58FD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1D6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0B"/>
    <w:rsid w:val="00307BE0"/>
    <w:rsid w:val="00307FF7"/>
    <w:rsid w:val="003100C5"/>
    <w:rsid w:val="00310198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4A1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348C"/>
    <w:rsid w:val="00323F9C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14D4"/>
    <w:rsid w:val="00342028"/>
    <w:rsid w:val="00342078"/>
    <w:rsid w:val="00342222"/>
    <w:rsid w:val="003425DF"/>
    <w:rsid w:val="00342731"/>
    <w:rsid w:val="00342812"/>
    <w:rsid w:val="0034294D"/>
    <w:rsid w:val="00342CF7"/>
    <w:rsid w:val="00342FA3"/>
    <w:rsid w:val="003433F5"/>
    <w:rsid w:val="00343C7B"/>
    <w:rsid w:val="00343DAB"/>
    <w:rsid w:val="00344637"/>
    <w:rsid w:val="00344E3E"/>
    <w:rsid w:val="00345869"/>
    <w:rsid w:val="00345DC1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AC"/>
    <w:rsid w:val="00352F1F"/>
    <w:rsid w:val="00353AE5"/>
    <w:rsid w:val="00353D6B"/>
    <w:rsid w:val="00353E57"/>
    <w:rsid w:val="00354009"/>
    <w:rsid w:val="003542A8"/>
    <w:rsid w:val="00354782"/>
    <w:rsid w:val="00354DD8"/>
    <w:rsid w:val="003550C2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48D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67F24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22B"/>
    <w:rsid w:val="0037455F"/>
    <w:rsid w:val="00374B7B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2B3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66B0"/>
    <w:rsid w:val="003A7117"/>
    <w:rsid w:val="003A7879"/>
    <w:rsid w:val="003A795A"/>
    <w:rsid w:val="003A797B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82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35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33F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392F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680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49F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0D"/>
    <w:rsid w:val="0043788B"/>
    <w:rsid w:val="00437A59"/>
    <w:rsid w:val="00437E06"/>
    <w:rsid w:val="00437F2A"/>
    <w:rsid w:val="00440010"/>
    <w:rsid w:val="004403DE"/>
    <w:rsid w:val="0044156D"/>
    <w:rsid w:val="00442749"/>
    <w:rsid w:val="00442C9B"/>
    <w:rsid w:val="0044311D"/>
    <w:rsid w:val="00443320"/>
    <w:rsid w:val="00443D02"/>
    <w:rsid w:val="00443F71"/>
    <w:rsid w:val="004442F2"/>
    <w:rsid w:val="004444A3"/>
    <w:rsid w:val="0044450C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159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3B1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67BC6"/>
    <w:rsid w:val="0047048B"/>
    <w:rsid w:val="00470493"/>
    <w:rsid w:val="00470780"/>
    <w:rsid w:val="004708B8"/>
    <w:rsid w:val="00470F09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0D25"/>
    <w:rsid w:val="00481037"/>
    <w:rsid w:val="0048117A"/>
    <w:rsid w:val="00481587"/>
    <w:rsid w:val="0048179C"/>
    <w:rsid w:val="00481F9A"/>
    <w:rsid w:val="00482058"/>
    <w:rsid w:val="004829F6"/>
    <w:rsid w:val="00482F6D"/>
    <w:rsid w:val="00483519"/>
    <w:rsid w:val="00483990"/>
    <w:rsid w:val="00484310"/>
    <w:rsid w:val="0048449F"/>
    <w:rsid w:val="00484EFA"/>
    <w:rsid w:val="0048528B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3F76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316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2D26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B7E9B"/>
    <w:rsid w:val="004C0093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84A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0792"/>
    <w:rsid w:val="004E170A"/>
    <w:rsid w:val="004E249A"/>
    <w:rsid w:val="004E2DA0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5CD8"/>
    <w:rsid w:val="005165A5"/>
    <w:rsid w:val="00516AE8"/>
    <w:rsid w:val="00516DBC"/>
    <w:rsid w:val="00517866"/>
    <w:rsid w:val="00520543"/>
    <w:rsid w:val="005209B6"/>
    <w:rsid w:val="00521429"/>
    <w:rsid w:val="0052187D"/>
    <w:rsid w:val="00521DAF"/>
    <w:rsid w:val="00522F45"/>
    <w:rsid w:val="005230CB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4DFA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5E64"/>
    <w:rsid w:val="005563C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2FA3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2A06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098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437"/>
    <w:rsid w:val="00586B12"/>
    <w:rsid w:val="00587319"/>
    <w:rsid w:val="00587705"/>
    <w:rsid w:val="00587CFC"/>
    <w:rsid w:val="005900D9"/>
    <w:rsid w:val="0059011B"/>
    <w:rsid w:val="00590B19"/>
    <w:rsid w:val="00590F58"/>
    <w:rsid w:val="00590F5B"/>
    <w:rsid w:val="0059118C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A66"/>
    <w:rsid w:val="00597376"/>
    <w:rsid w:val="005974FF"/>
    <w:rsid w:val="0059758E"/>
    <w:rsid w:val="00597ECB"/>
    <w:rsid w:val="005A1429"/>
    <w:rsid w:val="005A1D6B"/>
    <w:rsid w:val="005A1E18"/>
    <w:rsid w:val="005A1EDB"/>
    <w:rsid w:val="005A259F"/>
    <w:rsid w:val="005A2691"/>
    <w:rsid w:val="005A3257"/>
    <w:rsid w:val="005A3CEB"/>
    <w:rsid w:val="005A4AC8"/>
    <w:rsid w:val="005A4EE7"/>
    <w:rsid w:val="005A5546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22A"/>
    <w:rsid w:val="005B2737"/>
    <w:rsid w:val="005B2B8D"/>
    <w:rsid w:val="005B32CA"/>
    <w:rsid w:val="005B3412"/>
    <w:rsid w:val="005B4016"/>
    <w:rsid w:val="005B4B83"/>
    <w:rsid w:val="005B4F07"/>
    <w:rsid w:val="005B535F"/>
    <w:rsid w:val="005B58C7"/>
    <w:rsid w:val="005B596C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1DDC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281"/>
    <w:rsid w:val="005C5775"/>
    <w:rsid w:val="005C5C6A"/>
    <w:rsid w:val="005C5F73"/>
    <w:rsid w:val="005C60A3"/>
    <w:rsid w:val="005C68E9"/>
    <w:rsid w:val="005C69AE"/>
    <w:rsid w:val="005C71D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0DB"/>
    <w:rsid w:val="005D225D"/>
    <w:rsid w:val="005D2DCF"/>
    <w:rsid w:val="005D2FFC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4A94"/>
    <w:rsid w:val="005E4E3E"/>
    <w:rsid w:val="005E56E2"/>
    <w:rsid w:val="005E5E0F"/>
    <w:rsid w:val="005E78A9"/>
    <w:rsid w:val="005E7DB4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5C07"/>
    <w:rsid w:val="005F6084"/>
    <w:rsid w:val="005F6168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242"/>
    <w:rsid w:val="006123BE"/>
    <w:rsid w:val="00612B79"/>
    <w:rsid w:val="00612CF9"/>
    <w:rsid w:val="006136C1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4A8C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94B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ECB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1B70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A7"/>
    <w:rsid w:val="006A3EBF"/>
    <w:rsid w:val="006A498D"/>
    <w:rsid w:val="006A5BDE"/>
    <w:rsid w:val="006A6975"/>
    <w:rsid w:val="006A721C"/>
    <w:rsid w:val="006A72BC"/>
    <w:rsid w:val="006A7A0B"/>
    <w:rsid w:val="006A7AAD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2C9"/>
    <w:rsid w:val="006C4697"/>
    <w:rsid w:val="006C4899"/>
    <w:rsid w:val="006C4A8C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1434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328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72D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0967"/>
    <w:rsid w:val="007111C0"/>
    <w:rsid w:val="007114C2"/>
    <w:rsid w:val="00711E0B"/>
    <w:rsid w:val="00712490"/>
    <w:rsid w:val="007134E8"/>
    <w:rsid w:val="00713593"/>
    <w:rsid w:val="007138E9"/>
    <w:rsid w:val="00713AB1"/>
    <w:rsid w:val="00714226"/>
    <w:rsid w:val="0071475B"/>
    <w:rsid w:val="00714CB8"/>
    <w:rsid w:val="00714FEF"/>
    <w:rsid w:val="0071536E"/>
    <w:rsid w:val="00715AFB"/>
    <w:rsid w:val="00715E5A"/>
    <w:rsid w:val="007165C6"/>
    <w:rsid w:val="00716970"/>
    <w:rsid w:val="0071737A"/>
    <w:rsid w:val="00717519"/>
    <w:rsid w:val="00720063"/>
    <w:rsid w:val="007204D6"/>
    <w:rsid w:val="007215E0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5C"/>
    <w:rsid w:val="007308F1"/>
    <w:rsid w:val="00730AD1"/>
    <w:rsid w:val="00730C3B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37BE0"/>
    <w:rsid w:val="0074006F"/>
    <w:rsid w:val="007404D1"/>
    <w:rsid w:val="007410B9"/>
    <w:rsid w:val="00741529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914"/>
    <w:rsid w:val="00745A8B"/>
    <w:rsid w:val="00745C36"/>
    <w:rsid w:val="00745D25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304"/>
    <w:rsid w:val="00755D7C"/>
    <w:rsid w:val="00756507"/>
    <w:rsid w:val="00756932"/>
    <w:rsid w:val="007570E9"/>
    <w:rsid w:val="00757658"/>
    <w:rsid w:val="00757C40"/>
    <w:rsid w:val="00760189"/>
    <w:rsid w:val="00760302"/>
    <w:rsid w:val="00760C72"/>
    <w:rsid w:val="00760F23"/>
    <w:rsid w:val="0076139C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4E57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4B12"/>
    <w:rsid w:val="0077548F"/>
    <w:rsid w:val="0077556F"/>
    <w:rsid w:val="007765A0"/>
    <w:rsid w:val="00776B72"/>
    <w:rsid w:val="00776DD4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3A9"/>
    <w:rsid w:val="007869C2"/>
    <w:rsid w:val="0078758E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086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5B55"/>
    <w:rsid w:val="007A6540"/>
    <w:rsid w:val="007A6736"/>
    <w:rsid w:val="007A6C77"/>
    <w:rsid w:val="007A72DB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767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4B73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2084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78F"/>
    <w:rsid w:val="00811891"/>
    <w:rsid w:val="00811D0D"/>
    <w:rsid w:val="008120E5"/>
    <w:rsid w:val="00812675"/>
    <w:rsid w:val="00812B17"/>
    <w:rsid w:val="00813502"/>
    <w:rsid w:val="0081372D"/>
    <w:rsid w:val="00813803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46BB"/>
    <w:rsid w:val="00835BAA"/>
    <w:rsid w:val="00836269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B76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3415"/>
    <w:rsid w:val="00844258"/>
    <w:rsid w:val="008445E6"/>
    <w:rsid w:val="00844CAF"/>
    <w:rsid w:val="00845990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C7C"/>
    <w:rsid w:val="00852310"/>
    <w:rsid w:val="00852496"/>
    <w:rsid w:val="008525E0"/>
    <w:rsid w:val="00852F7D"/>
    <w:rsid w:val="00853C09"/>
    <w:rsid w:val="00855263"/>
    <w:rsid w:val="008552E5"/>
    <w:rsid w:val="008554C5"/>
    <w:rsid w:val="00855D35"/>
    <w:rsid w:val="00856332"/>
    <w:rsid w:val="008566A1"/>
    <w:rsid w:val="00856FD5"/>
    <w:rsid w:val="00857030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5FBE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7"/>
    <w:rsid w:val="00871B4D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05A"/>
    <w:rsid w:val="008831F7"/>
    <w:rsid w:val="008833C1"/>
    <w:rsid w:val="00883869"/>
    <w:rsid w:val="00883D40"/>
    <w:rsid w:val="00883FBE"/>
    <w:rsid w:val="00884177"/>
    <w:rsid w:val="00884353"/>
    <w:rsid w:val="00884D49"/>
    <w:rsid w:val="00884ED9"/>
    <w:rsid w:val="008852F1"/>
    <w:rsid w:val="00885346"/>
    <w:rsid w:val="00885F68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67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5AB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B2D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4E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EBD"/>
    <w:rsid w:val="008E7FC1"/>
    <w:rsid w:val="008F012A"/>
    <w:rsid w:val="008F0202"/>
    <w:rsid w:val="008F0D29"/>
    <w:rsid w:val="008F1FEB"/>
    <w:rsid w:val="008F213F"/>
    <w:rsid w:val="008F2909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3B2"/>
    <w:rsid w:val="00904547"/>
    <w:rsid w:val="00905AAD"/>
    <w:rsid w:val="00906A03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959"/>
    <w:rsid w:val="00915A86"/>
    <w:rsid w:val="0091756F"/>
    <w:rsid w:val="00917665"/>
    <w:rsid w:val="00917FF2"/>
    <w:rsid w:val="009203B4"/>
    <w:rsid w:val="00920B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0E6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182"/>
    <w:rsid w:val="00941278"/>
    <w:rsid w:val="009416C7"/>
    <w:rsid w:val="00941923"/>
    <w:rsid w:val="009419BC"/>
    <w:rsid w:val="00941F99"/>
    <w:rsid w:val="00942580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25F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09D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4C9"/>
    <w:rsid w:val="009A1E9C"/>
    <w:rsid w:val="009A1F91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3C47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95"/>
    <w:rsid w:val="009C692F"/>
    <w:rsid w:val="009C6B9E"/>
    <w:rsid w:val="009C759F"/>
    <w:rsid w:val="009C75DE"/>
    <w:rsid w:val="009C763A"/>
    <w:rsid w:val="009C77D2"/>
    <w:rsid w:val="009D030F"/>
    <w:rsid w:val="009D0C83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6D84"/>
    <w:rsid w:val="009D7552"/>
    <w:rsid w:val="009D7AB3"/>
    <w:rsid w:val="009E08CE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A98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0EF8"/>
    <w:rsid w:val="009F1267"/>
    <w:rsid w:val="009F143B"/>
    <w:rsid w:val="009F17E1"/>
    <w:rsid w:val="009F2A56"/>
    <w:rsid w:val="009F3AA6"/>
    <w:rsid w:val="009F49C7"/>
    <w:rsid w:val="009F4C5A"/>
    <w:rsid w:val="009F5CD6"/>
    <w:rsid w:val="009F6FB2"/>
    <w:rsid w:val="009F71CA"/>
    <w:rsid w:val="009F7423"/>
    <w:rsid w:val="009F75EE"/>
    <w:rsid w:val="009F7703"/>
    <w:rsid w:val="00A000E9"/>
    <w:rsid w:val="00A00334"/>
    <w:rsid w:val="00A00349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096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CD2"/>
    <w:rsid w:val="00A271B0"/>
    <w:rsid w:val="00A2739D"/>
    <w:rsid w:val="00A2768C"/>
    <w:rsid w:val="00A2786F"/>
    <w:rsid w:val="00A305BE"/>
    <w:rsid w:val="00A308DA"/>
    <w:rsid w:val="00A309C2"/>
    <w:rsid w:val="00A30FA8"/>
    <w:rsid w:val="00A3164D"/>
    <w:rsid w:val="00A317DF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B25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23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87F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C"/>
    <w:rsid w:val="00A766AF"/>
    <w:rsid w:val="00A76D33"/>
    <w:rsid w:val="00A773D7"/>
    <w:rsid w:val="00A77790"/>
    <w:rsid w:val="00A81384"/>
    <w:rsid w:val="00A81556"/>
    <w:rsid w:val="00A822A0"/>
    <w:rsid w:val="00A82929"/>
    <w:rsid w:val="00A838E3"/>
    <w:rsid w:val="00A847BF"/>
    <w:rsid w:val="00A85B50"/>
    <w:rsid w:val="00A863D1"/>
    <w:rsid w:val="00A865F6"/>
    <w:rsid w:val="00A8668D"/>
    <w:rsid w:val="00A868B2"/>
    <w:rsid w:val="00A86DF4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489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AD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8AC"/>
    <w:rsid w:val="00AB0F51"/>
    <w:rsid w:val="00AB159A"/>
    <w:rsid w:val="00AB2315"/>
    <w:rsid w:val="00AB2876"/>
    <w:rsid w:val="00AB2909"/>
    <w:rsid w:val="00AB325E"/>
    <w:rsid w:val="00AB440B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70"/>
    <w:rsid w:val="00AD1BB4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DC0"/>
    <w:rsid w:val="00AE6E4F"/>
    <w:rsid w:val="00AE727C"/>
    <w:rsid w:val="00AE7439"/>
    <w:rsid w:val="00AE75E0"/>
    <w:rsid w:val="00AE7DA4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19A4"/>
    <w:rsid w:val="00B02137"/>
    <w:rsid w:val="00B021FB"/>
    <w:rsid w:val="00B02C69"/>
    <w:rsid w:val="00B02ED0"/>
    <w:rsid w:val="00B03EC9"/>
    <w:rsid w:val="00B041B9"/>
    <w:rsid w:val="00B05006"/>
    <w:rsid w:val="00B053F9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FB"/>
    <w:rsid w:val="00B11A0A"/>
    <w:rsid w:val="00B11D7E"/>
    <w:rsid w:val="00B12672"/>
    <w:rsid w:val="00B13EFC"/>
    <w:rsid w:val="00B143E5"/>
    <w:rsid w:val="00B148BC"/>
    <w:rsid w:val="00B1527F"/>
    <w:rsid w:val="00B1613F"/>
    <w:rsid w:val="00B17341"/>
    <w:rsid w:val="00B17371"/>
    <w:rsid w:val="00B17570"/>
    <w:rsid w:val="00B2075C"/>
    <w:rsid w:val="00B20852"/>
    <w:rsid w:val="00B20E73"/>
    <w:rsid w:val="00B20F58"/>
    <w:rsid w:val="00B2119C"/>
    <w:rsid w:val="00B23218"/>
    <w:rsid w:val="00B23DB5"/>
    <w:rsid w:val="00B247C6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17F5"/>
    <w:rsid w:val="00B32A8A"/>
    <w:rsid w:val="00B34283"/>
    <w:rsid w:val="00B34402"/>
    <w:rsid w:val="00B34823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5CC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4F99"/>
    <w:rsid w:val="00B45185"/>
    <w:rsid w:val="00B45496"/>
    <w:rsid w:val="00B4592B"/>
    <w:rsid w:val="00B46792"/>
    <w:rsid w:val="00B470C9"/>
    <w:rsid w:val="00B47CFB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27A"/>
    <w:rsid w:val="00B63D53"/>
    <w:rsid w:val="00B63EBB"/>
    <w:rsid w:val="00B64100"/>
    <w:rsid w:val="00B64B1F"/>
    <w:rsid w:val="00B65433"/>
    <w:rsid w:val="00B663CB"/>
    <w:rsid w:val="00B6641F"/>
    <w:rsid w:val="00B666CD"/>
    <w:rsid w:val="00B666F7"/>
    <w:rsid w:val="00B66794"/>
    <w:rsid w:val="00B66A43"/>
    <w:rsid w:val="00B66B6A"/>
    <w:rsid w:val="00B67138"/>
    <w:rsid w:val="00B672AE"/>
    <w:rsid w:val="00B6770D"/>
    <w:rsid w:val="00B67DFF"/>
    <w:rsid w:val="00B70026"/>
    <w:rsid w:val="00B7032E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2C3C"/>
    <w:rsid w:val="00B73A4B"/>
    <w:rsid w:val="00B73A86"/>
    <w:rsid w:val="00B740E2"/>
    <w:rsid w:val="00B741F8"/>
    <w:rsid w:val="00B743E3"/>
    <w:rsid w:val="00B75F64"/>
    <w:rsid w:val="00B7612D"/>
    <w:rsid w:val="00B76179"/>
    <w:rsid w:val="00B766F9"/>
    <w:rsid w:val="00B768DA"/>
    <w:rsid w:val="00B76A39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2EFA"/>
    <w:rsid w:val="00B82F78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03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3E7"/>
    <w:rsid w:val="00BA5ECC"/>
    <w:rsid w:val="00BA6472"/>
    <w:rsid w:val="00BA6D3F"/>
    <w:rsid w:val="00BA6D50"/>
    <w:rsid w:val="00BA6ED6"/>
    <w:rsid w:val="00BA7331"/>
    <w:rsid w:val="00BB0B20"/>
    <w:rsid w:val="00BB0D27"/>
    <w:rsid w:val="00BB0D90"/>
    <w:rsid w:val="00BB10D5"/>
    <w:rsid w:val="00BB1CD0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B6A"/>
    <w:rsid w:val="00BC0B9E"/>
    <w:rsid w:val="00BC0C7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315"/>
    <w:rsid w:val="00BC4B4B"/>
    <w:rsid w:val="00BC502D"/>
    <w:rsid w:val="00BC5043"/>
    <w:rsid w:val="00BC57B2"/>
    <w:rsid w:val="00BC5818"/>
    <w:rsid w:val="00BC5959"/>
    <w:rsid w:val="00BC65E6"/>
    <w:rsid w:val="00BD06D0"/>
    <w:rsid w:val="00BD09B0"/>
    <w:rsid w:val="00BD1FF4"/>
    <w:rsid w:val="00BD24A9"/>
    <w:rsid w:val="00BD2980"/>
    <w:rsid w:val="00BD314A"/>
    <w:rsid w:val="00BD3292"/>
    <w:rsid w:val="00BD373E"/>
    <w:rsid w:val="00BD3746"/>
    <w:rsid w:val="00BD3AFD"/>
    <w:rsid w:val="00BD3B72"/>
    <w:rsid w:val="00BD3EA8"/>
    <w:rsid w:val="00BD49EF"/>
    <w:rsid w:val="00BD4E81"/>
    <w:rsid w:val="00BD56C1"/>
    <w:rsid w:val="00BD5808"/>
    <w:rsid w:val="00BD5D19"/>
    <w:rsid w:val="00BD5D87"/>
    <w:rsid w:val="00BD5DFA"/>
    <w:rsid w:val="00BD6354"/>
    <w:rsid w:val="00BD65EE"/>
    <w:rsid w:val="00BD6B26"/>
    <w:rsid w:val="00BD713D"/>
    <w:rsid w:val="00BD7193"/>
    <w:rsid w:val="00BD739B"/>
    <w:rsid w:val="00BD7537"/>
    <w:rsid w:val="00BE062C"/>
    <w:rsid w:val="00BE08C8"/>
    <w:rsid w:val="00BE0E99"/>
    <w:rsid w:val="00BE170C"/>
    <w:rsid w:val="00BE1EE9"/>
    <w:rsid w:val="00BE2840"/>
    <w:rsid w:val="00BE298C"/>
    <w:rsid w:val="00BE2B0E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1F51"/>
    <w:rsid w:val="00BF1FAF"/>
    <w:rsid w:val="00BF2893"/>
    <w:rsid w:val="00BF3A93"/>
    <w:rsid w:val="00BF3B78"/>
    <w:rsid w:val="00BF3F2C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BF7A14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8C4"/>
    <w:rsid w:val="00C1493D"/>
    <w:rsid w:val="00C14C60"/>
    <w:rsid w:val="00C15431"/>
    <w:rsid w:val="00C165AD"/>
    <w:rsid w:val="00C16BDC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2970"/>
    <w:rsid w:val="00C236B0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7BD"/>
    <w:rsid w:val="00C24CC5"/>
    <w:rsid w:val="00C25075"/>
    <w:rsid w:val="00C2520D"/>
    <w:rsid w:val="00C262D7"/>
    <w:rsid w:val="00C2683C"/>
    <w:rsid w:val="00C26FBA"/>
    <w:rsid w:val="00C27567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CA0"/>
    <w:rsid w:val="00C37AB4"/>
    <w:rsid w:val="00C37BA7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317"/>
    <w:rsid w:val="00C44C0D"/>
    <w:rsid w:val="00C44CA9"/>
    <w:rsid w:val="00C46686"/>
    <w:rsid w:val="00C46759"/>
    <w:rsid w:val="00C46DDD"/>
    <w:rsid w:val="00C46E81"/>
    <w:rsid w:val="00C46EF2"/>
    <w:rsid w:val="00C474E0"/>
    <w:rsid w:val="00C511A8"/>
    <w:rsid w:val="00C51C1F"/>
    <w:rsid w:val="00C52283"/>
    <w:rsid w:val="00C52C66"/>
    <w:rsid w:val="00C52F3D"/>
    <w:rsid w:val="00C5335F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57CBA"/>
    <w:rsid w:val="00C6088A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10E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87141"/>
    <w:rsid w:val="00C90097"/>
    <w:rsid w:val="00C90116"/>
    <w:rsid w:val="00C90B44"/>
    <w:rsid w:val="00C91252"/>
    <w:rsid w:val="00C91DFF"/>
    <w:rsid w:val="00C92A51"/>
    <w:rsid w:val="00C92A70"/>
    <w:rsid w:val="00C92AE5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ED9"/>
    <w:rsid w:val="00CA1FEB"/>
    <w:rsid w:val="00CA2195"/>
    <w:rsid w:val="00CA2F9B"/>
    <w:rsid w:val="00CA33E1"/>
    <w:rsid w:val="00CA36FA"/>
    <w:rsid w:val="00CA39A8"/>
    <w:rsid w:val="00CA3DD2"/>
    <w:rsid w:val="00CA3F3C"/>
    <w:rsid w:val="00CA40E3"/>
    <w:rsid w:val="00CA448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3025"/>
    <w:rsid w:val="00CB305B"/>
    <w:rsid w:val="00CB3C5F"/>
    <w:rsid w:val="00CB3F01"/>
    <w:rsid w:val="00CB412F"/>
    <w:rsid w:val="00CB4309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F3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437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6F4"/>
    <w:rsid w:val="00CD27FF"/>
    <w:rsid w:val="00CD356F"/>
    <w:rsid w:val="00CD370D"/>
    <w:rsid w:val="00CD4B86"/>
    <w:rsid w:val="00CD4E50"/>
    <w:rsid w:val="00CD4EEC"/>
    <w:rsid w:val="00CD56C9"/>
    <w:rsid w:val="00CD5AF2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AE9"/>
    <w:rsid w:val="00CE6C0B"/>
    <w:rsid w:val="00CE6CFE"/>
    <w:rsid w:val="00CE7297"/>
    <w:rsid w:val="00CE7376"/>
    <w:rsid w:val="00CE7A26"/>
    <w:rsid w:val="00CE7C73"/>
    <w:rsid w:val="00CE7DEB"/>
    <w:rsid w:val="00CF08FB"/>
    <w:rsid w:val="00CF0927"/>
    <w:rsid w:val="00CF1A46"/>
    <w:rsid w:val="00CF1B18"/>
    <w:rsid w:val="00CF1ECC"/>
    <w:rsid w:val="00CF2007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0C84"/>
    <w:rsid w:val="00D01713"/>
    <w:rsid w:val="00D01A8D"/>
    <w:rsid w:val="00D01BB7"/>
    <w:rsid w:val="00D0209F"/>
    <w:rsid w:val="00D03757"/>
    <w:rsid w:val="00D037D2"/>
    <w:rsid w:val="00D0392C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41"/>
    <w:rsid w:val="00D069BE"/>
    <w:rsid w:val="00D06F25"/>
    <w:rsid w:val="00D07895"/>
    <w:rsid w:val="00D07C90"/>
    <w:rsid w:val="00D07E0A"/>
    <w:rsid w:val="00D07EC8"/>
    <w:rsid w:val="00D102B2"/>
    <w:rsid w:val="00D11637"/>
    <w:rsid w:val="00D116EE"/>
    <w:rsid w:val="00D11D6E"/>
    <w:rsid w:val="00D12B8A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261"/>
    <w:rsid w:val="00D203C8"/>
    <w:rsid w:val="00D20961"/>
    <w:rsid w:val="00D20A37"/>
    <w:rsid w:val="00D20C85"/>
    <w:rsid w:val="00D20D5C"/>
    <w:rsid w:val="00D2132F"/>
    <w:rsid w:val="00D21439"/>
    <w:rsid w:val="00D21966"/>
    <w:rsid w:val="00D220C1"/>
    <w:rsid w:val="00D22B4B"/>
    <w:rsid w:val="00D22DDE"/>
    <w:rsid w:val="00D22EBC"/>
    <w:rsid w:val="00D2422A"/>
    <w:rsid w:val="00D244AC"/>
    <w:rsid w:val="00D249AD"/>
    <w:rsid w:val="00D24AA4"/>
    <w:rsid w:val="00D26407"/>
    <w:rsid w:val="00D2650D"/>
    <w:rsid w:val="00D26EE7"/>
    <w:rsid w:val="00D2727E"/>
    <w:rsid w:val="00D27720"/>
    <w:rsid w:val="00D27819"/>
    <w:rsid w:val="00D30DB0"/>
    <w:rsid w:val="00D315B2"/>
    <w:rsid w:val="00D315D4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A27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8F2"/>
    <w:rsid w:val="00D40960"/>
    <w:rsid w:val="00D412F6"/>
    <w:rsid w:val="00D414DB"/>
    <w:rsid w:val="00D41571"/>
    <w:rsid w:val="00D41E17"/>
    <w:rsid w:val="00D422D3"/>
    <w:rsid w:val="00D4244F"/>
    <w:rsid w:val="00D428D8"/>
    <w:rsid w:val="00D429F5"/>
    <w:rsid w:val="00D42A7E"/>
    <w:rsid w:val="00D42B48"/>
    <w:rsid w:val="00D42D44"/>
    <w:rsid w:val="00D42ED9"/>
    <w:rsid w:val="00D436F4"/>
    <w:rsid w:val="00D43754"/>
    <w:rsid w:val="00D446CE"/>
    <w:rsid w:val="00D4483B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A19"/>
    <w:rsid w:val="00D52D42"/>
    <w:rsid w:val="00D53334"/>
    <w:rsid w:val="00D53559"/>
    <w:rsid w:val="00D5366F"/>
    <w:rsid w:val="00D539F6"/>
    <w:rsid w:val="00D53D70"/>
    <w:rsid w:val="00D5421B"/>
    <w:rsid w:val="00D5466F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8D2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0BA5"/>
    <w:rsid w:val="00D713F1"/>
    <w:rsid w:val="00D713FE"/>
    <w:rsid w:val="00D7177C"/>
    <w:rsid w:val="00D71A99"/>
    <w:rsid w:val="00D71D70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B1"/>
    <w:rsid w:val="00D833E3"/>
    <w:rsid w:val="00D834C3"/>
    <w:rsid w:val="00D83E04"/>
    <w:rsid w:val="00D84449"/>
    <w:rsid w:val="00D8598B"/>
    <w:rsid w:val="00D861B1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3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0DF7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987"/>
    <w:rsid w:val="00DD1A9D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23F"/>
    <w:rsid w:val="00DE3F2D"/>
    <w:rsid w:val="00DE3F71"/>
    <w:rsid w:val="00DE513D"/>
    <w:rsid w:val="00DE52AE"/>
    <w:rsid w:val="00DE54EC"/>
    <w:rsid w:val="00DE5836"/>
    <w:rsid w:val="00DE5A85"/>
    <w:rsid w:val="00DE5D47"/>
    <w:rsid w:val="00DE5D86"/>
    <w:rsid w:val="00DE62FE"/>
    <w:rsid w:val="00DE63AC"/>
    <w:rsid w:val="00DE6D89"/>
    <w:rsid w:val="00DE7596"/>
    <w:rsid w:val="00DE7E27"/>
    <w:rsid w:val="00DE7F0F"/>
    <w:rsid w:val="00DE7F51"/>
    <w:rsid w:val="00DF00B5"/>
    <w:rsid w:val="00DF0D3A"/>
    <w:rsid w:val="00DF10C2"/>
    <w:rsid w:val="00DF1A28"/>
    <w:rsid w:val="00DF242C"/>
    <w:rsid w:val="00DF242D"/>
    <w:rsid w:val="00DF292F"/>
    <w:rsid w:val="00DF320A"/>
    <w:rsid w:val="00DF38C6"/>
    <w:rsid w:val="00DF5558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3CEB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BF1"/>
    <w:rsid w:val="00E21F0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267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8A2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37E07"/>
    <w:rsid w:val="00E40DA9"/>
    <w:rsid w:val="00E410C8"/>
    <w:rsid w:val="00E41224"/>
    <w:rsid w:val="00E41472"/>
    <w:rsid w:val="00E4254D"/>
    <w:rsid w:val="00E426DF"/>
    <w:rsid w:val="00E42A3A"/>
    <w:rsid w:val="00E432CD"/>
    <w:rsid w:val="00E4335A"/>
    <w:rsid w:val="00E43557"/>
    <w:rsid w:val="00E44029"/>
    <w:rsid w:val="00E4407D"/>
    <w:rsid w:val="00E44640"/>
    <w:rsid w:val="00E44966"/>
    <w:rsid w:val="00E44DF5"/>
    <w:rsid w:val="00E44F3F"/>
    <w:rsid w:val="00E45050"/>
    <w:rsid w:val="00E45594"/>
    <w:rsid w:val="00E45D33"/>
    <w:rsid w:val="00E47365"/>
    <w:rsid w:val="00E47BB0"/>
    <w:rsid w:val="00E501C6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37C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0EC6"/>
    <w:rsid w:val="00E81044"/>
    <w:rsid w:val="00E812C9"/>
    <w:rsid w:val="00E8192E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493"/>
    <w:rsid w:val="00E9354C"/>
    <w:rsid w:val="00E93753"/>
    <w:rsid w:val="00E941E6"/>
    <w:rsid w:val="00E943C8"/>
    <w:rsid w:val="00E945AE"/>
    <w:rsid w:val="00E947BC"/>
    <w:rsid w:val="00E94D84"/>
    <w:rsid w:val="00E95107"/>
    <w:rsid w:val="00E9561C"/>
    <w:rsid w:val="00E958C2"/>
    <w:rsid w:val="00E95F5B"/>
    <w:rsid w:val="00E96513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59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B0539"/>
    <w:rsid w:val="00EB0A49"/>
    <w:rsid w:val="00EB1191"/>
    <w:rsid w:val="00EB1361"/>
    <w:rsid w:val="00EB1473"/>
    <w:rsid w:val="00EB1DC6"/>
    <w:rsid w:val="00EB1E2A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B7BDF"/>
    <w:rsid w:val="00EB7D33"/>
    <w:rsid w:val="00EC0187"/>
    <w:rsid w:val="00EC024B"/>
    <w:rsid w:val="00EC0493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5F8"/>
    <w:rsid w:val="00EC76E5"/>
    <w:rsid w:val="00EC770C"/>
    <w:rsid w:val="00EC78D9"/>
    <w:rsid w:val="00EC7BD0"/>
    <w:rsid w:val="00ED0742"/>
    <w:rsid w:val="00ED0CED"/>
    <w:rsid w:val="00ED0D41"/>
    <w:rsid w:val="00ED0E9D"/>
    <w:rsid w:val="00ED0EED"/>
    <w:rsid w:val="00ED0F4F"/>
    <w:rsid w:val="00ED1796"/>
    <w:rsid w:val="00ED1E39"/>
    <w:rsid w:val="00ED1F44"/>
    <w:rsid w:val="00ED1FA6"/>
    <w:rsid w:val="00ED22C3"/>
    <w:rsid w:val="00ED26F2"/>
    <w:rsid w:val="00ED2704"/>
    <w:rsid w:val="00ED3837"/>
    <w:rsid w:val="00ED42B6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2D9"/>
    <w:rsid w:val="00EE3321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043A"/>
    <w:rsid w:val="00EF1720"/>
    <w:rsid w:val="00EF1C82"/>
    <w:rsid w:val="00EF1EBA"/>
    <w:rsid w:val="00EF210D"/>
    <w:rsid w:val="00EF253D"/>
    <w:rsid w:val="00EF3374"/>
    <w:rsid w:val="00EF3786"/>
    <w:rsid w:val="00EF39B7"/>
    <w:rsid w:val="00EF3E1C"/>
    <w:rsid w:val="00EF41BD"/>
    <w:rsid w:val="00EF4606"/>
    <w:rsid w:val="00EF491F"/>
    <w:rsid w:val="00EF49B6"/>
    <w:rsid w:val="00EF4D2A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2F1"/>
    <w:rsid w:val="00F079D8"/>
    <w:rsid w:val="00F1053E"/>
    <w:rsid w:val="00F10767"/>
    <w:rsid w:val="00F107A6"/>
    <w:rsid w:val="00F1088C"/>
    <w:rsid w:val="00F115D2"/>
    <w:rsid w:val="00F1198B"/>
    <w:rsid w:val="00F12131"/>
    <w:rsid w:val="00F1272A"/>
    <w:rsid w:val="00F128C4"/>
    <w:rsid w:val="00F12D3D"/>
    <w:rsid w:val="00F13319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0E9"/>
    <w:rsid w:val="00F2486F"/>
    <w:rsid w:val="00F249F2"/>
    <w:rsid w:val="00F24C90"/>
    <w:rsid w:val="00F2505B"/>
    <w:rsid w:val="00F2569C"/>
    <w:rsid w:val="00F257C6"/>
    <w:rsid w:val="00F25952"/>
    <w:rsid w:val="00F25977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08D"/>
    <w:rsid w:val="00F364FE"/>
    <w:rsid w:val="00F369D1"/>
    <w:rsid w:val="00F36DD9"/>
    <w:rsid w:val="00F374C5"/>
    <w:rsid w:val="00F3792D"/>
    <w:rsid w:val="00F37D8A"/>
    <w:rsid w:val="00F37E37"/>
    <w:rsid w:val="00F4007C"/>
    <w:rsid w:val="00F4033D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47A0A"/>
    <w:rsid w:val="00F505D2"/>
    <w:rsid w:val="00F50885"/>
    <w:rsid w:val="00F51050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56F3"/>
    <w:rsid w:val="00F56280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BE1"/>
    <w:rsid w:val="00F70CF1"/>
    <w:rsid w:val="00F70F11"/>
    <w:rsid w:val="00F710E1"/>
    <w:rsid w:val="00F71CBF"/>
    <w:rsid w:val="00F7244E"/>
    <w:rsid w:val="00F72D39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0890"/>
    <w:rsid w:val="00F81112"/>
    <w:rsid w:val="00F811AF"/>
    <w:rsid w:val="00F816C4"/>
    <w:rsid w:val="00F81BE4"/>
    <w:rsid w:val="00F81F72"/>
    <w:rsid w:val="00F82060"/>
    <w:rsid w:val="00F8272F"/>
    <w:rsid w:val="00F83817"/>
    <w:rsid w:val="00F840E1"/>
    <w:rsid w:val="00F84111"/>
    <w:rsid w:val="00F841CD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2052"/>
    <w:rsid w:val="00F9279B"/>
    <w:rsid w:val="00F92B54"/>
    <w:rsid w:val="00F934F4"/>
    <w:rsid w:val="00F93800"/>
    <w:rsid w:val="00F93AFC"/>
    <w:rsid w:val="00F94318"/>
    <w:rsid w:val="00F9446E"/>
    <w:rsid w:val="00F944C1"/>
    <w:rsid w:val="00F94B97"/>
    <w:rsid w:val="00F95261"/>
    <w:rsid w:val="00F954BA"/>
    <w:rsid w:val="00F955D6"/>
    <w:rsid w:val="00F956CD"/>
    <w:rsid w:val="00F95A71"/>
    <w:rsid w:val="00F95B5D"/>
    <w:rsid w:val="00F961E5"/>
    <w:rsid w:val="00F96812"/>
    <w:rsid w:val="00F96E9E"/>
    <w:rsid w:val="00F97096"/>
    <w:rsid w:val="00F97A26"/>
    <w:rsid w:val="00FA025F"/>
    <w:rsid w:val="00FA096C"/>
    <w:rsid w:val="00FA0CCB"/>
    <w:rsid w:val="00FA11E1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0C58"/>
    <w:rsid w:val="00FB12B3"/>
    <w:rsid w:val="00FB164F"/>
    <w:rsid w:val="00FB2051"/>
    <w:rsid w:val="00FB2066"/>
    <w:rsid w:val="00FB247A"/>
    <w:rsid w:val="00FB2C1D"/>
    <w:rsid w:val="00FB2D60"/>
    <w:rsid w:val="00FB301E"/>
    <w:rsid w:val="00FB36EC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2ACD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924"/>
    <w:rsid w:val="00FC7DF6"/>
    <w:rsid w:val="00FD01C9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1A61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CF2007"/>
    <w:rPr>
      <w:rFonts w:ascii="Arial" w:hAnsi="Arial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BB1C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B1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46E773778F14B911A3107AEFF8FDC" ma:contentTypeVersion="8" ma:contentTypeDescription="Create a new document." ma:contentTypeScope="" ma:versionID="28a3dd0208d8afbef1f157a92f88a699">
  <xsd:schema xmlns:xsd="http://www.w3.org/2001/XMLSchema" xmlns:xs="http://www.w3.org/2001/XMLSchema" xmlns:p="http://schemas.microsoft.com/office/2006/metadata/properties" xmlns:ns2="25c76eff-9de3-4cd0-ace8-17d65409e2ef" xmlns:ns3="c181b773-6052-4a60-b8b0-2593bd0e7252" targetNamespace="http://schemas.microsoft.com/office/2006/metadata/properties" ma:root="true" ma:fieldsID="cf283204b6c8c9cc9f290cc74477076d" ns2:_="" ns3:_="">
    <xsd:import namespace="25c76eff-9de3-4cd0-ace8-17d65409e2ef"/>
    <xsd:import namespace="c181b773-6052-4a60-b8b0-2593bd0e7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76eff-9de3-4cd0-ace8-17d65409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85c914f-2f57-4a33-a874-32c78647ec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1b773-6052-4a60-b8b0-2593bd0e725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4a8ced-c4b3-494a-b851-a0210447fd62}" ma:internalName="TaxCatchAll" ma:showField="CatchAllData" ma:web="c181b773-6052-4a60-b8b0-2593bd0e7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81b773-6052-4a60-b8b0-2593bd0e7252" xsi:nil="true"/>
    <lcf76f155ced4ddcb4097134ff3c332f xmlns="25c76eff-9de3-4cd0-ace8-17d65409e2e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DC105-AE6F-4CDC-B3E0-59DC0624A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76eff-9de3-4cd0-ace8-17d65409e2ef"/>
    <ds:schemaRef ds:uri="c181b773-6052-4a60-b8b0-2593bd0e7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  <ds:schemaRef ds:uri="c181b773-6052-4a60-b8b0-2593bd0e7252"/>
    <ds:schemaRef ds:uri="25c76eff-9de3-4cd0-ace8-17d65409e2ef"/>
  </ds:schemaRefs>
</ds:datastoreItem>
</file>

<file path=customXml/itemProps4.xml><?xml version="1.0" encoding="utf-8"?>
<ds:datastoreItem xmlns:ds="http://schemas.openxmlformats.org/officeDocument/2006/customXml" ds:itemID="{2D8EF56D-A757-4526-B5CF-FE62CF18C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63</TotalTime>
  <Pages>1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Arissa Chumeemode</cp:lastModifiedBy>
  <cp:revision>23</cp:revision>
  <cp:lastPrinted>2023-05-08T02:58:00Z</cp:lastPrinted>
  <dcterms:created xsi:type="dcterms:W3CDTF">2023-05-02T03:52:00Z</dcterms:created>
  <dcterms:modified xsi:type="dcterms:W3CDTF">2023-05-11T06:37:00Z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0x0101005DA46E773778F14B911A3107AEFF8FDC</vt:lpwstr>
  </property>
</Properties>
</file>