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6C4CCA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C4C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C4C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7E08D0A" w14:textId="77777777" w:rsidR="009030AC" w:rsidRPr="006C4CCA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9BF6B77" w14:textId="57A9424E" w:rsidR="009030AC" w:rsidRPr="006C4CCA" w:rsidRDefault="009030AC" w:rsidP="006C4C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</w:t>
      </w:r>
      <w:r w:rsidRPr="006C4CCA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กาล</w:t>
      </w:r>
    </w:p>
    <w:p w14:paraId="55A3C43D" w14:textId="3EB2967B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443BA3C" w14:textId="33A6ED43" w:rsidR="00125464" w:rsidRDefault="00125464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25E8ED25" w14:textId="35FB20A1" w:rsidR="00125464" w:rsidRPr="00125464" w:rsidRDefault="00125464" w:rsidP="001254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C4CC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3B75A28" w14:textId="40FD3148" w:rsidR="00125464" w:rsidRPr="00125464" w:rsidRDefault="00125464" w:rsidP="009D71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ต่อหุ้นขั้นพื้นฐาน</w:t>
      </w:r>
    </w:p>
    <w:p w14:paraId="4C58739E" w14:textId="009F5F67" w:rsidR="00125464" w:rsidRPr="0053435E" w:rsidRDefault="005700A5" w:rsidP="009D71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2257424E" w14:textId="5096938E" w:rsidR="0053435E" w:rsidRDefault="0053435E" w:rsidP="009D71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4E5D5C08" w14:textId="11ACD18F" w:rsidR="002D3587" w:rsidRDefault="002D3587" w:rsidP="009D71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pacing w:val="-4"/>
          <w:sz w:val="30"/>
          <w:szCs w:val="30"/>
          <w:highlight w:val="lightGray"/>
          <w:lang w:bidi="th-TH"/>
        </w:rPr>
        <w:sectPr w:rsidR="002D3587" w:rsidSect="009E0BA3">
          <w:headerReference w:type="default" r:id="rId8"/>
          <w:footerReference w:type="default" r:id="rId9"/>
          <w:pgSz w:w="11909" w:h="16834" w:code="9"/>
          <w:pgMar w:top="691" w:right="1152" w:bottom="576" w:left="1080" w:header="720" w:footer="720" w:gutter="0"/>
          <w:pgNumType w:start="9"/>
          <w:cols w:space="720"/>
          <w:docGrid w:linePitch="360"/>
        </w:sectPr>
      </w:pPr>
    </w:p>
    <w:p w14:paraId="26C972EF" w14:textId="77777777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</w:rPr>
      </w:pPr>
    </w:p>
    <w:p w14:paraId="6E5F26B5" w14:textId="6E7658D0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 w:rsidRPr="006C4CCA">
        <w:rPr>
          <w:rFonts w:asciiTheme="majorBidi" w:hAnsiTheme="majorBidi" w:cstheme="majorBidi"/>
        </w:rPr>
        <w:t xml:space="preserve"> </w:t>
      </w:r>
      <w:r w:rsidR="0021705D">
        <w:rPr>
          <w:rFonts w:asciiTheme="majorBidi" w:hAnsiTheme="majorBidi" w:cstheme="majorBidi"/>
        </w:rPr>
        <w:t xml:space="preserve">9 </w:t>
      </w:r>
      <w:r w:rsidR="005862A8">
        <w:rPr>
          <w:rFonts w:asciiTheme="majorBidi" w:hAnsiTheme="majorBidi" w:cstheme="majorBidi" w:hint="cs"/>
          <w:cs/>
        </w:rPr>
        <w:t>พฤษภาคม</w:t>
      </w:r>
      <w:r w:rsidR="0021705D">
        <w:rPr>
          <w:rFonts w:asciiTheme="majorBidi" w:hAnsiTheme="majorBidi" w:cstheme="majorBidi"/>
        </w:rPr>
        <w:t xml:space="preserve"> 2566</w:t>
      </w:r>
    </w:p>
    <w:p w14:paraId="535CD408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0276EE89" w14:textId="2B54EA98" w:rsidR="009030AC" w:rsidRPr="006C4CCA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C5FA4" w14:textId="6B7A4369" w:rsidR="009030AC" w:rsidRPr="006C4CCA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4CCA">
        <w:rPr>
          <w:rFonts w:asciiTheme="majorBidi" w:hAnsiTheme="majorBidi" w:cstheme="majorBidi"/>
        </w:rPr>
        <w:br/>
      </w:r>
      <w:r w:rsidRPr="006C4CCA">
        <w:rPr>
          <w:rFonts w:asciiTheme="majorBidi" w:hAnsiTheme="majorBidi" w:cstheme="majorBidi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C4CCA">
        <w:rPr>
          <w:rFonts w:asciiTheme="majorBidi" w:hAnsiTheme="majorBidi" w:cstheme="majorBidi"/>
        </w:rPr>
        <w:t xml:space="preserve"> 34</w:t>
      </w:r>
      <w:r w:rsidR="00AB0C67" w:rsidRPr="006C4CCA">
        <w:rPr>
          <w:rFonts w:asciiTheme="majorBidi" w:hAnsiTheme="majorBidi" w:cstheme="majorBidi"/>
        </w:rPr>
        <w:t xml:space="preserve"> </w:t>
      </w:r>
      <w:r w:rsidRPr="006C4CCA">
        <w:rPr>
          <w:rFonts w:asciiTheme="majorBidi" w:hAnsiTheme="majorBidi" w:cstheme="majorBidi"/>
          <w:cs/>
        </w:rPr>
        <w:t>เรื่อง</w:t>
      </w:r>
      <w:r w:rsidRPr="006C4CCA">
        <w:rPr>
          <w:rFonts w:asciiTheme="majorBidi" w:hAnsiTheme="majorBidi" w:cstheme="majorBidi"/>
          <w:i/>
          <w:iCs/>
          <w:cs/>
        </w:rPr>
        <w:t xml:space="preserve"> การรายงานทางการเงินระหว่างกาล</w:t>
      </w:r>
      <w:r w:rsidRPr="006C4CCA">
        <w:rPr>
          <w:rFonts w:asciiTheme="majorBidi" w:hAnsiTheme="majorBidi" w:cstheme="majorBidi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6C4CCA">
        <w:rPr>
          <w:rFonts w:asciiTheme="majorBidi" w:hAnsiTheme="majorBidi" w:cstheme="majorBidi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</w:t>
      </w:r>
      <w:r w:rsidR="002526A6" w:rsidRPr="006C4CCA">
        <w:rPr>
          <w:rFonts w:asciiTheme="majorBidi" w:hAnsiTheme="majorBidi" w:cstheme="majorBidi"/>
          <w:cs/>
        </w:rPr>
        <w:t>ว</w:t>
      </w:r>
      <w:r w:rsidR="00D01652" w:rsidRPr="006C4CCA">
        <w:rPr>
          <w:rFonts w:asciiTheme="majorBidi" w:hAnsiTheme="majorBidi" w:cstheme="majorBidi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C4CCA">
        <w:rPr>
          <w:rFonts w:asciiTheme="majorBidi" w:hAnsiTheme="majorBidi" w:cstheme="majorBidi"/>
        </w:rPr>
        <w:br/>
      </w:r>
      <w:r w:rsidR="00D01652" w:rsidRPr="006C4CCA">
        <w:rPr>
          <w:rFonts w:asciiTheme="majorBidi" w:hAnsiTheme="majorBidi" w:cstheme="majorBidi"/>
          <w:cs/>
        </w:rPr>
        <w:t xml:space="preserve">บริษัทย่อยสำหรับปีสิ้นสุดวันที่ </w:t>
      </w:r>
      <w:r w:rsidR="005B380D" w:rsidRPr="006C4CCA">
        <w:rPr>
          <w:rFonts w:asciiTheme="majorBidi" w:hAnsiTheme="majorBidi" w:cstheme="majorBidi"/>
        </w:rPr>
        <w:t>31</w:t>
      </w:r>
      <w:r w:rsidR="00222EA1">
        <w:rPr>
          <w:rFonts w:asciiTheme="majorBidi" w:hAnsiTheme="majorBidi" w:cstheme="majorBidi"/>
        </w:rPr>
        <w:t xml:space="preserve"> </w:t>
      </w:r>
      <w:r w:rsidR="00D01652" w:rsidRPr="006C4CCA">
        <w:rPr>
          <w:rFonts w:asciiTheme="majorBidi" w:hAnsiTheme="majorBidi" w:cstheme="majorBidi"/>
          <w:cs/>
        </w:rPr>
        <w:t xml:space="preserve">ธันวาคม </w:t>
      </w:r>
      <w:r w:rsidR="006C0BD7" w:rsidRPr="006C4CCA">
        <w:rPr>
          <w:rFonts w:asciiTheme="majorBidi" w:hAnsiTheme="majorBidi" w:cstheme="majorBidi"/>
        </w:rPr>
        <w:t>256</w:t>
      </w:r>
      <w:r w:rsidR="008042B1">
        <w:rPr>
          <w:rFonts w:asciiTheme="majorBidi" w:hAnsiTheme="majorBidi" w:cstheme="majorBidi"/>
        </w:rPr>
        <w:t>5</w:t>
      </w:r>
    </w:p>
    <w:p w14:paraId="4D63BB00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4B38A0BF" w14:textId="2B224EB9" w:rsidR="00C604EF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6C4CCA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190B9D">
        <w:rPr>
          <w:rFonts w:asciiTheme="majorBidi" w:hAnsiTheme="majorBidi" w:cstheme="majorBidi" w:hint="cs"/>
          <w:cs/>
        </w:rPr>
        <w:t xml:space="preserve"> </w:t>
      </w:r>
      <w:r w:rsidRPr="006C4CCA">
        <w:rPr>
          <w:rFonts w:asciiTheme="majorBidi" w:hAnsiTheme="majorBidi" w:cstheme="majorBidi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6C4CCA">
        <w:rPr>
          <w:rFonts w:asciiTheme="majorBidi" w:hAnsiTheme="majorBidi" w:cstheme="majorBidi"/>
        </w:rPr>
        <w:t>31</w:t>
      </w:r>
      <w:r w:rsidRPr="006C4CCA">
        <w:rPr>
          <w:rFonts w:asciiTheme="majorBidi" w:hAnsiTheme="majorBidi" w:cstheme="majorBidi"/>
          <w:cs/>
        </w:rPr>
        <w:t xml:space="preserve"> ธันวาคม </w:t>
      </w:r>
      <w:r w:rsidR="006C0BD7" w:rsidRPr="006C4CCA">
        <w:rPr>
          <w:rFonts w:asciiTheme="majorBidi" w:hAnsiTheme="majorBidi" w:cstheme="majorBidi"/>
        </w:rPr>
        <w:t>256</w:t>
      </w:r>
      <w:r w:rsidR="008042B1">
        <w:rPr>
          <w:rFonts w:asciiTheme="majorBidi" w:hAnsiTheme="majorBidi" w:cstheme="majorBidi"/>
        </w:rPr>
        <w:t>5</w:t>
      </w:r>
      <w:r w:rsidRPr="006C4CCA">
        <w:rPr>
          <w:rFonts w:asciiTheme="majorBidi" w:hAnsiTheme="majorBidi" w:cstheme="majorBidi"/>
          <w:cs/>
        </w:rPr>
        <w:t xml:space="preserve"> </w:t>
      </w:r>
    </w:p>
    <w:p w14:paraId="5E32EBE4" w14:textId="77777777" w:rsidR="009F5B6D" w:rsidRDefault="009F5B6D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</w:p>
    <w:p w14:paraId="08165E0F" w14:textId="77777777" w:rsidR="009030AC" w:rsidRPr="006C4CCA" w:rsidRDefault="009030AC" w:rsidP="006E656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231ACD" w14:textId="028F94F3" w:rsidR="009030AC" w:rsidRPr="004D5780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498FA" w14:textId="04C6A6C4" w:rsidR="00433892" w:rsidRPr="006C4CCA" w:rsidRDefault="006E656E" w:rsidP="00E0503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pacing w:val="-2"/>
        </w:rPr>
      </w:pPr>
      <w:r w:rsidRPr="006C4CCA">
        <w:rPr>
          <w:rFonts w:asciiTheme="majorBidi" w:hAnsiTheme="majorBidi" w:cstheme="majorBidi"/>
          <w:b/>
          <w:spacing w:val="-2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657BB13" w14:textId="5F301F64" w:rsidR="00433892" w:rsidRPr="004D5780" w:rsidRDefault="00433892" w:rsidP="00E0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olor w:val="000000" w:themeColor="text1"/>
          <w:shd w:val="clear" w:color="auto" w:fill="D9D9D9" w:themeFill="background1" w:themeFillShade="D9"/>
          <w:cs/>
        </w:rPr>
      </w:pPr>
    </w:p>
    <w:tbl>
      <w:tblPr>
        <w:tblW w:w="9378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80"/>
        <w:gridCol w:w="180"/>
        <w:gridCol w:w="1080"/>
        <w:gridCol w:w="180"/>
        <w:gridCol w:w="1080"/>
      </w:tblGrid>
      <w:tr w:rsidR="00A15A85" w:rsidRPr="006C4CCA" w14:paraId="367489C0" w14:textId="77777777" w:rsidTr="006C4CCA">
        <w:trPr>
          <w:cantSplit/>
          <w:tblHeader/>
        </w:trPr>
        <w:tc>
          <w:tcPr>
            <w:tcW w:w="4518" w:type="dxa"/>
          </w:tcPr>
          <w:p w14:paraId="1284B534" w14:textId="77777777" w:rsidR="00A15A85" w:rsidRPr="006C4CCA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08284BA9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0CEB359D" w14:textId="77777777" w:rsidR="00A15A85" w:rsidRPr="006C4CCA" w:rsidRDefault="00A15A85" w:rsidP="00794D29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A85" w:rsidRPr="006C4CCA" w14:paraId="27572DF8" w14:textId="77777777" w:rsidTr="006C4CCA">
        <w:trPr>
          <w:cantSplit/>
          <w:tblHeader/>
        </w:trPr>
        <w:tc>
          <w:tcPr>
            <w:tcW w:w="4518" w:type="dxa"/>
          </w:tcPr>
          <w:p w14:paraId="2FD549B1" w14:textId="77777777" w:rsidR="00A15A85" w:rsidRPr="006C4CCA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2478D4F5" w14:textId="4741EF0E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A34D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A8E83AF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EB1C1" w14:textId="173DD83B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A34D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D62981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32564" w14:textId="3756F5DB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A34D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5BE138B" w14:textId="77777777" w:rsidR="00A15A85" w:rsidRPr="006C4CCA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08766" w14:textId="3361F50C" w:rsidR="00A15A85" w:rsidRPr="006C4CCA" w:rsidRDefault="00A15A85" w:rsidP="00794D29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AA34D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A15A85" w:rsidRPr="006C4CCA" w14:paraId="49C75946" w14:textId="77777777" w:rsidTr="006C4CCA">
        <w:trPr>
          <w:cantSplit/>
          <w:tblHeader/>
        </w:trPr>
        <w:tc>
          <w:tcPr>
            <w:tcW w:w="4518" w:type="dxa"/>
          </w:tcPr>
          <w:p w14:paraId="568B5BBC" w14:textId="77777777" w:rsidR="00A15A85" w:rsidRPr="006C4CCA" w:rsidRDefault="00A15A85" w:rsidP="00794D29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60" w:type="dxa"/>
            <w:gridSpan w:val="7"/>
          </w:tcPr>
          <w:p w14:paraId="3B4B1091" w14:textId="1D4F9376" w:rsidR="00A15A85" w:rsidRPr="006C4CCA" w:rsidRDefault="00A15A85" w:rsidP="00794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BB225A"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B7036" w:rsidRPr="006C4CCA" w14:paraId="5FCC66C4" w14:textId="77777777" w:rsidTr="006C4CCA">
        <w:trPr>
          <w:cantSplit/>
        </w:trPr>
        <w:tc>
          <w:tcPr>
            <w:tcW w:w="4518" w:type="dxa"/>
            <w:vAlign w:val="bottom"/>
          </w:tcPr>
          <w:p w14:paraId="7FB8C105" w14:textId="616BA2BB" w:rsidR="00BB7036" w:rsidRPr="006C4CCA" w:rsidRDefault="00BB7036" w:rsidP="00BB7036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บริษัทใหญ่สูงสุด</w:t>
            </w:r>
          </w:p>
        </w:tc>
        <w:tc>
          <w:tcPr>
            <w:tcW w:w="1080" w:type="dxa"/>
          </w:tcPr>
          <w:p w14:paraId="6DD1E0EA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AE53D7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3290F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DB0900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53C10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DFD6A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BFAFEA" w14:textId="77777777" w:rsidR="00BB7036" w:rsidRPr="006C4CCA" w:rsidRDefault="00BB7036" w:rsidP="00BB703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4D0" w:rsidRPr="006C4CCA" w14:paraId="68028322" w14:textId="77777777" w:rsidTr="006C4CCA">
        <w:trPr>
          <w:cantSplit/>
        </w:trPr>
        <w:tc>
          <w:tcPr>
            <w:tcW w:w="4518" w:type="dxa"/>
            <w:vAlign w:val="bottom"/>
          </w:tcPr>
          <w:p w14:paraId="365104C3" w14:textId="794EBE44" w:rsidR="00AA34D0" w:rsidRPr="006C4CCA" w:rsidRDefault="00AA34D0" w:rsidP="00AA34D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5D307D89" w14:textId="284E9307" w:rsidR="00AA34D0" w:rsidRPr="006C4CCA" w:rsidRDefault="00E3053E" w:rsidP="00AA34D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80" w:type="dxa"/>
          </w:tcPr>
          <w:p w14:paraId="284CE2AA" w14:textId="77777777" w:rsidR="00AA34D0" w:rsidRPr="006C4CCA" w:rsidRDefault="00AA34D0" w:rsidP="00AA34D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A04AD5" w14:textId="717BA765" w:rsidR="00AA34D0" w:rsidRPr="006C4CCA" w:rsidRDefault="00AA34D0" w:rsidP="00AA34D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426</w:t>
            </w:r>
          </w:p>
        </w:tc>
        <w:tc>
          <w:tcPr>
            <w:tcW w:w="180" w:type="dxa"/>
          </w:tcPr>
          <w:p w14:paraId="28639443" w14:textId="77777777" w:rsidR="00AA34D0" w:rsidRPr="006C4CCA" w:rsidRDefault="00AA34D0" w:rsidP="00AA34D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BA1BD" w14:textId="35849E0D" w:rsidR="00AA34D0" w:rsidRPr="006C4CCA" w:rsidRDefault="00502B3B" w:rsidP="00AA34D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53</w:t>
            </w:r>
          </w:p>
        </w:tc>
        <w:tc>
          <w:tcPr>
            <w:tcW w:w="180" w:type="dxa"/>
          </w:tcPr>
          <w:p w14:paraId="7DB88980" w14:textId="77777777" w:rsidR="00AA34D0" w:rsidRPr="006C4CCA" w:rsidRDefault="00AA34D0" w:rsidP="00AA34D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7FFC65" w14:textId="0D6DAF12" w:rsidR="00AA34D0" w:rsidRPr="006C4CCA" w:rsidRDefault="00AA34D0" w:rsidP="00AA34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271</w:t>
            </w:r>
          </w:p>
        </w:tc>
      </w:tr>
      <w:tr w:rsidR="00AA34D0" w:rsidRPr="006C4CCA" w14:paraId="5CB8A6BE" w14:textId="77777777" w:rsidTr="006C4CCA">
        <w:trPr>
          <w:cantSplit/>
        </w:trPr>
        <w:tc>
          <w:tcPr>
            <w:tcW w:w="4518" w:type="dxa"/>
            <w:vAlign w:val="bottom"/>
          </w:tcPr>
          <w:p w14:paraId="436DA464" w14:textId="5CE62AD7" w:rsidR="00AA34D0" w:rsidRPr="006C4CCA" w:rsidRDefault="00AA34D0" w:rsidP="00AA34D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0485F87" w14:textId="4FCD3097" w:rsidR="00AA34D0" w:rsidRPr="006C4CCA" w:rsidRDefault="00E3053E" w:rsidP="00AA34D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538597A8" w14:textId="77777777" w:rsidR="00AA34D0" w:rsidRPr="006C4CCA" w:rsidRDefault="00AA34D0" w:rsidP="00AA34D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17EB29" w14:textId="1D2E0EE0" w:rsidR="00AA34D0" w:rsidRPr="006C4CCA" w:rsidRDefault="00AA34D0" w:rsidP="00AA34D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</w:t>
            </w:r>
          </w:p>
        </w:tc>
        <w:tc>
          <w:tcPr>
            <w:tcW w:w="180" w:type="dxa"/>
          </w:tcPr>
          <w:p w14:paraId="7BA569A5" w14:textId="77777777" w:rsidR="00AA34D0" w:rsidRPr="006C4CCA" w:rsidRDefault="00AA34D0" w:rsidP="00AA34D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2D269" w14:textId="6FD02428" w:rsidR="00AA34D0" w:rsidRPr="006C4CCA" w:rsidRDefault="00502B3B" w:rsidP="00AA34D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47</w:t>
            </w:r>
          </w:p>
        </w:tc>
        <w:tc>
          <w:tcPr>
            <w:tcW w:w="180" w:type="dxa"/>
          </w:tcPr>
          <w:p w14:paraId="19DEB62D" w14:textId="77777777" w:rsidR="00AA34D0" w:rsidRPr="006C4CCA" w:rsidRDefault="00AA34D0" w:rsidP="00AA34D0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FA063" w14:textId="4D7FD29E" w:rsidR="00AA34D0" w:rsidRPr="006C4CCA" w:rsidRDefault="00AA34D0" w:rsidP="00AA34D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</w:t>
            </w:r>
          </w:p>
        </w:tc>
      </w:tr>
      <w:tr w:rsidR="00326811" w:rsidRPr="006C4CCA" w14:paraId="397B62D3" w14:textId="77777777" w:rsidTr="006C4CCA">
        <w:trPr>
          <w:cantSplit/>
        </w:trPr>
        <w:tc>
          <w:tcPr>
            <w:tcW w:w="4518" w:type="dxa"/>
            <w:vAlign w:val="bottom"/>
          </w:tcPr>
          <w:p w14:paraId="32DBACDF" w14:textId="77777777" w:rsidR="00326811" w:rsidRPr="004D5780" w:rsidRDefault="00326811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83B3AA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053A1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E51D49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A12C2C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865BC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D3974B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FE25A" w14:textId="77777777" w:rsidR="00326811" w:rsidRPr="004D5780" w:rsidRDefault="00326811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DCB" w:rsidRPr="006C4CCA" w14:paraId="01DCD1A2" w14:textId="77777777" w:rsidTr="006C4CCA">
        <w:trPr>
          <w:cantSplit/>
        </w:trPr>
        <w:tc>
          <w:tcPr>
            <w:tcW w:w="4518" w:type="dxa"/>
            <w:vAlign w:val="bottom"/>
          </w:tcPr>
          <w:p w14:paraId="32E1AA61" w14:textId="40E08C4A" w:rsidR="004D5780" w:rsidRPr="004D5780" w:rsidRDefault="004D5780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521F89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908B81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44D1AB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2C65FC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15EB9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4ABA185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03BA4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DCB" w:rsidRPr="006C4CCA" w14:paraId="43EDE7E2" w14:textId="77777777" w:rsidTr="006C4CCA">
        <w:trPr>
          <w:cantSplit/>
        </w:trPr>
        <w:tc>
          <w:tcPr>
            <w:tcW w:w="4518" w:type="dxa"/>
          </w:tcPr>
          <w:p w14:paraId="0F62D92B" w14:textId="75891528" w:rsidR="00124DCB" w:rsidRPr="006C4CCA" w:rsidRDefault="00124DCB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บริษัทใหญ่</w:t>
            </w:r>
          </w:p>
        </w:tc>
        <w:tc>
          <w:tcPr>
            <w:tcW w:w="1080" w:type="dxa"/>
          </w:tcPr>
          <w:p w14:paraId="5E320BA2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F51B7F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2CA238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957F1F8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A96B4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BA4488A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FA51C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82F" w:rsidRPr="006C4CCA" w14:paraId="3D6C5AE8" w14:textId="77777777" w:rsidTr="006C4CCA">
        <w:trPr>
          <w:cantSplit/>
        </w:trPr>
        <w:tc>
          <w:tcPr>
            <w:tcW w:w="4518" w:type="dxa"/>
            <w:vAlign w:val="bottom"/>
          </w:tcPr>
          <w:p w14:paraId="7108CE19" w14:textId="0B2248EF" w:rsidR="0058182F" w:rsidRPr="006C4CCA" w:rsidRDefault="0058182F" w:rsidP="0058182F">
            <w:pPr>
              <w:spacing w:line="240" w:lineRule="auto"/>
              <w:rPr>
                <w:rFonts w:asciiTheme="majorBidi" w:hAnsiTheme="majorBidi" w:cstheme="majorBidi"/>
              </w:rPr>
            </w:pPr>
            <w:r w:rsidRPr="005B22CE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79D778BC" w14:textId="040BF5F3" w:rsidR="0058182F" w:rsidRPr="006C4CCA" w:rsidRDefault="00E3053E" w:rsidP="0058182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2,766</w:t>
            </w:r>
          </w:p>
        </w:tc>
        <w:tc>
          <w:tcPr>
            <w:tcW w:w="180" w:type="dxa"/>
          </w:tcPr>
          <w:p w14:paraId="5A3FB49D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0CFAA" w14:textId="0F6EF7C6" w:rsidR="0058182F" w:rsidRPr="006C4CCA" w:rsidRDefault="0058182F" w:rsidP="0058182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2,135</w:t>
            </w:r>
          </w:p>
        </w:tc>
        <w:tc>
          <w:tcPr>
            <w:tcW w:w="180" w:type="dxa"/>
          </w:tcPr>
          <w:p w14:paraId="0F2B846D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41102" w14:textId="1F0808FF" w:rsidR="0058182F" w:rsidRPr="006C4CCA" w:rsidRDefault="00502B3B" w:rsidP="0058182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4C8D312C" w14:textId="77777777" w:rsidR="0058182F" w:rsidRPr="006C4CCA" w:rsidDel="00BB28A9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44EB5" w14:textId="4388A37B" w:rsidR="0058182F" w:rsidRPr="006C4CCA" w:rsidRDefault="0058182F" w:rsidP="0058182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57F8E" w:rsidRPr="006C4CCA" w14:paraId="599D730C" w14:textId="77777777" w:rsidTr="00222EA1">
        <w:trPr>
          <w:cantSplit/>
        </w:trPr>
        <w:tc>
          <w:tcPr>
            <w:tcW w:w="4518" w:type="dxa"/>
            <w:vAlign w:val="bottom"/>
          </w:tcPr>
          <w:p w14:paraId="3EEB3BDE" w14:textId="67B53482" w:rsidR="00757F8E" w:rsidRPr="006C4CCA" w:rsidRDefault="00757F8E" w:rsidP="00757F8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ต้นทุนขายและบริการ</w:t>
            </w:r>
          </w:p>
        </w:tc>
        <w:tc>
          <w:tcPr>
            <w:tcW w:w="1080" w:type="dxa"/>
            <w:vAlign w:val="bottom"/>
          </w:tcPr>
          <w:p w14:paraId="616493EE" w14:textId="032796A3" w:rsidR="00757F8E" w:rsidRPr="006C4CCA" w:rsidRDefault="00757F8E" w:rsidP="00757F8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180" w:type="dxa"/>
            <w:vAlign w:val="bottom"/>
          </w:tcPr>
          <w:p w14:paraId="6A8BFAF5" w14:textId="77777777" w:rsidR="00757F8E" w:rsidRPr="006C4CCA" w:rsidRDefault="00757F8E" w:rsidP="00757F8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277F9E" w14:textId="596F9619" w:rsidR="00757F8E" w:rsidRPr="00933750" w:rsidRDefault="00757F8E" w:rsidP="00757F8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662</w:t>
            </w:r>
          </w:p>
        </w:tc>
        <w:tc>
          <w:tcPr>
            <w:tcW w:w="180" w:type="dxa"/>
            <w:vAlign w:val="bottom"/>
          </w:tcPr>
          <w:p w14:paraId="6157987A" w14:textId="77777777" w:rsidR="00757F8E" w:rsidRPr="006C4CCA" w:rsidRDefault="00757F8E" w:rsidP="00757F8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81767B" w14:textId="18BB62CA" w:rsidR="00757F8E" w:rsidRPr="006C4CCA" w:rsidRDefault="00757F8E" w:rsidP="00757F8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180" w:type="dxa"/>
            <w:vAlign w:val="bottom"/>
          </w:tcPr>
          <w:p w14:paraId="19AB37AF" w14:textId="77777777" w:rsidR="00757F8E" w:rsidRPr="006C4CCA" w:rsidRDefault="00757F8E" w:rsidP="00757F8E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83F6BC" w14:textId="3EE247C1" w:rsidR="00757F8E" w:rsidRPr="00A40366" w:rsidRDefault="00757F8E" w:rsidP="00757F8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662</w:t>
            </w:r>
          </w:p>
        </w:tc>
      </w:tr>
      <w:tr w:rsidR="0058182F" w:rsidRPr="006C4CCA" w14:paraId="75A8722A" w14:textId="77777777" w:rsidTr="006C4CCA">
        <w:trPr>
          <w:cantSplit/>
        </w:trPr>
        <w:tc>
          <w:tcPr>
            <w:tcW w:w="4518" w:type="dxa"/>
            <w:vAlign w:val="bottom"/>
          </w:tcPr>
          <w:p w14:paraId="253EEDBD" w14:textId="5C69AF9A" w:rsidR="0058182F" w:rsidRPr="006C4CCA" w:rsidRDefault="0058182F" w:rsidP="0058182F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7A33370A" w14:textId="15933C5F" w:rsidR="0058182F" w:rsidRPr="006C4CCA" w:rsidRDefault="00E3053E" w:rsidP="0058182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</w:tcPr>
          <w:p w14:paraId="19D36123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241C5" w14:textId="7914A4F0" w:rsidR="0058182F" w:rsidRPr="006C4CCA" w:rsidRDefault="0058182F" w:rsidP="0058182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</w:t>
            </w:r>
          </w:p>
        </w:tc>
        <w:tc>
          <w:tcPr>
            <w:tcW w:w="180" w:type="dxa"/>
          </w:tcPr>
          <w:p w14:paraId="51E21C66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5C3B" w14:textId="31DC9FCB" w:rsidR="0058182F" w:rsidRPr="006C4CCA" w:rsidRDefault="00A40366" w:rsidP="0058182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36</w:t>
            </w:r>
          </w:p>
        </w:tc>
        <w:tc>
          <w:tcPr>
            <w:tcW w:w="180" w:type="dxa"/>
          </w:tcPr>
          <w:p w14:paraId="40A721D8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A3036" w14:textId="768CE23F" w:rsidR="0058182F" w:rsidRPr="006C4CCA" w:rsidRDefault="0058182F" w:rsidP="0058182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</w:t>
            </w:r>
          </w:p>
        </w:tc>
      </w:tr>
      <w:tr w:rsidR="0058182F" w:rsidRPr="006C4CCA" w14:paraId="65C797A2" w14:textId="77777777" w:rsidTr="006C4CCA">
        <w:trPr>
          <w:cantSplit/>
        </w:trPr>
        <w:tc>
          <w:tcPr>
            <w:tcW w:w="4518" w:type="dxa"/>
            <w:vAlign w:val="bottom"/>
          </w:tcPr>
          <w:p w14:paraId="5A309A56" w14:textId="77777777" w:rsidR="0058182F" w:rsidRPr="006C4CCA" w:rsidRDefault="0058182F" w:rsidP="0058182F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59DB06F" w14:textId="5A6475B4" w:rsidR="0058182F" w:rsidRPr="006C4CCA" w:rsidRDefault="00E3053E" w:rsidP="0058182F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0" w:type="dxa"/>
          </w:tcPr>
          <w:p w14:paraId="5D8647F9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3F766" w14:textId="695CDE25" w:rsidR="0058182F" w:rsidRPr="006C4CCA" w:rsidRDefault="0058182F" w:rsidP="0058182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180" w:type="dxa"/>
          </w:tcPr>
          <w:p w14:paraId="78B6B2A8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0D67D" w14:textId="5B045CEC" w:rsidR="0058182F" w:rsidRPr="006C4CCA" w:rsidRDefault="00E3053E" w:rsidP="0058182F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9612BD7" w14:textId="77777777" w:rsidR="0058182F" w:rsidRPr="006C4CCA" w:rsidRDefault="0058182F" w:rsidP="0058182F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B93F3" w14:textId="7BD3CA57" w:rsidR="0058182F" w:rsidRPr="006C4CCA" w:rsidRDefault="0058182F" w:rsidP="0058182F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124DCB" w:rsidRPr="006C4CCA" w14:paraId="61C506CA" w14:textId="77777777" w:rsidTr="00326811">
        <w:trPr>
          <w:cantSplit/>
          <w:trHeight w:val="245"/>
        </w:trPr>
        <w:tc>
          <w:tcPr>
            <w:tcW w:w="4518" w:type="dxa"/>
            <w:vAlign w:val="bottom"/>
          </w:tcPr>
          <w:p w14:paraId="35111132" w14:textId="77777777" w:rsidR="00124DCB" w:rsidRPr="004D5780" w:rsidRDefault="00124DCB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ACD81DB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FB8E77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55841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67741B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DF605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33D8DB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34EDB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DCB" w:rsidRPr="006C4CCA" w14:paraId="0A491226" w14:textId="77777777" w:rsidTr="006C4CCA">
        <w:trPr>
          <w:cantSplit/>
        </w:trPr>
        <w:tc>
          <w:tcPr>
            <w:tcW w:w="4518" w:type="dxa"/>
            <w:vAlign w:val="bottom"/>
          </w:tcPr>
          <w:p w14:paraId="5EA26E6A" w14:textId="77777777" w:rsidR="00124DCB" w:rsidRPr="006C4CCA" w:rsidRDefault="00124DCB" w:rsidP="00124DCB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72BC17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68132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70F8B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3DBF9B3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71654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07E3D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7CF50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DCB" w:rsidRPr="006C4CCA" w14:paraId="7D8A45FF" w14:textId="77777777" w:rsidTr="006C4CCA">
        <w:trPr>
          <w:cantSplit/>
        </w:trPr>
        <w:tc>
          <w:tcPr>
            <w:tcW w:w="4518" w:type="dxa"/>
            <w:vAlign w:val="bottom"/>
          </w:tcPr>
          <w:p w14:paraId="3049E65E" w14:textId="56E3FD65" w:rsidR="00124DCB" w:rsidRPr="006C4CCA" w:rsidRDefault="00124DCB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รายได้จากการขายและให้บริการ</w:t>
            </w:r>
          </w:p>
        </w:tc>
        <w:tc>
          <w:tcPr>
            <w:tcW w:w="1080" w:type="dxa"/>
          </w:tcPr>
          <w:p w14:paraId="1E175E38" w14:textId="516D9E1A" w:rsidR="00124DCB" w:rsidRPr="006C4CCA" w:rsidRDefault="00E3053E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865B6C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DDFE1" w14:textId="0490D9DE" w:rsidR="00124DCB" w:rsidRPr="006C4CCA" w:rsidRDefault="0039201C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4328393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E4C4C" w14:textId="41E1C0BC" w:rsidR="00124DCB" w:rsidRPr="006C4CCA" w:rsidRDefault="00632074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0F1D00B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722AF" w14:textId="4A321BE0" w:rsidR="00124DCB" w:rsidRPr="006C4CCA" w:rsidRDefault="00615468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124DCB" w:rsidRPr="006C4CCA" w14:paraId="0C1E881A" w14:textId="77777777" w:rsidTr="006C4CCA">
        <w:trPr>
          <w:cantSplit/>
        </w:trPr>
        <w:tc>
          <w:tcPr>
            <w:tcW w:w="4518" w:type="dxa"/>
            <w:vAlign w:val="bottom"/>
          </w:tcPr>
          <w:p w14:paraId="71B4E814" w14:textId="77777777" w:rsidR="00124DCB" w:rsidRPr="006C4CCA" w:rsidRDefault="00124DCB" w:rsidP="00124DCB">
            <w:pPr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4384CCA" w14:textId="75573983" w:rsidR="00124DCB" w:rsidRPr="006C4CCA" w:rsidRDefault="00E3053E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E6AF3C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D6012" w14:textId="3B502D1E" w:rsidR="00124DCB" w:rsidRPr="006C4CCA" w:rsidRDefault="0039201C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BB731E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C4B45" w14:textId="0CABC3F7" w:rsidR="00124DCB" w:rsidRPr="006C4CCA" w:rsidRDefault="00632074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07207C33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953BF" w14:textId="43567EF0" w:rsidR="00124DCB" w:rsidRPr="006C4CCA" w:rsidRDefault="00615468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4DCB" w:rsidRPr="006C4CCA" w14:paraId="11BC7A77" w14:textId="77777777" w:rsidTr="006C4CCA">
        <w:trPr>
          <w:cantSplit/>
          <w:trHeight w:val="225"/>
        </w:trPr>
        <w:tc>
          <w:tcPr>
            <w:tcW w:w="4518" w:type="dxa"/>
            <w:vAlign w:val="bottom"/>
          </w:tcPr>
          <w:p w14:paraId="6A696C74" w14:textId="77777777" w:rsidR="00124DCB" w:rsidRPr="004D5780" w:rsidRDefault="00124DCB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72926D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685C33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6135B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41433C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CF89C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9A7222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946C4" w14:textId="77777777" w:rsidR="00124DCB" w:rsidRPr="004D5780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24DCB" w:rsidRPr="006C4CCA" w14:paraId="6D145845" w14:textId="77777777" w:rsidTr="006C4CCA">
        <w:trPr>
          <w:cantSplit/>
          <w:trHeight w:val="272"/>
        </w:trPr>
        <w:tc>
          <w:tcPr>
            <w:tcW w:w="4518" w:type="dxa"/>
          </w:tcPr>
          <w:p w14:paraId="615D3A2D" w14:textId="37991E68" w:rsidR="00124DCB" w:rsidRPr="006C4CCA" w:rsidRDefault="00124DCB" w:rsidP="00124DCB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1080" w:type="dxa"/>
          </w:tcPr>
          <w:p w14:paraId="508DB8DF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FA2BC2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DAF23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E47648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7435" w14:textId="13622FC3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468FD1B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2C536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B48" w:rsidRPr="006C4CCA" w14:paraId="53CF078D" w14:textId="77777777" w:rsidTr="006C4CCA">
        <w:trPr>
          <w:cantSplit/>
          <w:trHeight w:val="272"/>
        </w:trPr>
        <w:tc>
          <w:tcPr>
            <w:tcW w:w="4518" w:type="dxa"/>
          </w:tcPr>
          <w:p w14:paraId="31902182" w14:textId="61BA60F8" w:rsidR="00C95B48" w:rsidRPr="006C4CCA" w:rsidRDefault="00C95B48" w:rsidP="00C95B4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080" w:type="dxa"/>
          </w:tcPr>
          <w:p w14:paraId="01624901" w14:textId="57A994C6" w:rsidR="00C95B48" w:rsidRPr="006C4CCA" w:rsidRDefault="00E3053E" w:rsidP="00C95B4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3297577F" w14:textId="77777777" w:rsidR="00C95B48" w:rsidRPr="006C4CCA" w:rsidRDefault="00C95B48" w:rsidP="00C95B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047C73" w14:textId="7B0E5876" w:rsidR="00C95B48" w:rsidRPr="006C4CCA" w:rsidRDefault="00C95B48" w:rsidP="00C95B4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</w:tcPr>
          <w:p w14:paraId="0E2740E7" w14:textId="77777777" w:rsidR="00C95B48" w:rsidRPr="006C4CCA" w:rsidRDefault="00C95B48" w:rsidP="00C95B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F19631" w14:textId="5A4345D0" w:rsidR="00C95B48" w:rsidRPr="006C4CCA" w:rsidRDefault="00E3053E" w:rsidP="00C95B4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591B9916" w14:textId="77777777" w:rsidR="00C95B48" w:rsidRPr="006C4CCA" w:rsidRDefault="00C95B48" w:rsidP="00C95B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CCBF2E" w14:textId="53FF5B2C" w:rsidR="00C95B48" w:rsidRPr="006C4CCA" w:rsidRDefault="00C95B48" w:rsidP="00C95B4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</w:tr>
      <w:tr w:rsidR="00C95B48" w:rsidRPr="006C4CCA" w14:paraId="7B0E458E" w14:textId="77777777" w:rsidTr="006C4CCA">
        <w:trPr>
          <w:cantSplit/>
          <w:trHeight w:val="272"/>
        </w:trPr>
        <w:tc>
          <w:tcPr>
            <w:tcW w:w="4518" w:type="dxa"/>
          </w:tcPr>
          <w:p w14:paraId="48617CC5" w14:textId="12B98909" w:rsidR="00C95B48" w:rsidRPr="006C4CCA" w:rsidRDefault="00C95B48" w:rsidP="00C95B48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EFC7585" w14:textId="217F5D82" w:rsidR="00C95B48" w:rsidRPr="006C4CCA" w:rsidRDefault="00E3053E" w:rsidP="00C95B4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0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63554FF" w14:textId="77777777" w:rsidR="00C95B48" w:rsidRPr="006C4CCA" w:rsidRDefault="00C95B48" w:rsidP="00C95B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0A80C6" w14:textId="740E3252" w:rsidR="00C95B48" w:rsidRPr="006C4CCA" w:rsidRDefault="00103EAD" w:rsidP="00103EA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08FAE002" w14:textId="77777777" w:rsidR="00C95B48" w:rsidRPr="006C4CCA" w:rsidRDefault="00C95B48" w:rsidP="00C95B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70696C" w14:textId="06BB1ED7" w:rsidR="00C95B48" w:rsidRPr="006C4CCA" w:rsidRDefault="00E3053E" w:rsidP="00C95B4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03E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2890CA8" w14:textId="77777777" w:rsidR="00C95B48" w:rsidRPr="006C4CCA" w:rsidRDefault="00C95B48" w:rsidP="00C95B4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B75A42" w14:textId="6C9EA5C4" w:rsidR="00C95B48" w:rsidRPr="006C4CCA" w:rsidRDefault="00103EAD" w:rsidP="00C95B4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450DEE" w:rsidRPr="006C4CCA" w14:paraId="6D08C70A" w14:textId="77777777" w:rsidTr="006C4CCA">
        <w:trPr>
          <w:cantSplit/>
          <w:trHeight w:val="272"/>
        </w:trPr>
        <w:tc>
          <w:tcPr>
            <w:tcW w:w="4518" w:type="dxa"/>
          </w:tcPr>
          <w:p w14:paraId="65ACFF55" w14:textId="77777777" w:rsidR="00450DEE" w:rsidRPr="004D5780" w:rsidRDefault="00450DEE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8CC42EF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30A99D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E796E5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4A522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8FF04E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02A9D8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3A7E36" w14:textId="77777777" w:rsidR="00450DEE" w:rsidRPr="004D5780" w:rsidRDefault="00450DEE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24DCB" w:rsidRPr="006C4CCA" w14:paraId="2215D7C1" w14:textId="77777777" w:rsidTr="006C4CCA">
        <w:trPr>
          <w:cantSplit/>
          <w:trHeight w:val="272"/>
        </w:trPr>
        <w:tc>
          <w:tcPr>
            <w:tcW w:w="4518" w:type="dxa"/>
          </w:tcPr>
          <w:p w14:paraId="6BD44CD3" w14:textId="77777777" w:rsidR="00124DCB" w:rsidRPr="006C4CCA" w:rsidRDefault="00124DCB" w:rsidP="00124DC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A9433D0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48177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76FFA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F70B6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3B403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BD8BEA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D6C06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DCB" w:rsidRPr="006C4CCA" w14:paraId="09E5C506" w14:textId="77777777" w:rsidTr="006C4CCA">
        <w:trPr>
          <w:cantSplit/>
          <w:trHeight w:val="272"/>
        </w:trPr>
        <w:tc>
          <w:tcPr>
            <w:tcW w:w="4518" w:type="dxa"/>
          </w:tcPr>
          <w:p w14:paraId="3B02DC15" w14:textId="53447A75" w:rsidR="00124DCB" w:rsidRPr="006C4CCA" w:rsidRDefault="00124DCB" w:rsidP="00124D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</w:tcPr>
          <w:p w14:paraId="77C1EAB7" w14:textId="0A81A91D" w:rsidR="00124DCB" w:rsidRPr="006C4CCA" w:rsidRDefault="00E3053E" w:rsidP="006C4CC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5,857</w:t>
            </w:r>
          </w:p>
        </w:tc>
        <w:tc>
          <w:tcPr>
            <w:tcW w:w="180" w:type="dxa"/>
          </w:tcPr>
          <w:p w14:paraId="65566D8F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E330" w14:textId="6FAFE9AB" w:rsidR="00124DCB" w:rsidRPr="006C4CCA" w:rsidRDefault="00C95B48" w:rsidP="006C4CC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2,716</w:t>
            </w:r>
          </w:p>
        </w:tc>
        <w:tc>
          <w:tcPr>
            <w:tcW w:w="180" w:type="dxa"/>
          </w:tcPr>
          <w:p w14:paraId="3FD972EB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A69FB" w14:textId="42F6239E" w:rsidR="00124DCB" w:rsidRPr="006C4CCA" w:rsidRDefault="00E3053E" w:rsidP="00124DC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5,857</w:t>
            </w:r>
          </w:p>
        </w:tc>
        <w:tc>
          <w:tcPr>
            <w:tcW w:w="180" w:type="dxa"/>
          </w:tcPr>
          <w:p w14:paraId="54607608" w14:textId="77777777" w:rsidR="00124DCB" w:rsidRPr="006C4CCA" w:rsidRDefault="00124DCB" w:rsidP="00124DCB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D056C" w14:textId="1E0F78D6" w:rsidR="00124DCB" w:rsidRPr="006C4CCA" w:rsidRDefault="00C95B48" w:rsidP="00124D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2,716</w:t>
            </w:r>
          </w:p>
        </w:tc>
      </w:tr>
    </w:tbl>
    <w:p w14:paraId="64D090C9" w14:textId="77777777" w:rsidR="009030AC" w:rsidRPr="004D5780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</w:rPr>
      </w:pPr>
    </w:p>
    <w:tbl>
      <w:tblPr>
        <w:tblW w:w="9365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5"/>
        <w:gridCol w:w="1089"/>
        <w:gridCol w:w="180"/>
        <w:gridCol w:w="1079"/>
        <w:gridCol w:w="191"/>
        <w:gridCol w:w="13"/>
        <w:gridCol w:w="1057"/>
        <w:gridCol w:w="187"/>
        <w:gridCol w:w="7"/>
        <w:gridCol w:w="1057"/>
      </w:tblGrid>
      <w:tr w:rsidR="00131E73" w:rsidRPr="006C4CCA" w14:paraId="0E828F5A" w14:textId="77777777" w:rsidTr="00385CAE">
        <w:trPr>
          <w:cantSplit/>
          <w:trHeight w:val="407"/>
          <w:tblHeader/>
        </w:trPr>
        <w:tc>
          <w:tcPr>
            <w:tcW w:w="4505" w:type="dxa"/>
          </w:tcPr>
          <w:p w14:paraId="670E7BA1" w14:textId="77777777" w:rsidR="00131E73" w:rsidRPr="006C4CCA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6C273A80" w14:textId="7D59F30F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37FC27D4" w14:textId="77777777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5"/>
          </w:tcPr>
          <w:p w14:paraId="6C5185B0" w14:textId="3D5CA23D" w:rsidR="00131E73" w:rsidRPr="006C4CCA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25D0" w:rsidRPr="006C4CCA" w14:paraId="008AF594" w14:textId="77777777" w:rsidTr="00385CAE">
        <w:trPr>
          <w:cantSplit/>
          <w:trHeight w:val="407"/>
          <w:tblHeader/>
        </w:trPr>
        <w:tc>
          <w:tcPr>
            <w:tcW w:w="4505" w:type="dxa"/>
          </w:tcPr>
          <w:p w14:paraId="3477DDE7" w14:textId="15DDF471" w:rsidR="00E825D0" w:rsidRPr="006C4CCA" w:rsidRDefault="00E825D0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88C4CD" w14:textId="0517C82C" w:rsidR="00E825D0" w:rsidRPr="006C4CCA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AF2DD2B" w14:textId="77777777" w:rsidR="00E825D0" w:rsidRPr="006C4CCA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1B754A" w14:textId="77777777" w:rsidR="00E825D0" w:rsidRPr="006C4CCA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91" w:type="dxa"/>
          </w:tcPr>
          <w:p w14:paraId="226F7A57" w14:textId="77777777" w:rsidR="00E825D0" w:rsidRPr="006C4CCA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29B52928" w14:textId="608D2E33" w:rsidR="00E825D0" w:rsidRPr="006C4CCA" w:rsidRDefault="00E825D0" w:rsidP="00E825D0">
            <w:pPr>
              <w:pStyle w:val="acctmergecolhdg"/>
              <w:spacing w:line="240" w:lineRule="auto"/>
              <w:ind w:left="-80" w:right="-7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94" w:type="dxa"/>
            <w:gridSpan w:val="2"/>
          </w:tcPr>
          <w:p w14:paraId="25F8BD4C" w14:textId="77777777" w:rsidR="00E825D0" w:rsidRPr="006C4CCA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282D750" w14:textId="5D3A1054" w:rsidR="00E825D0" w:rsidRPr="006C4CCA" w:rsidRDefault="00E825D0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C4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C4CC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B6A32" w:rsidRPr="006C4CCA" w14:paraId="62B89874" w14:textId="77777777" w:rsidTr="00385CAE">
        <w:trPr>
          <w:cantSplit/>
          <w:trHeight w:val="144"/>
          <w:tblHeader/>
        </w:trPr>
        <w:tc>
          <w:tcPr>
            <w:tcW w:w="4505" w:type="dxa"/>
          </w:tcPr>
          <w:p w14:paraId="6DFBD640" w14:textId="0F39C286" w:rsidR="004B6A32" w:rsidRPr="006C4CCA" w:rsidRDefault="004B6A32" w:rsidP="004B6A32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89" w:type="dxa"/>
          </w:tcPr>
          <w:p w14:paraId="71574AE3" w14:textId="16CEEFF4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33D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CE0D296" w14:textId="77777777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FBA288" w14:textId="4FC45FFD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33D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14:paraId="2B96ED4F" w14:textId="77777777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14:paraId="581AC87D" w14:textId="00A4B386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33D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94" w:type="dxa"/>
            <w:gridSpan w:val="2"/>
          </w:tcPr>
          <w:p w14:paraId="168A469E" w14:textId="77777777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C3E1C1" w14:textId="7865773F" w:rsidR="004B6A32" w:rsidRPr="006C4CCA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C4CC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33DE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4B6A32" w:rsidRPr="006C4CCA" w14:paraId="7BC0548E" w14:textId="77777777" w:rsidTr="00385CAE">
        <w:trPr>
          <w:cantSplit/>
          <w:tblHeader/>
        </w:trPr>
        <w:tc>
          <w:tcPr>
            <w:tcW w:w="4505" w:type="dxa"/>
          </w:tcPr>
          <w:p w14:paraId="5EBD9732" w14:textId="77777777" w:rsidR="004B6A32" w:rsidRPr="006C4CCA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860" w:type="dxa"/>
            <w:gridSpan w:val="9"/>
          </w:tcPr>
          <w:p w14:paraId="2A5E3913" w14:textId="563E90F2" w:rsidR="004B6A32" w:rsidRPr="006C4CCA" w:rsidRDefault="00385CAE" w:rsidP="004B6A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C4C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B6A32" w:rsidRPr="006C4CCA" w14:paraId="799CFC01" w14:textId="77777777" w:rsidTr="006C4CCA">
        <w:trPr>
          <w:cantSplit/>
        </w:trPr>
        <w:tc>
          <w:tcPr>
            <w:tcW w:w="4505" w:type="dxa"/>
            <w:vAlign w:val="bottom"/>
          </w:tcPr>
          <w:p w14:paraId="013447F4" w14:textId="0EFBF0A2" w:rsidR="004B6A32" w:rsidRPr="006C4CCA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9" w:type="dxa"/>
            <w:vAlign w:val="center"/>
          </w:tcPr>
          <w:p w14:paraId="4DB8FB2F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C8925F9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448295FA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  <w:vAlign w:val="center"/>
          </w:tcPr>
          <w:p w14:paraId="60C06D76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5134394F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  <w:gridSpan w:val="2"/>
            <w:vAlign w:val="center"/>
          </w:tcPr>
          <w:p w14:paraId="5B8765B0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7454F08B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7F06" w:rsidRPr="006C4CCA" w14:paraId="24A6AC98" w14:textId="77777777" w:rsidTr="00332EB9">
        <w:trPr>
          <w:cantSplit/>
        </w:trPr>
        <w:tc>
          <w:tcPr>
            <w:tcW w:w="4505" w:type="dxa"/>
            <w:vAlign w:val="bottom"/>
          </w:tcPr>
          <w:p w14:paraId="1C78D6CE" w14:textId="77777777" w:rsidR="00A07F06" w:rsidRPr="006C4CCA" w:rsidRDefault="00A07F06" w:rsidP="00A07F06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  <w:vAlign w:val="center"/>
          </w:tcPr>
          <w:p w14:paraId="62D56331" w14:textId="1FA2ADD7" w:rsidR="00A07F06" w:rsidRPr="006C4CCA" w:rsidRDefault="00306E7B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180" w:type="dxa"/>
            <w:vAlign w:val="center"/>
          </w:tcPr>
          <w:p w14:paraId="2F4B3E25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49BE821" w14:textId="75F5CC70" w:rsidR="00A07F06" w:rsidRPr="002D2C91" w:rsidRDefault="00A07F06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91" w:type="dxa"/>
            <w:vAlign w:val="center"/>
          </w:tcPr>
          <w:p w14:paraId="1C254043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5C1F10FF" w14:textId="02484D6C" w:rsidR="00A07F06" w:rsidRPr="006C4CCA" w:rsidRDefault="00530178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dxa"/>
            <w:gridSpan w:val="2"/>
            <w:vAlign w:val="center"/>
          </w:tcPr>
          <w:p w14:paraId="2EDBEB7E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5E606FB" w14:textId="6A9DD6B5" w:rsidR="00A07F06" w:rsidRPr="002D2C91" w:rsidRDefault="002D2C91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F06" w:rsidRPr="006C4CCA" w14:paraId="2536362E" w14:textId="77777777" w:rsidTr="00332EB9">
        <w:trPr>
          <w:cantSplit/>
        </w:trPr>
        <w:tc>
          <w:tcPr>
            <w:tcW w:w="4505" w:type="dxa"/>
            <w:vAlign w:val="bottom"/>
          </w:tcPr>
          <w:p w14:paraId="723F2BE8" w14:textId="77777777" w:rsidR="00A07F06" w:rsidRPr="006C4CCA" w:rsidRDefault="00A07F06" w:rsidP="00A07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C8452B2" w14:textId="4D6B8A7F" w:rsidR="00A07F06" w:rsidRPr="006C4CCA" w:rsidRDefault="00306E7B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180" w:type="dxa"/>
            <w:vAlign w:val="center"/>
          </w:tcPr>
          <w:p w14:paraId="7B657AC2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F236DAB" w14:textId="2B07880A" w:rsidR="00A07F06" w:rsidRPr="002D2C91" w:rsidRDefault="00A07F06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91" w:type="dxa"/>
            <w:vAlign w:val="center"/>
          </w:tcPr>
          <w:p w14:paraId="0D332971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7EC99250" w14:textId="1D943AB5" w:rsidR="00A07F06" w:rsidRPr="006C4CCA" w:rsidRDefault="00530178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94" w:type="dxa"/>
            <w:gridSpan w:val="2"/>
            <w:vAlign w:val="center"/>
          </w:tcPr>
          <w:p w14:paraId="15FF0518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3733146" w14:textId="41FFCAA5" w:rsidR="00A07F06" w:rsidRPr="002D2C91" w:rsidRDefault="002D2C91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</w:tr>
      <w:tr w:rsidR="00A07F06" w:rsidRPr="006C4CCA" w14:paraId="6DF4994E" w14:textId="77777777" w:rsidTr="00332EB9">
        <w:trPr>
          <w:cantSplit/>
        </w:trPr>
        <w:tc>
          <w:tcPr>
            <w:tcW w:w="4505" w:type="dxa"/>
            <w:vAlign w:val="bottom"/>
          </w:tcPr>
          <w:p w14:paraId="5153AA7A" w14:textId="062C05F4" w:rsidR="00A07F06" w:rsidRPr="006C4CCA" w:rsidRDefault="00A07F06" w:rsidP="00A07F06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10FB79CB" w:rsidR="00A07F06" w:rsidRPr="006C4CCA" w:rsidRDefault="00306E7B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4,498</w:t>
            </w:r>
          </w:p>
        </w:tc>
        <w:tc>
          <w:tcPr>
            <w:tcW w:w="180" w:type="dxa"/>
            <w:vAlign w:val="center"/>
          </w:tcPr>
          <w:p w14:paraId="09B209CB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6155CB32" w:rsidR="00A07F06" w:rsidRPr="002D2C91" w:rsidRDefault="00A07F06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1,879</w:t>
            </w:r>
          </w:p>
        </w:tc>
        <w:tc>
          <w:tcPr>
            <w:tcW w:w="191" w:type="dxa"/>
            <w:vAlign w:val="center"/>
          </w:tcPr>
          <w:p w14:paraId="26C1999F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661D2641" w:rsidR="00A07F06" w:rsidRPr="006C4CCA" w:rsidRDefault="00530178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194" w:type="dxa"/>
            <w:gridSpan w:val="2"/>
            <w:vAlign w:val="center"/>
          </w:tcPr>
          <w:p w14:paraId="66D3DC66" w14:textId="77777777" w:rsidR="00A07F06" w:rsidRPr="006C4CCA" w:rsidRDefault="00A07F06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B212D" w14:textId="7C536681" w:rsidR="00A07F06" w:rsidRPr="003720D0" w:rsidRDefault="002D2C91" w:rsidP="00A07F0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0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</w:tr>
      <w:tr w:rsidR="00E825D0" w:rsidRPr="006C4CCA" w14:paraId="26F15CBB" w14:textId="77777777" w:rsidTr="006C4CCA">
        <w:trPr>
          <w:cantSplit/>
          <w:tblHeader/>
        </w:trPr>
        <w:tc>
          <w:tcPr>
            <w:tcW w:w="4505" w:type="dxa"/>
          </w:tcPr>
          <w:p w14:paraId="5BF599AB" w14:textId="6FFF044A" w:rsidR="004D5780" w:rsidRPr="004D5780" w:rsidRDefault="004D5780" w:rsidP="00EC58D5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8150E0F" w14:textId="08B58167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C94697" w14:textId="77777777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A5F37B" w14:textId="79C153B7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77AB3B6" w14:textId="77777777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194D3B0A" w14:textId="7692D34E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42DEB404" w14:textId="77777777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4ACDEEF" w14:textId="618CEDFC" w:rsidR="00E825D0" w:rsidRPr="004D5780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26811" w:rsidRPr="006C4CCA" w14:paraId="097B559A" w14:textId="77777777" w:rsidTr="006C4CCA">
        <w:trPr>
          <w:cantSplit/>
          <w:tblHeader/>
        </w:trPr>
        <w:tc>
          <w:tcPr>
            <w:tcW w:w="4505" w:type="dxa"/>
          </w:tcPr>
          <w:p w14:paraId="6C023D0E" w14:textId="77777777" w:rsidR="00326811" w:rsidRPr="004D5780" w:rsidRDefault="00326811" w:rsidP="00EC58D5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CED4177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543FB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3DAE2D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094FE4D2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909F220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6D9AAB69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61AEC9A9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26811" w:rsidRPr="006C4CCA" w14:paraId="7CAB1CDC" w14:textId="77777777" w:rsidTr="006C4CCA">
        <w:trPr>
          <w:cantSplit/>
          <w:tblHeader/>
        </w:trPr>
        <w:tc>
          <w:tcPr>
            <w:tcW w:w="4505" w:type="dxa"/>
          </w:tcPr>
          <w:p w14:paraId="25B97492" w14:textId="77777777" w:rsidR="00326811" w:rsidRPr="004D5780" w:rsidRDefault="00326811" w:rsidP="00EC58D5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B9DDE7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2D118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C9C47F5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2814B5C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4534DB98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17D92186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FE7DA35" w14:textId="77777777" w:rsidR="00326811" w:rsidRPr="004D5780" w:rsidRDefault="00326811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4B6A32" w:rsidRPr="006C4CCA" w14:paraId="6F354265" w14:textId="77777777" w:rsidTr="006C4CCA">
        <w:trPr>
          <w:cantSplit/>
        </w:trPr>
        <w:tc>
          <w:tcPr>
            <w:tcW w:w="4505" w:type="dxa"/>
            <w:vAlign w:val="bottom"/>
          </w:tcPr>
          <w:p w14:paraId="39A2BDA5" w14:textId="6C73D6EA" w:rsidR="004B6A32" w:rsidRPr="006C4CCA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ลูกหนี้อื่น</w:t>
            </w:r>
          </w:p>
        </w:tc>
        <w:tc>
          <w:tcPr>
            <w:tcW w:w="1089" w:type="dxa"/>
          </w:tcPr>
          <w:p w14:paraId="33523FDB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687106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42C4E36C" w14:textId="77777777" w:rsidR="004B6A32" w:rsidRPr="006C4CCA" w:rsidRDefault="004B6A32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04" w:type="dxa"/>
            <w:gridSpan w:val="2"/>
          </w:tcPr>
          <w:p w14:paraId="165583F9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9B4A3D9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51FEA51B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110DE84" w14:textId="77777777" w:rsidR="004B6A32" w:rsidRPr="006C4CCA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530178" w:rsidRPr="006C4CCA" w14:paraId="0AA16652" w14:textId="77777777" w:rsidTr="006C4CCA">
        <w:trPr>
          <w:cantSplit/>
        </w:trPr>
        <w:tc>
          <w:tcPr>
            <w:tcW w:w="4505" w:type="dxa"/>
            <w:vAlign w:val="bottom"/>
          </w:tcPr>
          <w:p w14:paraId="7CCD4AA9" w14:textId="4C25B9AB" w:rsidR="00530178" w:rsidRPr="006C4CCA" w:rsidRDefault="00530178" w:rsidP="007025F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530178">
              <w:rPr>
                <w:rFonts w:asciiTheme="majorBidi" w:hAnsiTheme="majorBidi"/>
                <w:cs/>
              </w:rPr>
              <w:t>บริษัทใหญ่สูงสุด</w:t>
            </w:r>
          </w:p>
        </w:tc>
        <w:tc>
          <w:tcPr>
            <w:tcW w:w="1089" w:type="dxa"/>
          </w:tcPr>
          <w:p w14:paraId="6AB63E83" w14:textId="7881B349" w:rsidR="00530178" w:rsidRPr="006C4CCA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271</w:t>
            </w:r>
          </w:p>
        </w:tc>
        <w:tc>
          <w:tcPr>
            <w:tcW w:w="180" w:type="dxa"/>
          </w:tcPr>
          <w:p w14:paraId="6C891103" w14:textId="77777777" w:rsidR="00530178" w:rsidRPr="006C4CCA" w:rsidRDefault="00530178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615E8FBB" w14:textId="7C9F3885" w:rsidR="00530178" w:rsidRPr="002D2C91" w:rsidRDefault="002375BE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03BCEBA7" w14:textId="77777777" w:rsidR="00530178" w:rsidRPr="002D2C91" w:rsidRDefault="00530178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1A91CAB" w14:textId="25EEBF2B" w:rsidR="00530178" w:rsidRPr="002D2C91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187" w:type="dxa"/>
          </w:tcPr>
          <w:p w14:paraId="4FBD8C09" w14:textId="77777777" w:rsidR="00530178" w:rsidRPr="002D2C91" w:rsidRDefault="00530178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5B20CCA" w14:textId="20F2EC38" w:rsidR="00530178" w:rsidRPr="002D2C91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5BE" w:rsidRPr="006C4CCA" w14:paraId="4B300721" w14:textId="77777777" w:rsidTr="006C4CCA">
        <w:trPr>
          <w:cantSplit/>
        </w:trPr>
        <w:tc>
          <w:tcPr>
            <w:tcW w:w="4505" w:type="dxa"/>
            <w:vAlign w:val="bottom"/>
          </w:tcPr>
          <w:p w14:paraId="5EE6B9F5" w14:textId="677AEAD6" w:rsidR="002375BE" w:rsidRPr="00530178" w:rsidRDefault="002375BE" w:rsidP="007025F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/>
                <w:cs/>
              </w:rPr>
            </w:pPr>
            <w:r w:rsidRPr="002375BE">
              <w:rPr>
                <w:rFonts w:asciiTheme="majorBidi" w:hAnsiTheme="majorBidi"/>
                <w:cs/>
              </w:rPr>
              <w:t>บริษัทใหญ่</w:t>
            </w:r>
          </w:p>
        </w:tc>
        <w:tc>
          <w:tcPr>
            <w:tcW w:w="1089" w:type="dxa"/>
          </w:tcPr>
          <w:p w14:paraId="5478E11E" w14:textId="3CD6198E" w:rsidR="002375BE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3C611211" w14:textId="77777777" w:rsidR="002375BE" w:rsidRPr="006C4CCA" w:rsidRDefault="002375BE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72FEEBAB" w14:textId="034841A7" w:rsidR="002375BE" w:rsidRPr="002D2C91" w:rsidRDefault="002375BE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4" w:type="dxa"/>
            <w:gridSpan w:val="2"/>
          </w:tcPr>
          <w:p w14:paraId="38A3E2A0" w14:textId="77777777" w:rsidR="002375BE" w:rsidRPr="002D2C91" w:rsidRDefault="002375BE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39F65C" w14:textId="060B568C" w:rsidR="002375BE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04ACDFEC" w14:textId="77777777" w:rsidR="002375BE" w:rsidRPr="002D2C91" w:rsidRDefault="002375BE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7171290" w14:textId="7C03F926" w:rsidR="002375BE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025F4" w:rsidRPr="006C4CCA" w14:paraId="61D5C7CA" w14:textId="77777777" w:rsidTr="006C4CCA">
        <w:trPr>
          <w:cantSplit/>
        </w:trPr>
        <w:tc>
          <w:tcPr>
            <w:tcW w:w="4505" w:type="dxa"/>
            <w:vAlign w:val="bottom"/>
          </w:tcPr>
          <w:p w14:paraId="36162154" w14:textId="514C66E4" w:rsidR="007025F4" w:rsidRPr="006C4CCA" w:rsidRDefault="007025F4" w:rsidP="007025F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1089" w:type="dxa"/>
          </w:tcPr>
          <w:p w14:paraId="0A096989" w14:textId="3F7A11CB" w:rsidR="007025F4" w:rsidRPr="006C4CCA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6227454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12D57FE7" w14:textId="49AF98F6" w:rsidR="007025F4" w:rsidRPr="002D2C91" w:rsidRDefault="007025F4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" w:type="dxa"/>
            <w:gridSpan w:val="2"/>
          </w:tcPr>
          <w:p w14:paraId="23987C0A" w14:textId="77777777" w:rsidR="007025F4" w:rsidRPr="002D2C91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BDB4B2C" w14:textId="592FE841" w:rsidR="007025F4" w:rsidRPr="002D2C91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7" w:type="dxa"/>
          </w:tcPr>
          <w:p w14:paraId="16DFB206" w14:textId="77777777" w:rsidR="007025F4" w:rsidRPr="002D2C91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1EBD5E42" w14:textId="0CE2C083" w:rsidR="007025F4" w:rsidRPr="002D2C91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025F4" w:rsidRPr="006C4CCA" w14:paraId="32533635" w14:textId="77777777" w:rsidTr="006C4CCA">
        <w:trPr>
          <w:cantSplit/>
        </w:trPr>
        <w:tc>
          <w:tcPr>
            <w:tcW w:w="4505" w:type="dxa"/>
            <w:vAlign w:val="bottom"/>
          </w:tcPr>
          <w:p w14:paraId="615E8AF7" w14:textId="53F9E3B8" w:rsidR="007025F4" w:rsidRPr="006C4CCA" w:rsidRDefault="007025F4" w:rsidP="007025F4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</w:t>
            </w:r>
            <w:r>
              <w:rPr>
                <w:rFonts w:asciiTheme="majorBidi" w:hAnsiTheme="majorBidi" w:cstheme="majorBidi" w:hint="cs"/>
                <w:cs/>
              </w:rPr>
              <w:t>ุคคลหรือกิจการอื่นที่เกี่ยวข้องกัน</w:t>
            </w:r>
          </w:p>
        </w:tc>
        <w:tc>
          <w:tcPr>
            <w:tcW w:w="1089" w:type="dxa"/>
          </w:tcPr>
          <w:p w14:paraId="030605DE" w14:textId="49097223" w:rsidR="007025F4" w:rsidRPr="006C4CCA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91BCADA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5A41BF53" w14:textId="43CEF124" w:rsidR="007025F4" w:rsidRPr="002D2C91" w:rsidRDefault="007025F4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04" w:type="dxa"/>
            <w:gridSpan w:val="2"/>
          </w:tcPr>
          <w:p w14:paraId="2755B17D" w14:textId="77777777" w:rsidR="007025F4" w:rsidRPr="002D2C91" w:rsidRDefault="007025F4" w:rsidP="007025F4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D86D630" w14:textId="1DEDFA81" w:rsidR="007025F4" w:rsidRPr="002D2C91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58D3B7BE" w14:textId="77777777" w:rsidR="007025F4" w:rsidRPr="002D2C91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D3CD8BA" w14:textId="09DE6BB6" w:rsidR="007025F4" w:rsidRPr="002D2C91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025F4" w:rsidRPr="006C4CCA" w14:paraId="11E3B821" w14:textId="77777777" w:rsidTr="006C4CCA">
        <w:trPr>
          <w:cantSplit/>
        </w:trPr>
        <w:tc>
          <w:tcPr>
            <w:tcW w:w="4505" w:type="dxa"/>
            <w:vAlign w:val="bottom"/>
          </w:tcPr>
          <w:p w14:paraId="75D8C9B0" w14:textId="49F9B79C" w:rsidR="007025F4" w:rsidRPr="006C4CCA" w:rsidRDefault="007025F4" w:rsidP="007025F4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0AB9C751" w:rsidR="007025F4" w:rsidRPr="006C4CCA" w:rsidRDefault="002375BE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301</w:t>
            </w:r>
          </w:p>
        </w:tc>
        <w:tc>
          <w:tcPr>
            <w:tcW w:w="180" w:type="dxa"/>
          </w:tcPr>
          <w:p w14:paraId="5ADEEBF6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7A83C701" w:rsidR="007025F4" w:rsidRPr="002D2C91" w:rsidRDefault="007025F4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04" w:type="dxa"/>
            <w:gridSpan w:val="2"/>
          </w:tcPr>
          <w:p w14:paraId="2251B8B5" w14:textId="77777777" w:rsidR="007025F4" w:rsidRPr="002D2C91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059E5211" w:rsidR="007025F4" w:rsidRPr="002D2C91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7" w:type="dxa"/>
          </w:tcPr>
          <w:p w14:paraId="743681B1" w14:textId="77777777" w:rsidR="007025F4" w:rsidRPr="002D2C91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1A66B9" w14:textId="666C662E" w:rsidR="007025F4" w:rsidRPr="002D2C91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7025F4" w:rsidRPr="006C4CCA" w14:paraId="6F7354DC" w14:textId="77777777" w:rsidTr="00326811">
        <w:trPr>
          <w:cantSplit/>
          <w:trHeight w:val="242"/>
        </w:trPr>
        <w:tc>
          <w:tcPr>
            <w:tcW w:w="4505" w:type="dxa"/>
            <w:vAlign w:val="bottom"/>
          </w:tcPr>
          <w:p w14:paraId="00A22477" w14:textId="77777777" w:rsidR="007025F4" w:rsidRPr="00326811" w:rsidRDefault="007025F4" w:rsidP="007025F4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675D9DC1" w14:textId="14C06419" w:rsidR="007025F4" w:rsidRPr="004D5780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79DB9F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6EB0DEC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5281E230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4548C49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2A969F8B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7025F4" w:rsidRPr="006C4CCA" w14:paraId="24248496" w14:textId="77777777" w:rsidTr="006C4CCA">
        <w:trPr>
          <w:cantSplit/>
        </w:trPr>
        <w:tc>
          <w:tcPr>
            <w:tcW w:w="4505" w:type="dxa"/>
            <w:vAlign w:val="bottom"/>
          </w:tcPr>
          <w:p w14:paraId="2500CF83" w14:textId="77777777" w:rsidR="007025F4" w:rsidRPr="006C4CCA" w:rsidRDefault="007025F4" w:rsidP="007025F4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1089" w:type="dxa"/>
          </w:tcPr>
          <w:p w14:paraId="2B25AC55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F510741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290224D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2E80CE13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E6E6A2C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CEBE777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11B6CAA" w14:textId="77777777" w:rsidR="007025F4" w:rsidRPr="006C4CCA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7025F4" w:rsidRPr="006C4CCA" w14:paraId="543A26C7" w14:textId="77777777" w:rsidTr="009036C9">
        <w:trPr>
          <w:cantSplit/>
        </w:trPr>
        <w:tc>
          <w:tcPr>
            <w:tcW w:w="4505" w:type="dxa"/>
            <w:vAlign w:val="bottom"/>
          </w:tcPr>
          <w:p w14:paraId="27FF2544" w14:textId="77777777" w:rsidR="007025F4" w:rsidRPr="006C4CCA" w:rsidRDefault="007025F4" w:rsidP="007025F4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2457314" w14:textId="6646EAD8" w:rsidR="007025F4" w:rsidRPr="00296639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5C83C8" w14:textId="77777777" w:rsidR="007025F4" w:rsidRPr="00296639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1386E5F" w14:textId="585E2D8E" w:rsidR="007025F4" w:rsidRPr="00296639" w:rsidRDefault="007025F4" w:rsidP="007025F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4" w:type="dxa"/>
            <w:gridSpan w:val="2"/>
          </w:tcPr>
          <w:p w14:paraId="0CEEED69" w14:textId="77777777" w:rsidR="007025F4" w:rsidRPr="00296639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45167FC7" w14:textId="122310C4" w:rsidR="007025F4" w:rsidRPr="00296639" w:rsidRDefault="00306E7B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87" w:type="dxa"/>
          </w:tcPr>
          <w:p w14:paraId="0B30DCB3" w14:textId="77777777" w:rsidR="007025F4" w:rsidRPr="00296639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6C8F659D" w14:textId="20CAA2C7" w:rsidR="007025F4" w:rsidRPr="00296639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</w:tr>
      <w:tr w:rsidR="007025F4" w:rsidRPr="006C4CCA" w14:paraId="5445993E" w14:textId="77777777" w:rsidTr="009036C9">
        <w:trPr>
          <w:cantSplit/>
        </w:trPr>
        <w:tc>
          <w:tcPr>
            <w:tcW w:w="4505" w:type="dxa"/>
            <w:vAlign w:val="bottom"/>
          </w:tcPr>
          <w:p w14:paraId="70F76736" w14:textId="77777777" w:rsidR="007025F4" w:rsidRPr="00326811" w:rsidRDefault="007025F4" w:rsidP="007025F4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E3F78A1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440395A0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88FEC7F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2470A805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10EA802A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0F439584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2ECB9CA8" w14:textId="77777777" w:rsidR="007025F4" w:rsidRPr="004D5780" w:rsidRDefault="007025F4" w:rsidP="007025F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2B94" w:rsidRPr="006C4CCA" w14:paraId="624BB3F5" w14:textId="77777777" w:rsidTr="006C4CCA">
        <w:trPr>
          <w:cantSplit/>
        </w:trPr>
        <w:tc>
          <w:tcPr>
            <w:tcW w:w="4505" w:type="dxa"/>
            <w:vAlign w:val="bottom"/>
          </w:tcPr>
          <w:p w14:paraId="46377E62" w14:textId="0B35C2B4" w:rsidR="005F2B94" w:rsidRPr="006C4CCA" w:rsidRDefault="005F2B94" w:rsidP="005F2B94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1089" w:type="dxa"/>
          </w:tcPr>
          <w:p w14:paraId="59F85EF3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285F78F4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1AFF8F6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06EEEAC9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6B1C669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3D15761F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B616424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2B94" w:rsidRPr="006C4CCA" w14:paraId="116399FF" w14:textId="77777777" w:rsidTr="00DF4F0B">
        <w:trPr>
          <w:cantSplit/>
        </w:trPr>
        <w:tc>
          <w:tcPr>
            <w:tcW w:w="4505" w:type="dxa"/>
            <w:vAlign w:val="bottom"/>
          </w:tcPr>
          <w:p w14:paraId="309DD71F" w14:textId="572F2F82" w:rsidR="005F2B94" w:rsidRPr="006C4CCA" w:rsidRDefault="005F2B94" w:rsidP="005F2B94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2528439" w14:textId="04D76BC1" w:rsidR="005F2B94" w:rsidRPr="00296639" w:rsidRDefault="002375BE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th-TH"/>
              </w:rPr>
            </w:pPr>
            <w:r w:rsidRPr="002966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843</w:t>
            </w:r>
          </w:p>
        </w:tc>
        <w:tc>
          <w:tcPr>
            <w:tcW w:w="180" w:type="dxa"/>
          </w:tcPr>
          <w:p w14:paraId="22A74EE2" w14:textId="77777777" w:rsidR="005F2B94" w:rsidRPr="00296639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789F538" w14:textId="6280F83A" w:rsidR="005F2B94" w:rsidRPr="00296639" w:rsidRDefault="005F2B94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1,325</w:t>
            </w:r>
          </w:p>
        </w:tc>
        <w:tc>
          <w:tcPr>
            <w:tcW w:w="204" w:type="dxa"/>
            <w:gridSpan w:val="2"/>
          </w:tcPr>
          <w:p w14:paraId="529112E6" w14:textId="77777777" w:rsidR="005F2B94" w:rsidRPr="00296639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228EEC2E" w14:textId="1B8FBF1A" w:rsidR="005F2B94" w:rsidRPr="00296639" w:rsidRDefault="00306E7B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7" w:type="dxa"/>
          </w:tcPr>
          <w:p w14:paraId="60076665" w14:textId="77777777" w:rsidR="005F2B94" w:rsidRPr="00296639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16F007B0" w14:textId="028F6809" w:rsidR="005F2B94" w:rsidRPr="00296639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66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1,325</w:t>
            </w:r>
          </w:p>
        </w:tc>
      </w:tr>
      <w:tr w:rsidR="005F2B94" w:rsidRPr="006C4CCA" w14:paraId="3888DE23" w14:textId="77777777" w:rsidTr="006C4CCA">
        <w:trPr>
          <w:cantSplit/>
        </w:trPr>
        <w:tc>
          <w:tcPr>
            <w:tcW w:w="4505" w:type="dxa"/>
            <w:vAlign w:val="bottom"/>
          </w:tcPr>
          <w:p w14:paraId="5EFEF684" w14:textId="77777777" w:rsidR="005F2B94" w:rsidRPr="006C4CCA" w:rsidRDefault="005F2B94" w:rsidP="005F2B94">
            <w:pPr>
              <w:tabs>
                <w:tab w:val="left" w:pos="15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9" w:type="dxa"/>
          </w:tcPr>
          <w:p w14:paraId="7644210F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2EB52700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A5E9DD" w14:textId="77777777" w:rsidR="005F2B94" w:rsidRPr="006C4CCA" w:rsidRDefault="005F2B94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609AC55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4C252C31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491D428B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028EBA2C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F2B94" w:rsidRPr="006C4CCA" w14:paraId="143B2AF9" w14:textId="77777777" w:rsidTr="006C4CCA">
        <w:trPr>
          <w:cantSplit/>
        </w:trPr>
        <w:tc>
          <w:tcPr>
            <w:tcW w:w="4505" w:type="dxa"/>
            <w:vAlign w:val="bottom"/>
          </w:tcPr>
          <w:p w14:paraId="123A2A40" w14:textId="72EC2A5B" w:rsidR="005F2B94" w:rsidRPr="006C4CCA" w:rsidRDefault="005F2B94" w:rsidP="005F2B94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1089" w:type="dxa"/>
          </w:tcPr>
          <w:p w14:paraId="5C7384A2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56B41B35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84B0B8" w14:textId="77777777" w:rsidR="005F2B94" w:rsidRPr="006C4CCA" w:rsidRDefault="005F2B94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3B7C7556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0AE2CB3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24F59B4E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7D53D5BA" w14:textId="77777777" w:rsidR="005F2B94" w:rsidRPr="006C4CCA" w:rsidRDefault="005F2B94" w:rsidP="005F2B9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22C9" w:rsidRPr="006C4CCA" w14:paraId="62DA4DCA" w14:textId="77777777" w:rsidTr="006C4CCA">
        <w:trPr>
          <w:cantSplit/>
        </w:trPr>
        <w:tc>
          <w:tcPr>
            <w:tcW w:w="4505" w:type="dxa"/>
            <w:vAlign w:val="bottom"/>
          </w:tcPr>
          <w:p w14:paraId="2CB9D50C" w14:textId="41C7F310" w:rsidR="005822C9" w:rsidRPr="006C4CCA" w:rsidRDefault="005822C9" w:rsidP="005822C9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บริษัทใหญ่สูงสุด</w:t>
            </w:r>
          </w:p>
        </w:tc>
        <w:tc>
          <w:tcPr>
            <w:tcW w:w="1089" w:type="dxa"/>
            <w:shd w:val="clear" w:color="auto" w:fill="auto"/>
          </w:tcPr>
          <w:p w14:paraId="702EE9C0" w14:textId="50E4B0B6" w:rsidR="005822C9" w:rsidRPr="006C4CCA" w:rsidRDefault="002375BE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52CA5406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7064BF6" w14:textId="0700F2D7" w:rsidR="005822C9" w:rsidRPr="002D2C91" w:rsidRDefault="005822C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04" w:type="dxa"/>
            <w:gridSpan w:val="2"/>
            <w:shd w:val="clear" w:color="auto" w:fill="auto"/>
          </w:tcPr>
          <w:p w14:paraId="079CF7C9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2BDA7E36" w14:textId="2F44F4C4" w:rsidR="005822C9" w:rsidRPr="002D2C91" w:rsidRDefault="00306E7B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7" w:type="dxa"/>
          </w:tcPr>
          <w:p w14:paraId="7828AD30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4B8906E5" w14:textId="475E83D1" w:rsidR="005822C9" w:rsidRPr="002D2C91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5822C9" w:rsidRPr="006C4CCA" w14:paraId="4C5FBC91" w14:textId="77777777" w:rsidTr="006C4CCA">
        <w:trPr>
          <w:cantSplit/>
        </w:trPr>
        <w:tc>
          <w:tcPr>
            <w:tcW w:w="4505" w:type="dxa"/>
            <w:vAlign w:val="bottom"/>
          </w:tcPr>
          <w:p w14:paraId="3CAF15B7" w14:textId="6A7F7F67" w:rsidR="005822C9" w:rsidRPr="006C4CCA" w:rsidRDefault="005822C9" w:rsidP="005822C9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1089" w:type="dxa"/>
          </w:tcPr>
          <w:p w14:paraId="23E0F183" w14:textId="174D16A3" w:rsidR="005822C9" w:rsidRPr="006C4CCA" w:rsidRDefault="002375BE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32</w:t>
            </w:r>
          </w:p>
        </w:tc>
        <w:tc>
          <w:tcPr>
            <w:tcW w:w="180" w:type="dxa"/>
          </w:tcPr>
          <w:p w14:paraId="079DF4E0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</w:tcPr>
          <w:p w14:paraId="51C7F763" w14:textId="6706380E" w:rsidR="005822C9" w:rsidRPr="002D2C91" w:rsidRDefault="005822C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72,296</w:t>
            </w:r>
          </w:p>
        </w:tc>
        <w:tc>
          <w:tcPr>
            <w:tcW w:w="204" w:type="dxa"/>
            <w:gridSpan w:val="2"/>
          </w:tcPr>
          <w:p w14:paraId="7F6A6BC6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0B590D4" w14:textId="036EC5F8" w:rsidR="005822C9" w:rsidRPr="002D2C91" w:rsidRDefault="00306E7B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081DF45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515F3421" w14:textId="175B15AB" w:rsidR="005822C9" w:rsidRPr="002D2C91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72,277</w:t>
            </w:r>
          </w:p>
        </w:tc>
      </w:tr>
      <w:tr w:rsidR="005822C9" w:rsidRPr="006C4CCA" w14:paraId="24871C4F" w14:textId="77777777" w:rsidTr="006C4CCA">
        <w:trPr>
          <w:cantSplit/>
        </w:trPr>
        <w:tc>
          <w:tcPr>
            <w:tcW w:w="4505" w:type="dxa"/>
            <w:vAlign w:val="bottom"/>
          </w:tcPr>
          <w:p w14:paraId="73EB4024" w14:textId="77777777" w:rsidR="005822C9" w:rsidRPr="006C4CCA" w:rsidRDefault="005822C9" w:rsidP="005822C9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</w:rPr>
            </w:pPr>
            <w:r w:rsidRPr="006C4CCA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  <w:r w:rsidRPr="006C4CCA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30892C6" w14:textId="47D02200" w:rsidR="005822C9" w:rsidRPr="000E690F" w:rsidRDefault="002375BE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1AF38CC6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6C4F6A" w14:textId="3521888F" w:rsidR="005822C9" w:rsidRPr="002D2C91" w:rsidRDefault="005822C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  <w:tc>
          <w:tcPr>
            <w:tcW w:w="204" w:type="dxa"/>
            <w:gridSpan w:val="2"/>
          </w:tcPr>
          <w:p w14:paraId="322F53ED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6A56" w14:textId="4048A65D" w:rsidR="005822C9" w:rsidRPr="002D2C91" w:rsidRDefault="00306E7B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7" w:type="dxa"/>
          </w:tcPr>
          <w:p w14:paraId="6A034AC5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1B584621" w14:textId="133D253B" w:rsidR="005822C9" w:rsidRPr="002D2C91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sz w:val="30"/>
                <w:szCs w:val="30"/>
              </w:rPr>
              <w:t>25,848</w:t>
            </w:r>
          </w:p>
        </w:tc>
      </w:tr>
      <w:tr w:rsidR="005822C9" w:rsidRPr="006C4CCA" w14:paraId="48A1834D" w14:textId="77777777" w:rsidTr="00242962">
        <w:trPr>
          <w:cantSplit/>
        </w:trPr>
        <w:tc>
          <w:tcPr>
            <w:tcW w:w="4505" w:type="dxa"/>
            <w:vAlign w:val="bottom"/>
          </w:tcPr>
          <w:p w14:paraId="6206E3C3" w14:textId="77777777" w:rsidR="005822C9" w:rsidRPr="006C4CCA" w:rsidRDefault="005822C9" w:rsidP="005822C9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</w:rPr>
            </w:pPr>
            <w:r w:rsidRPr="006C4CC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A075" w14:textId="69B3B269" w:rsidR="005822C9" w:rsidRPr="006C4CCA" w:rsidRDefault="002375BE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300</w:t>
            </w:r>
          </w:p>
        </w:tc>
        <w:tc>
          <w:tcPr>
            <w:tcW w:w="180" w:type="dxa"/>
            <w:vAlign w:val="center"/>
          </w:tcPr>
          <w:p w14:paraId="25848292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791DB40" w14:textId="7C97390E" w:rsidR="005822C9" w:rsidRPr="002D2C91" w:rsidRDefault="005822C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98,178</w:t>
            </w:r>
          </w:p>
        </w:tc>
        <w:tc>
          <w:tcPr>
            <w:tcW w:w="204" w:type="dxa"/>
            <w:gridSpan w:val="2"/>
            <w:vAlign w:val="center"/>
          </w:tcPr>
          <w:p w14:paraId="619519A3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0577EE" w14:textId="1AFF5EC0" w:rsidR="005822C9" w:rsidRPr="002D2C91" w:rsidRDefault="00306E7B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87" w:type="dxa"/>
            <w:vAlign w:val="center"/>
          </w:tcPr>
          <w:p w14:paraId="5CD6A6A6" w14:textId="77777777" w:rsidR="005822C9" w:rsidRPr="002D2C91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C40932" w14:textId="01FF66B9" w:rsidR="005822C9" w:rsidRPr="002D2C91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2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98,141</w:t>
            </w:r>
          </w:p>
        </w:tc>
      </w:tr>
      <w:tr w:rsidR="005822C9" w:rsidRPr="006C4CCA" w14:paraId="07A3E542" w14:textId="77777777" w:rsidTr="006C4CCA">
        <w:trPr>
          <w:cantSplit/>
        </w:trPr>
        <w:tc>
          <w:tcPr>
            <w:tcW w:w="4505" w:type="dxa"/>
            <w:vAlign w:val="bottom"/>
          </w:tcPr>
          <w:p w14:paraId="5EA8324A" w14:textId="77777777" w:rsidR="005822C9" w:rsidRPr="004D5780" w:rsidRDefault="005822C9" w:rsidP="005822C9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759E3BFD" w14:textId="77777777" w:rsidR="005822C9" w:rsidRPr="004D5780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52704375" w14:textId="77777777" w:rsidR="005822C9" w:rsidRPr="004D5780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7D8C4BC" w14:textId="77777777" w:rsidR="005822C9" w:rsidRPr="004D5780" w:rsidRDefault="005822C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120022FC" w14:textId="77777777" w:rsidR="005822C9" w:rsidRPr="004D5780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2A4AEA5A" w14:textId="77777777" w:rsidR="005822C9" w:rsidRPr="004D5780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170D3924" w14:textId="77777777" w:rsidR="005822C9" w:rsidRPr="004D5780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double" w:sz="4" w:space="0" w:color="auto"/>
            </w:tcBorders>
          </w:tcPr>
          <w:p w14:paraId="7155E7A0" w14:textId="77777777" w:rsidR="005822C9" w:rsidRPr="004D5780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22C9" w:rsidRPr="006C4CCA" w14:paraId="08D5104F" w14:textId="77777777" w:rsidTr="0021763A">
        <w:trPr>
          <w:cantSplit/>
        </w:trPr>
        <w:tc>
          <w:tcPr>
            <w:tcW w:w="4505" w:type="dxa"/>
            <w:vAlign w:val="bottom"/>
          </w:tcPr>
          <w:p w14:paraId="296C2879" w14:textId="18A7BD9F" w:rsidR="005822C9" w:rsidRPr="006C4CCA" w:rsidRDefault="005822C9" w:rsidP="005822C9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cs/>
              </w:rPr>
            </w:pPr>
            <w:r w:rsidRPr="006C4C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9" w:type="dxa"/>
          </w:tcPr>
          <w:p w14:paraId="35596BAC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80" w:type="dxa"/>
          </w:tcPr>
          <w:p w14:paraId="4284646D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0D7340" w14:textId="77777777" w:rsidR="005822C9" w:rsidRPr="006C4CCA" w:rsidRDefault="005822C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gridSpan w:val="2"/>
          </w:tcPr>
          <w:p w14:paraId="5B0B4D4B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5BA11794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</w:tcPr>
          <w:p w14:paraId="4E1260BB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215C937" w14:textId="77777777" w:rsidR="005822C9" w:rsidRPr="006C4CCA" w:rsidRDefault="005822C9" w:rsidP="005822C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55109" w:rsidRPr="00BF75DB" w14:paraId="49A6F270" w14:textId="77777777" w:rsidTr="009F004C">
        <w:trPr>
          <w:cantSplit/>
        </w:trPr>
        <w:tc>
          <w:tcPr>
            <w:tcW w:w="4505" w:type="dxa"/>
            <w:vAlign w:val="bottom"/>
          </w:tcPr>
          <w:p w14:paraId="57A319EB" w14:textId="09D1F795" w:rsidR="00655109" w:rsidRPr="00655109" w:rsidRDefault="00655109" w:rsidP="00655109">
            <w:pPr>
              <w:tabs>
                <w:tab w:val="left" w:pos="15"/>
              </w:tabs>
              <w:rPr>
                <w:rFonts w:asciiTheme="majorBidi" w:hAnsiTheme="majorBidi" w:cstheme="majorBidi"/>
                <w:cs/>
              </w:rPr>
            </w:pPr>
            <w:r w:rsidRPr="00655109">
              <w:rPr>
                <w:rFonts w:asciiTheme="majorBidi" w:hAnsiTheme="majorBidi" w:cstheme="majorBidi" w:hint="cs"/>
                <w:cs/>
              </w:rPr>
              <w:t>สัญญาบริการ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2632A6" w14:textId="3CD29C99" w:rsidR="00655109" w:rsidRPr="00BF75DB" w:rsidRDefault="004C3E16" w:rsidP="006551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0" w:type="dxa"/>
          </w:tcPr>
          <w:p w14:paraId="7F71E1D1" w14:textId="77777777" w:rsidR="00655109" w:rsidRPr="00BF75DB" w:rsidRDefault="00655109" w:rsidP="006551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EF1151F" w14:textId="7299332F" w:rsidR="00655109" w:rsidRPr="009931CA" w:rsidRDefault="00655109" w:rsidP="00DE7E0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04" w:type="dxa"/>
            <w:gridSpan w:val="2"/>
          </w:tcPr>
          <w:p w14:paraId="11C42C64" w14:textId="77777777" w:rsidR="00655109" w:rsidRPr="009931CA" w:rsidRDefault="00655109" w:rsidP="006551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2DE7C1E9" w14:textId="5E25CCF7" w:rsidR="00655109" w:rsidRPr="009931CA" w:rsidRDefault="004C3E16" w:rsidP="006551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187" w:type="dxa"/>
          </w:tcPr>
          <w:p w14:paraId="2F06C95C" w14:textId="77777777" w:rsidR="00655109" w:rsidRPr="009931CA" w:rsidRDefault="00655109" w:rsidP="00655109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14:paraId="32678D5D" w14:textId="46EEB2F2" w:rsidR="00655109" w:rsidRPr="009931CA" w:rsidRDefault="00655109" w:rsidP="0065510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931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343C8661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5413A6B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ED59DDC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6E34C16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317A329" w14:textId="77777777" w:rsidR="00326811" w:rsidRDefault="00326811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73EA0DC" w14:textId="08EACF19" w:rsidR="004E66E0" w:rsidRPr="006C4CCA" w:rsidRDefault="004E66E0" w:rsidP="004E66E0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C4CCA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7F9D480A" w14:textId="0F629491" w:rsidR="0021763A" w:rsidRDefault="0021763A" w:rsidP="003918D9">
      <w:pPr>
        <w:tabs>
          <w:tab w:val="left" w:pos="540"/>
        </w:tabs>
        <w:jc w:val="thaiDistribute"/>
        <w:rPr>
          <w:rFonts w:asciiTheme="majorBidi" w:hAnsiTheme="majorBidi" w:cstheme="majorBidi"/>
          <w:i/>
          <w:iCs/>
        </w:rPr>
      </w:pPr>
    </w:p>
    <w:p w14:paraId="131C647C" w14:textId="32058850" w:rsidR="004E66E0" w:rsidRDefault="004E66E0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i/>
          <w:iCs/>
          <w:cs/>
        </w:rPr>
        <w:t>สัญญาเงินให้กู้ยืมระยะสั้น</w:t>
      </w:r>
    </w:p>
    <w:p w14:paraId="194B24C1" w14:textId="77777777" w:rsidR="00096015" w:rsidRPr="006C4CCA" w:rsidRDefault="00096015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EA25B3B" w14:textId="4BEE8AF6" w:rsidR="00BD4CA2" w:rsidRDefault="004E66E0" w:rsidP="00EF68A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cs/>
        </w:rPr>
        <w:t xml:space="preserve">ณ วันที่ </w:t>
      </w:r>
      <w:r w:rsidRPr="006C4CCA">
        <w:rPr>
          <w:rFonts w:asciiTheme="majorBidi" w:hAnsiTheme="majorBidi" w:cstheme="majorBidi"/>
        </w:rPr>
        <w:t>31</w:t>
      </w:r>
      <w:r w:rsidRPr="006C4CCA">
        <w:rPr>
          <w:rFonts w:asciiTheme="majorBidi" w:hAnsiTheme="majorBidi" w:cstheme="majorBidi"/>
          <w:cs/>
        </w:rPr>
        <w:t xml:space="preserve"> มีนาคม </w:t>
      </w:r>
      <w:r w:rsidRPr="006C4CCA">
        <w:rPr>
          <w:rFonts w:asciiTheme="majorBidi" w:hAnsiTheme="majorBidi" w:cstheme="majorBidi"/>
        </w:rPr>
        <w:t>256</w:t>
      </w:r>
      <w:r w:rsidR="001032A7">
        <w:rPr>
          <w:rFonts w:asciiTheme="majorBidi" w:hAnsiTheme="majorBidi" w:cstheme="majorBidi"/>
        </w:rPr>
        <w:t>6</w:t>
      </w:r>
      <w:r w:rsidRPr="006C4CCA">
        <w:rPr>
          <w:rFonts w:asciiTheme="majorBidi" w:hAnsiTheme="majorBidi" w:cstheme="majorBidi"/>
          <w:cs/>
        </w:rPr>
        <w:t xml:space="preserve"> บริษัทมีเงินให้กู้ยืมระยะสั้นกับกิจการที่เกี่ยวข้องกัน เป็นตั๋วสัญญาใช้เงิน ซึ่งมีกำหนดชำระคืนเมื่อทวง</w:t>
      </w:r>
      <w:r w:rsidRPr="00AA27F3">
        <w:rPr>
          <w:rFonts w:asciiTheme="majorBidi" w:hAnsiTheme="majorBidi" w:cstheme="majorBidi"/>
          <w:cs/>
        </w:rPr>
        <w:t>ถาม โดยมีอัตราดอกเบี้ยร้อยละ</w:t>
      </w:r>
      <w:r w:rsidRPr="00AA27F3">
        <w:rPr>
          <w:rFonts w:asciiTheme="majorBidi" w:hAnsiTheme="majorBidi" w:cstheme="majorBidi"/>
        </w:rPr>
        <w:t xml:space="preserve"> </w:t>
      </w:r>
      <w:r w:rsidR="007B4AB5" w:rsidRPr="00AA27F3">
        <w:rPr>
          <w:rFonts w:asciiTheme="majorBidi" w:hAnsiTheme="majorBidi" w:cstheme="majorBidi"/>
        </w:rPr>
        <w:t>0.</w:t>
      </w:r>
      <w:r w:rsidR="00AA27F3" w:rsidRPr="00AA27F3">
        <w:rPr>
          <w:rFonts w:asciiTheme="majorBidi" w:hAnsiTheme="majorBidi" w:cstheme="majorBidi"/>
        </w:rPr>
        <w:t>3</w:t>
      </w:r>
      <w:r w:rsidRPr="00AA27F3">
        <w:rPr>
          <w:rFonts w:asciiTheme="majorBidi" w:hAnsiTheme="majorBidi" w:cstheme="majorBidi"/>
          <w:cs/>
        </w:rPr>
        <w:t xml:space="preserve"> ต่อปี</w:t>
      </w:r>
      <w:r w:rsidRPr="006C4CCA">
        <w:rPr>
          <w:rFonts w:asciiTheme="majorBidi" w:hAnsiTheme="majorBidi" w:cstheme="majorBidi"/>
          <w:cs/>
        </w:rPr>
        <w:t xml:space="preserve"> </w:t>
      </w:r>
      <w:r w:rsidRPr="006C4CCA">
        <w:rPr>
          <w:rFonts w:asciiTheme="majorBidi" w:hAnsiTheme="majorBidi" w:cstheme="majorBidi"/>
          <w:i/>
          <w:iCs/>
          <w:cs/>
        </w:rPr>
        <w:t>(</w:t>
      </w:r>
      <w:r w:rsidRPr="006C4CCA">
        <w:rPr>
          <w:rFonts w:asciiTheme="majorBidi" w:hAnsiTheme="majorBidi" w:cstheme="majorBidi"/>
          <w:i/>
          <w:iCs/>
        </w:rPr>
        <w:t>256</w:t>
      </w:r>
      <w:r w:rsidR="001032A7">
        <w:rPr>
          <w:rFonts w:asciiTheme="majorBidi" w:hAnsiTheme="majorBidi" w:cstheme="majorBidi"/>
          <w:i/>
          <w:iCs/>
        </w:rPr>
        <w:t>5</w:t>
      </w:r>
      <w:r w:rsidRPr="006C4CCA">
        <w:rPr>
          <w:rFonts w:asciiTheme="majorBidi" w:hAnsiTheme="majorBidi" w:cstheme="majorBidi"/>
          <w:i/>
          <w:iCs/>
          <w:cs/>
        </w:rPr>
        <w:t xml:space="preserve">: ร้อยละ </w:t>
      </w:r>
      <w:r w:rsidRPr="006C4CCA">
        <w:rPr>
          <w:rFonts w:asciiTheme="majorBidi" w:hAnsiTheme="majorBidi" w:cstheme="majorBidi"/>
          <w:i/>
          <w:iCs/>
        </w:rPr>
        <w:t xml:space="preserve">0.2 </w:t>
      </w:r>
      <w:r w:rsidRPr="006C4CCA">
        <w:rPr>
          <w:rFonts w:asciiTheme="majorBidi" w:hAnsiTheme="majorBidi" w:cstheme="majorBidi"/>
          <w:i/>
          <w:iCs/>
          <w:cs/>
        </w:rPr>
        <w:t>ต่อปี</w:t>
      </w:r>
      <w:r w:rsidRPr="006C4CCA">
        <w:rPr>
          <w:rFonts w:asciiTheme="majorBidi" w:hAnsiTheme="majorBidi" w:cstheme="majorBidi"/>
          <w:i/>
          <w:iCs/>
        </w:rPr>
        <w:t>)</w:t>
      </w:r>
    </w:p>
    <w:p w14:paraId="1955D1B7" w14:textId="77777777" w:rsidR="00F01F40" w:rsidRDefault="00F01F40" w:rsidP="00EF68A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3A36C42" w14:textId="77777777" w:rsidR="00EF68A6" w:rsidRDefault="00EF68A6" w:rsidP="00EF68A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ทุนเรือนหุ้น</w:t>
      </w:r>
    </w:p>
    <w:p w14:paraId="2F7CD7F3" w14:textId="77777777" w:rsidR="00EF68A6" w:rsidRDefault="00EF68A6" w:rsidP="00EF68A6">
      <w:pPr>
        <w:rPr>
          <w:lang w:val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810"/>
        <w:gridCol w:w="1170"/>
        <w:gridCol w:w="180"/>
        <w:gridCol w:w="1080"/>
        <w:gridCol w:w="180"/>
        <w:gridCol w:w="1080"/>
        <w:gridCol w:w="180"/>
        <w:gridCol w:w="1080"/>
      </w:tblGrid>
      <w:tr w:rsidR="00EF68A6" w:rsidRPr="00347A89" w14:paraId="5EF2F7D7" w14:textId="77777777" w:rsidTr="000A7E21">
        <w:trPr>
          <w:cantSplit/>
        </w:trPr>
        <w:tc>
          <w:tcPr>
            <w:tcW w:w="3330" w:type="dxa"/>
          </w:tcPr>
          <w:p w14:paraId="6375530D" w14:textId="77777777" w:rsidR="00EF68A6" w:rsidRPr="00326811" w:rsidRDefault="00EF68A6" w:rsidP="000A7E21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810" w:type="dxa"/>
            <w:hideMark/>
          </w:tcPr>
          <w:p w14:paraId="27000865" w14:textId="77777777" w:rsidR="00EF68A6" w:rsidRPr="00326811" w:rsidRDefault="00EF68A6" w:rsidP="000A7E21">
            <w:pPr>
              <w:ind w:left="-75" w:right="-169" w:hanging="90"/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474EC908" w14:textId="649F0F4B" w:rsidR="00EF68A6" w:rsidRPr="00326811" w:rsidRDefault="00EF68A6" w:rsidP="000A7E21">
            <w:pPr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</w:rPr>
              <w:t>256</w:t>
            </w:r>
            <w:r w:rsidR="00360540" w:rsidRPr="0032681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0" w:type="dxa"/>
          </w:tcPr>
          <w:p w14:paraId="3483168B" w14:textId="77777777" w:rsidR="00EF68A6" w:rsidRPr="00326811" w:rsidRDefault="00EF68A6" w:rsidP="000A7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240495C9" w14:textId="29DC3560" w:rsidR="00EF68A6" w:rsidRPr="00326811" w:rsidRDefault="00EF68A6" w:rsidP="000A7E21">
            <w:pPr>
              <w:jc w:val="center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</w:rPr>
              <w:t>256</w:t>
            </w:r>
            <w:r w:rsidR="00360540" w:rsidRPr="00326811">
              <w:rPr>
                <w:rFonts w:asciiTheme="majorBidi" w:hAnsiTheme="majorBidi" w:cstheme="majorBidi"/>
              </w:rPr>
              <w:t>5</w:t>
            </w:r>
          </w:p>
        </w:tc>
      </w:tr>
      <w:tr w:rsidR="00EF68A6" w:rsidRPr="00347A89" w14:paraId="0601B511" w14:textId="77777777" w:rsidTr="000A7E21">
        <w:trPr>
          <w:cantSplit/>
        </w:trPr>
        <w:tc>
          <w:tcPr>
            <w:tcW w:w="3330" w:type="dxa"/>
          </w:tcPr>
          <w:p w14:paraId="2A1AD94F" w14:textId="77777777" w:rsidR="00EF68A6" w:rsidRPr="00326811" w:rsidRDefault="00EF68A6" w:rsidP="000A7E21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30F7C3F" w14:textId="77777777" w:rsidR="00EF68A6" w:rsidRPr="00326811" w:rsidRDefault="00EF68A6" w:rsidP="000A7E21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641E60D7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7C75FDC8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95CE27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6F12889B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50F855D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2F7C1FB8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7D9B501" w14:textId="77777777" w:rsidR="00EF68A6" w:rsidRPr="00326811" w:rsidRDefault="00EF68A6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EF68A6" w:rsidRPr="00347A89" w14:paraId="2B36AC60" w14:textId="77777777" w:rsidTr="000A7E21">
        <w:trPr>
          <w:cantSplit/>
        </w:trPr>
        <w:tc>
          <w:tcPr>
            <w:tcW w:w="3330" w:type="dxa"/>
            <w:hideMark/>
          </w:tcPr>
          <w:p w14:paraId="0A8C0E84" w14:textId="77777777" w:rsidR="00EF68A6" w:rsidRPr="00326811" w:rsidRDefault="00EF68A6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810" w:type="dxa"/>
          </w:tcPr>
          <w:p w14:paraId="3A15A06A" w14:textId="77777777" w:rsidR="00EF68A6" w:rsidRPr="00326811" w:rsidRDefault="00EF68A6" w:rsidP="000A7E2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32681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6AB7E0C4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268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3268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268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68A6" w:rsidRPr="00347A89" w14:paraId="71A4E1DA" w14:textId="77777777" w:rsidTr="000A7E21">
        <w:trPr>
          <w:cantSplit/>
        </w:trPr>
        <w:tc>
          <w:tcPr>
            <w:tcW w:w="3330" w:type="dxa"/>
            <w:hideMark/>
          </w:tcPr>
          <w:p w14:paraId="6B7FAB4D" w14:textId="77777777" w:rsidR="00EF68A6" w:rsidRPr="00326811" w:rsidRDefault="00EF68A6" w:rsidP="000A7E21">
            <w:pPr>
              <w:ind w:left="187" w:hanging="184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1BDB8D4E" w14:textId="77777777" w:rsidR="00EF68A6" w:rsidRPr="00326811" w:rsidRDefault="00EF68A6" w:rsidP="000A7E2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8A534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69AC0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B8FF1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DE260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923DD7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5B2718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769DC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68A6" w:rsidRPr="00347A89" w14:paraId="57B67EE6" w14:textId="77777777" w:rsidTr="000A7E21">
        <w:trPr>
          <w:cantSplit/>
        </w:trPr>
        <w:tc>
          <w:tcPr>
            <w:tcW w:w="3330" w:type="dxa"/>
            <w:hideMark/>
          </w:tcPr>
          <w:p w14:paraId="5D796C98" w14:textId="77777777" w:rsidR="00EF68A6" w:rsidRPr="00326811" w:rsidRDefault="00EF68A6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</w:rPr>
              <w:t xml:space="preserve">1 </w:t>
            </w:r>
            <w:r w:rsidRPr="00326811">
              <w:rPr>
                <w:rFonts w:asciiTheme="majorBidi" w:hAnsiTheme="majorBidi" w:cstheme="majorBidi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1647DB90" w14:textId="77777777" w:rsidR="00EF68A6" w:rsidRPr="00326811" w:rsidRDefault="00EF68A6" w:rsidP="000A7E21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EDCB5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5EAD6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F00D7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BFFD90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F65C4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9FCB9E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36E2C" w14:textId="77777777" w:rsidR="00EF68A6" w:rsidRPr="00326811" w:rsidRDefault="00EF68A6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42EC0BBF" w14:textId="77777777" w:rsidTr="00CC1FC3">
        <w:trPr>
          <w:cantSplit/>
        </w:trPr>
        <w:tc>
          <w:tcPr>
            <w:tcW w:w="3330" w:type="dxa"/>
            <w:hideMark/>
          </w:tcPr>
          <w:p w14:paraId="0F2F3392" w14:textId="77777777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0DA1EBD" w14:textId="42D40D86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6ADA0310" w14:textId="002BB8C5" w:rsidR="00FE5705" w:rsidRPr="00326811" w:rsidRDefault="009E7D98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B464D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C5DE6" w14:textId="6E3A8DD9" w:rsidR="00FE5705" w:rsidRPr="00326811" w:rsidRDefault="009E7D98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FB0E5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19B2F" w14:textId="427CA7FA" w:rsidR="00FE5705" w:rsidRPr="00326811" w:rsidRDefault="00FE5705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3F8B3EC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436ED" w14:textId="4344FF68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E5705" w:rsidRPr="00347A89" w14:paraId="456A8C50" w14:textId="77777777" w:rsidTr="000A7E21">
        <w:trPr>
          <w:cantSplit/>
        </w:trPr>
        <w:tc>
          <w:tcPr>
            <w:tcW w:w="3330" w:type="dxa"/>
          </w:tcPr>
          <w:p w14:paraId="748B7C92" w14:textId="1575108B" w:rsidR="00FE5705" w:rsidRPr="00326811" w:rsidRDefault="009F5B6D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636D33E" w14:textId="78C24449" w:rsidR="00FE5705" w:rsidRPr="00326811" w:rsidRDefault="009F5B6D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="009E7D98" w:rsidRPr="0032681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2052C213" w14:textId="7408BE59" w:rsidR="00FE5705" w:rsidRPr="00326811" w:rsidRDefault="009F5B6D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21EC107F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19773" w14:textId="4F8FE1F0" w:rsidR="00FE5705" w:rsidRPr="00326811" w:rsidRDefault="009F5B6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180" w:type="dxa"/>
          </w:tcPr>
          <w:p w14:paraId="075C034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66EDE" w14:textId="5DDB9225" w:rsidR="00FE5705" w:rsidRPr="00326811" w:rsidRDefault="009F5B6D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081DB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686153" w14:textId="4B828D1A" w:rsidR="00FE5705" w:rsidRPr="00326811" w:rsidRDefault="009F5B6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5705" w:rsidRPr="00347A89" w14:paraId="381B74EA" w14:textId="77777777" w:rsidTr="00760411">
        <w:trPr>
          <w:cantSplit/>
        </w:trPr>
        <w:tc>
          <w:tcPr>
            <w:tcW w:w="3330" w:type="dxa"/>
          </w:tcPr>
          <w:p w14:paraId="59AE2B80" w14:textId="38F164CB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2681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810" w:type="dxa"/>
          </w:tcPr>
          <w:p w14:paraId="09C7B3A2" w14:textId="76EA8552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42F111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70141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67D98E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11E63D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BAA13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C7293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8547AC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2DA7264C" w14:textId="77777777" w:rsidTr="00760411">
        <w:trPr>
          <w:cantSplit/>
        </w:trPr>
        <w:tc>
          <w:tcPr>
            <w:tcW w:w="3330" w:type="dxa"/>
            <w:hideMark/>
          </w:tcPr>
          <w:p w14:paraId="10611059" w14:textId="6A1E5F62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6BCE9EA" w14:textId="7080801F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66B011" w14:textId="30AF6961" w:rsidR="00FE5705" w:rsidRPr="00326811" w:rsidRDefault="007903AD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7D51F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BE701C" w14:textId="17411A69" w:rsidR="00FE5705" w:rsidRPr="00326811" w:rsidRDefault="007903A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DFB3EC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061EBA" w14:textId="5DBFA4FC" w:rsidR="00FE5705" w:rsidRPr="00326811" w:rsidRDefault="00116A8D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36D5B60A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B569C3" w14:textId="0FDD96E3" w:rsidR="00FE5705" w:rsidRPr="00326811" w:rsidRDefault="00116A8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FE5705" w:rsidRPr="00347A89" w14:paraId="74653DD8" w14:textId="77777777" w:rsidTr="00760411">
        <w:trPr>
          <w:cantSplit/>
        </w:trPr>
        <w:tc>
          <w:tcPr>
            <w:tcW w:w="3330" w:type="dxa"/>
            <w:hideMark/>
          </w:tcPr>
          <w:p w14:paraId="0074FDE4" w14:textId="116E0E16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33CC3DC" w14:textId="0CC00C37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D3292F5" w14:textId="315E505F" w:rsidR="00FE5705" w:rsidRPr="00326811" w:rsidRDefault="007903AD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483CA3A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95EE30E" w14:textId="70DEB190" w:rsidR="00FE5705" w:rsidRPr="00326811" w:rsidRDefault="007903A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0" w:type="dxa"/>
          </w:tcPr>
          <w:p w14:paraId="2839826E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14D707B" w14:textId="4E4EBD90" w:rsidR="00FE5705" w:rsidRPr="00326811" w:rsidRDefault="00116A8D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E0F33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DEE789" w14:textId="31BA368F" w:rsidR="00FE5705" w:rsidRPr="00326811" w:rsidRDefault="00116A8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E5705" w:rsidRPr="00347A89" w14:paraId="020F3F7C" w14:textId="77777777" w:rsidTr="00760411">
        <w:trPr>
          <w:cantSplit/>
        </w:trPr>
        <w:tc>
          <w:tcPr>
            <w:tcW w:w="3330" w:type="dxa"/>
          </w:tcPr>
          <w:p w14:paraId="6B0287D2" w14:textId="350E05A9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5B2162F9" w14:textId="77777777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EC2A6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DE2C2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FAEF3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F78CA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AA2C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A37F2A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2443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5705" w:rsidRPr="006E1197" w14:paraId="49F42826" w14:textId="77777777" w:rsidTr="000A7E21">
        <w:trPr>
          <w:cantSplit/>
        </w:trPr>
        <w:tc>
          <w:tcPr>
            <w:tcW w:w="3330" w:type="dxa"/>
            <w:hideMark/>
          </w:tcPr>
          <w:p w14:paraId="1E031B31" w14:textId="75FBE1C2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7836E18B" w14:textId="77777777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791EC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649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25F17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D16E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54905B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2D73D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81360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C505F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3A6ECC0C" w14:textId="77777777" w:rsidTr="000A7E21">
        <w:trPr>
          <w:cantSplit/>
        </w:trPr>
        <w:tc>
          <w:tcPr>
            <w:tcW w:w="3330" w:type="dxa"/>
            <w:hideMark/>
          </w:tcPr>
          <w:p w14:paraId="36B51944" w14:textId="2DA047AF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681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</w:rPr>
              <w:t xml:space="preserve">1 </w:t>
            </w:r>
            <w:r w:rsidRPr="0032681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810" w:type="dxa"/>
          </w:tcPr>
          <w:p w14:paraId="5C9708EA" w14:textId="3EA163A3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DD03A" w14:textId="77777777" w:rsidR="00FE5705" w:rsidRPr="00326811" w:rsidRDefault="00FE5705" w:rsidP="00222EA1">
            <w:pPr>
              <w:pStyle w:val="acctfourfigures"/>
              <w:tabs>
                <w:tab w:val="clear" w:pos="765"/>
                <w:tab w:val="decimal" w:pos="649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6A0508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FD414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87EABD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54EF1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F25E2C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3AA09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5705" w:rsidRPr="00347A89" w14:paraId="11EB22DD" w14:textId="77777777" w:rsidTr="00CC1FC3">
        <w:trPr>
          <w:cantSplit/>
        </w:trPr>
        <w:tc>
          <w:tcPr>
            <w:tcW w:w="3330" w:type="dxa"/>
          </w:tcPr>
          <w:p w14:paraId="4796CBB7" w14:textId="3DEFB296" w:rsidR="00FE5705" w:rsidRPr="00326811" w:rsidRDefault="00FE5705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F11FFC5" w14:textId="50782CE5" w:rsidR="00FE5705" w:rsidRPr="00326811" w:rsidRDefault="00FE5705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14:paraId="708E3607" w14:textId="3558D1BD" w:rsidR="00FE5705" w:rsidRPr="00326811" w:rsidRDefault="009E7D98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ABBA85A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63746" w14:textId="79023C8A" w:rsidR="00FE5705" w:rsidRPr="00326811" w:rsidRDefault="009E7D98" w:rsidP="00662F2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F34336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62CBC" w14:textId="2D2A7DF8" w:rsidR="00FE5705" w:rsidRPr="00326811" w:rsidRDefault="00FE5705" w:rsidP="00662F2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43CEF207" w14:textId="77777777" w:rsidR="00FE5705" w:rsidRPr="00326811" w:rsidRDefault="00FE5705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7C630" w14:textId="522F5076" w:rsidR="00FE5705" w:rsidRPr="00326811" w:rsidRDefault="00FE5705" w:rsidP="008F5F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55BCF" w:rsidRPr="00347A89" w14:paraId="4E6C1DB9" w14:textId="77777777" w:rsidTr="00760411">
        <w:trPr>
          <w:cantSplit/>
        </w:trPr>
        <w:tc>
          <w:tcPr>
            <w:tcW w:w="3330" w:type="dxa"/>
            <w:hideMark/>
          </w:tcPr>
          <w:p w14:paraId="04A542D8" w14:textId="6E5268A0" w:rsidR="00055BCF" w:rsidRPr="00326811" w:rsidRDefault="009E7D98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30201AE" w14:textId="53DFAAD6" w:rsidR="00055BCF" w:rsidRPr="00326811" w:rsidRDefault="009E7D98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</w:tcPr>
          <w:p w14:paraId="0F07464F" w14:textId="01B70B5C" w:rsidR="00055BCF" w:rsidRPr="00326811" w:rsidRDefault="009E7D98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D1BFF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326811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180" w:type="dxa"/>
          </w:tcPr>
          <w:p w14:paraId="2520ECDD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B9B8B" w14:textId="079A06DE" w:rsidR="00055BCF" w:rsidRPr="00326811" w:rsidRDefault="009E7D98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138,</w:t>
            </w:r>
            <w:r w:rsidR="00F70D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2681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52FB2BB7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8EE04" w14:textId="2A6AE38C" w:rsidR="00055BCF" w:rsidRPr="00326811" w:rsidRDefault="00326811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5FBD76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41F93" w14:textId="61A82855" w:rsidR="00055BCF" w:rsidRPr="00326811" w:rsidRDefault="00326811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BCF" w:rsidRPr="00347A89" w14:paraId="55C347E5" w14:textId="77777777" w:rsidTr="000A7E21">
        <w:trPr>
          <w:cantSplit/>
        </w:trPr>
        <w:tc>
          <w:tcPr>
            <w:tcW w:w="3330" w:type="dxa"/>
          </w:tcPr>
          <w:p w14:paraId="43FAA410" w14:textId="3EB2F8FE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174C9D7" w14:textId="703EF4D1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0.50</w:t>
            </w:r>
          </w:p>
        </w:tc>
        <w:tc>
          <w:tcPr>
            <w:tcW w:w="1170" w:type="dxa"/>
          </w:tcPr>
          <w:p w14:paraId="786FF047" w14:textId="13BE5528" w:rsidR="00055BCF" w:rsidRPr="00326811" w:rsidRDefault="009E7D98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22,500</w:t>
            </w:r>
          </w:p>
        </w:tc>
        <w:tc>
          <w:tcPr>
            <w:tcW w:w="180" w:type="dxa"/>
          </w:tcPr>
          <w:p w14:paraId="7961D651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7D6D7" w14:textId="1E99232D" w:rsidR="00055BCF" w:rsidRPr="00326811" w:rsidRDefault="00F70DA7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E7D98" w:rsidRPr="003268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E7D98" w:rsidRPr="0032681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FA9C1DB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EE0E7" w14:textId="64F85971" w:rsidR="00055BCF" w:rsidRPr="00326811" w:rsidRDefault="00222EA1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86B870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E7535" w14:textId="268C2469" w:rsidR="00055BCF" w:rsidRPr="00326811" w:rsidRDefault="00222EA1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BCF" w:rsidRPr="00347A89" w14:paraId="1B5E9AA1" w14:textId="77777777" w:rsidTr="00196BC5">
        <w:trPr>
          <w:cantSplit/>
        </w:trPr>
        <w:tc>
          <w:tcPr>
            <w:tcW w:w="3330" w:type="dxa"/>
          </w:tcPr>
          <w:p w14:paraId="50B00367" w14:textId="663809CF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2681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2681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810" w:type="dxa"/>
          </w:tcPr>
          <w:p w14:paraId="0B7F5D1D" w14:textId="0EDD4708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023DB15" w14:textId="77777777" w:rsidR="00055BCF" w:rsidRPr="00326811" w:rsidRDefault="00055BCF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A987B49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BE845F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E91D16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D901C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5E6813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CB7BF0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BCF" w:rsidRPr="00347A89" w14:paraId="2DFCD056" w14:textId="77777777" w:rsidTr="00196BC5">
        <w:trPr>
          <w:cantSplit/>
        </w:trPr>
        <w:tc>
          <w:tcPr>
            <w:tcW w:w="3330" w:type="dxa"/>
          </w:tcPr>
          <w:p w14:paraId="3FAA0DA2" w14:textId="04FA65AB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9D9D9D6" w14:textId="151B0E7E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86ECB7" w14:textId="2ECFAB2B" w:rsidR="00055BCF" w:rsidRPr="00326811" w:rsidRDefault="00C8557D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33F9A1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FC6477" w14:textId="6FE66643" w:rsidR="00055BCF" w:rsidRPr="00326811" w:rsidRDefault="00C8557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A6EDF0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002FFAF" w14:textId="4A07A22F" w:rsidR="00055BCF" w:rsidRPr="00326811" w:rsidRDefault="00055BCF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2E179AD7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9C01C5" w14:textId="21E5B793" w:rsidR="00055BCF" w:rsidRPr="00326811" w:rsidRDefault="00055BC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055BCF" w:rsidRPr="00347A89" w14:paraId="1140A500" w14:textId="77777777" w:rsidTr="004C3E16">
        <w:trPr>
          <w:cantSplit/>
          <w:trHeight w:val="443"/>
        </w:trPr>
        <w:tc>
          <w:tcPr>
            <w:tcW w:w="3330" w:type="dxa"/>
            <w:hideMark/>
          </w:tcPr>
          <w:p w14:paraId="56D1510D" w14:textId="5CCBAB50" w:rsidR="00055BCF" w:rsidRPr="00326811" w:rsidRDefault="00055BCF" w:rsidP="00FE5705">
            <w:pPr>
              <w:ind w:left="187" w:hanging="187"/>
              <w:rPr>
                <w:rFonts w:asciiTheme="majorBidi" w:hAnsiTheme="majorBidi" w:cstheme="majorBidi"/>
                <w:cs/>
              </w:rPr>
            </w:pPr>
            <w:r w:rsidRPr="0032681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71F4973" w14:textId="7562DF93" w:rsidR="00055BCF" w:rsidRPr="00326811" w:rsidRDefault="00055BCF" w:rsidP="00FE5705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6517F91" w14:textId="7BA1677F" w:rsidR="00055BCF" w:rsidRPr="00326811" w:rsidRDefault="00C8557D" w:rsidP="00222EA1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80" w:type="dxa"/>
          </w:tcPr>
          <w:p w14:paraId="3F97BFC2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BA44666" w14:textId="1B788475" w:rsidR="00055BCF" w:rsidRPr="00326811" w:rsidRDefault="00C8557D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0" w:type="dxa"/>
          </w:tcPr>
          <w:p w14:paraId="282D977D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819677B" w14:textId="30013DF6" w:rsidR="00055BCF" w:rsidRPr="00326811" w:rsidRDefault="00055BCF" w:rsidP="00FE57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A3C80F" w14:textId="77777777" w:rsidR="00055BCF" w:rsidRPr="00326811" w:rsidRDefault="00055BCF" w:rsidP="00FE570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33E89FF" w14:textId="7A6A2D45" w:rsidR="00055BCF" w:rsidRPr="00326811" w:rsidRDefault="00055BCF" w:rsidP="00FE570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6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81D4732" w14:textId="77777777" w:rsidR="00326811" w:rsidRDefault="00326811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1FA1DB6C" w14:textId="77777777" w:rsidR="00F01F40" w:rsidRDefault="00F01F40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191ADEB3" w14:textId="0C5B24DD" w:rsidR="00202F96" w:rsidRDefault="00202F96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  <w:r>
        <w:rPr>
          <w:rFonts w:asciiTheme="majorBidi" w:hAnsiTheme="majorBidi" w:hint="cs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/>
          <w:szCs w:val="30"/>
        </w:rPr>
        <w:t xml:space="preserve">14 </w:t>
      </w:r>
      <w:r>
        <w:rPr>
          <w:rFonts w:asciiTheme="majorBidi" w:hAnsiTheme="majorBidi" w:hint="cs"/>
          <w:szCs w:val="30"/>
          <w:cs/>
        </w:rPr>
        <w:t xml:space="preserve">กุมภาพันธ์ </w:t>
      </w:r>
      <w:r>
        <w:rPr>
          <w:rFonts w:asciiTheme="majorBidi" w:hAnsiTheme="majorBidi"/>
          <w:szCs w:val="30"/>
        </w:rPr>
        <w:t xml:space="preserve">2566 </w:t>
      </w:r>
      <w:r w:rsidRPr="00C01F8F">
        <w:rPr>
          <w:rFonts w:asciiTheme="majorBidi" w:hAnsiTheme="majorBidi" w:hint="cs"/>
          <w:szCs w:val="30"/>
          <w:cs/>
        </w:rPr>
        <w:t>บริษัทได้เสนอขายหุ้นสามัญจำนวนรวมไม่เกิน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22.5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ล้านหุ้น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โดยหุ้น</w:t>
      </w:r>
      <w:r>
        <w:rPr>
          <w:rFonts w:asciiTheme="majorBidi" w:hAnsiTheme="majorBidi" w:hint="cs"/>
          <w:szCs w:val="30"/>
          <w:cs/>
        </w:rPr>
        <w:t>สามัญ</w:t>
      </w:r>
      <w:r w:rsidRPr="00C01F8F">
        <w:rPr>
          <w:rFonts w:asciiTheme="majorBidi" w:hAnsiTheme="majorBidi" w:hint="cs"/>
          <w:szCs w:val="30"/>
          <w:cs/>
        </w:rPr>
        <w:t>เสนอขายในราคาหุ้นละ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28.5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บาท</w:t>
      </w:r>
      <w:r>
        <w:rPr>
          <w:rFonts w:asciiTheme="majorBidi" w:hAnsiTheme="majorBidi"/>
          <w:szCs w:val="30"/>
        </w:rPr>
        <w:t xml:space="preserve"> </w:t>
      </w:r>
      <w:r w:rsidRPr="00C01F8F">
        <w:rPr>
          <w:rFonts w:asciiTheme="majorBidi" w:hAnsiTheme="majorBidi"/>
          <w:szCs w:val="30"/>
          <w:cs/>
        </w:rPr>
        <w:t>(</w:t>
      </w:r>
      <w:r w:rsidRPr="00C01F8F">
        <w:rPr>
          <w:rFonts w:asciiTheme="majorBidi" w:hAnsiTheme="majorBidi" w:hint="cs"/>
          <w:szCs w:val="30"/>
          <w:cs/>
        </w:rPr>
        <w:t>มูลค่าที่ตราไว้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0.5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บาท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และส่วนเกินมูลค่าหุ้น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28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บาท</w:t>
      </w:r>
      <w:r w:rsidRPr="00C01F8F">
        <w:rPr>
          <w:rFonts w:asciiTheme="majorBidi" w:hAnsiTheme="majorBidi"/>
          <w:szCs w:val="30"/>
          <w:cs/>
        </w:rPr>
        <w:t xml:space="preserve">) </w:t>
      </w:r>
      <w:r w:rsidRPr="00C01F8F">
        <w:rPr>
          <w:rFonts w:asciiTheme="majorBidi" w:hAnsiTheme="majorBidi" w:hint="cs"/>
          <w:szCs w:val="30"/>
          <w:cs/>
        </w:rPr>
        <w:t>บริษัทได้รับเงินจากการขายหุ้นสามัญ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641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ล้านบาทก่อนหักค่าใช้จ่ายที่เกี่ยวข้องกับการเสนอขายหุ้น</w:t>
      </w:r>
      <w:r>
        <w:rPr>
          <w:rFonts w:asciiTheme="majorBidi" w:hAnsiTheme="majorBidi" w:hint="cs"/>
          <w:szCs w:val="30"/>
          <w:cs/>
        </w:rPr>
        <w:t>สามัญ</w:t>
      </w:r>
      <w:r w:rsidRPr="00C01F8F">
        <w:rPr>
          <w:rFonts w:asciiTheme="majorBidi" w:hAnsiTheme="majorBidi" w:hint="cs"/>
          <w:szCs w:val="30"/>
          <w:cs/>
        </w:rPr>
        <w:t>ต่อประชาชนทั่วไปเป็นครั้งแรก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 xml:space="preserve">หุ้นของบริษัทเริ่มการซื้อขายในตลาดหลักทรัพย์ เอ็ม เอ ไอ </w:t>
      </w:r>
      <w:r w:rsidRPr="00C01F8F">
        <w:rPr>
          <w:rFonts w:asciiTheme="majorBidi" w:hAnsiTheme="majorBidi"/>
          <w:szCs w:val="30"/>
        </w:rPr>
        <w:t>(MAI)</w:t>
      </w:r>
      <w:r>
        <w:rPr>
          <w:rFonts w:asciiTheme="majorBidi" w:hAnsiTheme="majorBidi" w:hint="cs"/>
          <w:szCs w:val="30"/>
          <w:cs/>
        </w:rPr>
        <w:t xml:space="preserve"> ใน</w:t>
      </w:r>
      <w:r w:rsidRPr="00C01F8F">
        <w:rPr>
          <w:rFonts w:asciiTheme="majorBidi" w:hAnsiTheme="majorBidi" w:hint="cs"/>
          <w:szCs w:val="30"/>
          <w:cs/>
        </w:rPr>
        <w:t>วันที่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14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 w:hint="cs"/>
          <w:szCs w:val="30"/>
          <w:cs/>
        </w:rPr>
        <w:t>กุมภาพันธ์</w:t>
      </w:r>
      <w:r w:rsidRPr="00C01F8F">
        <w:rPr>
          <w:rFonts w:asciiTheme="majorBidi" w:hAnsiTheme="majorBidi"/>
          <w:szCs w:val="30"/>
          <w:cs/>
        </w:rPr>
        <w:t xml:space="preserve"> </w:t>
      </w:r>
      <w:r w:rsidRPr="00C01F8F">
        <w:rPr>
          <w:rFonts w:asciiTheme="majorBidi" w:hAnsiTheme="majorBidi"/>
          <w:szCs w:val="30"/>
        </w:rPr>
        <w:t>2566</w:t>
      </w:r>
    </w:p>
    <w:p w14:paraId="36DE2E01" w14:textId="77777777" w:rsidR="00202F96" w:rsidRDefault="00202F96" w:rsidP="00202F96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szCs w:val="30"/>
        </w:rPr>
      </w:pPr>
    </w:p>
    <w:p w14:paraId="04979FF4" w14:textId="77777777" w:rsidR="00202F96" w:rsidRDefault="00202F96" w:rsidP="00202F96">
      <w:pPr>
        <w:ind w:left="540"/>
        <w:rPr>
          <w:rFonts w:asciiTheme="majorBidi" w:hAnsiTheme="majorBidi"/>
        </w:rPr>
      </w:pPr>
      <w:r w:rsidRPr="00B67451">
        <w:rPr>
          <w:rFonts w:asciiTheme="majorBidi" w:hAnsiTheme="majorBidi" w:hint="cs"/>
          <w:cs/>
        </w:rPr>
        <w:t xml:space="preserve">ค่าใช้จ่ายที่เกี่ยวข้องโดยตรงกับการเสนอขายหุ้นจำนวน </w:t>
      </w:r>
      <w:r w:rsidRPr="00B67451">
        <w:rPr>
          <w:rFonts w:asciiTheme="majorBidi" w:hAnsiTheme="majorBidi"/>
        </w:rPr>
        <w:t>13</w:t>
      </w:r>
      <w:r>
        <w:rPr>
          <w:rFonts w:asciiTheme="majorBidi" w:hAnsiTheme="majorBidi"/>
        </w:rPr>
        <w:t xml:space="preserve"> </w:t>
      </w:r>
      <w:r w:rsidRPr="00B67451">
        <w:rPr>
          <w:rFonts w:asciiTheme="majorBidi" w:hAnsiTheme="majorBidi" w:hint="cs"/>
          <w:cs/>
        </w:rPr>
        <w:t>ล้านบาท</w:t>
      </w:r>
      <w:r w:rsidRPr="00B67451">
        <w:rPr>
          <w:rFonts w:asciiTheme="majorBidi" w:hAnsiTheme="majorBidi"/>
          <w:cs/>
        </w:rPr>
        <w:t xml:space="preserve"> </w:t>
      </w:r>
      <w:r w:rsidRPr="00B67451">
        <w:rPr>
          <w:rFonts w:asciiTheme="majorBidi" w:hAnsiTheme="majorBidi" w:hint="cs"/>
          <w:cs/>
        </w:rPr>
        <w:t>แสดงหักจากส่วนเกินมูลค่าหุ้นที่ได้รับจากการเสนอขายหุ้นสามัญแก่ผู้ลงทุน</w:t>
      </w:r>
      <w:r w:rsidRPr="00B67451">
        <w:rPr>
          <w:rFonts w:asciiTheme="majorBidi" w:hAnsiTheme="majorBidi"/>
          <w:cs/>
        </w:rPr>
        <w:t xml:space="preserve"> </w:t>
      </w:r>
      <w:r w:rsidRPr="00B67451">
        <w:rPr>
          <w:rFonts w:asciiTheme="majorBidi" w:hAnsiTheme="majorBidi" w:hint="cs"/>
          <w:cs/>
        </w:rPr>
        <w:t>ทำให้ส่วนเกินมูลค่าหุ้นมีจำนวน</w:t>
      </w:r>
      <w:r w:rsidRPr="00B67451">
        <w:rPr>
          <w:rFonts w:asciiTheme="majorBidi" w:hAnsiTheme="majorBidi"/>
        </w:rPr>
        <w:t xml:space="preserve"> 61</w:t>
      </w:r>
      <w:r>
        <w:rPr>
          <w:rFonts w:asciiTheme="majorBidi" w:hAnsiTheme="majorBidi"/>
        </w:rPr>
        <w:t>7</w:t>
      </w:r>
      <w:r w:rsidRPr="00B67451">
        <w:rPr>
          <w:rFonts w:asciiTheme="majorBidi" w:hAnsiTheme="majorBidi"/>
          <w:cs/>
        </w:rPr>
        <w:t xml:space="preserve"> </w:t>
      </w:r>
      <w:r w:rsidRPr="00B67451">
        <w:rPr>
          <w:rFonts w:asciiTheme="majorBidi" w:hAnsiTheme="majorBidi" w:hint="cs"/>
          <w:cs/>
        </w:rPr>
        <w:t>ล้านบาท</w:t>
      </w:r>
    </w:p>
    <w:p w14:paraId="783657BB" w14:textId="77777777" w:rsidR="00B74276" w:rsidRDefault="00B74276" w:rsidP="00F10EAC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16851FA9" w14:textId="77777777" w:rsidR="00F10EAC" w:rsidRPr="00173B31" w:rsidRDefault="00F10EAC" w:rsidP="00F10EA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173B31">
        <w:rPr>
          <w:rFonts w:asciiTheme="majorBidi" w:hAnsiTheme="majorBidi" w:cstheme="majorBidi"/>
          <w:b/>
          <w:bCs/>
          <w:i/>
          <w:iCs/>
          <w:cs/>
        </w:rPr>
        <w:t>ส่วนเกินมูลค่าหุ้น</w:t>
      </w:r>
      <w:r w:rsidRPr="00173B31">
        <w:rPr>
          <w:rFonts w:asciiTheme="majorBidi" w:hAnsiTheme="majorBidi" w:cstheme="majorBidi"/>
          <w:i/>
          <w:iCs/>
          <w:cs/>
        </w:rPr>
        <w:t xml:space="preserve"> </w:t>
      </w:r>
    </w:p>
    <w:p w14:paraId="0C1C5FC1" w14:textId="77777777" w:rsidR="00F10EAC" w:rsidRPr="00173B31" w:rsidRDefault="00F10EAC" w:rsidP="00F10EAC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7921BEC" w14:textId="77777777" w:rsidR="00F10EAC" w:rsidRPr="00173B31" w:rsidRDefault="00F10EAC" w:rsidP="00F10EAC">
      <w:pPr>
        <w:ind w:left="540"/>
        <w:jc w:val="thaiDistribute"/>
        <w:rPr>
          <w:rFonts w:asciiTheme="majorBidi" w:hAnsiTheme="majorBidi" w:cstheme="majorBidi"/>
        </w:rPr>
      </w:pPr>
      <w:r w:rsidRPr="00173B31">
        <w:rPr>
          <w:rFonts w:asciiTheme="majorBidi" w:hAnsiTheme="majorBidi" w:cstheme="majorBidi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5B97742A" w14:textId="77777777" w:rsidR="00A8105A" w:rsidRPr="00A8105A" w:rsidRDefault="00A8105A" w:rsidP="00A8105A">
      <w:pPr>
        <w:rPr>
          <w:cs/>
          <w:lang w:val="th-TH"/>
        </w:rPr>
      </w:pPr>
    </w:p>
    <w:p w14:paraId="1C880182" w14:textId="77777777" w:rsidR="00BD4CA2" w:rsidRPr="006C4CCA" w:rsidRDefault="00BD4CA2" w:rsidP="00BD4C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u w:val="none"/>
          <w:lang w:val="th-TH"/>
        </w:rPr>
      </w:pPr>
      <w:r w:rsidRPr="006C4CCA">
        <w:rPr>
          <w:rFonts w:asciiTheme="majorBidi" w:hAnsiTheme="majorBidi" w:cstheme="majorBidi"/>
          <w:u w:val="none"/>
          <w:cs/>
          <w:lang w:val="th-TH"/>
        </w:rPr>
        <w:t xml:space="preserve">ส่วนงานดำเนินงานและการจำแนกรายได้ </w:t>
      </w:r>
    </w:p>
    <w:p w14:paraId="1B65695E" w14:textId="4E9A4541" w:rsidR="00BD4CA2" w:rsidRDefault="00BD4CA2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1149122F" w14:textId="1E5CF859" w:rsidR="00326811" w:rsidRDefault="00BD4CA2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6C4CCA">
        <w:rPr>
          <w:rFonts w:asciiTheme="majorBidi" w:hAnsiTheme="majorBidi" w:cstheme="majorBidi"/>
          <w:cs/>
        </w:rPr>
        <w:t>กลุ่มบริษัทดำเนินกิจการในส่วนงานทางธุรกิจเดียวคือการบริการวรรณกรรมอิเล็กทรอนิกส์ โดยเป็นการขายในประเทศเท่านั้น กลุ่มบริษัทดำเนินธุรกิจในส่วนงานทางภูมิศาสตร์เดียวคือในประเทศไทย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 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557DF49D" w14:textId="467E8435" w:rsidR="00326811" w:rsidRDefault="00326811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EA2B5CC" w14:textId="43255D6D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B7E046E" w14:textId="7C7C9DAA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3B97B51" w14:textId="0DBCB64F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1BAAAD0C" w14:textId="7DBD6F9C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76FB419" w14:textId="435D09CF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34E2529" w14:textId="47F4835D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A606F17" w14:textId="309272D7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7D4C5F65" w14:textId="75F495DB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325EF9D" w14:textId="21663A05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9CC9F71" w14:textId="77777777" w:rsidR="00085B03" w:rsidRDefault="00085B03" w:rsidP="004E66E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2E9CF1A9" w14:textId="77777777" w:rsidR="00D76D4A" w:rsidRDefault="00D76D4A" w:rsidP="00D76D4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lastRenderedPageBreak/>
        <w:t>กำไรต่อหุ้นพื้นฐาน</w:t>
      </w:r>
    </w:p>
    <w:p w14:paraId="55EF9D16" w14:textId="77777777" w:rsidR="00D76D4A" w:rsidRPr="00714AE8" w:rsidRDefault="00D76D4A" w:rsidP="00D76D4A">
      <w:pPr>
        <w:rPr>
          <w:lang w:val="th-TH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31"/>
        <w:gridCol w:w="1170"/>
        <w:gridCol w:w="180"/>
        <w:gridCol w:w="1080"/>
        <w:gridCol w:w="180"/>
        <w:gridCol w:w="1080"/>
        <w:gridCol w:w="180"/>
        <w:gridCol w:w="1080"/>
      </w:tblGrid>
      <w:tr w:rsidR="00D76D4A" w:rsidRPr="00347A89" w14:paraId="4673C3F2" w14:textId="77777777" w:rsidTr="000A7E21">
        <w:trPr>
          <w:cantSplit/>
        </w:trPr>
        <w:tc>
          <w:tcPr>
            <w:tcW w:w="4331" w:type="dxa"/>
          </w:tcPr>
          <w:p w14:paraId="646A33C6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hideMark/>
          </w:tcPr>
          <w:p w14:paraId="59512A84" w14:textId="77777777" w:rsidR="00D76D4A" w:rsidRPr="00EF6987" w:rsidRDefault="00D76D4A" w:rsidP="000A7E21">
            <w:pPr>
              <w:jc w:val="center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D8DFE6" w14:textId="77777777" w:rsidR="00D76D4A" w:rsidRPr="00EF6987" w:rsidRDefault="00D76D4A" w:rsidP="000A7E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30123B25" w14:textId="77777777" w:rsidR="00D76D4A" w:rsidRPr="00EF6987" w:rsidRDefault="00D76D4A" w:rsidP="000A7E21">
            <w:pPr>
              <w:jc w:val="center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D76D4A" w:rsidRPr="00347A89" w14:paraId="2EA39C32" w14:textId="77777777" w:rsidTr="000A7E21">
        <w:trPr>
          <w:cantSplit/>
        </w:trPr>
        <w:tc>
          <w:tcPr>
            <w:tcW w:w="4331" w:type="dxa"/>
          </w:tcPr>
          <w:p w14:paraId="6230FC05" w14:textId="77777777" w:rsidR="00D76D4A" w:rsidRPr="00EF6987" w:rsidRDefault="00D76D4A" w:rsidP="000A7E21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C41353E" w14:textId="4899B5EF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CA454CE" w14:textId="77777777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7562F0B" w14:textId="656DFB20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</w:t>
            </w:r>
            <w:r w:rsidR="00155001"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057620F" w14:textId="77777777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59A19C" w14:textId="116A72E2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20998E14" w14:textId="77777777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DEC55C8" w14:textId="35626DAA" w:rsidR="00D76D4A" w:rsidRPr="00EF6987" w:rsidRDefault="00D76D4A" w:rsidP="000A7E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</w:tr>
      <w:tr w:rsidR="00D76D4A" w:rsidRPr="00347A89" w14:paraId="07928606" w14:textId="77777777" w:rsidTr="000A7E21">
        <w:trPr>
          <w:cantSplit/>
        </w:trPr>
        <w:tc>
          <w:tcPr>
            <w:tcW w:w="4331" w:type="dxa"/>
            <w:hideMark/>
          </w:tcPr>
          <w:p w14:paraId="55ABE907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950" w:type="dxa"/>
            <w:gridSpan w:val="7"/>
          </w:tcPr>
          <w:p w14:paraId="3F179A98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EF698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EF69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6D4A" w:rsidRPr="00347A89" w14:paraId="7E5A59EB" w14:textId="77777777" w:rsidTr="000A7E21">
        <w:trPr>
          <w:cantSplit/>
        </w:trPr>
        <w:tc>
          <w:tcPr>
            <w:tcW w:w="4331" w:type="dxa"/>
            <w:hideMark/>
          </w:tcPr>
          <w:p w14:paraId="1B2C4EA0" w14:textId="77777777" w:rsidR="00D76D4A" w:rsidRPr="00EF6987" w:rsidRDefault="00D76D4A" w:rsidP="000A7E21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0DD11DAE" w14:textId="46571004" w:rsidR="00D76D4A" w:rsidRPr="00EF6987" w:rsidRDefault="00D76D4A" w:rsidP="000A7E21">
            <w:pPr>
              <w:rPr>
                <w:rFonts w:asciiTheme="majorBidi" w:hAnsiTheme="majorBidi" w:cstheme="majorBidi"/>
                <w:cs/>
              </w:rPr>
            </w:pP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</w:t>
            </w:r>
            <w:r w:rsidR="006F236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งวดสามเดือน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A45569" w:rsidRPr="00EF698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6C4F9D" w14:textId="60BA97FA" w:rsidR="00D76D4A" w:rsidRPr="00EF6987" w:rsidRDefault="00604A6B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86,632</w:t>
            </w:r>
          </w:p>
        </w:tc>
        <w:tc>
          <w:tcPr>
            <w:tcW w:w="180" w:type="dxa"/>
            <w:vAlign w:val="bottom"/>
          </w:tcPr>
          <w:p w14:paraId="183704BE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BDA42C" w14:textId="22C2C826" w:rsidR="00D76D4A" w:rsidRPr="00EF6987" w:rsidRDefault="00604A6B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81,958</w:t>
            </w:r>
          </w:p>
        </w:tc>
        <w:tc>
          <w:tcPr>
            <w:tcW w:w="180" w:type="dxa"/>
          </w:tcPr>
          <w:p w14:paraId="334FF9D6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305605" w14:textId="2AD14FF5" w:rsidR="00D76D4A" w:rsidRPr="00EF6987" w:rsidRDefault="00604A6B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85,802</w:t>
            </w:r>
          </w:p>
        </w:tc>
        <w:tc>
          <w:tcPr>
            <w:tcW w:w="180" w:type="dxa"/>
            <w:vAlign w:val="bottom"/>
          </w:tcPr>
          <w:p w14:paraId="3F60B809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811046" w14:textId="164F0A0D" w:rsidR="00D76D4A" w:rsidRPr="00EF6987" w:rsidRDefault="00604A6B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</w:rPr>
              <w:t>81,482</w:t>
            </w:r>
          </w:p>
        </w:tc>
      </w:tr>
      <w:tr w:rsidR="00D76D4A" w:rsidRPr="00347A89" w14:paraId="048CD455" w14:textId="77777777" w:rsidTr="000A7E21">
        <w:trPr>
          <w:cantSplit/>
        </w:trPr>
        <w:tc>
          <w:tcPr>
            <w:tcW w:w="4331" w:type="dxa"/>
            <w:hideMark/>
          </w:tcPr>
          <w:p w14:paraId="6B387C63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F6987">
              <w:rPr>
                <w:rFonts w:asciiTheme="majorBidi" w:hAnsiTheme="majorBidi" w:cstheme="majorBidi"/>
                <w:cs/>
              </w:rPr>
              <w:t xml:space="preserve">จำนวนหุ้นสามัญที่ออก ณ วันที่ </w:t>
            </w:r>
            <w:r w:rsidRPr="00EF6987">
              <w:rPr>
                <w:rFonts w:asciiTheme="majorBidi" w:hAnsiTheme="majorBidi" w:cstheme="majorBidi"/>
              </w:rPr>
              <w:t xml:space="preserve">1 </w:t>
            </w:r>
            <w:r w:rsidRPr="00EF6987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170" w:type="dxa"/>
          </w:tcPr>
          <w:p w14:paraId="7108D115" w14:textId="1090F6CD" w:rsidR="00D76D4A" w:rsidRPr="00EF6987" w:rsidRDefault="00E145B8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277,500</w:t>
            </w:r>
          </w:p>
        </w:tc>
        <w:tc>
          <w:tcPr>
            <w:tcW w:w="180" w:type="dxa"/>
          </w:tcPr>
          <w:p w14:paraId="7A49FADA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97084" w14:textId="3DFFCBC5" w:rsidR="00D76D4A" w:rsidRPr="00EF6987" w:rsidRDefault="00E145B8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14:paraId="67CE1A0B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CA0AA3" w14:textId="2458D796" w:rsidR="00D76D4A" w:rsidRPr="00EF6987" w:rsidRDefault="00E145B8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277,500</w:t>
            </w:r>
          </w:p>
        </w:tc>
        <w:tc>
          <w:tcPr>
            <w:tcW w:w="180" w:type="dxa"/>
          </w:tcPr>
          <w:p w14:paraId="2A06FC9D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5CE00" w14:textId="3C4DF01D" w:rsidR="00D76D4A" w:rsidRPr="00EF6987" w:rsidRDefault="00E145B8" w:rsidP="000C396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D76D4A" w:rsidRPr="00347A89" w14:paraId="3D3D1717" w14:textId="77777777" w:rsidTr="000A7E21">
        <w:trPr>
          <w:cantSplit/>
        </w:trPr>
        <w:tc>
          <w:tcPr>
            <w:tcW w:w="4331" w:type="dxa"/>
            <w:hideMark/>
          </w:tcPr>
          <w:p w14:paraId="29BA7DCC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</w:tcPr>
          <w:p w14:paraId="7278C86F" w14:textId="17EB3129" w:rsidR="00D76D4A" w:rsidRPr="00EF6987" w:rsidRDefault="00E145B8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AE358D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91301" w14:textId="5D6D36E0" w:rsidR="00D76D4A" w:rsidRPr="00EF6987" w:rsidRDefault="00E145B8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  <w:tc>
          <w:tcPr>
            <w:tcW w:w="180" w:type="dxa"/>
          </w:tcPr>
          <w:p w14:paraId="3A6ACA5B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E1D95B" w14:textId="34C9BE3F" w:rsidR="00D76D4A" w:rsidRPr="00EF6987" w:rsidRDefault="00E145B8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5C38CC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FBC18E" w14:textId="069B8934" w:rsidR="00D76D4A" w:rsidRPr="00EF6987" w:rsidRDefault="00E145B8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</w:rPr>
              <w:t>9,950</w:t>
            </w:r>
          </w:p>
        </w:tc>
      </w:tr>
      <w:tr w:rsidR="00604A6B" w:rsidRPr="00347A89" w14:paraId="72A95788" w14:textId="77777777" w:rsidTr="000A7E21">
        <w:trPr>
          <w:cantSplit/>
        </w:trPr>
        <w:tc>
          <w:tcPr>
            <w:tcW w:w="4331" w:type="dxa"/>
          </w:tcPr>
          <w:p w14:paraId="7D47C075" w14:textId="77777777" w:rsidR="0098502E" w:rsidRDefault="00F87129" w:rsidP="000A7E21">
            <w:pPr>
              <w:ind w:left="187" w:hanging="187"/>
              <w:rPr>
                <w:rFonts w:asciiTheme="majorBidi" w:hAnsiTheme="majorBidi"/>
              </w:rPr>
            </w:pPr>
            <w:r w:rsidRPr="00EF6987">
              <w:rPr>
                <w:rFonts w:asciiTheme="majorBidi" w:hAnsiTheme="majorBidi"/>
                <w:cs/>
              </w:rPr>
              <w:t xml:space="preserve">ผลกระทบจากหุ้นออกจำหน่าย </w:t>
            </w:r>
          </w:p>
          <w:p w14:paraId="7F649E8A" w14:textId="31FACAED" w:rsidR="00604A6B" w:rsidRPr="00EF6987" w:rsidRDefault="00F87129" w:rsidP="0098502E">
            <w:pPr>
              <w:tabs>
                <w:tab w:val="clear" w:pos="227"/>
                <w:tab w:val="left" w:pos="288"/>
              </w:tabs>
              <w:ind w:left="187" w:hanging="79"/>
              <w:rPr>
                <w:rFonts w:asciiTheme="majorBidi" w:hAnsiTheme="majorBidi" w:cstheme="majorBidi"/>
                <w:cs/>
              </w:rPr>
            </w:pPr>
            <w:r w:rsidRPr="00EF6987">
              <w:rPr>
                <w:rFonts w:asciiTheme="majorBidi" w:hAnsiTheme="majorBidi"/>
                <w:cs/>
              </w:rPr>
              <w:t xml:space="preserve">วันที่ </w:t>
            </w:r>
            <w:r w:rsidR="00A51131" w:rsidRPr="00EF6987">
              <w:rPr>
                <w:rFonts w:asciiTheme="majorBidi" w:hAnsiTheme="majorBidi"/>
              </w:rPr>
              <w:t>14</w:t>
            </w:r>
            <w:r w:rsidRPr="00EF6987">
              <w:rPr>
                <w:rFonts w:asciiTheme="majorBidi" w:hAnsiTheme="majorBidi" w:hint="cs"/>
                <w:cs/>
              </w:rPr>
              <w:t xml:space="preserve"> กุมภาพันธ์</w:t>
            </w:r>
            <w:r w:rsidR="00C71F51" w:rsidRPr="00EF6987">
              <w:rPr>
                <w:rFonts w:asciiTheme="majorBidi" w:hAnsiTheme="majorBidi" w:hint="cs"/>
                <w:cs/>
              </w:rPr>
              <w:t xml:space="preserve"> </w:t>
            </w:r>
            <w:r w:rsidR="00A51131" w:rsidRPr="00EF6987">
              <w:rPr>
                <w:rFonts w:asciiTheme="majorBidi" w:hAnsiTheme="majorBidi"/>
              </w:rPr>
              <w:t>2566</w:t>
            </w:r>
          </w:p>
        </w:tc>
        <w:tc>
          <w:tcPr>
            <w:tcW w:w="1170" w:type="dxa"/>
          </w:tcPr>
          <w:p w14:paraId="7E36FA2A" w14:textId="77777777" w:rsidR="0098502E" w:rsidRDefault="0098502E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230D97" w14:textId="08B40BD7" w:rsidR="00604A6B" w:rsidRPr="00EF6987" w:rsidRDefault="00C71F51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11,500</w:t>
            </w:r>
          </w:p>
        </w:tc>
        <w:tc>
          <w:tcPr>
            <w:tcW w:w="180" w:type="dxa"/>
          </w:tcPr>
          <w:p w14:paraId="25CD44A1" w14:textId="77777777" w:rsidR="00604A6B" w:rsidRPr="00EF6987" w:rsidRDefault="00604A6B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3C646" w14:textId="77777777" w:rsidR="0098502E" w:rsidRDefault="0098502E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CEA81C" w14:textId="1E280CE7" w:rsidR="00604A6B" w:rsidRPr="00EF6987" w:rsidRDefault="00E145B8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1408EB" w14:textId="77777777" w:rsidR="00604A6B" w:rsidRPr="00EF6987" w:rsidRDefault="00604A6B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795E1" w14:textId="77777777" w:rsidR="0098502E" w:rsidRDefault="0098502E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A71BE7" w14:textId="375A226E" w:rsidR="00604A6B" w:rsidRPr="00EF6987" w:rsidRDefault="00C71F51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11,500</w:t>
            </w:r>
          </w:p>
        </w:tc>
        <w:tc>
          <w:tcPr>
            <w:tcW w:w="180" w:type="dxa"/>
          </w:tcPr>
          <w:p w14:paraId="65E64269" w14:textId="77777777" w:rsidR="00604A6B" w:rsidRPr="00EF6987" w:rsidRDefault="00604A6B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079BE0" w14:textId="77777777" w:rsidR="0098502E" w:rsidRDefault="0098502E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D8E99A6" w14:textId="2A6D955B" w:rsidR="00604A6B" w:rsidRPr="00EF6987" w:rsidRDefault="00E145B8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69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76D4A" w:rsidRPr="00347A89" w14:paraId="4F784498" w14:textId="77777777" w:rsidTr="000A7E21">
        <w:trPr>
          <w:cantSplit/>
        </w:trPr>
        <w:tc>
          <w:tcPr>
            <w:tcW w:w="4331" w:type="dxa"/>
          </w:tcPr>
          <w:p w14:paraId="346DEB53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E994D5" w14:textId="11E7E1EF" w:rsidR="00D76D4A" w:rsidRPr="00EF6987" w:rsidRDefault="00C71F51" w:rsidP="00A334C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289,000</w:t>
            </w:r>
          </w:p>
        </w:tc>
        <w:tc>
          <w:tcPr>
            <w:tcW w:w="180" w:type="dxa"/>
          </w:tcPr>
          <w:p w14:paraId="56FFACBC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27DCB" w14:textId="354AFF51" w:rsidR="00D76D4A" w:rsidRPr="00EF6987" w:rsidRDefault="00C71F51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73F091E2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1993B1" w14:textId="38A7580A" w:rsidR="00D76D4A" w:rsidRPr="00EF6987" w:rsidRDefault="00C71F51" w:rsidP="00A334C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289,000</w:t>
            </w:r>
          </w:p>
        </w:tc>
        <w:tc>
          <w:tcPr>
            <w:tcW w:w="180" w:type="dxa"/>
          </w:tcPr>
          <w:p w14:paraId="4343F299" w14:textId="77777777" w:rsidR="00D76D4A" w:rsidRPr="00EF6987" w:rsidRDefault="00D76D4A" w:rsidP="000A7E21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BEB6D1" w14:textId="56EC3C5F" w:rsidR="00D76D4A" w:rsidRPr="00EF6987" w:rsidRDefault="00604A6B" w:rsidP="000A7E2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D76D4A" w:rsidRPr="00347A89" w14:paraId="6D1656C6" w14:textId="77777777" w:rsidTr="000A7E21">
        <w:trPr>
          <w:cantSplit/>
        </w:trPr>
        <w:tc>
          <w:tcPr>
            <w:tcW w:w="4331" w:type="dxa"/>
          </w:tcPr>
          <w:p w14:paraId="53EC5ECC" w14:textId="77777777" w:rsidR="00D76D4A" w:rsidRPr="00EF6987" w:rsidRDefault="00D76D4A" w:rsidP="000A7E21">
            <w:pPr>
              <w:ind w:left="187" w:hanging="187"/>
              <w:rPr>
                <w:rFonts w:asciiTheme="majorBidi" w:hAnsiTheme="majorBidi" w:cstheme="majorBidi"/>
              </w:rPr>
            </w:pPr>
            <w:r w:rsidRPr="00EF6987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EF69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FDA14F" w14:textId="2F4EFCCC" w:rsidR="00D76D4A" w:rsidRPr="00EF6987" w:rsidRDefault="00C71F51" w:rsidP="00A334C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180" w:type="dxa"/>
          </w:tcPr>
          <w:p w14:paraId="76222E6F" w14:textId="77777777" w:rsidR="00D76D4A" w:rsidRPr="00EF6987" w:rsidRDefault="00D76D4A" w:rsidP="00A334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85C5741" w14:textId="783A2A7F" w:rsidR="00D76D4A" w:rsidRPr="00EF6987" w:rsidRDefault="00C71F51" w:rsidP="00A334C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8.20</w:t>
            </w:r>
          </w:p>
        </w:tc>
        <w:tc>
          <w:tcPr>
            <w:tcW w:w="180" w:type="dxa"/>
          </w:tcPr>
          <w:p w14:paraId="298C2711" w14:textId="77777777" w:rsidR="00D76D4A" w:rsidRPr="00EF6987" w:rsidRDefault="00D76D4A" w:rsidP="00A334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0C37179" w14:textId="2966333C" w:rsidR="00D76D4A" w:rsidRPr="00EF6987" w:rsidRDefault="00C71F51" w:rsidP="00A334C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E871CC" w:rsidRPr="00EF69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4E4EE92" w14:textId="77777777" w:rsidR="00D76D4A" w:rsidRPr="00EF6987" w:rsidRDefault="00D76D4A" w:rsidP="00A334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DA1390C" w14:textId="5C2F4D3A" w:rsidR="00D76D4A" w:rsidRPr="00EF6987" w:rsidRDefault="00C71F51" w:rsidP="00A334C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9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8.15</w:t>
            </w:r>
          </w:p>
        </w:tc>
      </w:tr>
    </w:tbl>
    <w:p w14:paraId="5D8A56C9" w14:textId="77777777" w:rsidR="00A334CF" w:rsidRDefault="00A334CF" w:rsidP="00DF599C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</w:p>
    <w:p w14:paraId="5837E644" w14:textId="4C924768" w:rsidR="00DF599C" w:rsidRPr="00C349EB" w:rsidRDefault="00DF599C" w:rsidP="00326811">
      <w:pPr>
        <w:tabs>
          <w:tab w:val="left" w:pos="540"/>
        </w:tabs>
        <w:ind w:left="540"/>
        <w:jc w:val="thaiDistribute"/>
        <w:rPr>
          <w:rFonts w:asciiTheme="majorBidi" w:hAnsiTheme="majorBidi"/>
        </w:rPr>
      </w:pPr>
      <w:r w:rsidRPr="00C349EB">
        <w:rPr>
          <w:rFonts w:asciiTheme="majorBidi" w:hAnsiTheme="majorBidi"/>
          <w:cs/>
        </w:rPr>
        <w:t>เมื่อวันที่</w:t>
      </w:r>
      <w:r w:rsidR="00F92B42">
        <w:rPr>
          <w:rFonts w:asciiTheme="majorBidi" w:hAnsiTheme="majorBidi"/>
        </w:rPr>
        <w:t xml:space="preserve"> 2</w:t>
      </w:r>
      <w:r w:rsidRPr="00C349EB">
        <w:rPr>
          <w:rFonts w:asciiTheme="majorBidi" w:hAnsiTheme="majorBidi"/>
          <w:cs/>
        </w:rPr>
        <w:t xml:space="preserve"> กันยาย</w:t>
      </w:r>
      <w:r w:rsidR="00F92B42">
        <w:rPr>
          <w:rFonts w:asciiTheme="majorBidi" w:hAnsiTheme="majorBidi" w:hint="cs"/>
          <w:cs/>
        </w:rPr>
        <w:t xml:space="preserve">น </w:t>
      </w:r>
      <w:r w:rsidR="00F92B42">
        <w:rPr>
          <w:rFonts w:asciiTheme="majorBidi" w:hAnsiTheme="majorBidi"/>
        </w:rPr>
        <w:t>2565</w:t>
      </w:r>
      <w:r w:rsidRPr="00C349EB">
        <w:rPr>
          <w:rFonts w:asciiTheme="majorBidi" w:hAnsiTheme="majorBidi"/>
          <w:cs/>
        </w:rPr>
        <w:t xml:space="preserve"> บริษัทได้เปลี่ยนแปลงมูลค่าหุ้นที่ตราไว้ของบริษัท (ดูหมายเหตุ </w:t>
      </w:r>
      <w:r w:rsidR="00CF190E">
        <w:rPr>
          <w:rFonts w:asciiTheme="majorBidi" w:hAnsiTheme="majorBidi"/>
        </w:rPr>
        <w:t>3</w:t>
      </w:r>
      <w:r w:rsidRPr="00C349EB">
        <w:rPr>
          <w:rFonts w:asciiTheme="majorBidi" w:hAnsiTheme="majorBidi"/>
          <w:cs/>
        </w:rPr>
        <w:t>) 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</w:t>
      </w:r>
      <w:r>
        <w:rPr>
          <w:rFonts w:asciiTheme="majorBidi" w:hAnsiTheme="majorBidi" w:hint="cs"/>
          <w:cs/>
        </w:rPr>
        <w:t>ับงวด</w:t>
      </w:r>
      <w:r w:rsidR="005A2435">
        <w:rPr>
          <w:rFonts w:asciiTheme="majorBidi" w:hAnsiTheme="majorBidi" w:hint="cs"/>
          <w:cs/>
        </w:rPr>
        <w:t>สามเ</w:t>
      </w:r>
      <w:r>
        <w:rPr>
          <w:rFonts w:asciiTheme="majorBidi" w:hAnsiTheme="majorBidi" w:hint="cs"/>
          <w:cs/>
        </w:rPr>
        <w:t>ดือน</w:t>
      </w:r>
      <w:r w:rsidRPr="00C349EB">
        <w:rPr>
          <w:rFonts w:asciiTheme="majorBidi" w:hAnsiTheme="majorBidi"/>
          <w:cs/>
        </w:rPr>
        <w:t xml:space="preserve">สิ้นสุดวันที่ </w:t>
      </w:r>
      <w:r>
        <w:rPr>
          <w:rFonts w:asciiTheme="majorBidi" w:hAnsiTheme="majorBidi"/>
        </w:rPr>
        <w:t>3</w:t>
      </w:r>
      <w:r w:rsidR="005A2435">
        <w:rPr>
          <w:rFonts w:asciiTheme="majorBidi" w:hAnsiTheme="majorBidi"/>
        </w:rPr>
        <w:t>1</w:t>
      </w:r>
      <w:r w:rsidRPr="00C349EB">
        <w:rPr>
          <w:rFonts w:asciiTheme="majorBidi" w:hAnsiTheme="majorBidi"/>
          <w:cs/>
        </w:rPr>
        <w:t xml:space="preserve"> </w:t>
      </w:r>
      <w:r w:rsidR="005A2435">
        <w:rPr>
          <w:rFonts w:asciiTheme="majorBidi" w:hAnsiTheme="majorBidi" w:hint="cs"/>
          <w:cs/>
        </w:rPr>
        <w:t>มีนาคม</w:t>
      </w:r>
      <w:r w:rsidRPr="00C349EB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</w:t>
      </w:r>
      <w:r w:rsidR="00A51131">
        <w:rPr>
          <w:rFonts w:asciiTheme="majorBidi" w:hAnsiTheme="majorBidi"/>
        </w:rPr>
        <w:t>5</w:t>
      </w:r>
      <w:r w:rsidRPr="00C349EB">
        <w:rPr>
          <w:rFonts w:asciiTheme="majorBidi" w:hAnsiTheme="majorBidi"/>
          <w:cs/>
        </w:rPr>
        <w:t xml:space="preserve"> 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29FCD871" w14:textId="4C69A820" w:rsidR="00D76D4A" w:rsidRDefault="00D76D4A" w:rsidP="00D76D4A"/>
    <w:p w14:paraId="155192B1" w14:textId="6DFDEB91" w:rsidR="00B673E5" w:rsidRDefault="00B673E5" w:rsidP="00A334C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t>เหตุการณ์</w:t>
      </w:r>
      <w:r w:rsidR="00EB56F7">
        <w:rPr>
          <w:rFonts w:asciiTheme="majorBidi" w:hAnsiTheme="majorBidi" w:cstheme="majorBidi" w:hint="cs"/>
          <w:u w:val="none"/>
          <w:cs/>
          <w:lang w:val="th-TH"/>
        </w:rPr>
        <w:t>ภาย</w:t>
      </w:r>
      <w:r>
        <w:rPr>
          <w:rFonts w:asciiTheme="majorBidi" w:hAnsiTheme="majorBidi" w:cstheme="majorBidi" w:hint="cs"/>
          <w:u w:val="none"/>
          <w:cs/>
          <w:lang w:val="th-TH"/>
        </w:rPr>
        <w:t>หลังรอบระยะเวลารายงาน</w:t>
      </w:r>
    </w:p>
    <w:p w14:paraId="0185AD32" w14:textId="4846DB4C" w:rsidR="00B673E5" w:rsidRDefault="00B673E5" w:rsidP="00B673E5">
      <w:pPr>
        <w:pStyle w:val="ListParagraph"/>
        <w:ind w:left="518"/>
        <w:jc w:val="thaiDistribute"/>
        <w:rPr>
          <w:lang w:val="th-TH"/>
        </w:rPr>
      </w:pPr>
    </w:p>
    <w:p w14:paraId="6157E027" w14:textId="5616B0B6" w:rsidR="00B673E5" w:rsidRDefault="00B673E5" w:rsidP="00B673E5">
      <w:pPr>
        <w:pStyle w:val="ListParagraph"/>
        <w:ind w:left="518"/>
        <w:jc w:val="thaiDistribute"/>
        <w:rPr>
          <w:i/>
          <w:iCs/>
          <w:szCs w:val="30"/>
        </w:rPr>
      </w:pPr>
      <w:r>
        <w:rPr>
          <w:rFonts w:hint="cs"/>
          <w:i/>
          <w:iCs/>
          <w:szCs w:val="30"/>
          <w:cs/>
        </w:rPr>
        <w:t xml:space="preserve">การอนุมัติจ่ายเงินปันผลสำหรับปี </w:t>
      </w:r>
      <w:r>
        <w:rPr>
          <w:i/>
          <w:iCs/>
          <w:szCs w:val="30"/>
        </w:rPr>
        <w:t>2566</w:t>
      </w:r>
    </w:p>
    <w:p w14:paraId="3F8615A7" w14:textId="15F971DA" w:rsidR="00B673E5" w:rsidRPr="00901EBE" w:rsidRDefault="00B673E5" w:rsidP="00B673E5">
      <w:pPr>
        <w:pStyle w:val="ListParagraph"/>
        <w:ind w:left="518"/>
        <w:jc w:val="thaiDistribute"/>
        <w:rPr>
          <w:i/>
          <w:iCs/>
          <w:sz w:val="26"/>
          <w:szCs w:val="26"/>
        </w:rPr>
      </w:pPr>
    </w:p>
    <w:p w14:paraId="1D9164EE" w14:textId="1774F03B" w:rsidR="00E97314" w:rsidRDefault="00B673E5" w:rsidP="008A593C">
      <w:pPr>
        <w:ind w:left="540"/>
        <w:jc w:val="thaiDistribute"/>
        <w:rPr>
          <w:rFonts w:asciiTheme="majorBidi" w:hAnsiTheme="majorBidi" w:cstheme="majorBidi"/>
          <w:spacing w:val="-4"/>
        </w:rPr>
      </w:pPr>
      <w:r w:rsidRPr="00904A9D">
        <w:rPr>
          <w:rFonts w:asciiTheme="majorBidi" w:hAnsiTheme="majorBidi" w:cstheme="majorBidi" w:hint="cs"/>
          <w:cs/>
        </w:rPr>
        <w:t>ในการประชุมคณะกรรมการของบริษัทเมื่อวันที่</w:t>
      </w:r>
      <w:r w:rsidRPr="00904A9D">
        <w:rPr>
          <w:rFonts w:asciiTheme="majorBidi" w:hAnsiTheme="majorBidi" w:cstheme="majorBidi"/>
          <w:cs/>
        </w:rPr>
        <w:t xml:space="preserve"> </w:t>
      </w:r>
      <w:r w:rsidRPr="00904A9D"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/>
        </w:rPr>
        <w:t>4</w:t>
      </w:r>
      <w:r w:rsidRPr="00904A9D">
        <w:rPr>
          <w:rFonts w:asciiTheme="majorBidi" w:hAnsiTheme="majorBidi" w:cstheme="majorBidi"/>
        </w:rPr>
        <w:t xml:space="preserve"> </w:t>
      </w:r>
      <w:r w:rsidRPr="00904A9D">
        <w:rPr>
          <w:rFonts w:asciiTheme="majorBidi" w:hAnsiTheme="majorBidi" w:cstheme="majorBidi" w:hint="cs"/>
          <w:cs/>
        </w:rPr>
        <w:t>กุมภาพันธ์</w:t>
      </w:r>
      <w:r w:rsidRPr="00904A9D">
        <w:rPr>
          <w:rFonts w:asciiTheme="majorBidi" w:hAnsiTheme="majorBidi" w:cstheme="majorBidi"/>
          <w:cs/>
        </w:rPr>
        <w:t xml:space="preserve"> </w:t>
      </w:r>
      <w:r w:rsidRPr="00904A9D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904A9D">
        <w:rPr>
          <w:rFonts w:asciiTheme="majorBidi" w:hAnsiTheme="majorBidi" w:cstheme="majorBidi"/>
        </w:rPr>
        <w:t xml:space="preserve"> </w:t>
      </w:r>
      <w:r w:rsidRPr="00904A9D">
        <w:rPr>
          <w:rFonts w:asciiTheme="majorBidi" w:hAnsiTheme="majorBidi" w:cstheme="majorBidi" w:hint="cs"/>
          <w:cs/>
        </w:rPr>
        <w:t>คณะกรรมการมีมติอนุมัติประกาศจ่าย</w:t>
      </w:r>
      <w:r w:rsidR="00F01F40">
        <w:rPr>
          <w:rFonts w:asciiTheme="majorBidi" w:hAnsiTheme="majorBidi" w:cstheme="majorBidi"/>
        </w:rPr>
        <w:t xml:space="preserve">           </w:t>
      </w:r>
      <w:r w:rsidRPr="00904A9D">
        <w:rPr>
          <w:rFonts w:asciiTheme="majorBidi" w:hAnsiTheme="majorBidi" w:cstheme="majorBidi" w:hint="cs"/>
          <w:cs/>
        </w:rPr>
        <w:t>เงินปันผลประจำปี</w:t>
      </w:r>
      <w:r w:rsidRPr="00904A9D">
        <w:rPr>
          <w:rFonts w:asciiTheme="majorBidi" w:hAnsiTheme="majorBidi" w:cstheme="majorBidi"/>
          <w:cs/>
        </w:rPr>
        <w:t xml:space="preserve"> </w:t>
      </w:r>
      <w:r w:rsidRPr="00904A9D">
        <w:rPr>
          <w:rFonts w:asciiTheme="majorBidi" w:hAnsiTheme="majorBidi" w:cstheme="majorBidi" w:hint="cs"/>
          <w:cs/>
        </w:rPr>
        <w:t>สำหรับผลการดำเนินงานประจำปี</w:t>
      </w:r>
      <w:r w:rsidRPr="00904A9D">
        <w:rPr>
          <w:rFonts w:asciiTheme="majorBidi" w:hAnsiTheme="majorBidi" w:cstheme="majorBidi"/>
          <w:cs/>
        </w:rPr>
        <w:t xml:space="preserve"> </w:t>
      </w:r>
      <w:r w:rsidRPr="00904A9D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904A9D">
        <w:rPr>
          <w:rFonts w:asciiTheme="majorBidi" w:hAnsiTheme="majorBidi" w:cstheme="majorBidi"/>
        </w:rPr>
        <w:t xml:space="preserve"> </w:t>
      </w:r>
      <w:r w:rsidRPr="000452C8">
        <w:rPr>
          <w:rFonts w:asciiTheme="majorBidi" w:hAnsiTheme="majorBidi" w:cstheme="majorBidi" w:hint="cs"/>
          <w:cs/>
        </w:rPr>
        <w:t>จำนวน</w:t>
      </w:r>
      <w:r w:rsidRPr="000452C8">
        <w:rPr>
          <w:rFonts w:asciiTheme="majorBidi" w:hAnsiTheme="majorBidi" w:cstheme="majorBidi"/>
          <w:cs/>
        </w:rPr>
        <w:t xml:space="preserve"> </w:t>
      </w:r>
      <w:r w:rsidRPr="000452C8">
        <w:rPr>
          <w:rFonts w:asciiTheme="majorBidi" w:hAnsiTheme="majorBidi" w:cstheme="majorBidi"/>
        </w:rPr>
        <w:t xml:space="preserve">0.05 </w:t>
      </w:r>
      <w:r w:rsidRPr="000452C8">
        <w:rPr>
          <w:rFonts w:asciiTheme="majorBidi" w:hAnsiTheme="majorBidi" w:cstheme="majorBidi" w:hint="cs"/>
          <w:cs/>
        </w:rPr>
        <w:t>บาทต่อหุ้น</w:t>
      </w:r>
      <w:r w:rsidRPr="000452C8">
        <w:rPr>
          <w:rFonts w:asciiTheme="majorBidi" w:hAnsiTheme="majorBidi" w:cstheme="majorBidi"/>
          <w:cs/>
        </w:rPr>
        <w:t xml:space="preserve"> </w:t>
      </w:r>
      <w:r w:rsidRPr="000452C8">
        <w:rPr>
          <w:rFonts w:asciiTheme="majorBidi" w:hAnsiTheme="majorBidi" w:cstheme="majorBidi" w:hint="cs"/>
          <w:cs/>
        </w:rPr>
        <w:t>เป็นจำนวนเงินทั้งสิ้น</w:t>
      </w:r>
      <w:r w:rsidRPr="000452C8">
        <w:rPr>
          <w:rFonts w:asciiTheme="majorBidi" w:hAnsiTheme="majorBidi" w:cstheme="majorBidi"/>
        </w:rPr>
        <w:t xml:space="preserve"> 15.00</w:t>
      </w:r>
      <w:r w:rsidRPr="00904A9D">
        <w:rPr>
          <w:rFonts w:asciiTheme="majorBidi" w:hAnsiTheme="majorBidi" w:cstheme="majorBidi"/>
        </w:rPr>
        <w:t xml:space="preserve"> </w:t>
      </w:r>
      <w:r w:rsidRPr="00904A9D">
        <w:rPr>
          <w:rFonts w:asciiTheme="majorBidi" w:hAnsiTheme="majorBidi" w:cstheme="majorBidi" w:hint="cs"/>
          <w:cs/>
        </w:rPr>
        <w:t>ล้านบาท</w:t>
      </w:r>
      <w:r w:rsidR="00EB56F7">
        <w:rPr>
          <w:rFonts w:asciiTheme="majorBidi" w:hAnsiTheme="majorBidi" w:cstheme="majorBidi" w:hint="cs"/>
          <w:cs/>
        </w:rPr>
        <w:t xml:space="preserve"> </w:t>
      </w:r>
      <w:r w:rsidR="001E7B5B">
        <w:rPr>
          <w:rFonts w:asciiTheme="majorBidi" w:hAnsiTheme="majorBidi" w:cstheme="majorBidi" w:hint="cs"/>
          <w:cs/>
        </w:rPr>
        <w:t xml:space="preserve">ในวันที่ </w:t>
      </w:r>
      <w:r w:rsidR="001E7B5B">
        <w:rPr>
          <w:rFonts w:asciiTheme="majorBidi" w:hAnsiTheme="majorBidi" w:cstheme="majorBidi"/>
        </w:rPr>
        <w:t xml:space="preserve">28 </w:t>
      </w:r>
      <w:r w:rsidR="001E7B5B">
        <w:rPr>
          <w:rFonts w:asciiTheme="majorBidi" w:hAnsiTheme="majorBidi" w:cstheme="majorBidi" w:hint="cs"/>
          <w:cs/>
        </w:rPr>
        <w:t xml:space="preserve">เมษายน </w:t>
      </w:r>
      <w:r w:rsidR="001E7B5B">
        <w:rPr>
          <w:rFonts w:asciiTheme="majorBidi" w:hAnsiTheme="majorBidi" w:cstheme="majorBidi"/>
        </w:rPr>
        <w:t xml:space="preserve">2566 </w:t>
      </w:r>
      <w:r w:rsidR="0019754C">
        <w:rPr>
          <w:rFonts w:asciiTheme="majorBidi" w:hAnsiTheme="majorBidi" w:cstheme="majorBidi" w:hint="cs"/>
          <w:cs/>
        </w:rPr>
        <w:t xml:space="preserve">ที่ประชุมสามัญผู้ถือหุ้นอนุมัติจ่ายเงินปันผลสำหรับผลการดำเนินงานประจำปี </w:t>
      </w:r>
      <w:r w:rsidR="0019754C">
        <w:rPr>
          <w:rFonts w:asciiTheme="majorBidi" w:hAnsiTheme="majorBidi" w:cstheme="majorBidi"/>
        </w:rPr>
        <w:t xml:space="preserve">2565 </w:t>
      </w:r>
      <w:r w:rsidR="0019754C">
        <w:rPr>
          <w:rFonts w:asciiTheme="majorBidi" w:hAnsiTheme="majorBidi" w:cstheme="majorBidi" w:hint="cs"/>
          <w:cs/>
        </w:rPr>
        <w:t>โดย</w:t>
      </w:r>
      <w:r w:rsidRPr="00904A9D">
        <w:rPr>
          <w:rFonts w:asciiTheme="majorBidi" w:hAnsiTheme="majorBidi" w:cstheme="majorBidi" w:hint="cs"/>
          <w:cs/>
        </w:rPr>
        <w:t>เงินปันผล</w:t>
      </w:r>
      <w:r w:rsidRPr="00904A9D">
        <w:rPr>
          <w:rFonts w:asciiTheme="majorBidi" w:hAnsiTheme="majorBidi" w:cstheme="majorBidi" w:hint="cs"/>
          <w:spacing w:val="-4"/>
          <w:cs/>
        </w:rPr>
        <w:t>ดังกล่าวจะจ่ายให้แก่ผู้ถือ</w:t>
      </w:r>
      <w:r w:rsidRPr="004115F0">
        <w:rPr>
          <w:rFonts w:asciiTheme="majorBidi" w:hAnsiTheme="majorBidi" w:cstheme="majorBidi" w:hint="cs"/>
          <w:spacing w:val="-4"/>
          <w:cs/>
        </w:rPr>
        <w:t>หุ้นใ</w:t>
      </w:r>
      <w:r w:rsidR="0019754C">
        <w:rPr>
          <w:rFonts w:asciiTheme="majorBidi" w:hAnsiTheme="majorBidi" w:cstheme="majorBidi" w:hint="cs"/>
          <w:spacing w:val="-4"/>
          <w:cs/>
        </w:rPr>
        <w:t xml:space="preserve">นวันที่ </w:t>
      </w:r>
      <w:r w:rsidR="0019754C">
        <w:rPr>
          <w:rFonts w:asciiTheme="majorBidi" w:hAnsiTheme="majorBidi" w:cstheme="majorBidi"/>
          <w:spacing w:val="-4"/>
        </w:rPr>
        <w:t xml:space="preserve">26 </w:t>
      </w:r>
      <w:r w:rsidR="0019754C">
        <w:rPr>
          <w:rFonts w:asciiTheme="majorBidi" w:hAnsiTheme="majorBidi" w:cstheme="majorBidi" w:hint="cs"/>
          <w:spacing w:val="-4"/>
          <w:cs/>
        </w:rPr>
        <w:t xml:space="preserve">พฤษภาคม </w:t>
      </w:r>
      <w:r w:rsidR="0019754C">
        <w:rPr>
          <w:rFonts w:asciiTheme="majorBidi" w:hAnsiTheme="majorBidi" w:cstheme="majorBidi"/>
          <w:spacing w:val="-4"/>
        </w:rPr>
        <w:t>2566</w:t>
      </w:r>
    </w:p>
    <w:p w14:paraId="25CB30AC" w14:textId="6A0D92C8" w:rsidR="00326811" w:rsidRDefault="00326811" w:rsidP="008A593C">
      <w:pPr>
        <w:ind w:left="540"/>
        <w:jc w:val="thaiDistribute"/>
        <w:rPr>
          <w:sz w:val="26"/>
          <w:szCs w:val="26"/>
        </w:rPr>
      </w:pPr>
    </w:p>
    <w:p w14:paraId="25C4EF9B" w14:textId="0F28C4D5" w:rsidR="00085B03" w:rsidRDefault="00085B03" w:rsidP="008A593C">
      <w:pPr>
        <w:ind w:left="540"/>
        <w:jc w:val="thaiDistribute"/>
        <w:rPr>
          <w:sz w:val="26"/>
          <w:szCs w:val="26"/>
        </w:rPr>
      </w:pPr>
    </w:p>
    <w:p w14:paraId="2A13E9B6" w14:textId="77777777" w:rsidR="00085B03" w:rsidRPr="00901EBE" w:rsidRDefault="00085B03" w:rsidP="008A593C">
      <w:pPr>
        <w:ind w:left="540"/>
        <w:jc w:val="thaiDistribute"/>
        <w:rPr>
          <w:sz w:val="26"/>
          <w:szCs w:val="26"/>
        </w:rPr>
      </w:pPr>
    </w:p>
    <w:p w14:paraId="58E1996B" w14:textId="484630BF" w:rsidR="00CF4674" w:rsidRPr="00CF4674" w:rsidRDefault="0053435E" w:rsidP="00CF4674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u w:val="none"/>
          <w:cs/>
          <w:lang w:val="th-TH"/>
        </w:rPr>
      </w:pPr>
      <w:r>
        <w:rPr>
          <w:rFonts w:asciiTheme="majorBidi" w:hAnsiTheme="majorBidi" w:cstheme="majorBidi" w:hint="cs"/>
          <w:u w:val="none"/>
          <w:cs/>
          <w:lang w:val="th-TH"/>
        </w:rPr>
        <w:lastRenderedPageBreak/>
        <w:t>การจัดประเภทรายการใหม</w:t>
      </w:r>
      <w:r w:rsidR="00A334CF">
        <w:rPr>
          <w:rFonts w:asciiTheme="majorBidi" w:hAnsiTheme="majorBidi" w:cstheme="majorBidi" w:hint="cs"/>
          <w:u w:val="none"/>
          <w:cs/>
          <w:lang w:val="th-TH"/>
        </w:rPr>
        <w:t>่</w:t>
      </w:r>
    </w:p>
    <w:p w14:paraId="266EB69F" w14:textId="77777777" w:rsidR="00CF4674" w:rsidRPr="00901EBE" w:rsidRDefault="00CF4674" w:rsidP="00A334CF">
      <w:pPr>
        <w:pStyle w:val="ListParagraph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p w14:paraId="24AB6D25" w14:textId="411C517D" w:rsidR="00A334CF" w:rsidRDefault="0053435E" w:rsidP="00A334CF">
      <w:pPr>
        <w:pStyle w:val="ListParagraph"/>
        <w:ind w:left="518"/>
        <w:jc w:val="thaiDistribute"/>
        <w:rPr>
          <w:rFonts w:asciiTheme="majorBidi" w:hAnsiTheme="majorBidi" w:cstheme="majorBidi"/>
          <w:szCs w:val="30"/>
          <w:lang w:val="en-GB" w:eastAsia="en-GB"/>
        </w:rPr>
      </w:pPr>
      <w:r w:rsidRPr="00734107">
        <w:rPr>
          <w:rFonts w:asciiTheme="majorBidi" w:hAnsiTheme="majorBidi" w:cstheme="majorBidi" w:hint="cs"/>
          <w:szCs w:val="30"/>
          <w:cs/>
        </w:rPr>
        <w:t>รายการในงบ</w:t>
      </w:r>
      <w:r w:rsidRPr="008A593C">
        <w:rPr>
          <w:rFonts w:asciiTheme="majorBidi" w:hAnsiTheme="majorBidi" w:cstheme="majorBidi" w:hint="cs"/>
          <w:szCs w:val="30"/>
          <w:cs/>
        </w:rPr>
        <w:t>การเงินระหว่างกา</w:t>
      </w:r>
      <w:r w:rsidR="008A593C" w:rsidRPr="008A593C">
        <w:rPr>
          <w:rFonts w:asciiTheme="majorBidi" w:hAnsiTheme="majorBidi" w:cstheme="majorBidi" w:hint="cs"/>
          <w:szCs w:val="30"/>
          <w:cs/>
        </w:rPr>
        <w:t>ล</w:t>
      </w:r>
      <w:r w:rsidRPr="008A593C">
        <w:rPr>
          <w:rFonts w:asciiTheme="majorBidi" w:hAnsiTheme="majorBidi" w:cstheme="majorBidi" w:hint="cs"/>
          <w:szCs w:val="30"/>
          <w:cs/>
        </w:rPr>
        <w:t>แบบย่อสำหรับ</w:t>
      </w:r>
      <w:r>
        <w:rPr>
          <w:rFonts w:asciiTheme="majorBidi" w:hAnsiTheme="majorBidi" w:cstheme="majorBidi" w:hint="cs"/>
          <w:szCs w:val="30"/>
          <w:cs/>
        </w:rPr>
        <w:t xml:space="preserve">งวดสามเดือนสิ้นสุดวันที่ </w:t>
      </w:r>
      <w:r>
        <w:rPr>
          <w:rFonts w:asciiTheme="majorBidi" w:hAnsiTheme="majorBidi" w:cstheme="majorBidi"/>
          <w:szCs w:val="30"/>
        </w:rPr>
        <w:t xml:space="preserve">31 </w:t>
      </w:r>
      <w:r>
        <w:rPr>
          <w:rFonts w:asciiTheme="majorBidi" w:hAnsiTheme="majorBidi" w:cstheme="majorBidi" w:hint="cs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Cs w:val="30"/>
        </w:rPr>
        <w:t xml:space="preserve">2565 </w:t>
      </w:r>
      <w:r w:rsidRPr="00734107">
        <w:rPr>
          <w:rFonts w:asciiTheme="majorBidi" w:hAnsiTheme="majorBidi" w:cstheme="majorBidi" w:hint="cs"/>
          <w:szCs w:val="30"/>
          <w:cs/>
        </w:rPr>
        <w:t>ได้มี</w:t>
      </w:r>
      <w:r w:rsidRPr="00734107">
        <w:rPr>
          <w:rFonts w:asciiTheme="majorBidi" w:hAnsiTheme="majorBidi" w:cstheme="majorBidi" w:hint="cs"/>
          <w:szCs w:val="30"/>
          <w:cs/>
          <w:lang w:val="en-GB" w:eastAsia="en-GB"/>
        </w:rPr>
        <w:t>การจัดประเภทใหม่เพื่อให้สอดคล้องกับการนำเสนอ</w:t>
      </w:r>
      <w:r w:rsidRPr="00734107">
        <w:rPr>
          <w:rFonts w:asciiTheme="majorBidi" w:hAnsiTheme="majorBidi" w:cstheme="majorBidi" w:hint="cs"/>
          <w:szCs w:val="30"/>
          <w:cs/>
        </w:rPr>
        <w:t>งบการเงิน</w:t>
      </w:r>
      <w:r>
        <w:rPr>
          <w:rFonts w:asciiTheme="majorBidi" w:hAnsiTheme="majorBidi" w:cstheme="majorBidi" w:hint="cs"/>
          <w:szCs w:val="30"/>
          <w:cs/>
        </w:rPr>
        <w:t>ระหว่างกา</w:t>
      </w:r>
      <w:r w:rsidR="008A593C">
        <w:rPr>
          <w:rFonts w:asciiTheme="majorBidi" w:hAnsiTheme="majorBidi" w:cstheme="majorBidi" w:hint="cs"/>
          <w:szCs w:val="30"/>
          <w:cs/>
        </w:rPr>
        <w:t>ล</w:t>
      </w:r>
      <w:r>
        <w:rPr>
          <w:rFonts w:asciiTheme="majorBidi" w:hAnsiTheme="majorBidi" w:cstheme="majorBidi" w:hint="cs"/>
          <w:szCs w:val="30"/>
          <w:cs/>
        </w:rPr>
        <w:t xml:space="preserve">แบบย่อสำหรับงวดสามเดือนสิ้นสุดวันที่ </w:t>
      </w:r>
      <w:r>
        <w:rPr>
          <w:rFonts w:asciiTheme="majorBidi" w:hAnsiTheme="majorBidi" w:cstheme="majorBidi"/>
          <w:szCs w:val="30"/>
        </w:rPr>
        <w:t xml:space="preserve">31 </w:t>
      </w:r>
      <w:r>
        <w:rPr>
          <w:rFonts w:asciiTheme="majorBidi" w:hAnsiTheme="majorBidi" w:cstheme="majorBidi" w:hint="cs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Cs w:val="30"/>
        </w:rPr>
        <w:t xml:space="preserve">2566 </w:t>
      </w:r>
      <w:r w:rsidRPr="00734107">
        <w:rPr>
          <w:rFonts w:asciiTheme="majorBidi" w:hAnsiTheme="majorBidi" w:cstheme="majorBidi" w:hint="cs"/>
          <w:szCs w:val="30"/>
          <w:cs/>
          <w:lang w:val="en-GB" w:eastAsia="en-GB"/>
        </w:rPr>
        <w:t>ดังนี้</w:t>
      </w:r>
    </w:p>
    <w:p w14:paraId="7C59F279" w14:textId="77777777" w:rsidR="00085B03" w:rsidRPr="00A334CF" w:rsidRDefault="00085B03" w:rsidP="00A334CF">
      <w:pPr>
        <w:pStyle w:val="ListParagraph"/>
        <w:ind w:left="518"/>
        <w:jc w:val="thaiDistribute"/>
        <w:rPr>
          <w:rFonts w:asciiTheme="majorBidi" w:hAnsiTheme="majorBidi" w:cstheme="majorBidi"/>
          <w:szCs w:val="30"/>
          <w:lang w:val="en-GB" w:eastAsia="en-GB"/>
        </w:rPr>
      </w:pPr>
    </w:p>
    <w:tbl>
      <w:tblPr>
        <w:tblStyle w:val="TableGrid"/>
        <w:tblW w:w="9435" w:type="dxa"/>
        <w:tblInd w:w="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9"/>
        <w:gridCol w:w="1516"/>
        <w:gridCol w:w="236"/>
        <w:gridCol w:w="1641"/>
        <w:gridCol w:w="236"/>
        <w:gridCol w:w="1517"/>
      </w:tblGrid>
      <w:tr w:rsidR="0053435E" w:rsidRPr="003C6D0E" w14:paraId="5A782ACE" w14:textId="77777777" w:rsidTr="00326C33">
        <w:tc>
          <w:tcPr>
            <w:tcW w:w="4289" w:type="dxa"/>
          </w:tcPr>
          <w:p w14:paraId="72C2221F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6" w:type="dxa"/>
            <w:gridSpan w:val="5"/>
          </w:tcPr>
          <w:p w14:paraId="1CA3FEF1" w14:textId="77777777" w:rsidR="0053435E" w:rsidRPr="000B60EF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60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3435E" w:rsidRPr="003C6D0E" w14:paraId="5F8F8DAD" w14:textId="77777777" w:rsidTr="00326C33">
        <w:tc>
          <w:tcPr>
            <w:tcW w:w="4289" w:type="dxa"/>
          </w:tcPr>
          <w:p w14:paraId="4F0F1712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10F4FF82" w14:textId="77777777" w:rsidR="0053435E" w:rsidRPr="008A593C" w:rsidRDefault="0053435E" w:rsidP="00A5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</w:tcPr>
          <w:p w14:paraId="21FADC45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FE105D4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969C9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C4C20B6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53435E" w:rsidRPr="003C6D0E" w14:paraId="09AD984F" w14:textId="77777777" w:rsidTr="00326C33">
        <w:tc>
          <w:tcPr>
            <w:tcW w:w="4289" w:type="dxa"/>
          </w:tcPr>
          <w:p w14:paraId="213B2275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74A59899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0FDC2B55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C771833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4FE81878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5FF996D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53435E" w:rsidRPr="003C6D0E" w14:paraId="39C1DEC2" w14:textId="77777777" w:rsidTr="00326C33">
        <w:tc>
          <w:tcPr>
            <w:tcW w:w="4289" w:type="dxa"/>
          </w:tcPr>
          <w:p w14:paraId="63B8BA88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0D8D736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50A5B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1" w:type="dxa"/>
          </w:tcPr>
          <w:p w14:paraId="772B39CB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36" w:type="dxa"/>
          </w:tcPr>
          <w:p w14:paraId="505520CC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</w:tcPr>
          <w:p w14:paraId="6CD81C48" w14:textId="77777777" w:rsidR="0053435E" w:rsidRPr="003C6D0E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35E" w:rsidRPr="003C6D0E" w14:paraId="7C19E1A9" w14:textId="77777777" w:rsidTr="00326C33">
        <w:tc>
          <w:tcPr>
            <w:tcW w:w="4289" w:type="dxa"/>
          </w:tcPr>
          <w:p w14:paraId="389751B6" w14:textId="77777777" w:rsidR="0053435E" w:rsidRPr="008A593C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59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8A59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202679C7" w14:textId="77777777" w:rsidR="0053435E" w:rsidRPr="00647D12" w:rsidRDefault="0053435E" w:rsidP="0032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F1A85C8" w14:textId="77777777" w:rsidR="0053435E" w:rsidRPr="00647D12" w:rsidRDefault="0053435E" w:rsidP="0032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</w:tcPr>
          <w:p w14:paraId="378B363A" w14:textId="77777777" w:rsidR="0053435E" w:rsidRPr="00647D12" w:rsidRDefault="0053435E" w:rsidP="0032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72AC308D" w14:textId="77777777" w:rsidR="0053435E" w:rsidRPr="00647D12" w:rsidRDefault="0053435E" w:rsidP="0032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</w:tcPr>
          <w:p w14:paraId="52CF7720" w14:textId="77777777" w:rsidR="0053435E" w:rsidRPr="00647D12" w:rsidRDefault="0053435E" w:rsidP="0032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  <w:tr w:rsidR="0053435E" w:rsidRPr="003C6D0E" w14:paraId="109BA4C1" w14:textId="77777777" w:rsidTr="00326C33">
        <w:tc>
          <w:tcPr>
            <w:tcW w:w="4289" w:type="dxa"/>
          </w:tcPr>
          <w:p w14:paraId="07F304D6" w14:textId="77777777" w:rsidR="0053435E" w:rsidRPr="00F56F0D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16" w:type="dxa"/>
          </w:tcPr>
          <w:p w14:paraId="110D43B6" w14:textId="4F785127" w:rsidR="0053435E" w:rsidRPr="00F56F0D" w:rsidRDefault="00E3254D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20,138</w:t>
            </w:r>
          </w:p>
        </w:tc>
        <w:tc>
          <w:tcPr>
            <w:tcW w:w="236" w:type="dxa"/>
          </w:tcPr>
          <w:p w14:paraId="44EB58E9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3BEBA8A" w14:textId="1840F003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E3254D">
              <w:rPr>
                <w:rFonts w:asciiTheme="majorBidi" w:hAnsiTheme="majorBidi" w:cstheme="majorBidi"/>
                <w:sz w:val="30"/>
                <w:szCs w:val="30"/>
              </w:rPr>
              <w:t>9,175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06F616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11B5515" w14:textId="6FBA9FCE" w:rsidR="0053435E" w:rsidRPr="00F56F0D" w:rsidRDefault="00E3254D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10,963</w:t>
            </w:r>
          </w:p>
        </w:tc>
      </w:tr>
      <w:tr w:rsidR="0053435E" w:rsidRPr="003C6D0E" w14:paraId="01D05624" w14:textId="77777777" w:rsidTr="00326C33">
        <w:tc>
          <w:tcPr>
            <w:tcW w:w="4289" w:type="dxa"/>
          </w:tcPr>
          <w:p w14:paraId="3E0C3457" w14:textId="77777777" w:rsidR="0053435E" w:rsidRPr="00F56F0D" w:rsidRDefault="0053435E" w:rsidP="0032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6" w:type="dxa"/>
          </w:tcPr>
          <w:p w14:paraId="7540C3BC" w14:textId="2B595CA0" w:rsidR="0053435E" w:rsidRPr="00F56F0D" w:rsidRDefault="00E3254D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3,796</w:t>
            </w:r>
          </w:p>
        </w:tc>
        <w:tc>
          <w:tcPr>
            <w:tcW w:w="236" w:type="dxa"/>
          </w:tcPr>
          <w:p w14:paraId="50A1E873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E5F6601" w14:textId="6BA8523E" w:rsidR="0053435E" w:rsidRPr="00F56F0D" w:rsidRDefault="00E3254D" w:rsidP="00326C33">
            <w:pPr>
              <w:pStyle w:val="BodyText"/>
              <w:tabs>
                <w:tab w:val="decimal" w:pos="81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9,175</w:t>
            </w:r>
          </w:p>
        </w:tc>
        <w:tc>
          <w:tcPr>
            <w:tcW w:w="236" w:type="dxa"/>
          </w:tcPr>
          <w:p w14:paraId="5CD93996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148307D6" w14:textId="71B0B048" w:rsidR="0053435E" w:rsidRPr="00F56F0D" w:rsidRDefault="00E3254D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12,972</w:t>
            </w:r>
          </w:p>
        </w:tc>
      </w:tr>
      <w:tr w:rsidR="0053435E" w:rsidRPr="003C6D0E" w14:paraId="7980AD34" w14:textId="77777777" w:rsidTr="00326C33">
        <w:tc>
          <w:tcPr>
            <w:tcW w:w="4289" w:type="dxa"/>
          </w:tcPr>
          <w:p w14:paraId="30855BCD" w14:textId="77777777" w:rsidR="0053435E" w:rsidRPr="00F56F0D" w:rsidRDefault="0053435E" w:rsidP="00326C33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071F8E36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F63B7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DC142DD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EFAE4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75BD82A" w14:textId="77777777" w:rsidR="0053435E" w:rsidRPr="00F56F0D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35E" w:rsidRPr="003C6D0E" w14:paraId="1D21108E" w14:textId="77777777" w:rsidTr="00326C33">
        <w:tc>
          <w:tcPr>
            <w:tcW w:w="4289" w:type="dxa"/>
          </w:tcPr>
          <w:p w14:paraId="58819DF3" w14:textId="77777777" w:rsidR="0053435E" w:rsidRPr="00F56F0D" w:rsidRDefault="0053435E" w:rsidP="00326C33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6" w:type="dxa"/>
            <w:gridSpan w:val="5"/>
          </w:tcPr>
          <w:p w14:paraId="7F954911" w14:textId="77777777" w:rsidR="0053435E" w:rsidRPr="000B60EF" w:rsidRDefault="0053435E" w:rsidP="00326C33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60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2D82" w:rsidRPr="003C6D0E" w14:paraId="71D71B5B" w14:textId="77777777" w:rsidTr="00326C33">
        <w:tc>
          <w:tcPr>
            <w:tcW w:w="4289" w:type="dxa"/>
          </w:tcPr>
          <w:p w14:paraId="1884E956" w14:textId="77777777" w:rsidR="00A52D82" w:rsidRPr="00F56F0D" w:rsidRDefault="00A52D82" w:rsidP="00A52D8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3DF8423D" w14:textId="77777777" w:rsidR="00A52D82" w:rsidRPr="00F56F0D" w:rsidRDefault="00A52D82" w:rsidP="00A5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2D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ก่อนการจัด</w:t>
            </w:r>
          </w:p>
        </w:tc>
        <w:tc>
          <w:tcPr>
            <w:tcW w:w="236" w:type="dxa"/>
          </w:tcPr>
          <w:p w14:paraId="7811E843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20844D4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567D5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BAD4904" w14:textId="79988F91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หลังการจัด</w:t>
            </w:r>
          </w:p>
        </w:tc>
      </w:tr>
      <w:tr w:rsidR="00A52D82" w:rsidRPr="003C6D0E" w14:paraId="2BD4D3A2" w14:textId="77777777" w:rsidTr="00326C33">
        <w:tc>
          <w:tcPr>
            <w:tcW w:w="4289" w:type="dxa"/>
          </w:tcPr>
          <w:p w14:paraId="64416A77" w14:textId="77777777" w:rsidR="00A52D82" w:rsidRPr="00F56F0D" w:rsidRDefault="00A52D82" w:rsidP="00A52D8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3C9E5389" w14:textId="77777777" w:rsidR="00A52D82" w:rsidRPr="00F56F0D" w:rsidRDefault="00A52D82" w:rsidP="00A5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2D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20F795B9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537A3B6" w14:textId="72687E45" w:rsidR="00A52D82" w:rsidRPr="00A52D82" w:rsidRDefault="00A52D82" w:rsidP="00A52D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after="0" w:line="240" w:lineRule="auto"/>
              <w:ind w:left="-131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36" w:type="dxa"/>
          </w:tcPr>
          <w:p w14:paraId="52905E39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077B9A23" w14:textId="69F1606A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593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A52D82" w:rsidRPr="003C6D0E" w14:paraId="4D160C9F" w14:textId="77777777" w:rsidTr="00326C33">
        <w:tc>
          <w:tcPr>
            <w:tcW w:w="4289" w:type="dxa"/>
          </w:tcPr>
          <w:p w14:paraId="1EC7BA0E" w14:textId="77777777" w:rsidR="00A52D82" w:rsidRPr="00F56F0D" w:rsidRDefault="00A52D82" w:rsidP="00A52D8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6F397A82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1DBBC0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0EB8653B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C6D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36" w:type="dxa"/>
          </w:tcPr>
          <w:p w14:paraId="53104FEA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33D6A8CA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D82" w:rsidRPr="003C6D0E" w14:paraId="299F3062" w14:textId="77777777" w:rsidTr="00326C33">
        <w:tc>
          <w:tcPr>
            <w:tcW w:w="4289" w:type="dxa"/>
          </w:tcPr>
          <w:p w14:paraId="61EF154A" w14:textId="77777777" w:rsidR="00A52D82" w:rsidRPr="00AB5D7D" w:rsidRDefault="00A52D82" w:rsidP="00A52D8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AB5D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16" w:type="dxa"/>
          </w:tcPr>
          <w:p w14:paraId="2C109672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84FBC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3C79B3E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B58FD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51B1B5FB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2D82" w:rsidRPr="003C6D0E" w14:paraId="770AB9BD" w14:textId="77777777" w:rsidTr="00326C33">
        <w:tc>
          <w:tcPr>
            <w:tcW w:w="4289" w:type="dxa"/>
          </w:tcPr>
          <w:p w14:paraId="5B0FDD0B" w14:textId="77777777" w:rsidR="00A52D82" w:rsidRPr="00F56F0D" w:rsidRDefault="00A52D82" w:rsidP="00A52D8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16" w:type="dxa"/>
          </w:tcPr>
          <w:p w14:paraId="0A9FC6BE" w14:textId="0AE0A5BD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17,894</w:t>
            </w:r>
          </w:p>
        </w:tc>
        <w:tc>
          <w:tcPr>
            <w:tcW w:w="236" w:type="dxa"/>
          </w:tcPr>
          <w:p w14:paraId="2E980F09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A85A5F6" w14:textId="0F6047C5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8,113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43C921B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72BDD113" w14:textId="5DC12CF6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9,781</w:t>
            </w:r>
          </w:p>
        </w:tc>
      </w:tr>
      <w:tr w:rsidR="00A52D82" w:rsidRPr="003C6D0E" w14:paraId="73FBE553" w14:textId="77777777" w:rsidTr="00326C33">
        <w:tc>
          <w:tcPr>
            <w:tcW w:w="4289" w:type="dxa"/>
          </w:tcPr>
          <w:p w14:paraId="718480F7" w14:textId="77777777" w:rsidR="00A52D82" w:rsidRPr="00F56F0D" w:rsidRDefault="00A52D82" w:rsidP="00A52D8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F0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16" w:type="dxa"/>
          </w:tcPr>
          <w:p w14:paraId="035486EF" w14:textId="6BD1C5C9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3,174</w:t>
            </w:r>
          </w:p>
        </w:tc>
        <w:tc>
          <w:tcPr>
            <w:tcW w:w="236" w:type="dxa"/>
          </w:tcPr>
          <w:p w14:paraId="5CC93466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1" w:type="dxa"/>
          </w:tcPr>
          <w:p w14:paraId="2DEC0207" w14:textId="5EE92A32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8,113</w:t>
            </w:r>
          </w:p>
        </w:tc>
        <w:tc>
          <w:tcPr>
            <w:tcW w:w="236" w:type="dxa"/>
          </w:tcPr>
          <w:p w14:paraId="52169046" w14:textId="7777777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46A99D14" w14:textId="7A9F8FF7" w:rsidR="00A52D82" w:rsidRPr="00F56F0D" w:rsidRDefault="00A52D82" w:rsidP="00A52D82">
            <w:pPr>
              <w:pStyle w:val="BodyText"/>
              <w:tabs>
                <w:tab w:val="decimal" w:pos="81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11,287</w:t>
            </w:r>
          </w:p>
        </w:tc>
      </w:tr>
    </w:tbl>
    <w:p w14:paraId="6A8E0DD3" w14:textId="77777777" w:rsidR="00901EBE" w:rsidRDefault="00901EBE" w:rsidP="00EB56F7">
      <w:pPr>
        <w:pStyle w:val="ListParagraph"/>
        <w:ind w:left="518"/>
        <w:jc w:val="thaiDistribute"/>
        <w:rPr>
          <w:rFonts w:asciiTheme="majorBidi" w:hAnsiTheme="majorBidi"/>
          <w:szCs w:val="30"/>
        </w:rPr>
      </w:pPr>
    </w:p>
    <w:p w14:paraId="49D411FC" w14:textId="47AE0719" w:rsidR="0053435E" w:rsidRPr="0053435E" w:rsidRDefault="00EB56F7" w:rsidP="00A334CF">
      <w:pPr>
        <w:pStyle w:val="ListParagraph"/>
        <w:ind w:left="518"/>
        <w:jc w:val="thaiDistribute"/>
        <w:rPr>
          <w:lang w:val="th-TH"/>
        </w:rPr>
      </w:pPr>
      <w:r w:rsidRPr="00AA1EF5">
        <w:rPr>
          <w:rFonts w:asciiTheme="majorBidi" w:hAnsiTheme="majorBidi" w:hint="cs"/>
          <w:szCs w:val="30"/>
          <w:cs/>
        </w:rPr>
        <w:t>การจัดประเภทรายการใหม่นี้</w:t>
      </w:r>
      <w:r w:rsidRPr="00AA1EF5">
        <w:rPr>
          <w:rFonts w:asciiTheme="majorBidi" w:hAnsiTheme="majorBidi"/>
          <w:szCs w:val="30"/>
          <w:cs/>
        </w:rPr>
        <w:t xml:space="preserve"> </w:t>
      </w:r>
      <w:r w:rsidRPr="00AA1EF5">
        <w:rPr>
          <w:rFonts w:asciiTheme="majorBidi" w:hAnsiTheme="majorBidi" w:hint="cs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sectPr w:rsidR="0053435E" w:rsidRPr="0053435E" w:rsidSect="002D3587">
      <w:pgSz w:w="11909" w:h="16834" w:code="9"/>
      <w:pgMar w:top="691" w:right="1152" w:bottom="576" w:left="1080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0F3DB" w14:textId="77777777" w:rsidR="001F4B97" w:rsidRDefault="001F4B97">
      <w:r>
        <w:separator/>
      </w:r>
    </w:p>
  </w:endnote>
  <w:endnote w:type="continuationSeparator" w:id="0">
    <w:p w14:paraId="017BE6C9" w14:textId="77777777" w:rsidR="001F4B97" w:rsidRDefault="001F4B97">
      <w:r>
        <w:continuationSeparator/>
      </w:r>
    </w:p>
  </w:endnote>
  <w:endnote w:type="continuationNotice" w:id="1">
    <w:p w14:paraId="0F40B8B9" w14:textId="77777777" w:rsidR="001F4B97" w:rsidRDefault="001F4B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89234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435D2" w14:textId="68028BCE" w:rsidR="002D3587" w:rsidRDefault="002D35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4A0AF8" w14:textId="483A0002" w:rsidR="00AC0EDB" w:rsidRDefault="00AC0EDB" w:rsidP="00236957">
    <w:pPr>
      <w:pStyle w:val="Footer"/>
      <w:jc w:val="center"/>
      <w:rPr>
        <w:rFonts w:asciiTheme="majorBidi" w:hAnsiTheme="majorBidi" w:cstheme="majorBidi"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26263" w14:textId="77777777" w:rsidR="001F4B97" w:rsidRDefault="001F4B97">
      <w:r>
        <w:separator/>
      </w:r>
    </w:p>
  </w:footnote>
  <w:footnote w:type="continuationSeparator" w:id="0">
    <w:p w14:paraId="7AA3E39A" w14:textId="77777777" w:rsidR="001F4B97" w:rsidRDefault="001F4B97">
      <w:r>
        <w:continuationSeparator/>
      </w:r>
    </w:p>
  </w:footnote>
  <w:footnote w:type="continuationNotice" w:id="1">
    <w:p w14:paraId="76AC7685" w14:textId="77777777" w:rsidR="001F4B97" w:rsidRDefault="001F4B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3F78" w14:textId="372F416A" w:rsidR="00AC0EDB" w:rsidRPr="006D0FA5" w:rsidRDefault="00AC0EDB" w:rsidP="0030267F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D0FA5">
      <w:rPr>
        <w:b/>
        <w:bCs/>
        <w:sz w:val="32"/>
        <w:szCs w:val="32"/>
        <w:cs/>
      </w:rPr>
      <w:t xml:space="preserve">บริษัท </w:t>
    </w:r>
    <w:r w:rsidRPr="006D0FA5">
      <w:rPr>
        <w:rFonts w:hint="cs"/>
        <w:b/>
        <w:bCs/>
        <w:sz w:val="32"/>
        <w:szCs w:val="32"/>
        <w:cs/>
      </w:rPr>
      <w:t>เมพ คอร์ปอเรชั่น</w:t>
    </w:r>
    <w:r w:rsidRPr="006D0FA5">
      <w:rPr>
        <w:b/>
        <w:bCs/>
        <w:sz w:val="32"/>
        <w:szCs w:val="32"/>
        <w:cs/>
      </w:rPr>
      <w:t xml:space="preserve"> จำกัด</w:t>
    </w:r>
    <w:r w:rsidR="008042B1">
      <w:rPr>
        <w:b/>
        <w:bCs/>
        <w:sz w:val="32"/>
        <w:szCs w:val="32"/>
      </w:rPr>
      <w:t xml:space="preserve"> (</w:t>
    </w:r>
    <w:r w:rsidR="008042B1">
      <w:rPr>
        <w:rFonts w:hint="cs"/>
        <w:b/>
        <w:bCs/>
        <w:sz w:val="32"/>
        <w:szCs w:val="32"/>
        <w:cs/>
      </w:rPr>
      <w:t>มหาชน</w:t>
    </w:r>
    <w:r w:rsidR="008042B1">
      <w:rPr>
        <w:b/>
        <w:bCs/>
        <w:sz w:val="32"/>
        <w:szCs w:val="32"/>
      </w:rPr>
      <w:t>)</w:t>
    </w:r>
    <w:r w:rsidRPr="006D0FA5">
      <w:rPr>
        <w:b/>
        <w:bCs/>
        <w:sz w:val="32"/>
        <w:szCs w:val="32"/>
      </w:rPr>
      <w:t xml:space="preserve"> </w:t>
    </w:r>
    <w:r w:rsidRPr="006D0FA5">
      <w:rPr>
        <w:b/>
        <w:bCs/>
        <w:sz w:val="32"/>
        <w:szCs w:val="32"/>
        <w:cs/>
      </w:rPr>
      <w:t>และบริษัทย่อย</w:t>
    </w:r>
  </w:p>
  <w:p w14:paraId="1C4C1627" w14:textId="77777777" w:rsidR="00AC0EDB" w:rsidRPr="006D0FA5" w:rsidRDefault="00AC0EDB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6D0FA5">
      <w:rPr>
        <w:b/>
        <w:bCs/>
        <w:sz w:val="32"/>
        <w:szCs w:val="32"/>
        <w:cs/>
      </w:rPr>
      <w:t>หมายเหตุประกอบ</w:t>
    </w:r>
    <w:r w:rsidRPr="006D0FA5">
      <w:rPr>
        <w:rFonts w:hint="cs"/>
        <w:b/>
        <w:bCs/>
        <w:sz w:val="32"/>
        <w:szCs w:val="32"/>
        <w:cs/>
      </w:rPr>
      <w:t>งบ</w:t>
    </w:r>
    <w:r w:rsidRPr="006D0FA5">
      <w:rPr>
        <w:b/>
        <w:bCs/>
        <w:sz w:val="32"/>
        <w:szCs w:val="32"/>
        <w:cs/>
      </w:rPr>
      <w:t>การเงินระหว่างกาล</w:t>
    </w:r>
    <w:r w:rsidRPr="006D0FA5">
      <w:rPr>
        <w:rFonts w:hint="cs"/>
        <w:b/>
        <w:bCs/>
        <w:sz w:val="32"/>
        <w:szCs w:val="32"/>
        <w:cs/>
      </w:rPr>
      <w:t>แบบย่อ</w:t>
    </w:r>
  </w:p>
  <w:p w14:paraId="2DFA9316" w14:textId="789DA4CD" w:rsidR="00AC0EDB" w:rsidRPr="006D0FA5" w:rsidRDefault="00AC0EDB" w:rsidP="00D9100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6D0FA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6D0FA5">
      <w:rPr>
        <w:rFonts w:ascii="Angsana New" w:hAnsi="Angsana New"/>
        <w:sz w:val="32"/>
        <w:szCs w:val="32"/>
        <w:lang w:val="en-US" w:bidi="th-TH"/>
      </w:rPr>
      <w:t xml:space="preserve">31 </w:t>
    </w:r>
    <w:r w:rsidRPr="006D0FA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6D0FA5">
      <w:rPr>
        <w:rFonts w:ascii="Angsana New" w:hAnsi="Angsana New"/>
        <w:sz w:val="32"/>
        <w:szCs w:val="32"/>
        <w:lang w:bidi="th-TH"/>
      </w:rPr>
      <w:t>256</w:t>
    </w:r>
    <w:r w:rsidR="00AA34D0">
      <w:rPr>
        <w:rFonts w:ascii="Angsana New" w:hAnsi="Angsana New"/>
        <w:sz w:val="32"/>
        <w:szCs w:val="32"/>
        <w:lang w:val="en-US" w:bidi="th-TH"/>
      </w:rPr>
      <w:t>6</w:t>
    </w:r>
    <w:r w:rsidRPr="006D0FA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6D0FA5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6D0FA5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0E98053" w14:textId="77777777" w:rsidR="00AC0EDB" w:rsidRPr="00D75A11" w:rsidRDefault="00AC0EDB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72182201">
    <w:abstractNumId w:val="0"/>
  </w:num>
  <w:num w:numId="2" w16cid:durableId="1801876777">
    <w:abstractNumId w:val="1"/>
  </w:num>
  <w:num w:numId="3" w16cid:durableId="1642425286">
    <w:abstractNumId w:val="3"/>
  </w:num>
  <w:num w:numId="4" w16cid:durableId="159936468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C5A"/>
    <w:rsid w:val="00053F34"/>
    <w:rsid w:val="00054433"/>
    <w:rsid w:val="00054663"/>
    <w:rsid w:val="000553C1"/>
    <w:rsid w:val="0005542F"/>
    <w:rsid w:val="00055589"/>
    <w:rsid w:val="000555DE"/>
    <w:rsid w:val="000558C4"/>
    <w:rsid w:val="00055BCF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4D5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6E0"/>
    <w:rsid w:val="00073C23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500"/>
    <w:rsid w:val="000D262E"/>
    <w:rsid w:val="000D26F0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DCB"/>
    <w:rsid w:val="00124E40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07"/>
    <w:rsid w:val="00174060"/>
    <w:rsid w:val="00174161"/>
    <w:rsid w:val="0017439B"/>
    <w:rsid w:val="00174BF5"/>
    <w:rsid w:val="0017501B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B09"/>
    <w:rsid w:val="001C4325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B97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6A6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5D8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A1B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2C91"/>
    <w:rsid w:val="002D304C"/>
    <w:rsid w:val="002D3165"/>
    <w:rsid w:val="002D3364"/>
    <w:rsid w:val="002D3587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E85"/>
    <w:rsid w:val="00302EE6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6E7B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811"/>
    <w:rsid w:val="00326D2B"/>
    <w:rsid w:val="00327557"/>
    <w:rsid w:val="00327892"/>
    <w:rsid w:val="00327D0B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D9"/>
    <w:rsid w:val="00391AC0"/>
    <w:rsid w:val="00391B41"/>
    <w:rsid w:val="00391CD1"/>
    <w:rsid w:val="0039201C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38A"/>
    <w:rsid w:val="004424A2"/>
    <w:rsid w:val="0044275B"/>
    <w:rsid w:val="00442988"/>
    <w:rsid w:val="0044312A"/>
    <w:rsid w:val="004433CA"/>
    <w:rsid w:val="004434E7"/>
    <w:rsid w:val="004434FD"/>
    <w:rsid w:val="0044411B"/>
    <w:rsid w:val="00444262"/>
    <w:rsid w:val="00444276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5277"/>
    <w:rsid w:val="004D5780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178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35E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643C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22C9"/>
    <w:rsid w:val="00583C2E"/>
    <w:rsid w:val="00583CF9"/>
    <w:rsid w:val="00583D32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9"/>
    <w:rsid w:val="005B04D0"/>
    <w:rsid w:val="005B0F57"/>
    <w:rsid w:val="005B125A"/>
    <w:rsid w:val="005B1282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074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2FA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931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7D4"/>
    <w:rsid w:val="006B0BC4"/>
    <w:rsid w:val="006B0C71"/>
    <w:rsid w:val="006B105C"/>
    <w:rsid w:val="006B121A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F5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B5B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4E41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3AD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6EEF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14"/>
    <w:rsid w:val="00802A7B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36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5005"/>
    <w:rsid w:val="00815050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3DEF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C5D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93C"/>
    <w:rsid w:val="008A5D48"/>
    <w:rsid w:val="008A6214"/>
    <w:rsid w:val="008A6608"/>
    <w:rsid w:val="008A663B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CED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9C7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9F3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0D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1EBE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39FC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F6B"/>
    <w:rsid w:val="009334D2"/>
    <w:rsid w:val="00933750"/>
    <w:rsid w:val="009337FE"/>
    <w:rsid w:val="00933D72"/>
    <w:rsid w:val="00934126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07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2D12"/>
    <w:rsid w:val="0098319B"/>
    <w:rsid w:val="00983693"/>
    <w:rsid w:val="00983AA5"/>
    <w:rsid w:val="009840FC"/>
    <w:rsid w:val="00984426"/>
    <w:rsid w:val="009846BF"/>
    <w:rsid w:val="00984BFA"/>
    <w:rsid w:val="0098502E"/>
    <w:rsid w:val="00985EC8"/>
    <w:rsid w:val="00985FAB"/>
    <w:rsid w:val="00986140"/>
    <w:rsid w:val="00986301"/>
    <w:rsid w:val="00986632"/>
    <w:rsid w:val="009869D7"/>
    <w:rsid w:val="00986F20"/>
    <w:rsid w:val="009870DC"/>
    <w:rsid w:val="00987174"/>
    <w:rsid w:val="009872C9"/>
    <w:rsid w:val="00987DE5"/>
    <w:rsid w:val="00987ECD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07F0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50A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2FC3"/>
    <w:rsid w:val="00A43ADA"/>
    <w:rsid w:val="00A43E68"/>
    <w:rsid w:val="00A43F7E"/>
    <w:rsid w:val="00A44536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3EF"/>
    <w:rsid w:val="00A506B2"/>
    <w:rsid w:val="00A50766"/>
    <w:rsid w:val="00A51131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05A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0"/>
    <w:rsid w:val="00A8374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C9"/>
    <w:rsid w:val="00A950DC"/>
    <w:rsid w:val="00A95376"/>
    <w:rsid w:val="00A954BA"/>
    <w:rsid w:val="00A95791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7F3"/>
    <w:rsid w:val="00AA284E"/>
    <w:rsid w:val="00AA2ABA"/>
    <w:rsid w:val="00AA2E80"/>
    <w:rsid w:val="00AA31A1"/>
    <w:rsid w:val="00AA3477"/>
    <w:rsid w:val="00AA34D0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27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225A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AAC"/>
    <w:rsid w:val="00BC5F4D"/>
    <w:rsid w:val="00BC6324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04E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1F51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B48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90E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E7E0E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3D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DF2"/>
    <w:rsid w:val="00E30EE3"/>
    <w:rsid w:val="00E3191E"/>
    <w:rsid w:val="00E31C33"/>
    <w:rsid w:val="00E32164"/>
    <w:rsid w:val="00E32396"/>
    <w:rsid w:val="00E3254D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4EC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314"/>
    <w:rsid w:val="00E97467"/>
    <w:rsid w:val="00E97BAE"/>
    <w:rsid w:val="00E97E47"/>
    <w:rsid w:val="00EA0C4C"/>
    <w:rsid w:val="00EA0E46"/>
    <w:rsid w:val="00EA1112"/>
    <w:rsid w:val="00EA1325"/>
    <w:rsid w:val="00EA142C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40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0EAC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7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0DA7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25"/>
    <w:rsid w:val="00F85AA2"/>
    <w:rsid w:val="00F85B8D"/>
    <w:rsid w:val="00F85E16"/>
    <w:rsid w:val="00F86186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B4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3598513F-58F8-4F52-9510-272D8742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557</TotalTime>
  <Pages>8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Thanathorn, Laohapaisan</cp:lastModifiedBy>
  <cp:revision>140</cp:revision>
  <cp:lastPrinted>2023-05-01T18:08:00Z</cp:lastPrinted>
  <dcterms:created xsi:type="dcterms:W3CDTF">2023-04-17T03:25:00Z</dcterms:created>
  <dcterms:modified xsi:type="dcterms:W3CDTF">2023-05-08T13:48:00Z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