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706E7" w14:textId="77777777" w:rsidR="00804175" w:rsidRPr="00413E48" w:rsidRDefault="00804175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413E4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13E4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13E4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E509964" w14:textId="77777777" w:rsidR="002B6838" w:rsidRPr="00413E48" w:rsidRDefault="002B6838" w:rsidP="00A33987">
      <w:pPr>
        <w:pStyle w:val="IndexHeading1"/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25198A7D" w14:textId="55C1CE53" w:rsidR="00804175" w:rsidRPr="00413E48" w:rsidRDefault="008B7A98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</w:rPr>
      </w:pPr>
      <w:r w:rsidRPr="00413E4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2B6838" w:rsidRPr="00413E48">
        <w:rPr>
          <w:rFonts w:asciiTheme="majorBidi" w:hAnsiTheme="majorBidi" w:cstheme="majorBidi"/>
          <w:sz w:val="30"/>
          <w:szCs w:val="30"/>
          <w:lang w:bidi="th-TH"/>
        </w:rPr>
        <w:tab/>
      </w:r>
      <w:bookmarkStart w:id="0" w:name="_Hlk110447318"/>
      <w:r w:rsidR="00804175" w:rsidRPr="00413E4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FE2AC4F" w14:textId="0C2C692C" w:rsidR="00804175" w:rsidRPr="00413E48" w:rsidRDefault="008B7A98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13E4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2B6838" w:rsidRPr="00413E48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413E4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5F936CE" w14:textId="4CBAAB20" w:rsidR="00804175" w:rsidRPr="00413E48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13E4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2B6838" w:rsidRPr="00413E48">
        <w:rPr>
          <w:rFonts w:asciiTheme="majorBidi" w:hAnsiTheme="majorBidi" w:cstheme="majorBidi"/>
          <w:sz w:val="30"/>
          <w:szCs w:val="30"/>
          <w:lang w:bidi="th-TH"/>
        </w:rPr>
        <w:tab/>
      </w:r>
      <w:r w:rsidR="00804175" w:rsidRPr="00413E4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4B84A17" w14:textId="4F9A8992" w:rsidR="006F65BC" w:rsidRPr="00413E48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13E48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6F65BC" w:rsidRPr="00413E48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13E4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ลูกหนี้การค้าและลูกหนี้อื่น</w:t>
      </w:r>
    </w:p>
    <w:p w14:paraId="7CFF123E" w14:textId="073C6DE4" w:rsidR="00A91D6F" w:rsidRPr="00413E48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413E48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2B6838" w:rsidRPr="00413E48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13E4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บริษัทร่วมและการร่วมค้า</w:t>
      </w:r>
    </w:p>
    <w:p w14:paraId="606BD613" w14:textId="4E59C383" w:rsidR="00ED29AA" w:rsidRPr="00413E48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413E48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ED29AA" w:rsidRPr="00413E48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13E48"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อสังหาริมทรัพย์เพื่อการลงทุนและ</w:t>
      </w:r>
      <w:r w:rsidR="00EE6646" w:rsidRPr="00413E48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40072FE" w14:textId="4E79D7B8" w:rsidR="006F65BC" w:rsidRPr="00413E48" w:rsidRDefault="009C11FA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13E48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6F65BC" w:rsidRPr="00413E48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13E48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404836D1" w14:textId="72E1EF3F" w:rsidR="00086B28" w:rsidRPr="00413E48" w:rsidRDefault="00DE5897" w:rsidP="00A3398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13E48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086B28" w:rsidRPr="00413E48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13E48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2D6BC0C6" w14:textId="076AE093" w:rsidR="00523C4F" w:rsidRPr="00413E48" w:rsidRDefault="00DE5897" w:rsidP="00A33987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13E48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6F65BC" w:rsidRPr="00413E48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6F65BC" w:rsidRPr="00413E48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EE6646" w:rsidRPr="00413E48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19CF4566" w14:textId="5319C6AF" w:rsidR="00ED29AA" w:rsidRPr="00413E48" w:rsidRDefault="008B7A98" w:rsidP="00A33987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13E48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="00ED29AA" w:rsidRPr="00413E48">
        <w:rPr>
          <w:rFonts w:asciiTheme="majorBidi" w:hAnsiTheme="majorBidi" w:cstheme="majorBidi"/>
          <w:sz w:val="30"/>
          <w:szCs w:val="30"/>
          <w:lang w:bidi="th-TH"/>
        </w:rPr>
        <w:tab/>
      </w:r>
      <w:r w:rsidR="00ED29AA" w:rsidRPr="00413E48">
        <w:rPr>
          <w:rFonts w:asciiTheme="majorBidi" w:hAnsiTheme="majorBidi" w:cstheme="majorBidi"/>
          <w:sz w:val="30"/>
          <w:szCs w:val="30"/>
          <w:lang w:bidi="th-TH"/>
        </w:rPr>
        <w:tab/>
      </w:r>
      <w:r w:rsidR="00EE6646" w:rsidRPr="00413E48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FA608E3" w14:textId="59864342" w:rsidR="004D36EE" w:rsidRPr="00413E48" w:rsidRDefault="008B7A98" w:rsidP="00A33987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413E48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 w:rsidR="004D36EE" w:rsidRPr="00413E48">
        <w:rPr>
          <w:rFonts w:asciiTheme="majorBidi" w:hAnsiTheme="majorBidi" w:cstheme="majorBidi"/>
          <w:sz w:val="30"/>
          <w:szCs w:val="30"/>
          <w:lang w:bidi="th-TH"/>
        </w:rPr>
        <w:tab/>
      </w:r>
      <w:r w:rsidR="004D36EE" w:rsidRPr="00413E48">
        <w:rPr>
          <w:rFonts w:asciiTheme="majorBidi" w:hAnsiTheme="majorBidi" w:cstheme="majorBidi"/>
          <w:sz w:val="30"/>
          <w:szCs w:val="30"/>
          <w:lang w:bidi="th-TH"/>
        </w:rPr>
        <w:tab/>
      </w:r>
      <w:r w:rsidR="004D36EE" w:rsidRPr="00413E48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099A52B0" w14:textId="7EA32528" w:rsidR="00694B55" w:rsidRPr="00413E48" w:rsidRDefault="008B7A98" w:rsidP="00A33987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13E48">
        <w:rPr>
          <w:rFonts w:asciiTheme="majorBidi" w:hAnsiTheme="majorBidi" w:cstheme="majorBidi"/>
          <w:sz w:val="30"/>
          <w:szCs w:val="30"/>
          <w:lang w:val="en-US" w:bidi="th-TH"/>
        </w:rPr>
        <w:t>12</w:t>
      </w:r>
      <w:r w:rsidR="00694B55" w:rsidRPr="00413E48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694B55" w:rsidRPr="00413E48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6F65BC" w:rsidRPr="00413E48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062EA01" w14:textId="61C0AAF2" w:rsidR="00C154D8" w:rsidRPr="00413E48" w:rsidRDefault="008B7A98" w:rsidP="00F753ED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13E48">
        <w:rPr>
          <w:rFonts w:asciiTheme="majorBidi" w:hAnsiTheme="majorBidi" w:cstheme="majorBidi" w:hint="cs"/>
          <w:sz w:val="30"/>
          <w:szCs w:val="30"/>
          <w:lang w:val="en-US"/>
        </w:rPr>
        <w:t>1</w:t>
      </w:r>
      <w:r w:rsidR="00DE5897" w:rsidRPr="00413E48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6B1417" w:rsidRPr="00413E48">
        <w:rPr>
          <w:rFonts w:asciiTheme="majorBidi" w:hAnsiTheme="majorBidi" w:cstheme="majorBidi"/>
          <w:sz w:val="30"/>
          <w:szCs w:val="30"/>
          <w:cs/>
        </w:rPr>
        <w:tab/>
      </w:r>
      <w:r w:rsidR="006B1417" w:rsidRPr="00413E48">
        <w:rPr>
          <w:rFonts w:asciiTheme="majorBidi" w:hAnsiTheme="majorBidi" w:cstheme="majorBidi"/>
          <w:sz w:val="30"/>
          <w:szCs w:val="30"/>
          <w:cs/>
        </w:rPr>
        <w:tab/>
      </w:r>
      <w:r w:rsidR="006B1417" w:rsidRPr="00413E48"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  <w:bookmarkEnd w:id="0"/>
      <w:r w:rsidR="00C154D8" w:rsidRPr="00413E48">
        <w:rPr>
          <w:rFonts w:asciiTheme="majorBidi" w:hAnsiTheme="majorBidi" w:cstheme="majorBidi"/>
          <w:sz w:val="30"/>
          <w:szCs w:val="30"/>
        </w:rPr>
        <w:tab/>
      </w:r>
    </w:p>
    <w:p w14:paraId="6DB7E773" w14:textId="77777777" w:rsidR="00733200" w:rsidRPr="00413E48" w:rsidRDefault="00733200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3724BC" w14:textId="77777777" w:rsidR="00B63674" w:rsidRPr="00413E48" w:rsidRDefault="00B63674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90F33" w14:textId="77777777" w:rsidR="00804175" w:rsidRPr="00413E48" w:rsidRDefault="00804175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13E48">
        <w:rPr>
          <w:rFonts w:asciiTheme="majorBidi" w:hAnsiTheme="majorBidi" w:cstheme="majorBidi"/>
          <w:sz w:val="30"/>
          <w:szCs w:val="30"/>
          <w:cs/>
        </w:rPr>
        <w:br w:type="page"/>
      </w:r>
      <w:r w:rsidRPr="00413E4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18D544" w14:textId="77777777" w:rsidR="00804175" w:rsidRPr="00413E48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BA8551" w14:textId="0533532F" w:rsidR="00804175" w:rsidRPr="00413E48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13E4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4E7A4C" w:rsidRPr="00413E48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6C3596"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413E48">
        <w:rPr>
          <w:rFonts w:asciiTheme="majorBidi" w:hAnsiTheme="majorBidi" w:cstheme="majorBidi"/>
          <w:sz w:val="30"/>
          <w:szCs w:val="30"/>
        </w:rPr>
        <w:t>11</w:t>
      </w:r>
      <w:r w:rsidR="00BB71FA"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="00BB71FA" w:rsidRPr="00413E48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="00BB71FA" w:rsidRPr="00413E4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="00BB71FA" w:rsidRPr="00413E48">
        <w:rPr>
          <w:rFonts w:asciiTheme="majorBidi" w:hAnsiTheme="majorBidi" w:cstheme="majorBidi"/>
          <w:sz w:val="30"/>
          <w:szCs w:val="30"/>
        </w:rPr>
        <w:t>566</w:t>
      </w:r>
    </w:p>
    <w:p w14:paraId="4B9958AE" w14:textId="77777777" w:rsidR="00804175" w:rsidRPr="00413E48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EBE666" w14:textId="77777777" w:rsidR="00804175" w:rsidRPr="00413E48" w:rsidRDefault="00804175" w:rsidP="00F77B2E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413E4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78F2B310" w14:textId="77777777" w:rsidR="002B6838" w:rsidRPr="00413E48" w:rsidRDefault="002B6838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CC6F1E" w14:textId="034BFDCE" w:rsidR="00161423" w:rsidRPr="00413E48" w:rsidRDefault="0090253B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413E48">
        <w:rPr>
          <w:rFonts w:asciiTheme="majorBidi" w:hAnsiTheme="majorBidi" w:cstheme="majorBidi"/>
          <w:cs/>
          <w:lang w:val="en-US"/>
        </w:rPr>
        <w:t>บริษัท มิลเลนเนียม กรุ๊ป คอร์ปอเรชั่น (เอเชีย) จำกัด</w:t>
      </w:r>
      <w:r w:rsidR="00DE5546" w:rsidRPr="00413E48">
        <w:rPr>
          <w:rFonts w:asciiTheme="majorBidi" w:hAnsiTheme="majorBidi" w:cstheme="majorBidi" w:hint="cs"/>
          <w:cs/>
          <w:lang w:val="en-US"/>
        </w:rPr>
        <w:t xml:space="preserve"> </w:t>
      </w:r>
      <w:r w:rsidR="00DE5546" w:rsidRPr="00413E48">
        <w:rPr>
          <w:rFonts w:asciiTheme="majorBidi" w:hAnsiTheme="majorBidi" w:cstheme="majorBidi" w:hint="cs"/>
          <w:cs/>
        </w:rPr>
        <w:t>(มหาชน)</w:t>
      </w:r>
      <w:r w:rsidR="00161423" w:rsidRPr="00413E48">
        <w:rPr>
          <w:rFonts w:asciiTheme="majorBidi" w:hAnsiTheme="majorBidi" w:cstheme="majorBidi"/>
          <w:cs/>
          <w:lang w:val="en-US"/>
        </w:rPr>
        <w:t xml:space="preserve"> </w:t>
      </w:r>
      <w:r w:rsidR="00A97590" w:rsidRPr="00413E48">
        <w:rPr>
          <w:rFonts w:asciiTheme="majorBidi" w:hAnsiTheme="majorBidi" w:cstheme="majorBidi"/>
          <w:cs/>
          <w:lang w:val="en-US"/>
        </w:rPr>
        <w:t>(</w:t>
      </w:r>
      <w:r w:rsidR="00161423" w:rsidRPr="00413E48">
        <w:rPr>
          <w:rFonts w:asciiTheme="majorBidi" w:hAnsiTheme="majorBidi" w:cstheme="majorBidi"/>
          <w:lang w:val="en-US"/>
        </w:rPr>
        <w:t>“</w:t>
      </w:r>
      <w:r w:rsidR="00161423" w:rsidRPr="00413E48">
        <w:rPr>
          <w:rFonts w:asciiTheme="majorBidi" w:hAnsiTheme="majorBidi" w:cstheme="majorBidi"/>
          <w:cs/>
          <w:lang w:val="en-US"/>
        </w:rPr>
        <w:t>บริษัท</w:t>
      </w:r>
      <w:r w:rsidR="00161423" w:rsidRPr="00413E48">
        <w:rPr>
          <w:rFonts w:asciiTheme="majorBidi" w:hAnsiTheme="majorBidi" w:cstheme="majorBidi"/>
          <w:lang w:val="en-US"/>
        </w:rPr>
        <w:t>”</w:t>
      </w:r>
      <w:r w:rsidR="00A97590" w:rsidRPr="00413E48">
        <w:rPr>
          <w:rFonts w:asciiTheme="majorBidi" w:hAnsiTheme="majorBidi" w:cstheme="majorBidi"/>
          <w:cs/>
          <w:lang w:val="en-US"/>
        </w:rPr>
        <w:t>)</w:t>
      </w:r>
      <w:r w:rsidR="00161423" w:rsidRPr="00413E48">
        <w:rPr>
          <w:rFonts w:asciiTheme="majorBidi" w:hAnsiTheme="majorBidi" w:cstheme="majorBidi"/>
          <w:lang w:val="en-US"/>
        </w:rPr>
        <w:t xml:space="preserve"> </w:t>
      </w:r>
      <w:r w:rsidR="00C949AA" w:rsidRPr="00413E48">
        <w:rPr>
          <w:rFonts w:asciiTheme="majorBidi" w:hAnsiTheme="majorBidi" w:cstheme="majorBidi"/>
          <w:cs/>
          <w:lang w:val="en-US"/>
        </w:rPr>
        <w:t xml:space="preserve">ดำเนินธุรกิจหลักเกี่ยวกับการรับให้บริการปรึกษาด้านบริหารงานและเป็นผู้จัดการดูแลผลประโยชน์ </w:t>
      </w:r>
      <w:r w:rsidR="00A97590" w:rsidRPr="00413E48">
        <w:rPr>
          <w:rFonts w:asciiTheme="majorBidi" w:hAnsiTheme="majorBidi" w:cstheme="majorBidi"/>
          <w:cs/>
          <w:lang w:val="en-US"/>
        </w:rPr>
        <w:t xml:space="preserve">บริษัท มิลเลนเนียม กรุ๊ป คอร์ปอเรชั่น (เอเชีย) จำกัด </w:t>
      </w:r>
      <w:r w:rsidR="00DE5546" w:rsidRPr="00413E48">
        <w:rPr>
          <w:rFonts w:asciiTheme="majorBidi" w:hAnsiTheme="majorBidi" w:cstheme="majorBidi" w:hint="cs"/>
          <w:cs/>
        </w:rPr>
        <w:t>(มหาชน)</w:t>
      </w:r>
      <w:r w:rsidR="00DE5546" w:rsidRPr="00413E48">
        <w:rPr>
          <w:rFonts w:asciiTheme="majorBidi" w:hAnsiTheme="majorBidi" w:cstheme="majorBidi" w:hint="cs"/>
          <w:cs/>
          <w:lang w:val="en-US"/>
        </w:rPr>
        <w:t xml:space="preserve"> </w:t>
      </w:r>
      <w:r w:rsidR="00A97590" w:rsidRPr="00413E48">
        <w:rPr>
          <w:rFonts w:asciiTheme="majorBidi" w:hAnsiTheme="majorBidi" w:cstheme="majorBidi"/>
          <w:cs/>
          <w:lang w:val="en-US"/>
        </w:rPr>
        <w:t>(</w:t>
      </w:r>
      <w:r w:rsidR="00A97590" w:rsidRPr="00413E48">
        <w:rPr>
          <w:rFonts w:asciiTheme="majorBidi" w:hAnsiTheme="majorBidi" w:cstheme="majorBidi"/>
          <w:lang w:val="en-US"/>
        </w:rPr>
        <w:t>“</w:t>
      </w:r>
      <w:r w:rsidR="00A97590" w:rsidRPr="00413E48">
        <w:rPr>
          <w:rFonts w:asciiTheme="majorBidi" w:hAnsiTheme="majorBidi" w:cstheme="majorBidi"/>
          <w:cs/>
          <w:lang w:val="en-US"/>
        </w:rPr>
        <w:t>บริษัท</w:t>
      </w:r>
      <w:r w:rsidR="00A97590" w:rsidRPr="00413E48">
        <w:rPr>
          <w:rFonts w:asciiTheme="majorBidi" w:hAnsiTheme="majorBidi" w:cstheme="majorBidi"/>
          <w:lang w:val="en-US"/>
        </w:rPr>
        <w:t>”</w:t>
      </w:r>
      <w:r w:rsidR="00A97590" w:rsidRPr="00413E48">
        <w:rPr>
          <w:rFonts w:asciiTheme="majorBidi" w:hAnsiTheme="majorBidi" w:cstheme="majorBidi"/>
          <w:cs/>
          <w:lang w:val="en-US"/>
        </w:rPr>
        <w:t>)</w:t>
      </w:r>
      <w:r w:rsidR="00A97590" w:rsidRPr="00413E48">
        <w:rPr>
          <w:rFonts w:asciiTheme="majorBidi" w:hAnsiTheme="majorBidi" w:cstheme="majorBidi"/>
          <w:lang w:val="en-US"/>
        </w:rPr>
        <w:t xml:space="preserve"> </w:t>
      </w:r>
      <w:r w:rsidR="00A97590" w:rsidRPr="00413E48">
        <w:rPr>
          <w:rFonts w:asciiTheme="majorBidi" w:hAnsiTheme="majorBidi" w:cstheme="majorBidi"/>
          <w:cs/>
          <w:lang w:val="en-US"/>
        </w:rPr>
        <w:t>และบริษัทย่อย</w:t>
      </w:r>
      <w:r w:rsidR="00A97590" w:rsidRPr="00413E48">
        <w:rPr>
          <w:rFonts w:asciiTheme="majorBidi" w:hAnsiTheme="majorBidi" w:cstheme="majorBidi"/>
          <w:lang w:val="en-US"/>
        </w:rPr>
        <w:t xml:space="preserve"> (</w:t>
      </w:r>
      <w:r w:rsidR="00A97590" w:rsidRPr="00413E48">
        <w:rPr>
          <w:rFonts w:asciiTheme="majorBidi" w:hAnsiTheme="majorBidi" w:cstheme="majorBidi"/>
          <w:cs/>
          <w:lang w:val="en-US"/>
        </w:rPr>
        <w:t xml:space="preserve">รวมกันเรียกว่า </w:t>
      </w:r>
      <w:r w:rsidR="00A97590" w:rsidRPr="00413E48">
        <w:rPr>
          <w:rFonts w:asciiTheme="majorBidi" w:hAnsiTheme="majorBidi" w:cstheme="majorBidi"/>
          <w:lang w:val="en-US"/>
        </w:rPr>
        <w:t>“</w:t>
      </w:r>
      <w:r w:rsidR="00A97590" w:rsidRPr="00413E48">
        <w:rPr>
          <w:rFonts w:asciiTheme="majorBidi" w:hAnsiTheme="majorBidi" w:cstheme="majorBidi"/>
          <w:cs/>
          <w:lang w:val="en-US"/>
        </w:rPr>
        <w:t>กลุ่มบริษัท</w:t>
      </w:r>
      <w:r w:rsidR="00A97590" w:rsidRPr="00413E48">
        <w:rPr>
          <w:rFonts w:asciiTheme="majorBidi" w:hAnsiTheme="majorBidi" w:cstheme="majorBidi"/>
          <w:lang w:val="en-US"/>
        </w:rPr>
        <w:t xml:space="preserve">”) </w:t>
      </w:r>
      <w:r w:rsidR="00C949AA" w:rsidRPr="00413E48">
        <w:rPr>
          <w:rFonts w:asciiTheme="majorBidi" w:hAnsiTheme="majorBidi" w:cstheme="majorBidi"/>
          <w:cs/>
          <w:lang w:val="en-US"/>
        </w:rPr>
        <w:t>ดำเนินธุรกิจหลักเกี่ยวกับการจำหน่ายรถยนต์ เรือ และอะไหล่อุปกรณ์</w:t>
      </w:r>
      <w:r w:rsidR="006266E9" w:rsidRPr="00413E48">
        <w:rPr>
          <w:rFonts w:asciiTheme="majorBidi" w:hAnsiTheme="majorBidi" w:cstheme="majorBidi"/>
          <w:lang w:val="en-US"/>
        </w:rPr>
        <w:t xml:space="preserve"> </w:t>
      </w:r>
      <w:r w:rsidR="00C949AA" w:rsidRPr="00413E48">
        <w:rPr>
          <w:rFonts w:asciiTheme="majorBidi" w:hAnsiTheme="majorBidi" w:cstheme="majorBidi"/>
          <w:cs/>
          <w:lang w:val="en-US"/>
        </w:rPr>
        <w:t>ทั้งในฐานะผู้นำเข้าและตัวแทนจัดจำหน่าย บริการซ่อมแซมบำรุงรักษารถยนต์และบริการอื่นๆ บริการให้เช่ารถยนต์และบริการคนขับรถ บริการวางระบบคอมพิวเตอร์ ระบบโทรศัพท์ โปรแกรมคอมพิวเตอร์ บริการด้านการพัฒนาและฝึกอบรมทรัพยากรบุคคลและบริการบริหารงานด้านการตลาด นายหน้าประกันภัย</w:t>
      </w:r>
      <w:r w:rsidR="00EA5D41" w:rsidRPr="00413E48">
        <w:rPr>
          <w:rFonts w:asciiTheme="majorBidi" w:hAnsiTheme="majorBidi" w:cstheme="majorBidi" w:hint="cs"/>
          <w:cs/>
          <w:lang w:val="en-US"/>
        </w:rPr>
        <w:t xml:space="preserve"> </w:t>
      </w:r>
      <w:r w:rsidR="00C949AA" w:rsidRPr="00413E48">
        <w:rPr>
          <w:rFonts w:asciiTheme="majorBidi" w:hAnsiTheme="majorBidi" w:cstheme="majorBidi"/>
          <w:cs/>
          <w:lang w:val="en-US"/>
        </w:rPr>
        <w:t>การให้สินเชื่อสำหรับยานพาหนะ</w:t>
      </w:r>
      <w:r w:rsidR="00161423" w:rsidRPr="00413E48">
        <w:rPr>
          <w:rFonts w:asciiTheme="majorBidi" w:hAnsiTheme="majorBidi" w:cstheme="majorBidi"/>
          <w:cs/>
          <w:lang w:val="en-US"/>
        </w:rPr>
        <w:t xml:space="preserve"> </w:t>
      </w:r>
      <w:r w:rsidR="00A33987" w:rsidRPr="00413E48">
        <w:rPr>
          <w:rFonts w:asciiTheme="majorBidi" w:hAnsiTheme="majorBidi" w:cstheme="majorBidi" w:hint="cs"/>
          <w:cs/>
          <w:lang w:val="en-US"/>
        </w:rPr>
        <w:t>และ</w:t>
      </w:r>
      <w:r w:rsidR="00EA5D41" w:rsidRPr="00413E48">
        <w:rPr>
          <w:rFonts w:asciiTheme="majorBidi" w:hAnsiTheme="majorBidi" w:cstheme="majorBidi" w:hint="cs"/>
          <w:cs/>
          <w:lang w:val="en-US"/>
        </w:rPr>
        <w:t>ธุรกิจการจัดหาลูกค้าสำหรับบริการให้เช่าเครื่องบินเจ็ตส่วนตัว</w:t>
      </w:r>
    </w:p>
    <w:p w14:paraId="155485CE" w14:textId="669DEBA1" w:rsidR="00C519F0" w:rsidRPr="00413E48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53656E62" w14:textId="450F8FAA" w:rsidR="00C519F0" w:rsidRPr="00413E48" w:rsidRDefault="00C519F0" w:rsidP="00161423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413E48">
        <w:rPr>
          <w:rFonts w:asciiTheme="majorBidi" w:hAnsiTheme="majorBidi" w:cstheme="majorBidi" w:hint="cs"/>
          <w:cs/>
          <w:lang w:val="en-US"/>
        </w:rPr>
        <w:t xml:space="preserve">บริษัทได้จดทะเบียนกับตลาดหลักทรัพย์แห่งประเทศไทยเมื่อเดือนเมษายน </w:t>
      </w:r>
      <w:r w:rsidR="008B7A98" w:rsidRPr="00413E48">
        <w:rPr>
          <w:rFonts w:asciiTheme="majorBidi" w:hAnsiTheme="majorBidi" w:cstheme="majorBidi"/>
          <w:lang w:val="en-US"/>
        </w:rPr>
        <w:t>2</w:t>
      </w:r>
      <w:r w:rsidRPr="00413E48">
        <w:rPr>
          <w:rFonts w:asciiTheme="majorBidi" w:hAnsiTheme="majorBidi" w:cstheme="majorBidi"/>
          <w:lang w:val="en-US"/>
        </w:rPr>
        <w:t>566</w:t>
      </w:r>
    </w:p>
    <w:p w14:paraId="3941AC66" w14:textId="77777777" w:rsidR="006D68E2" w:rsidRPr="00413E48" w:rsidRDefault="006D68E2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77F893E" w14:textId="54B66DD3" w:rsidR="00424056" w:rsidRPr="00413E48" w:rsidRDefault="00804175" w:rsidP="000B138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13E4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62C0CE3D" w14:textId="77777777" w:rsidR="00161423" w:rsidRPr="00413E48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4D547" w14:textId="0DD05CE8" w:rsidR="00CD0B49" w:rsidRPr="00413E48" w:rsidRDefault="00970EFB" w:rsidP="00CD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413E48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9C11FA" w:rsidRPr="00413E48">
        <w:rPr>
          <w:rFonts w:asciiTheme="majorBidi" w:hAnsiTheme="majorBidi" w:cstheme="majorBidi"/>
          <w:sz w:val="30"/>
          <w:szCs w:val="30"/>
        </w:rPr>
        <w:t>34</w:t>
      </w:r>
      <w:r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Pr="00413E48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13E4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13E48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413E48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A33987" w:rsidRPr="00413E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519F0" w:rsidRPr="00413E48">
        <w:rPr>
          <w:rFonts w:asciiTheme="majorBidi" w:hAnsiTheme="majorBidi" w:cs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42B70" w:rsidRPr="00413E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0A34" w:rsidRPr="00413E48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</w:t>
      </w:r>
      <w:r w:rsidR="00210A68" w:rsidRPr="00413E48">
        <w:rPr>
          <w:rFonts w:asciiTheme="majorBidi" w:hAnsiTheme="majorBidi" w:cstheme="majorBidi" w:hint="cs"/>
          <w:sz w:val="30"/>
          <w:szCs w:val="30"/>
          <w:cs/>
        </w:rPr>
        <w:t>ล</w:t>
      </w:r>
      <w:r w:rsidR="00200A34" w:rsidRPr="00413E48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200A34"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="009C11FA" w:rsidRPr="00413E48">
        <w:rPr>
          <w:rFonts w:asciiTheme="majorBidi" w:hAnsiTheme="majorBidi" w:cstheme="majorBidi"/>
          <w:sz w:val="30"/>
          <w:szCs w:val="30"/>
        </w:rPr>
        <w:t>3</w:t>
      </w:r>
      <w:r w:rsidR="008B7A98" w:rsidRPr="00413E48">
        <w:rPr>
          <w:rFonts w:asciiTheme="majorBidi" w:hAnsiTheme="majorBidi" w:cstheme="majorBidi"/>
          <w:sz w:val="30"/>
          <w:szCs w:val="30"/>
        </w:rPr>
        <w:t>1</w:t>
      </w:r>
      <w:r w:rsidR="00200A34"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="00200A34" w:rsidRPr="00413E4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00A34"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="009C11FA" w:rsidRPr="00413E48">
        <w:rPr>
          <w:rFonts w:asciiTheme="majorBidi" w:hAnsiTheme="majorBidi" w:cstheme="majorBidi"/>
          <w:sz w:val="30"/>
          <w:szCs w:val="30"/>
        </w:rPr>
        <w:t>56</w:t>
      </w:r>
      <w:r w:rsidR="006C6BB4" w:rsidRPr="00413E48">
        <w:rPr>
          <w:rFonts w:asciiTheme="majorBidi" w:hAnsiTheme="majorBidi" w:cstheme="majorBidi"/>
          <w:sz w:val="30"/>
          <w:szCs w:val="30"/>
        </w:rPr>
        <w:t>5</w:t>
      </w:r>
    </w:p>
    <w:p w14:paraId="4966B379" w14:textId="77777777" w:rsidR="00970EFB" w:rsidRPr="00413E48" w:rsidRDefault="00970EFB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B26296" w14:textId="5782478E" w:rsidR="000B1385" w:rsidRPr="00413E48" w:rsidRDefault="00200A34" w:rsidP="0062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13E48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="009C11FA" w:rsidRPr="00413E48">
        <w:rPr>
          <w:rFonts w:asciiTheme="majorBidi" w:hAnsiTheme="majorBidi" w:cstheme="majorBidi"/>
          <w:sz w:val="30"/>
          <w:szCs w:val="30"/>
        </w:rPr>
        <w:t>3</w:t>
      </w:r>
      <w:r w:rsidR="008B7A98" w:rsidRPr="00413E48">
        <w:rPr>
          <w:rFonts w:asciiTheme="majorBidi" w:hAnsiTheme="majorBidi" w:cstheme="majorBidi"/>
          <w:sz w:val="30"/>
          <w:szCs w:val="30"/>
        </w:rPr>
        <w:t>1</w:t>
      </w:r>
      <w:r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Pr="00413E4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="009C11FA" w:rsidRPr="00413E48">
        <w:rPr>
          <w:rFonts w:asciiTheme="majorBidi" w:hAnsiTheme="majorBidi" w:cstheme="majorBidi"/>
          <w:sz w:val="30"/>
          <w:szCs w:val="30"/>
        </w:rPr>
        <w:t>56</w:t>
      </w:r>
      <w:r w:rsidR="006C6BB4" w:rsidRPr="00413E48">
        <w:rPr>
          <w:rFonts w:asciiTheme="majorBidi" w:hAnsiTheme="majorBidi" w:cstheme="majorBidi"/>
          <w:sz w:val="30"/>
          <w:szCs w:val="30"/>
        </w:rPr>
        <w:t>5</w:t>
      </w:r>
    </w:p>
    <w:p w14:paraId="0E83EC56" w14:textId="77777777" w:rsidR="00E041EC" w:rsidRPr="00413E48" w:rsidRDefault="00E04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13E48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8CF69B0" w14:textId="463586DF" w:rsidR="00AB77F7" w:rsidRPr="00413E48" w:rsidRDefault="00696615" w:rsidP="000B1385">
      <w:pPr>
        <w:pStyle w:val="Heading1"/>
        <w:keepLines/>
        <w:numPr>
          <w:ilvl w:val="0"/>
          <w:numId w:val="2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13E4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5591462D" w14:textId="77777777" w:rsidR="00210A68" w:rsidRPr="00413E48" w:rsidRDefault="00210A68" w:rsidP="00210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0DD438E" w14:textId="083A50C8" w:rsidR="00210A68" w:rsidRPr="00413E48" w:rsidRDefault="00210A68" w:rsidP="00210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3E48">
        <w:rPr>
          <w:rFonts w:asciiTheme="majorBidi" w:hAnsiTheme="majorBidi" w:cstheme="majorBidi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บริษัทร่วมและการร่วมค้าที่มีการเปลี่ยนแปลงอย่างมีสาระสำคัญ</w:t>
      </w:r>
      <w:r w:rsidR="00B34AD5" w:rsidRPr="00413E48">
        <w:rPr>
          <w:rFonts w:asciiTheme="majorBidi" w:hAnsiTheme="majorBidi" w:cstheme="majorBidi" w:hint="cs"/>
          <w:sz w:val="30"/>
          <w:szCs w:val="30"/>
          <w:cs/>
        </w:rPr>
        <w:t>ได้เปิดเผยใน</w:t>
      </w:r>
      <w:r w:rsidR="00B34AD5" w:rsidRPr="00413E48">
        <w:rPr>
          <w:rFonts w:asciiTheme="majorBidi" w:hAnsiTheme="majorBidi" w:cstheme="majorBidi"/>
          <w:sz w:val="30"/>
          <w:szCs w:val="30"/>
        </w:rPr>
        <w:t xml:space="preserve">        </w:t>
      </w:r>
      <w:r w:rsidR="00B34AD5" w:rsidRPr="00413E48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B34AD5" w:rsidRPr="00413E48">
        <w:rPr>
          <w:rFonts w:asciiTheme="majorBidi" w:hAnsiTheme="majorBidi" w:cstheme="majorBidi"/>
          <w:sz w:val="30"/>
          <w:szCs w:val="30"/>
        </w:rPr>
        <w:t>5</w:t>
      </w:r>
    </w:p>
    <w:p w14:paraId="7E60EE30" w14:textId="69C5B7D8" w:rsidR="00210A68" w:rsidRPr="00413E48" w:rsidRDefault="00210A68" w:rsidP="003B2AAF">
      <w:pPr>
        <w:rPr>
          <w:rFonts w:asciiTheme="majorBidi" w:hAnsiTheme="majorBidi" w:cstheme="majorBidi"/>
          <w:sz w:val="28"/>
          <w:szCs w:val="28"/>
        </w:rPr>
      </w:pPr>
      <w:r w:rsidRPr="00413E48">
        <w:rPr>
          <w:rFonts w:asciiTheme="majorBidi" w:hAnsiTheme="majorBidi" w:cstheme="majorBidi"/>
          <w:sz w:val="30"/>
          <w:szCs w:val="30"/>
          <w:cs/>
        </w:rPr>
        <w:tab/>
      </w:r>
      <w:r w:rsidRPr="00413E48">
        <w:rPr>
          <w:rFonts w:asciiTheme="majorBidi" w:hAnsiTheme="majorBidi" w:cstheme="majorBidi"/>
          <w:sz w:val="30"/>
          <w:szCs w:val="30"/>
          <w:cs/>
        </w:rPr>
        <w:tab/>
      </w:r>
      <w:r w:rsidRPr="00413E48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4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16"/>
        <w:gridCol w:w="237"/>
        <w:gridCol w:w="1166"/>
        <w:gridCol w:w="270"/>
        <w:gridCol w:w="1082"/>
        <w:gridCol w:w="237"/>
        <w:gridCol w:w="1152"/>
      </w:tblGrid>
      <w:tr w:rsidR="00CD2632" w:rsidRPr="00413E48" w14:paraId="2D07DC27" w14:textId="77777777" w:rsidTr="00103357">
        <w:trPr>
          <w:tblHeader/>
        </w:trPr>
        <w:tc>
          <w:tcPr>
            <w:tcW w:w="2229" w:type="pct"/>
          </w:tcPr>
          <w:p w14:paraId="3F9C0DBB" w14:textId="77777777" w:rsidR="00CD2632" w:rsidRPr="00413E48" w:rsidRDefault="00CD2632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60C7A06A" w14:textId="77777777" w:rsidR="00CD2632" w:rsidRPr="00413E48" w:rsidRDefault="00CD2632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6561E869" w14:textId="77777777" w:rsidR="00CD2632" w:rsidRPr="00413E48" w:rsidRDefault="00CD2632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781DDF2E" w14:textId="77777777" w:rsidR="00CD2632" w:rsidRPr="00413E48" w:rsidRDefault="00CD2632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D2632" w:rsidRPr="00413E48" w14:paraId="5894E989" w14:textId="77777777" w:rsidTr="00103357">
        <w:trPr>
          <w:tblHeader/>
        </w:trPr>
        <w:tc>
          <w:tcPr>
            <w:tcW w:w="2229" w:type="pct"/>
          </w:tcPr>
          <w:p w14:paraId="21958223" w14:textId="71133CF8" w:rsidR="00CD2632" w:rsidRPr="00413E48" w:rsidRDefault="00CD2632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88" w:type="pct"/>
          </w:tcPr>
          <w:p w14:paraId="7FAE3481" w14:textId="64D18B26" w:rsidR="00CD2632" w:rsidRPr="00413E48" w:rsidRDefault="008B7A98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2632" w:rsidRPr="00413E4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25" w:type="pct"/>
          </w:tcPr>
          <w:p w14:paraId="5921371E" w14:textId="77777777" w:rsidR="00CD2632" w:rsidRPr="00413E48" w:rsidRDefault="00CD2632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A4C5648" w14:textId="43B76175" w:rsidR="00CD2632" w:rsidRPr="00413E48" w:rsidRDefault="008B7A98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2632" w:rsidRPr="00413E4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2" w:type="pct"/>
          </w:tcPr>
          <w:p w14:paraId="0D9706F0" w14:textId="77777777" w:rsidR="00CD2632" w:rsidRPr="00413E48" w:rsidRDefault="00CD2632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5F1E58C" w14:textId="63A6CBE2" w:rsidR="00CD2632" w:rsidRPr="00413E48" w:rsidRDefault="008B7A98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2632" w:rsidRPr="00413E4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25" w:type="pct"/>
          </w:tcPr>
          <w:p w14:paraId="5C002D2F" w14:textId="77777777" w:rsidR="00CD2632" w:rsidRPr="00413E48" w:rsidRDefault="00CD2632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DD251B3" w14:textId="41334CB5" w:rsidR="00CD2632" w:rsidRPr="00413E48" w:rsidRDefault="008B7A98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2632" w:rsidRPr="00413E4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CD2632" w:rsidRPr="00413E48" w14:paraId="78001A26" w14:textId="77777777" w:rsidTr="00E041EC">
        <w:trPr>
          <w:tblHeader/>
        </w:trPr>
        <w:tc>
          <w:tcPr>
            <w:tcW w:w="2229" w:type="pct"/>
          </w:tcPr>
          <w:p w14:paraId="63D01EBC" w14:textId="77777777" w:rsidR="00CD2632" w:rsidRPr="00413E48" w:rsidRDefault="00CD2632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4237F6B3" w14:textId="77777777" w:rsidR="00CD2632" w:rsidRPr="00413E48" w:rsidRDefault="00CD2632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2632" w:rsidRPr="00413E48" w14:paraId="702E27CB" w14:textId="77777777" w:rsidTr="00103357">
        <w:tc>
          <w:tcPr>
            <w:tcW w:w="2229" w:type="pct"/>
          </w:tcPr>
          <w:p w14:paraId="36F81DF0" w14:textId="77777777" w:rsidR="00CD2632" w:rsidRPr="00413E48" w:rsidRDefault="00CD2632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67A15D06" w14:textId="77777777" w:rsidR="00CD2632" w:rsidRPr="00413E48" w:rsidRDefault="00CD2632" w:rsidP="007769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347A8B0B" w14:textId="77777777" w:rsidR="00CD2632" w:rsidRPr="00413E48" w:rsidRDefault="00CD2632" w:rsidP="007769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C34F2FF" w14:textId="77777777" w:rsidR="00CD2632" w:rsidRPr="00413E48" w:rsidRDefault="00CD2632" w:rsidP="007769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65AFDD8" w14:textId="77777777" w:rsidR="00CD2632" w:rsidRPr="00413E48" w:rsidRDefault="00CD2632" w:rsidP="007769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BC9462D" w14:textId="77777777" w:rsidR="00CD2632" w:rsidRPr="00413E48" w:rsidRDefault="00CD2632" w:rsidP="007769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1395E5D2" w14:textId="77777777" w:rsidR="00CD2632" w:rsidRPr="00413E48" w:rsidRDefault="00CD2632" w:rsidP="007769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89E68FA" w14:textId="77777777" w:rsidR="00CD2632" w:rsidRPr="00413E48" w:rsidRDefault="00CD2632" w:rsidP="007769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3357" w:rsidRPr="00413E48" w14:paraId="3123A1F3" w14:textId="77777777" w:rsidTr="006310C2">
        <w:tc>
          <w:tcPr>
            <w:tcW w:w="2229" w:type="pct"/>
          </w:tcPr>
          <w:p w14:paraId="35B98305" w14:textId="77777777" w:rsidR="00103357" w:rsidRPr="00413E48" w:rsidRDefault="00103357" w:rsidP="0010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8" w:type="pct"/>
          </w:tcPr>
          <w:p w14:paraId="28E41C6D" w14:textId="71EA6495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</w:tcPr>
          <w:p w14:paraId="5223519F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FFF1A4D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14:paraId="68A0D822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D907A39" w14:textId="2978171F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25" w:type="pct"/>
          </w:tcPr>
          <w:p w14:paraId="2AADCFCC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69099EF2" w14:textId="1091C1A4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39,8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103357" w:rsidRPr="00413E48" w14:paraId="28BE2582" w14:textId="77777777" w:rsidTr="006310C2">
        <w:tc>
          <w:tcPr>
            <w:tcW w:w="2229" w:type="pct"/>
          </w:tcPr>
          <w:p w14:paraId="3F08C0AB" w14:textId="77777777" w:rsidR="00103357" w:rsidRPr="00413E48" w:rsidRDefault="00103357" w:rsidP="0010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เงินปันผลรับ </w:t>
            </w:r>
          </w:p>
        </w:tc>
        <w:tc>
          <w:tcPr>
            <w:tcW w:w="588" w:type="pct"/>
          </w:tcPr>
          <w:p w14:paraId="4DD42E59" w14:textId="4821A316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</w:tcPr>
          <w:p w14:paraId="6002D815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8288FF8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14:paraId="7727FDF9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473457" w14:textId="35D6C2FE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</w:tcPr>
          <w:p w14:paraId="4AAFC340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3E23954" w14:textId="1E505068" w:rsidR="00103357" w:rsidRPr="00413E48" w:rsidRDefault="008B7A98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03357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77,999</w:t>
            </w:r>
          </w:p>
        </w:tc>
      </w:tr>
      <w:tr w:rsidR="00103357" w:rsidRPr="00413E48" w14:paraId="23053310" w14:textId="77777777" w:rsidTr="006310C2">
        <w:tc>
          <w:tcPr>
            <w:tcW w:w="2229" w:type="pct"/>
          </w:tcPr>
          <w:p w14:paraId="21B1A579" w14:textId="77777777" w:rsidR="00103357" w:rsidRPr="00413E48" w:rsidRDefault="00103357" w:rsidP="0010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8" w:type="pct"/>
          </w:tcPr>
          <w:p w14:paraId="3725E41B" w14:textId="4D7A5FAE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</w:tcPr>
          <w:p w14:paraId="43ACAEC8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2BA19BA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14:paraId="4879E410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72F1E72" w14:textId="0B035342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</w:tcPr>
          <w:p w14:paraId="35AFACB8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2F81D640" w14:textId="665219BE" w:rsidR="00103357" w:rsidRPr="00413E48" w:rsidRDefault="008B7A98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03357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03357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</w:tr>
      <w:tr w:rsidR="00103357" w:rsidRPr="00413E48" w14:paraId="0831C381" w14:textId="77777777" w:rsidTr="00A30B75">
        <w:tc>
          <w:tcPr>
            <w:tcW w:w="2229" w:type="pct"/>
          </w:tcPr>
          <w:p w14:paraId="7871041B" w14:textId="40D842A3" w:rsidR="00103357" w:rsidRPr="00413E48" w:rsidRDefault="00103357" w:rsidP="0010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8" w:type="pct"/>
          </w:tcPr>
          <w:p w14:paraId="22B765CA" w14:textId="64216205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</w:tcPr>
          <w:p w14:paraId="70C8B219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E65605E" w14:textId="6FBA37B3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14:paraId="722ED694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9EAE334" w14:textId="6CF3E0BA" w:rsidR="00103357" w:rsidRPr="00413E48" w:rsidRDefault="008B7A98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03357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,434</w:t>
            </w:r>
          </w:p>
        </w:tc>
        <w:tc>
          <w:tcPr>
            <w:tcW w:w="125" w:type="pct"/>
          </w:tcPr>
          <w:p w14:paraId="131B0A0D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F5D4521" w14:textId="3EBB7A2A" w:rsidR="00103357" w:rsidRPr="00413E48" w:rsidRDefault="00103357" w:rsidP="0027110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03357" w:rsidRPr="00413E48" w14:paraId="1AE723E3" w14:textId="77777777" w:rsidTr="006310C2">
        <w:tc>
          <w:tcPr>
            <w:tcW w:w="2229" w:type="pct"/>
          </w:tcPr>
          <w:p w14:paraId="1984B02D" w14:textId="77777777" w:rsidR="00103357" w:rsidRPr="00413E48" w:rsidRDefault="00103357" w:rsidP="0010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588" w:type="pct"/>
          </w:tcPr>
          <w:p w14:paraId="12676D24" w14:textId="6AB56422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</w:tcPr>
          <w:p w14:paraId="24D2B9CC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32E9808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14:paraId="6D8B4B56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3D619AE" w14:textId="41CA62BF" w:rsidR="00103357" w:rsidRPr="00413E48" w:rsidRDefault="008B7A98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03357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103357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25" w:type="pct"/>
          </w:tcPr>
          <w:p w14:paraId="17A3F05F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07491CEB" w14:textId="50B9911D" w:rsidR="00103357" w:rsidRPr="00413E48" w:rsidRDefault="008B7A98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03357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103357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</w:p>
        </w:tc>
      </w:tr>
      <w:tr w:rsidR="00103357" w:rsidRPr="00413E48" w14:paraId="54FD665B" w14:textId="77777777" w:rsidTr="006310C2">
        <w:tc>
          <w:tcPr>
            <w:tcW w:w="2229" w:type="pct"/>
          </w:tcPr>
          <w:p w14:paraId="30587E01" w14:textId="77777777" w:rsidR="00103357" w:rsidRPr="00413E48" w:rsidRDefault="00103357" w:rsidP="0010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8" w:type="pct"/>
          </w:tcPr>
          <w:p w14:paraId="4DE6AB3A" w14:textId="4BCF68F5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</w:tcPr>
          <w:p w14:paraId="2543B91F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221A710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14:paraId="5012F19F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1CC2E51" w14:textId="377AC19C" w:rsidR="00103357" w:rsidRPr="00413E48" w:rsidRDefault="008B7A98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03357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103357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25" w:type="pct"/>
          </w:tcPr>
          <w:p w14:paraId="11198CD4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1C3C6BB9" w14:textId="078570C3" w:rsidR="00103357" w:rsidRPr="00413E48" w:rsidRDefault="008B7A98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03357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103357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103357" w:rsidRPr="00413E48" w14:paraId="2492E043" w14:textId="77777777" w:rsidTr="003A681F">
        <w:tc>
          <w:tcPr>
            <w:tcW w:w="2229" w:type="pct"/>
          </w:tcPr>
          <w:p w14:paraId="5A3A9A36" w14:textId="0E764E9C" w:rsidR="00103357" w:rsidRPr="00413E48" w:rsidRDefault="00103357" w:rsidP="0010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8" w:type="pct"/>
          </w:tcPr>
          <w:p w14:paraId="153AE123" w14:textId="4FBB3EB8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</w:tcPr>
          <w:p w14:paraId="0EDBB530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DC2B221" w14:textId="5D61EE7C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14:paraId="51385E99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91FFC6" w14:textId="0F2A102E" w:rsidR="00AD0D34" w:rsidRPr="00413E48" w:rsidRDefault="008B7A98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17B56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D17B56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25" w:type="pct"/>
          </w:tcPr>
          <w:p w14:paraId="4E0E5A39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7A809F6" w14:textId="25D844D3" w:rsidR="00103357" w:rsidRPr="00413E48" w:rsidRDefault="00FA7C8C" w:rsidP="0027110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03357" w:rsidRPr="00413E48" w14:paraId="6B298A5E" w14:textId="77777777" w:rsidTr="00103357">
        <w:tc>
          <w:tcPr>
            <w:tcW w:w="2229" w:type="pct"/>
          </w:tcPr>
          <w:p w14:paraId="184C9C35" w14:textId="77777777" w:rsidR="00103357" w:rsidRPr="00413E48" w:rsidRDefault="00103357" w:rsidP="0010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4E116D5A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0D9CF635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pct"/>
          </w:tcPr>
          <w:p w14:paraId="599E00EE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1D9694B6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</w:tcPr>
          <w:p w14:paraId="34D3D353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3D5EDC63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7B399582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3357" w:rsidRPr="00413E48" w14:paraId="79690054" w14:textId="77777777" w:rsidTr="00103357">
        <w:tc>
          <w:tcPr>
            <w:tcW w:w="2229" w:type="pct"/>
          </w:tcPr>
          <w:p w14:paraId="33AE38F4" w14:textId="02F4B6C1" w:rsidR="00103357" w:rsidRPr="00413E48" w:rsidRDefault="00103357" w:rsidP="0010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8" w:type="pct"/>
          </w:tcPr>
          <w:p w14:paraId="3DCBA568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48956C89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77190DF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ACF9154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80726F3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56DED2D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530BA54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3357" w:rsidRPr="00413E48" w14:paraId="621B0916" w14:textId="77777777" w:rsidTr="00103357">
        <w:tc>
          <w:tcPr>
            <w:tcW w:w="2229" w:type="pct"/>
          </w:tcPr>
          <w:p w14:paraId="4C3E9239" w14:textId="77777777" w:rsidR="00103357" w:rsidRPr="00413E48" w:rsidRDefault="00103357" w:rsidP="0010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8" w:type="pct"/>
          </w:tcPr>
          <w:p w14:paraId="177C6A5A" w14:textId="0557F40C" w:rsidR="00103357" w:rsidRPr="00413E48" w:rsidRDefault="008B7A98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</w:t>
            </w:r>
            <w:r w:rsidR="00103357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,36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5" w:type="pct"/>
          </w:tcPr>
          <w:p w14:paraId="1B08C9C7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B318AEB" w14:textId="4A2015E0" w:rsidR="00103357" w:rsidRPr="00413E48" w:rsidRDefault="008B7A98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03357"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103357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2" w:type="pct"/>
          </w:tcPr>
          <w:p w14:paraId="76AB38FA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1B5C655" w14:textId="571A425B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558679ED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3006B24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03357" w:rsidRPr="00413E48" w14:paraId="3911B605" w14:textId="77777777" w:rsidTr="00103357">
        <w:tc>
          <w:tcPr>
            <w:tcW w:w="2229" w:type="pct"/>
          </w:tcPr>
          <w:p w14:paraId="423875FF" w14:textId="77777777" w:rsidR="00103357" w:rsidRPr="00413E48" w:rsidRDefault="00103357" w:rsidP="0010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8" w:type="pct"/>
          </w:tcPr>
          <w:p w14:paraId="0B138BC9" w14:textId="77DA4043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125" w:type="pct"/>
          </w:tcPr>
          <w:p w14:paraId="07E650D3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9B767F9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</w:p>
        </w:tc>
        <w:tc>
          <w:tcPr>
            <w:tcW w:w="142" w:type="pct"/>
          </w:tcPr>
          <w:p w14:paraId="7C1C9392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563941" w14:textId="25707D45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59DF5E22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92B315D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03357" w:rsidRPr="00413E48" w14:paraId="35B43CDF" w14:textId="77777777" w:rsidTr="00103357">
        <w:tc>
          <w:tcPr>
            <w:tcW w:w="2229" w:type="pct"/>
          </w:tcPr>
          <w:p w14:paraId="705BE941" w14:textId="061F8F03" w:rsidR="00103357" w:rsidRPr="00413E48" w:rsidRDefault="00103357" w:rsidP="0010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8" w:type="pct"/>
          </w:tcPr>
          <w:p w14:paraId="11106777" w14:textId="6EEF6FD8" w:rsidR="00103357" w:rsidRPr="00413E48" w:rsidRDefault="008B7A98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03357"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03357" w:rsidRPr="00413E48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25" w:type="pct"/>
          </w:tcPr>
          <w:p w14:paraId="3D5DF5A8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8A5F510" w14:textId="578049A3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14:paraId="71B74824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578B69" w14:textId="67827C3B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7C8BF835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0BE0AE2" w14:textId="35A62341" w:rsidR="00103357" w:rsidRPr="00413E48" w:rsidRDefault="00103357" w:rsidP="00103357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03357" w:rsidRPr="00413E48" w14:paraId="3EC38C00" w14:textId="77777777" w:rsidTr="00103357">
        <w:tc>
          <w:tcPr>
            <w:tcW w:w="2229" w:type="pct"/>
          </w:tcPr>
          <w:p w14:paraId="7780B39B" w14:textId="77777777" w:rsidR="00103357" w:rsidRPr="00413E48" w:rsidRDefault="00103357" w:rsidP="0010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1F7740B0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3CF971AF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4" w:type="pct"/>
          </w:tcPr>
          <w:p w14:paraId="488B26EF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1D6168EE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" w:type="pct"/>
          </w:tcPr>
          <w:p w14:paraId="3D033E97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4084EF50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46DD9C57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3357" w:rsidRPr="00413E48" w14:paraId="526FBE6C" w14:textId="77777777" w:rsidTr="00103357">
        <w:tc>
          <w:tcPr>
            <w:tcW w:w="2229" w:type="pct"/>
          </w:tcPr>
          <w:p w14:paraId="6EDEA008" w14:textId="77777777" w:rsidR="00103357" w:rsidRPr="00413E48" w:rsidRDefault="00103357" w:rsidP="0010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8" w:type="pct"/>
          </w:tcPr>
          <w:p w14:paraId="6DAE5069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34FAF93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30F75BE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324BD9B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38ADD5D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15B34F1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30ADA92" w14:textId="77777777" w:rsidR="00103357" w:rsidRPr="00413E48" w:rsidRDefault="00103357" w:rsidP="0010335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32EA" w:rsidRPr="00413E48" w14:paraId="7E4EBF2D" w14:textId="77777777" w:rsidTr="00103357">
        <w:tc>
          <w:tcPr>
            <w:tcW w:w="2229" w:type="pct"/>
          </w:tcPr>
          <w:p w14:paraId="23E91599" w14:textId="77777777" w:rsidR="000F32EA" w:rsidRPr="00413E48" w:rsidRDefault="000F32EA" w:rsidP="000F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8" w:type="pct"/>
          </w:tcPr>
          <w:p w14:paraId="3FEE4953" w14:textId="29769B03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</w:t>
            </w:r>
          </w:p>
        </w:tc>
        <w:tc>
          <w:tcPr>
            <w:tcW w:w="125" w:type="pct"/>
          </w:tcPr>
          <w:p w14:paraId="337FDE94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B8A9D0C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14:paraId="1FB7A190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62BDE0BC" w14:textId="02814586" w:rsidR="000F32EA" w:rsidRPr="00413E48" w:rsidRDefault="000F32EA" w:rsidP="000F32E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29637AD1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686B7AB1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F32EA" w:rsidRPr="00413E48" w14:paraId="3A41AAFA" w14:textId="77777777" w:rsidTr="00103357">
        <w:tc>
          <w:tcPr>
            <w:tcW w:w="2229" w:type="pct"/>
          </w:tcPr>
          <w:p w14:paraId="2E090A40" w14:textId="77777777" w:rsidR="000F32EA" w:rsidRPr="00413E48" w:rsidRDefault="000F32EA" w:rsidP="000F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8" w:type="pct"/>
            <w:vAlign w:val="bottom"/>
          </w:tcPr>
          <w:p w14:paraId="2BDAF81E" w14:textId="2FD4E3CE" w:rsidR="000F32EA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0F32EA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,955</w:t>
            </w:r>
          </w:p>
        </w:tc>
        <w:tc>
          <w:tcPr>
            <w:tcW w:w="125" w:type="pct"/>
          </w:tcPr>
          <w:p w14:paraId="0A6D5997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0129C4C" w14:textId="798AB8AD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142" w:type="pct"/>
          </w:tcPr>
          <w:p w14:paraId="0502CA0F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70E48A3" w14:textId="3454CFA4" w:rsidR="000F32EA" w:rsidRPr="00413E48" w:rsidRDefault="000F32EA" w:rsidP="000F32E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5A056EFA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14:paraId="1D7F5DE4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F32EA" w:rsidRPr="00413E48" w14:paraId="7E3107E1" w14:textId="77777777" w:rsidTr="00103357">
        <w:tc>
          <w:tcPr>
            <w:tcW w:w="2229" w:type="pct"/>
          </w:tcPr>
          <w:p w14:paraId="044906AD" w14:textId="77777777" w:rsidR="000F32EA" w:rsidRPr="00413E48" w:rsidRDefault="000F32EA" w:rsidP="000F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รายได้ค่าเช่าและค่าบริการจากสัญญาเช่า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588" w:type="pct"/>
            <w:vAlign w:val="bottom"/>
          </w:tcPr>
          <w:p w14:paraId="0091C3C3" w14:textId="5CE1AEF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5" w:type="pct"/>
          </w:tcPr>
          <w:p w14:paraId="730FCA0E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3FC78076" w14:textId="5CB0B1A9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2" w:type="pct"/>
          </w:tcPr>
          <w:p w14:paraId="6397FA2B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8653284" w14:textId="34AE95A1" w:rsidR="000F32EA" w:rsidRPr="00413E48" w:rsidRDefault="000F32EA" w:rsidP="000F32E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125" w:type="pct"/>
          </w:tcPr>
          <w:p w14:paraId="3D4FC533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14:paraId="384D07CD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</w:tr>
      <w:tr w:rsidR="000F32EA" w:rsidRPr="00413E48" w14:paraId="7462B4D8" w14:textId="77777777" w:rsidTr="00103357">
        <w:tc>
          <w:tcPr>
            <w:tcW w:w="2229" w:type="pct"/>
          </w:tcPr>
          <w:p w14:paraId="3A083CB9" w14:textId="77777777" w:rsidR="000F32EA" w:rsidRPr="00413E48" w:rsidRDefault="000F32EA" w:rsidP="000F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8" w:type="pct"/>
            <w:vAlign w:val="bottom"/>
          </w:tcPr>
          <w:p w14:paraId="690E53F4" w14:textId="407BF0CA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25" w:type="pct"/>
          </w:tcPr>
          <w:p w14:paraId="65B7B42B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387D17A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</w:p>
        </w:tc>
        <w:tc>
          <w:tcPr>
            <w:tcW w:w="142" w:type="pct"/>
          </w:tcPr>
          <w:p w14:paraId="1C7C18D4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FD138E2" w14:textId="0F694B72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25" w:type="pct"/>
          </w:tcPr>
          <w:p w14:paraId="788014F5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14:paraId="64B0F98E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</w:p>
        </w:tc>
      </w:tr>
      <w:tr w:rsidR="000F32EA" w:rsidRPr="00413E48" w14:paraId="7E38A06E" w14:textId="77777777" w:rsidTr="00103357">
        <w:tc>
          <w:tcPr>
            <w:tcW w:w="2229" w:type="pct"/>
          </w:tcPr>
          <w:p w14:paraId="09C0B0C4" w14:textId="77777777" w:rsidR="000F32EA" w:rsidRPr="00413E48" w:rsidRDefault="000F32EA" w:rsidP="000F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8" w:type="pct"/>
            <w:vAlign w:val="bottom"/>
          </w:tcPr>
          <w:p w14:paraId="404A1111" w14:textId="70319BD8" w:rsidR="000F32EA" w:rsidRPr="00413E48" w:rsidRDefault="000F32EA" w:rsidP="000F32E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" w:type="pct"/>
          </w:tcPr>
          <w:p w14:paraId="747D860D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4" w:type="pct"/>
            <w:vAlign w:val="bottom"/>
          </w:tcPr>
          <w:p w14:paraId="0E8C8880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</w:tcPr>
          <w:p w14:paraId="405D6001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938E778" w14:textId="6E6B5A8A" w:rsidR="000F32EA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F32EA" w:rsidRPr="00413E48">
              <w:rPr>
                <w:rFonts w:asciiTheme="majorBidi" w:hAnsiTheme="majorBidi" w:cstheme="majorBidi"/>
                <w:sz w:val="30"/>
                <w:szCs w:val="30"/>
              </w:rPr>
              <w:t>9,7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F32EA" w:rsidRPr="00413E4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5" w:type="pct"/>
          </w:tcPr>
          <w:p w14:paraId="7714D004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47D1918" w14:textId="2D763396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0F32EA" w:rsidRPr="00413E48" w14:paraId="1A142E23" w14:textId="77777777" w:rsidTr="00103357">
        <w:tc>
          <w:tcPr>
            <w:tcW w:w="2229" w:type="pct"/>
          </w:tcPr>
          <w:p w14:paraId="5D6F9FC2" w14:textId="77777777" w:rsidR="000F32EA" w:rsidRPr="00413E48" w:rsidRDefault="000F32EA" w:rsidP="000F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8" w:type="pct"/>
            <w:vAlign w:val="bottom"/>
          </w:tcPr>
          <w:p w14:paraId="1E50C2CD" w14:textId="0DE8D759" w:rsidR="000F32EA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F32EA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,93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5" w:type="pct"/>
          </w:tcPr>
          <w:p w14:paraId="1B4DE67A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168F8C0C" w14:textId="372530FB" w:rsidR="000F32EA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F32EA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F32EA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142" w:type="pct"/>
          </w:tcPr>
          <w:p w14:paraId="1BFC64E7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CB7C2C4" w14:textId="7CE06886" w:rsidR="000F32EA" w:rsidRPr="00413E48" w:rsidRDefault="000F32EA" w:rsidP="000F32E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70B7B2AA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14:paraId="524E1F50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F32EA" w:rsidRPr="00413E48" w14:paraId="244ECAD5" w14:textId="77777777" w:rsidTr="00FA7C8C">
        <w:tc>
          <w:tcPr>
            <w:tcW w:w="2229" w:type="pct"/>
          </w:tcPr>
          <w:p w14:paraId="133AA1AD" w14:textId="77777777" w:rsidR="000F32EA" w:rsidRPr="00413E48" w:rsidRDefault="000F32EA" w:rsidP="000F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88" w:type="pct"/>
            <w:vAlign w:val="bottom"/>
          </w:tcPr>
          <w:p w14:paraId="4B591CB9" w14:textId="09FD6AE0" w:rsidR="000F32EA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362BB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F32EA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362BB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0F32EA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25" w:type="pct"/>
          </w:tcPr>
          <w:p w14:paraId="34AFCBDC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572C8AEA" w14:textId="5C490225" w:rsidR="000F32EA" w:rsidRPr="00413E48" w:rsidRDefault="002037FE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F32EA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2" w:type="pct"/>
          </w:tcPr>
          <w:p w14:paraId="62DA2499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65BAE981" w14:textId="4816CDF9" w:rsidR="000F32EA" w:rsidRPr="00413E48" w:rsidRDefault="000F32EA" w:rsidP="000F32E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4E9CF798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14:paraId="76D3541D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F32EA" w:rsidRPr="00413E48" w14:paraId="2583D2F6" w14:textId="77777777" w:rsidTr="00103357">
        <w:tc>
          <w:tcPr>
            <w:tcW w:w="2229" w:type="pct"/>
          </w:tcPr>
          <w:p w14:paraId="7DC80F3D" w14:textId="77777777" w:rsidR="000F32EA" w:rsidRPr="00413E48" w:rsidRDefault="000F32EA" w:rsidP="000F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8" w:type="pct"/>
            <w:vAlign w:val="bottom"/>
          </w:tcPr>
          <w:p w14:paraId="7EFD8A65" w14:textId="0C5D8C8E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25" w:type="pct"/>
          </w:tcPr>
          <w:p w14:paraId="5FB352FB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7D833E9F" w14:textId="3DAE9902" w:rsidR="000F32EA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F32EA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,856</w:t>
            </w:r>
          </w:p>
        </w:tc>
        <w:tc>
          <w:tcPr>
            <w:tcW w:w="142" w:type="pct"/>
          </w:tcPr>
          <w:p w14:paraId="2F0658FE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2190CC3C" w14:textId="38027F6B" w:rsidR="000F32EA" w:rsidRPr="00413E48" w:rsidRDefault="001362BB" w:rsidP="001362B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4AF7E9F8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14:paraId="23D7B692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B7A98" w:rsidRPr="00413E48" w14:paraId="65AFD678" w14:textId="77777777" w:rsidTr="00103357">
        <w:tc>
          <w:tcPr>
            <w:tcW w:w="2229" w:type="pct"/>
          </w:tcPr>
          <w:p w14:paraId="4A8651E0" w14:textId="603AA7DC" w:rsidR="008B7A98" w:rsidRPr="00413E48" w:rsidRDefault="008B7A98" w:rsidP="000F32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413E4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588" w:type="pct"/>
            <w:vAlign w:val="bottom"/>
          </w:tcPr>
          <w:p w14:paraId="1DFFE58E" w14:textId="77777777" w:rsidR="008B7A98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</w:tcPr>
          <w:p w14:paraId="7D1630A1" w14:textId="77777777" w:rsidR="008B7A98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7548B98" w14:textId="77777777" w:rsidR="008B7A98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617C30D7" w14:textId="77777777" w:rsidR="008B7A98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746A9426" w14:textId="77777777" w:rsidR="008B7A98" w:rsidRPr="00413E48" w:rsidRDefault="008B7A98" w:rsidP="000F32E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</w:tcPr>
          <w:p w14:paraId="37C27329" w14:textId="77777777" w:rsidR="008B7A98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14:paraId="39C8C163" w14:textId="77777777" w:rsidR="008B7A98" w:rsidRPr="00413E48" w:rsidRDefault="008B7A98" w:rsidP="000F32E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F32EA" w:rsidRPr="00413E48" w14:paraId="589DA466" w14:textId="77777777" w:rsidTr="00103357">
        <w:tc>
          <w:tcPr>
            <w:tcW w:w="2229" w:type="pct"/>
          </w:tcPr>
          <w:p w14:paraId="4D40EBA0" w14:textId="77777777" w:rsidR="000F32EA" w:rsidRPr="00413E48" w:rsidRDefault="000F32EA" w:rsidP="000F32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ต้นทุนทางตรงจากการให้เช่าและบริการ</w:t>
            </w:r>
          </w:p>
          <w:p w14:paraId="4E9C452C" w14:textId="77777777" w:rsidR="000F32EA" w:rsidRPr="00413E48" w:rsidRDefault="000F32EA" w:rsidP="000F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จากสัญญาเช่าดำเนินงาน</w:t>
            </w:r>
          </w:p>
        </w:tc>
        <w:tc>
          <w:tcPr>
            <w:tcW w:w="588" w:type="pct"/>
            <w:vAlign w:val="bottom"/>
          </w:tcPr>
          <w:p w14:paraId="5C167FFA" w14:textId="5D9B86BA" w:rsidR="000F32EA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F32EA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125" w:type="pct"/>
          </w:tcPr>
          <w:p w14:paraId="66386F3D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1E1053B3" w14:textId="076E095D" w:rsidR="000F32EA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F32EA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42" w:type="pct"/>
          </w:tcPr>
          <w:p w14:paraId="7367BA03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6D5809EF" w14:textId="67C16331" w:rsidR="000F32EA" w:rsidRPr="00413E48" w:rsidRDefault="000F32EA" w:rsidP="000F32E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125" w:type="pct"/>
          </w:tcPr>
          <w:p w14:paraId="658217F9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14:paraId="4ADE98ED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</w:tr>
      <w:tr w:rsidR="000F32EA" w:rsidRPr="00413E48" w14:paraId="31234CE5" w14:textId="77777777" w:rsidTr="00103357">
        <w:tc>
          <w:tcPr>
            <w:tcW w:w="2229" w:type="pct"/>
          </w:tcPr>
          <w:p w14:paraId="32B8B0E7" w14:textId="77777777" w:rsidR="000F32EA" w:rsidRPr="00413E48" w:rsidRDefault="000F32EA" w:rsidP="000F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8" w:type="pct"/>
            <w:vAlign w:val="bottom"/>
          </w:tcPr>
          <w:p w14:paraId="72674B35" w14:textId="0A56904C" w:rsidR="000F32EA" w:rsidRPr="00413E48" w:rsidRDefault="001362BB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5" w:type="pct"/>
          </w:tcPr>
          <w:p w14:paraId="7FBD206B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1591A5EE" w14:textId="31E619AB" w:rsidR="000F32EA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F32EA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42" w:type="pct"/>
          </w:tcPr>
          <w:p w14:paraId="0F975516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BA7D441" w14:textId="04B6B02A" w:rsidR="000F32EA" w:rsidRPr="00413E48" w:rsidRDefault="001362BB" w:rsidP="001362B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3086A259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14:paraId="380EF6EA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B7A98" w:rsidRPr="00413E48" w14:paraId="50FC5F99" w14:textId="77777777" w:rsidTr="00103357">
        <w:tc>
          <w:tcPr>
            <w:tcW w:w="2229" w:type="pct"/>
            <w:shd w:val="clear" w:color="auto" w:fill="FFFFFF"/>
          </w:tcPr>
          <w:p w14:paraId="266BACE6" w14:textId="77777777" w:rsidR="008B7A98" w:rsidRPr="00413E48" w:rsidRDefault="008B7A98" w:rsidP="000F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0BD4A815" w14:textId="77777777" w:rsidR="008B7A98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</w:tcPr>
          <w:p w14:paraId="7840EDC4" w14:textId="77777777" w:rsidR="008B7A98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</w:tcPr>
          <w:p w14:paraId="6DEE649F" w14:textId="77777777" w:rsidR="008B7A98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6D9721AB" w14:textId="77777777" w:rsidR="008B7A98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0" w:type="pct"/>
          </w:tcPr>
          <w:p w14:paraId="59F38B57" w14:textId="77777777" w:rsidR="008B7A98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" w:type="pct"/>
          </w:tcPr>
          <w:p w14:paraId="6F3569EF" w14:textId="77777777" w:rsidR="008B7A98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6F2DF427" w14:textId="77777777" w:rsidR="008B7A98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32EA" w:rsidRPr="00413E48" w14:paraId="3AF7C4DD" w14:textId="77777777" w:rsidTr="00103357">
        <w:tc>
          <w:tcPr>
            <w:tcW w:w="2229" w:type="pct"/>
            <w:shd w:val="clear" w:color="auto" w:fill="FFFFFF"/>
          </w:tcPr>
          <w:p w14:paraId="5CD857AA" w14:textId="77777777" w:rsidR="000F32EA" w:rsidRPr="00413E48" w:rsidRDefault="000F32EA" w:rsidP="000F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8" w:type="pct"/>
          </w:tcPr>
          <w:p w14:paraId="72A7F689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30A9E78C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0124B06B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7790A214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02A6D5BA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5561F458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9E7C185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32EA" w:rsidRPr="00413E48" w14:paraId="68E3B84E" w14:textId="77777777" w:rsidTr="00103357">
        <w:tc>
          <w:tcPr>
            <w:tcW w:w="2229" w:type="pct"/>
            <w:shd w:val="clear" w:color="auto" w:fill="FFFFFF"/>
          </w:tcPr>
          <w:p w14:paraId="4E4818F1" w14:textId="77777777" w:rsidR="000F32EA" w:rsidRPr="00413E48" w:rsidRDefault="000F32EA" w:rsidP="000F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8" w:type="pct"/>
          </w:tcPr>
          <w:p w14:paraId="3EF1BA68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A88EDFD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21EE451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0629D65D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0E116696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4C992FD4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BCCBFB8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32EA" w:rsidRPr="00413E48" w14:paraId="6E30AD12" w14:textId="77777777" w:rsidTr="00103357">
        <w:tc>
          <w:tcPr>
            <w:tcW w:w="2229" w:type="pct"/>
            <w:shd w:val="clear" w:color="auto" w:fill="FFFFFF"/>
          </w:tcPr>
          <w:p w14:paraId="0322669A" w14:textId="77777777" w:rsidR="000F32EA" w:rsidRPr="00413E48" w:rsidRDefault="000F32EA" w:rsidP="000F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ผลประโยชน์พนักงานระยะสั้น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9C6C263" w14:textId="5F0A84F3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43,894</w:t>
            </w:r>
          </w:p>
        </w:tc>
        <w:tc>
          <w:tcPr>
            <w:tcW w:w="125" w:type="pct"/>
          </w:tcPr>
          <w:p w14:paraId="391C42C2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0C39E173" w14:textId="1B37B6E2" w:rsidR="000F32EA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0F32EA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571FA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</w:t>
            </w:r>
          </w:p>
        </w:tc>
        <w:tc>
          <w:tcPr>
            <w:tcW w:w="142" w:type="pct"/>
          </w:tcPr>
          <w:p w14:paraId="238AAB82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19E24C95" w14:textId="5FC52D21" w:rsidR="000F32EA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1645D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0F32EA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71645D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25" w:type="pct"/>
          </w:tcPr>
          <w:p w14:paraId="19A0A601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430D3ED8" w14:textId="6D78178B" w:rsidR="000F32EA" w:rsidRPr="00413E48" w:rsidRDefault="00420AD4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="000F32EA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F32EA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0F32EA" w:rsidRPr="00413E48" w14:paraId="351573E8" w14:textId="77777777" w:rsidTr="00103357">
        <w:tc>
          <w:tcPr>
            <w:tcW w:w="2229" w:type="pct"/>
            <w:shd w:val="clear" w:color="auto" w:fill="FFFFFF"/>
          </w:tcPr>
          <w:p w14:paraId="5C6C8C1D" w14:textId="77777777" w:rsidR="000F32EA" w:rsidRPr="00413E48" w:rsidRDefault="000F32EA" w:rsidP="000F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8290C" w14:textId="4166D3D4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</w:p>
        </w:tc>
        <w:tc>
          <w:tcPr>
            <w:tcW w:w="125" w:type="pct"/>
          </w:tcPr>
          <w:p w14:paraId="2A5B9C82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178FF754" w14:textId="32BA63E2" w:rsidR="000F32EA" w:rsidRPr="00413E48" w:rsidRDefault="000571F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2" w:type="pct"/>
          </w:tcPr>
          <w:p w14:paraId="09100BAA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C2A6F" w14:textId="41B2F1D3" w:rsidR="000F32EA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F32EA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25" w:type="pct"/>
          </w:tcPr>
          <w:p w14:paraId="4D14CE92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3245A69C" w14:textId="15D3D551" w:rsidR="000F32EA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F32EA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</w:tr>
      <w:tr w:rsidR="000F32EA" w:rsidRPr="00413E48" w14:paraId="4876FDD9" w14:textId="77777777" w:rsidTr="00103357">
        <w:tc>
          <w:tcPr>
            <w:tcW w:w="2229" w:type="pct"/>
            <w:shd w:val="clear" w:color="auto" w:fill="FFFFFF"/>
          </w:tcPr>
          <w:p w14:paraId="130C5ED4" w14:textId="77777777" w:rsidR="000F32EA" w:rsidRPr="00413E48" w:rsidRDefault="000F32EA" w:rsidP="000F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EB2CC" w14:textId="32D4127D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25" w:type="pct"/>
          </w:tcPr>
          <w:p w14:paraId="4F3E1666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1BEE1C2D" w14:textId="0B184758" w:rsidR="000F32EA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71645D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3,466</w:t>
            </w:r>
          </w:p>
        </w:tc>
        <w:tc>
          <w:tcPr>
            <w:tcW w:w="142" w:type="pct"/>
          </w:tcPr>
          <w:p w14:paraId="18BBAB03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C628F" w14:textId="2BB10694" w:rsidR="000F32EA" w:rsidRPr="00413E48" w:rsidRDefault="008B7A98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1645D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1645D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25" w:type="pct"/>
          </w:tcPr>
          <w:p w14:paraId="747E0B4C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22844C7C" w14:textId="054C89BC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0F32EA" w:rsidRPr="00413E48" w14:paraId="0C5172CC" w14:textId="77777777" w:rsidTr="00103357">
        <w:tc>
          <w:tcPr>
            <w:tcW w:w="2229" w:type="pct"/>
            <w:shd w:val="clear" w:color="auto" w:fill="FFFFFF"/>
          </w:tcPr>
          <w:p w14:paraId="17F54EA4" w14:textId="77777777" w:rsidR="000F32EA" w:rsidRPr="00413E48" w:rsidRDefault="000F32EA" w:rsidP="000F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38D6B721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203C46C1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437324D1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33584370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5C1FED89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4FE89668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28DEF45E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32EA" w:rsidRPr="00413E48" w14:paraId="4315F89B" w14:textId="77777777" w:rsidTr="00103357">
        <w:tc>
          <w:tcPr>
            <w:tcW w:w="2229" w:type="pct"/>
            <w:shd w:val="clear" w:color="auto" w:fill="FFFFFF"/>
          </w:tcPr>
          <w:p w14:paraId="2BADBBE0" w14:textId="77777777" w:rsidR="000F32EA" w:rsidRPr="00413E48" w:rsidRDefault="000F32EA" w:rsidP="000F3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</w:tcPr>
          <w:p w14:paraId="430D49F4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FDAFDB7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F443AC9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78FFAAD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9908788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28AC273A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F69A619" w14:textId="77777777" w:rsidR="000F32EA" w:rsidRPr="00413E48" w:rsidRDefault="000F32EA" w:rsidP="000F32E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7EBB" w:rsidRPr="00413E48" w14:paraId="410D9BE8" w14:textId="77777777" w:rsidTr="00103357">
        <w:tc>
          <w:tcPr>
            <w:tcW w:w="2229" w:type="pct"/>
            <w:shd w:val="clear" w:color="auto" w:fill="FFFFFF"/>
          </w:tcPr>
          <w:p w14:paraId="3CEF1EF6" w14:textId="77777777" w:rsidR="00247EBB" w:rsidRPr="00413E48" w:rsidRDefault="00247EBB" w:rsidP="00247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88" w:type="pct"/>
          </w:tcPr>
          <w:p w14:paraId="3C83963D" w14:textId="65536CDD" w:rsidR="00247EBB" w:rsidRPr="00413E48" w:rsidRDefault="008B7A98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47EBB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47EBB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25" w:type="pct"/>
          </w:tcPr>
          <w:p w14:paraId="1F2777F5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831A4A8" w14:textId="4670746D" w:rsidR="00247EBB" w:rsidRPr="00413E48" w:rsidRDefault="008B7A98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47EBB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142" w:type="pct"/>
          </w:tcPr>
          <w:p w14:paraId="338692C7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CB9BCA6" w14:textId="53CE6730" w:rsidR="00247EBB" w:rsidRPr="00413E48" w:rsidRDefault="00247EBB" w:rsidP="00247EB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0C871CC7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667A40F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47EBB" w:rsidRPr="00413E48" w14:paraId="7BC533EA" w14:textId="77777777" w:rsidTr="00103357">
        <w:tc>
          <w:tcPr>
            <w:tcW w:w="2229" w:type="pct"/>
            <w:shd w:val="clear" w:color="auto" w:fill="FFFFFF"/>
          </w:tcPr>
          <w:p w14:paraId="4222DF8F" w14:textId="77777777" w:rsidR="00247EBB" w:rsidRPr="00413E48" w:rsidRDefault="00247EBB" w:rsidP="00247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88" w:type="pct"/>
          </w:tcPr>
          <w:p w14:paraId="4EE74757" w14:textId="075A7B18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5" w:type="pct"/>
          </w:tcPr>
          <w:p w14:paraId="19A8BF02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9B46080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5,343</w:t>
            </w:r>
          </w:p>
        </w:tc>
        <w:tc>
          <w:tcPr>
            <w:tcW w:w="142" w:type="pct"/>
          </w:tcPr>
          <w:p w14:paraId="17E71839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798F0CA" w14:textId="305973A8" w:rsidR="00247EBB" w:rsidRPr="00413E48" w:rsidRDefault="00247EBB" w:rsidP="00247EB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615A440E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EF1C2A6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47EBB" w:rsidRPr="00413E48" w14:paraId="44EBC316" w14:textId="77777777" w:rsidTr="00103357">
        <w:tc>
          <w:tcPr>
            <w:tcW w:w="2229" w:type="pct"/>
            <w:shd w:val="clear" w:color="auto" w:fill="FFFFFF"/>
          </w:tcPr>
          <w:p w14:paraId="5765A180" w14:textId="77777777" w:rsidR="00247EBB" w:rsidRPr="00413E48" w:rsidRDefault="00247EBB" w:rsidP="00247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รายได้ค่าเช่าและค่าบริการจากสัญญาเช่า 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ดำเนินงาน</w:t>
            </w:r>
          </w:p>
        </w:tc>
        <w:tc>
          <w:tcPr>
            <w:tcW w:w="588" w:type="pct"/>
            <w:vAlign w:val="bottom"/>
          </w:tcPr>
          <w:p w14:paraId="70F19153" w14:textId="322A49F6" w:rsidR="00247EBB" w:rsidRPr="00413E48" w:rsidRDefault="008B7A98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47EBB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,544</w:t>
            </w:r>
          </w:p>
        </w:tc>
        <w:tc>
          <w:tcPr>
            <w:tcW w:w="125" w:type="pct"/>
            <w:vAlign w:val="bottom"/>
          </w:tcPr>
          <w:p w14:paraId="7E611795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DD2A7D6" w14:textId="2B78DCE5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142" w:type="pct"/>
            <w:vAlign w:val="bottom"/>
          </w:tcPr>
          <w:p w14:paraId="457DAE8F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019E7A7F" w14:textId="72B6B7FD" w:rsidR="00247EBB" w:rsidRPr="00413E48" w:rsidRDefault="00247EBB" w:rsidP="00247EB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vAlign w:val="bottom"/>
          </w:tcPr>
          <w:p w14:paraId="37CE05BF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75BF3F49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47EBB" w:rsidRPr="00413E48" w14:paraId="2A894D61" w14:textId="77777777" w:rsidTr="00103357">
        <w:tc>
          <w:tcPr>
            <w:tcW w:w="2229" w:type="pct"/>
            <w:shd w:val="clear" w:color="auto" w:fill="FFFFFF"/>
          </w:tcPr>
          <w:p w14:paraId="23A80EAB" w14:textId="77777777" w:rsidR="00247EBB" w:rsidRPr="00413E48" w:rsidRDefault="00247EBB" w:rsidP="00247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8" w:type="pct"/>
          </w:tcPr>
          <w:p w14:paraId="01476A46" w14:textId="29394604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25" w:type="pct"/>
          </w:tcPr>
          <w:p w14:paraId="2BC4C317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67D2405" w14:textId="6AF44223" w:rsidR="00247EBB" w:rsidRPr="00413E48" w:rsidRDefault="008B7A98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47EBB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247EBB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142" w:type="pct"/>
          </w:tcPr>
          <w:p w14:paraId="79DBB0E9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C1EE21D" w14:textId="4DDE157D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25" w:type="pct"/>
          </w:tcPr>
          <w:p w14:paraId="47D55BF6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F35B5B8" w14:textId="2FCEC06B" w:rsidR="00247EBB" w:rsidRPr="00413E48" w:rsidRDefault="008B7A98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47EBB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247EBB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</w:tr>
      <w:tr w:rsidR="00247EBB" w:rsidRPr="00413E48" w14:paraId="5A79B86D" w14:textId="77777777" w:rsidTr="00103357">
        <w:tc>
          <w:tcPr>
            <w:tcW w:w="2229" w:type="pct"/>
            <w:shd w:val="clear" w:color="auto" w:fill="FFFFFF"/>
          </w:tcPr>
          <w:p w14:paraId="706A4D8A" w14:textId="77777777" w:rsidR="00247EBB" w:rsidRPr="00413E48" w:rsidRDefault="00247EBB" w:rsidP="00247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8" w:type="pct"/>
          </w:tcPr>
          <w:p w14:paraId="392D9607" w14:textId="57DAD45F" w:rsidR="00247EBB" w:rsidRPr="00413E48" w:rsidRDefault="00247EBB" w:rsidP="00247EB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24E15DCA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4D7E0A7" w14:textId="69310B0F" w:rsidR="00247EBB" w:rsidRPr="00413E48" w:rsidRDefault="008B7A98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47EBB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,874</w:t>
            </w:r>
          </w:p>
        </w:tc>
        <w:tc>
          <w:tcPr>
            <w:tcW w:w="142" w:type="pct"/>
          </w:tcPr>
          <w:p w14:paraId="18D25172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8B2FBF" w14:textId="74DA0270" w:rsidR="00247EBB" w:rsidRPr="00413E48" w:rsidRDefault="00247EBB" w:rsidP="00247EB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11B3881C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F7945DB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47EBB" w:rsidRPr="00413E48" w14:paraId="08793A16" w14:textId="77777777" w:rsidTr="00103357">
        <w:tc>
          <w:tcPr>
            <w:tcW w:w="2229" w:type="pct"/>
            <w:shd w:val="clear" w:color="auto" w:fill="FFFFFF"/>
          </w:tcPr>
          <w:p w14:paraId="0AA50D96" w14:textId="77777777" w:rsidR="00247EBB" w:rsidRPr="00413E48" w:rsidRDefault="00247EBB" w:rsidP="00247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8" w:type="pct"/>
          </w:tcPr>
          <w:p w14:paraId="7906DAC0" w14:textId="486D84AA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25" w:type="pct"/>
          </w:tcPr>
          <w:p w14:paraId="1702FED9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8F7917D" w14:textId="5FC6883D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2" w:type="pct"/>
          </w:tcPr>
          <w:p w14:paraId="7C954D43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6C1EFEA" w14:textId="77428EEA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25" w:type="pct"/>
          </w:tcPr>
          <w:p w14:paraId="591D9F20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06E7487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47EBB" w:rsidRPr="00413E48" w14:paraId="75024D93" w14:textId="77777777" w:rsidTr="00103357">
        <w:tc>
          <w:tcPr>
            <w:tcW w:w="2229" w:type="pct"/>
            <w:shd w:val="clear" w:color="auto" w:fill="FFFFFF"/>
          </w:tcPr>
          <w:p w14:paraId="10723B89" w14:textId="3F39C7FF" w:rsidR="00247EBB" w:rsidRPr="00413E48" w:rsidRDefault="00247EBB" w:rsidP="00247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88" w:type="pct"/>
          </w:tcPr>
          <w:p w14:paraId="0962B8DC" w14:textId="315D445D" w:rsidR="00247EBB" w:rsidRPr="00413E48" w:rsidRDefault="008B7A98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47EBB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,945</w:t>
            </w:r>
          </w:p>
        </w:tc>
        <w:tc>
          <w:tcPr>
            <w:tcW w:w="125" w:type="pct"/>
          </w:tcPr>
          <w:p w14:paraId="2B5A8B57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BA06405" w14:textId="5CCF4E6E" w:rsidR="00247EBB" w:rsidRPr="00413E48" w:rsidRDefault="00247EBB" w:rsidP="00247EB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6329DE5E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844B216" w14:textId="4127B1C5" w:rsidR="00247EBB" w:rsidRPr="00413E48" w:rsidRDefault="00247EBB" w:rsidP="00247EB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5E70CC15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8523685" w14:textId="4C624081" w:rsidR="00247EBB" w:rsidRPr="00413E48" w:rsidRDefault="00247EBB" w:rsidP="00247EB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47EBB" w:rsidRPr="00413E48" w14:paraId="7CA0B309" w14:textId="77777777" w:rsidTr="00103357">
        <w:tc>
          <w:tcPr>
            <w:tcW w:w="2229" w:type="pct"/>
            <w:shd w:val="clear" w:color="auto" w:fill="FFFFFF"/>
          </w:tcPr>
          <w:p w14:paraId="2DB605B5" w14:textId="77777777" w:rsidR="00247EBB" w:rsidRPr="00413E48" w:rsidRDefault="00247EBB" w:rsidP="00247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88" w:type="pct"/>
          </w:tcPr>
          <w:p w14:paraId="3B05AE92" w14:textId="267B8903" w:rsidR="00247EBB" w:rsidRPr="00413E48" w:rsidRDefault="008B7A98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47EBB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25" w:type="pct"/>
          </w:tcPr>
          <w:p w14:paraId="6406EB42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87C231B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</w:p>
        </w:tc>
        <w:tc>
          <w:tcPr>
            <w:tcW w:w="142" w:type="pct"/>
          </w:tcPr>
          <w:p w14:paraId="4D5BC4BC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9738F0" w14:textId="2ADBA0CB" w:rsidR="00247EBB" w:rsidRPr="00413E48" w:rsidRDefault="00247EBB" w:rsidP="00247EB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48702475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1336B1B" w14:textId="77777777" w:rsidR="00247EBB" w:rsidRPr="00413E48" w:rsidRDefault="00247EBB" w:rsidP="00247EB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20C5A" w:rsidRPr="00413E48" w14:paraId="124C8527" w14:textId="77777777" w:rsidTr="00103357">
        <w:tc>
          <w:tcPr>
            <w:tcW w:w="2229" w:type="pct"/>
            <w:shd w:val="clear" w:color="auto" w:fill="FFFFFF"/>
          </w:tcPr>
          <w:p w14:paraId="16FCE60F" w14:textId="77777777" w:rsidR="008B7A98" w:rsidRPr="00413E48" w:rsidRDefault="00C20C5A" w:rsidP="00C2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ทางตรงจากการให้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</w:t>
            </w:r>
          </w:p>
          <w:p w14:paraId="25C9FE99" w14:textId="6EB95AEA" w:rsidR="00C20C5A" w:rsidRPr="00413E48" w:rsidRDefault="008B7A98" w:rsidP="008B7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C20C5A"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จากสัญญาเช่าดำเนินงาน</w:t>
            </w:r>
          </w:p>
        </w:tc>
        <w:tc>
          <w:tcPr>
            <w:tcW w:w="588" w:type="pct"/>
          </w:tcPr>
          <w:p w14:paraId="62F30364" w14:textId="77777777" w:rsidR="00C20C5A" w:rsidRPr="00413E48" w:rsidRDefault="00C20C5A" w:rsidP="00C20C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138FDD6" w14:textId="099ED294" w:rsidR="00C20C5A" w:rsidRPr="00413E48" w:rsidRDefault="008B7A98" w:rsidP="00C20C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20C5A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25" w:type="pct"/>
          </w:tcPr>
          <w:p w14:paraId="126ED4CF" w14:textId="77777777" w:rsidR="00C20C5A" w:rsidRPr="00413E48" w:rsidRDefault="00C20C5A" w:rsidP="00C20C5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3BB4700" w14:textId="77777777" w:rsidR="00C20C5A" w:rsidRPr="00413E48" w:rsidRDefault="00C20C5A" w:rsidP="00C20C5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0E6C96A" w14:textId="7F1C176A" w:rsidR="00C20C5A" w:rsidRPr="00413E48" w:rsidRDefault="00C20C5A" w:rsidP="00C20C5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70C9B488" w14:textId="77777777" w:rsidR="00C20C5A" w:rsidRPr="00413E48" w:rsidRDefault="00C20C5A" w:rsidP="00C20C5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0DF47FB" w14:textId="77777777" w:rsidR="00C20C5A" w:rsidRPr="00413E48" w:rsidRDefault="00C20C5A" w:rsidP="00C20C5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51FBB1F" w14:textId="27BB8B64" w:rsidR="00C20C5A" w:rsidRPr="00413E48" w:rsidRDefault="00C20C5A" w:rsidP="00C20C5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2D5A5587" w14:textId="77777777" w:rsidR="00C20C5A" w:rsidRPr="00413E48" w:rsidRDefault="00C20C5A" w:rsidP="00C20C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5C2DD62D" w14:textId="77777777" w:rsidR="00C20C5A" w:rsidRPr="00413E48" w:rsidRDefault="00C20C5A" w:rsidP="00C20C5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D8FD788" w14:textId="70D9520E" w:rsidR="00C20C5A" w:rsidRPr="00413E48" w:rsidRDefault="00C20C5A" w:rsidP="00C20C5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20C5A" w:rsidRPr="00413E48" w14:paraId="1F4F5204" w14:textId="77777777" w:rsidTr="00103357">
        <w:tc>
          <w:tcPr>
            <w:tcW w:w="2229" w:type="pct"/>
            <w:shd w:val="clear" w:color="auto" w:fill="FFFFFF"/>
          </w:tcPr>
          <w:p w14:paraId="05B8AD2C" w14:textId="09E761D4" w:rsidR="00C20C5A" w:rsidRPr="00413E48" w:rsidRDefault="00C20C5A" w:rsidP="00C2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8" w:type="pct"/>
          </w:tcPr>
          <w:p w14:paraId="18D83612" w14:textId="1FED8652" w:rsidR="00C20C5A" w:rsidRPr="00413E48" w:rsidRDefault="008B7A98" w:rsidP="00C20C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20C5A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,746</w:t>
            </w:r>
          </w:p>
        </w:tc>
        <w:tc>
          <w:tcPr>
            <w:tcW w:w="125" w:type="pct"/>
          </w:tcPr>
          <w:p w14:paraId="399F1626" w14:textId="77777777" w:rsidR="00C20C5A" w:rsidRPr="00413E48" w:rsidRDefault="00C20C5A" w:rsidP="00C20C5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7217FD4" w14:textId="44ABD140" w:rsidR="00C20C5A" w:rsidRPr="00413E48" w:rsidRDefault="008B7A98" w:rsidP="00C20C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5572E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5572E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142" w:type="pct"/>
          </w:tcPr>
          <w:p w14:paraId="4B31C18E" w14:textId="77777777" w:rsidR="00C20C5A" w:rsidRPr="00413E48" w:rsidRDefault="00C20C5A" w:rsidP="00C20C5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EDB40BF" w14:textId="46B45780" w:rsidR="00C20C5A" w:rsidRPr="00413E48" w:rsidRDefault="00C20C5A" w:rsidP="00C20C5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4C4FC943" w14:textId="77777777" w:rsidR="00C20C5A" w:rsidRPr="00413E48" w:rsidRDefault="00C20C5A" w:rsidP="00C20C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BE8DC11" w14:textId="25DA2324" w:rsidR="00C20C5A" w:rsidRPr="00413E48" w:rsidRDefault="00C20C5A" w:rsidP="00C20C5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20C5A" w:rsidRPr="00413E48" w14:paraId="4353A2C0" w14:textId="77777777" w:rsidTr="00103357">
        <w:tc>
          <w:tcPr>
            <w:tcW w:w="2229" w:type="pct"/>
            <w:shd w:val="clear" w:color="auto" w:fill="FFFFFF"/>
          </w:tcPr>
          <w:p w14:paraId="3C01645E" w14:textId="77777777" w:rsidR="00C20C5A" w:rsidRPr="00413E48" w:rsidRDefault="00C20C5A" w:rsidP="00C2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8" w:type="pct"/>
          </w:tcPr>
          <w:p w14:paraId="1C744CFB" w14:textId="54002CB1" w:rsidR="00C20C5A" w:rsidRPr="00413E48" w:rsidRDefault="00C20C5A" w:rsidP="00C20C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571FA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5" w:type="pct"/>
          </w:tcPr>
          <w:p w14:paraId="34BA0310" w14:textId="77777777" w:rsidR="00C20C5A" w:rsidRPr="00413E48" w:rsidRDefault="00C20C5A" w:rsidP="00C20C5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F145A65" w14:textId="11729260" w:rsidR="00C20C5A" w:rsidRPr="00413E48" w:rsidRDefault="008B7A98" w:rsidP="00C20C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572E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572E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2" w:type="pct"/>
          </w:tcPr>
          <w:p w14:paraId="2ADCCFE0" w14:textId="77777777" w:rsidR="00C20C5A" w:rsidRPr="00413E48" w:rsidRDefault="00C20C5A" w:rsidP="00C20C5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41F8F86" w14:textId="586DF382" w:rsidR="00C20C5A" w:rsidRPr="00413E48" w:rsidRDefault="000571FA" w:rsidP="000571F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14:paraId="79D20EFF" w14:textId="77777777" w:rsidR="00C20C5A" w:rsidRPr="00413E48" w:rsidRDefault="00C20C5A" w:rsidP="00C20C5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A964EA4" w14:textId="77777777" w:rsidR="00C20C5A" w:rsidRPr="00413E48" w:rsidRDefault="00C20C5A" w:rsidP="00C20C5A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2DD6CA99" w14:textId="6E37A7E4" w:rsidR="00590B9A" w:rsidRPr="00413E48" w:rsidRDefault="00590B9A" w:rsidP="0051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286CBF8F" w14:textId="77777777" w:rsidR="00EC5428" w:rsidRPr="00413E48" w:rsidRDefault="00EC5428">
      <w:r w:rsidRPr="00413E48">
        <w:br w:type="page"/>
      </w:r>
    </w:p>
    <w:tbl>
      <w:tblPr>
        <w:tblW w:w="94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169"/>
        <w:gridCol w:w="272"/>
        <w:gridCol w:w="1087"/>
        <w:gridCol w:w="272"/>
        <w:gridCol w:w="1081"/>
        <w:gridCol w:w="274"/>
        <w:gridCol w:w="1115"/>
      </w:tblGrid>
      <w:tr w:rsidR="008B7A98" w:rsidRPr="00413E48" w14:paraId="73FD4770" w14:textId="77777777" w:rsidTr="008B7A98">
        <w:trPr>
          <w:tblHeader/>
        </w:trPr>
        <w:tc>
          <w:tcPr>
            <w:tcW w:w="2226" w:type="pct"/>
          </w:tcPr>
          <w:p w14:paraId="232E6E13" w14:textId="7C563162" w:rsidR="008B7A98" w:rsidRPr="00413E48" w:rsidRDefault="008B7A98" w:rsidP="008B7A9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>ยอดคงเหลือกับบุคคลหรือกิจการที่เกี่ยวข้องกัน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331" w:type="pct"/>
            <w:gridSpan w:val="3"/>
          </w:tcPr>
          <w:p w14:paraId="47419124" w14:textId="77777777" w:rsidR="008B7A98" w:rsidRPr="00413E48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3969DB6F" w14:textId="77777777" w:rsidR="008B7A98" w:rsidRPr="00413E48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2D14047F" w14:textId="77777777" w:rsidR="008B7A98" w:rsidRPr="00413E48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B7A98" w:rsidRPr="00413E48" w14:paraId="66908B41" w14:textId="77777777" w:rsidTr="008B7A98">
        <w:trPr>
          <w:trHeight w:val="308"/>
          <w:tblHeader/>
        </w:trPr>
        <w:tc>
          <w:tcPr>
            <w:tcW w:w="2226" w:type="pct"/>
          </w:tcPr>
          <w:p w14:paraId="56AA8295" w14:textId="11B184C0" w:rsidR="008B7A98" w:rsidRPr="00413E48" w:rsidRDefault="008B7A98" w:rsidP="008B7A9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</w:p>
        </w:tc>
        <w:tc>
          <w:tcPr>
            <w:tcW w:w="616" w:type="pct"/>
          </w:tcPr>
          <w:p w14:paraId="6660615F" w14:textId="1530AA58" w:rsidR="008B7A98" w:rsidRPr="00413E48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1A847226" w14:textId="77777777" w:rsidR="008B7A98" w:rsidRPr="00413E48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61BE036" w14:textId="320B96CB" w:rsidR="008B7A98" w:rsidRPr="00413E48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56757199" w14:textId="77777777" w:rsidR="008B7A98" w:rsidRPr="00413E48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293EFB1" w14:textId="2871A8DB" w:rsidR="008B7A98" w:rsidRPr="00413E48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305F55D5" w14:textId="77777777" w:rsidR="008B7A98" w:rsidRPr="00413E48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46CA205" w14:textId="42B6801C" w:rsidR="008B7A98" w:rsidRPr="00413E48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B7A98" w:rsidRPr="00413E48" w14:paraId="5243B612" w14:textId="77777777" w:rsidTr="008B7A98">
        <w:trPr>
          <w:trHeight w:val="308"/>
          <w:tblHeader/>
        </w:trPr>
        <w:tc>
          <w:tcPr>
            <w:tcW w:w="2226" w:type="pct"/>
          </w:tcPr>
          <w:p w14:paraId="523B3CF7" w14:textId="06559903" w:rsidR="008B7A98" w:rsidRPr="00413E48" w:rsidRDefault="008B7A98" w:rsidP="008B7A9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459EAF57" w14:textId="3301CB31" w:rsidR="008B7A98" w:rsidRPr="00413E48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73B96DC0" w14:textId="77777777" w:rsidR="008B7A98" w:rsidRPr="00413E48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BB45417" w14:textId="43BB2440" w:rsidR="008B7A98" w:rsidRPr="00413E48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400ABB37" w14:textId="77777777" w:rsidR="008B7A98" w:rsidRPr="00413E48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6BD040B" w14:textId="7D15B747" w:rsidR="008B7A98" w:rsidRPr="00413E48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4C511CBF" w14:textId="77777777" w:rsidR="008B7A98" w:rsidRPr="00413E48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EC8A3E0" w14:textId="3DC0DBC3" w:rsidR="008B7A98" w:rsidRPr="00413E48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B7A98" w:rsidRPr="00413E48" w14:paraId="798E6467" w14:textId="77777777" w:rsidTr="00552066">
        <w:trPr>
          <w:trHeight w:val="344"/>
          <w:tblHeader/>
        </w:trPr>
        <w:tc>
          <w:tcPr>
            <w:tcW w:w="2226" w:type="pct"/>
          </w:tcPr>
          <w:p w14:paraId="0AACA762" w14:textId="77777777" w:rsidR="008B7A98" w:rsidRPr="00413E48" w:rsidRDefault="008B7A98" w:rsidP="008B7A9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4" w:type="pct"/>
            <w:gridSpan w:val="7"/>
          </w:tcPr>
          <w:p w14:paraId="1C9E2216" w14:textId="77777777" w:rsidR="008B7A98" w:rsidRPr="00413E48" w:rsidRDefault="008B7A98" w:rsidP="008B7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7A98" w:rsidRPr="00413E48" w14:paraId="2EB4207E" w14:textId="77777777" w:rsidTr="008B7A98">
        <w:tc>
          <w:tcPr>
            <w:tcW w:w="2226" w:type="pct"/>
          </w:tcPr>
          <w:p w14:paraId="66AECF62" w14:textId="77777777" w:rsidR="008B7A98" w:rsidRPr="00413E48" w:rsidRDefault="008B7A98" w:rsidP="008B7A98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616" w:type="pct"/>
          </w:tcPr>
          <w:p w14:paraId="5B56C821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48788D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645758B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01BB1171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098DB85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2A2B07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3C16E61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B7A98" w:rsidRPr="00413E48" w14:paraId="18B4B6FC" w14:textId="77777777" w:rsidTr="008B7A98">
        <w:tc>
          <w:tcPr>
            <w:tcW w:w="2226" w:type="pct"/>
          </w:tcPr>
          <w:p w14:paraId="4F4F469B" w14:textId="77777777" w:rsidR="008B7A98" w:rsidRPr="00413E48" w:rsidRDefault="008B7A98" w:rsidP="008B7A98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</w:tcPr>
          <w:p w14:paraId="2F5477F5" w14:textId="4509BA34" w:rsidR="008B7A98" w:rsidRPr="00413E48" w:rsidRDefault="008B7A98" w:rsidP="008B7A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568ACF10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6368995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1548DAC5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6FD6F8A" w14:textId="6FB2222D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,667</w:t>
            </w:r>
          </w:p>
        </w:tc>
        <w:tc>
          <w:tcPr>
            <w:tcW w:w="144" w:type="pct"/>
          </w:tcPr>
          <w:p w14:paraId="63ACCEE8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78A88F3" w14:textId="74252335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989</w:t>
            </w:r>
          </w:p>
        </w:tc>
      </w:tr>
      <w:tr w:rsidR="008B7A98" w:rsidRPr="00413E48" w14:paraId="7DD3E021" w14:textId="77777777" w:rsidTr="008B7A98">
        <w:tc>
          <w:tcPr>
            <w:tcW w:w="2226" w:type="pct"/>
          </w:tcPr>
          <w:p w14:paraId="67DC99D1" w14:textId="77777777" w:rsidR="008B7A98" w:rsidRPr="00413E48" w:rsidRDefault="008B7A98" w:rsidP="008B7A98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</w:t>
            </w:r>
            <w:r w:rsidRPr="00413E4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616" w:type="pct"/>
          </w:tcPr>
          <w:p w14:paraId="1505D094" w14:textId="797E95AB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,48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3" w:type="pct"/>
          </w:tcPr>
          <w:p w14:paraId="1B1F7597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0EEE1B2" w14:textId="33F564FA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143" w:type="pct"/>
          </w:tcPr>
          <w:p w14:paraId="07553A37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BA70D92" w14:textId="1A255FB3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44" w:type="pct"/>
          </w:tcPr>
          <w:p w14:paraId="02C07FB9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DF07C0E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7A98" w:rsidRPr="00413E48" w14:paraId="355FB299" w14:textId="77777777" w:rsidTr="008B7A98">
        <w:tc>
          <w:tcPr>
            <w:tcW w:w="2226" w:type="pct"/>
            <w:shd w:val="clear" w:color="auto" w:fill="auto"/>
          </w:tcPr>
          <w:p w14:paraId="444A47ED" w14:textId="77777777" w:rsidR="008B7A98" w:rsidRPr="00413E48" w:rsidRDefault="008B7A98" w:rsidP="008B7A98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shd w:val="clear" w:color="auto" w:fill="auto"/>
          </w:tcPr>
          <w:p w14:paraId="70B62556" w14:textId="0FF037EE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14:paraId="16C35712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EF006B5" w14:textId="1ADAC972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143" w:type="pct"/>
            <w:shd w:val="clear" w:color="auto" w:fill="auto"/>
          </w:tcPr>
          <w:p w14:paraId="393E3E4C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23E8BCB5" w14:textId="3C955643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</w:t>
            </w:r>
          </w:p>
        </w:tc>
        <w:tc>
          <w:tcPr>
            <w:tcW w:w="144" w:type="pct"/>
            <w:shd w:val="clear" w:color="auto" w:fill="auto"/>
          </w:tcPr>
          <w:p w14:paraId="329C3017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CEDAF02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</w:tr>
      <w:tr w:rsidR="008B7A98" w:rsidRPr="00413E48" w14:paraId="7C2BC043" w14:textId="77777777" w:rsidTr="008B7A98">
        <w:tc>
          <w:tcPr>
            <w:tcW w:w="2226" w:type="pct"/>
            <w:shd w:val="clear" w:color="auto" w:fill="auto"/>
          </w:tcPr>
          <w:p w14:paraId="33536D60" w14:textId="4FEB775B" w:rsidR="008B7A98" w:rsidRPr="00413E48" w:rsidRDefault="008B7A98" w:rsidP="008B7A98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2297D4E4" w14:textId="785861E5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3,96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35CF0093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155E7C2" w14:textId="0C4A2E13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143" w:type="pct"/>
            <w:shd w:val="clear" w:color="auto" w:fill="auto"/>
          </w:tcPr>
          <w:p w14:paraId="37A8EDF2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66BD290A" w14:textId="1E9A5BFE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5,644</w:t>
            </w:r>
          </w:p>
        </w:tc>
        <w:tc>
          <w:tcPr>
            <w:tcW w:w="144" w:type="pct"/>
            <w:shd w:val="clear" w:color="auto" w:fill="auto"/>
          </w:tcPr>
          <w:p w14:paraId="01DC5375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C7A556A" w14:textId="4EC2C7DD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</w:tr>
      <w:tr w:rsidR="008B7A98" w:rsidRPr="00413E48" w14:paraId="1A9C4EE7" w14:textId="77777777" w:rsidTr="008B7A98">
        <w:tc>
          <w:tcPr>
            <w:tcW w:w="2226" w:type="pct"/>
            <w:shd w:val="clear" w:color="auto" w:fill="FFFFFF"/>
          </w:tcPr>
          <w:p w14:paraId="357BCBBE" w14:textId="77777777" w:rsidR="008B7A98" w:rsidRPr="00413E48" w:rsidRDefault="008B7A98" w:rsidP="008B7A98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6944062C" w14:textId="2166422E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46,533</w:t>
            </w:r>
          </w:p>
        </w:tc>
        <w:tc>
          <w:tcPr>
            <w:tcW w:w="143" w:type="pct"/>
          </w:tcPr>
          <w:p w14:paraId="71ADB121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2F713574" w14:textId="1E0E61F6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143" w:type="pct"/>
          </w:tcPr>
          <w:p w14:paraId="251C5D5D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C36716E" w14:textId="68F8451B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5FAA6F16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28748EF0" w14:textId="6D81289F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</w:tr>
      <w:tr w:rsidR="008B7A98" w:rsidRPr="00413E48" w14:paraId="7AD23D7A" w14:textId="77777777" w:rsidTr="008B7A98">
        <w:tc>
          <w:tcPr>
            <w:tcW w:w="2226" w:type="pct"/>
            <w:shd w:val="clear" w:color="auto" w:fill="FFFFFF"/>
          </w:tcPr>
          <w:p w14:paraId="798BB2DB" w14:textId="77777777" w:rsidR="008B7A98" w:rsidRPr="00413E48" w:rsidRDefault="008B7A98" w:rsidP="008B7A9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7F596B93" w14:textId="4E849B7D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7)</w:t>
            </w:r>
          </w:p>
        </w:tc>
        <w:tc>
          <w:tcPr>
            <w:tcW w:w="143" w:type="pct"/>
          </w:tcPr>
          <w:p w14:paraId="2480D586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D8C378A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073B9C60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14EAD071" w14:textId="15426526" w:rsidR="008B7A98" w:rsidRPr="00413E48" w:rsidRDefault="008B7A98" w:rsidP="008B7A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F4B300F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527F5AFB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7A98" w:rsidRPr="00413E48" w14:paraId="50636778" w14:textId="77777777" w:rsidTr="008B7A98">
        <w:tc>
          <w:tcPr>
            <w:tcW w:w="2226" w:type="pct"/>
            <w:shd w:val="clear" w:color="auto" w:fill="FFFFFF"/>
          </w:tcPr>
          <w:p w14:paraId="6E8D598B" w14:textId="77777777" w:rsidR="008B7A98" w:rsidRPr="00413E48" w:rsidRDefault="008B7A98" w:rsidP="008B7A98">
            <w:pPr>
              <w:tabs>
                <w:tab w:val="clear" w:pos="227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3FB11CD0" w14:textId="5258C069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46,3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8AB2006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7F82C18" w14:textId="5979230E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143" w:type="pct"/>
          </w:tcPr>
          <w:p w14:paraId="76C06B1C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ED9FB92" w14:textId="436E457F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1B94E72F" w14:textId="7777777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A75B311" w14:textId="76635967" w:rsidR="008B7A98" w:rsidRPr="00413E48" w:rsidRDefault="008B7A98" w:rsidP="008B7A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</w:tr>
    </w:tbl>
    <w:p w14:paraId="2C48BA93" w14:textId="77777777" w:rsidR="009F25BD" w:rsidRPr="00413E48" w:rsidRDefault="009F25BD" w:rsidP="006F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4"/>
        <w:gridCol w:w="989"/>
        <w:gridCol w:w="270"/>
        <w:gridCol w:w="1079"/>
        <w:gridCol w:w="270"/>
        <w:gridCol w:w="1077"/>
        <w:gridCol w:w="270"/>
        <w:gridCol w:w="1081"/>
      </w:tblGrid>
      <w:tr w:rsidR="0059566E" w:rsidRPr="00413E48" w14:paraId="436A8A13" w14:textId="77777777" w:rsidTr="005C3AFF">
        <w:trPr>
          <w:trHeight w:val="80"/>
          <w:tblHeader/>
        </w:trPr>
        <w:tc>
          <w:tcPr>
            <w:tcW w:w="2335" w:type="pct"/>
          </w:tcPr>
          <w:p w14:paraId="0EC8C2DB" w14:textId="42CA60F7" w:rsidR="0059566E" w:rsidRPr="00413E48" w:rsidRDefault="00B15DA8" w:rsidP="0083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right="-195" w:hanging="2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="00F44465" w:rsidRPr="00413E4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Pr="00413E4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) </w:t>
            </w:r>
            <w:r w:rsidR="0059566E"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</w:t>
            </w:r>
            <w:r w:rsidR="008319DE" w:rsidRPr="00413E4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237" w:type="pct"/>
            <w:gridSpan w:val="3"/>
          </w:tcPr>
          <w:p w14:paraId="46E7F179" w14:textId="05D23A38" w:rsidR="0059566E" w:rsidRPr="00413E48" w:rsidRDefault="0059566E" w:rsidP="00595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B278559" w14:textId="77777777" w:rsidR="0059566E" w:rsidRPr="00413E48" w:rsidRDefault="0059566E" w:rsidP="00595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463391BB" w14:textId="209149EB" w:rsidR="0059566E" w:rsidRPr="00413E48" w:rsidRDefault="0059566E" w:rsidP="00595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19DE" w:rsidRPr="00413E48" w14:paraId="08D3E03F" w14:textId="77777777" w:rsidTr="005C3AFF">
        <w:trPr>
          <w:tblHeader/>
        </w:trPr>
        <w:tc>
          <w:tcPr>
            <w:tcW w:w="2335" w:type="pct"/>
          </w:tcPr>
          <w:p w14:paraId="693FDE41" w14:textId="0C6EAA32" w:rsidR="00092277" w:rsidRPr="00413E48" w:rsidRDefault="001B1EC7" w:rsidP="0009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7442F" w:rsidRPr="00413E4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8068C"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47442F"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7442F" w:rsidRPr="00413E4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23" w:type="pct"/>
          </w:tcPr>
          <w:p w14:paraId="523E5E45" w14:textId="5C7B899E" w:rsidR="00092277" w:rsidRPr="00413E48" w:rsidRDefault="00552066" w:rsidP="0055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C11FA" w:rsidRPr="00413E4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47442F" w:rsidRPr="00413E4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3DB3642B" w14:textId="77777777" w:rsidR="00092277" w:rsidRPr="00413E48" w:rsidRDefault="00092277" w:rsidP="00092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6169D10" w14:textId="6C49292A" w:rsidR="00092277" w:rsidRPr="00413E48" w:rsidRDefault="008B7A98" w:rsidP="0055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2"/>
                <w:tab w:val="left" w:pos="80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C11FA" w:rsidRPr="00413E4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47442F" w:rsidRPr="00413E4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4C9447AD" w14:textId="77777777" w:rsidR="00092277" w:rsidRPr="00413E48" w:rsidRDefault="00092277" w:rsidP="00092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8EA205" w14:textId="6CC55E60" w:rsidR="00092277" w:rsidRPr="00413E48" w:rsidRDefault="008B7A98" w:rsidP="00092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C11FA" w:rsidRPr="00413E4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47442F" w:rsidRPr="00413E4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4DEA826A" w14:textId="77777777" w:rsidR="00092277" w:rsidRPr="00413E48" w:rsidRDefault="00092277" w:rsidP="00092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389A0C3A" w14:textId="4117D85C" w:rsidR="00092277" w:rsidRPr="00413E48" w:rsidRDefault="008B7A98" w:rsidP="00092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C11FA" w:rsidRPr="00413E4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47442F" w:rsidRPr="00413E4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5926" w:rsidRPr="00413E48" w14:paraId="2739E41B" w14:textId="77777777" w:rsidTr="005C3AFF">
        <w:trPr>
          <w:trHeight w:val="209"/>
          <w:tblHeader/>
        </w:trPr>
        <w:tc>
          <w:tcPr>
            <w:tcW w:w="2335" w:type="pct"/>
          </w:tcPr>
          <w:p w14:paraId="434E75D4" w14:textId="77777777" w:rsidR="00855926" w:rsidRPr="00413E48" w:rsidRDefault="00855926" w:rsidP="0085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5" w:type="pct"/>
            <w:gridSpan w:val="7"/>
          </w:tcPr>
          <w:p w14:paraId="340B0E8C" w14:textId="77777777" w:rsidR="00855926" w:rsidRPr="00413E48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628AB"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319DE" w:rsidRPr="00413E48" w14:paraId="5737AC65" w14:textId="77777777" w:rsidTr="005C3AFF">
        <w:tc>
          <w:tcPr>
            <w:tcW w:w="2335" w:type="pct"/>
          </w:tcPr>
          <w:p w14:paraId="72F0B214" w14:textId="77777777" w:rsidR="0059566E" w:rsidRPr="00413E48" w:rsidRDefault="0059566E" w:rsidP="003B66EF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523" w:type="pct"/>
            <w:vAlign w:val="bottom"/>
          </w:tcPr>
          <w:p w14:paraId="16EC940B" w14:textId="5BF26046" w:rsidR="0059566E" w:rsidRPr="00413E48" w:rsidRDefault="004B239E" w:rsidP="008B7A9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  <w:vAlign w:val="bottom"/>
          </w:tcPr>
          <w:p w14:paraId="0CF81755" w14:textId="77777777" w:rsidR="0059566E" w:rsidRPr="00413E48" w:rsidRDefault="0059566E" w:rsidP="00595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24A3C73C" w14:textId="2BD161EE" w:rsidR="0059566E" w:rsidRPr="00413E48" w:rsidRDefault="008B7A98" w:rsidP="008B7A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47442F" w:rsidRPr="00413E4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,863</w:t>
            </w:r>
          </w:p>
        </w:tc>
        <w:tc>
          <w:tcPr>
            <w:tcW w:w="143" w:type="pct"/>
            <w:vAlign w:val="bottom"/>
          </w:tcPr>
          <w:p w14:paraId="3A1F1AD8" w14:textId="77777777" w:rsidR="0059566E" w:rsidRPr="00413E48" w:rsidRDefault="0059566E" w:rsidP="00595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5655A656" w14:textId="1DDB4E17" w:rsidR="0059566E" w:rsidRPr="00413E48" w:rsidRDefault="004B239E" w:rsidP="005C3AF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EDB113A" w14:textId="77777777" w:rsidR="0059566E" w:rsidRPr="00413E48" w:rsidRDefault="0059566E" w:rsidP="00595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2530ABB3" w14:textId="451B570A" w:rsidR="0059566E" w:rsidRPr="00413E48" w:rsidRDefault="0047442F" w:rsidP="005C3AF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021</w:t>
            </w:r>
          </w:p>
        </w:tc>
      </w:tr>
      <w:tr w:rsidR="008319DE" w:rsidRPr="00413E48" w14:paraId="27D73867" w14:textId="77777777" w:rsidTr="005C3AFF">
        <w:tc>
          <w:tcPr>
            <w:tcW w:w="2335" w:type="pct"/>
          </w:tcPr>
          <w:p w14:paraId="0DDD8BA4" w14:textId="77777777" w:rsidR="0059566E" w:rsidRPr="00413E48" w:rsidRDefault="0059566E" w:rsidP="003B66EF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23" w:type="pct"/>
            <w:vAlign w:val="bottom"/>
          </w:tcPr>
          <w:p w14:paraId="0742CA1B" w14:textId="3B6E9F1F" w:rsidR="0059566E" w:rsidRPr="00413E48" w:rsidRDefault="004B239E" w:rsidP="0055206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85011C7" w14:textId="77777777" w:rsidR="0059566E" w:rsidRPr="00413E48" w:rsidRDefault="0059566E" w:rsidP="00595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22C6B9F7" w14:textId="2A377493" w:rsidR="0059566E" w:rsidRPr="00413E48" w:rsidRDefault="00552066" w:rsidP="00552066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 </w:t>
            </w:r>
            <w:r w:rsidR="0047442F" w:rsidRPr="00413E4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 w:rsidR="008B7A98" w:rsidRPr="00413E4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47442F" w:rsidRPr="00413E4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5)</w:t>
            </w:r>
          </w:p>
        </w:tc>
        <w:tc>
          <w:tcPr>
            <w:tcW w:w="143" w:type="pct"/>
            <w:vAlign w:val="bottom"/>
          </w:tcPr>
          <w:p w14:paraId="3CD8F4D3" w14:textId="77777777" w:rsidR="0059566E" w:rsidRPr="00413E48" w:rsidRDefault="0059566E" w:rsidP="00595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6A35100D" w14:textId="014F9C6E" w:rsidR="0059566E" w:rsidRPr="00413E48" w:rsidRDefault="004B239E" w:rsidP="005C3AF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10B5B4EB" w14:textId="77777777" w:rsidR="0059566E" w:rsidRPr="00413E48" w:rsidRDefault="0059566E" w:rsidP="00595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25EA47F5" w14:textId="55ACB2FD" w:rsidR="0059566E" w:rsidRPr="00413E48" w:rsidRDefault="00671D9D" w:rsidP="005C3AF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F41161A" w14:textId="3F68E50F" w:rsidR="00EC5428" w:rsidRPr="00413E48" w:rsidRDefault="00EC542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265"/>
        <w:gridCol w:w="247"/>
        <w:gridCol w:w="1106"/>
        <w:gridCol w:w="262"/>
        <w:gridCol w:w="1083"/>
        <w:gridCol w:w="239"/>
        <w:gridCol w:w="1159"/>
      </w:tblGrid>
      <w:tr w:rsidR="00D64B94" w:rsidRPr="00413E48" w14:paraId="692CEB2A" w14:textId="77777777" w:rsidTr="006177CD">
        <w:tc>
          <w:tcPr>
            <w:tcW w:w="2178" w:type="pct"/>
          </w:tcPr>
          <w:p w14:paraId="0285BEC2" w14:textId="6EFD876B" w:rsidR="00D64B94" w:rsidRPr="00413E48" w:rsidRDefault="00D64B94" w:rsidP="007769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378" w:type="pct"/>
            <w:gridSpan w:val="3"/>
          </w:tcPr>
          <w:p w14:paraId="5FF3BE77" w14:textId="77777777" w:rsidR="00D64B94" w:rsidRPr="00413E48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24DEB898" w14:textId="77777777" w:rsidR="00D64B94" w:rsidRPr="00413E48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0F5C7624" w14:textId="77777777" w:rsidR="00D64B94" w:rsidRPr="00413E48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97976" w:rsidRPr="00413E48" w14:paraId="0CA45FE8" w14:textId="77777777" w:rsidTr="006177CD">
        <w:trPr>
          <w:trHeight w:val="308"/>
        </w:trPr>
        <w:tc>
          <w:tcPr>
            <w:tcW w:w="2178" w:type="pct"/>
          </w:tcPr>
          <w:p w14:paraId="7B468AE9" w14:textId="77777777" w:rsidR="00D64B94" w:rsidRPr="00413E48" w:rsidRDefault="00D64B94" w:rsidP="007769A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</w:p>
        </w:tc>
        <w:tc>
          <w:tcPr>
            <w:tcW w:w="666" w:type="pct"/>
          </w:tcPr>
          <w:p w14:paraId="5C4C18FC" w14:textId="459275FD" w:rsidR="00D64B94" w:rsidRPr="00413E48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6E675DA0" w14:textId="77777777" w:rsidR="00D64B94" w:rsidRPr="00413E48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E7FBA6A" w14:textId="129A7807" w:rsidR="00D64B94" w:rsidRPr="00413E48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</w:tcPr>
          <w:p w14:paraId="551F2E94" w14:textId="77777777" w:rsidR="00D64B94" w:rsidRPr="00413E48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84AB4D7" w14:textId="26B491C4" w:rsidR="00D64B94" w:rsidRPr="00413E48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14:paraId="5508641C" w14:textId="77777777" w:rsidR="00D64B94" w:rsidRPr="00413E48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DF5755E" w14:textId="1EE4CEB9" w:rsidR="00D64B94" w:rsidRPr="00413E48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97976" w:rsidRPr="00413E48" w14:paraId="7B5C9BD0" w14:textId="77777777" w:rsidTr="006177CD">
        <w:trPr>
          <w:trHeight w:val="308"/>
        </w:trPr>
        <w:tc>
          <w:tcPr>
            <w:tcW w:w="2178" w:type="pct"/>
          </w:tcPr>
          <w:p w14:paraId="19000912" w14:textId="77777777" w:rsidR="00D64B94" w:rsidRPr="00413E48" w:rsidRDefault="00D64B94" w:rsidP="007769A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3168BD73" w14:textId="6B1DF90D" w:rsidR="00D64B94" w:rsidRPr="00413E48" w:rsidRDefault="008B7A98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64B94" w:rsidRPr="00413E4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30" w:type="pct"/>
          </w:tcPr>
          <w:p w14:paraId="1A38AA50" w14:textId="77777777" w:rsidR="00D64B94" w:rsidRPr="00413E48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AEA881F" w14:textId="252217E3" w:rsidR="00D64B94" w:rsidRPr="00413E48" w:rsidRDefault="008B7A98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64B94" w:rsidRPr="00413E4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38" w:type="pct"/>
          </w:tcPr>
          <w:p w14:paraId="6274C48F" w14:textId="77777777" w:rsidR="00D64B94" w:rsidRPr="00413E48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4A57DBD" w14:textId="661DF8B4" w:rsidR="00D64B94" w:rsidRPr="00413E48" w:rsidRDefault="008B7A98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64B94" w:rsidRPr="00413E4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26" w:type="pct"/>
          </w:tcPr>
          <w:p w14:paraId="4BD582B1" w14:textId="77777777" w:rsidR="00D64B94" w:rsidRPr="00413E48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903A1A2" w14:textId="3AB5231E" w:rsidR="00D64B94" w:rsidRPr="00413E48" w:rsidRDefault="008B7A98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64B94" w:rsidRPr="00413E4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D64B94" w:rsidRPr="00413E48" w14:paraId="0CA0A2DD" w14:textId="77777777" w:rsidTr="006177CD">
        <w:trPr>
          <w:trHeight w:val="344"/>
        </w:trPr>
        <w:tc>
          <w:tcPr>
            <w:tcW w:w="2178" w:type="pct"/>
          </w:tcPr>
          <w:p w14:paraId="2AD28435" w14:textId="77777777" w:rsidR="00D64B94" w:rsidRPr="00413E48" w:rsidRDefault="00D64B94" w:rsidP="007769A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2" w:type="pct"/>
            <w:gridSpan w:val="7"/>
          </w:tcPr>
          <w:p w14:paraId="6926B2A7" w14:textId="77777777" w:rsidR="00D64B94" w:rsidRPr="00413E48" w:rsidRDefault="00D64B94" w:rsidP="007769A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7976" w:rsidRPr="00413E48" w14:paraId="77DFBCA8" w14:textId="77777777" w:rsidTr="006177CD">
        <w:tc>
          <w:tcPr>
            <w:tcW w:w="2178" w:type="pct"/>
            <w:shd w:val="clear" w:color="auto" w:fill="auto"/>
          </w:tcPr>
          <w:p w14:paraId="0994A4DF" w14:textId="77777777" w:rsidR="00D64B94" w:rsidRPr="00413E48" w:rsidRDefault="00D64B94" w:rsidP="007769A3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413E4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666" w:type="pct"/>
            <w:shd w:val="clear" w:color="auto" w:fill="auto"/>
          </w:tcPr>
          <w:p w14:paraId="2685B569" w14:textId="77777777" w:rsidR="00D64B94" w:rsidRPr="00413E48" w:rsidRDefault="00D64B94" w:rsidP="007769A3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28D5209" w14:textId="77777777" w:rsidR="00D64B94" w:rsidRPr="00413E48" w:rsidRDefault="00D64B94" w:rsidP="007769A3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2911BC1" w14:textId="77777777" w:rsidR="00D64B94" w:rsidRPr="00413E48" w:rsidRDefault="00D64B94" w:rsidP="007769A3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8" w:type="pct"/>
            <w:shd w:val="clear" w:color="auto" w:fill="auto"/>
          </w:tcPr>
          <w:p w14:paraId="03E297F4" w14:textId="77777777" w:rsidR="00D64B94" w:rsidRPr="00413E48" w:rsidRDefault="00D64B94" w:rsidP="007769A3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6EC2124" w14:textId="77777777" w:rsidR="00D64B94" w:rsidRPr="00413E48" w:rsidRDefault="00D64B94" w:rsidP="007769A3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BC03014" w14:textId="77777777" w:rsidR="00D64B94" w:rsidRPr="00413E48" w:rsidRDefault="00D64B94" w:rsidP="007769A3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7014C7A" w14:textId="77777777" w:rsidR="00D64B94" w:rsidRPr="00413E48" w:rsidRDefault="00D64B94" w:rsidP="007769A3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7976" w:rsidRPr="00413E48" w14:paraId="43BCE709" w14:textId="77777777" w:rsidTr="006177CD">
        <w:tc>
          <w:tcPr>
            <w:tcW w:w="2178" w:type="pct"/>
            <w:shd w:val="clear" w:color="auto" w:fill="auto"/>
          </w:tcPr>
          <w:p w14:paraId="5D557F27" w14:textId="77777777" w:rsidR="0058357B" w:rsidRPr="00413E48" w:rsidRDefault="0058357B" w:rsidP="0058357B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6" w:type="pct"/>
            <w:shd w:val="clear" w:color="auto" w:fill="auto"/>
          </w:tcPr>
          <w:p w14:paraId="33FBDA67" w14:textId="578B9022" w:rsidR="0058357B" w:rsidRPr="00413E48" w:rsidRDefault="0058357B" w:rsidP="0058357B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FF67616" w14:textId="77777777" w:rsidR="0058357B" w:rsidRPr="00413E48" w:rsidRDefault="0058357B" w:rsidP="0058357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shd w:val="clear" w:color="auto" w:fill="auto"/>
          </w:tcPr>
          <w:p w14:paraId="0D1D0D93" w14:textId="77777777" w:rsidR="0058357B" w:rsidRPr="00413E48" w:rsidRDefault="0058357B" w:rsidP="0058357B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2E9E833D" w14:textId="77777777" w:rsidR="0058357B" w:rsidRPr="00413E48" w:rsidRDefault="0058357B" w:rsidP="0058357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21D95E7" w14:textId="5809243C" w:rsidR="0058357B" w:rsidRPr="00413E48" w:rsidRDefault="00D17B56" w:rsidP="006177CD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8357B"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126" w:type="pct"/>
            <w:shd w:val="clear" w:color="auto" w:fill="auto"/>
          </w:tcPr>
          <w:p w14:paraId="140C711F" w14:textId="77777777" w:rsidR="0058357B" w:rsidRPr="00413E48" w:rsidRDefault="0058357B" w:rsidP="0058357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C5C8090" w14:textId="05812677" w:rsidR="0058357B" w:rsidRPr="00413E48" w:rsidRDefault="0058357B" w:rsidP="006177C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</w:tr>
      <w:tr w:rsidR="006177CD" w:rsidRPr="00413E48" w14:paraId="2B73F480" w14:textId="77777777" w:rsidTr="006177CD">
        <w:tc>
          <w:tcPr>
            <w:tcW w:w="2178" w:type="pct"/>
            <w:shd w:val="clear" w:color="auto" w:fill="auto"/>
          </w:tcPr>
          <w:p w14:paraId="40F80C20" w14:textId="77777777" w:rsidR="006177CD" w:rsidRPr="00413E48" w:rsidRDefault="006177CD" w:rsidP="006177CD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6" w:type="pct"/>
            <w:shd w:val="clear" w:color="auto" w:fill="auto"/>
          </w:tcPr>
          <w:p w14:paraId="06F608E3" w14:textId="1C4CB5BD" w:rsidR="006177CD" w:rsidRPr="00413E48" w:rsidRDefault="008B7A98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177CD" w:rsidRPr="00413E48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177CD" w:rsidRPr="00413E48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30" w:type="pct"/>
            <w:shd w:val="clear" w:color="auto" w:fill="auto"/>
          </w:tcPr>
          <w:p w14:paraId="27BF971A" w14:textId="77777777" w:rsidR="006177CD" w:rsidRPr="00413E48" w:rsidRDefault="006177CD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C14817B" w14:textId="791F28B0" w:rsidR="006177CD" w:rsidRPr="00413E48" w:rsidRDefault="008B7A98" w:rsidP="006177C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177CD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8,566</w:t>
            </w:r>
          </w:p>
        </w:tc>
        <w:tc>
          <w:tcPr>
            <w:tcW w:w="138" w:type="pct"/>
            <w:shd w:val="clear" w:color="auto" w:fill="auto"/>
          </w:tcPr>
          <w:p w14:paraId="39B83F00" w14:textId="77777777" w:rsidR="006177CD" w:rsidRPr="00413E48" w:rsidRDefault="006177CD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C55AB74" w14:textId="012F4316" w:rsidR="006177CD" w:rsidRPr="00413E48" w:rsidRDefault="006177CD" w:rsidP="006177CD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6" w:type="pct"/>
            <w:shd w:val="clear" w:color="auto" w:fill="auto"/>
          </w:tcPr>
          <w:p w14:paraId="2D9F73C8" w14:textId="77777777" w:rsidR="006177CD" w:rsidRPr="00413E48" w:rsidRDefault="006177CD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9299632" w14:textId="57412F24" w:rsidR="006177CD" w:rsidRPr="00413E48" w:rsidRDefault="006177CD" w:rsidP="006177C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77CD" w:rsidRPr="00413E48" w14:paraId="51A82D74" w14:textId="77777777" w:rsidTr="006177CD">
        <w:tc>
          <w:tcPr>
            <w:tcW w:w="2178" w:type="pct"/>
            <w:shd w:val="clear" w:color="auto" w:fill="auto"/>
          </w:tcPr>
          <w:p w14:paraId="1A77A167" w14:textId="77777777" w:rsidR="006177CD" w:rsidRPr="00413E48" w:rsidRDefault="006177CD" w:rsidP="006177CD">
            <w:pPr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413E48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66" w:type="pct"/>
            <w:shd w:val="clear" w:color="auto" w:fill="auto"/>
          </w:tcPr>
          <w:p w14:paraId="7A77AA28" w14:textId="212CB651" w:rsidR="006177CD" w:rsidRPr="00413E48" w:rsidRDefault="006177CD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30" w:type="pct"/>
            <w:shd w:val="clear" w:color="auto" w:fill="auto"/>
          </w:tcPr>
          <w:p w14:paraId="5BC7B425" w14:textId="77777777" w:rsidR="006177CD" w:rsidRPr="00413E48" w:rsidRDefault="006177CD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756D3C6" w14:textId="1C0CE1A0" w:rsidR="006177CD" w:rsidRPr="00413E48" w:rsidRDefault="008B7A98" w:rsidP="006177C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6177CD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177CD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38" w:type="pct"/>
            <w:shd w:val="clear" w:color="auto" w:fill="auto"/>
          </w:tcPr>
          <w:p w14:paraId="79070EB8" w14:textId="77777777" w:rsidR="006177CD" w:rsidRPr="00413E48" w:rsidRDefault="006177CD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ECCA71A" w14:textId="751C85BE" w:rsidR="006177CD" w:rsidRPr="00413E48" w:rsidRDefault="008B7A98" w:rsidP="006177CD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177CD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,536</w:t>
            </w:r>
          </w:p>
        </w:tc>
        <w:tc>
          <w:tcPr>
            <w:tcW w:w="126" w:type="pct"/>
            <w:shd w:val="clear" w:color="auto" w:fill="auto"/>
          </w:tcPr>
          <w:p w14:paraId="2C334678" w14:textId="77777777" w:rsidR="006177CD" w:rsidRPr="00413E48" w:rsidRDefault="006177CD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6234202" w14:textId="3C773348" w:rsidR="006177CD" w:rsidRPr="00413E48" w:rsidRDefault="006177CD" w:rsidP="006177C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6177CD" w:rsidRPr="00413E48" w14:paraId="1434B540" w14:textId="77777777" w:rsidTr="006177CD">
        <w:trPr>
          <w:trHeight w:val="127"/>
        </w:trPr>
        <w:tc>
          <w:tcPr>
            <w:tcW w:w="2178" w:type="pct"/>
            <w:shd w:val="clear" w:color="auto" w:fill="FFFFFF"/>
          </w:tcPr>
          <w:p w14:paraId="3BE4961B" w14:textId="77777777" w:rsidR="006177CD" w:rsidRPr="00413E48" w:rsidRDefault="006177CD" w:rsidP="006177CD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4B5F50EA" w14:textId="72C64824" w:rsidR="006177CD" w:rsidRPr="00413E48" w:rsidRDefault="008B7A98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177CD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177CD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22B0094F" w14:textId="77777777" w:rsidR="006177CD" w:rsidRPr="00413E48" w:rsidRDefault="006177CD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661EF8B" w14:textId="63A67FF8" w:rsidR="006177CD" w:rsidRPr="00413E48" w:rsidRDefault="008B7A98" w:rsidP="006177C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96" w:right="-163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177CD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6177CD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177CD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177CD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38" w:type="pct"/>
          </w:tcPr>
          <w:p w14:paraId="062F8B28" w14:textId="77777777" w:rsidR="006177CD" w:rsidRPr="00413E48" w:rsidRDefault="006177CD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8FA20F8" w14:textId="5610708D" w:rsidR="006177CD" w:rsidRPr="00413E48" w:rsidRDefault="008B7A98" w:rsidP="006177CD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6177CD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,56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6" w:type="pct"/>
          </w:tcPr>
          <w:p w14:paraId="5ECFC713" w14:textId="77777777" w:rsidR="006177CD" w:rsidRPr="00413E48" w:rsidRDefault="006177CD" w:rsidP="006177CD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6414FCD7" w14:textId="09A57D0C" w:rsidR="006177CD" w:rsidRPr="00413E48" w:rsidRDefault="006177CD" w:rsidP="006177CD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78CE8281" w14:textId="2201C29D" w:rsidR="00933281" w:rsidRPr="00413E48" w:rsidRDefault="00933281">
      <w:pPr>
        <w:rPr>
          <w:rFonts w:asciiTheme="majorBidi" w:hAnsiTheme="majorBidi" w:cstheme="majorBidi"/>
          <w:sz w:val="30"/>
          <w:szCs w:val="30"/>
        </w:rPr>
      </w:pPr>
    </w:p>
    <w:p w14:paraId="3ECEE3B1" w14:textId="3893B530" w:rsidR="00933281" w:rsidRPr="00413E48" w:rsidRDefault="00933281">
      <w:pPr>
        <w:rPr>
          <w:rFonts w:asciiTheme="majorBidi" w:hAnsiTheme="majorBidi" w:cstheme="majorBidi"/>
          <w:sz w:val="30"/>
          <w:szCs w:val="30"/>
        </w:rPr>
      </w:pPr>
    </w:p>
    <w:p w14:paraId="6B48B7BE" w14:textId="77777777" w:rsidR="00933281" w:rsidRPr="00413E48" w:rsidRDefault="00933281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151"/>
        <w:gridCol w:w="238"/>
        <w:gridCol w:w="1123"/>
        <w:gridCol w:w="242"/>
        <w:gridCol w:w="1045"/>
        <w:gridCol w:w="243"/>
        <w:gridCol w:w="1181"/>
      </w:tblGrid>
      <w:tr w:rsidR="00933281" w:rsidRPr="00413E48" w14:paraId="7A828BB0" w14:textId="77777777" w:rsidTr="00933281">
        <w:tc>
          <w:tcPr>
            <w:tcW w:w="2210" w:type="pct"/>
          </w:tcPr>
          <w:p w14:paraId="451A165E" w14:textId="584EF2D2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3E48">
              <w:rPr>
                <w:cs/>
              </w:rPr>
              <w:lastRenderedPageBreak/>
              <w:br w:type="column"/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342" w:type="pct"/>
            <w:gridSpan w:val="3"/>
          </w:tcPr>
          <w:p w14:paraId="3F7B4307" w14:textId="6F664570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76C72DF2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586374BE" w14:textId="65EB443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3281" w:rsidRPr="00413E48" w14:paraId="46F03560" w14:textId="77777777" w:rsidTr="009420A6">
        <w:tc>
          <w:tcPr>
            <w:tcW w:w="2210" w:type="pct"/>
          </w:tcPr>
          <w:p w14:paraId="62F2E015" w14:textId="467441F5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</w:p>
        </w:tc>
        <w:tc>
          <w:tcPr>
            <w:tcW w:w="615" w:type="pct"/>
          </w:tcPr>
          <w:p w14:paraId="1A8B77F9" w14:textId="2694F3D6" w:rsidR="00933281" w:rsidRPr="00413E48" w:rsidRDefault="00933281" w:rsidP="009332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14:paraId="738645F9" w14:textId="77777777" w:rsidR="00933281" w:rsidRPr="00413E48" w:rsidRDefault="00933281" w:rsidP="009332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1375C58" w14:textId="31F3065C" w:rsidR="00933281" w:rsidRPr="00413E48" w:rsidRDefault="00933281" w:rsidP="009332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43DE4B40" w14:textId="77777777" w:rsidR="00933281" w:rsidRPr="00413E48" w:rsidRDefault="00933281" w:rsidP="009332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41F9A154" w14:textId="04FD2B79" w:rsidR="00933281" w:rsidRPr="00413E48" w:rsidRDefault="00933281" w:rsidP="009332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20AEF8F9" w14:textId="77777777" w:rsidR="00933281" w:rsidRPr="00413E48" w:rsidRDefault="00933281" w:rsidP="009332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39219AF" w14:textId="719FB60E" w:rsidR="00933281" w:rsidRPr="00413E48" w:rsidRDefault="00933281" w:rsidP="009332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33281" w:rsidRPr="00413E48" w14:paraId="47F76445" w14:textId="77777777" w:rsidTr="009420A6">
        <w:tc>
          <w:tcPr>
            <w:tcW w:w="2210" w:type="pct"/>
          </w:tcPr>
          <w:p w14:paraId="36F5FB83" w14:textId="77777777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15BE990C" w14:textId="49DF185A" w:rsidR="00933281" w:rsidRPr="00413E48" w:rsidRDefault="008B7A98" w:rsidP="009332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33281" w:rsidRPr="00413E4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27" w:type="pct"/>
          </w:tcPr>
          <w:p w14:paraId="4C022DA3" w14:textId="77777777" w:rsidR="00933281" w:rsidRPr="00413E48" w:rsidRDefault="00933281" w:rsidP="009332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A9D9C9C" w14:textId="791C1227" w:rsidR="00933281" w:rsidRPr="00413E48" w:rsidRDefault="008B7A98" w:rsidP="009332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33281" w:rsidRPr="00413E4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29" w:type="pct"/>
          </w:tcPr>
          <w:p w14:paraId="5B8DD0B5" w14:textId="77777777" w:rsidR="00933281" w:rsidRPr="00413E48" w:rsidRDefault="00933281" w:rsidP="009332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A8C86E5" w14:textId="7CBEF804" w:rsidR="00933281" w:rsidRPr="00413E48" w:rsidRDefault="008B7A98" w:rsidP="009332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33281" w:rsidRPr="00413E4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30" w:type="pct"/>
          </w:tcPr>
          <w:p w14:paraId="2C1FE28C" w14:textId="77777777" w:rsidR="00933281" w:rsidRPr="00413E48" w:rsidRDefault="00933281" w:rsidP="009332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E42E927" w14:textId="684E88F3" w:rsidR="00933281" w:rsidRPr="00413E48" w:rsidRDefault="008B7A98" w:rsidP="009332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33281" w:rsidRPr="00413E4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933281" w:rsidRPr="00413E48" w14:paraId="502B3892" w14:textId="77777777" w:rsidTr="00933281">
        <w:tc>
          <w:tcPr>
            <w:tcW w:w="2210" w:type="pct"/>
          </w:tcPr>
          <w:p w14:paraId="338EB546" w14:textId="77777777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pct"/>
            <w:gridSpan w:val="7"/>
          </w:tcPr>
          <w:p w14:paraId="065A458F" w14:textId="3D9D81C0" w:rsidR="00933281" w:rsidRPr="00413E48" w:rsidRDefault="00933281" w:rsidP="009332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3281" w:rsidRPr="00413E48" w14:paraId="586962E7" w14:textId="77777777" w:rsidTr="00774E89">
        <w:tc>
          <w:tcPr>
            <w:tcW w:w="2210" w:type="pct"/>
          </w:tcPr>
          <w:p w14:paraId="7D35EA00" w14:textId="156A0F66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15" w:type="pct"/>
            <w:vAlign w:val="bottom"/>
          </w:tcPr>
          <w:p w14:paraId="185F0700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09C4E5D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7770493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0BF75D7D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2BCA2EF9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0678C088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17ECC1D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281" w:rsidRPr="00413E48" w14:paraId="4E144B55" w14:textId="77777777" w:rsidTr="00774E89">
        <w:tc>
          <w:tcPr>
            <w:tcW w:w="2210" w:type="pct"/>
          </w:tcPr>
          <w:p w14:paraId="5E04271C" w14:textId="77777777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vAlign w:val="bottom"/>
          </w:tcPr>
          <w:p w14:paraId="605D4C4A" w14:textId="2AB777C0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76449B08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0FC6E2E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2F1BA052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51E239D0" w14:textId="271F4A0B" w:rsidR="00933281" w:rsidRPr="00413E48" w:rsidRDefault="008B7A98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33281" w:rsidRPr="00413E48">
              <w:rPr>
                <w:rFonts w:asciiTheme="majorBidi" w:hAnsiTheme="majorBidi" w:cstheme="majorBidi"/>
                <w:sz w:val="30"/>
                <w:szCs w:val="30"/>
              </w:rPr>
              <w:t>9,373</w:t>
            </w:r>
          </w:p>
        </w:tc>
        <w:tc>
          <w:tcPr>
            <w:tcW w:w="130" w:type="pct"/>
            <w:vAlign w:val="bottom"/>
          </w:tcPr>
          <w:p w14:paraId="6ED0BA19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880539B" w14:textId="137BCCC2" w:rsidR="00933281" w:rsidRPr="00413E48" w:rsidRDefault="008B7A98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3281" w:rsidRPr="00413E48">
              <w:rPr>
                <w:rFonts w:asciiTheme="majorBidi" w:hAnsiTheme="majorBidi" w:cstheme="majorBidi"/>
                <w:sz w:val="30"/>
                <w:szCs w:val="30"/>
              </w:rPr>
              <w:t>94,373</w:t>
            </w:r>
          </w:p>
        </w:tc>
      </w:tr>
      <w:tr w:rsidR="00933281" w:rsidRPr="00413E48" w14:paraId="2AC34A24" w14:textId="77777777" w:rsidTr="00774E89">
        <w:tc>
          <w:tcPr>
            <w:tcW w:w="2210" w:type="pct"/>
          </w:tcPr>
          <w:p w14:paraId="0188287B" w14:textId="77777777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859507" w14:textId="0436E0B6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22B31D0A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C6DD25D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2C2C096F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72C463" w14:textId="1981AE54" w:rsidR="00933281" w:rsidRPr="00413E48" w:rsidRDefault="008B7A98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933281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9,373</w:t>
            </w:r>
          </w:p>
        </w:tc>
        <w:tc>
          <w:tcPr>
            <w:tcW w:w="130" w:type="pct"/>
            <w:vAlign w:val="bottom"/>
          </w:tcPr>
          <w:p w14:paraId="3DE4D45E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EB40227" w14:textId="1450E976" w:rsidR="00933281" w:rsidRPr="00413E48" w:rsidRDefault="008B7A98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33281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94,373</w:t>
            </w:r>
          </w:p>
        </w:tc>
      </w:tr>
      <w:tr w:rsidR="00933281" w:rsidRPr="00413E48" w14:paraId="5F2C3AD7" w14:textId="77777777" w:rsidTr="00774E89">
        <w:trPr>
          <w:trHeight w:val="197"/>
        </w:trPr>
        <w:tc>
          <w:tcPr>
            <w:tcW w:w="2210" w:type="pct"/>
          </w:tcPr>
          <w:p w14:paraId="210014DB" w14:textId="77777777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5" w:type="pct"/>
          </w:tcPr>
          <w:p w14:paraId="1B2CDDDE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  <w:vAlign w:val="bottom"/>
          </w:tcPr>
          <w:p w14:paraId="23484BFE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2798078C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0E664926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</w:tcPr>
          <w:p w14:paraId="0510EEA1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vAlign w:val="bottom"/>
          </w:tcPr>
          <w:p w14:paraId="759F5653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</w:tcPr>
          <w:p w14:paraId="7CBFA50F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3281" w:rsidRPr="00413E48" w14:paraId="4C23C4AC" w14:textId="77777777" w:rsidTr="00774E89">
        <w:tc>
          <w:tcPr>
            <w:tcW w:w="2210" w:type="pct"/>
          </w:tcPr>
          <w:p w14:paraId="3EDA36D4" w14:textId="77777777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15" w:type="pct"/>
          </w:tcPr>
          <w:p w14:paraId="54762BFF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482AC54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419F26D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62760641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4DAD077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397C51CD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15B06E0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281" w:rsidRPr="00413E48" w14:paraId="126DF612" w14:textId="77777777" w:rsidTr="00774E89">
        <w:tc>
          <w:tcPr>
            <w:tcW w:w="2210" w:type="pct"/>
          </w:tcPr>
          <w:p w14:paraId="133CD9B9" w14:textId="77777777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15" w:type="pct"/>
          </w:tcPr>
          <w:p w14:paraId="20793C84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6613512B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E1DC7D3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27879E07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18C64B1C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0A3C3F7A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45BD7AE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281" w:rsidRPr="00413E48" w14:paraId="3277E955" w14:textId="77777777" w:rsidTr="00774E89">
        <w:tc>
          <w:tcPr>
            <w:tcW w:w="2210" w:type="pct"/>
          </w:tcPr>
          <w:p w14:paraId="1F85CB6F" w14:textId="77777777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shd w:val="clear" w:color="auto" w:fill="auto"/>
          </w:tcPr>
          <w:p w14:paraId="6ADA3252" w14:textId="66950984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FC95B31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7ABC33C0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11A3B7F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06693C99" w14:textId="7D4737A1" w:rsidR="00933281" w:rsidRPr="00413E48" w:rsidRDefault="008B7A98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33281" w:rsidRPr="00413E48">
              <w:rPr>
                <w:rFonts w:asciiTheme="majorBidi" w:hAnsiTheme="majorBidi" w:cstheme="majorBidi"/>
                <w:sz w:val="30"/>
                <w:szCs w:val="30"/>
              </w:rPr>
              <w:t>,457</w:t>
            </w:r>
          </w:p>
        </w:tc>
        <w:tc>
          <w:tcPr>
            <w:tcW w:w="130" w:type="pct"/>
          </w:tcPr>
          <w:p w14:paraId="0E467BAC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10330E7" w14:textId="749B5F0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9,4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933281" w:rsidRPr="00413E48" w14:paraId="6E237462" w14:textId="77777777" w:rsidTr="00774E89">
        <w:tc>
          <w:tcPr>
            <w:tcW w:w="2210" w:type="pct"/>
          </w:tcPr>
          <w:p w14:paraId="3D3F2C6F" w14:textId="77777777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86DE6" w14:textId="3B16BEBA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</w:t>
            </w:r>
            <w:r w:rsidR="002037FE"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474</w:t>
            </w:r>
          </w:p>
        </w:tc>
        <w:tc>
          <w:tcPr>
            <w:tcW w:w="127" w:type="pct"/>
            <w:shd w:val="clear" w:color="auto" w:fill="auto"/>
          </w:tcPr>
          <w:p w14:paraId="61BCE6A5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26E93CD5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5,366</w:t>
            </w:r>
          </w:p>
        </w:tc>
        <w:tc>
          <w:tcPr>
            <w:tcW w:w="129" w:type="pct"/>
            <w:shd w:val="clear" w:color="auto" w:fill="auto"/>
          </w:tcPr>
          <w:p w14:paraId="5CCF78A4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40D70" w14:textId="7E9AF134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9943DB5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7100F2F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3281" w:rsidRPr="00413E48" w14:paraId="1924E7CF" w14:textId="77777777" w:rsidTr="00774E89">
        <w:tc>
          <w:tcPr>
            <w:tcW w:w="2210" w:type="pct"/>
          </w:tcPr>
          <w:p w14:paraId="6134CC89" w14:textId="77777777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78434" w14:textId="21A97D54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</w:t>
            </w:r>
            <w:r w:rsidR="00DD0306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74</w:t>
            </w:r>
          </w:p>
        </w:tc>
        <w:tc>
          <w:tcPr>
            <w:tcW w:w="127" w:type="pct"/>
            <w:shd w:val="clear" w:color="auto" w:fill="auto"/>
          </w:tcPr>
          <w:p w14:paraId="6CB78FF6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ABEBC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5,366</w:t>
            </w:r>
          </w:p>
        </w:tc>
        <w:tc>
          <w:tcPr>
            <w:tcW w:w="129" w:type="pct"/>
            <w:shd w:val="clear" w:color="auto" w:fill="auto"/>
          </w:tcPr>
          <w:p w14:paraId="72142190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88767" w14:textId="265AE485" w:rsidR="00933281" w:rsidRPr="00413E48" w:rsidRDefault="008B7A98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933281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,457</w:t>
            </w:r>
          </w:p>
        </w:tc>
        <w:tc>
          <w:tcPr>
            <w:tcW w:w="130" w:type="pct"/>
          </w:tcPr>
          <w:p w14:paraId="244F3816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0E276A47" w14:textId="27149F70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  <w:tr w:rsidR="00933281" w:rsidRPr="00413E48" w14:paraId="30062EF8" w14:textId="77777777" w:rsidTr="00774E89">
        <w:tc>
          <w:tcPr>
            <w:tcW w:w="2210" w:type="pct"/>
          </w:tcPr>
          <w:p w14:paraId="37DDA4A6" w14:textId="77777777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4D0253D6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6D572948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43D7A89D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436C79CF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shd w:val="clear" w:color="auto" w:fill="auto"/>
          </w:tcPr>
          <w:p w14:paraId="3389CDD2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vAlign w:val="bottom"/>
          </w:tcPr>
          <w:p w14:paraId="48A9C00A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</w:tcPr>
          <w:p w14:paraId="333915CD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3281" w:rsidRPr="00413E48" w14:paraId="73BB9239" w14:textId="77777777" w:rsidTr="00774E89">
        <w:tc>
          <w:tcPr>
            <w:tcW w:w="2210" w:type="pct"/>
          </w:tcPr>
          <w:p w14:paraId="78449D3B" w14:textId="77777777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15" w:type="pct"/>
            <w:shd w:val="clear" w:color="auto" w:fill="auto"/>
          </w:tcPr>
          <w:p w14:paraId="7B50E906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6A08907A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659B778D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18465742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5D8E3C31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34A80D00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E0793BD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281" w:rsidRPr="00413E48" w14:paraId="6B55332B" w14:textId="77777777" w:rsidTr="00774E89">
        <w:tc>
          <w:tcPr>
            <w:tcW w:w="2210" w:type="pct"/>
          </w:tcPr>
          <w:p w14:paraId="7DE5895E" w14:textId="77777777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shd w:val="clear" w:color="auto" w:fill="auto"/>
          </w:tcPr>
          <w:p w14:paraId="69D3D44E" w14:textId="22882024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E84A998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426B36B0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61DCB31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6008D4B1" w14:textId="0A7E255B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45,738</w:t>
            </w:r>
          </w:p>
        </w:tc>
        <w:tc>
          <w:tcPr>
            <w:tcW w:w="130" w:type="pct"/>
          </w:tcPr>
          <w:p w14:paraId="4DD4657D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846486C" w14:textId="62A4B34F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43,83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33281" w:rsidRPr="00413E48" w14:paraId="415BB400" w14:textId="77777777" w:rsidTr="00774E89">
        <w:tc>
          <w:tcPr>
            <w:tcW w:w="2210" w:type="pct"/>
          </w:tcPr>
          <w:p w14:paraId="3E98F3F4" w14:textId="77777777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3B0E2" w14:textId="16C9388A" w:rsidR="00933281" w:rsidRPr="00413E48" w:rsidRDefault="008B7A98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221</w:t>
            </w:r>
            <w:r w:rsidR="00933281"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,864</w:t>
            </w:r>
          </w:p>
        </w:tc>
        <w:tc>
          <w:tcPr>
            <w:tcW w:w="127" w:type="pct"/>
            <w:shd w:val="clear" w:color="auto" w:fill="auto"/>
          </w:tcPr>
          <w:p w14:paraId="30358E64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11A46653" w14:textId="7D1DC21F" w:rsidR="00933281" w:rsidRPr="00413E48" w:rsidRDefault="008B7A98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221</w:t>
            </w:r>
            <w:r w:rsidR="00933281"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,5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933281"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129" w:type="pct"/>
            <w:shd w:val="clear" w:color="auto" w:fill="auto"/>
          </w:tcPr>
          <w:p w14:paraId="6AF64961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9F62B" w14:textId="19245972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D1580B3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CF72BE4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3281" w:rsidRPr="00413E48" w14:paraId="6E2655B4" w14:textId="77777777" w:rsidTr="00774E89">
        <w:tc>
          <w:tcPr>
            <w:tcW w:w="2210" w:type="pct"/>
          </w:tcPr>
          <w:p w14:paraId="76154C99" w14:textId="77777777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13E48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8794D" w14:textId="422EC812" w:rsidR="00933281" w:rsidRPr="00413E48" w:rsidRDefault="008B7A98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221</w:t>
            </w:r>
            <w:r w:rsidR="00933281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,864</w:t>
            </w:r>
          </w:p>
        </w:tc>
        <w:tc>
          <w:tcPr>
            <w:tcW w:w="127" w:type="pct"/>
            <w:shd w:val="clear" w:color="auto" w:fill="auto"/>
          </w:tcPr>
          <w:p w14:paraId="6DC25237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9009D" w14:textId="496BE028" w:rsidR="00933281" w:rsidRPr="00413E48" w:rsidRDefault="008B7A98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221</w:t>
            </w:r>
            <w:r w:rsidR="00933281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,5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="00933281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129" w:type="pct"/>
            <w:shd w:val="clear" w:color="auto" w:fill="auto"/>
          </w:tcPr>
          <w:p w14:paraId="69F971F5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5A590" w14:textId="541798E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45,738</w:t>
            </w:r>
          </w:p>
        </w:tc>
        <w:tc>
          <w:tcPr>
            <w:tcW w:w="130" w:type="pct"/>
          </w:tcPr>
          <w:p w14:paraId="04FD4BD3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04528E36" w14:textId="34BE6328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933281" w:rsidRPr="00413E48" w14:paraId="6227EEFA" w14:textId="77777777" w:rsidTr="00774E89">
        <w:tc>
          <w:tcPr>
            <w:tcW w:w="2210" w:type="pct"/>
          </w:tcPr>
          <w:p w14:paraId="4FB2BB0C" w14:textId="77777777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BEA17D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7" w:type="pct"/>
            <w:shd w:val="clear" w:color="auto" w:fill="auto"/>
          </w:tcPr>
          <w:p w14:paraId="2A4601FE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5AC72EFC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26625EDA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DD9ADA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</w:tcPr>
          <w:p w14:paraId="1E8A65E1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3E73238F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3281" w:rsidRPr="00413E48" w14:paraId="50F224FF" w14:textId="77777777" w:rsidTr="00774E89">
        <w:tc>
          <w:tcPr>
            <w:tcW w:w="2210" w:type="pct"/>
          </w:tcPr>
          <w:p w14:paraId="3107D858" w14:textId="77777777" w:rsidR="00933281" w:rsidRPr="00413E48" w:rsidRDefault="00933281" w:rsidP="009332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รวมหนี้สินตามสัญญาเช่า</w:t>
            </w:r>
          </w:p>
        </w:tc>
        <w:tc>
          <w:tcPr>
            <w:tcW w:w="61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03748C" w14:textId="4D7EA694" w:rsidR="00933281" w:rsidRPr="00413E48" w:rsidRDefault="008B7A98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</w:t>
            </w:r>
            <w:r w:rsidR="00933281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8,338</w:t>
            </w:r>
          </w:p>
        </w:tc>
        <w:tc>
          <w:tcPr>
            <w:tcW w:w="127" w:type="pct"/>
            <w:shd w:val="clear" w:color="auto" w:fill="auto"/>
          </w:tcPr>
          <w:p w14:paraId="409AEAC3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122D14C2" w14:textId="0D5A83BE" w:rsidR="00933281" w:rsidRPr="00413E48" w:rsidRDefault="008B7A98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</w:t>
            </w:r>
            <w:r w:rsidR="00933281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6,895</w:t>
            </w:r>
          </w:p>
        </w:tc>
        <w:tc>
          <w:tcPr>
            <w:tcW w:w="129" w:type="pct"/>
            <w:shd w:val="clear" w:color="auto" w:fill="auto"/>
          </w:tcPr>
          <w:p w14:paraId="668208C0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96A962" w14:textId="0F4C0714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130" w:type="pct"/>
          </w:tcPr>
          <w:p w14:paraId="1FECE334" w14:textId="77777777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5DD50A1F" w14:textId="21A13475" w:rsidR="00933281" w:rsidRPr="00413E48" w:rsidRDefault="00933281" w:rsidP="0093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2D5B1E26" w14:textId="72D9F297" w:rsidR="008319DE" w:rsidRPr="00413E48" w:rsidRDefault="00831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3C8B49" w14:textId="63B82FE2" w:rsidR="00C61339" w:rsidRPr="00413E48" w:rsidRDefault="00C6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C11CC11" w14:textId="41CE6F48" w:rsidR="00C61339" w:rsidRPr="00413E48" w:rsidRDefault="00C6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7900575" w14:textId="5B2E2D59" w:rsidR="00C61339" w:rsidRPr="00413E48" w:rsidRDefault="00C6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58E92FD" w14:textId="19A9BDB8" w:rsidR="00C61339" w:rsidRPr="00413E48" w:rsidRDefault="00C6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FDFEC1A" w14:textId="6C715405" w:rsidR="00C61339" w:rsidRPr="00413E48" w:rsidRDefault="00C6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2B134F5" w14:textId="73497FA1" w:rsidR="00C61339" w:rsidRPr="00413E48" w:rsidRDefault="00C6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5B24184" w14:textId="028852E1" w:rsidR="00C61339" w:rsidRPr="00413E48" w:rsidRDefault="00C6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E020C2" w14:textId="2B5593F6" w:rsidR="00C61339" w:rsidRPr="00413E48" w:rsidRDefault="00C6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1A1AEA" w14:textId="3D872E9E" w:rsidR="00C61339" w:rsidRPr="00413E48" w:rsidRDefault="00C6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614324D" w14:textId="77777777" w:rsidR="00C61339" w:rsidRPr="00413E48" w:rsidRDefault="00C6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759C04F" w14:textId="4AF0B91E" w:rsidR="00DB7E68" w:rsidRPr="00413E48" w:rsidRDefault="009C11FA" w:rsidP="00DB7E6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13E48">
        <w:rPr>
          <w:rFonts w:asciiTheme="majorBidi" w:hAnsiTheme="majorBidi" w:cstheme="majorBidi"/>
          <w:sz w:val="30"/>
          <w:szCs w:val="30"/>
          <w:u w:val="none"/>
        </w:rPr>
        <w:t>4</w:t>
      </w:r>
      <w:r w:rsidR="00DB7E68" w:rsidRPr="00413E48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EE6646" w:rsidRPr="00413E4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ลูกหนี้การค้าและลูกหนี้อื่น</w:t>
      </w:r>
    </w:p>
    <w:p w14:paraId="0FFAA3FF" w14:textId="43A6BD3C" w:rsidR="00EE6646" w:rsidRPr="00413E48" w:rsidRDefault="00EE6646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806"/>
        <w:gridCol w:w="1170"/>
        <w:gridCol w:w="237"/>
        <w:gridCol w:w="1125"/>
        <w:gridCol w:w="241"/>
        <w:gridCol w:w="1109"/>
        <w:gridCol w:w="241"/>
        <w:gridCol w:w="1109"/>
      </w:tblGrid>
      <w:tr w:rsidR="00E80EAC" w:rsidRPr="00413E48" w14:paraId="7C8826E4" w14:textId="77777777" w:rsidTr="00567DE4">
        <w:tc>
          <w:tcPr>
            <w:tcW w:w="1743" w:type="pct"/>
          </w:tcPr>
          <w:p w14:paraId="6CC7A3FC" w14:textId="5107D2F5" w:rsidR="00E80EAC" w:rsidRPr="00413E48" w:rsidRDefault="00E80EAC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3E48">
              <w:rPr>
                <w:cs/>
              </w:rPr>
              <w:br w:type="column"/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35" w:type="pct"/>
          </w:tcPr>
          <w:p w14:paraId="66AE8579" w14:textId="77777777" w:rsidR="00E80EAC" w:rsidRPr="00413E48" w:rsidRDefault="00E80EAC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6" w:type="pct"/>
            <w:gridSpan w:val="3"/>
          </w:tcPr>
          <w:p w14:paraId="41EAED43" w14:textId="73CEFC35" w:rsidR="00E80EAC" w:rsidRPr="00413E48" w:rsidRDefault="00E80EAC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6C9D00C6" w14:textId="77777777" w:rsidR="00E80EAC" w:rsidRPr="00413E48" w:rsidRDefault="00E80EAC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5E33992C" w14:textId="77777777" w:rsidR="00E80EAC" w:rsidRPr="00413E48" w:rsidRDefault="00E80EAC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0EAC" w:rsidRPr="00413E48" w14:paraId="2E812707" w14:textId="77777777" w:rsidTr="00567DE4">
        <w:tc>
          <w:tcPr>
            <w:tcW w:w="1743" w:type="pct"/>
          </w:tcPr>
          <w:p w14:paraId="0E48E6FA" w14:textId="3434EBC7" w:rsidR="00E80EAC" w:rsidRPr="00413E48" w:rsidRDefault="00E80EAC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423370C8" w14:textId="77777777" w:rsidR="00E80EAC" w:rsidRPr="00413E48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DD1B8E6" w14:textId="5D46003C" w:rsidR="00E80EAC" w:rsidRPr="00413E48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11AF0C40" w14:textId="77777777" w:rsidR="00E80EAC" w:rsidRPr="00413E48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375ABAD" w14:textId="1E60E6EF" w:rsidR="00E80EAC" w:rsidRPr="00413E48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5447B6B5" w14:textId="77777777" w:rsidR="00E80EAC" w:rsidRPr="00413E48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E3913B2" w14:textId="310439AD" w:rsidR="00E80EAC" w:rsidRPr="00413E48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4EB57A9D" w14:textId="77777777" w:rsidR="00E80EAC" w:rsidRPr="00413E48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32DC8E8" w14:textId="57F3440B" w:rsidR="00E80EAC" w:rsidRPr="00413E48" w:rsidRDefault="00E80EAC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80EAC" w:rsidRPr="00413E48" w14:paraId="4D8AC36C" w14:textId="77777777" w:rsidTr="00567DE4">
        <w:tc>
          <w:tcPr>
            <w:tcW w:w="1743" w:type="pct"/>
          </w:tcPr>
          <w:p w14:paraId="2BC2FA9B" w14:textId="77777777" w:rsidR="00E80EAC" w:rsidRPr="00413E4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5635731B" w14:textId="507DA32D" w:rsidR="00E80EAC" w:rsidRPr="00413E4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7214D596" w14:textId="2D1BA15C" w:rsidR="00E80EAC" w:rsidRPr="00413E48" w:rsidRDefault="008B7A98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0EAC" w:rsidRPr="00413E4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28" w:type="pct"/>
          </w:tcPr>
          <w:p w14:paraId="2452CE0F" w14:textId="77777777" w:rsidR="00E80EAC" w:rsidRPr="00413E4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7B7E4F3" w14:textId="55D26F8A" w:rsidR="00E80EAC" w:rsidRPr="00413E48" w:rsidRDefault="008B7A98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0EAC" w:rsidRPr="00413E4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30" w:type="pct"/>
          </w:tcPr>
          <w:p w14:paraId="04D70D68" w14:textId="77777777" w:rsidR="00E80EAC" w:rsidRPr="00413E4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929FB10" w14:textId="00C9E64C" w:rsidR="00E80EAC" w:rsidRPr="00413E48" w:rsidRDefault="008B7A98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0EAC" w:rsidRPr="00413E4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30" w:type="pct"/>
          </w:tcPr>
          <w:p w14:paraId="6A917C10" w14:textId="77777777" w:rsidR="00E80EAC" w:rsidRPr="00413E4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A515730" w14:textId="4AA59029" w:rsidR="00E80EAC" w:rsidRPr="00413E48" w:rsidRDefault="008B7A98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0EAC" w:rsidRPr="00413E4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E80EAC" w:rsidRPr="00413E48" w14:paraId="0F44D1DE" w14:textId="77777777" w:rsidTr="00567DE4">
        <w:tc>
          <w:tcPr>
            <w:tcW w:w="1743" w:type="pct"/>
          </w:tcPr>
          <w:p w14:paraId="5F77F128" w14:textId="77777777" w:rsidR="00E80EAC" w:rsidRPr="00413E4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650E2F02" w14:textId="77777777" w:rsidR="00E80EAC" w:rsidRPr="00413E4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2" w:type="pct"/>
            <w:gridSpan w:val="7"/>
          </w:tcPr>
          <w:p w14:paraId="176B6D17" w14:textId="5B8DAC0C" w:rsidR="00E80EAC" w:rsidRPr="00413E4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0EAC" w:rsidRPr="00413E48" w14:paraId="47F9DB6F" w14:textId="77777777" w:rsidTr="00567DE4">
        <w:tc>
          <w:tcPr>
            <w:tcW w:w="1743" w:type="pct"/>
          </w:tcPr>
          <w:p w14:paraId="5E33E233" w14:textId="3ABEBBCC" w:rsidR="00E80EAC" w:rsidRPr="00413E48" w:rsidRDefault="00E80EAC" w:rsidP="00E80EAC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435" w:type="pct"/>
          </w:tcPr>
          <w:p w14:paraId="4942C938" w14:textId="77777777" w:rsidR="00E80EAC" w:rsidRPr="00413E4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779B358" w14:textId="6C2E5A15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2E1F143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10F17D52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1B616E6F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3D66248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52852259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58838107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EAC" w:rsidRPr="00413E48" w14:paraId="3CFE7806" w14:textId="77777777" w:rsidTr="00567DE4">
        <w:tc>
          <w:tcPr>
            <w:tcW w:w="1743" w:type="pct"/>
          </w:tcPr>
          <w:p w14:paraId="1628CC1E" w14:textId="6024B3E6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35" w:type="pct"/>
          </w:tcPr>
          <w:p w14:paraId="65F09B6E" w14:textId="2F99E2B2" w:rsidR="00E80EAC" w:rsidRPr="00413E4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vAlign w:val="bottom"/>
          </w:tcPr>
          <w:p w14:paraId="362B5AAA" w14:textId="0AB24CBB" w:rsidR="00E80EAC" w:rsidRPr="00413E48" w:rsidRDefault="008B7A98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7DE4" w:rsidRPr="00413E48">
              <w:rPr>
                <w:rFonts w:asciiTheme="majorBidi" w:hAnsiTheme="majorBidi" w:cstheme="majorBidi"/>
                <w:sz w:val="30"/>
                <w:szCs w:val="30"/>
              </w:rPr>
              <w:t>9,583</w:t>
            </w:r>
          </w:p>
        </w:tc>
        <w:tc>
          <w:tcPr>
            <w:tcW w:w="128" w:type="pct"/>
            <w:vAlign w:val="bottom"/>
          </w:tcPr>
          <w:p w14:paraId="3841F557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56DCC51" w14:textId="404F30A1" w:rsidR="00E80EAC" w:rsidRPr="00413E48" w:rsidRDefault="008B7A98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7DE4" w:rsidRPr="00413E48">
              <w:rPr>
                <w:rFonts w:asciiTheme="majorBidi" w:hAnsiTheme="majorBidi" w:cstheme="majorBidi"/>
                <w:sz w:val="30"/>
                <w:szCs w:val="30"/>
              </w:rPr>
              <w:t>9,7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67DE4" w:rsidRPr="00413E4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  <w:vAlign w:val="bottom"/>
          </w:tcPr>
          <w:p w14:paraId="704424BA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141E398" w14:textId="6C6B7749" w:rsidR="00E80EAC" w:rsidRPr="00413E4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5,9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  <w:vAlign w:val="bottom"/>
          </w:tcPr>
          <w:p w14:paraId="57C4E09C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36E9A8D3" w14:textId="3CAE384F" w:rsidR="00E80EAC" w:rsidRPr="00413E4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3,43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80EAC" w:rsidRPr="00413E48" w14:paraId="59B2A056" w14:textId="77777777" w:rsidTr="00567DE4">
        <w:tc>
          <w:tcPr>
            <w:tcW w:w="1743" w:type="pct"/>
          </w:tcPr>
          <w:p w14:paraId="57640EC2" w14:textId="387B08A8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35" w:type="pct"/>
          </w:tcPr>
          <w:p w14:paraId="255929A4" w14:textId="77777777" w:rsidR="00E80EAC" w:rsidRPr="00413E4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349715B9" w14:textId="26CC054B" w:rsidR="00E80EAC" w:rsidRPr="00413E4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,788</w:t>
            </w:r>
          </w:p>
        </w:tc>
        <w:tc>
          <w:tcPr>
            <w:tcW w:w="128" w:type="pct"/>
            <w:vAlign w:val="bottom"/>
          </w:tcPr>
          <w:p w14:paraId="23292D9B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7DC74D26" w14:textId="7BEC4E7A" w:rsidR="00E80EAC" w:rsidRPr="00413E4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30" w:type="pct"/>
            <w:vAlign w:val="bottom"/>
          </w:tcPr>
          <w:p w14:paraId="61E7B3B2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E5AE7A" w14:textId="024CC284" w:rsidR="00E80EAC" w:rsidRPr="00413E4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66326A1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4CDE40D" w14:textId="1233D1BF" w:rsidR="00E80EAC" w:rsidRPr="00413E4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7DE4" w:rsidRPr="00413E48" w14:paraId="36F5825C" w14:textId="77777777" w:rsidTr="00567DE4">
        <w:tc>
          <w:tcPr>
            <w:tcW w:w="1743" w:type="pct"/>
          </w:tcPr>
          <w:p w14:paraId="34BDE660" w14:textId="77777777" w:rsidR="00E80EAC" w:rsidRPr="00413E4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5" w:type="pct"/>
          </w:tcPr>
          <w:p w14:paraId="3F91CDED" w14:textId="77777777" w:rsidR="00E80EAC" w:rsidRPr="00413E4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</w:tcPr>
          <w:p w14:paraId="743BB043" w14:textId="36558BD0" w:rsidR="00E80EAC" w:rsidRPr="00413E4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,37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8" w:type="pct"/>
            <w:vAlign w:val="bottom"/>
          </w:tcPr>
          <w:p w14:paraId="30E5EDCE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7FE0CE3A" w14:textId="712E1979" w:rsidR="00E80EAC" w:rsidRPr="00413E4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935,894</w:t>
            </w:r>
          </w:p>
        </w:tc>
        <w:tc>
          <w:tcPr>
            <w:tcW w:w="130" w:type="pct"/>
            <w:vAlign w:val="bottom"/>
          </w:tcPr>
          <w:p w14:paraId="6E547177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</w:tcPr>
          <w:p w14:paraId="3891DFBC" w14:textId="4D7B0AD1" w:rsidR="00E80EAC" w:rsidRPr="00413E4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0" w:type="pct"/>
            <w:vAlign w:val="bottom"/>
          </w:tcPr>
          <w:p w14:paraId="4F4112BA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E7844D6" w14:textId="2CD66FE2" w:rsidR="00E80EAC" w:rsidRPr="00413E4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E80EAC" w:rsidRPr="00413E48" w14:paraId="721B3718" w14:textId="77777777" w:rsidTr="00567DE4">
        <w:trPr>
          <w:trHeight w:val="197"/>
        </w:trPr>
        <w:tc>
          <w:tcPr>
            <w:tcW w:w="1743" w:type="pct"/>
          </w:tcPr>
          <w:p w14:paraId="1B16265A" w14:textId="77777777" w:rsidR="00E80EAC" w:rsidRPr="00413E4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396DB3E" w14:textId="2F7D670E" w:rsidR="00E80EAC" w:rsidRPr="00413E4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435" w:type="pct"/>
          </w:tcPr>
          <w:p w14:paraId="2C7A2ECE" w14:textId="77777777" w:rsidR="00E80EAC" w:rsidRPr="00413E4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D658881" w14:textId="5795E4DF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4B32926E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6E28706E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vAlign w:val="bottom"/>
          </w:tcPr>
          <w:p w14:paraId="206E3070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3E44F18F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vAlign w:val="bottom"/>
          </w:tcPr>
          <w:p w14:paraId="75F3CF9D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2570C3FB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0EAC" w:rsidRPr="00413E48" w14:paraId="3FDF8200" w14:textId="77777777" w:rsidTr="00567DE4">
        <w:trPr>
          <w:trHeight w:val="197"/>
        </w:trPr>
        <w:tc>
          <w:tcPr>
            <w:tcW w:w="1743" w:type="pct"/>
          </w:tcPr>
          <w:p w14:paraId="1383233B" w14:textId="2357A8E6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435" w:type="pct"/>
          </w:tcPr>
          <w:p w14:paraId="28EB552B" w14:textId="677A6BBC" w:rsidR="00E80EAC" w:rsidRPr="00413E4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</w:tcPr>
          <w:p w14:paraId="672F1814" w14:textId="5FADF7CD" w:rsidR="00E80EAC" w:rsidRPr="00413E4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14BB9FB8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CEB1142" w14:textId="1CF72A2F" w:rsidR="00E80EAC" w:rsidRPr="00413E4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130" w:type="pct"/>
            <w:vAlign w:val="bottom"/>
          </w:tcPr>
          <w:p w14:paraId="610212C0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79640AB" w14:textId="2150D91D" w:rsidR="00E80EAC" w:rsidRPr="00413E4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4A3BAFB2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ED015C1" w14:textId="0F18BBF6" w:rsidR="00E80EAC" w:rsidRPr="00413E4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0EAC" w:rsidRPr="00413E48" w14:paraId="59A5C0C6" w14:textId="77777777" w:rsidTr="00567DE4">
        <w:trPr>
          <w:trHeight w:val="197"/>
        </w:trPr>
        <w:tc>
          <w:tcPr>
            <w:tcW w:w="1743" w:type="pct"/>
          </w:tcPr>
          <w:p w14:paraId="5C0CA19D" w14:textId="74F73E5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- บุคคลหรือกิจการอื่นๆ</w:t>
            </w:r>
          </w:p>
        </w:tc>
        <w:tc>
          <w:tcPr>
            <w:tcW w:w="435" w:type="pct"/>
          </w:tcPr>
          <w:p w14:paraId="6BA0E5F7" w14:textId="77777777" w:rsidR="00E80EAC" w:rsidRPr="00413E4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6A31E15" w14:textId="08287A86" w:rsidR="00E80EAC" w:rsidRPr="00413E4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0AC5CE18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180269D" w14:textId="44EB4D12" w:rsidR="00E80EAC" w:rsidRPr="00413E4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,793)</w:t>
            </w:r>
          </w:p>
        </w:tc>
        <w:tc>
          <w:tcPr>
            <w:tcW w:w="130" w:type="pct"/>
            <w:vAlign w:val="bottom"/>
          </w:tcPr>
          <w:p w14:paraId="0C564236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436B7AE" w14:textId="35A5F671" w:rsidR="00E80EAC" w:rsidRPr="00413E4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2231728B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E03FA4A" w14:textId="42EF92A6" w:rsidR="00E80EAC" w:rsidRPr="00413E4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5A84" w:rsidRPr="00413E48" w14:paraId="73CE9421" w14:textId="77777777" w:rsidTr="00567DE4">
        <w:tc>
          <w:tcPr>
            <w:tcW w:w="1743" w:type="pct"/>
          </w:tcPr>
          <w:p w14:paraId="191D756E" w14:textId="76459684" w:rsidR="00995A84" w:rsidRPr="00413E48" w:rsidRDefault="00995A84" w:rsidP="00995A84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35" w:type="pct"/>
          </w:tcPr>
          <w:p w14:paraId="69483400" w14:textId="77777777" w:rsidR="00995A84" w:rsidRPr="00413E48" w:rsidRDefault="00995A84" w:rsidP="00995A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1A2EAB0B" w14:textId="03C8E6F1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8" w:type="pct"/>
            <w:vAlign w:val="bottom"/>
          </w:tcPr>
          <w:p w14:paraId="0B6493AD" w14:textId="77777777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2C81FCAF" w14:textId="26652119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130" w:type="pct"/>
            <w:vAlign w:val="bottom"/>
          </w:tcPr>
          <w:p w14:paraId="11C79F31" w14:textId="77777777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14:paraId="3232D792" w14:textId="0869D427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0" w:type="pct"/>
            <w:vAlign w:val="bottom"/>
          </w:tcPr>
          <w:p w14:paraId="6384BB6D" w14:textId="77777777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14:paraId="7617380F" w14:textId="17AFBAAE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567DE4" w:rsidRPr="00413E48" w14:paraId="2C0E4333" w14:textId="77777777" w:rsidTr="00567DE4">
        <w:tc>
          <w:tcPr>
            <w:tcW w:w="1743" w:type="pct"/>
          </w:tcPr>
          <w:p w14:paraId="13210ECF" w14:textId="77777777" w:rsidR="00E80EAC" w:rsidRPr="00413E4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5" w:type="pct"/>
          </w:tcPr>
          <w:p w14:paraId="48C11EB3" w14:textId="77777777" w:rsidR="00E80EAC" w:rsidRPr="00413E4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7641CFF2" w14:textId="48964AD1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5D37252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2BD593EC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3B98A04C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694A5C19" w14:textId="77777777" w:rsidR="00E80EAC" w:rsidRPr="00413E48" w:rsidRDefault="00E80EAC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vAlign w:val="bottom"/>
          </w:tcPr>
          <w:p w14:paraId="64BC18C6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1F0F6123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0EAC" w:rsidRPr="00413E48" w14:paraId="26007127" w14:textId="77777777" w:rsidTr="00567DE4">
        <w:tc>
          <w:tcPr>
            <w:tcW w:w="1743" w:type="pct"/>
          </w:tcPr>
          <w:p w14:paraId="5C707AB3" w14:textId="6FB33B59" w:rsidR="00E80EAC" w:rsidRPr="00413E4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435" w:type="pct"/>
          </w:tcPr>
          <w:p w14:paraId="62201C76" w14:textId="77777777" w:rsidR="00E80EAC" w:rsidRPr="00413E4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4F0C93E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464F1FE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</w:tcPr>
          <w:p w14:paraId="4FA46607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70EB02B1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02D32C94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vAlign w:val="bottom"/>
          </w:tcPr>
          <w:p w14:paraId="7A61C902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1469481E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7DE4" w:rsidRPr="00413E48" w14:paraId="1BE7640A" w14:textId="77777777" w:rsidTr="00567DE4">
        <w:tc>
          <w:tcPr>
            <w:tcW w:w="1743" w:type="pct"/>
          </w:tcPr>
          <w:p w14:paraId="422C6777" w14:textId="783C6DE2" w:rsidR="00E80EAC" w:rsidRPr="00413E48" w:rsidRDefault="00E80EAC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35" w:type="pct"/>
          </w:tcPr>
          <w:p w14:paraId="06F88943" w14:textId="0914D1DA" w:rsidR="00E80EAC" w:rsidRPr="00413E4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shd w:val="clear" w:color="auto" w:fill="auto"/>
          </w:tcPr>
          <w:p w14:paraId="3C8A1859" w14:textId="21E1241E" w:rsidR="00E80EAC" w:rsidRPr="00413E48" w:rsidRDefault="008B7A98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7DE4" w:rsidRPr="00413E48">
              <w:rPr>
                <w:rFonts w:asciiTheme="majorBidi" w:hAnsiTheme="majorBidi" w:cstheme="majorBidi"/>
                <w:sz w:val="30"/>
                <w:szCs w:val="30"/>
              </w:rPr>
              <w:t>6,95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8" w:type="pct"/>
            <w:shd w:val="clear" w:color="auto" w:fill="auto"/>
          </w:tcPr>
          <w:p w14:paraId="18D4D930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389CCB86" w14:textId="2FD40C5C" w:rsidR="00E80EAC" w:rsidRPr="00413E48" w:rsidRDefault="008B7A98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7DE4" w:rsidRPr="00413E48">
              <w:rPr>
                <w:rFonts w:asciiTheme="majorBidi" w:hAnsiTheme="majorBidi" w:cstheme="majorBidi"/>
                <w:sz w:val="30"/>
                <w:szCs w:val="30"/>
              </w:rPr>
              <w:t>3,644</w:t>
            </w:r>
          </w:p>
        </w:tc>
        <w:tc>
          <w:tcPr>
            <w:tcW w:w="130" w:type="pct"/>
            <w:shd w:val="clear" w:color="auto" w:fill="auto"/>
          </w:tcPr>
          <w:p w14:paraId="72389949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05D7BE9" w14:textId="1A24FDA0" w:rsidR="00E80EAC" w:rsidRPr="00413E48" w:rsidRDefault="008B7A98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67DE4" w:rsidRPr="00413E48">
              <w:rPr>
                <w:rFonts w:asciiTheme="majorBidi" w:hAnsiTheme="majorBidi" w:cstheme="majorBidi"/>
                <w:sz w:val="30"/>
                <w:szCs w:val="30"/>
              </w:rPr>
              <w:t>,799</w:t>
            </w:r>
          </w:p>
        </w:tc>
        <w:tc>
          <w:tcPr>
            <w:tcW w:w="130" w:type="pct"/>
          </w:tcPr>
          <w:p w14:paraId="1D674CD3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EFAF074" w14:textId="06175429" w:rsidR="00E80EAC" w:rsidRPr="00413E4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8,67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67DE4" w:rsidRPr="00413E48" w14:paraId="60416BD7" w14:textId="77777777" w:rsidTr="00567DE4">
        <w:tc>
          <w:tcPr>
            <w:tcW w:w="1743" w:type="pct"/>
          </w:tcPr>
          <w:p w14:paraId="16F59B91" w14:textId="7966F96D" w:rsidR="00E80EAC" w:rsidRPr="00413E48" w:rsidRDefault="00E80EAC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35" w:type="pct"/>
          </w:tcPr>
          <w:p w14:paraId="7D8F1712" w14:textId="77777777" w:rsidR="00E80EAC" w:rsidRPr="00413E4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DCB89" w14:textId="519A324A" w:rsidR="00E80EAC" w:rsidRPr="00413E4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  <w:r w:rsidR="00603963"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,6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02</w:t>
            </w:r>
          </w:p>
        </w:tc>
        <w:tc>
          <w:tcPr>
            <w:tcW w:w="128" w:type="pct"/>
            <w:shd w:val="clear" w:color="auto" w:fill="auto"/>
          </w:tcPr>
          <w:p w14:paraId="14563A03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AFC4680" w14:textId="35D6B70B" w:rsidR="00E80EAC" w:rsidRPr="00413E4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,789</w:t>
            </w:r>
          </w:p>
        </w:tc>
        <w:tc>
          <w:tcPr>
            <w:tcW w:w="130" w:type="pct"/>
            <w:shd w:val="clear" w:color="auto" w:fill="auto"/>
          </w:tcPr>
          <w:p w14:paraId="4B298C4B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7F363" w14:textId="13E453FD" w:rsidR="00E80EAC" w:rsidRPr="00413E48" w:rsidRDefault="008B7A98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7DE4"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567DE4" w:rsidRPr="00413E4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2A40E426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67D4EB6" w14:textId="462760B4" w:rsidR="00E80EAC" w:rsidRPr="00413E48" w:rsidRDefault="008B7A98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7DE4" w:rsidRPr="00413E48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7DE4" w:rsidRPr="00413E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67DE4" w:rsidRPr="00413E48" w14:paraId="397C9120" w14:textId="77777777" w:rsidTr="00567DE4">
        <w:tc>
          <w:tcPr>
            <w:tcW w:w="1743" w:type="pct"/>
          </w:tcPr>
          <w:p w14:paraId="48D2FB22" w14:textId="76D65073" w:rsidR="00E80EAC" w:rsidRPr="00413E48" w:rsidRDefault="00E80EAC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5" w:type="pct"/>
          </w:tcPr>
          <w:p w14:paraId="277A59BD" w14:textId="77777777" w:rsidR="00E80EAC" w:rsidRPr="00413E4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F933FF" w14:textId="2E49CE69" w:rsidR="00E80EAC" w:rsidRPr="00413E4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5,55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28" w:type="pct"/>
            <w:shd w:val="clear" w:color="auto" w:fill="auto"/>
          </w:tcPr>
          <w:p w14:paraId="534CA603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3E899BE7" w14:textId="68E7C1D4" w:rsidR="00E80EAC" w:rsidRPr="00413E4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4,433</w:t>
            </w:r>
          </w:p>
        </w:tc>
        <w:tc>
          <w:tcPr>
            <w:tcW w:w="130" w:type="pct"/>
            <w:shd w:val="clear" w:color="auto" w:fill="auto"/>
          </w:tcPr>
          <w:p w14:paraId="402ECC74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664851" w14:textId="34E1AC17" w:rsidR="00E80EAC" w:rsidRPr="00413E48" w:rsidRDefault="008B7A98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67DE4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  <w:r w:rsidR="00567DE4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14F144E3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6EC7CCE" w14:textId="5D40643D" w:rsidR="00E80EAC" w:rsidRPr="00413E48" w:rsidRDefault="008B7A98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567DE4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,998</w:t>
            </w:r>
          </w:p>
        </w:tc>
      </w:tr>
      <w:tr w:rsidR="00567DE4" w:rsidRPr="00413E48" w14:paraId="6B622E17" w14:textId="77777777" w:rsidTr="00567DE4">
        <w:tc>
          <w:tcPr>
            <w:tcW w:w="1743" w:type="pct"/>
          </w:tcPr>
          <w:p w14:paraId="4313D696" w14:textId="77777777" w:rsidR="00E26BAF" w:rsidRPr="00413E48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AD84B7E" w14:textId="6B1C0F7B" w:rsidR="00E80EAC" w:rsidRPr="00413E48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435" w:type="pct"/>
          </w:tcPr>
          <w:p w14:paraId="4DC3EFCB" w14:textId="77777777" w:rsidR="00E80EAC" w:rsidRPr="00413E48" w:rsidRDefault="00E80EAC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  <w:shd w:val="clear" w:color="auto" w:fill="auto"/>
          </w:tcPr>
          <w:p w14:paraId="56D51CEE" w14:textId="1BD176B6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  <w:shd w:val="clear" w:color="auto" w:fill="auto"/>
          </w:tcPr>
          <w:p w14:paraId="48C3AF8D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07" w:type="pct"/>
            <w:shd w:val="clear" w:color="auto" w:fill="auto"/>
          </w:tcPr>
          <w:p w14:paraId="16328CF1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2C55AF6D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shd w:val="clear" w:color="auto" w:fill="auto"/>
          </w:tcPr>
          <w:p w14:paraId="6E37B313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</w:tcPr>
          <w:p w14:paraId="69DDCEDE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8" w:type="pct"/>
          </w:tcPr>
          <w:p w14:paraId="7D561B4C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6BAF" w:rsidRPr="00413E48" w14:paraId="5CAF7471" w14:textId="77777777" w:rsidTr="00567DE4">
        <w:tc>
          <w:tcPr>
            <w:tcW w:w="1743" w:type="pct"/>
          </w:tcPr>
          <w:p w14:paraId="7B12F543" w14:textId="33A368EE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บุคคลหรือกิจการที่เกี่ยวข้องกัน</w:t>
            </w:r>
          </w:p>
        </w:tc>
        <w:tc>
          <w:tcPr>
            <w:tcW w:w="435" w:type="pct"/>
          </w:tcPr>
          <w:p w14:paraId="2157F6F0" w14:textId="70BA5D3F" w:rsidR="00E26BAF" w:rsidRPr="00413E48" w:rsidRDefault="007848C2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tcBorders>
              <w:left w:val="nil"/>
              <w:right w:val="nil"/>
            </w:tcBorders>
            <w:shd w:val="clear" w:color="auto" w:fill="auto"/>
          </w:tcPr>
          <w:p w14:paraId="46A928BC" w14:textId="4CF8DFED" w:rsidR="00E26BAF" w:rsidRPr="00413E4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128" w:type="pct"/>
            <w:shd w:val="clear" w:color="auto" w:fill="auto"/>
          </w:tcPr>
          <w:p w14:paraId="628C7C14" w14:textId="77777777" w:rsidR="00E26BAF" w:rsidRPr="00413E48" w:rsidRDefault="00E26BAF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280E58E" w14:textId="1EA57059" w:rsidR="00E26BAF" w:rsidRPr="00413E4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(33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65F34DB4" w14:textId="77777777" w:rsidR="00E26BAF" w:rsidRPr="00413E48" w:rsidRDefault="00E26BAF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shd w:val="clear" w:color="auto" w:fill="auto"/>
          </w:tcPr>
          <w:p w14:paraId="41F8D96B" w14:textId="199D04B4" w:rsidR="00E26BAF" w:rsidRPr="00413E4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2B9AE59" w14:textId="77777777" w:rsidR="00E26BAF" w:rsidRPr="00413E48" w:rsidRDefault="00E26BAF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86242F5" w14:textId="2F489BCE" w:rsidR="00E26BAF" w:rsidRPr="00413E4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6BAF" w:rsidRPr="00413E48" w14:paraId="4E665BB4" w14:textId="77777777" w:rsidTr="00567DE4">
        <w:tc>
          <w:tcPr>
            <w:tcW w:w="1743" w:type="pct"/>
          </w:tcPr>
          <w:p w14:paraId="009D7734" w14:textId="5E5FDCB5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บุคคลหรือกิจการอื่นๆ</w:t>
            </w:r>
          </w:p>
        </w:tc>
        <w:tc>
          <w:tcPr>
            <w:tcW w:w="435" w:type="pct"/>
          </w:tcPr>
          <w:p w14:paraId="33F2A49D" w14:textId="77777777" w:rsidR="00E26BAF" w:rsidRPr="00413E48" w:rsidRDefault="00E26BAF" w:rsidP="00E80EA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1E0A4" w14:textId="1558154E" w:rsidR="00E26BAF" w:rsidRPr="00413E4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95)</w:t>
            </w:r>
          </w:p>
        </w:tc>
        <w:tc>
          <w:tcPr>
            <w:tcW w:w="128" w:type="pct"/>
            <w:shd w:val="clear" w:color="auto" w:fill="auto"/>
          </w:tcPr>
          <w:p w14:paraId="2333F578" w14:textId="77777777" w:rsidR="00E26BAF" w:rsidRPr="00413E48" w:rsidRDefault="00E26BAF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1B5CBE75" w14:textId="054C9DC8" w:rsidR="00E26BAF" w:rsidRPr="00413E4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50035B61" w14:textId="77777777" w:rsidR="00E26BAF" w:rsidRPr="00413E48" w:rsidRDefault="00E26BAF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58004" w14:textId="37CA2C42" w:rsidR="00E26BAF" w:rsidRPr="00413E4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89CE2E2" w14:textId="77777777" w:rsidR="00E26BAF" w:rsidRPr="00413E48" w:rsidRDefault="00E26BAF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75B8D23D" w14:textId="0F8DFC10" w:rsidR="00E26BAF" w:rsidRPr="00413E48" w:rsidRDefault="00567DE4" w:rsidP="0056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CBD" w:rsidRPr="00413E48" w14:paraId="721F3052" w14:textId="77777777" w:rsidTr="00567DE4">
        <w:tc>
          <w:tcPr>
            <w:tcW w:w="1743" w:type="pct"/>
          </w:tcPr>
          <w:p w14:paraId="308F0F62" w14:textId="5D28B582" w:rsidR="00E80EAC" w:rsidRPr="00413E48" w:rsidRDefault="00E26BAF" w:rsidP="00E80EA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5" w:type="pct"/>
          </w:tcPr>
          <w:p w14:paraId="7003A5E6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DF325" w14:textId="2D864FDE" w:rsidR="00E80EAC" w:rsidRPr="00413E4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28" w:type="pct"/>
            <w:shd w:val="clear" w:color="auto" w:fill="auto"/>
          </w:tcPr>
          <w:p w14:paraId="7875DCC2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2E44D" w14:textId="74BA73DC" w:rsidR="00E80EAC" w:rsidRPr="00413E48" w:rsidRDefault="00567DE4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,59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701D587A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83FD9" w14:textId="27D41FD9" w:rsidR="00E80EAC" w:rsidRPr="00413E48" w:rsidRDefault="008B7A98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67DE4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  <w:r w:rsidR="00567DE4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731647AA" w14:textId="77777777" w:rsidR="00E80EAC" w:rsidRPr="00413E48" w:rsidRDefault="00E80EAC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14:paraId="38C82AD0" w14:textId="064933B3" w:rsidR="00E80EAC" w:rsidRPr="00413E48" w:rsidRDefault="008B7A98" w:rsidP="00E8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567DE4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,998</w:t>
            </w:r>
          </w:p>
        </w:tc>
      </w:tr>
      <w:tr w:rsidR="00E26BAF" w:rsidRPr="00413E48" w14:paraId="73A483C7" w14:textId="77777777" w:rsidTr="00567DE4">
        <w:tc>
          <w:tcPr>
            <w:tcW w:w="1743" w:type="pct"/>
          </w:tcPr>
          <w:p w14:paraId="7FEE0E52" w14:textId="037F9871" w:rsidR="00E26BAF" w:rsidRPr="00413E48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13E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35" w:type="pct"/>
          </w:tcPr>
          <w:p w14:paraId="6AA84C6F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8926D9" w14:textId="6411610B" w:rsidR="00E26BAF" w:rsidRPr="00413E48" w:rsidRDefault="008B7A98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567DE4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12</w:t>
            </w:r>
            <w:r w:rsidR="00567DE4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="00567DE4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28" w:type="pct"/>
            <w:shd w:val="clear" w:color="auto" w:fill="auto"/>
          </w:tcPr>
          <w:p w14:paraId="09A43B96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E9A6B" w14:textId="60DFB21D" w:rsidR="00E26BAF" w:rsidRPr="00413E48" w:rsidRDefault="008B7A98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567DE4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,7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567DE4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5,6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="00567DE4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05C6EC2B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ED350" w14:textId="32B53684" w:rsidR="00E26BAF" w:rsidRPr="00413E48" w:rsidRDefault="008B7A98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67DE4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9,93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0" w:type="pct"/>
          </w:tcPr>
          <w:p w14:paraId="3FDD658D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2B8DA29F" w14:textId="023A9BE5" w:rsidR="00E26BAF" w:rsidRPr="00413E48" w:rsidRDefault="008B7A98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67DE4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7DE4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6EB69038" w14:textId="4FDA71B7" w:rsidR="00B44A8E" w:rsidRPr="00413E48" w:rsidRDefault="00B44A8E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A4946BC" w14:textId="382B5830" w:rsidR="00C61339" w:rsidRPr="00413E48" w:rsidRDefault="00C61339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71E3049F" w14:textId="2D354A23" w:rsidR="00C61339" w:rsidRPr="00413E48" w:rsidRDefault="00C61339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7069FCA6" w14:textId="2D0E67A3" w:rsidR="00C61339" w:rsidRPr="00413E48" w:rsidRDefault="00C61339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1CAAB175" w14:textId="5B6695CB" w:rsidR="00C61339" w:rsidRPr="00413E48" w:rsidRDefault="00C61339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98D60BF" w14:textId="77777777" w:rsidR="00C61339" w:rsidRPr="00413E48" w:rsidRDefault="00C61339" w:rsidP="00EE6646">
      <w:pPr>
        <w:rPr>
          <w:rFonts w:asciiTheme="majorBidi" w:hAnsiTheme="majorBidi" w:cstheme="majorBidi"/>
          <w:sz w:val="30"/>
          <w:szCs w:val="30"/>
        </w:rPr>
      </w:pPr>
    </w:p>
    <w:p w14:paraId="6488E24E" w14:textId="77777777" w:rsidR="00E26BAF" w:rsidRPr="00413E48" w:rsidRDefault="00E26BAF" w:rsidP="00E26BAF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13E48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0F950FB9" w14:textId="6236A941" w:rsidR="00E26BAF" w:rsidRPr="00413E48" w:rsidRDefault="00E26BAF" w:rsidP="00EE6646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803"/>
        <w:gridCol w:w="1170"/>
        <w:gridCol w:w="237"/>
        <w:gridCol w:w="1127"/>
        <w:gridCol w:w="241"/>
        <w:gridCol w:w="1112"/>
        <w:gridCol w:w="241"/>
        <w:gridCol w:w="1107"/>
      </w:tblGrid>
      <w:tr w:rsidR="00567DE4" w:rsidRPr="00413E48" w14:paraId="119A94F5" w14:textId="77777777" w:rsidTr="00995A84">
        <w:tc>
          <w:tcPr>
            <w:tcW w:w="1743" w:type="pct"/>
          </w:tcPr>
          <w:p w14:paraId="5E246084" w14:textId="77777777" w:rsidR="00E26BAF" w:rsidRPr="00413E48" w:rsidRDefault="00E26BAF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3E48">
              <w:rPr>
                <w:cs/>
              </w:rPr>
              <w:br w:type="column"/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br w:type="column"/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433" w:type="pct"/>
          </w:tcPr>
          <w:p w14:paraId="3497817E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7" w:type="pct"/>
            <w:gridSpan w:val="3"/>
          </w:tcPr>
          <w:p w14:paraId="334F9AF0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0FF7ACB3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2BA91BC1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BAF" w:rsidRPr="00413E48" w14:paraId="785DABD6" w14:textId="77777777" w:rsidTr="00567DE4">
        <w:tc>
          <w:tcPr>
            <w:tcW w:w="1743" w:type="pct"/>
          </w:tcPr>
          <w:p w14:paraId="7251264F" w14:textId="77777777" w:rsidR="00E26BAF" w:rsidRPr="00413E48" w:rsidRDefault="00E26BAF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2E37A474" w14:textId="77777777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7ACC471" w14:textId="75ACE636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29F8F5C6" w14:textId="77777777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EF974C9" w14:textId="3697C901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53022447" w14:textId="77777777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43688CB" w14:textId="3F0F1CB2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0B2A94CA" w14:textId="77777777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B9AAFF8" w14:textId="625F2DC3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26BAF" w:rsidRPr="00413E48" w14:paraId="213D8F54" w14:textId="77777777" w:rsidTr="00567DE4">
        <w:tc>
          <w:tcPr>
            <w:tcW w:w="1743" w:type="pct"/>
          </w:tcPr>
          <w:p w14:paraId="3C961C91" w14:textId="77777777" w:rsidR="00E26BAF" w:rsidRPr="00413E48" w:rsidRDefault="00E26BAF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65D2A8D6" w14:textId="77777777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5DA4027E" w14:textId="1FF7DC47" w:rsidR="00E26BAF" w:rsidRPr="00413E48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6BAF" w:rsidRPr="00413E4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28" w:type="pct"/>
          </w:tcPr>
          <w:p w14:paraId="78007310" w14:textId="77777777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44B1E1B" w14:textId="2525E86F" w:rsidR="00E26BAF" w:rsidRPr="00413E48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6BAF" w:rsidRPr="00413E4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30" w:type="pct"/>
          </w:tcPr>
          <w:p w14:paraId="10CEBDDD" w14:textId="77777777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65688C5" w14:textId="10E53E69" w:rsidR="00E26BAF" w:rsidRPr="00413E48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6BAF" w:rsidRPr="00413E4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30" w:type="pct"/>
          </w:tcPr>
          <w:p w14:paraId="20C9E454" w14:textId="77777777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C494088" w14:textId="72EA3898" w:rsidR="00E26BAF" w:rsidRPr="00413E48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6BAF" w:rsidRPr="00413E4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E26BAF" w:rsidRPr="00413E48" w14:paraId="632A0D4C" w14:textId="77777777" w:rsidTr="00567DE4">
        <w:tc>
          <w:tcPr>
            <w:tcW w:w="1743" w:type="pct"/>
          </w:tcPr>
          <w:p w14:paraId="51B04EF9" w14:textId="77777777" w:rsidR="00E26BAF" w:rsidRPr="00413E48" w:rsidRDefault="00E26BAF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73D28EE7" w14:textId="77777777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4" w:type="pct"/>
            <w:gridSpan w:val="7"/>
          </w:tcPr>
          <w:p w14:paraId="6FC13C0F" w14:textId="77777777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BAF" w:rsidRPr="00413E48" w14:paraId="43D46230" w14:textId="77777777" w:rsidTr="00567DE4">
        <w:tc>
          <w:tcPr>
            <w:tcW w:w="1743" w:type="pct"/>
          </w:tcPr>
          <w:p w14:paraId="5F4D1491" w14:textId="041308FB" w:rsidR="00E26BAF" w:rsidRPr="00413E48" w:rsidRDefault="00E26BAF" w:rsidP="00C16EC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33" w:type="pct"/>
          </w:tcPr>
          <w:p w14:paraId="2B1AF776" w14:textId="77777777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4943C37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05D6D55D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DC3F9EC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0257A1DD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6E94791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6E6B6CED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2A3EBC8E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BAF" w:rsidRPr="00413E48" w14:paraId="5ED236FE" w14:textId="77777777" w:rsidTr="00567DE4">
        <w:tc>
          <w:tcPr>
            <w:tcW w:w="1743" w:type="pct"/>
          </w:tcPr>
          <w:p w14:paraId="7F7AFBD3" w14:textId="1CC8D27E" w:rsidR="00E26BAF" w:rsidRPr="00413E48" w:rsidRDefault="00E26BAF" w:rsidP="00C16EC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3" w:type="pct"/>
          </w:tcPr>
          <w:p w14:paraId="2C1BC9CF" w14:textId="77777777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119E34A" w14:textId="773B1431" w:rsidR="00E26BAF" w:rsidRPr="00413E48" w:rsidRDefault="008B7A9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916D7" w:rsidRPr="00413E48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916D7" w:rsidRPr="00413E48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28" w:type="pct"/>
            <w:vAlign w:val="bottom"/>
          </w:tcPr>
          <w:p w14:paraId="1931669A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739D7D2" w14:textId="1A40AB39" w:rsidR="00E26BAF" w:rsidRPr="00413E48" w:rsidRDefault="008B7A9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916D7" w:rsidRPr="00413E48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916D7" w:rsidRPr="00413E48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30" w:type="pct"/>
            <w:vAlign w:val="bottom"/>
          </w:tcPr>
          <w:p w14:paraId="21195DC5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52F172C" w14:textId="4A72CAD3" w:rsidR="00E26BAF" w:rsidRPr="00413E48" w:rsidRDefault="003916D7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4,45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0" w:type="pct"/>
            <w:vAlign w:val="bottom"/>
          </w:tcPr>
          <w:p w14:paraId="5A98CD32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3304EBAE" w14:textId="7D7C63E4" w:rsidR="00E26BAF" w:rsidRPr="00413E48" w:rsidRDefault="003916D7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3,43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26BAF" w:rsidRPr="00413E48" w14:paraId="68448EA1" w14:textId="77777777" w:rsidTr="00567DE4">
        <w:tc>
          <w:tcPr>
            <w:tcW w:w="1743" w:type="pct"/>
          </w:tcPr>
          <w:p w14:paraId="0EE881D1" w14:textId="3E5CD476" w:rsidR="00E26BAF" w:rsidRPr="00413E48" w:rsidRDefault="00E26BAF" w:rsidP="00C16EC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33" w:type="pct"/>
          </w:tcPr>
          <w:p w14:paraId="08C8EF38" w14:textId="77777777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F8DE4FA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196160D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5D8B24A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353C71E3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AE9E35C" w14:textId="121E8FDA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29C42EB8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66410AB4" w14:textId="011EFADF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BAF" w:rsidRPr="00413E48" w14:paraId="74F1296B" w14:textId="77777777" w:rsidTr="00567DE4">
        <w:tc>
          <w:tcPr>
            <w:tcW w:w="1743" w:type="pct"/>
          </w:tcPr>
          <w:p w14:paraId="45C793AB" w14:textId="1CF1D025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1478E4DC" w14:textId="5C92CF51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CF08850" w14:textId="0C1B222F" w:rsidR="00E26BAF" w:rsidRPr="00413E48" w:rsidRDefault="003916D7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" w:type="pct"/>
            <w:vAlign w:val="bottom"/>
          </w:tcPr>
          <w:p w14:paraId="32AA4E57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A8C1B06" w14:textId="497BED47" w:rsidR="00E26BAF" w:rsidRPr="00413E48" w:rsidRDefault="008B7A9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916D7" w:rsidRPr="00413E48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916D7" w:rsidRPr="00413E4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  <w:vAlign w:val="bottom"/>
          </w:tcPr>
          <w:p w14:paraId="7BF59097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6B8E1C6" w14:textId="1712AFC7" w:rsidR="00E26BAF" w:rsidRPr="00413E48" w:rsidRDefault="008B7A9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916D7" w:rsidRPr="00413E48">
              <w:rPr>
                <w:rFonts w:asciiTheme="majorBidi" w:hAnsiTheme="majorBidi" w:cstheme="majorBidi"/>
                <w:sz w:val="30"/>
                <w:szCs w:val="30"/>
              </w:rPr>
              <w:t>,457</w:t>
            </w:r>
          </w:p>
        </w:tc>
        <w:tc>
          <w:tcPr>
            <w:tcW w:w="130" w:type="pct"/>
            <w:vAlign w:val="bottom"/>
          </w:tcPr>
          <w:p w14:paraId="4DBA3894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7C1962D3" w14:textId="6572D33F" w:rsidR="00E26BAF" w:rsidRPr="00413E48" w:rsidRDefault="003916D7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6BAF" w:rsidRPr="00413E48" w14:paraId="3E945BCE" w14:textId="77777777" w:rsidTr="00567DE4">
        <w:tc>
          <w:tcPr>
            <w:tcW w:w="1743" w:type="pct"/>
          </w:tcPr>
          <w:p w14:paraId="5B78C49A" w14:textId="5B5F2D08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="Angsana New"/>
                <w:sz w:val="30"/>
                <w:szCs w:val="30"/>
              </w:rPr>
              <w:t>3 - 6</w:t>
            </w:r>
            <w:r w:rsidRPr="00413E4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13E48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431B2C20" w14:textId="77777777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4789BD9" w14:textId="322B5A56" w:rsidR="00E26BAF" w:rsidRPr="00413E48" w:rsidRDefault="003916D7" w:rsidP="00A2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1FF8D9B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63E82881" w14:textId="4776F0AC" w:rsidR="00E26BAF" w:rsidRPr="00413E48" w:rsidRDefault="003916D7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0" w:type="pct"/>
            <w:vAlign w:val="bottom"/>
          </w:tcPr>
          <w:p w14:paraId="5C66DBB7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107E92C" w14:textId="45A09AAB" w:rsidR="00E26BAF" w:rsidRPr="00413E48" w:rsidRDefault="003916D7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7893A30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68A315B" w14:textId="1C8AEE78" w:rsidR="00E26BAF" w:rsidRPr="00413E48" w:rsidRDefault="003916D7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6BAF" w:rsidRPr="00413E48" w14:paraId="38F0310A" w14:textId="77777777" w:rsidTr="00567DE4">
        <w:tc>
          <w:tcPr>
            <w:tcW w:w="1743" w:type="pct"/>
          </w:tcPr>
          <w:p w14:paraId="48F146D5" w14:textId="4C90ED95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="00EB1E56"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6B374127" w14:textId="77777777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1CB64F6" w14:textId="44356C62" w:rsidR="00E26BAF" w:rsidRPr="00413E48" w:rsidRDefault="003916D7" w:rsidP="00A2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32ED0B82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ADF4168" w14:textId="38FBDC03" w:rsidR="00E26BAF" w:rsidRPr="00413E48" w:rsidRDefault="003916D7" w:rsidP="00A2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1DD220C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B701C72" w14:textId="3D5A7600" w:rsidR="00E26BAF" w:rsidRPr="00413E48" w:rsidRDefault="003916D7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27002572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BA94CB2" w14:textId="18EB2094" w:rsidR="00E26BAF" w:rsidRPr="00413E48" w:rsidRDefault="003916D7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6BAF" w:rsidRPr="00413E48" w14:paraId="14E0D3A7" w14:textId="77777777" w:rsidTr="00567DE4">
        <w:tc>
          <w:tcPr>
            <w:tcW w:w="1743" w:type="pct"/>
          </w:tcPr>
          <w:p w14:paraId="62CED5F2" w14:textId="6729151D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33F28A4B" w14:textId="77777777" w:rsidR="00E26BAF" w:rsidRPr="00413E48" w:rsidRDefault="00E26BAF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AB02FDE" w14:textId="508BCEF5" w:rsidR="00E26BAF" w:rsidRPr="00413E48" w:rsidRDefault="003916D7" w:rsidP="00A2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" w:type="pct"/>
            <w:vAlign w:val="bottom"/>
          </w:tcPr>
          <w:p w14:paraId="54294292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DEBBCAC" w14:textId="138FA92B" w:rsidR="00E26BAF" w:rsidRPr="00413E48" w:rsidRDefault="008B7A98" w:rsidP="00A2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0" w:type="pct"/>
            <w:vAlign w:val="bottom"/>
          </w:tcPr>
          <w:p w14:paraId="67B1DFF5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DE9B32A" w14:textId="526DBCB5" w:rsidR="00E26BAF" w:rsidRPr="00413E48" w:rsidRDefault="003916D7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98B2114" w14:textId="77777777" w:rsidR="00E26BAF" w:rsidRPr="00413E48" w:rsidRDefault="00E26BAF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80FFC3" w14:textId="0F4D887A" w:rsidR="00E26BAF" w:rsidRPr="00413E48" w:rsidRDefault="003916D7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6BAF" w:rsidRPr="00413E48" w14:paraId="5A06F9F6" w14:textId="77777777" w:rsidTr="00567DE4">
        <w:tc>
          <w:tcPr>
            <w:tcW w:w="1743" w:type="pct"/>
          </w:tcPr>
          <w:p w14:paraId="10247228" w14:textId="77777777" w:rsidR="00E26BAF" w:rsidRPr="00413E48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613C1CC1" w14:textId="110FB5FC" w:rsidR="00E26BAF" w:rsidRPr="00413E48" w:rsidRDefault="00E26BAF" w:rsidP="00E26B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</w:tcPr>
          <w:p w14:paraId="5A28091B" w14:textId="7EA2635C" w:rsidR="00E26BAF" w:rsidRPr="00413E48" w:rsidRDefault="008B7A98" w:rsidP="0039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916D7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9,583</w:t>
            </w:r>
          </w:p>
        </w:tc>
        <w:tc>
          <w:tcPr>
            <w:tcW w:w="128" w:type="pct"/>
            <w:vAlign w:val="bottom"/>
          </w:tcPr>
          <w:p w14:paraId="4CF2275A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00DC79AC" w14:textId="1AB9F265" w:rsidR="00E26BAF" w:rsidRPr="00413E48" w:rsidRDefault="008B7A98" w:rsidP="0039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916D7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3916D7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0" w:type="pct"/>
            <w:vAlign w:val="bottom"/>
          </w:tcPr>
          <w:p w14:paraId="25346406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</w:tcPr>
          <w:p w14:paraId="65EDF7EB" w14:textId="0C7F2A10" w:rsidR="00E26BAF" w:rsidRPr="00413E48" w:rsidRDefault="003916D7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0" w:type="pct"/>
            <w:vAlign w:val="bottom"/>
          </w:tcPr>
          <w:p w14:paraId="754CF17C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3D914FD" w14:textId="352C972B" w:rsidR="00E26BAF" w:rsidRPr="00413E48" w:rsidRDefault="003916D7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E26BAF" w:rsidRPr="00413E48" w14:paraId="3BD5BFCC" w14:textId="77777777" w:rsidTr="00567DE4">
        <w:trPr>
          <w:trHeight w:val="197"/>
        </w:trPr>
        <w:tc>
          <w:tcPr>
            <w:tcW w:w="1743" w:type="pct"/>
          </w:tcPr>
          <w:p w14:paraId="58B03A37" w14:textId="77777777" w:rsidR="00E26BAF" w:rsidRPr="00413E48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7BB646BD" w14:textId="77777777" w:rsidR="00E26BAF" w:rsidRPr="00413E48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433" w:type="pct"/>
          </w:tcPr>
          <w:p w14:paraId="1B1AC8F9" w14:textId="6D9CB97E" w:rsidR="00E26BAF" w:rsidRPr="00413E48" w:rsidRDefault="00E26BAF" w:rsidP="00E26B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1AC4BD0B" w14:textId="4949464D" w:rsidR="00E26BAF" w:rsidRPr="00413E48" w:rsidRDefault="00E26BAF" w:rsidP="00E26B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EF5AB90" w14:textId="79EA96C1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95168E" w14:textId="4ED6A76E" w:rsidR="003916D7" w:rsidRPr="00413E48" w:rsidRDefault="003916D7" w:rsidP="00A2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5A8F0AF8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D14BCC7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A4AD93" w14:textId="00FB5424" w:rsidR="003916D7" w:rsidRPr="00413E48" w:rsidRDefault="003916D7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130" w:type="pct"/>
            <w:vAlign w:val="bottom"/>
          </w:tcPr>
          <w:p w14:paraId="14A3C64F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3D734BC8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FB795F" w14:textId="0B2F08E2" w:rsidR="003916D7" w:rsidRPr="00413E48" w:rsidRDefault="003916D7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6F6C25F3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9A81FAB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8BF75" w14:textId="31D3B28C" w:rsidR="003916D7" w:rsidRPr="00413E48" w:rsidRDefault="003916D7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6BAF" w:rsidRPr="00413E48" w14:paraId="48844C28" w14:textId="77777777" w:rsidTr="00567DE4">
        <w:tc>
          <w:tcPr>
            <w:tcW w:w="1743" w:type="pct"/>
          </w:tcPr>
          <w:p w14:paraId="06C36809" w14:textId="77777777" w:rsidR="00E26BAF" w:rsidRPr="00413E48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33" w:type="pct"/>
          </w:tcPr>
          <w:p w14:paraId="117AE23C" w14:textId="77777777" w:rsidR="00E26BAF" w:rsidRPr="00413E48" w:rsidRDefault="00E26BAF" w:rsidP="00E26B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3245DDC8" w14:textId="6A4C0462" w:rsidR="00E26BAF" w:rsidRPr="00413E48" w:rsidRDefault="008B7A98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916D7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9,483</w:t>
            </w:r>
          </w:p>
        </w:tc>
        <w:tc>
          <w:tcPr>
            <w:tcW w:w="128" w:type="pct"/>
            <w:vAlign w:val="bottom"/>
          </w:tcPr>
          <w:p w14:paraId="3D5A0E29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42DDFFD4" w14:textId="1CE674E7" w:rsidR="00E26BAF" w:rsidRPr="00413E48" w:rsidRDefault="008B7A98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916D7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9,64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0" w:type="pct"/>
            <w:vAlign w:val="bottom"/>
          </w:tcPr>
          <w:p w14:paraId="59AC460D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410838FD" w14:textId="5C93873E" w:rsidR="00E26BAF" w:rsidRPr="00413E48" w:rsidRDefault="003916D7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0" w:type="pct"/>
            <w:vAlign w:val="bottom"/>
          </w:tcPr>
          <w:p w14:paraId="737F1AB3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6E30283B" w14:textId="13C93D3D" w:rsidR="00E26BAF" w:rsidRPr="00413E48" w:rsidRDefault="003916D7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E26BAF" w:rsidRPr="00413E48" w14:paraId="69D47BF0" w14:textId="77777777" w:rsidTr="00567DE4">
        <w:tc>
          <w:tcPr>
            <w:tcW w:w="1743" w:type="pct"/>
          </w:tcPr>
          <w:p w14:paraId="166A6397" w14:textId="77777777" w:rsidR="00E26BAF" w:rsidRPr="00413E48" w:rsidRDefault="00E26BAF" w:rsidP="00E26BAF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3" w:type="pct"/>
          </w:tcPr>
          <w:p w14:paraId="0A7B4F28" w14:textId="77777777" w:rsidR="00E26BAF" w:rsidRPr="00413E48" w:rsidRDefault="00E26BAF" w:rsidP="00E26BA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379866F5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CB28C09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18B3169B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2976E9FD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51FB52CB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vAlign w:val="bottom"/>
          </w:tcPr>
          <w:p w14:paraId="31A42551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13859AA" w14:textId="77777777" w:rsidR="00E26BAF" w:rsidRPr="00413E48" w:rsidRDefault="00E26BAF" w:rsidP="00E2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7CBD" w:rsidRPr="00413E48" w14:paraId="2986FE6B" w14:textId="77777777" w:rsidTr="00567DE4">
        <w:tc>
          <w:tcPr>
            <w:tcW w:w="1743" w:type="pct"/>
          </w:tcPr>
          <w:p w14:paraId="6BCC1144" w14:textId="6F13B4E3" w:rsidR="00E27CBD" w:rsidRPr="00413E48" w:rsidRDefault="00E27CBD" w:rsidP="00E27CBD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Pr="00413E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33" w:type="pct"/>
          </w:tcPr>
          <w:p w14:paraId="0EBF4927" w14:textId="77777777" w:rsidR="00E27CBD" w:rsidRPr="00413E48" w:rsidRDefault="00E27CBD" w:rsidP="00E27CB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B6622ED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856BC0E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auto"/>
          </w:tcPr>
          <w:p w14:paraId="32795CBF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74E7E85F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7FCA6E4F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vAlign w:val="bottom"/>
          </w:tcPr>
          <w:p w14:paraId="13F6B8D3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</w:tcPr>
          <w:p w14:paraId="7B1D2E52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7CBD" w:rsidRPr="00413E48" w14:paraId="4F9EDE6A" w14:textId="77777777" w:rsidTr="00567DE4">
        <w:tc>
          <w:tcPr>
            <w:tcW w:w="1743" w:type="pct"/>
          </w:tcPr>
          <w:p w14:paraId="0DDF0B60" w14:textId="01BEFA27" w:rsidR="00E27CBD" w:rsidRPr="00413E48" w:rsidRDefault="00E27CBD" w:rsidP="00E27CBD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3" w:type="pct"/>
          </w:tcPr>
          <w:p w14:paraId="40C42CE1" w14:textId="77777777" w:rsidR="00E27CBD" w:rsidRPr="00413E48" w:rsidRDefault="00E27CBD" w:rsidP="00E27CB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0FA86C2" w14:textId="65E3F2F4" w:rsidR="00E27CBD" w:rsidRPr="00413E48" w:rsidRDefault="003916D7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,334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610A434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7785607" w14:textId="2ACD94B5" w:rsidR="00E27CBD" w:rsidRPr="00413E48" w:rsidRDefault="00A23F5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746,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4E891D0A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7D2BE1F2" w14:textId="4BB81766" w:rsidR="00E27CBD" w:rsidRPr="00413E4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1787EE89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4D6CDB8" w14:textId="6B193579" w:rsidR="00E27CBD" w:rsidRPr="00413E4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CBD" w:rsidRPr="00413E48" w14:paraId="2D21C8C8" w14:textId="77777777" w:rsidTr="00567DE4">
        <w:tc>
          <w:tcPr>
            <w:tcW w:w="1743" w:type="pct"/>
          </w:tcPr>
          <w:p w14:paraId="121A6C80" w14:textId="168F61C5" w:rsidR="00E27CBD" w:rsidRPr="00413E48" w:rsidRDefault="00E27CBD" w:rsidP="00E27CBD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33" w:type="pct"/>
          </w:tcPr>
          <w:p w14:paraId="1AC11FED" w14:textId="77777777" w:rsidR="00E27CBD" w:rsidRPr="00413E48" w:rsidRDefault="00E27CBD" w:rsidP="00E27CB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DF28E20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D436952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7E2C46D4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03A61D45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16BD8310" w14:textId="5562B68E" w:rsidR="00E27CBD" w:rsidRPr="00413E48" w:rsidRDefault="00E27CBD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F59A99E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DCD0411" w14:textId="72919088" w:rsidR="00E27CBD" w:rsidRPr="00413E48" w:rsidRDefault="00E27CBD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7DE4" w:rsidRPr="00413E48" w14:paraId="57F30359" w14:textId="77777777" w:rsidTr="00567DE4">
        <w:tc>
          <w:tcPr>
            <w:tcW w:w="1743" w:type="pct"/>
          </w:tcPr>
          <w:p w14:paraId="17A39456" w14:textId="2CC3BB6A" w:rsidR="00E27CBD" w:rsidRPr="00413E48" w:rsidRDefault="00E27CBD" w:rsidP="00E27CBD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797E66A1" w14:textId="77777777" w:rsidR="00E27CBD" w:rsidRPr="00413E48" w:rsidRDefault="00E27CBD" w:rsidP="00E27CB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13421F5" w14:textId="0C6C6EC3" w:rsidR="00E27CBD" w:rsidRPr="00413E48" w:rsidRDefault="008B7A9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121</w:t>
            </w:r>
            <w:r w:rsidR="003916D7"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,84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8076408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5E95714E" w14:textId="12B40F1A" w:rsidR="00E27CBD" w:rsidRPr="00413E48" w:rsidRDefault="008B7A9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3F58"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23F58"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6289FF2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7F8CBBE3" w14:textId="25DBF8AB" w:rsidR="00E27CBD" w:rsidRPr="00413E4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510DD6A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30AFF5B" w14:textId="52798C4B" w:rsidR="00E27CBD" w:rsidRPr="00413E4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CBD" w:rsidRPr="00413E48" w14:paraId="4DBE826B" w14:textId="77777777" w:rsidTr="00567DE4">
        <w:tc>
          <w:tcPr>
            <w:tcW w:w="1743" w:type="pct"/>
          </w:tcPr>
          <w:p w14:paraId="20D45D81" w14:textId="642C6722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13E48">
              <w:rPr>
                <w:rFonts w:asciiTheme="majorBidi" w:hAnsiTheme="majorBidi" w:cs="Angsana New"/>
                <w:sz w:val="30"/>
                <w:szCs w:val="30"/>
              </w:rPr>
              <w:t>3 - 6</w:t>
            </w:r>
            <w:r w:rsidRPr="00413E4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13E48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0E13E520" w14:textId="66245309" w:rsidR="00E27CBD" w:rsidRPr="00413E48" w:rsidRDefault="00E27CBD" w:rsidP="00E27CB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C49A623" w14:textId="3628EF2F" w:rsidR="00E27CBD" w:rsidRPr="00413E48" w:rsidRDefault="003916D7" w:rsidP="00A2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28" w:type="pct"/>
            <w:shd w:val="clear" w:color="auto" w:fill="auto"/>
          </w:tcPr>
          <w:p w14:paraId="20775852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D83FFD5" w14:textId="0C16AF55" w:rsidR="00E27CBD" w:rsidRPr="00413E4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7,544</w:t>
            </w:r>
          </w:p>
        </w:tc>
        <w:tc>
          <w:tcPr>
            <w:tcW w:w="130" w:type="pct"/>
            <w:shd w:val="clear" w:color="auto" w:fill="auto"/>
          </w:tcPr>
          <w:p w14:paraId="6BFA5123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7D07A5D8" w14:textId="02DF8394" w:rsidR="00E27CBD" w:rsidRPr="00413E4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97252AB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1DA460F" w14:textId="1C07F99B" w:rsidR="00E27CBD" w:rsidRPr="00413E4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CBD" w:rsidRPr="00413E48" w14:paraId="5CECB8F9" w14:textId="77777777" w:rsidTr="00567DE4">
        <w:tc>
          <w:tcPr>
            <w:tcW w:w="1743" w:type="pct"/>
          </w:tcPr>
          <w:p w14:paraId="209E1BF7" w14:textId="3B005903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="00EB1E56"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6CA38514" w14:textId="77777777" w:rsidR="00E27CBD" w:rsidRPr="00413E48" w:rsidRDefault="00E27CBD" w:rsidP="00E27CB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83552DD" w14:textId="0B43DF72" w:rsidR="00E27CBD" w:rsidRPr="00413E48" w:rsidRDefault="008B7A9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916D7" w:rsidRPr="00413E48">
              <w:rPr>
                <w:rFonts w:asciiTheme="majorBidi" w:hAnsiTheme="majorBidi" w:cstheme="majorBidi"/>
                <w:sz w:val="30"/>
                <w:szCs w:val="30"/>
              </w:rPr>
              <w:t>,598</w:t>
            </w:r>
          </w:p>
        </w:tc>
        <w:tc>
          <w:tcPr>
            <w:tcW w:w="128" w:type="pct"/>
            <w:shd w:val="clear" w:color="auto" w:fill="auto"/>
          </w:tcPr>
          <w:p w14:paraId="10B8D935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1E716F78" w14:textId="30CEBD20" w:rsidR="00E27CBD" w:rsidRPr="00413E48" w:rsidRDefault="00A23F5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30" w:type="pct"/>
            <w:shd w:val="clear" w:color="auto" w:fill="auto"/>
          </w:tcPr>
          <w:p w14:paraId="00CDFE54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A284AD" w14:textId="53C774DE" w:rsidR="00E27CBD" w:rsidRPr="00413E48" w:rsidRDefault="00A23F5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AC8C879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3BFB76E" w14:textId="78FF7969" w:rsidR="00E27CBD" w:rsidRPr="00413E48" w:rsidRDefault="00A23F5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CBD" w:rsidRPr="00413E48" w14:paraId="21628DC1" w14:textId="77777777" w:rsidTr="00567DE4">
        <w:tc>
          <w:tcPr>
            <w:tcW w:w="1743" w:type="pct"/>
          </w:tcPr>
          <w:p w14:paraId="00810346" w14:textId="064B581F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3" w:type="pct"/>
          </w:tcPr>
          <w:p w14:paraId="70674D99" w14:textId="77777777" w:rsidR="00E27CBD" w:rsidRPr="00413E48" w:rsidRDefault="00E27CBD" w:rsidP="00E27CB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8D720" w14:textId="2AAE4298" w:rsidR="00E27CBD" w:rsidRPr="00413E48" w:rsidRDefault="008B7A9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916D7" w:rsidRPr="00413E48">
              <w:rPr>
                <w:rFonts w:asciiTheme="majorBidi" w:hAnsiTheme="majorBidi" w:cstheme="majorBidi"/>
                <w:sz w:val="30"/>
                <w:szCs w:val="30"/>
              </w:rPr>
              <w:t>6,7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916D7" w:rsidRPr="00413E4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4201C542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58F95EA0" w14:textId="0BAAFE9E" w:rsidR="00E27CBD" w:rsidRPr="00413E48" w:rsidRDefault="008B7A9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3F58" w:rsidRPr="00413E48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3F58" w:rsidRPr="00413E4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0" w:type="pct"/>
            <w:shd w:val="clear" w:color="auto" w:fill="auto"/>
          </w:tcPr>
          <w:p w14:paraId="71AFFE4F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C02E8" w14:textId="25DB5A05" w:rsidR="00E27CBD" w:rsidRPr="00413E4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2C82877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3C5412F" w14:textId="7BE1A3A2" w:rsidR="00E27CBD" w:rsidRPr="00413E4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CBD" w:rsidRPr="00413E48" w14:paraId="18504287" w14:textId="77777777" w:rsidTr="00567DE4">
        <w:tc>
          <w:tcPr>
            <w:tcW w:w="1743" w:type="pct"/>
          </w:tcPr>
          <w:p w14:paraId="21BF2AD1" w14:textId="6E5FD10A" w:rsidR="00E27CBD" w:rsidRPr="00413E48" w:rsidRDefault="00E27CBD" w:rsidP="00E27CB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3DDA5CD5" w14:textId="77777777" w:rsidR="00E27CBD" w:rsidRPr="00413E48" w:rsidRDefault="00E27CBD" w:rsidP="00E27CB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28357C" w14:textId="2D678156" w:rsidR="00E27CBD" w:rsidRPr="00413E48" w:rsidRDefault="003916D7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,788</w:t>
            </w:r>
          </w:p>
        </w:tc>
        <w:tc>
          <w:tcPr>
            <w:tcW w:w="128" w:type="pct"/>
            <w:shd w:val="clear" w:color="auto" w:fill="auto"/>
          </w:tcPr>
          <w:p w14:paraId="0A98DBA6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252F1DB0" w14:textId="49D0C9FD" w:rsidR="00E27CBD" w:rsidRPr="00413E48" w:rsidRDefault="00A23F5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30" w:type="pct"/>
            <w:shd w:val="clear" w:color="auto" w:fill="auto"/>
          </w:tcPr>
          <w:p w14:paraId="1B92AD20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086357" w14:textId="1C2EEA1C" w:rsidR="00E27CBD" w:rsidRPr="00413E4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DD7DBB9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D14F6E4" w14:textId="1A4F6CAC" w:rsidR="00E27CBD" w:rsidRPr="00413E4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27CBD" w:rsidRPr="00413E48" w14:paraId="5035368C" w14:textId="77777777" w:rsidTr="00567DE4">
        <w:tc>
          <w:tcPr>
            <w:tcW w:w="1743" w:type="pct"/>
          </w:tcPr>
          <w:p w14:paraId="5CE4EB3F" w14:textId="77777777" w:rsidR="00E27CBD" w:rsidRPr="00413E48" w:rsidRDefault="00E27CBD" w:rsidP="00E27CB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521AA53" w14:textId="77777777" w:rsidR="00E27CBD" w:rsidRPr="00413E48" w:rsidRDefault="00E27CBD" w:rsidP="00E27CBD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433" w:type="pct"/>
          </w:tcPr>
          <w:p w14:paraId="07901536" w14:textId="77777777" w:rsidR="00E27CBD" w:rsidRPr="00413E48" w:rsidRDefault="00E27CBD" w:rsidP="00E27CB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12BF4" w14:textId="77777777" w:rsidR="00A23F58" w:rsidRPr="00413E48" w:rsidRDefault="00A23F5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8A710A" w14:textId="3CBA536D" w:rsidR="00E27CBD" w:rsidRPr="00413E48" w:rsidRDefault="003916D7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031F5DDC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19E3D64D" w14:textId="77777777" w:rsidR="00A23F58" w:rsidRPr="00413E48" w:rsidRDefault="00A23F5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607080" w14:textId="1936FF9E" w:rsidR="00E27CBD" w:rsidRPr="00413E48" w:rsidRDefault="00A23F5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,793)</w:t>
            </w:r>
          </w:p>
        </w:tc>
        <w:tc>
          <w:tcPr>
            <w:tcW w:w="130" w:type="pct"/>
            <w:shd w:val="clear" w:color="auto" w:fill="auto"/>
          </w:tcPr>
          <w:p w14:paraId="3FC8C574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761F2" w14:textId="77777777" w:rsidR="00E27CBD" w:rsidRPr="00413E48" w:rsidRDefault="00E27CBD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4BD3A7" w14:textId="3DB56F5C" w:rsidR="00A23F58" w:rsidRPr="00413E4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C035F59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8B23D11" w14:textId="77777777" w:rsidR="00995A84" w:rsidRPr="00413E48" w:rsidRDefault="00995A84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6D9D37" w14:textId="777A44E7" w:rsidR="00A23F58" w:rsidRPr="00413E4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CBD" w:rsidRPr="00413E48" w14:paraId="726CBE28" w14:textId="77777777" w:rsidTr="00567DE4">
        <w:tc>
          <w:tcPr>
            <w:tcW w:w="1743" w:type="pct"/>
          </w:tcPr>
          <w:p w14:paraId="6BA11D16" w14:textId="77777777" w:rsidR="00E27CBD" w:rsidRPr="00413E48" w:rsidRDefault="00E27CBD" w:rsidP="00E27CB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3" w:type="pct"/>
          </w:tcPr>
          <w:p w14:paraId="1EE5CAB5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E4304" w14:textId="72B534D6" w:rsidR="00E27CBD" w:rsidRPr="00413E48" w:rsidRDefault="00254FB7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676,667</w:t>
            </w:r>
          </w:p>
        </w:tc>
        <w:tc>
          <w:tcPr>
            <w:tcW w:w="128" w:type="pct"/>
            <w:shd w:val="clear" w:color="auto" w:fill="auto"/>
          </w:tcPr>
          <w:p w14:paraId="027DD250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A033B" w14:textId="03818DF0" w:rsidR="00E27CBD" w:rsidRPr="00413E48" w:rsidRDefault="00A23F58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894,393</w:t>
            </w:r>
          </w:p>
        </w:tc>
        <w:tc>
          <w:tcPr>
            <w:tcW w:w="130" w:type="pct"/>
            <w:shd w:val="clear" w:color="auto" w:fill="auto"/>
          </w:tcPr>
          <w:p w14:paraId="255AC2CF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0378C" w14:textId="3AE311E5" w:rsidR="00E27CBD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B8FC01E" w14:textId="77777777" w:rsidR="00E27CBD" w:rsidRPr="00413E48" w:rsidRDefault="00E27CBD" w:rsidP="00E2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24C9F29A" w14:textId="0BA42E5B" w:rsidR="00E27CBD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95A84" w:rsidRPr="00413E48" w14:paraId="4840AA93" w14:textId="77777777" w:rsidTr="00567DE4">
        <w:tc>
          <w:tcPr>
            <w:tcW w:w="1743" w:type="pct"/>
          </w:tcPr>
          <w:p w14:paraId="7288B01C" w14:textId="6F547EC1" w:rsidR="00995A84" w:rsidRPr="00413E48" w:rsidRDefault="00995A84" w:rsidP="00995A8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13E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33" w:type="pct"/>
          </w:tcPr>
          <w:p w14:paraId="00D91ABC" w14:textId="77777777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35BD1" w14:textId="759FA8B5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,37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14:paraId="64461945" w14:textId="77777777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4682F" w14:textId="101F66CA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935,894</w:t>
            </w:r>
          </w:p>
        </w:tc>
        <w:tc>
          <w:tcPr>
            <w:tcW w:w="130" w:type="pct"/>
            <w:shd w:val="clear" w:color="auto" w:fill="auto"/>
          </w:tcPr>
          <w:p w14:paraId="0B5DBBD4" w14:textId="77777777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B6518" w14:textId="03DF990E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38622296" w14:textId="77777777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27D5984E" w14:textId="67432380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995A84" w:rsidRPr="00413E48" w14:paraId="5440F215" w14:textId="77777777" w:rsidTr="00567DE4">
        <w:tc>
          <w:tcPr>
            <w:tcW w:w="1743" w:type="pct"/>
          </w:tcPr>
          <w:p w14:paraId="50C7F7EC" w14:textId="3A839692" w:rsidR="00995A84" w:rsidRPr="00413E48" w:rsidRDefault="00995A84" w:rsidP="00995A8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สุทธิลูกหนี้การค้า</w:t>
            </w:r>
          </w:p>
        </w:tc>
        <w:tc>
          <w:tcPr>
            <w:tcW w:w="433" w:type="pct"/>
          </w:tcPr>
          <w:p w14:paraId="227EE816" w14:textId="77777777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9A552D" w14:textId="3A699DE8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28" w:type="pct"/>
            <w:shd w:val="clear" w:color="auto" w:fill="auto"/>
          </w:tcPr>
          <w:p w14:paraId="30C2A09A" w14:textId="77777777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7F429" w14:textId="7EB35478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34</w:t>
            </w:r>
          </w:p>
        </w:tc>
        <w:tc>
          <w:tcPr>
            <w:tcW w:w="130" w:type="pct"/>
            <w:shd w:val="clear" w:color="auto" w:fill="auto"/>
          </w:tcPr>
          <w:p w14:paraId="217E95EC" w14:textId="77777777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4A4E16" w14:textId="18201D75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0DA2632F" w14:textId="77777777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9C3B69A" w14:textId="3F47180D" w:rsidR="00995A84" w:rsidRPr="00413E48" w:rsidRDefault="00995A84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E27CBD" w:rsidRPr="00413E48" w14:paraId="6BE2E0AF" w14:textId="77777777" w:rsidTr="00995A84">
        <w:tc>
          <w:tcPr>
            <w:tcW w:w="2176" w:type="pct"/>
            <w:gridSpan w:val="2"/>
          </w:tcPr>
          <w:p w14:paraId="667B1C47" w14:textId="389820FD" w:rsidR="00E27CBD" w:rsidRPr="00413E48" w:rsidRDefault="00E27CBD" w:rsidP="00A23F5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column"/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column"/>
              <w:t>ผลขาดทุนด้านเครดิตที่คาดว่าจะเกิดขึ้น</w:t>
            </w:r>
          </w:p>
        </w:tc>
        <w:tc>
          <w:tcPr>
            <w:tcW w:w="1367" w:type="pct"/>
            <w:gridSpan w:val="3"/>
          </w:tcPr>
          <w:p w14:paraId="1BF8BD31" w14:textId="77777777" w:rsidR="00E27CBD" w:rsidRPr="00413E48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307EBBC5" w14:textId="77777777" w:rsidR="00E27CBD" w:rsidRPr="00413E48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08F64C89" w14:textId="77777777" w:rsidR="00E27CBD" w:rsidRPr="00413E48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48C2" w:rsidRPr="00413E48" w14:paraId="3B922571" w14:textId="77777777" w:rsidTr="007848C2">
        <w:tc>
          <w:tcPr>
            <w:tcW w:w="2176" w:type="pct"/>
            <w:gridSpan w:val="2"/>
          </w:tcPr>
          <w:p w14:paraId="5868629A" w14:textId="0584A37D" w:rsidR="007848C2" w:rsidRPr="00413E48" w:rsidRDefault="007848C2" w:rsidP="007848C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1" w:type="pct"/>
          </w:tcPr>
          <w:p w14:paraId="379B9F9D" w14:textId="19DBAE4E" w:rsidR="007848C2" w:rsidRPr="00413E48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848C2" w:rsidRPr="00413E4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28" w:type="pct"/>
          </w:tcPr>
          <w:p w14:paraId="68471290" w14:textId="77777777" w:rsidR="007848C2" w:rsidRPr="00413E48" w:rsidRDefault="007848C2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9A017ED" w14:textId="636612CE" w:rsidR="007848C2" w:rsidRPr="00413E48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848C2" w:rsidRPr="00413E4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30" w:type="pct"/>
          </w:tcPr>
          <w:p w14:paraId="5DC28B01" w14:textId="77777777" w:rsidR="007848C2" w:rsidRPr="00413E48" w:rsidRDefault="007848C2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B5B9024" w14:textId="50DCDDEF" w:rsidR="007848C2" w:rsidRPr="00413E48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848C2" w:rsidRPr="00413E4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30" w:type="pct"/>
          </w:tcPr>
          <w:p w14:paraId="52B56256" w14:textId="77777777" w:rsidR="007848C2" w:rsidRPr="00413E48" w:rsidRDefault="007848C2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38A4BFF" w14:textId="26829CD6" w:rsidR="007848C2" w:rsidRPr="00413E48" w:rsidRDefault="008B7A9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848C2" w:rsidRPr="00413E4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E27CBD" w:rsidRPr="00413E48" w14:paraId="3689514B" w14:textId="77777777" w:rsidTr="00995A84">
        <w:tc>
          <w:tcPr>
            <w:tcW w:w="1743" w:type="pct"/>
          </w:tcPr>
          <w:p w14:paraId="70B3358B" w14:textId="77777777" w:rsidR="00E27CBD" w:rsidRPr="00413E48" w:rsidRDefault="00E27CBD" w:rsidP="00C16EC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2619F901" w14:textId="77777777" w:rsidR="00E27CBD" w:rsidRPr="00413E48" w:rsidRDefault="00E27CBD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4" w:type="pct"/>
            <w:gridSpan w:val="7"/>
          </w:tcPr>
          <w:p w14:paraId="4D72573B" w14:textId="77777777" w:rsidR="00E27CBD" w:rsidRPr="00413E48" w:rsidRDefault="00E27CBD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CBD" w:rsidRPr="00413E48" w14:paraId="245A5109" w14:textId="77777777" w:rsidTr="00995A84">
        <w:tc>
          <w:tcPr>
            <w:tcW w:w="1743" w:type="pct"/>
          </w:tcPr>
          <w:p w14:paraId="4D008270" w14:textId="00010046" w:rsidR="00E27CBD" w:rsidRPr="00413E48" w:rsidRDefault="00E27CBD" w:rsidP="00C16EC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วันที่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</w:p>
        </w:tc>
        <w:tc>
          <w:tcPr>
            <w:tcW w:w="433" w:type="pct"/>
          </w:tcPr>
          <w:p w14:paraId="2798D483" w14:textId="77777777" w:rsidR="00E27CBD" w:rsidRPr="00413E48" w:rsidRDefault="00E27CBD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D1D668E" w14:textId="5524E6A2" w:rsidR="00E27CBD" w:rsidRPr="00413E48" w:rsidRDefault="008B7A9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23F58" w:rsidRPr="00413E48">
              <w:rPr>
                <w:rFonts w:asciiTheme="majorBidi" w:hAnsiTheme="majorBidi" w:cstheme="majorBidi"/>
                <w:sz w:val="30"/>
                <w:szCs w:val="30"/>
              </w:rPr>
              <w:t>4,7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128" w:type="pct"/>
            <w:vAlign w:val="bottom"/>
          </w:tcPr>
          <w:p w14:paraId="5BF41B91" w14:textId="77777777" w:rsidR="00E27CBD" w:rsidRPr="00413E48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ED27C8B" w14:textId="14407CA9" w:rsidR="00E27CBD" w:rsidRPr="00413E48" w:rsidRDefault="00A23F5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46,969</w:t>
            </w:r>
          </w:p>
        </w:tc>
        <w:tc>
          <w:tcPr>
            <w:tcW w:w="130" w:type="pct"/>
            <w:vAlign w:val="bottom"/>
          </w:tcPr>
          <w:p w14:paraId="2C00A56F" w14:textId="77777777" w:rsidR="00E27CBD" w:rsidRPr="00413E48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FD74AFF" w14:textId="74198FEC" w:rsidR="00E27CBD" w:rsidRPr="00413E4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164F0E6" w14:textId="77777777" w:rsidR="00E27CBD" w:rsidRPr="00413E48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87AA6B5" w14:textId="4BEB2768" w:rsidR="00E27CBD" w:rsidRPr="00413E48" w:rsidRDefault="00A23F5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23F58" w:rsidRPr="00413E48" w14:paraId="552698AD" w14:textId="77777777" w:rsidTr="00995A84">
        <w:tc>
          <w:tcPr>
            <w:tcW w:w="1743" w:type="pct"/>
          </w:tcPr>
          <w:p w14:paraId="737029EC" w14:textId="52D6D279" w:rsidR="00A23F58" w:rsidRPr="00413E48" w:rsidRDefault="00A23F58" w:rsidP="00C16EC1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เพิ่มขึ้น</w:t>
            </w:r>
          </w:p>
        </w:tc>
        <w:tc>
          <w:tcPr>
            <w:tcW w:w="433" w:type="pct"/>
          </w:tcPr>
          <w:p w14:paraId="3105336E" w14:textId="77777777" w:rsidR="00A23F58" w:rsidRPr="00413E48" w:rsidRDefault="00A23F58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F92BDA2" w14:textId="2D7DBEB7" w:rsidR="00A23F58" w:rsidRPr="00413E48" w:rsidRDefault="008B7A9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23F58" w:rsidRPr="00413E48">
              <w:rPr>
                <w:rFonts w:asciiTheme="majorBidi" w:hAnsiTheme="majorBidi" w:cstheme="majorBidi"/>
                <w:sz w:val="30"/>
                <w:szCs w:val="30"/>
              </w:rPr>
              <w:t>,95</w:t>
            </w:r>
            <w:r w:rsidR="00C61339" w:rsidRPr="00413E4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  <w:vAlign w:val="bottom"/>
          </w:tcPr>
          <w:p w14:paraId="2B81ABF2" w14:textId="77777777" w:rsidR="00A23F58" w:rsidRPr="00413E48" w:rsidRDefault="00A23F5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8AE3051" w14:textId="1CCA446A" w:rsidR="00A23F58" w:rsidRPr="00413E48" w:rsidRDefault="00A26975" w:rsidP="00A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9,446</w:t>
            </w:r>
          </w:p>
        </w:tc>
        <w:tc>
          <w:tcPr>
            <w:tcW w:w="130" w:type="pct"/>
            <w:vAlign w:val="bottom"/>
          </w:tcPr>
          <w:p w14:paraId="3D805F41" w14:textId="77777777" w:rsidR="00A23F58" w:rsidRPr="00413E48" w:rsidRDefault="00A23F5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0D31390" w14:textId="13B339DD" w:rsidR="00A23F58" w:rsidRPr="00413E4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3CA231B6" w14:textId="77777777" w:rsidR="00A23F58" w:rsidRPr="00413E48" w:rsidRDefault="00A23F5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3559E803" w14:textId="58760021" w:rsidR="00A23F58" w:rsidRPr="00413E48" w:rsidRDefault="00A26975" w:rsidP="00A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D0306" w:rsidRPr="00413E48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E27CBD" w:rsidRPr="00413E48" w14:paraId="49B292BC" w14:textId="77777777" w:rsidTr="00995A84">
        <w:tc>
          <w:tcPr>
            <w:tcW w:w="1743" w:type="pct"/>
          </w:tcPr>
          <w:p w14:paraId="37E39399" w14:textId="48D7545C" w:rsidR="00E27CBD" w:rsidRPr="00413E48" w:rsidRDefault="00E27CBD" w:rsidP="00E27CBD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กลับรายการ</w:t>
            </w:r>
          </w:p>
        </w:tc>
        <w:tc>
          <w:tcPr>
            <w:tcW w:w="433" w:type="pct"/>
          </w:tcPr>
          <w:p w14:paraId="30A21971" w14:textId="16E039A4" w:rsidR="00E27CBD" w:rsidRPr="00413E48" w:rsidRDefault="00E27CBD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55B6DB1E" w14:textId="70E97718" w:rsidR="00E27CBD" w:rsidRPr="00413E48" w:rsidRDefault="00A23F58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128" w:type="pct"/>
            <w:vAlign w:val="bottom"/>
          </w:tcPr>
          <w:p w14:paraId="6300EA49" w14:textId="77777777" w:rsidR="00E27CBD" w:rsidRPr="00413E48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528CAF0" w14:textId="3DA1F46D" w:rsidR="00E27CBD" w:rsidRPr="00413E48" w:rsidRDefault="00A23F58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26975" w:rsidRPr="00413E48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26975" w:rsidRPr="00413E48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vAlign w:val="bottom"/>
          </w:tcPr>
          <w:p w14:paraId="78FE198C" w14:textId="77777777" w:rsidR="00E27CBD" w:rsidRPr="00413E48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727112F" w14:textId="5DBF80C4" w:rsidR="00E27CBD" w:rsidRPr="00413E4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40CB25B2" w14:textId="77777777" w:rsidR="00E27CBD" w:rsidRPr="00413E48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C71ED8A" w14:textId="25257090" w:rsidR="00E27CBD" w:rsidRPr="00413E48" w:rsidRDefault="00DD0306" w:rsidP="00DD0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</w:tr>
      <w:tr w:rsidR="00E27CBD" w:rsidRPr="00413E48" w14:paraId="369EB58A" w14:textId="77777777" w:rsidTr="00995A84">
        <w:tc>
          <w:tcPr>
            <w:tcW w:w="1743" w:type="pct"/>
          </w:tcPr>
          <w:p w14:paraId="74DF280E" w14:textId="343013A3" w:rsidR="00E27CBD" w:rsidRPr="00413E48" w:rsidRDefault="00E27CBD" w:rsidP="00A23F5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33" w:type="pct"/>
          </w:tcPr>
          <w:p w14:paraId="30109B25" w14:textId="77777777" w:rsidR="00E27CBD" w:rsidRPr="00413E48" w:rsidRDefault="00E27CBD" w:rsidP="00C16EC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CB03D" w14:textId="23CD0D90" w:rsidR="00E27CBD" w:rsidRPr="00413E48" w:rsidRDefault="008B7A9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23F5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</w:t>
            </w:r>
            <w:r w:rsidR="00AC5E29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8" w:type="pct"/>
            <w:vAlign w:val="bottom"/>
          </w:tcPr>
          <w:p w14:paraId="4FA1C6D0" w14:textId="77777777" w:rsidR="00E27CBD" w:rsidRPr="00413E48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C54EB50" w14:textId="42560DCD" w:rsidR="00E27CBD" w:rsidRPr="00413E48" w:rsidRDefault="00A26975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47,35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0" w:type="pct"/>
            <w:vAlign w:val="bottom"/>
          </w:tcPr>
          <w:p w14:paraId="30D4160F" w14:textId="77777777" w:rsidR="00E27CBD" w:rsidRPr="00413E48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F078D" w14:textId="16BBC2DC" w:rsidR="00E27CBD" w:rsidRPr="00413E48" w:rsidRDefault="00A23F58" w:rsidP="00995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FB19EB6" w14:textId="77777777" w:rsidR="00E27CBD" w:rsidRPr="00413E48" w:rsidRDefault="00E27CBD" w:rsidP="00C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C229AEF" w14:textId="0AB65C5B" w:rsidR="00E27CBD" w:rsidRPr="00413E48" w:rsidRDefault="00A26975" w:rsidP="00A26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40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4,39</w:t>
            </w:r>
            <w:r w:rsidR="00DD0306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07ABE128" w14:textId="77777777" w:rsidR="00B44A8E" w:rsidRPr="00413E48" w:rsidRDefault="00B44A8E" w:rsidP="00EE6646">
      <w:pPr>
        <w:rPr>
          <w:rFonts w:asciiTheme="majorBidi" w:hAnsiTheme="majorBidi" w:cstheme="majorBidi"/>
          <w:sz w:val="30"/>
          <w:szCs w:val="30"/>
        </w:rPr>
      </w:pPr>
    </w:p>
    <w:p w14:paraId="297CE05F" w14:textId="5DA1650D" w:rsidR="00EE6646" w:rsidRPr="00413E48" w:rsidRDefault="00EE6646" w:rsidP="00EE664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13E48">
        <w:rPr>
          <w:rFonts w:asciiTheme="majorBidi" w:hAnsiTheme="majorBidi" w:cstheme="majorBidi"/>
          <w:sz w:val="30"/>
          <w:szCs w:val="30"/>
          <w:u w:val="none"/>
        </w:rPr>
        <w:t>5</w:t>
      </w:r>
      <w:r w:rsidRPr="00413E48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Pr="00413E4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 บริษัทร่วมและการร่วมค้า</w:t>
      </w:r>
    </w:p>
    <w:p w14:paraId="69335483" w14:textId="1BAB3B19" w:rsidR="00DB7E68" w:rsidRPr="00413E48" w:rsidRDefault="00DB7E68" w:rsidP="00E31E34">
      <w:pPr>
        <w:ind w:right="18" w:firstLine="518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2"/>
        <w:gridCol w:w="1641"/>
        <w:gridCol w:w="247"/>
        <w:gridCol w:w="1685"/>
      </w:tblGrid>
      <w:tr w:rsidR="00FF76D9" w:rsidRPr="00413E48" w14:paraId="559475F2" w14:textId="77777777" w:rsidTr="00583F77">
        <w:trPr>
          <w:trHeight w:val="885"/>
          <w:tblHeader/>
        </w:trPr>
        <w:tc>
          <w:tcPr>
            <w:tcW w:w="5672" w:type="dxa"/>
            <w:vAlign w:val="bottom"/>
          </w:tcPr>
          <w:p w14:paraId="64D7784F" w14:textId="77777777" w:rsidR="00FF76D9" w:rsidRPr="00413E48" w:rsidRDefault="00FF76D9" w:rsidP="00583F7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392F63D0" w14:textId="14A881D5" w:rsidR="00FF76D9" w:rsidRPr="00413E4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8B7A98"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8B7A98"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566</w:t>
            </w:r>
          </w:p>
        </w:tc>
        <w:tc>
          <w:tcPr>
            <w:tcW w:w="1641" w:type="dxa"/>
            <w:vAlign w:val="bottom"/>
          </w:tcPr>
          <w:p w14:paraId="4196F36D" w14:textId="77777777" w:rsidR="00FF76D9" w:rsidRPr="00413E4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vAlign w:val="center"/>
          </w:tcPr>
          <w:p w14:paraId="5705801A" w14:textId="77777777" w:rsidR="00FF76D9" w:rsidRPr="00413E4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5" w:type="dxa"/>
            <w:vAlign w:val="center"/>
          </w:tcPr>
          <w:p w14:paraId="091047AE" w14:textId="77777777" w:rsidR="00FF76D9" w:rsidRPr="00413E4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09A96B5" w14:textId="77777777" w:rsidR="00FF76D9" w:rsidRPr="00413E4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76D9" w:rsidRPr="00413E48" w14:paraId="27D597AD" w14:textId="77777777" w:rsidTr="00583F77">
        <w:trPr>
          <w:trHeight w:val="411"/>
          <w:tblHeader/>
        </w:trPr>
        <w:tc>
          <w:tcPr>
            <w:tcW w:w="5672" w:type="dxa"/>
            <w:shd w:val="clear" w:color="auto" w:fill="auto"/>
            <w:vAlign w:val="bottom"/>
          </w:tcPr>
          <w:p w14:paraId="3B7D96BD" w14:textId="77777777" w:rsidR="00FF76D9" w:rsidRPr="00413E4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73" w:type="dxa"/>
            <w:gridSpan w:val="3"/>
          </w:tcPr>
          <w:p w14:paraId="693B6D1B" w14:textId="77777777" w:rsidR="00FF76D9" w:rsidRPr="00413E48" w:rsidRDefault="00FF76D9" w:rsidP="007769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76D9" w:rsidRPr="00413E48" w14:paraId="7EE5CE33" w14:textId="77777777" w:rsidTr="00583F77">
        <w:trPr>
          <w:trHeight w:val="448"/>
        </w:trPr>
        <w:tc>
          <w:tcPr>
            <w:tcW w:w="5672" w:type="dxa"/>
            <w:vAlign w:val="bottom"/>
          </w:tcPr>
          <w:p w14:paraId="4A64A894" w14:textId="77777777" w:rsidR="00FF76D9" w:rsidRPr="00413E4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41" w:type="dxa"/>
          </w:tcPr>
          <w:p w14:paraId="392B93AC" w14:textId="77777777" w:rsidR="00FF76D9" w:rsidRPr="00413E48" w:rsidRDefault="00FF76D9" w:rsidP="007769A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7" w:type="dxa"/>
          </w:tcPr>
          <w:p w14:paraId="57CD0E11" w14:textId="77777777" w:rsidR="00FF76D9" w:rsidRPr="00413E4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5" w:type="dxa"/>
          </w:tcPr>
          <w:p w14:paraId="70A1812F" w14:textId="77777777" w:rsidR="00FF76D9" w:rsidRPr="00413E48" w:rsidRDefault="00FF76D9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6D9" w:rsidRPr="00413E48" w14:paraId="79421FA2" w14:textId="77777777" w:rsidTr="00583F77">
        <w:trPr>
          <w:trHeight w:val="424"/>
        </w:trPr>
        <w:tc>
          <w:tcPr>
            <w:tcW w:w="5672" w:type="dxa"/>
            <w:vAlign w:val="bottom"/>
          </w:tcPr>
          <w:p w14:paraId="51246A8B" w14:textId="77777777" w:rsidR="00FF76D9" w:rsidRPr="00413E4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</w:t>
            </w:r>
          </w:p>
        </w:tc>
        <w:tc>
          <w:tcPr>
            <w:tcW w:w="1641" w:type="dxa"/>
          </w:tcPr>
          <w:p w14:paraId="27338030" w14:textId="7EA95EA5" w:rsidR="00FF76D9" w:rsidRPr="00413E48" w:rsidRDefault="008B7A98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84D68" w:rsidRPr="00413E48">
              <w:rPr>
                <w:rFonts w:asciiTheme="majorBidi" w:hAnsiTheme="majorBidi" w:cstheme="majorBidi"/>
                <w:sz w:val="30"/>
                <w:szCs w:val="30"/>
              </w:rPr>
              <w:t>4,6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84D68"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7" w:type="dxa"/>
          </w:tcPr>
          <w:p w14:paraId="7DC9777E" w14:textId="77777777" w:rsidR="00FF76D9" w:rsidRPr="00413E4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5" w:type="dxa"/>
          </w:tcPr>
          <w:p w14:paraId="34FA169C" w14:textId="7C7AE189" w:rsidR="00FF76D9" w:rsidRPr="00413E48" w:rsidRDefault="00E7286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4D68" w:rsidRPr="00413E48" w14:paraId="56EB57F1" w14:textId="77777777" w:rsidTr="00583F77">
        <w:trPr>
          <w:trHeight w:val="436"/>
        </w:trPr>
        <w:tc>
          <w:tcPr>
            <w:tcW w:w="5672" w:type="dxa"/>
            <w:vAlign w:val="bottom"/>
          </w:tcPr>
          <w:p w14:paraId="44878F92" w14:textId="2823E949" w:rsidR="00984D68" w:rsidRPr="00413E48" w:rsidRDefault="00984D68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641" w:type="dxa"/>
          </w:tcPr>
          <w:p w14:paraId="1F9BA1AB" w14:textId="7810D5D9" w:rsidR="00984D68" w:rsidRPr="00413E48" w:rsidRDefault="006D55E7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84D68" w:rsidRPr="00413E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84D68" w:rsidRPr="00413E48">
              <w:rPr>
                <w:rFonts w:asciiTheme="majorBidi" w:hAnsiTheme="majorBidi" w:cstheme="majorBidi"/>
                <w:sz w:val="30"/>
                <w:szCs w:val="30"/>
              </w:rPr>
              <w:t>9,7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84D68" w:rsidRPr="00413E48">
              <w:rPr>
                <w:rFonts w:asciiTheme="majorBidi" w:hAnsiTheme="majorBidi" w:cstheme="majorBidi"/>
                <w:sz w:val="30"/>
                <w:szCs w:val="30"/>
              </w:rPr>
              <w:t>5)</w:t>
            </w:r>
          </w:p>
        </w:tc>
        <w:tc>
          <w:tcPr>
            <w:tcW w:w="247" w:type="dxa"/>
          </w:tcPr>
          <w:p w14:paraId="3095D77E" w14:textId="77777777" w:rsidR="00984D68" w:rsidRPr="00413E48" w:rsidRDefault="00984D68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5" w:type="dxa"/>
          </w:tcPr>
          <w:p w14:paraId="7F78C35A" w14:textId="112B34B7" w:rsidR="00984D68" w:rsidRPr="00413E48" w:rsidRDefault="00E7286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76D9" w:rsidRPr="00413E48" w14:paraId="02E8C8B4" w14:textId="77777777" w:rsidTr="00583F77">
        <w:trPr>
          <w:trHeight w:val="424"/>
        </w:trPr>
        <w:tc>
          <w:tcPr>
            <w:tcW w:w="5672" w:type="dxa"/>
            <w:vAlign w:val="bottom"/>
          </w:tcPr>
          <w:p w14:paraId="78C47632" w14:textId="77777777" w:rsidR="00FF76D9" w:rsidRPr="00413E4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41" w:type="dxa"/>
          </w:tcPr>
          <w:p w14:paraId="61A56AA8" w14:textId="77777777" w:rsidR="00FF76D9" w:rsidRPr="00413E48" w:rsidRDefault="00FF76D9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21F98BCB" w14:textId="77777777" w:rsidR="00FF76D9" w:rsidRPr="00413E4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685" w:type="dxa"/>
          </w:tcPr>
          <w:p w14:paraId="7D74BFA3" w14:textId="77777777" w:rsidR="00FF76D9" w:rsidRPr="00413E48" w:rsidRDefault="00FF76D9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6D9" w:rsidRPr="00413E48" w14:paraId="18A8310A" w14:textId="77777777" w:rsidTr="00583F77">
        <w:trPr>
          <w:trHeight w:val="436"/>
        </w:trPr>
        <w:tc>
          <w:tcPr>
            <w:tcW w:w="5672" w:type="dxa"/>
            <w:vAlign w:val="bottom"/>
          </w:tcPr>
          <w:p w14:paraId="376857DD" w14:textId="77777777" w:rsidR="00FF76D9" w:rsidRPr="00413E4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641" w:type="dxa"/>
          </w:tcPr>
          <w:p w14:paraId="4009B7CF" w14:textId="77777777" w:rsidR="00FF76D9" w:rsidRPr="00413E48" w:rsidRDefault="00FF76D9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4FDD5458" w14:textId="77777777" w:rsidR="00FF76D9" w:rsidRPr="00413E4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5" w:type="dxa"/>
          </w:tcPr>
          <w:p w14:paraId="78F98D21" w14:textId="77777777" w:rsidR="00FF76D9" w:rsidRPr="00413E48" w:rsidRDefault="00FF76D9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6D9" w:rsidRPr="00413E48" w14:paraId="7C84DEFB" w14:textId="77777777" w:rsidTr="00583F77">
        <w:trPr>
          <w:trHeight w:val="436"/>
        </w:trPr>
        <w:tc>
          <w:tcPr>
            <w:tcW w:w="5672" w:type="dxa"/>
            <w:vAlign w:val="bottom"/>
          </w:tcPr>
          <w:p w14:paraId="076DFE77" w14:textId="77777777" w:rsidR="00FF76D9" w:rsidRPr="00413E4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ส่วนแบ่งขาดทุนของการร่วมค้า</w:t>
            </w:r>
          </w:p>
        </w:tc>
        <w:tc>
          <w:tcPr>
            <w:tcW w:w="1641" w:type="dxa"/>
          </w:tcPr>
          <w:p w14:paraId="081E3544" w14:textId="73E57991" w:rsidR="00FF76D9" w:rsidRPr="00413E48" w:rsidRDefault="00E7286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94950" w:rsidRPr="00413E48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14:paraId="09EE37B1" w14:textId="77777777" w:rsidR="00FF76D9" w:rsidRPr="00413E48" w:rsidRDefault="00FF76D9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5" w:type="dxa"/>
          </w:tcPr>
          <w:p w14:paraId="12DB2771" w14:textId="41921258" w:rsidR="00FF76D9" w:rsidRPr="00413E48" w:rsidRDefault="00E72864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2864" w:rsidRPr="00413E48" w14:paraId="2279E74A" w14:textId="77777777" w:rsidTr="00583F77">
        <w:trPr>
          <w:trHeight w:val="424"/>
        </w:trPr>
        <w:tc>
          <w:tcPr>
            <w:tcW w:w="5672" w:type="dxa"/>
            <w:vAlign w:val="bottom"/>
          </w:tcPr>
          <w:p w14:paraId="7CBA937B" w14:textId="51F3D560" w:rsidR="00E72864" w:rsidRPr="00413E48" w:rsidRDefault="00E72864" w:rsidP="00E72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อัลฟ่า เอกซ์ จำกัด</w:t>
            </w:r>
          </w:p>
        </w:tc>
        <w:tc>
          <w:tcPr>
            <w:tcW w:w="1641" w:type="dxa"/>
          </w:tcPr>
          <w:p w14:paraId="1CB8DE0E" w14:textId="59C7F946" w:rsidR="00E72864" w:rsidRPr="00413E48" w:rsidRDefault="008B7A98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72864" w:rsidRPr="00413E48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7" w:type="dxa"/>
          </w:tcPr>
          <w:p w14:paraId="7B2B8909" w14:textId="77777777" w:rsidR="00E72864" w:rsidRPr="00413E48" w:rsidRDefault="00E72864" w:rsidP="00E72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5" w:type="dxa"/>
          </w:tcPr>
          <w:p w14:paraId="50352930" w14:textId="53898B43" w:rsidR="00E72864" w:rsidRPr="00413E48" w:rsidRDefault="008B7A98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40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72864" w:rsidRPr="00413E48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6B598886" w14:textId="77777777" w:rsidR="00FF76D9" w:rsidRPr="00413E48" w:rsidRDefault="00FF76D9" w:rsidP="00E31E34">
      <w:pPr>
        <w:ind w:right="18" w:firstLine="518"/>
        <w:jc w:val="both"/>
        <w:rPr>
          <w:rFonts w:asciiTheme="majorBidi" w:hAnsiTheme="majorBidi" w:cstheme="majorBidi"/>
          <w:sz w:val="30"/>
          <w:szCs w:val="30"/>
        </w:rPr>
      </w:pPr>
    </w:p>
    <w:p w14:paraId="0F74917D" w14:textId="4D302EDF" w:rsidR="004F4F70" w:rsidRPr="00413E48" w:rsidRDefault="004F4F70" w:rsidP="004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="Angsana New" w:hAnsi="Angsana New" w:cs="Angsana New"/>
          <w:i/>
          <w:iCs/>
          <w:sz w:val="30"/>
          <w:szCs w:val="30"/>
        </w:rPr>
      </w:pPr>
      <w:r w:rsidRPr="00413E48">
        <w:rPr>
          <w:rFonts w:ascii="Angsana New" w:hAnsi="Angsana New" w:cs="Angsana New" w:hint="cs"/>
          <w:i/>
          <w:iCs/>
          <w:sz w:val="30"/>
          <w:szCs w:val="30"/>
          <w:cs/>
        </w:rPr>
        <w:t>บริษัท</w:t>
      </w:r>
      <w:r w:rsidRPr="00413E4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i/>
          <w:iCs/>
          <w:sz w:val="30"/>
          <w:szCs w:val="30"/>
          <w:cs/>
        </w:rPr>
        <w:t>อัลฟ่า</w:t>
      </w:r>
      <w:r w:rsidRPr="00413E4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i/>
          <w:iCs/>
          <w:sz w:val="30"/>
          <w:szCs w:val="30"/>
          <w:cs/>
        </w:rPr>
        <w:t>เอกซ์</w:t>
      </w:r>
      <w:r w:rsidRPr="00413E4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i/>
          <w:iCs/>
          <w:sz w:val="30"/>
          <w:szCs w:val="30"/>
          <w:cs/>
        </w:rPr>
        <w:t>จำกัด</w:t>
      </w:r>
    </w:p>
    <w:p w14:paraId="75F47117" w14:textId="77777777" w:rsidR="004F4F70" w:rsidRPr="00413E48" w:rsidRDefault="004F4F70" w:rsidP="00B0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B30ABAA" w14:textId="7B372BC9" w:rsidR="00CC702A" w:rsidRPr="00413E48" w:rsidRDefault="0043431F" w:rsidP="000E6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413E48">
        <w:rPr>
          <w:rFonts w:ascii="Angsana New" w:hAnsi="Angsana New" w:cs="Angsana New" w:hint="cs"/>
          <w:sz w:val="30"/>
          <w:szCs w:val="30"/>
          <w:cs/>
        </w:rPr>
        <w:t>ในเดือนกุมภาพันธ์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="008B7A98" w:rsidRPr="00413E48">
        <w:rPr>
          <w:rFonts w:ascii="Angsana New" w:hAnsi="Angsana New" w:cs="Angsana New"/>
          <w:sz w:val="30"/>
          <w:szCs w:val="30"/>
        </w:rPr>
        <w:t>2</w:t>
      </w:r>
      <w:r w:rsidR="00B0099A" w:rsidRPr="00413E48">
        <w:rPr>
          <w:rFonts w:ascii="Angsana New" w:hAnsi="Angsana New" w:cs="Angsana New"/>
          <w:sz w:val="30"/>
          <w:szCs w:val="30"/>
        </w:rPr>
        <w:t>566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sz w:val="30"/>
          <w:szCs w:val="30"/>
          <w:cs/>
        </w:rPr>
        <w:t>อัลฟ่า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sz w:val="30"/>
          <w:szCs w:val="30"/>
          <w:cs/>
        </w:rPr>
        <w:t>เอกซ์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583F77" w:rsidRPr="00413E48">
        <w:rPr>
          <w:rFonts w:ascii="Angsana New" w:hAnsi="Angsana New" w:cs="Angsana New"/>
          <w:sz w:val="30"/>
          <w:szCs w:val="30"/>
        </w:rPr>
        <w:t xml:space="preserve"> </w:t>
      </w:r>
      <w:r w:rsidR="00583F77" w:rsidRPr="00413E48">
        <w:rPr>
          <w:rFonts w:ascii="Angsana New" w:hAnsi="Angsana New" w:cs="Angsana New" w:hint="cs"/>
          <w:sz w:val="30"/>
          <w:szCs w:val="30"/>
          <w:cs/>
        </w:rPr>
        <w:t>ซึ่งเป็นการร่วมค้า</w:t>
      </w:r>
      <w:r w:rsidRPr="00413E48">
        <w:rPr>
          <w:rFonts w:ascii="Angsana New" w:hAnsi="Angsana New" w:cs="Angsana New" w:hint="cs"/>
          <w:sz w:val="30"/>
          <w:szCs w:val="30"/>
          <w:cs/>
        </w:rPr>
        <w:t>ได้เพิ่มทุนจดทะเบียนจาก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="00B0099A" w:rsidRPr="00413E48">
        <w:rPr>
          <w:rFonts w:ascii="Angsana New" w:hAnsi="Angsana New" w:cs="Angsana New"/>
          <w:sz w:val="30"/>
          <w:szCs w:val="30"/>
        </w:rPr>
        <w:t>75</w:t>
      </w:r>
      <w:r w:rsidR="008B7A98" w:rsidRPr="00413E48">
        <w:rPr>
          <w:rFonts w:ascii="Angsana New" w:hAnsi="Angsana New" w:cs="Angsana New"/>
          <w:sz w:val="30"/>
          <w:szCs w:val="30"/>
        </w:rPr>
        <w:t>0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83F77" w:rsidRPr="00413E48">
        <w:rPr>
          <w:rFonts w:ascii="Angsana New" w:hAnsi="Angsana New" w:cs="Angsana New"/>
          <w:sz w:val="30"/>
          <w:szCs w:val="30"/>
        </w:rPr>
        <w:t xml:space="preserve">                  </w:t>
      </w:r>
      <w:r w:rsidRPr="00413E48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="008B7A98" w:rsidRPr="00413E48">
        <w:rPr>
          <w:rFonts w:ascii="Angsana New" w:hAnsi="Angsana New" w:cs="Angsana New"/>
          <w:sz w:val="30"/>
          <w:szCs w:val="30"/>
        </w:rPr>
        <w:t>1</w:t>
      </w:r>
      <w:r w:rsidR="00995A84" w:rsidRPr="00413E48">
        <w:rPr>
          <w:rFonts w:ascii="Angsana New" w:hAnsi="Angsana New" w:cs="Angsana New"/>
          <w:sz w:val="30"/>
          <w:szCs w:val="30"/>
        </w:rPr>
        <w:t>,</w:t>
      </w:r>
      <w:r w:rsidR="008B7A98" w:rsidRPr="00413E48">
        <w:rPr>
          <w:rFonts w:ascii="Angsana New" w:hAnsi="Angsana New" w:cs="Angsana New"/>
          <w:sz w:val="30"/>
          <w:szCs w:val="30"/>
        </w:rPr>
        <w:t>000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83F77" w:rsidRPr="00413E48">
        <w:rPr>
          <w:rFonts w:ascii="Angsana New" w:hAnsi="Angsana New" w:cs="Angsana New"/>
          <w:sz w:val="30"/>
          <w:szCs w:val="30"/>
        </w:rPr>
        <w:t xml:space="preserve"> </w:t>
      </w:r>
      <w:r w:rsidRPr="00413E48">
        <w:rPr>
          <w:rFonts w:ascii="Angsana New" w:hAnsi="Angsana New" w:cs="Angsana New" w:hint="cs"/>
          <w:sz w:val="30"/>
          <w:szCs w:val="30"/>
          <w:cs/>
        </w:rPr>
        <w:t>โดยบริษัทได้ชำระค่าหุ้นเพิ่มทุนให้แก่บริษัท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sz w:val="30"/>
          <w:szCs w:val="30"/>
          <w:cs/>
        </w:rPr>
        <w:t>อัลฟ่า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sz w:val="30"/>
          <w:szCs w:val="30"/>
          <w:cs/>
        </w:rPr>
        <w:t>เอกซ์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="00995A84" w:rsidRPr="00413E48">
        <w:rPr>
          <w:rFonts w:ascii="Angsana New" w:hAnsi="Angsana New" w:cs="Angsana New"/>
          <w:sz w:val="30"/>
          <w:szCs w:val="30"/>
        </w:rPr>
        <w:t xml:space="preserve"> </w:t>
      </w:r>
      <w:r w:rsidR="008B7A98" w:rsidRPr="00413E48">
        <w:rPr>
          <w:rFonts w:ascii="Angsana New" w:hAnsi="Angsana New" w:cs="Angsana New"/>
          <w:sz w:val="30"/>
          <w:szCs w:val="30"/>
        </w:rPr>
        <w:t>10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sz w:val="30"/>
          <w:szCs w:val="30"/>
          <w:cs/>
        </w:rPr>
        <w:t>บาท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="008B7A98" w:rsidRPr="00413E48">
        <w:rPr>
          <w:rFonts w:ascii="Angsana New" w:hAnsi="Angsana New" w:cs="Angsana New"/>
          <w:sz w:val="30"/>
          <w:szCs w:val="30"/>
        </w:rPr>
        <w:t>12</w:t>
      </w:r>
      <w:r w:rsidR="00995A84" w:rsidRPr="00413E48">
        <w:rPr>
          <w:rFonts w:ascii="Angsana New" w:hAnsi="Angsana New" w:cs="Angsana New"/>
          <w:sz w:val="30"/>
          <w:szCs w:val="30"/>
        </w:rPr>
        <w:t>.</w:t>
      </w:r>
      <w:r w:rsidR="00B0099A" w:rsidRPr="00413E48">
        <w:rPr>
          <w:rFonts w:ascii="Angsana New" w:hAnsi="Angsana New" w:cs="Angsana New"/>
          <w:sz w:val="30"/>
          <w:szCs w:val="30"/>
        </w:rPr>
        <w:t>5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sz w:val="30"/>
          <w:szCs w:val="30"/>
          <w:cs/>
        </w:rPr>
        <w:t>รวมเป็นจำนวนเงิน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="008B7A98" w:rsidRPr="00413E48">
        <w:rPr>
          <w:rFonts w:ascii="Angsana New" w:hAnsi="Angsana New" w:cs="Angsana New"/>
          <w:sz w:val="30"/>
          <w:szCs w:val="30"/>
        </w:rPr>
        <w:t>12</w:t>
      </w:r>
      <w:r w:rsidR="00B0099A" w:rsidRPr="00413E48">
        <w:rPr>
          <w:rFonts w:ascii="Angsana New" w:hAnsi="Angsana New" w:cs="Angsana New"/>
          <w:sz w:val="30"/>
          <w:szCs w:val="30"/>
        </w:rPr>
        <w:t>5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sz w:val="30"/>
          <w:szCs w:val="30"/>
          <w:cs/>
        </w:rPr>
        <w:t>โดยส่วนได้เสียในงบการเงินรวมและงบการเงินเฉพาะกิจการ</w:t>
      </w:r>
      <w:r w:rsidR="00583F77" w:rsidRPr="00413E48">
        <w:rPr>
          <w:rFonts w:ascii="Angsana New" w:hAnsi="Angsana New" w:cs="Angsana New"/>
          <w:sz w:val="30"/>
          <w:szCs w:val="30"/>
        </w:rPr>
        <w:t xml:space="preserve">              </w:t>
      </w:r>
      <w:r w:rsidRPr="00413E48">
        <w:rPr>
          <w:rFonts w:ascii="Angsana New" w:hAnsi="Angsana New" w:cs="Angsana New" w:hint="cs"/>
          <w:sz w:val="30"/>
          <w:szCs w:val="30"/>
          <w:cs/>
        </w:rPr>
        <w:t>ยังคงเป็นร้อยละ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="00B0099A" w:rsidRPr="00413E48">
        <w:rPr>
          <w:rFonts w:ascii="Angsana New" w:hAnsi="Angsana New" w:cs="Angsana New"/>
          <w:sz w:val="30"/>
          <w:szCs w:val="30"/>
        </w:rPr>
        <w:t>49</w:t>
      </w:r>
      <w:r w:rsidR="00995A84" w:rsidRPr="00413E48">
        <w:rPr>
          <w:rFonts w:ascii="Angsana New" w:hAnsi="Angsana New" w:cs="Angsana New"/>
          <w:sz w:val="30"/>
          <w:szCs w:val="30"/>
        </w:rPr>
        <w:t>.</w:t>
      </w:r>
      <w:r w:rsidR="00B0099A" w:rsidRPr="00413E48">
        <w:rPr>
          <w:rFonts w:ascii="Angsana New" w:hAnsi="Angsana New" w:cs="Angsana New"/>
          <w:sz w:val="30"/>
          <w:szCs w:val="30"/>
        </w:rPr>
        <w:t>99</w:t>
      </w:r>
      <w:r w:rsidRPr="00413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13E48">
        <w:rPr>
          <w:rFonts w:ascii="Angsana New" w:hAnsi="Angsana New" w:cs="Angsana New" w:hint="cs"/>
          <w:sz w:val="30"/>
          <w:szCs w:val="30"/>
          <w:cs/>
        </w:rPr>
        <w:t>ดังเดิม</w:t>
      </w:r>
    </w:p>
    <w:p w14:paraId="21986EA2" w14:textId="2266F432" w:rsidR="00CC702A" w:rsidRPr="00413E48" w:rsidRDefault="00CC702A" w:rsidP="00B0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2B2F7CE" w14:textId="06D98B48" w:rsidR="006D55E7" w:rsidRPr="00413E48" w:rsidRDefault="006D55E7" w:rsidP="00B0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2C0FCC8" w14:textId="20AE6444" w:rsidR="006D55E7" w:rsidRPr="00413E48" w:rsidRDefault="006D55E7" w:rsidP="00B0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D4955D9" w14:textId="77777777" w:rsidR="006D55E7" w:rsidRPr="00413E48" w:rsidRDefault="006D55E7" w:rsidP="00B0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1F5E4BC" w14:textId="18CA76B8" w:rsidR="00B94A63" w:rsidRPr="00413E48" w:rsidRDefault="00995A84" w:rsidP="00923D0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th-TH"/>
        </w:rPr>
      </w:pPr>
      <w:r w:rsidRPr="00413E48">
        <w:rPr>
          <w:rFonts w:asciiTheme="majorBidi" w:hAnsiTheme="majorBidi" w:cstheme="majorBidi"/>
          <w:sz w:val="30"/>
          <w:szCs w:val="30"/>
          <w:u w:val="none"/>
        </w:rPr>
        <w:t>6</w:t>
      </w:r>
      <w:r w:rsidR="00F57024" w:rsidRPr="00413E4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A22477" w:rsidRPr="00413E48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อสังหาริมทรัพย์เพื่อการลงทุน</w:t>
      </w:r>
      <w:r w:rsidR="00A85500" w:rsidRPr="00413E48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และ</w:t>
      </w:r>
      <w:r w:rsidR="00A85500" w:rsidRPr="00413E4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</w:t>
      </w:r>
      <w:r w:rsidR="00A85500" w:rsidRPr="00413E48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อาคารและอุปกรณ์</w:t>
      </w:r>
    </w:p>
    <w:p w14:paraId="7033CD01" w14:textId="58FFCB2C" w:rsidR="00A85500" w:rsidRPr="00413E48" w:rsidRDefault="00A85500" w:rsidP="00EF19C0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91"/>
        <w:gridCol w:w="801"/>
        <w:gridCol w:w="1637"/>
        <w:gridCol w:w="271"/>
        <w:gridCol w:w="1630"/>
      </w:tblGrid>
      <w:tr w:rsidR="00583F77" w:rsidRPr="00413E48" w14:paraId="1726DE96" w14:textId="77777777" w:rsidTr="00583F77">
        <w:trPr>
          <w:trHeight w:val="343"/>
          <w:tblHeader/>
        </w:trPr>
        <w:tc>
          <w:tcPr>
            <w:tcW w:w="2649" w:type="pct"/>
          </w:tcPr>
          <w:p w14:paraId="437710A0" w14:textId="77777777" w:rsidR="00583F77" w:rsidRPr="00413E48" w:rsidRDefault="00583F77" w:rsidP="00863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49C5B50C" w14:textId="6CDCB44C" w:rsidR="00583F77" w:rsidRPr="00413E48" w:rsidRDefault="00583F77" w:rsidP="00863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13E4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13E4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13E4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8B7A98" w:rsidRPr="00413E4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566</w:t>
            </w:r>
          </w:p>
        </w:tc>
        <w:tc>
          <w:tcPr>
            <w:tcW w:w="434" w:type="pct"/>
          </w:tcPr>
          <w:p w14:paraId="71520CB3" w14:textId="77777777" w:rsidR="00583F77" w:rsidRPr="00413E48" w:rsidRDefault="00583F77" w:rsidP="00863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10EDB1B" w14:textId="73BE2C9B" w:rsidR="00583F77" w:rsidRPr="00413E48" w:rsidRDefault="00583F77" w:rsidP="00863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87" w:type="pct"/>
          </w:tcPr>
          <w:p w14:paraId="40BF6EEB" w14:textId="474C9C24" w:rsidR="00583F77" w:rsidRPr="00413E48" w:rsidRDefault="00583F77" w:rsidP="00863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0EF3E2" w14:textId="77777777" w:rsidR="00583F77" w:rsidRPr="00413E48" w:rsidRDefault="00583F77" w:rsidP="00863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7AED5A7" w14:textId="77777777" w:rsidR="00583F77" w:rsidRPr="00413E48" w:rsidRDefault="00583F77" w:rsidP="008635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69475C7B" w14:textId="77777777" w:rsidR="00583F77" w:rsidRPr="00413E48" w:rsidRDefault="00583F77" w:rsidP="00863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1B3BB57" w14:textId="77777777" w:rsidR="00583F77" w:rsidRPr="00413E48" w:rsidRDefault="00583F77" w:rsidP="00863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83F77" w:rsidRPr="00413E48" w14:paraId="6EDF9290" w14:textId="77777777" w:rsidTr="00583F77">
        <w:trPr>
          <w:trHeight w:val="289"/>
          <w:tblHeader/>
        </w:trPr>
        <w:tc>
          <w:tcPr>
            <w:tcW w:w="2649" w:type="pct"/>
          </w:tcPr>
          <w:p w14:paraId="4935DC36" w14:textId="77777777" w:rsidR="00583F77" w:rsidRPr="00413E48" w:rsidRDefault="00583F77" w:rsidP="00863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" w:type="pct"/>
          </w:tcPr>
          <w:p w14:paraId="06463776" w14:textId="77777777" w:rsidR="00583F77" w:rsidRPr="00413E48" w:rsidRDefault="00583F77" w:rsidP="00863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7" w:type="pct"/>
            <w:gridSpan w:val="3"/>
          </w:tcPr>
          <w:p w14:paraId="324DD48A" w14:textId="11F88655" w:rsidR="00583F77" w:rsidRPr="00413E48" w:rsidRDefault="00583F77" w:rsidP="00863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83F77" w:rsidRPr="00413E48" w14:paraId="731906B2" w14:textId="77777777" w:rsidTr="00583F77">
        <w:trPr>
          <w:trHeight w:val="429"/>
        </w:trPr>
        <w:tc>
          <w:tcPr>
            <w:tcW w:w="2649" w:type="pct"/>
          </w:tcPr>
          <w:p w14:paraId="120695C0" w14:textId="10A0A192" w:rsidR="00583F77" w:rsidRPr="00413E48" w:rsidRDefault="00583F77" w:rsidP="0081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34" w:type="pct"/>
          </w:tcPr>
          <w:p w14:paraId="425522B2" w14:textId="77777777" w:rsidR="00583F77" w:rsidRPr="00413E48" w:rsidRDefault="00583F77" w:rsidP="00811D1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pct"/>
          </w:tcPr>
          <w:p w14:paraId="21ABAEE8" w14:textId="4ECA4F68" w:rsidR="00583F77" w:rsidRPr="00413E48" w:rsidRDefault="00583F77" w:rsidP="00811D1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261D10C" w14:textId="77777777" w:rsidR="00583F77" w:rsidRPr="00413E48" w:rsidRDefault="00583F77" w:rsidP="00811D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0D9DA03D" w14:textId="77777777" w:rsidR="00583F77" w:rsidRPr="00413E48" w:rsidRDefault="00583F77" w:rsidP="00811D1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83F77" w:rsidRPr="00413E48" w14:paraId="50B5C361" w14:textId="77777777" w:rsidTr="00583F77">
        <w:trPr>
          <w:trHeight w:val="118"/>
        </w:trPr>
        <w:tc>
          <w:tcPr>
            <w:tcW w:w="2649" w:type="pct"/>
          </w:tcPr>
          <w:p w14:paraId="2222BFE5" w14:textId="3C01E22A" w:rsidR="00583F77" w:rsidRPr="00413E48" w:rsidRDefault="00512B03" w:rsidP="0081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4" w:type="pct"/>
          </w:tcPr>
          <w:p w14:paraId="2323889B" w14:textId="77777777" w:rsidR="00583F77" w:rsidRPr="00413E48" w:rsidRDefault="00583F77" w:rsidP="00C1276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pct"/>
          </w:tcPr>
          <w:p w14:paraId="2A2876F4" w14:textId="5720DF4E" w:rsidR="00583F77" w:rsidRPr="00413E48" w:rsidRDefault="00583F77" w:rsidP="00C1276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5,987</w:t>
            </w:r>
          </w:p>
        </w:tc>
        <w:tc>
          <w:tcPr>
            <w:tcW w:w="147" w:type="pct"/>
          </w:tcPr>
          <w:p w14:paraId="6D684268" w14:textId="77777777" w:rsidR="00583F77" w:rsidRPr="00413E48" w:rsidRDefault="00583F77" w:rsidP="00811D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53C892D4" w14:textId="12C7B20F" w:rsidR="00583F77" w:rsidRPr="00413E48" w:rsidRDefault="008B7A98" w:rsidP="00811D11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83F77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</w:tr>
      <w:tr w:rsidR="00583F77" w:rsidRPr="00413E48" w14:paraId="1D6FF1C5" w14:textId="77777777" w:rsidTr="00583F77">
        <w:trPr>
          <w:trHeight w:val="118"/>
        </w:trPr>
        <w:tc>
          <w:tcPr>
            <w:tcW w:w="2649" w:type="pct"/>
          </w:tcPr>
          <w:p w14:paraId="6615BADF" w14:textId="1D37031E" w:rsidR="00583F77" w:rsidRPr="00413E48" w:rsidRDefault="00583F77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เพิ่มขึ้นจากค่าเสื่อมราคาของสินทรัพย์สิทธิการใช้ที่รับรู้เป็นส่วนหนึ่งของต้นทุน</w:t>
            </w:r>
          </w:p>
        </w:tc>
        <w:tc>
          <w:tcPr>
            <w:tcW w:w="434" w:type="pct"/>
          </w:tcPr>
          <w:p w14:paraId="1AC462E1" w14:textId="77777777" w:rsidR="00583F77" w:rsidRPr="00413E48" w:rsidRDefault="00583F77" w:rsidP="00C127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pct"/>
          </w:tcPr>
          <w:p w14:paraId="21F7D240" w14:textId="253C70E9" w:rsidR="00583F77" w:rsidRPr="00413E48" w:rsidRDefault="00583F77" w:rsidP="00C127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AAEEA08" w14:textId="3B49B1F3" w:rsidR="00583F77" w:rsidRPr="00413E48" w:rsidRDefault="00583F77" w:rsidP="00C127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535519C2" w14:textId="77777777" w:rsidR="00583F77" w:rsidRPr="00413E48" w:rsidRDefault="00583F77" w:rsidP="00811D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642CE415" w14:textId="77777777" w:rsidR="00583F77" w:rsidRPr="00413E48" w:rsidRDefault="00583F77" w:rsidP="00811D11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2CA140D" w14:textId="2237E7DA" w:rsidR="00583F77" w:rsidRPr="00413E48" w:rsidRDefault="008B7A98" w:rsidP="00811D11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83F77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83F77" w:rsidRPr="00413E48" w14:paraId="00A1927A" w14:textId="77777777" w:rsidTr="00583F77">
        <w:trPr>
          <w:trHeight w:val="118"/>
        </w:trPr>
        <w:tc>
          <w:tcPr>
            <w:tcW w:w="2649" w:type="pct"/>
          </w:tcPr>
          <w:p w14:paraId="5ADA3E9D" w14:textId="4873B671" w:rsidR="00583F77" w:rsidRPr="00413E48" w:rsidRDefault="00583F77" w:rsidP="006D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เพิ่มขึ้นจากดอกเบี้ยจ่ายของสินทรัพย์สิทธิการใช้ที่รับรู้</w:t>
            </w:r>
            <w:r w:rsidR="00EB1E56"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เป็นส่วนหนึ่งของต้นทุน</w:t>
            </w:r>
          </w:p>
        </w:tc>
        <w:tc>
          <w:tcPr>
            <w:tcW w:w="434" w:type="pct"/>
          </w:tcPr>
          <w:p w14:paraId="7DF459ED" w14:textId="77777777" w:rsidR="00583F77" w:rsidRPr="00413E48" w:rsidRDefault="00583F77" w:rsidP="00C127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pct"/>
          </w:tcPr>
          <w:p w14:paraId="4D72F645" w14:textId="7B12091B" w:rsidR="00583F77" w:rsidRPr="00413E48" w:rsidRDefault="00583F77" w:rsidP="00C127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1A101DA" w14:textId="4E5EA250" w:rsidR="00583F77" w:rsidRPr="00413E48" w:rsidRDefault="00583F77" w:rsidP="00C12765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8D0C27E" w14:textId="77777777" w:rsidR="00583F77" w:rsidRPr="00413E48" w:rsidRDefault="00583F77" w:rsidP="00811D1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42D198B8" w14:textId="77777777" w:rsidR="00583F77" w:rsidRPr="00413E48" w:rsidRDefault="00583F77" w:rsidP="00811D11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BC21B64" w14:textId="333BBAB3" w:rsidR="00583F77" w:rsidRPr="00413E48" w:rsidRDefault="008B7A98" w:rsidP="00811D11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83F77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</w:tr>
      <w:tr w:rsidR="00583F77" w:rsidRPr="00413E48" w14:paraId="53FD4F57" w14:textId="77777777" w:rsidTr="00583F77">
        <w:trPr>
          <w:trHeight w:val="289"/>
        </w:trPr>
        <w:tc>
          <w:tcPr>
            <w:tcW w:w="2649" w:type="pct"/>
          </w:tcPr>
          <w:p w14:paraId="47C702CF" w14:textId="2691CC9D" w:rsidR="00583F77" w:rsidRPr="00413E48" w:rsidRDefault="00583F77" w:rsidP="00A0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  <w:r w:rsidRPr="00413E48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34" w:type="pct"/>
          </w:tcPr>
          <w:p w14:paraId="5D755808" w14:textId="77777777" w:rsidR="00583F77" w:rsidRPr="00413E48" w:rsidRDefault="00583F77" w:rsidP="00C1276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pct"/>
          </w:tcPr>
          <w:p w14:paraId="38C3AD32" w14:textId="2C158997" w:rsidR="00583F77" w:rsidRPr="00413E48" w:rsidRDefault="008B7A98" w:rsidP="00C1276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583F77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,463</w:t>
            </w:r>
          </w:p>
        </w:tc>
        <w:tc>
          <w:tcPr>
            <w:tcW w:w="147" w:type="pct"/>
          </w:tcPr>
          <w:p w14:paraId="45D82384" w14:textId="77777777" w:rsidR="00583F77" w:rsidRPr="00413E48" w:rsidRDefault="00583F77" w:rsidP="00A027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0FD75C51" w14:textId="7CAD13CE" w:rsidR="00583F77" w:rsidRPr="00413E48" w:rsidRDefault="00583F77" w:rsidP="00A027B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83F77" w:rsidRPr="00413E48" w14:paraId="028E1E0E" w14:textId="77777777" w:rsidTr="00583F77">
        <w:trPr>
          <w:trHeight w:val="289"/>
        </w:trPr>
        <w:tc>
          <w:tcPr>
            <w:tcW w:w="2649" w:type="pct"/>
          </w:tcPr>
          <w:p w14:paraId="23EBF063" w14:textId="4B6829A1" w:rsidR="00583F77" w:rsidRPr="00413E48" w:rsidRDefault="00583F77" w:rsidP="00A0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  <w:r w:rsidRPr="00413E4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4" w:type="pct"/>
          </w:tcPr>
          <w:p w14:paraId="34E5CE5B" w14:textId="2FF31237" w:rsidR="00583F77" w:rsidRPr="00413E48" w:rsidRDefault="00583F77" w:rsidP="00583F7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87" w:type="pct"/>
          </w:tcPr>
          <w:p w14:paraId="2D71DB29" w14:textId="72D8BC7E" w:rsidR="00583F77" w:rsidRPr="00413E48" w:rsidRDefault="008B7A98" w:rsidP="00C1276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583F77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583F77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47" w:type="pct"/>
          </w:tcPr>
          <w:p w14:paraId="03F17B88" w14:textId="77777777" w:rsidR="00583F77" w:rsidRPr="00413E48" w:rsidRDefault="00583F77" w:rsidP="00A027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621CB665" w14:textId="16DDB2B6" w:rsidR="00583F77" w:rsidRPr="00413E48" w:rsidRDefault="00583F77" w:rsidP="00A027B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83F77" w:rsidRPr="00413E48" w14:paraId="605E6275" w14:textId="77777777" w:rsidTr="00583F77">
        <w:trPr>
          <w:trHeight w:val="289"/>
        </w:trPr>
        <w:tc>
          <w:tcPr>
            <w:tcW w:w="2649" w:type="pct"/>
          </w:tcPr>
          <w:p w14:paraId="11E33D1F" w14:textId="53C4AB1B" w:rsidR="00583F77" w:rsidRPr="00413E48" w:rsidRDefault="00583F77" w:rsidP="00A0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34" w:type="pct"/>
          </w:tcPr>
          <w:p w14:paraId="4325F0F9" w14:textId="77777777" w:rsidR="00583F77" w:rsidRPr="00413E48" w:rsidRDefault="00583F77" w:rsidP="00C1276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pct"/>
          </w:tcPr>
          <w:p w14:paraId="56DD171D" w14:textId="271C0C34" w:rsidR="00583F77" w:rsidRPr="00413E48" w:rsidRDefault="00583F77" w:rsidP="00C1276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8)</w:t>
            </w:r>
          </w:p>
        </w:tc>
        <w:tc>
          <w:tcPr>
            <w:tcW w:w="147" w:type="pct"/>
          </w:tcPr>
          <w:p w14:paraId="7ACCA0A1" w14:textId="77777777" w:rsidR="00583F77" w:rsidRPr="00413E48" w:rsidRDefault="00583F77" w:rsidP="00A027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541FBB39" w14:textId="237E65D1" w:rsidR="00583F77" w:rsidRPr="00413E48" w:rsidRDefault="00583F77" w:rsidP="00A027B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,76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83F77" w:rsidRPr="00413E48" w14:paraId="6BCC8FF7" w14:textId="77777777" w:rsidTr="00583F77">
        <w:trPr>
          <w:trHeight w:val="289"/>
        </w:trPr>
        <w:tc>
          <w:tcPr>
            <w:tcW w:w="2649" w:type="pct"/>
          </w:tcPr>
          <w:p w14:paraId="284FEB82" w14:textId="77777777" w:rsidR="00583F77" w:rsidRPr="00413E48" w:rsidRDefault="00583F77" w:rsidP="00A0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434" w:type="pct"/>
          </w:tcPr>
          <w:p w14:paraId="37C67B75" w14:textId="77777777" w:rsidR="00583F77" w:rsidRPr="00413E48" w:rsidRDefault="00583F77" w:rsidP="00A027B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pct"/>
          </w:tcPr>
          <w:p w14:paraId="1D0A9F63" w14:textId="219A4E9C" w:rsidR="00583F77" w:rsidRPr="00413E48" w:rsidRDefault="00583F77" w:rsidP="00A027B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B91658B" w14:textId="77777777" w:rsidR="00583F77" w:rsidRPr="00413E48" w:rsidRDefault="00583F77" w:rsidP="00A027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53F15166" w14:textId="77777777" w:rsidR="00583F77" w:rsidRPr="00413E48" w:rsidRDefault="00583F77" w:rsidP="00A027B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83F77" w:rsidRPr="00413E48" w14:paraId="41A87378" w14:textId="77777777" w:rsidTr="00583F77">
        <w:trPr>
          <w:trHeight w:val="429"/>
        </w:trPr>
        <w:tc>
          <w:tcPr>
            <w:tcW w:w="2649" w:type="pct"/>
          </w:tcPr>
          <w:p w14:paraId="09C90976" w14:textId="242C4654" w:rsidR="00583F77" w:rsidRPr="00413E48" w:rsidRDefault="00583F77" w:rsidP="00A0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ที่ดิน</w:t>
            </w:r>
            <w:r w:rsidRPr="00413E4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13E4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434" w:type="pct"/>
          </w:tcPr>
          <w:p w14:paraId="0EDF7F75" w14:textId="77777777" w:rsidR="00583F77" w:rsidRPr="00413E48" w:rsidRDefault="00583F77" w:rsidP="00A027B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pct"/>
          </w:tcPr>
          <w:p w14:paraId="007CA446" w14:textId="547B079A" w:rsidR="00583F77" w:rsidRPr="00413E48" w:rsidRDefault="00583F77" w:rsidP="00A027B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8B6D1F1" w14:textId="77777777" w:rsidR="00583F77" w:rsidRPr="00413E48" w:rsidRDefault="00583F77" w:rsidP="00A027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28A0F374" w14:textId="77777777" w:rsidR="00583F77" w:rsidRPr="00413E48" w:rsidRDefault="00583F77" w:rsidP="00A027B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83F77" w:rsidRPr="00413E48" w14:paraId="164C28C3" w14:textId="77777777" w:rsidTr="00583F77">
        <w:trPr>
          <w:trHeight w:val="118"/>
        </w:trPr>
        <w:tc>
          <w:tcPr>
            <w:tcW w:w="2649" w:type="pct"/>
          </w:tcPr>
          <w:p w14:paraId="44EE4F62" w14:textId="05775270" w:rsidR="00583F77" w:rsidRPr="00413E48" w:rsidRDefault="00512B03" w:rsidP="00A0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4" w:type="pct"/>
          </w:tcPr>
          <w:p w14:paraId="60E897F5" w14:textId="77777777" w:rsidR="00583F77" w:rsidRPr="00413E48" w:rsidRDefault="00583F77" w:rsidP="009F4D4F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pct"/>
          </w:tcPr>
          <w:p w14:paraId="5CAC721B" w14:textId="2F295D2F" w:rsidR="00583F77" w:rsidRPr="00413E48" w:rsidRDefault="00583F77" w:rsidP="009F4D4F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63,635</w:t>
            </w:r>
          </w:p>
        </w:tc>
        <w:tc>
          <w:tcPr>
            <w:tcW w:w="147" w:type="pct"/>
          </w:tcPr>
          <w:p w14:paraId="5EA2702A" w14:textId="77777777" w:rsidR="00583F77" w:rsidRPr="00413E48" w:rsidRDefault="00583F77" w:rsidP="00A027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18B5ECDA" w14:textId="7408FFCF" w:rsidR="00583F77" w:rsidRPr="00413E48" w:rsidRDefault="008B7A98" w:rsidP="00C12765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83F77"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583F77" w:rsidRPr="00413E48" w14:paraId="1E1DE2DE" w14:textId="77777777" w:rsidTr="00583F77">
        <w:trPr>
          <w:trHeight w:val="416"/>
        </w:trPr>
        <w:tc>
          <w:tcPr>
            <w:tcW w:w="2649" w:type="pct"/>
          </w:tcPr>
          <w:p w14:paraId="1B4FB2DF" w14:textId="631AC3F3" w:rsidR="00583F77" w:rsidRPr="00413E48" w:rsidRDefault="00583F77" w:rsidP="00A0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 - ราคาตามบัญชีสุทธิ</w:t>
            </w:r>
          </w:p>
        </w:tc>
        <w:tc>
          <w:tcPr>
            <w:tcW w:w="434" w:type="pct"/>
          </w:tcPr>
          <w:p w14:paraId="51E9A9A3" w14:textId="77777777" w:rsidR="00583F77" w:rsidRPr="00413E48" w:rsidRDefault="00583F77" w:rsidP="009F4D4F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7" w:type="pct"/>
          </w:tcPr>
          <w:p w14:paraId="66E5C93F" w14:textId="0287709E" w:rsidR="00583F77" w:rsidRPr="00413E48" w:rsidRDefault="00583F77" w:rsidP="009F4D4F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18666E99" w14:textId="77777777" w:rsidR="00583F77" w:rsidRPr="00413E48" w:rsidRDefault="00583F77" w:rsidP="00A027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2CADAEF6" w14:textId="267C2904" w:rsidR="00583F77" w:rsidRPr="00413E48" w:rsidRDefault="00583F77" w:rsidP="00A027B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83F77" w:rsidRPr="00413E48" w14:paraId="130C928E" w14:textId="77777777" w:rsidTr="00583F77">
        <w:trPr>
          <w:trHeight w:val="429"/>
        </w:trPr>
        <w:tc>
          <w:tcPr>
            <w:tcW w:w="2649" w:type="pct"/>
          </w:tcPr>
          <w:p w14:paraId="21462D62" w14:textId="1D257BAF" w:rsidR="00583F77" w:rsidRPr="00413E48" w:rsidRDefault="00583F77" w:rsidP="00A0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โอนไป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34" w:type="pct"/>
          </w:tcPr>
          <w:p w14:paraId="686CF19E" w14:textId="77777777" w:rsidR="00583F77" w:rsidRPr="00413E48" w:rsidRDefault="00583F77" w:rsidP="009F4D4F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7" w:type="pct"/>
          </w:tcPr>
          <w:p w14:paraId="1C47C5E5" w14:textId="7976DA5B" w:rsidR="00583F77" w:rsidRPr="00413E48" w:rsidRDefault="00583F77" w:rsidP="009F4D4F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,463)</w:t>
            </w:r>
          </w:p>
        </w:tc>
        <w:tc>
          <w:tcPr>
            <w:tcW w:w="147" w:type="pct"/>
          </w:tcPr>
          <w:p w14:paraId="087FAC00" w14:textId="77777777" w:rsidR="00583F77" w:rsidRPr="00413E48" w:rsidRDefault="00583F77" w:rsidP="00A027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24F62C41" w14:textId="53FDB6A5" w:rsidR="00583F77" w:rsidRPr="00413E48" w:rsidRDefault="00583F77" w:rsidP="00A027B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83F77" w:rsidRPr="00413E48" w14:paraId="1A4D79DD" w14:textId="77777777" w:rsidTr="00583F77">
        <w:trPr>
          <w:trHeight w:val="429"/>
        </w:trPr>
        <w:tc>
          <w:tcPr>
            <w:tcW w:w="2649" w:type="pct"/>
          </w:tcPr>
          <w:p w14:paraId="731A0553" w14:textId="143DF70F" w:rsidR="00583F77" w:rsidRPr="00413E48" w:rsidRDefault="00583F77" w:rsidP="00A02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34" w:type="pct"/>
          </w:tcPr>
          <w:p w14:paraId="23AC36D8" w14:textId="77777777" w:rsidR="00583F77" w:rsidRPr="00413E48" w:rsidRDefault="00583F77" w:rsidP="009F4D4F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7" w:type="pct"/>
          </w:tcPr>
          <w:p w14:paraId="09678837" w14:textId="50BD27D9" w:rsidR="00583F77" w:rsidRPr="00413E48" w:rsidRDefault="00583F77" w:rsidP="009F4D4F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,535)</w:t>
            </w:r>
          </w:p>
        </w:tc>
        <w:tc>
          <w:tcPr>
            <w:tcW w:w="147" w:type="pct"/>
          </w:tcPr>
          <w:p w14:paraId="63E15A0E" w14:textId="77777777" w:rsidR="00583F77" w:rsidRPr="00413E48" w:rsidRDefault="00583F77" w:rsidP="00A027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5748AE24" w14:textId="64A6F5D6" w:rsidR="00583F77" w:rsidRPr="00413E48" w:rsidRDefault="00583F77" w:rsidP="00A027BD">
            <w:pPr>
              <w:pStyle w:val="acctfourfigures"/>
              <w:tabs>
                <w:tab w:val="clear" w:pos="765"/>
                <w:tab w:val="decimal" w:pos="12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3)</w:t>
            </w:r>
          </w:p>
        </w:tc>
      </w:tr>
    </w:tbl>
    <w:p w14:paraId="5D2B9054" w14:textId="4126D692" w:rsidR="009A043A" w:rsidRPr="00413E48" w:rsidRDefault="009A043A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027DC1" w14:textId="1C9EF902" w:rsidR="009F4D4F" w:rsidRPr="00413E48" w:rsidRDefault="009F4D4F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3756E" w14:textId="7A7CBD2C" w:rsidR="009F4D4F" w:rsidRPr="00413E48" w:rsidRDefault="009F4D4F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723460" w14:textId="1E50163A" w:rsidR="009F4D4F" w:rsidRPr="00413E48" w:rsidRDefault="009F4D4F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717043" w14:textId="77EC6EDD" w:rsidR="009F4D4F" w:rsidRPr="00413E48" w:rsidRDefault="009F4D4F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65FACA" w14:textId="1752E8FC" w:rsidR="009F4D4F" w:rsidRPr="00413E48" w:rsidRDefault="009F4D4F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C0B79A" w14:textId="165087A8" w:rsidR="009F4D4F" w:rsidRPr="00413E48" w:rsidRDefault="009F4D4F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710369" w14:textId="4C9CA2A5" w:rsidR="009F4D4F" w:rsidRPr="00413E48" w:rsidRDefault="009F4D4F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186311" w14:textId="329D55D3" w:rsidR="009F4D4F" w:rsidRPr="00413E48" w:rsidRDefault="009F4D4F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F2408A" w14:textId="60A2D382" w:rsidR="009F4D4F" w:rsidRPr="00413E48" w:rsidRDefault="009F4D4F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91936" w14:textId="77777777" w:rsidR="009F4D4F" w:rsidRPr="00413E48" w:rsidRDefault="009F4D4F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2D60F" w14:textId="21AAB7EF" w:rsidR="00DB7E68" w:rsidRPr="00413E48" w:rsidRDefault="00995A84" w:rsidP="0078300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413E48">
        <w:rPr>
          <w:rFonts w:asciiTheme="majorBidi" w:hAnsiTheme="majorBidi" w:cstheme="majorBidi"/>
          <w:sz w:val="30"/>
          <w:szCs w:val="30"/>
          <w:u w:val="none"/>
        </w:rPr>
        <w:t>7</w:t>
      </w:r>
      <w:r w:rsidR="00783009" w:rsidRPr="00413E48">
        <w:rPr>
          <w:rFonts w:asciiTheme="majorBidi" w:hAnsiTheme="majorBidi" w:cstheme="majorBidi"/>
          <w:sz w:val="30"/>
          <w:szCs w:val="30"/>
          <w:u w:val="none"/>
        </w:rPr>
        <w:tab/>
      </w:r>
      <w:r w:rsidR="00ED29AA" w:rsidRPr="00413E48">
        <w:rPr>
          <w:rFonts w:asciiTheme="majorBidi" w:hAnsiTheme="majorBidi" w:cstheme="majorBidi"/>
          <w:sz w:val="30"/>
          <w:szCs w:val="30"/>
          <w:u w:val="none"/>
          <w:cs/>
        </w:rPr>
        <w:t>สัญญาเช่า</w:t>
      </w:r>
    </w:p>
    <w:p w14:paraId="3BCCFD58" w14:textId="77777777" w:rsidR="005A735D" w:rsidRPr="00413E48" w:rsidRDefault="005A735D" w:rsidP="00DB7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465FC12C" w14:textId="623F91E6" w:rsidR="00DB7E68" w:rsidRPr="00413E48" w:rsidRDefault="006A1C3A" w:rsidP="00DB7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413E4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ในฐานะผู้เช่า</w:t>
      </w:r>
    </w:p>
    <w:p w14:paraId="62827F03" w14:textId="4BB035D3" w:rsidR="00DB7E68" w:rsidRPr="00413E48" w:rsidRDefault="00DB7E68" w:rsidP="00DB7E68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9216" w:type="dxa"/>
        <w:tblInd w:w="54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40"/>
        <w:gridCol w:w="810"/>
        <w:gridCol w:w="1350"/>
        <w:gridCol w:w="106"/>
        <w:gridCol w:w="1334"/>
        <w:gridCol w:w="106"/>
        <w:gridCol w:w="1043"/>
        <w:gridCol w:w="111"/>
        <w:gridCol w:w="1116"/>
      </w:tblGrid>
      <w:tr w:rsidR="000C661E" w:rsidRPr="00413E48" w14:paraId="38E6B4C2" w14:textId="77777777" w:rsidTr="00914275">
        <w:trPr>
          <w:cantSplit/>
          <w:trHeight w:val="167"/>
          <w:tblHeader/>
        </w:trPr>
        <w:tc>
          <w:tcPr>
            <w:tcW w:w="3240" w:type="dxa"/>
            <w:shd w:val="clear" w:color="auto" w:fill="auto"/>
            <w:vAlign w:val="bottom"/>
          </w:tcPr>
          <w:p w14:paraId="0911BFF7" w14:textId="4CCB5C4E" w:rsidR="000C661E" w:rsidRPr="00413E48" w:rsidRDefault="000C661E" w:rsidP="00F51AE3">
            <w:pPr>
              <w:tabs>
                <w:tab w:val="left" w:pos="217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C2DBB9" w14:textId="405F27F3" w:rsidR="000C661E" w:rsidRPr="00413E48" w:rsidRDefault="000C661E" w:rsidP="00F51AE3">
            <w:pPr>
              <w:tabs>
                <w:tab w:val="left" w:pos="217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66" w:type="dxa"/>
            <w:gridSpan w:val="7"/>
            <w:shd w:val="clear" w:color="auto" w:fill="auto"/>
            <w:vAlign w:val="bottom"/>
          </w:tcPr>
          <w:p w14:paraId="72CD598F" w14:textId="1D8C65FA" w:rsidR="000C661E" w:rsidRPr="00413E48" w:rsidRDefault="000C661E" w:rsidP="00F51AE3">
            <w:pPr>
              <w:tabs>
                <w:tab w:val="left" w:pos="217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C661E" w:rsidRPr="00413E48" w14:paraId="6A09DC05" w14:textId="77777777" w:rsidTr="00914275">
        <w:trPr>
          <w:cantSplit/>
          <w:trHeight w:val="1060"/>
          <w:tblHeader/>
        </w:trPr>
        <w:tc>
          <w:tcPr>
            <w:tcW w:w="3240" w:type="dxa"/>
            <w:shd w:val="clear" w:color="auto" w:fill="auto"/>
            <w:vAlign w:val="bottom"/>
          </w:tcPr>
          <w:p w14:paraId="05B15318" w14:textId="77777777" w:rsidR="000C661E" w:rsidRPr="00413E48" w:rsidRDefault="000C661E" w:rsidP="000C661E">
            <w:pPr>
              <w:tabs>
                <w:tab w:val="left" w:pos="217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CD604F" w14:textId="645CC175" w:rsidR="000C661E" w:rsidRPr="00413E48" w:rsidRDefault="000C661E" w:rsidP="000C661E">
            <w:pPr>
              <w:pStyle w:val="acctfourfigures"/>
              <w:tabs>
                <w:tab w:val="left" w:pos="720"/>
              </w:tabs>
              <w:spacing w:line="240" w:lineRule="atLeast"/>
              <w:ind w:left="-37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13E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F4B76E" w14:textId="173B30E3" w:rsidR="000C661E" w:rsidRPr="00413E48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และส่วนปรับปรุงอาคาร</w:t>
            </w:r>
          </w:p>
        </w:tc>
        <w:tc>
          <w:tcPr>
            <w:tcW w:w="106" w:type="dxa"/>
            <w:shd w:val="clear" w:color="auto" w:fill="auto"/>
          </w:tcPr>
          <w:p w14:paraId="5D4C5838" w14:textId="77777777" w:rsidR="000C661E" w:rsidRPr="00413E48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14:paraId="54E14B76" w14:textId="77777777" w:rsidR="000C661E" w:rsidRPr="00413E48" w:rsidRDefault="000C661E" w:rsidP="000C661E">
            <w:pPr>
              <w:pStyle w:val="acctfourfigures"/>
              <w:tabs>
                <w:tab w:val="left" w:pos="720"/>
              </w:tabs>
              <w:spacing w:line="240" w:lineRule="atLeast"/>
              <w:ind w:right="-3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สินทรัพย์ให้เช่าตามสัญญาเช่าดำเนินงาน</w:t>
            </w:r>
          </w:p>
        </w:tc>
        <w:tc>
          <w:tcPr>
            <w:tcW w:w="106" w:type="dxa"/>
            <w:shd w:val="clear" w:color="auto" w:fill="auto"/>
          </w:tcPr>
          <w:p w14:paraId="6218D604" w14:textId="77777777" w:rsidR="000C661E" w:rsidRPr="00413E48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43" w:type="dxa"/>
            <w:shd w:val="clear" w:color="auto" w:fill="auto"/>
            <w:vAlign w:val="bottom"/>
            <w:hideMark/>
          </w:tcPr>
          <w:p w14:paraId="789BE8F5" w14:textId="77777777" w:rsidR="000C661E" w:rsidRPr="00413E48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  <w:p w14:paraId="6DD743B9" w14:textId="2BF88891" w:rsidR="000C661E" w:rsidRPr="00413E48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ไม่มีตัวตน</w:t>
            </w:r>
          </w:p>
        </w:tc>
        <w:tc>
          <w:tcPr>
            <w:tcW w:w="111" w:type="dxa"/>
            <w:shd w:val="clear" w:color="auto" w:fill="auto"/>
          </w:tcPr>
          <w:p w14:paraId="764DFC1A" w14:textId="77777777" w:rsidR="000C661E" w:rsidRPr="00413E48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  <w:hideMark/>
          </w:tcPr>
          <w:p w14:paraId="28CD60DE" w14:textId="77777777" w:rsidR="000C661E" w:rsidRPr="00413E48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C661E" w:rsidRPr="00413E48" w14:paraId="6717BEC4" w14:textId="77777777" w:rsidTr="00914275">
        <w:trPr>
          <w:cantSplit/>
          <w:trHeight w:val="103"/>
          <w:tblHeader/>
        </w:trPr>
        <w:tc>
          <w:tcPr>
            <w:tcW w:w="3240" w:type="dxa"/>
            <w:shd w:val="clear" w:color="auto" w:fill="auto"/>
          </w:tcPr>
          <w:p w14:paraId="174A8E93" w14:textId="77777777" w:rsidR="000C661E" w:rsidRPr="00413E48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0756FFDF" w14:textId="1030BDBE" w:rsidR="000C661E" w:rsidRPr="00413E48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6" w:type="dxa"/>
            <w:gridSpan w:val="7"/>
            <w:shd w:val="clear" w:color="auto" w:fill="auto"/>
          </w:tcPr>
          <w:p w14:paraId="224C6051" w14:textId="38EBE1A3" w:rsidR="000C661E" w:rsidRPr="00413E48" w:rsidRDefault="000C661E" w:rsidP="000C66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C661E" w:rsidRPr="00413E48" w14:paraId="459B3EF9" w14:textId="77777777" w:rsidTr="00914275">
        <w:trPr>
          <w:cantSplit/>
          <w:trHeight w:val="167"/>
        </w:trPr>
        <w:tc>
          <w:tcPr>
            <w:tcW w:w="3240" w:type="dxa"/>
            <w:shd w:val="clear" w:color="auto" w:fill="auto"/>
            <w:hideMark/>
          </w:tcPr>
          <w:p w14:paraId="14FE6003" w14:textId="77777777" w:rsidR="000C661E" w:rsidRPr="00413E48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B621C3" w14:textId="77777777" w:rsidR="000C661E" w:rsidRPr="00413E48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3A2B67" w14:textId="77777777" w:rsidR="000C661E" w:rsidRPr="00413E48" w:rsidRDefault="000C661E" w:rsidP="000C661E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6" w:type="dxa"/>
            <w:shd w:val="clear" w:color="auto" w:fill="auto"/>
          </w:tcPr>
          <w:p w14:paraId="62983DE8" w14:textId="77777777" w:rsidR="000C661E" w:rsidRPr="00413E48" w:rsidRDefault="000C661E" w:rsidP="000C661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58BCEEB" w14:textId="77777777" w:rsidR="000C661E" w:rsidRPr="00413E48" w:rsidRDefault="000C661E" w:rsidP="000C661E">
            <w:pPr>
              <w:pStyle w:val="acctfourfigures"/>
              <w:tabs>
                <w:tab w:val="decimal" w:pos="70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6" w:type="dxa"/>
            <w:shd w:val="clear" w:color="auto" w:fill="auto"/>
          </w:tcPr>
          <w:p w14:paraId="5F8DB47B" w14:textId="77777777" w:rsidR="000C661E" w:rsidRPr="00413E48" w:rsidRDefault="000C661E" w:rsidP="000C66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5A51CBD7" w14:textId="77777777" w:rsidR="000C661E" w:rsidRPr="00413E48" w:rsidRDefault="000C661E" w:rsidP="000C661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1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" w:type="dxa"/>
            <w:shd w:val="clear" w:color="auto" w:fill="auto"/>
          </w:tcPr>
          <w:p w14:paraId="0F05EC4C" w14:textId="77777777" w:rsidR="000C661E" w:rsidRPr="00413E48" w:rsidRDefault="000C661E" w:rsidP="000C661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146D661" w14:textId="77777777" w:rsidR="000C661E" w:rsidRPr="00413E48" w:rsidRDefault="000C661E" w:rsidP="000C661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0C661E" w:rsidRPr="00413E48" w14:paraId="5FB77F5C" w14:textId="77777777" w:rsidTr="00914275">
        <w:trPr>
          <w:cantSplit/>
          <w:trHeight w:val="167"/>
        </w:trPr>
        <w:tc>
          <w:tcPr>
            <w:tcW w:w="3240" w:type="dxa"/>
            <w:shd w:val="clear" w:color="auto" w:fill="auto"/>
            <w:hideMark/>
          </w:tcPr>
          <w:p w14:paraId="6FCBBA7C" w14:textId="3D16C1BA" w:rsidR="000C661E" w:rsidRPr="00413E48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BE13B1" w14:textId="6F7410F6" w:rsidR="000C661E" w:rsidRPr="00413E48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0655D4" w14:textId="39869B5F" w:rsidR="000C661E" w:rsidRPr="00413E48" w:rsidRDefault="008B7A98" w:rsidP="000C661E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C661E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C661E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C661E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06" w:type="dxa"/>
            <w:shd w:val="clear" w:color="auto" w:fill="auto"/>
          </w:tcPr>
          <w:p w14:paraId="0B0FEE95" w14:textId="77777777" w:rsidR="000C661E" w:rsidRPr="00413E48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D4090EF" w14:textId="7C6E2384" w:rsidR="000C661E" w:rsidRPr="00413E48" w:rsidRDefault="008B7A98" w:rsidP="000C661E">
            <w:pPr>
              <w:pStyle w:val="acctfourfigures"/>
              <w:tabs>
                <w:tab w:val="clear" w:pos="765"/>
                <w:tab w:val="decimal" w:pos="12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C661E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C661E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35,36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6" w:type="dxa"/>
            <w:shd w:val="clear" w:color="auto" w:fill="auto"/>
          </w:tcPr>
          <w:p w14:paraId="3105139E" w14:textId="77777777" w:rsidR="000C661E" w:rsidRPr="00413E48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2ACE525E" w14:textId="624BCED1" w:rsidR="000C661E" w:rsidRPr="00413E48" w:rsidRDefault="000C661E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4,79</w:t>
            </w:r>
            <w:r w:rsidR="00C759E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1" w:type="dxa"/>
            <w:shd w:val="clear" w:color="auto" w:fill="auto"/>
          </w:tcPr>
          <w:p w14:paraId="483A9BF1" w14:textId="77777777" w:rsidR="000C661E" w:rsidRPr="00413E48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2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B7D4472" w14:textId="5DEA0814" w:rsidR="000C661E" w:rsidRPr="00413E48" w:rsidRDefault="000C661E" w:rsidP="00EE0B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4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Cs/>
                <w:sz w:val="30"/>
                <w:szCs w:val="30"/>
              </w:rPr>
              <w:t>4,769,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="00C759E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0C661E" w:rsidRPr="00413E48" w14:paraId="228E47C7" w14:textId="77777777" w:rsidTr="00914275">
        <w:trPr>
          <w:cantSplit/>
          <w:trHeight w:val="167"/>
        </w:trPr>
        <w:tc>
          <w:tcPr>
            <w:tcW w:w="3240" w:type="dxa"/>
            <w:shd w:val="clear" w:color="auto" w:fill="auto"/>
            <w:vAlign w:val="bottom"/>
            <w:hideMark/>
          </w:tcPr>
          <w:p w14:paraId="1D9DE43C" w14:textId="77777777" w:rsidR="000C661E" w:rsidRPr="00413E48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499648" w14:textId="52BB9584" w:rsidR="000C661E" w:rsidRPr="00413E48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1722BF" w14:textId="728338B5" w:rsidR="000C661E" w:rsidRPr="00413E48" w:rsidRDefault="000C661E" w:rsidP="000C661E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14:paraId="5618A3FF" w14:textId="77777777" w:rsidR="000C661E" w:rsidRPr="00413E48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A583F9D" w14:textId="39FE690E" w:rsidR="000C661E" w:rsidRPr="00413E48" w:rsidRDefault="008B7A98" w:rsidP="000C661E">
            <w:pPr>
              <w:pStyle w:val="acctfourfigures"/>
              <w:tabs>
                <w:tab w:val="clear" w:pos="765"/>
                <w:tab w:val="decimal" w:pos="12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C661E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C661E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,949</w:t>
            </w:r>
          </w:p>
        </w:tc>
        <w:tc>
          <w:tcPr>
            <w:tcW w:w="106" w:type="dxa"/>
            <w:shd w:val="clear" w:color="auto" w:fill="auto"/>
          </w:tcPr>
          <w:p w14:paraId="768D1292" w14:textId="77777777" w:rsidR="000C661E" w:rsidRPr="00413E48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1D0E4F25" w14:textId="0453F142" w:rsidR="000C661E" w:rsidRPr="00413E48" w:rsidRDefault="000C661E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-</w:t>
            </w:r>
          </w:p>
        </w:tc>
        <w:tc>
          <w:tcPr>
            <w:tcW w:w="111" w:type="dxa"/>
            <w:shd w:val="clear" w:color="auto" w:fill="auto"/>
          </w:tcPr>
          <w:p w14:paraId="48FF0BB1" w14:textId="77777777" w:rsidR="000C661E" w:rsidRPr="00413E48" w:rsidRDefault="000C661E" w:rsidP="000C66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22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B70698D" w14:textId="13F2612B" w:rsidR="000C661E" w:rsidRPr="00413E48" w:rsidRDefault="00EE0BB6" w:rsidP="00EE0B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4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</w:t>
            </w:r>
            <w:r w:rsidR="008B7A98" w:rsidRPr="00413E4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  <w:r w:rsidR="000C661E" w:rsidRPr="00413E48">
              <w:rPr>
                <w:rFonts w:asciiTheme="majorBidi" w:hAnsiTheme="majorBidi" w:cstheme="majorBidi"/>
                <w:bCs/>
                <w:sz w:val="30"/>
                <w:szCs w:val="30"/>
              </w:rPr>
              <w:t>37,58</w:t>
            </w:r>
            <w:r w:rsidR="008B7A98" w:rsidRPr="00413E4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</w:tr>
      <w:tr w:rsidR="000C661E" w:rsidRPr="00413E48" w14:paraId="135DFA32" w14:textId="77777777" w:rsidTr="00914275">
        <w:trPr>
          <w:cantSplit/>
          <w:trHeight w:val="167"/>
        </w:trPr>
        <w:tc>
          <w:tcPr>
            <w:tcW w:w="3240" w:type="dxa"/>
            <w:shd w:val="clear" w:color="auto" w:fill="auto"/>
            <w:vAlign w:val="bottom"/>
          </w:tcPr>
          <w:p w14:paraId="5812BB39" w14:textId="0FF4FEFA" w:rsidR="000C661E" w:rsidRPr="00413E48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โอนไปอสังหาริมทรัพย์เพื่อการลงทุน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A55A4A" w14:textId="27EAE7CB" w:rsidR="000C661E" w:rsidRPr="00413E48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85A7E5" w14:textId="4290A934" w:rsidR="000C661E" w:rsidRPr="00413E48" w:rsidRDefault="000C661E" w:rsidP="000C661E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 </w:t>
            </w:r>
            <w:r w:rsidRPr="00413E4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8B7A98" w:rsidRPr="00413E4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B7A98" w:rsidRPr="00413E4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</w:t>
            </w:r>
            <w:r w:rsidRPr="00413E4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55)</w:t>
            </w:r>
          </w:p>
        </w:tc>
        <w:tc>
          <w:tcPr>
            <w:tcW w:w="106" w:type="dxa"/>
            <w:shd w:val="clear" w:color="auto" w:fill="auto"/>
          </w:tcPr>
          <w:p w14:paraId="7CE56F95" w14:textId="77777777" w:rsidR="000C661E" w:rsidRPr="00413E48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8F68F35" w14:textId="45060170" w:rsidR="000C661E" w:rsidRPr="00413E48" w:rsidRDefault="000C661E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-</w:t>
            </w:r>
          </w:p>
        </w:tc>
        <w:tc>
          <w:tcPr>
            <w:tcW w:w="106" w:type="dxa"/>
            <w:shd w:val="clear" w:color="auto" w:fill="auto"/>
          </w:tcPr>
          <w:p w14:paraId="75E0A344" w14:textId="77777777" w:rsidR="000C661E" w:rsidRPr="00413E48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5E45EB0" w14:textId="62D8B8B2" w:rsidR="000C661E" w:rsidRPr="00413E48" w:rsidRDefault="000C661E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-</w:t>
            </w:r>
          </w:p>
        </w:tc>
        <w:tc>
          <w:tcPr>
            <w:tcW w:w="111" w:type="dxa"/>
            <w:shd w:val="clear" w:color="auto" w:fill="auto"/>
          </w:tcPr>
          <w:p w14:paraId="651170DC" w14:textId="77777777" w:rsidR="000C661E" w:rsidRPr="00413E48" w:rsidRDefault="000C661E" w:rsidP="000C661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22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923897A" w14:textId="279F7086" w:rsidR="000C661E" w:rsidRPr="00413E48" w:rsidRDefault="000C661E" w:rsidP="00EE0B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4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8B7A98" w:rsidRPr="00413E4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10</w:t>
            </w:r>
            <w:r w:rsidRPr="00413E48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8B7A98" w:rsidRPr="00413E4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0</w:t>
            </w:r>
            <w:r w:rsidRPr="00413E48">
              <w:rPr>
                <w:rFonts w:asciiTheme="majorBidi" w:hAnsiTheme="majorBidi" w:cstheme="majorBidi"/>
                <w:bCs/>
                <w:sz w:val="30"/>
                <w:szCs w:val="30"/>
              </w:rPr>
              <w:t>55)</w:t>
            </w:r>
          </w:p>
        </w:tc>
      </w:tr>
      <w:tr w:rsidR="000C661E" w:rsidRPr="00413E48" w14:paraId="026B8EAE" w14:textId="77777777" w:rsidTr="00914275">
        <w:trPr>
          <w:cantSplit/>
          <w:trHeight w:val="167"/>
        </w:trPr>
        <w:tc>
          <w:tcPr>
            <w:tcW w:w="3240" w:type="dxa"/>
            <w:shd w:val="clear" w:color="auto" w:fill="auto"/>
            <w:hideMark/>
          </w:tcPr>
          <w:p w14:paraId="47645304" w14:textId="77777777" w:rsidR="000C661E" w:rsidRPr="00413E48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โอนไปยานพาหนะรอการขาย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D1A35B" w14:textId="6DFD9758" w:rsidR="000C661E" w:rsidRPr="00413E48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74D144" w14:textId="3E9D4514" w:rsidR="000C661E" w:rsidRPr="00413E48" w:rsidRDefault="000C661E" w:rsidP="000C661E">
            <w:pPr>
              <w:pStyle w:val="acctfourfigures"/>
              <w:tabs>
                <w:tab w:val="clear" w:pos="765"/>
                <w:tab w:val="decimal" w:pos="792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    -</w:t>
            </w:r>
          </w:p>
        </w:tc>
        <w:tc>
          <w:tcPr>
            <w:tcW w:w="106" w:type="dxa"/>
            <w:shd w:val="clear" w:color="auto" w:fill="auto"/>
          </w:tcPr>
          <w:p w14:paraId="7FB59F8B" w14:textId="77777777" w:rsidR="000C661E" w:rsidRPr="00413E48" w:rsidRDefault="000C661E" w:rsidP="000C661E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5B68856" w14:textId="7CE938C1" w:rsidR="000C661E" w:rsidRPr="00413E48" w:rsidRDefault="000C661E" w:rsidP="000C661E">
            <w:pPr>
              <w:pStyle w:val="acctfourfigures"/>
              <w:tabs>
                <w:tab w:val="clear" w:pos="765"/>
                <w:tab w:val="decimal" w:pos="12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64)</w:t>
            </w:r>
          </w:p>
        </w:tc>
        <w:tc>
          <w:tcPr>
            <w:tcW w:w="106" w:type="dxa"/>
            <w:shd w:val="clear" w:color="auto" w:fill="auto"/>
          </w:tcPr>
          <w:p w14:paraId="76993A5C" w14:textId="77777777" w:rsidR="000C661E" w:rsidRPr="00413E48" w:rsidRDefault="000C661E" w:rsidP="000C661E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6F60C3A5" w14:textId="10AB65C6" w:rsidR="000C661E" w:rsidRPr="00413E48" w:rsidRDefault="000C661E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-</w:t>
            </w:r>
          </w:p>
        </w:tc>
        <w:tc>
          <w:tcPr>
            <w:tcW w:w="111" w:type="dxa"/>
            <w:shd w:val="clear" w:color="auto" w:fill="auto"/>
          </w:tcPr>
          <w:p w14:paraId="6E3E8441" w14:textId="77777777" w:rsidR="000C661E" w:rsidRPr="00413E48" w:rsidRDefault="000C661E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F64A06E" w14:textId="38EDEA7C" w:rsidR="000C661E" w:rsidRPr="00413E48" w:rsidRDefault="000C661E" w:rsidP="00EE0B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4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Cs/>
                <w:sz w:val="30"/>
                <w:szCs w:val="30"/>
              </w:rPr>
              <w:t>(38,</w:t>
            </w:r>
            <w:r w:rsidR="008B7A98" w:rsidRPr="00413E4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Pr="00413E48">
              <w:rPr>
                <w:rFonts w:asciiTheme="majorBidi" w:hAnsiTheme="majorBidi" w:cstheme="majorBidi"/>
                <w:bCs/>
                <w:sz w:val="30"/>
                <w:szCs w:val="30"/>
              </w:rPr>
              <w:t>64)</w:t>
            </w:r>
          </w:p>
        </w:tc>
      </w:tr>
      <w:tr w:rsidR="000C661E" w:rsidRPr="00413E48" w14:paraId="025ADDE6" w14:textId="77777777" w:rsidTr="00914275">
        <w:trPr>
          <w:cantSplit/>
          <w:trHeight w:val="167"/>
        </w:trPr>
        <w:tc>
          <w:tcPr>
            <w:tcW w:w="3240" w:type="dxa"/>
            <w:shd w:val="clear" w:color="auto" w:fill="auto"/>
          </w:tcPr>
          <w:p w14:paraId="19C55C48" w14:textId="416C96EF" w:rsidR="000C661E" w:rsidRPr="00413E48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left="222" w:right="-42" w:hanging="2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โอนจากสินทรัพย์ให้เช่าตามสัญญาเช่า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71F15A" w14:textId="34A3F226" w:rsidR="000C661E" w:rsidRPr="00413E48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44D035" w14:textId="326FD2E1" w:rsidR="000C661E" w:rsidRPr="00413E48" w:rsidRDefault="000C661E" w:rsidP="000C661E">
            <w:pPr>
              <w:pStyle w:val="acctfourfigures"/>
              <w:tabs>
                <w:tab w:val="clear" w:pos="765"/>
                <w:tab w:val="decimal" w:pos="792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    -</w:t>
            </w:r>
          </w:p>
        </w:tc>
        <w:tc>
          <w:tcPr>
            <w:tcW w:w="106" w:type="dxa"/>
            <w:shd w:val="clear" w:color="auto" w:fill="auto"/>
          </w:tcPr>
          <w:p w14:paraId="2227A0A7" w14:textId="77777777" w:rsidR="000C661E" w:rsidRPr="00413E48" w:rsidRDefault="000C661E" w:rsidP="000C661E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54AE0F6" w14:textId="53780B88" w:rsidR="000C661E" w:rsidRPr="00413E48" w:rsidRDefault="008B7A98" w:rsidP="000C661E">
            <w:pPr>
              <w:pStyle w:val="acctfourfigures"/>
              <w:tabs>
                <w:tab w:val="clear" w:pos="765"/>
                <w:tab w:val="decimal" w:pos="12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0C661E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5,784</w:t>
            </w:r>
          </w:p>
        </w:tc>
        <w:tc>
          <w:tcPr>
            <w:tcW w:w="106" w:type="dxa"/>
            <w:shd w:val="clear" w:color="auto" w:fill="auto"/>
          </w:tcPr>
          <w:p w14:paraId="04A52359" w14:textId="77777777" w:rsidR="000C661E" w:rsidRPr="00413E48" w:rsidRDefault="000C661E" w:rsidP="000C661E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E49C8F9" w14:textId="74D10474" w:rsidR="000C661E" w:rsidRPr="00413E48" w:rsidRDefault="000C661E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-</w:t>
            </w:r>
          </w:p>
        </w:tc>
        <w:tc>
          <w:tcPr>
            <w:tcW w:w="111" w:type="dxa"/>
            <w:shd w:val="clear" w:color="auto" w:fill="auto"/>
          </w:tcPr>
          <w:p w14:paraId="7FAFE8C5" w14:textId="77777777" w:rsidR="000C661E" w:rsidRPr="00413E48" w:rsidRDefault="000C661E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A81D87C" w14:textId="4FD21BC5" w:rsidR="000C661E" w:rsidRPr="00413E48" w:rsidRDefault="008B7A98" w:rsidP="00EE0B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4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11</w:t>
            </w:r>
            <w:r w:rsidR="000C661E" w:rsidRPr="00413E48">
              <w:rPr>
                <w:rFonts w:asciiTheme="majorBidi" w:hAnsiTheme="majorBidi" w:cstheme="majorBidi"/>
                <w:bCs/>
                <w:sz w:val="30"/>
                <w:szCs w:val="30"/>
              </w:rPr>
              <w:t>5,784</w:t>
            </w:r>
          </w:p>
        </w:tc>
      </w:tr>
      <w:tr w:rsidR="000C661E" w:rsidRPr="00413E48" w14:paraId="11B1962D" w14:textId="77777777" w:rsidTr="00914275">
        <w:trPr>
          <w:cantSplit/>
          <w:trHeight w:val="167"/>
        </w:trPr>
        <w:tc>
          <w:tcPr>
            <w:tcW w:w="3240" w:type="dxa"/>
            <w:shd w:val="clear" w:color="auto" w:fill="auto"/>
          </w:tcPr>
          <w:p w14:paraId="034B759D" w14:textId="03336510" w:rsidR="000C661E" w:rsidRPr="00413E48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-4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วัดมูลค่าใหม่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EBB140" w14:textId="108D5F78" w:rsidR="000C661E" w:rsidRPr="00413E48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FB93FB" w14:textId="570B0F6E" w:rsidR="000C661E" w:rsidRPr="00413E48" w:rsidRDefault="008B7A98" w:rsidP="000C661E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0C661E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C661E" w:rsidRPr="00413E4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06" w:type="dxa"/>
            <w:shd w:val="clear" w:color="auto" w:fill="auto"/>
          </w:tcPr>
          <w:p w14:paraId="75DA9034" w14:textId="77777777" w:rsidR="000C661E" w:rsidRPr="00413E48" w:rsidRDefault="000C661E" w:rsidP="000C661E">
            <w:pPr>
              <w:pStyle w:val="acctfourfigures"/>
              <w:tabs>
                <w:tab w:val="decimal" w:pos="61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CDB17B8" w14:textId="2A7A6C3C" w:rsidR="000C661E" w:rsidRPr="00413E48" w:rsidRDefault="000C661E" w:rsidP="000C661E">
            <w:pPr>
              <w:pStyle w:val="acctfourfigures"/>
              <w:tabs>
                <w:tab w:val="clear" w:pos="765"/>
                <w:tab w:val="decimal" w:pos="714"/>
                <w:tab w:val="left" w:pos="888"/>
                <w:tab w:val="decimal" w:pos="12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    -</w:t>
            </w:r>
          </w:p>
        </w:tc>
        <w:tc>
          <w:tcPr>
            <w:tcW w:w="106" w:type="dxa"/>
            <w:shd w:val="clear" w:color="auto" w:fill="auto"/>
          </w:tcPr>
          <w:p w14:paraId="5C29DF5C" w14:textId="77777777" w:rsidR="000C661E" w:rsidRPr="00413E48" w:rsidRDefault="000C661E" w:rsidP="000C661E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D6AAD61" w14:textId="50DED067" w:rsidR="000C661E" w:rsidRPr="00413E48" w:rsidRDefault="000C661E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-</w:t>
            </w:r>
          </w:p>
        </w:tc>
        <w:tc>
          <w:tcPr>
            <w:tcW w:w="111" w:type="dxa"/>
            <w:shd w:val="clear" w:color="auto" w:fill="auto"/>
          </w:tcPr>
          <w:p w14:paraId="108A3DBB" w14:textId="77777777" w:rsidR="000C661E" w:rsidRPr="00413E48" w:rsidRDefault="000C661E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26EDA18" w14:textId="35FFFB54" w:rsidR="000C661E" w:rsidRPr="00413E48" w:rsidRDefault="008B7A98" w:rsidP="00EE0B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4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10</w:t>
            </w:r>
            <w:r w:rsidR="000C661E" w:rsidRPr="00413E48">
              <w:rPr>
                <w:rFonts w:asciiTheme="majorBidi" w:hAnsiTheme="majorBidi" w:cstheme="majorBidi"/>
                <w:bCs/>
                <w:sz w:val="30"/>
                <w:szCs w:val="30"/>
              </w:rPr>
              <w:t>,3</w:t>
            </w:r>
            <w:r w:rsidRPr="00413E4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10</w:t>
            </w:r>
          </w:p>
        </w:tc>
      </w:tr>
      <w:tr w:rsidR="000C661E" w:rsidRPr="00413E48" w14:paraId="634E35F9" w14:textId="77777777" w:rsidTr="00914275">
        <w:trPr>
          <w:cantSplit/>
          <w:trHeight w:val="250"/>
        </w:trPr>
        <w:tc>
          <w:tcPr>
            <w:tcW w:w="3240" w:type="dxa"/>
            <w:shd w:val="clear" w:color="auto" w:fill="auto"/>
            <w:vAlign w:val="bottom"/>
            <w:hideMark/>
          </w:tcPr>
          <w:p w14:paraId="734D6048" w14:textId="37D2FA81" w:rsidR="000C661E" w:rsidRPr="00413E48" w:rsidRDefault="000C661E" w:rsidP="00B16927">
            <w:pPr>
              <w:pStyle w:val="acctfourfigures"/>
              <w:tabs>
                <w:tab w:val="decimal" w:pos="727"/>
              </w:tabs>
              <w:spacing w:line="240" w:lineRule="atLeast"/>
              <w:ind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/ 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ค่าตัดจำหน่ายสำหรับงวด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A739767" w14:textId="1A9432E5" w:rsidR="000C661E" w:rsidRPr="00413E48" w:rsidRDefault="000C661E" w:rsidP="000C66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434E4" w14:textId="23A433C7" w:rsidR="000C661E" w:rsidRPr="00413E48" w:rsidRDefault="000C661E" w:rsidP="000C661E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3BAA724B" w14:textId="77777777" w:rsidR="000C661E" w:rsidRPr="00413E48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4EF77CC" w14:textId="63848269" w:rsidR="000C661E" w:rsidRPr="00413E48" w:rsidRDefault="000C661E" w:rsidP="000C661E">
            <w:pPr>
              <w:pStyle w:val="acctfourfigures"/>
              <w:tabs>
                <w:tab w:val="clear" w:pos="765"/>
                <w:tab w:val="decimal" w:pos="12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4,774)</w:t>
            </w:r>
          </w:p>
        </w:tc>
        <w:tc>
          <w:tcPr>
            <w:tcW w:w="106" w:type="dxa"/>
            <w:shd w:val="clear" w:color="auto" w:fill="auto"/>
          </w:tcPr>
          <w:p w14:paraId="41D38AB3" w14:textId="77777777" w:rsidR="000C661E" w:rsidRPr="00413E48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6B7CDAB4" w14:textId="746C761B" w:rsidR="000C661E" w:rsidRPr="00413E48" w:rsidRDefault="000C661E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3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(7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C759E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14:paraId="2FDF17E3" w14:textId="77777777" w:rsidR="000C661E" w:rsidRPr="00413E48" w:rsidRDefault="000C661E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CA439E8" w14:textId="4240B574" w:rsidR="000C661E" w:rsidRPr="00413E48" w:rsidRDefault="000C661E" w:rsidP="00EE0B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4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8B7A98" w:rsidRPr="00413E4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  <w:r w:rsidRPr="00413E48">
              <w:rPr>
                <w:rFonts w:asciiTheme="majorBidi" w:hAnsiTheme="majorBidi" w:cstheme="majorBidi"/>
                <w:bCs/>
                <w:sz w:val="30"/>
                <w:szCs w:val="30"/>
              </w:rPr>
              <w:t>56,</w:t>
            </w:r>
            <w:r w:rsidR="00914275" w:rsidRPr="00413E48">
              <w:rPr>
                <w:rFonts w:asciiTheme="majorBidi" w:hAnsiTheme="majorBidi" w:cstheme="majorBidi"/>
                <w:bCs/>
                <w:sz w:val="30"/>
                <w:szCs w:val="30"/>
              </w:rPr>
              <w:t>692</w:t>
            </w:r>
            <w:r w:rsidRPr="00413E48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0C661E" w:rsidRPr="00413E48" w14:paraId="7A7C9084" w14:textId="77777777" w:rsidTr="00914275">
        <w:trPr>
          <w:cantSplit/>
          <w:trHeight w:val="167"/>
        </w:trPr>
        <w:tc>
          <w:tcPr>
            <w:tcW w:w="3240" w:type="dxa"/>
            <w:shd w:val="clear" w:color="auto" w:fill="auto"/>
            <w:hideMark/>
          </w:tcPr>
          <w:p w14:paraId="4A79703E" w14:textId="0F26AE20" w:rsidR="000C661E" w:rsidRPr="00413E48" w:rsidRDefault="000C661E" w:rsidP="000C661E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3CBBF" w14:textId="42714CCA" w:rsidR="000C661E" w:rsidRPr="00413E48" w:rsidRDefault="000C661E" w:rsidP="000C661E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C3454" w14:textId="420D2797" w:rsidR="000C661E" w:rsidRPr="00413E48" w:rsidRDefault="008B7A98" w:rsidP="000C661E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C661E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,494,5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914275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6" w:type="dxa"/>
            <w:shd w:val="clear" w:color="auto" w:fill="auto"/>
          </w:tcPr>
          <w:p w14:paraId="2C980240" w14:textId="77777777" w:rsidR="000C661E" w:rsidRPr="00413E48" w:rsidRDefault="000C661E" w:rsidP="000C661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9B1A01" w14:textId="66C6C984" w:rsidR="000C661E" w:rsidRPr="00413E48" w:rsidRDefault="008B7A98" w:rsidP="000C661E">
            <w:pPr>
              <w:pStyle w:val="acctfourfigures"/>
              <w:tabs>
                <w:tab w:val="clear" w:pos="765"/>
                <w:tab w:val="decimal" w:pos="120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C661E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,33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0C661E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0C661E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914275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6" w:type="dxa"/>
            <w:shd w:val="clear" w:color="auto" w:fill="auto"/>
          </w:tcPr>
          <w:p w14:paraId="7F418083" w14:textId="77777777" w:rsidR="000C661E" w:rsidRPr="00413E48" w:rsidRDefault="000C661E" w:rsidP="000C661E">
            <w:pPr>
              <w:pStyle w:val="acctfourfigures"/>
              <w:tabs>
                <w:tab w:val="decimal" w:pos="709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EC0DDD" w14:textId="1732FB84" w:rsidR="000C661E" w:rsidRPr="00413E48" w:rsidRDefault="000C661E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2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4,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11" w:type="dxa"/>
            <w:shd w:val="clear" w:color="auto" w:fill="auto"/>
          </w:tcPr>
          <w:p w14:paraId="10DC9CE6" w14:textId="77777777" w:rsidR="000C661E" w:rsidRPr="00413E48" w:rsidRDefault="000C661E" w:rsidP="000C661E">
            <w:pPr>
              <w:pStyle w:val="acctfourfigures"/>
              <w:tabs>
                <w:tab w:val="clear" w:pos="765"/>
              </w:tabs>
              <w:spacing w:line="240" w:lineRule="atLeast"/>
              <w:ind w:right="-2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BCD36" w14:textId="427A2467" w:rsidR="000C661E" w:rsidRPr="00413E48" w:rsidRDefault="000C661E" w:rsidP="00EE0B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8,649</w:t>
            </w:r>
          </w:p>
        </w:tc>
      </w:tr>
    </w:tbl>
    <w:p w14:paraId="375BD211" w14:textId="404A216B" w:rsidR="00EC5428" w:rsidRPr="00413E48" w:rsidRDefault="00606337" w:rsidP="00EA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  <w:r w:rsidRPr="00413E48">
        <w:rPr>
          <w:rFonts w:asciiTheme="majorBidi" w:hAnsiTheme="majorBidi" w:cstheme="majorBidi" w:hint="cs"/>
          <w:spacing w:val="-2"/>
          <w:sz w:val="22"/>
          <w:szCs w:val="22"/>
          <w:cs/>
        </w:rPr>
        <w:t xml:space="preserve"> </w:t>
      </w:r>
    </w:p>
    <w:p w14:paraId="38BAC78B" w14:textId="1A2AF6A1" w:rsidR="00894E8C" w:rsidRPr="00413E48" w:rsidRDefault="00606337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13E48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Pr="00413E48">
        <w:rPr>
          <w:rFonts w:asciiTheme="majorBidi" w:hAnsiTheme="majorBidi" w:cstheme="majorBidi"/>
          <w:sz w:val="30"/>
          <w:szCs w:val="30"/>
        </w:rPr>
        <w:t xml:space="preserve">566 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>กลุ่มบริษัทได้เปลี่ยนแปลงสัญญาเช่าที่ดินและอาคารกับ</w:t>
      </w:r>
      <w:r w:rsidR="003123DB" w:rsidRPr="00413E48">
        <w:rPr>
          <w:rFonts w:asciiTheme="majorBidi" w:hAnsiTheme="majorBidi" w:cstheme="majorBidi" w:hint="cs"/>
          <w:sz w:val="30"/>
          <w:szCs w:val="30"/>
          <w:cs/>
        </w:rPr>
        <w:t>ผู้ให้เช่ารายหนึ่ง</w:t>
      </w:r>
      <w:r w:rsidR="00995A84"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 xml:space="preserve">โดยเปลี่ยนแปลงอายุของสัญญาเช่าและสิ่งตอบแทนสำหรับสัญญาเช่า กลุ่มบริษัทได้วัดมูลค่าของทรัพย์สินสิทธิการใช้ใหม่ มีผลทำให้สินทรัพย์สิทธิการใช้ของกลุ่มบริษัทเพิ่มขึ้น </w:t>
      </w:r>
      <w:r w:rsidR="008B7A98" w:rsidRPr="00413E48">
        <w:rPr>
          <w:rFonts w:asciiTheme="majorBidi" w:hAnsiTheme="majorBidi" w:cstheme="majorBidi"/>
          <w:sz w:val="30"/>
          <w:szCs w:val="30"/>
        </w:rPr>
        <w:t>10</w:t>
      </w:r>
      <w:r w:rsidRPr="00413E48">
        <w:rPr>
          <w:rFonts w:asciiTheme="majorBidi" w:hAnsiTheme="majorBidi" w:cstheme="majorBidi"/>
          <w:sz w:val="30"/>
          <w:szCs w:val="30"/>
        </w:rPr>
        <w:t xml:space="preserve">.3 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7BC2DB0C" w14:textId="77777777" w:rsidR="00B16927" w:rsidRPr="00413E48" w:rsidRDefault="00B16927" w:rsidP="00995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0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1843"/>
        <w:gridCol w:w="284"/>
        <w:gridCol w:w="1572"/>
        <w:gridCol w:w="236"/>
        <w:gridCol w:w="1627"/>
      </w:tblGrid>
      <w:tr w:rsidR="00FF76D9" w:rsidRPr="00413E48" w14:paraId="38B7A17B" w14:textId="77777777" w:rsidTr="00603352">
        <w:trPr>
          <w:trHeight w:val="362"/>
          <w:tblHeader/>
        </w:trPr>
        <w:tc>
          <w:tcPr>
            <w:tcW w:w="3519" w:type="dxa"/>
          </w:tcPr>
          <w:p w14:paraId="31233C3A" w14:textId="12CEA62D" w:rsidR="00FF76D9" w:rsidRPr="00413E48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562" w:type="dxa"/>
            <w:gridSpan w:val="5"/>
            <w:hideMark/>
          </w:tcPr>
          <w:p w14:paraId="7E55B2C1" w14:textId="77777777" w:rsidR="00FF76D9" w:rsidRPr="00413E48" w:rsidRDefault="00FF76D9">
            <w:pPr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6D9" w:rsidRPr="00413E48" w14:paraId="56FA4B33" w14:textId="77777777" w:rsidTr="00603352">
        <w:trPr>
          <w:trHeight w:val="299"/>
          <w:tblHeader/>
        </w:trPr>
        <w:tc>
          <w:tcPr>
            <w:tcW w:w="3519" w:type="dxa"/>
            <w:vAlign w:val="bottom"/>
          </w:tcPr>
          <w:p w14:paraId="77BABFD3" w14:textId="77777777" w:rsidR="00FF76D9" w:rsidRPr="00413E48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  <w:hideMark/>
          </w:tcPr>
          <w:p w14:paraId="7B60218A" w14:textId="305DCCF5" w:rsidR="00FF76D9" w:rsidRPr="00413E48" w:rsidRDefault="00FF76D9" w:rsidP="00E076D5">
            <w:pPr>
              <w:spacing w:line="380" w:lineRule="exact"/>
              <w:ind w:left="-12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84" w:type="dxa"/>
            <w:vAlign w:val="bottom"/>
          </w:tcPr>
          <w:p w14:paraId="31F3B78D" w14:textId="77777777" w:rsidR="00FF76D9" w:rsidRPr="00413E48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vAlign w:val="bottom"/>
            <w:hideMark/>
          </w:tcPr>
          <w:p w14:paraId="6DD55EFB" w14:textId="77777777" w:rsidR="00FF76D9" w:rsidRPr="00413E48" w:rsidRDefault="00FF76D9" w:rsidP="00E076D5">
            <w:pPr>
              <w:ind w:left="-84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2DA9BD51" w14:textId="77777777" w:rsidR="00FF76D9" w:rsidRPr="00413E48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  <w:vAlign w:val="bottom"/>
            <w:hideMark/>
          </w:tcPr>
          <w:p w14:paraId="63D0A943" w14:textId="77777777" w:rsidR="00FF76D9" w:rsidRPr="00413E48" w:rsidRDefault="00FF76D9">
            <w:pPr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F76D9" w:rsidRPr="00413E48" w14:paraId="15D24638" w14:textId="77777777" w:rsidTr="00603352">
        <w:trPr>
          <w:trHeight w:val="335"/>
          <w:tblHeader/>
        </w:trPr>
        <w:tc>
          <w:tcPr>
            <w:tcW w:w="3519" w:type="dxa"/>
          </w:tcPr>
          <w:p w14:paraId="5B23D7E4" w14:textId="77777777" w:rsidR="00FF76D9" w:rsidRPr="00413E48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62" w:type="dxa"/>
            <w:gridSpan w:val="5"/>
            <w:hideMark/>
          </w:tcPr>
          <w:p w14:paraId="64330EF9" w14:textId="77777777" w:rsidR="00FF76D9" w:rsidRPr="00413E48" w:rsidRDefault="00FF76D9">
            <w:pPr>
              <w:tabs>
                <w:tab w:val="left" w:pos="1377"/>
              </w:tabs>
              <w:ind w:left="-13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F76D9" w:rsidRPr="00413E48" w14:paraId="209C3E40" w14:textId="77777777" w:rsidTr="00603352">
        <w:trPr>
          <w:trHeight w:val="209"/>
        </w:trPr>
        <w:tc>
          <w:tcPr>
            <w:tcW w:w="3519" w:type="dxa"/>
            <w:hideMark/>
          </w:tcPr>
          <w:p w14:paraId="3EDC8B11" w14:textId="77777777" w:rsidR="00FF76D9" w:rsidRPr="00413E48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43" w:type="dxa"/>
          </w:tcPr>
          <w:p w14:paraId="18B49D1B" w14:textId="77777777" w:rsidR="00FF76D9" w:rsidRPr="00413E48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3FBD6E5" w14:textId="77777777" w:rsidR="00FF76D9" w:rsidRPr="00413E48" w:rsidRDefault="00FF76D9">
            <w:pPr>
              <w:tabs>
                <w:tab w:val="clear" w:pos="907"/>
                <w:tab w:val="decimal" w:pos="882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4F6FF0F9" w14:textId="77777777" w:rsidR="00FF76D9" w:rsidRPr="00413E48" w:rsidRDefault="00FF76D9">
            <w:pPr>
              <w:tabs>
                <w:tab w:val="clear" w:pos="907"/>
                <w:tab w:val="decimal" w:pos="882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7C5BDF" w14:textId="77777777" w:rsidR="00FF76D9" w:rsidRPr="00413E48" w:rsidRDefault="00FF76D9">
            <w:pPr>
              <w:tabs>
                <w:tab w:val="clear" w:pos="907"/>
                <w:tab w:val="decimal" w:pos="882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01DD4492" w14:textId="77777777" w:rsidR="00FF76D9" w:rsidRPr="00413E48" w:rsidRDefault="00FF76D9">
            <w:pPr>
              <w:tabs>
                <w:tab w:val="clear" w:pos="907"/>
                <w:tab w:val="decimal" w:pos="882"/>
              </w:tabs>
              <w:spacing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76D9" w:rsidRPr="00413E48" w14:paraId="1CD4E34C" w14:textId="77777777" w:rsidTr="00603352">
        <w:tc>
          <w:tcPr>
            <w:tcW w:w="3519" w:type="dxa"/>
            <w:hideMark/>
          </w:tcPr>
          <w:p w14:paraId="250CF359" w14:textId="172DB15C" w:rsidR="00FF76D9" w:rsidRPr="00413E48" w:rsidRDefault="00FF76D9" w:rsidP="00505041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43" w:type="dxa"/>
          </w:tcPr>
          <w:p w14:paraId="464952B2" w14:textId="7698B6E6" w:rsidR="00FF76D9" w:rsidRPr="00413E48" w:rsidRDefault="00603352" w:rsidP="00DE63FD">
            <w:pPr>
              <w:ind w:right="1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,994</w:t>
            </w:r>
          </w:p>
        </w:tc>
        <w:tc>
          <w:tcPr>
            <w:tcW w:w="284" w:type="dxa"/>
          </w:tcPr>
          <w:p w14:paraId="05F65980" w14:textId="77777777" w:rsidR="00FF76D9" w:rsidRPr="00413E48" w:rsidRDefault="00FF76D9" w:rsidP="0050504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2" w:type="dxa"/>
          </w:tcPr>
          <w:p w14:paraId="56D42704" w14:textId="5EBADA1F" w:rsidR="00FF76D9" w:rsidRPr="00413E48" w:rsidRDefault="008B7A98" w:rsidP="00ED0CE3">
            <w:pPr>
              <w:ind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03352" w:rsidRPr="00413E48">
              <w:rPr>
                <w:rFonts w:asciiTheme="majorBidi" w:hAnsiTheme="majorBidi" w:cstheme="majorBidi"/>
                <w:sz w:val="30"/>
                <w:szCs w:val="30"/>
              </w:rPr>
              <w:t>,96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23E9A20A" w14:textId="77777777" w:rsidR="00FF76D9" w:rsidRPr="00413E48" w:rsidRDefault="00FF76D9" w:rsidP="0050504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54FA2E73" w14:textId="75182514" w:rsidR="00FF76D9" w:rsidRPr="00413E48" w:rsidRDefault="00603352" w:rsidP="00ED0CE3">
            <w:pPr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,954</w:t>
            </w:r>
          </w:p>
        </w:tc>
      </w:tr>
      <w:tr w:rsidR="00FF76D9" w:rsidRPr="00413E48" w14:paraId="1D921B1D" w14:textId="77777777" w:rsidTr="00603352">
        <w:tc>
          <w:tcPr>
            <w:tcW w:w="3519" w:type="dxa"/>
            <w:hideMark/>
          </w:tcPr>
          <w:p w14:paraId="2E209534" w14:textId="77777777" w:rsidR="00FF76D9" w:rsidRPr="00413E48" w:rsidRDefault="00FF76D9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</w:tcPr>
          <w:p w14:paraId="72D5A5C2" w14:textId="0DB12ABE" w:rsidR="00FF76D9" w:rsidRPr="00413E48" w:rsidRDefault="00603352" w:rsidP="00971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944F54C" w14:textId="77777777" w:rsidR="00FF76D9" w:rsidRPr="00413E48" w:rsidRDefault="00FF76D9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</w:tcPr>
          <w:p w14:paraId="358314CA" w14:textId="24D1F512" w:rsidR="00FF76D9" w:rsidRPr="00413E48" w:rsidRDefault="00603352" w:rsidP="007C65D6">
            <w:pPr>
              <w:ind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36" w:type="dxa"/>
          </w:tcPr>
          <w:p w14:paraId="00C15B5C" w14:textId="77777777" w:rsidR="00FF76D9" w:rsidRPr="00413E48" w:rsidRDefault="00FF76D9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7" w:type="dxa"/>
          </w:tcPr>
          <w:p w14:paraId="14DA80F6" w14:textId="6FF0E5B3" w:rsidR="00FF76D9" w:rsidRPr="00413E48" w:rsidRDefault="00603352" w:rsidP="007C65D6">
            <w:pPr>
              <w:ind w:right="20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FF76D9" w:rsidRPr="00413E48" w14:paraId="4DCF0BDD" w14:textId="77777777" w:rsidTr="00603352">
        <w:tc>
          <w:tcPr>
            <w:tcW w:w="3519" w:type="dxa"/>
          </w:tcPr>
          <w:p w14:paraId="745EC3A7" w14:textId="293D5E6B" w:rsidR="00FF76D9" w:rsidRPr="00413E48" w:rsidRDefault="00FF76D9" w:rsidP="00575291">
            <w:pPr>
              <w:spacing w:line="380" w:lineRule="exact"/>
              <w:ind w:right="-24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B4C87B2" w14:textId="093BB118" w:rsidR="00603352" w:rsidRPr="00413E48" w:rsidRDefault="00603352" w:rsidP="00971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1FE9ACB" w14:textId="77777777" w:rsidR="00FF76D9" w:rsidRPr="00413E48" w:rsidRDefault="00FF76D9" w:rsidP="0057529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right w:val="nil"/>
            </w:tcBorders>
          </w:tcPr>
          <w:p w14:paraId="4F854393" w14:textId="0C055D40" w:rsidR="00FF76D9" w:rsidRPr="00413E48" w:rsidRDefault="00603352" w:rsidP="00575291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236" w:type="dxa"/>
          </w:tcPr>
          <w:p w14:paraId="467E328C" w14:textId="77777777" w:rsidR="00FF76D9" w:rsidRPr="00413E48" w:rsidRDefault="00FF76D9" w:rsidP="0057529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</w:tcPr>
          <w:p w14:paraId="7265FE05" w14:textId="32C40687" w:rsidR="00FF76D9" w:rsidRPr="00413E48" w:rsidRDefault="00603352" w:rsidP="00575291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</w:tr>
      <w:tr w:rsidR="00FF76D9" w:rsidRPr="00413E48" w14:paraId="5578EE5E" w14:textId="77777777" w:rsidTr="00603352">
        <w:tc>
          <w:tcPr>
            <w:tcW w:w="3519" w:type="dxa"/>
            <w:hideMark/>
          </w:tcPr>
          <w:p w14:paraId="0926D9EE" w14:textId="4886FC10" w:rsidR="00FF76D9" w:rsidRPr="00413E48" w:rsidRDefault="00FF76D9" w:rsidP="00575291">
            <w:pPr>
              <w:spacing w:line="380" w:lineRule="exact"/>
              <w:ind w:right="-24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7B9D0" w14:textId="46780F9B" w:rsidR="00FF76D9" w:rsidRPr="00413E48" w:rsidRDefault="00603352" w:rsidP="00DE63FD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(894)</w:t>
            </w:r>
          </w:p>
        </w:tc>
        <w:tc>
          <w:tcPr>
            <w:tcW w:w="284" w:type="dxa"/>
          </w:tcPr>
          <w:p w14:paraId="16B04FB9" w14:textId="77777777" w:rsidR="00FF76D9" w:rsidRPr="00413E48" w:rsidRDefault="00FF76D9" w:rsidP="0057529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F1E57" w14:textId="6E33E1C1" w:rsidR="00FF76D9" w:rsidRPr="00413E48" w:rsidRDefault="00603352" w:rsidP="00575291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,876)</w:t>
            </w:r>
          </w:p>
        </w:tc>
        <w:tc>
          <w:tcPr>
            <w:tcW w:w="236" w:type="dxa"/>
          </w:tcPr>
          <w:p w14:paraId="646B9092" w14:textId="77777777" w:rsidR="00FF76D9" w:rsidRPr="00413E48" w:rsidRDefault="00FF76D9" w:rsidP="00575291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2E3F" w14:textId="07EF0A71" w:rsidR="00FF76D9" w:rsidRPr="00413E48" w:rsidRDefault="00603352" w:rsidP="00575291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,77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76D9" w:rsidRPr="00413E48" w14:paraId="3D833CEF" w14:textId="77777777" w:rsidTr="00933281">
        <w:tc>
          <w:tcPr>
            <w:tcW w:w="3519" w:type="dxa"/>
            <w:hideMark/>
          </w:tcPr>
          <w:p w14:paraId="1B5D70EE" w14:textId="0674BB8C" w:rsidR="00FF76D9" w:rsidRPr="00413E48" w:rsidRDefault="00FF76D9" w:rsidP="00575291">
            <w:pPr>
              <w:ind w:right="-24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60CD8E" w14:textId="28FD7653" w:rsidR="00FF76D9" w:rsidRPr="00413E48" w:rsidRDefault="00603352" w:rsidP="00DE63FD">
            <w:pPr>
              <w:ind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84" w:type="dxa"/>
          </w:tcPr>
          <w:p w14:paraId="23BA9F26" w14:textId="77777777" w:rsidR="00FF76D9" w:rsidRPr="00413E48" w:rsidRDefault="00FF76D9" w:rsidP="00575291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8311F" w14:textId="00F39EA7" w:rsidR="00FF76D9" w:rsidRPr="00413E48" w:rsidRDefault="008B7A98" w:rsidP="00575291">
            <w:pPr>
              <w:ind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03352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03352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3015492" w14:textId="77777777" w:rsidR="00FF76D9" w:rsidRPr="00413E48" w:rsidRDefault="00FF76D9" w:rsidP="00575291">
            <w:pPr>
              <w:tabs>
                <w:tab w:val="decimal" w:pos="106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62482" w14:textId="0E0B0BB8" w:rsidR="00FF76D9" w:rsidRPr="00413E48" w:rsidRDefault="00603352" w:rsidP="00575291">
            <w:pPr>
              <w:ind w:right="2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54,7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05D4DA4F" w14:textId="77A50254" w:rsidR="00C53018" w:rsidRPr="00413E48" w:rsidRDefault="00C53018" w:rsidP="00B94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13E48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Pr="00413E48">
        <w:rPr>
          <w:rFonts w:asciiTheme="majorBidi" w:hAnsiTheme="majorBidi" w:cstheme="majorBidi"/>
          <w:sz w:val="30"/>
          <w:szCs w:val="30"/>
        </w:rPr>
        <w:t>56</w:t>
      </w:r>
      <w:r w:rsidR="00686529" w:rsidRPr="00413E48">
        <w:rPr>
          <w:rFonts w:asciiTheme="majorBidi" w:hAnsiTheme="majorBidi" w:cstheme="majorBidi"/>
          <w:sz w:val="30"/>
          <w:szCs w:val="30"/>
        </w:rPr>
        <w:t>6</w:t>
      </w:r>
      <w:r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>บริษัทได้ยกเลิกสัญญาเช่ายานพาหนะจากบริษัทย่อยแห่งหนึ่งโดยไม่มีค่าปรับ บริษัทบันทึกสินทรัพย์สิทธิการใช้</w:t>
      </w:r>
      <w:r w:rsidR="00D81996" w:rsidRPr="00413E4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>หนี้สินสัญญาเช่า</w:t>
      </w:r>
      <w:r w:rsidR="00894E8C" w:rsidRPr="00413E48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8B7A98" w:rsidRPr="00413E48">
        <w:rPr>
          <w:rFonts w:asciiTheme="majorBidi" w:hAnsiTheme="majorBidi" w:cstheme="majorBidi"/>
          <w:sz w:val="30"/>
          <w:szCs w:val="30"/>
        </w:rPr>
        <w:t>1</w:t>
      </w:r>
      <w:r w:rsidR="00686529" w:rsidRPr="00413E48">
        <w:rPr>
          <w:rFonts w:asciiTheme="majorBidi" w:hAnsiTheme="majorBidi" w:cstheme="majorBidi"/>
          <w:sz w:val="30"/>
          <w:szCs w:val="30"/>
        </w:rPr>
        <w:t>.5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และบันทึกกำไรจากการยกเลิกสัญญาเช่าเป็นจำนวนเงิน </w:t>
      </w:r>
      <w:r w:rsidR="008B7A98" w:rsidRPr="00413E48">
        <w:rPr>
          <w:rFonts w:asciiTheme="majorBidi" w:hAnsiTheme="majorBidi" w:cstheme="majorBidi"/>
          <w:sz w:val="30"/>
          <w:szCs w:val="30"/>
        </w:rPr>
        <w:t>0</w:t>
      </w:r>
      <w:r w:rsidR="00E076D5" w:rsidRPr="00413E48">
        <w:rPr>
          <w:rFonts w:asciiTheme="majorBidi" w:hAnsiTheme="majorBidi" w:cstheme="majorBidi"/>
          <w:sz w:val="30"/>
          <w:szCs w:val="30"/>
        </w:rPr>
        <w:t>.</w:t>
      </w:r>
      <w:r w:rsidR="008B7A98" w:rsidRPr="00413E48">
        <w:rPr>
          <w:rFonts w:asciiTheme="majorBidi" w:hAnsiTheme="majorBidi" w:cstheme="majorBidi"/>
          <w:sz w:val="30"/>
          <w:szCs w:val="30"/>
        </w:rPr>
        <w:t>01</w:t>
      </w:r>
      <w:r w:rsidR="00E076D5"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="00E076D5" w:rsidRPr="00413E48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>บาทในงบกำไรขาดทุนเบ็ดเสร็จ</w:t>
      </w:r>
    </w:p>
    <w:p w14:paraId="2EF89FC5" w14:textId="783C9011" w:rsidR="00100FAF" w:rsidRPr="00413E48" w:rsidRDefault="00100FAF" w:rsidP="00B94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740F69F" w14:textId="191C92E8" w:rsidR="00DD57E6" w:rsidRPr="00413E48" w:rsidRDefault="004F7260" w:rsidP="009F1CD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13E48">
        <w:rPr>
          <w:rFonts w:asciiTheme="majorBidi" w:hAnsiTheme="majorBidi" w:cstheme="majorBidi"/>
          <w:sz w:val="30"/>
          <w:szCs w:val="30"/>
          <w:u w:val="none"/>
        </w:rPr>
        <w:t>8</w:t>
      </w:r>
      <w:r w:rsidR="00EA65FF" w:rsidRPr="00413E4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DD57E6" w:rsidRPr="00413E4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2F237644" w14:textId="77777777" w:rsidR="00535BE6" w:rsidRPr="00413E48" w:rsidRDefault="00535BE6" w:rsidP="00535BE6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Style w:val="TableGrid18"/>
        <w:tblW w:w="96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90"/>
        <w:gridCol w:w="1034"/>
        <w:gridCol w:w="166"/>
        <w:gridCol w:w="999"/>
        <w:gridCol w:w="164"/>
        <w:gridCol w:w="991"/>
        <w:gridCol w:w="6"/>
        <w:gridCol w:w="161"/>
        <w:gridCol w:w="6"/>
        <w:gridCol w:w="992"/>
        <w:gridCol w:w="164"/>
        <w:gridCol w:w="992"/>
        <w:gridCol w:w="178"/>
        <w:gridCol w:w="1001"/>
        <w:gridCol w:w="6"/>
      </w:tblGrid>
      <w:tr w:rsidR="00FF76D9" w:rsidRPr="00413E48" w14:paraId="6D48DC75" w14:textId="77777777" w:rsidTr="00E076D5">
        <w:trPr>
          <w:gridAfter w:val="1"/>
          <w:wAfter w:w="6" w:type="dxa"/>
          <w:tblHeader/>
        </w:trPr>
        <w:tc>
          <w:tcPr>
            <w:tcW w:w="2790" w:type="dxa"/>
          </w:tcPr>
          <w:p w14:paraId="6E69B087" w14:textId="77777777" w:rsidR="00FF76D9" w:rsidRPr="00413E48" w:rsidRDefault="00FF76D9" w:rsidP="007769A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54" w:type="dxa"/>
            <w:gridSpan w:val="13"/>
          </w:tcPr>
          <w:p w14:paraId="67A62E3E" w14:textId="77777777" w:rsidR="00FF76D9" w:rsidRPr="00413E48" w:rsidRDefault="00FF76D9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F76D9" w:rsidRPr="00413E48" w14:paraId="04285AE4" w14:textId="77777777" w:rsidTr="00E076D5">
        <w:trPr>
          <w:gridAfter w:val="1"/>
          <w:wAfter w:w="6" w:type="dxa"/>
          <w:tblHeader/>
        </w:trPr>
        <w:tc>
          <w:tcPr>
            <w:tcW w:w="2790" w:type="dxa"/>
          </w:tcPr>
          <w:p w14:paraId="1F3E6FD7" w14:textId="77777777" w:rsidR="00FF76D9" w:rsidRPr="00413E48" w:rsidRDefault="00FF76D9" w:rsidP="007769A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354" w:type="dxa"/>
            <w:gridSpan w:val="5"/>
          </w:tcPr>
          <w:p w14:paraId="39553DFC" w14:textId="7EFD28F7" w:rsidR="00FF76D9" w:rsidRPr="00413E48" w:rsidRDefault="00FF76D9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8B7A98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</w:p>
        </w:tc>
        <w:tc>
          <w:tcPr>
            <w:tcW w:w="167" w:type="dxa"/>
            <w:gridSpan w:val="2"/>
          </w:tcPr>
          <w:p w14:paraId="1637ACD7" w14:textId="77777777" w:rsidR="00FF76D9" w:rsidRPr="00413E48" w:rsidRDefault="00FF76D9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333" w:type="dxa"/>
            <w:gridSpan w:val="6"/>
          </w:tcPr>
          <w:p w14:paraId="70EE61BC" w14:textId="5D59334A" w:rsidR="00FF76D9" w:rsidRPr="00413E48" w:rsidRDefault="00FF76D9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8B7A98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</w:tr>
      <w:tr w:rsidR="00FF76D9" w:rsidRPr="00413E48" w14:paraId="37AE0E50" w14:textId="77777777" w:rsidTr="00E076D5">
        <w:trPr>
          <w:tblHeader/>
        </w:trPr>
        <w:tc>
          <w:tcPr>
            <w:tcW w:w="2790" w:type="dxa"/>
          </w:tcPr>
          <w:p w14:paraId="1B339E65" w14:textId="77777777" w:rsidR="00FF76D9" w:rsidRPr="00413E48" w:rsidRDefault="00FF76D9" w:rsidP="007769A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265039B2" w14:textId="77777777" w:rsidR="00FF76D9" w:rsidRPr="00413E48" w:rsidRDefault="00FF76D9" w:rsidP="007769A3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66" w:type="dxa"/>
            <w:vAlign w:val="bottom"/>
          </w:tcPr>
          <w:p w14:paraId="6EC2338F" w14:textId="77777777" w:rsidR="00FF76D9" w:rsidRPr="00413E48" w:rsidRDefault="00FF76D9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2B40E33F" w14:textId="77777777" w:rsidR="00FF76D9" w:rsidRPr="00413E48" w:rsidRDefault="00FF76D9" w:rsidP="007769A3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735AA9BF" w14:textId="77777777" w:rsidR="00FF76D9" w:rsidRPr="00413E48" w:rsidRDefault="00FF76D9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782EF7A0" w14:textId="77777777" w:rsidR="00FF76D9" w:rsidRPr="00413E48" w:rsidRDefault="00FF76D9" w:rsidP="007769A3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7" w:type="dxa"/>
            <w:gridSpan w:val="2"/>
            <w:vAlign w:val="center"/>
          </w:tcPr>
          <w:p w14:paraId="3CDE9D0D" w14:textId="77777777" w:rsidR="00FF76D9" w:rsidRPr="00413E48" w:rsidRDefault="00FF76D9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33BD32A" w14:textId="77777777" w:rsidR="00FF76D9" w:rsidRPr="00413E48" w:rsidRDefault="00FF76D9" w:rsidP="007769A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64" w:type="dxa"/>
            <w:vAlign w:val="bottom"/>
          </w:tcPr>
          <w:p w14:paraId="6920CB1F" w14:textId="77777777" w:rsidR="00FF76D9" w:rsidRPr="00413E48" w:rsidRDefault="00FF76D9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A1D4E70" w14:textId="77777777" w:rsidR="00FF76D9" w:rsidRPr="00413E48" w:rsidRDefault="00FF76D9" w:rsidP="007769A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78" w:type="dxa"/>
            <w:vAlign w:val="bottom"/>
          </w:tcPr>
          <w:p w14:paraId="4156E0ED" w14:textId="77777777" w:rsidR="00FF76D9" w:rsidRPr="00413E48" w:rsidRDefault="00FF76D9" w:rsidP="007769A3">
            <w:pPr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3CFFAD74" w14:textId="77777777" w:rsidR="00FF76D9" w:rsidRPr="00413E48" w:rsidRDefault="00FF76D9" w:rsidP="007769A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F76D9" w:rsidRPr="00413E48" w14:paraId="5650DA75" w14:textId="77777777" w:rsidTr="00E076D5">
        <w:trPr>
          <w:gridAfter w:val="1"/>
          <w:wAfter w:w="6" w:type="dxa"/>
          <w:tblHeader/>
        </w:trPr>
        <w:tc>
          <w:tcPr>
            <w:tcW w:w="2790" w:type="dxa"/>
          </w:tcPr>
          <w:p w14:paraId="2B67DE5E" w14:textId="77777777" w:rsidR="00FF76D9" w:rsidRPr="00413E48" w:rsidRDefault="00FF76D9" w:rsidP="007769A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54" w:type="dxa"/>
            <w:gridSpan w:val="13"/>
            <w:vAlign w:val="bottom"/>
          </w:tcPr>
          <w:p w14:paraId="4ACA84AE" w14:textId="77777777" w:rsidR="00FF76D9" w:rsidRPr="00413E48" w:rsidRDefault="00FF76D9" w:rsidP="007769A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413E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1D51FF" w:rsidRPr="00413E48" w14:paraId="3EC166D7" w14:textId="77777777" w:rsidTr="00E076D5">
        <w:tc>
          <w:tcPr>
            <w:tcW w:w="2790" w:type="dxa"/>
          </w:tcPr>
          <w:p w14:paraId="76D98CC6" w14:textId="77777777" w:rsidR="001D51FF" w:rsidRPr="00413E48" w:rsidRDefault="001D51FF" w:rsidP="001D51FF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034" w:type="dxa"/>
            <w:vAlign w:val="bottom"/>
          </w:tcPr>
          <w:p w14:paraId="12FA72B5" w14:textId="62B3B85F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</w:t>
            </w:r>
          </w:p>
        </w:tc>
        <w:tc>
          <w:tcPr>
            <w:tcW w:w="166" w:type="dxa"/>
            <w:vAlign w:val="bottom"/>
          </w:tcPr>
          <w:p w14:paraId="2D0F3716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3BC11CB6" w14:textId="1EC73E36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7A774429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4C7ED520" w14:textId="2785ABBA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</w:t>
            </w:r>
          </w:p>
        </w:tc>
        <w:tc>
          <w:tcPr>
            <w:tcW w:w="167" w:type="dxa"/>
            <w:gridSpan w:val="2"/>
            <w:vAlign w:val="bottom"/>
          </w:tcPr>
          <w:p w14:paraId="38C30CC2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DCD4A0A" w14:textId="221E8078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5,327</w:t>
            </w:r>
          </w:p>
        </w:tc>
        <w:tc>
          <w:tcPr>
            <w:tcW w:w="164" w:type="dxa"/>
            <w:vAlign w:val="bottom"/>
          </w:tcPr>
          <w:p w14:paraId="379E3A20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C28A4F5" w14:textId="754DA3B5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E4D21D8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00184951" w14:textId="71D0B69E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5,327</w:t>
            </w:r>
          </w:p>
        </w:tc>
      </w:tr>
      <w:tr w:rsidR="001D51FF" w:rsidRPr="00413E48" w14:paraId="26B3E067" w14:textId="77777777" w:rsidTr="00E076D5">
        <w:tc>
          <w:tcPr>
            <w:tcW w:w="2790" w:type="dxa"/>
          </w:tcPr>
          <w:p w14:paraId="1C932BB6" w14:textId="77777777" w:rsidR="001D51FF" w:rsidRPr="00413E48" w:rsidRDefault="001D51FF" w:rsidP="001D51FF">
            <w:pPr>
              <w:tabs>
                <w:tab w:val="clear" w:pos="2580"/>
              </w:tabs>
              <w:ind w:right="-6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vAlign w:val="bottom"/>
          </w:tcPr>
          <w:p w14:paraId="5500B1EB" w14:textId="23ACE3F0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1,520,164</w:t>
            </w:r>
          </w:p>
        </w:tc>
        <w:tc>
          <w:tcPr>
            <w:tcW w:w="166" w:type="dxa"/>
            <w:vAlign w:val="bottom"/>
          </w:tcPr>
          <w:p w14:paraId="16B6652E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6E546342" w14:textId="628B0021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3670DB1B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229265AA" w14:textId="39C9B865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1,520,164</w:t>
            </w:r>
          </w:p>
        </w:tc>
        <w:tc>
          <w:tcPr>
            <w:tcW w:w="167" w:type="dxa"/>
            <w:gridSpan w:val="2"/>
            <w:vAlign w:val="bottom"/>
          </w:tcPr>
          <w:p w14:paraId="6552EFD7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9C7F714" w14:textId="6DC678FA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1,546,714</w:t>
            </w:r>
          </w:p>
        </w:tc>
        <w:tc>
          <w:tcPr>
            <w:tcW w:w="164" w:type="dxa"/>
            <w:vAlign w:val="bottom"/>
          </w:tcPr>
          <w:p w14:paraId="475E8A4A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0EC126D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B8B9565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44EF2D91" w14:textId="1B70EED4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1,546,714</w:t>
            </w:r>
          </w:p>
        </w:tc>
      </w:tr>
      <w:tr w:rsidR="001D51FF" w:rsidRPr="00413E48" w14:paraId="2A853B74" w14:textId="77777777" w:rsidTr="00E076D5">
        <w:tc>
          <w:tcPr>
            <w:tcW w:w="2790" w:type="dxa"/>
          </w:tcPr>
          <w:p w14:paraId="5DB4A941" w14:textId="77777777" w:rsidR="001D51FF" w:rsidRPr="00413E48" w:rsidRDefault="001D51FF" w:rsidP="001D51FF">
            <w:pPr>
              <w:ind w:right="-2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เจ้าหนี้สินเชื่อสำหรับ</w:t>
            </w: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 xml:space="preserve">   </w:t>
            </w: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สินค้าเพื่อการจัดแสดง</w:t>
            </w:r>
          </w:p>
        </w:tc>
        <w:tc>
          <w:tcPr>
            <w:tcW w:w="1034" w:type="dxa"/>
            <w:vAlign w:val="bottom"/>
          </w:tcPr>
          <w:p w14:paraId="76CE1AA5" w14:textId="07548714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1,187,166</w:t>
            </w:r>
          </w:p>
        </w:tc>
        <w:tc>
          <w:tcPr>
            <w:tcW w:w="166" w:type="dxa"/>
            <w:vAlign w:val="bottom"/>
          </w:tcPr>
          <w:p w14:paraId="5BE12BB1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685619F6" w14:textId="0990CADB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4A2EEB73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050B8900" w14:textId="0CF82974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1,187,166</w:t>
            </w:r>
          </w:p>
        </w:tc>
        <w:tc>
          <w:tcPr>
            <w:tcW w:w="167" w:type="dxa"/>
            <w:gridSpan w:val="2"/>
            <w:vAlign w:val="bottom"/>
          </w:tcPr>
          <w:p w14:paraId="26937FE5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39E4531" w14:textId="68C49C13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954,131</w:t>
            </w:r>
          </w:p>
        </w:tc>
        <w:tc>
          <w:tcPr>
            <w:tcW w:w="164" w:type="dxa"/>
            <w:vAlign w:val="bottom"/>
          </w:tcPr>
          <w:p w14:paraId="69D129D6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83EEA0F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0A609D5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3CD3F5B0" w14:textId="03D80BEA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954,131</w:t>
            </w:r>
          </w:p>
        </w:tc>
      </w:tr>
      <w:tr w:rsidR="001D51FF" w:rsidRPr="00413E48" w14:paraId="10BECB9C" w14:textId="77777777" w:rsidTr="00E076D5">
        <w:tc>
          <w:tcPr>
            <w:tcW w:w="2790" w:type="dxa"/>
          </w:tcPr>
          <w:p w14:paraId="544694CD" w14:textId="77777777" w:rsidR="001D51FF" w:rsidRPr="00413E48" w:rsidRDefault="001D51FF" w:rsidP="001D51FF">
            <w:pPr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เงินกู้ยืมระยะสั้นจากกิจการอื่น</w:t>
            </w:r>
          </w:p>
        </w:tc>
        <w:tc>
          <w:tcPr>
            <w:tcW w:w="1034" w:type="dxa"/>
            <w:vAlign w:val="bottom"/>
          </w:tcPr>
          <w:p w14:paraId="32C75723" w14:textId="4D65314E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443,618</w:t>
            </w:r>
          </w:p>
        </w:tc>
        <w:tc>
          <w:tcPr>
            <w:tcW w:w="166" w:type="dxa"/>
            <w:vAlign w:val="bottom"/>
          </w:tcPr>
          <w:p w14:paraId="2466AB50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11C6EE7D" w14:textId="12C2F75F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17B7DD65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03B53713" w14:textId="1E3D007D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443,618</w:t>
            </w:r>
          </w:p>
        </w:tc>
        <w:tc>
          <w:tcPr>
            <w:tcW w:w="167" w:type="dxa"/>
            <w:gridSpan w:val="2"/>
            <w:vAlign w:val="bottom"/>
          </w:tcPr>
          <w:p w14:paraId="5A0E7D09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8DFB7C1" w14:textId="2E048D11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454,742</w:t>
            </w:r>
          </w:p>
        </w:tc>
        <w:tc>
          <w:tcPr>
            <w:tcW w:w="164" w:type="dxa"/>
            <w:vAlign w:val="bottom"/>
          </w:tcPr>
          <w:p w14:paraId="39996020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C096C96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097A2D7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744EDE9B" w14:textId="65255FC9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454,742</w:t>
            </w:r>
          </w:p>
        </w:tc>
      </w:tr>
      <w:tr w:rsidR="001D51FF" w:rsidRPr="00413E48" w14:paraId="0EB8BBAF" w14:textId="77777777" w:rsidTr="00E076D5">
        <w:tc>
          <w:tcPr>
            <w:tcW w:w="2790" w:type="dxa"/>
          </w:tcPr>
          <w:p w14:paraId="44FEC224" w14:textId="77777777" w:rsidR="001D51FF" w:rsidRPr="00413E48" w:rsidRDefault="001D51FF" w:rsidP="001D51FF">
            <w:pPr>
              <w:ind w:left="166" w:right="-2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034" w:type="dxa"/>
            <w:vAlign w:val="bottom"/>
          </w:tcPr>
          <w:p w14:paraId="7C6AADD3" w14:textId="3E78E88F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2,366,003</w:t>
            </w:r>
          </w:p>
        </w:tc>
        <w:tc>
          <w:tcPr>
            <w:tcW w:w="166" w:type="dxa"/>
            <w:vAlign w:val="bottom"/>
          </w:tcPr>
          <w:p w14:paraId="239B742F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1DC504B8" w14:textId="6A1AC41A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2A52D1EC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464C24B9" w14:textId="7376600A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2,366,003</w:t>
            </w:r>
          </w:p>
        </w:tc>
        <w:tc>
          <w:tcPr>
            <w:tcW w:w="167" w:type="dxa"/>
            <w:gridSpan w:val="2"/>
            <w:vAlign w:val="bottom"/>
          </w:tcPr>
          <w:p w14:paraId="7229ACD0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3D79F13" w14:textId="76C966CE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2,293,044</w:t>
            </w:r>
          </w:p>
        </w:tc>
        <w:tc>
          <w:tcPr>
            <w:tcW w:w="164" w:type="dxa"/>
            <w:vAlign w:val="bottom"/>
          </w:tcPr>
          <w:p w14:paraId="41FE6AF4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859DE51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AB2B4CD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04CEDB1E" w14:textId="7E9771A4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2,293,044</w:t>
            </w:r>
          </w:p>
        </w:tc>
      </w:tr>
      <w:tr w:rsidR="001D51FF" w:rsidRPr="00413E48" w14:paraId="2EB070B4" w14:textId="77777777" w:rsidTr="00E076D5">
        <w:tc>
          <w:tcPr>
            <w:tcW w:w="2790" w:type="dxa"/>
          </w:tcPr>
          <w:p w14:paraId="6004DB60" w14:textId="77777777" w:rsidR="001D51FF" w:rsidRPr="00413E48" w:rsidRDefault="001D51FF" w:rsidP="001D51FF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034" w:type="dxa"/>
            <w:vAlign w:val="bottom"/>
          </w:tcPr>
          <w:p w14:paraId="3560D18F" w14:textId="0C235F69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3,182,317</w:t>
            </w:r>
          </w:p>
        </w:tc>
        <w:tc>
          <w:tcPr>
            <w:tcW w:w="166" w:type="dxa"/>
            <w:vAlign w:val="bottom"/>
          </w:tcPr>
          <w:p w14:paraId="5E543310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5F37DE07" w14:textId="1FE212FB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7D4D9DFD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25B2DEE2" w14:textId="35B88E75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3,182,317</w:t>
            </w:r>
          </w:p>
        </w:tc>
        <w:tc>
          <w:tcPr>
            <w:tcW w:w="167" w:type="dxa"/>
            <w:gridSpan w:val="2"/>
            <w:vAlign w:val="bottom"/>
          </w:tcPr>
          <w:p w14:paraId="5A1D5433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2340909" w14:textId="01AAA59F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3,099,463</w:t>
            </w:r>
          </w:p>
        </w:tc>
        <w:tc>
          <w:tcPr>
            <w:tcW w:w="164" w:type="dxa"/>
            <w:vAlign w:val="bottom"/>
          </w:tcPr>
          <w:p w14:paraId="114B7650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7069EF3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40C997B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2268EF48" w14:textId="49C4273D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3,099,463</w:t>
            </w:r>
          </w:p>
        </w:tc>
      </w:tr>
      <w:tr w:rsidR="001D51FF" w:rsidRPr="00413E48" w14:paraId="2BB3A928" w14:textId="77777777" w:rsidTr="00E076D5">
        <w:tc>
          <w:tcPr>
            <w:tcW w:w="2790" w:type="dxa"/>
          </w:tcPr>
          <w:p w14:paraId="41E0712C" w14:textId="77777777" w:rsidR="001D51FF" w:rsidRPr="00413E48" w:rsidRDefault="001D51FF" w:rsidP="001D51FF">
            <w:pPr>
              <w:ind w:left="166" w:right="-2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27F46" w14:textId="561A1469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8,703,268</w:t>
            </w:r>
          </w:p>
        </w:tc>
        <w:tc>
          <w:tcPr>
            <w:tcW w:w="166" w:type="dxa"/>
            <w:vAlign w:val="bottom"/>
          </w:tcPr>
          <w:p w14:paraId="0FB9758D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F62E2" w14:textId="46B4AB6C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0CE16EF1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9CA2D" w14:textId="7B3AFB58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8,703,268</w:t>
            </w:r>
          </w:p>
        </w:tc>
        <w:tc>
          <w:tcPr>
            <w:tcW w:w="167" w:type="dxa"/>
            <w:gridSpan w:val="2"/>
            <w:vAlign w:val="bottom"/>
          </w:tcPr>
          <w:p w14:paraId="587DE3C8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85BC6" w14:textId="04D47FF1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8,353,421</w:t>
            </w:r>
          </w:p>
        </w:tc>
        <w:tc>
          <w:tcPr>
            <w:tcW w:w="164" w:type="dxa"/>
            <w:vAlign w:val="bottom"/>
          </w:tcPr>
          <w:p w14:paraId="2005BF41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6F210" w14:textId="08D6C18F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F01144C" w14:textId="77777777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48232" w14:textId="64FBE18A" w:rsidR="001D51FF" w:rsidRPr="00413E48" w:rsidRDefault="001D51FF" w:rsidP="001D5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8,353,421</w:t>
            </w:r>
          </w:p>
        </w:tc>
      </w:tr>
    </w:tbl>
    <w:p w14:paraId="5CE92DBE" w14:textId="5B3F4DE3" w:rsidR="008E49FF" w:rsidRPr="00413E48" w:rsidRDefault="008E49FF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18"/>
        <w:tblW w:w="96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160"/>
        <w:gridCol w:w="810"/>
        <w:gridCol w:w="990"/>
        <w:gridCol w:w="180"/>
        <w:gridCol w:w="990"/>
        <w:gridCol w:w="180"/>
        <w:gridCol w:w="900"/>
        <w:gridCol w:w="180"/>
        <w:gridCol w:w="990"/>
        <w:gridCol w:w="180"/>
        <w:gridCol w:w="990"/>
        <w:gridCol w:w="180"/>
        <w:gridCol w:w="928"/>
      </w:tblGrid>
      <w:tr w:rsidR="00E076D5" w:rsidRPr="00413E48" w14:paraId="7F019DFC" w14:textId="77777777" w:rsidTr="008B7A98">
        <w:trPr>
          <w:tblHeader/>
        </w:trPr>
        <w:tc>
          <w:tcPr>
            <w:tcW w:w="2160" w:type="dxa"/>
          </w:tcPr>
          <w:p w14:paraId="34768B21" w14:textId="77777777" w:rsidR="00E076D5" w:rsidRPr="00413E48" w:rsidRDefault="00E076D5" w:rsidP="007769A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74557A84" w14:textId="77777777" w:rsidR="00E076D5" w:rsidRPr="00413E48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688" w:type="dxa"/>
            <w:gridSpan w:val="11"/>
          </w:tcPr>
          <w:p w14:paraId="42C447C1" w14:textId="46F9B304" w:rsidR="00E076D5" w:rsidRPr="00413E48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076D5" w:rsidRPr="00413E48" w14:paraId="35E23A82" w14:textId="77777777" w:rsidTr="008B7A98">
        <w:trPr>
          <w:tblHeader/>
        </w:trPr>
        <w:tc>
          <w:tcPr>
            <w:tcW w:w="2160" w:type="dxa"/>
          </w:tcPr>
          <w:p w14:paraId="7C16DBCE" w14:textId="77777777" w:rsidR="00E076D5" w:rsidRPr="00413E48" w:rsidRDefault="00E076D5" w:rsidP="007769A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48032E82" w14:textId="77777777" w:rsidR="00E076D5" w:rsidRPr="00413E48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</w:tcPr>
          <w:p w14:paraId="13FB796E" w14:textId="12E2813D" w:rsidR="00E076D5" w:rsidRPr="00413E48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="008B7A98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</w:p>
        </w:tc>
        <w:tc>
          <w:tcPr>
            <w:tcW w:w="180" w:type="dxa"/>
          </w:tcPr>
          <w:p w14:paraId="316E33B9" w14:textId="77777777" w:rsidR="00E076D5" w:rsidRPr="00413E48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68" w:type="dxa"/>
            <w:gridSpan w:val="5"/>
          </w:tcPr>
          <w:p w14:paraId="6BC313F9" w14:textId="7C603F64" w:rsidR="00E076D5" w:rsidRPr="00413E48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8B7A98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</w:tr>
      <w:tr w:rsidR="00E076D5" w:rsidRPr="00413E48" w14:paraId="78A66F4E" w14:textId="77777777" w:rsidTr="008B7A98">
        <w:trPr>
          <w:tblHeader/>
        </w:trPr>
        <w:tc>
          <w:tcPr>
            <w:tcW w:w="2160" w:type="dxa"/>
          </w:tcPr>
          <w:p w14:paraId="42EB5B3A" w14:textId="77777777" w:rsidR="00E076D5" w:rsidRPr="00413E48" w:rsidRDefault="00E076D5" w:rsidP="007769A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0A1E944D" w14:textId="77777777" w:rsidR="00E076D5" w:rsidRPr="00413E48" w:rsidRDefault="00E076D5" w:rsidP="007769A3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75A42EC" w14:textId="1CC5F32D" w:rsidR="00E076D5" w:rsidRPr="00413E48" w:rsidRDefault="00E076D5" w:rsidP="008B7A98">
            <w:pPr>
              <w:tabs>
                <w:tab w:val="clear" w:pos="68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13E4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5A179D48" w14:textId="3D1C078B" w:rsidR="00E076D5" w:rsidRPr="00413E48" w:rsidRDefault="00E076D5" w:rsidP="007769A3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56F9AB7F" w14:textId="77777777" w:rsidR="00E076D5" w:rsidRPr="00413E48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33506E5" w14:textId="77777777" w:rsidR="00E076D5" w:rsidRPr="00413E48" w:rsidRDefault="00E076D5" w:rsidP="007769A3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64565E46" w14:textId="77777777" w:rsidR="00E076D5" w:rsidRPr="00413E48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6B9086" w14:textId="77777777" w:rsidR="00E076D5" w:rsidRPr="00413E48" w:rsidRDefault="00E076D5" w:rsidP="007769A3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" w:type="dxa"/>
            <w:vAlign w:val="center"/>
          </w:tcPr>
          <w:p w14:paraId="19945081" w14:textId="77777777" w:rsidR="00E076D5" w:rsidRPr="00413E48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9E126F3" w14:textId="77777777" w:rsidR="00E076D5" w:rsidRPr="00413E48" w:rsidRDefault="00E076D5" w:rsidP="007769A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DA01A0E" w14:textId="77777777" w:rsidR="00E076D5" w:rsidRPr="00413E48" w:rsidRDefault="00E076D5" w:rsidP="007769A3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148CDE" w14:textId="77777777" w:rsidR="00E076D5" w:rsidRPr="00413E48" w:rsidRDefault="00E076D5" w:rsidP="007769A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696CC4D6" w14:textId="77777777" w:rsidR="00E076D5" w:rsidRPr="00413E48" w:rsidRDefault="00E076D5" w:rsidP="007769A3">
            <w:pPr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  <w:vAlign w:val="bottom"/>
          </w:tcPr>
          <w:p w14:paraId="0CC83BAF" w14:textId="77777777" w:rsidR="00E076D5" w:rsidRPr="00413E48" w:rsidRDefault="00E076D5" w:rsidP="007769A3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076D5" w:rsidRPr="00413E48" w14:paraId="73AD93D5" w14:textId="77777777" w:rsidTr="008B7A98">
        <w:trPr>
          <w:tblHeader/>
        </w:trPr>
        <w:tc>
          <w:tcPr>
            <w:tcW w:w="2160" w:type="dxa"/>
          </w:tcPr>
          <w:p w14:paraId="2408EF29" w14:textId="77777777" w:rsidR="00E076D5" w:rsidRPr="00413E48" w:rsidRDefault="00E076D5" w:rsidP="007769A3">
            <w:pPr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405F018D" w14:textId="77777777" w:rsidR="00E076D5" w:rsidRPr="00413E48" w:rsidRDefault="00E076D5" w:rsidP="007769A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688" w:type="dxa"/>
            <w:gridSpan w:val="11"/>
            <w:vAlign w:val="bottom"/>
          </w:tcPr>
          <w:p w14:paraId="05CBBA0F" w14:textId="5CC6595C" w:rsidR="00E076D5" w:rsidRPr="00413E48" w:rsidRDefault="00E076D5" w:rsidP="007769A3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413E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076D5" w:rsidRPr="00413E48" w14:paraId="22AE5CE5" w14:textId="77777777" w:rsidTr="008B7A98">
        <w:tc>
          <w:tcPr>
            <w:tcW w:w="2160" w:type="dxa"/>
          </w:tcPr>
          <w:p w14:paraId="650D5008" w14:textId="77777777" w:rsidR="00E076D5" w:rsidRPr="00413E48" w:rsidRDefault="00E076D5" w:rsidP="00371CA4">
            <w:pPr>
              <w:ind w:left="166" w:right="-7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</w:t>
            </w:r>
            <w:r w:rsidRPr="00413E4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กิจการและบุคคลที่เกี่ยวข้องกัน</w:t>
            </w:r>
          </w:p>
        </w:tc>
        <w:tc>
          <w:tcPr>
            <w:tcW w:w="810" w:type="dxa"/>
          </w:tcPr>
          <w:p w14:paraId="1D223186" w14:textId="77777777" w:rsidR="00E076D5" w:rsidRPr="00413E48" w:rsidRDefault="00E076D5" w:rsidP="00933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0C73AEB" w14:textId="15D84D05" w:rsidR="00CE289E" w:rsidRPr="00413E48" w:rsidRDefault="00CE289E" w:rsidP="00CE28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990" w:type="dxa"/>
            <w:vAlign w:val="bottom"/>
          </w:tcPr>
          <w:p w14:paraId="4AC43446" w14:textId="77F6EFFB" w:rsidR="00E076D5" w:rsidRPr="00413E48" w:rsidRDefault="007B02A2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</w:t>
            </w:r>
            <w:r w:rsidR="00E076D5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4163473" w14:textId="77777777" w:rsidR="00E076D5" w:rsidRPr="00413E48" w:rsidRDefault="00E076D5" w:rsidP="009333A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2E70382" w14:textId="53499042" w:rsidR="00E076D5" w:rsidRPr="00413E48" w:rsidRDefault="008B7A98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E076D5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9,373</w:t>
            </w:r>
          </w:p>
        </w:tc>
        <w:tc>
          <w:tcPr>
            <w:tcW w:w="180" w:type="dxa"/>
            <w:vAlign w:val="bottom"/>
          </w:tcPr>
          <w:p w14:paraId="337E6300" w14:textId="77777777" w:rsidR="00E076D5" w:rsidRPr="00413E48" w:rsidRDefault="00E076D5" w:rsidP="009333A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A8C980" w14:textId="7771F261" w:rsidR="00E076D5" w:rsidRPr="00413E48" w:rsidRDefault="008B7A98" w:rsidP="00CE2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E076D5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9,373</w:t>
            </w:r>
          </w:p>
        </w:tc>
        <w:tc>
          <w:tcPr>
            <w:tcW w:w="180" w:type="dxa"/>
            <w:vAlign w:val="bottom"/>
          </w:tcPr>
          <w:p w14:paraId="7046E673" w14:textId="77777777" w:rsidR="00E076D5" w:rsidRPr="00413E48" w:rsidRDefault="00E076D5" w:rsidP="009333A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B03B765" w14:textId="77777777" w:rsidR="00E076D5" w:rsidRPr="00413E48" w:rsidRDefault="00E076D5" w:rsidP="00CE2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89F9402" w14:textId="77777777" w:rsidR="00E076D5" w:rsidRPr="00413E48" w:rsidRDefault="00E076D5" w:rsidP="009333A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CFDBD02" w14:textId="0833BF15" w:rsidR="00E076D5" w:rsidRPr="00413E48" w:rsidRDefault="008B7A98" w:rsidP="00CE2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076D5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94,373</w:t>
            </w:r>
          </w:p>
        </w:tc>
        <w:tc>
          <w:tcPr>
            <w:tcW w:w="180" w:type="dxa"/>
            <w:vAlign w:val="bottom"/>
          </w:tcPr>
          <w:p w14:paraId="5D48DCFA" w14:textId="77777777" w:rsidR="00E076D5" w:rsidRPr="00413E48" w:rsidRDefault="00E076D5" w:rsidP="009333A9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  <w:vAlign w:val="bottom"/>
          </w:tcPr>
          <w:p w14:paraId="4F524859" w14:textId="70678112" w:rsidR="00E076D5" w:rsidRPr="00413E48" w:rsidRDefault="008B7A98" w:rsidP="00CE2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076D5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94,373</w:t>
            </w:r>
          </w:p>
        </w:tc>
      </w:tr>
      <w:tr w:rsidR="007B02A2" w:rsidRPr="00413E48" w14:paraId="40FF4CBD" w14:textId="77777777" w:rsidTr="008B7A98">
        <w:tc>
          <w:tcPr>
            <w:tcW w:w="2160" w:type="dxa"/>
          </w:tcPr>
          <w:p w14:paraId="162E7983" w14:textId="77777777" w:rsidR="007B02A2" w:rsidRPr="00413E48" w:rsidRDefault="007B02A2" w:rsidP="007B02A2">
            <w:pPr>
              <w:ind w:left="166" w:right="-7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0B884428" w14:textId="77777777" w:rsidR="007B02A2" w:rsidRPr="00413E48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F85289" w14:textId="2BAC075D" w:rsidR="007B02A2" w:rsidRPr="00413E48" w:rsidRDefault="007B02A2" w:rsidP="00F60E59">
            <w:pPr>
              <w:tabs>
                <w:tab w:val="clear" w:pos="227"/>
                <w:tab w:val="clear" w:pos="454"/>
                <w:tab w:val="clear" w:pos="680"/>
                <w:tab w:val="left" w:pos="-70"/>
                <w:tab w:val="left" w:pos="0"/>
                <w:tab w:val="left" w:pos="547"/>
                <w:tab w:val="left" w:pos="645"/>
              </w:tabs>
              <w:ind w:left="-70" w:right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6</w:t>
            </w:r>
            <w:r w:rsidR="008B7A98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4483113C" w14:textId="77777777" w:rsidR="007B02A2" w:rsidRPr="00413E48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338FEDD" w14:textId="184D6C67" w:rsidR="007B02A2" w:rsidRPr="00413E48" w:rsidRDefault="007B02A2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C965CD8" w14:textId="77777777" w:rsidR="007B02A2" w:rsidRPr="00413E48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F74AE59" w14:textId="454D99BC" w:rsidR="007B02A2" w:rsidRPr="00413E48" w:rsidRDefault="007B02A2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B7A98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1A516B1E" w14:textId="77777777" w:rsidR="007B02A2" w:rsidRPr="00413E48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0872F1F" w14:textId="75BE6A7D" w:rsidR="007B02A2" w:rsidRPr="00413E48" w:rsidRDefault="007B02A2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8B7A98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,963</w:t>
            </w:r>
          </w:p>
        </w:tc>
        <w:tc>
          <w:tcPr>
            <w:tcW w:w="180" w:type="dxa"/>
            <w:vAlign w:val="bottom"/>
          </w:tcPr>
          <w:p w14:paraId="1D278E35" w14:textId="77777777" w:rsidR="007B02A2" w:rsidRPr="00413E48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18747D8" w14:textId="77777777" w:rsidR="007B02A2" w:rsidRPr="00413E48" w:rsidRDefault="007B02A2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DDBF2FA" w14:textId="77777777" w:rsidR="007B02A2" w:rsidRPr="00413E48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  <w:vAlign w:val="bottom"/>
          </w:tcPr>
          <w:p w14:paraId="4A051B90" w14:textId="44C6A919" w:rsidR="007B02A2" w:rsidRPr="00413E48" w:rsidRDefault="007B02A2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8B7A98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,963</w:t>
            </w:r>
          </w:p>
        </w:tc>
      </w:tr>
      <w:tr w:rsidR="007B02A2" w:rsidRPr="00413E48" w14:paraId="53FE6E10" w14:textId="77777777" w:rsidTr="008B7A98">
        <w:tc>
          <w:tcPr>
            <w:tcW w:w="2160" w:type="dxa"/>
          </w:tcPr>
          <w:p w14:paraId="1D2FB7F1" w14:textId="77777777" w:rsidR="007B02A2" w:rsidRPr="00413E48" w:rsidRDefault="007B02A2" w:rsidP="007B02A2">
            <w:pPr>
              <w:ind w:left="166" w:right="-72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413E48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810" w:type="dxa"/>
          </w:tcPr>
          <w:p w14:paraId="1BABC9F2" w14:textId="77777777" w:rsidR="007B02A2" w:rsidRPr="00413E48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AB064C1" w14:textId="7DB888B3" w:rsidR="007B02A2" w:rsidRPr="00413E48" w:rsidRDefault="007B02A2" w:rsidP="007B02A2">
            <w:pPr>
              <w:tabs>
                <w:tab w:val="clear" w:pos="227"/>
                <w:tab w:val="clear" w:pos="454"/>
                <w:tab w:val="clear" w:pos="680"/>
                <w:tab w:val="left" w:pos="-70"/>
                <w:tab w:val="left" w:pos="0"/>
                <w:tab w:val="left" w:pos="547"/>
                <w:tab w:val="left" w:pos="645"/>
              </w:tabs>
              <w:ind w:left="-70" w:right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8B7A98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</w:t>
            </w:r>
            <w:r w:rsidR="008B7A98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6C160F89" w14:textId="77777777" w:rsidR="007B02A2" w:rsidRPr="00413E48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5EE94A" w14:textId="037C601C" w:rsidR="007B02A2" w:rsidRPr="00413E48" w:rsidRDefault="007B02A2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52892BA" w14:textId="77777777" w:rsidR="007B02A2" w:rsidRPr="00413E48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91B10D" w14:textId="489AE140" w:rsidR="007B02A2" w:rsidRPr="00413E48" w:rsidRDefault="008B7A98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7B02A2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</w:t>
            </w: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7B02A2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30422481" w14:textId="77777777" w:rsidR="007B02A2" w:rsidRPr="00413E48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7F281A" w14:textId="0207FF43" w:rsidR="007B02A2" w:rsidRPr="00413E48" w:rsidRDefault="008B7A98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="007B02A2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,838</w:t>
            </w:r>
          </w:p>
        </w:tc>
        <w:tc>
          <w:tcPr>
            <w:tcW w:w="180" w:type="dxa"/>
            <w:vAlign w:val="bottom"/>
          </w:tcPr>
          <w:p w14:paraId="4D3252F9" w14:textId="77777777" w:rsidR="007B02A2" w:rsidRPr="00413E48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A5F918" w14:textId="77777777" w:rsidR="007B02A2" w:rsidRPr="00413E48" w:rsidRDefault="007B02A2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051D101" w14:textId="77777777" w:rsidR="007B02A2" w:rsidRPr="00413E48" w:rsidRDefault="007B02A2" w:rsidP="007B02A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3DCBF18C" w14:textId="119CD3E6" w:rsidR="007B02A2" w:rsidRPr="00413E48" w:rsidRDefault="008B7A98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="007B02A2" w:rsidRPr="00413E4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,838</w:t>
            </w:r>
          </w:p>
        </w:tc>
      </w:tr>
      <w:tr w:rsidR="007B02A2" w:rsidRPr="00413E48" w14:paraId="3401C32D" w14:textId="77777777" w:rsidTr="008B7A98">
        <w:tc>
          <w:tcPr>
            <w:tcW w:w="2160" w:type="dxa"/>
          </w:tcPr>
          <w:p w14:paraId="62D12C5C" w14:textId="77777777" w:rsidR="007B02A2" w:rsidRPr="00413E48" w:rsidRDefault="007B02A2" w:rsidP="007B02A2">
            <w:pPr>
              <w:ind w:left="166" w:right="-72" w:hanging="180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US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4487BD7E" w14:textId="77777777" w:rsidR="007B02A2" w:rsidRPr="00413E48" w:rsidRDefault="007B02A2" w:rsidP="007B02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9FA961" w14:textId="4193EF20" w:rsidR="007B02A2" w:rsidRPr="00413E48" w:rsidRDefault="00F60E59" w:rsidP="00F60E59">
            <w:pPr>
              <w:tabs>
                <w:tab w:val="clear" w:pos="454"/>
                <w:tab w:val="clear" w:pos="680"/>
                <w:tab w:val="left" w:pos="200"/>
              </w:tabs>
              <w:ind w:left="-70" w:right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</w:t>
            </w:r>
            <w:r w:rsidR="007B02A2"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734,8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B02A2"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31AD8E" w14:textId="77777777" w:rsidR="007B02A2" w:rsidRPr="00413E48" w:rsidRDefault="007B02A2" w:rsidP="007B02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BE6B8" w14:textId="05300A76" w:rsidR="007B02A2" w:rsidRPr="00413E48" w:rsidRDefault="008B7A98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7B02A2"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9,373</w:t>
            </w:r>
          </w:p>
        </w:tc>
        <w:tc>
          <w:tcPr>
            <w:tcW w:w="180" w:type="dxa"/>
            <w:vAlign w:val="bottom"/>
          </w:tcPr>
          <w:p w14:paraId="742EFB48" w14:textId="77777777" w:rsidR="007B02A2" w:rsidRPr="00413E48" w:rsidRDefault="007B02A2" w:rsidP="007B02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ADC36" w14:textId="2909BC9E" w:rsidR="007B02A2" w:rsidRPr="00413E48" w:rsidRDefault="007B02A2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944,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238EE28E" w14:textId="77777777" w:rsidR="007B02A2" w:rsidRPr="00413E48" w:rsidRDefault="007B02A2" w:rsidP="007B02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61A62" w14:textId="766225CE" w:rsidR="007B02A2" w:rsidRPr="00413E48" w:rsidRDefault="007B02A2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,8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</w:t>
            </w:r>
          </w:p>
        </w:tc>
        <w:tc>
          <w:tcPr>
            <w:tcW w:w="180" w:type="dxa"/>
            <w:vAlign w:val="bottom"/>
          </w:tcPr>
          <w:p w14:paraId="087EEF4E" w14:textId="77777777" w:rsidR="007B02A2" w:rsidRPr="00413E48" w:rsidRDefault="007B02A2" w:rsidP="007B02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F44AD" w14:textId="2AC663B4" w:rsidR="007B02A2" w:rsidRPr="00413E48" w:rsidRDefault="008B7A98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B02A2"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94,373</w:t>
            </w:r>
          </w:p>
        </w:tc>
        <w:tc>
          <w:tcPr>
            <w:tcW w:w="180" w:type="dxa"/>
            <w:vAlign w:val="bottom"/>
          </w:tcPr>
          <w:p w14:paraId="46EA634F" w14:textId="77777777" w:rsidR="007B02A2" w:rsidRPr="00413E48" w:rsidRDefault="007B02A2" w:rsidP="007B02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0ABF6" w14:textId="4BAE8B9F" w:rsidR="007B02A2" w:rsidRPr="00413E48" w:rsidRDefault="007B02A2" w:rsidP="007B0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</w:p>
        </w:tc>
      </w:tr>
    </w:tbl>
    <w:p w14:paraId="269BED1C" w14:textId="5CED9991" w:rsidR="00FF76D9" w:rsidRPr="00413E48" w:rsidRDefault="00FF76D9">
      <w:pPr>
        <w:rPr>
          <w:rFonts w:asciiTheme="majorBidi" w:hAnsiTheme="majorBidi" w:cstheme="majorBidi"/>
          <w:sz w:val="28"/>
          <w:szCs w:val="28"/>
        </w:rPr>
      </w:pPr>
    </w:p>
    <w:p w14:paraId="22294251" w14:textId="77777777" w:rsidR="006F7F1E" w:rsidRPr="00413E48" w:rsidRDefault="006F7F1E">
      <w:pPr>
        <w:rPr>
          <w:rFonts w:asciiTheme="majorBidi" w:hAnsiTheme="majorBidi" w:cstheme="majorBidi"/>
          <w:sz w:val="28"/>
          <w:szCs w:val="28"/>
        </w:rPr>
      </w:pPr>
    </w:p>
    <w:p w14:paraId="1FD91F93" w14:textId="5A67EF51" w:rsidR="00D0378A" w:rsidRPr="00413E48" w:rsidRDefault="00D0378A" w:rsidP="00D0378A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13E4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หนี้สินที่มีภาระดอกเบี้ยส่วนที่มีหลักประกัน ณ </w:t>
      </w:r>
      <w:r w:rsidR="009F1CD1" w:rsidRPr="00413E4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วันที่ </w:t>
      </w:r>
      <w:r w:rsidR="00DA3253" w:rsidRPr="00413E4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8B7A98" w:rsidRPr="00413E4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DA3253" w:rsidRPr="00413E4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A3253" w:rsidRPr="00413E4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8B7A98" w:rsidRPr="00413E4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9C11FA" w:rsidRPr="00413E48">
        <w:rPr>
          <w:rFonts w:asciiTheme="majorBidi" w:hAnsiTheme="majorBidi" w:cstheme="majorBidi"/>
          <w:sz w:val="30"/>
          <w:szCs w:val="30"/>
          <w:lang w:val="en-US" w:bidi="th-TH"/>
        </w:rPr>
        <w:t>56</w:t>
      </w:r>
      <w:r w:rsidR="00DA3253" w:rsidRPr="00413E48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9F1CD1" w:rsidRPr="00413E4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9C11FA" w:rsidRPr="00413E4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8B7A98" w:rsidRPr="00413E4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9F1CD1" w:rsidRPr="00413E4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8B7A98" w:rsidRPr="00413E4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9C11FA" w:rsidRPr="00413E48">
        <w:rPr>
          <w:rFonts w:asciiTheme="majorBidi" w:hAnsiTheme="majorBidi" w:cstheme="majorBidi"/>
          <w:sz w:val="30"/>
          <w:szCs w:val="30"/>
          <w:lang w:val="en-US" w:bidi="th-TH"/>
        </w:rPr>
        <w:t>56</w:t>
      </w:r>
      <w:r w:rsidR="00DA3253" w:rsidRPr="00413E48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413E4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มีรายละเอียดของหลักประกันซึ่งเป็นสินทรัพย์ดังนี้</w:t>
      </w:r>
    </w:p>
    <w:p w14:paraId="679D19F9" w14:textId="2EAB6CEF" w:rsidR="00D0378A" w:rsidRPr="00413E48" w:rsidRDefault="00D0378A" w:rsidP="00D0378A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177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50"/>
        <w:gridCol w:w="1120"/>
        <w:gridCol w:w="165"/>
        <w:gridCol w:w="1184"/>
        <w:gridCol w:w="165"/>
        <w:gridCol w:w="1182"/>
        <w:gridCol w:w="169"/>
        <w:gridCol w:w="1142"/>
      </w:tblGrid>
      <w:tr w:rsidR="009E1EB3" w:rsidRPr="00413E48" w14:paraId="55A62EC4" w14:textId="77777777" w:rsidTr="009E1EB3">
        <w:trPr>
          <w:tblHeader/>
        </w:trPr>
        <w:tc>
          <w:tcPr>
            <w:tcW w:w="2207" w:type="pct"/>
          </w:tcPr>
          <w:p w14:paraId="13FAF762" w14:textId="77777777" w:rsidR="009E1EB3" w:rsidRPr="00413E48" w:rsidRDefault="009E1EB3" w:rsidP="00EC542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12"/>
                <w:szCs w:val="12"/>
              </w:rPr>
              <w:br w:type="page"/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13E48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45" w:type="pct"/>
            <w:gridSpan w:val="3"/>
          </w:tcPr>
          <w:p w14:paraId="1DF122CD" w14:textId="77777777" w:rsidR="009E1EB3" w:rsidRPr="00413E48" w:rsidRDefault="009E1EB3" w:rsidP="00EC542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pct"/>
          </w:tcPr>
          <w:p w14:paraId="46D0CECA" w14:textId="77777777" w:rsidR="009E1EB3" w:rsidRPr="00413E48" w:rsidRDefault="009E1EB3" w:rsidP="00EC542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5399FDB0" w14:textId="77777777" w:rsidR="009E1EB3" w:rsidRPr="00413E48" w:rsidRDefault="009E1EB3" w:rsidP="00EC542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E1EB3" w:rsidRPr="00413E48" w14:paraId="77A8E450" w14:textId="77777777" w:rsidTr="009333A9">
        <w:trPr>
          <w:trHeight w:val="308"/>
          <w:tblHeader/>
        </w:trPr>
        <w:tc>
          <w:tcPr>
            <w:tcW w:w="2207" w:type="pct"/>
          </w:tcPr>
          <w:p w14:paraId="635CE945" w14:textId="77777777" w:rsidR="009E1EB3" w:rsidRPr="00413E48" w:rsidRDefault="009E1EB3" w:rsidP="00EC542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  <w:vAlign w:val="center"/>
          </w:tcPr>
          <w:p w14:paraId="7E6DF49F" w14:textId="366241FD" w:rsidR="009E1EB3" w:rsidRPr="00413E48" w:rsidRDefault="009E1EB3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0" w:type="pct"/>
            <w:vAlign w:val="center"/>
          </w:tcPr>
          <w:p w14:paraId="5B4E81EE" w14:textId="77777777" w:rsidR="009E1EB3" w:rsidRPr="00413E48" w:rsidRDefault="009E1EB3" w:rsidP="00EC54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center"/>
          </w:tcPr>
          <w:p w14:paraId="6DDB5F33" w14:textId="3F8F2FDD" w:rsidR="009E1EB3" w:rsidRPr="00413E48" w:rsidRDefault="009E1EB3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" w:type="pct"/>
          </w:tcPr>
          <w:p w14:paraId="13E01C45" w14:textId="77777777" w:rsidR="009E1EB3" w:rsidRPr="00413E48" w:rsidRDefault="009E1EB3" w:rsidP="00EC542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17A9368C" w14:textId="7D62C8E5" w:rsidR="009E1EB3" w:rsidRPr="00413E48" w:rsidRDefault="009E1EB3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2" w:type="pct"/>
            <w:vAlign w:val="center"/>
          </w:tcPr>
          <w:p w14:paraId="519E442B" w14:textId="77777777" w:rsidR="009E1EB3" w:rsidRPr="00413E48" w:rsidRDefault="009E1EB3" w:rsidP="00EC54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3FA9FF03" w14:textId="18D171B8" w:rsidR="009E1EB3" w:rsidRPr="00413E48" w:rsidRDefault="009E1EB3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E1EB3" w:rsidRPr="00413E48" w14:paraId="3ECB6ADD" w14:textId="77777777" w:rsidTr="009333A9">
        <w:trPr>
          <w:trHeight w:val="308"/>
          <w:tblHeader/>
        </w:trPr>
        <w:tc>
          <w:tcPr>
            <w:tcW w:w="2207" w:type="pct"/>
          </w:tcPr>
          <w:p w14:paraId="254BC32E" w14:textId="77777777" w:rsidR="009E1EB3" w:rsidRPr="00413E48" w:rsidRDefault="009E1EB3" w:rsidP="00EC542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  <w:vAlign w:val="center"/>
          </w:tcPr>
          <w:p w14:paraId="668B87C3" w14:textId="33531505" w:rsidR="009E1EB3" w:rsidRPr="00413E48" w:rsidRDefault="008B7A98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EB3" w:rsidRPr="00413E4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90" w:type="pct"/>
            <w:vAlign w:val="center"/>
          </w:tcPr>
          <w:p w14:paraId="11E42BB2" w14:textId="77777777" w:rsidR="009E1EB3" w:rsidRPr="00413E48" w:rsidRDefault="009E1EB3" w:rsidP="00EC54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center"/>
          </w:tcPr>
          <w:p w14:paraId="796CF5B2" w14:textId="3F418AF5" w:rsidR="009E1EB3" w:rsidRPr="00413E48" w:rsidRDefault="008B7A98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EB3" w:rsidRPr="00413E4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90" w:type="pct"/>
          </w:tcPr>
          <w:p w14:paraId="641AAA0B" w14:textId="77777777" w:rsidR="009E1EB3" w:rsidRPr="00413E48" w:rsidRDefault="009E1EB3" w:rsidP="00EC542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6DFA55EA" w14:textId="59B807B8" w:rsidR="009E1EB3" w:rsidRPr="00413E48" w:rsidRDefault="008B7A98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EB3" w:rsidRPr="00413E4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92" w:type="pct"/>
            <w:vAlign w:val="center"/>
          </w:tcPr>
          <w:p w14:paraId="37BEDDC1" w14:textId="77777777" w:rsidR="009E1EB3" w:rsidRPr="00413E48" w:rsidRDefault="009E1EB3" w:rsidP="00EC54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304E16BF" w14:textId="02109488" w:rsidR="009E1EB3" w:rsidRPr="00413E48" w:rsidRDefault="008B7A98" w:rsidP="00EC542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EB3" w:rsidRPr="00413E4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9E1EB3" w:rsidRPr="00413E48" w14:paraId="61EA2E46" w14:textId="77777777" w:rsidTr="009E1EB3">
        <w:trPr>
          <w:trHeight w:val="344"/>
          <w:tblHeader/>
        </w:trPr>
        <w:tc>
          <w:tcPr>
            <w:tcW w:w="2207" w:type="pct"/>
          </w:tcPr>
          <w:p w14:paraId="1CCF7315" w14:textId="77777777" w:rsidR="009E1EB3" w:rsidRPr="00413E48" w:rsidRDefault="009E1EB3" w:rsidP="00EC542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3" w:type="pct"/>
            <w:gridSpan w:val="7"/>
          </w:tcPr>
          <w:p w14:paraId="5D7EBB74" w14:textId="77777777" w:rsidR="009E1EB3" w:rsidRPr="00413E48" w:rsidRDefault="009E1EB3" w:rsidP="00EC542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1470" w:rsidRPr="00413E48" w14:paraId="23DF5550" w14:textId="77777777" w:rsidTr="009333A9">
        <w:tc>
          <w:tcPr>
            <w:tcW w:w="2207" w:type="pct"/>
          </w:tcPr>
          <w:p w14:paraId="6FFE2B2A" w14:textId="77777777" w:rsidR="00EB1470" w:rsidRPr="00413E48" w:rsidRDefault="00EB1470" w:rsidP="00EB1470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610" w:type="pct"/>
          </w:tcPr>
          <w:p w14:paraId="04CACE24" w14:textId="2902B5CD" w:rsidR="00EB1470" w:rsidRPr="00413E48" w:rsidRDefault="008B7A98" w:rsidP="00EB147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B1470" w:rsidRPr="00413E48">
              <w:rPr>
                <w:rFonts w:asciiTheme="majorBidi" w:hAnsiTheme="majorBidi" w:cstheme="majorBidi"/>
                <w:sz w:val="30"/>
                <w:szCs w:val="30"/>
              </w:rPr>
              <w:t>8,7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1470" w:rsidRPr="00413E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0" w:type="pct"/>
          </w:tcPr>
          <w:p w14:paraId="7352F37F" w14:textId="77777777" w:rsidR="00EB1470" w:rsidRPr="00413E48" w:rsidRDefault="00EB1470" w:rsidP="00EB147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05446B9" w14:textId="15CC20DE" w:rsidR="00EB1470" w:rsidRPr="00413E48" w:rsidRDefault="00EB1470" w:rsidP="00EB147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33,3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0" w:type="pct"/>
          </w:tcPr>
          <w:p w14:paraId="4C29FD26" w14:textId="77777777" w:rsidR="00EB1470" w:rsidRPr="00413E48" w:rsidRDefault="00EB1470" w:rsidP="00EB147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01E181C3" w14:textId="636DA53E" w:rsidR="00EB1470" w:rsidRPr="00413E48" w:rsidRDefault="00EB1470" w:rsidP="00F14FB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433BB8FB" w14:textId="77777777" w:rsidR="00EB1470" w:rsidRPr="00413E48" w:rsidRDefault="00EB1470" w:rsidP="00EB1470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6534564B" w14:textId="77777777" w:rsidR="00EB1470" w:rsidRPr="00413E48" w:rsidRDefault="00EB1470" w:rsidP="00EB147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646F" w:rsidRPr="00413E48" w14:paraId="7C0548B4" w14:textId="77777777" w:rsidTr="009333A9">
        <w:tc>
          <w:tcPr>
            <w:tcW w:w="2207" w:type="pct"/>
          </w:tcPr>
          <w:p w14:paraId="3887D1DD" w14:textId="7D618043" w:rsidR="005E646F" w:rsidRPr="00413E48" w:rsidRDefault="005E646F" w:rsidP="005E646F">
            <w:pPr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10" w:type="pct"/>
          </w:tcPr>
          <w:p w14:paraId="4D8ADE28" w14:textId="017952C5" w:rsidR="005E646F" w:rsidRPr="00413E48" w:rsidRDefault="005E646F" w:rsidP="005E646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8,6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0" w:type="pct"/>
          </w:tcPr>
          <w:p w14:paraId="637985C9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480E6761" w14:textId="005C91E9" w:rsidR="005E646F" w:rsidRPr="00413E48" w:rsidRDefault="005E646F" w:rsidP="005E646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7,486</w:t>
            </w:r>
          </w:p>
        </w:tc>
        <w:tc>
          <w:tcPr>
            <w:tcW w:w="90" w:type="pct"/>
          </w:tcPr>
          <w:p w14:paraId="6BA0DBA3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1516EF88" w14:textId="373229B3" w:rsidR="005E646F" w:rsidRPr="00413E48" w:rsidRDefault="005E646F" w:rsidP="00F14FB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</w:tcPr>
          <w:p w14:paraId="2BEFFCDD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</w:tcPr>
          <w:p w14:paraId="30C47690" w14:textId="1A76873B" w:rsidR="005E646F" w:rsidRPr="00413E48" w:rsidRDefault="005E646F" w:rsidP="005E646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646F" w:rsidRPr="00413E48" w14:paraId="16B555D9" w14:textId="77777777" w:rsidTr="009333A9">
        <w:tc>
          <w:tcPr>
            <w:tcW w:w="2207" w:type="pct"/>
            <w:shd w:val="clear" w:color="auto" w:fill="auto"/>
          </w:tcPr>
          <w:p w14:paraId="49D89E47" w14:textId="77777777" w:rsidR="005E646F" w:rsidRPr="00413E48" w:rsidRDefault="005E646F" w:rsidP="005E646F">
            <w:pPr>
              <w:spacing w:line="240" w:lineRule="auto"/>
              <w:ind w:right="-4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สินทรัพย์ให้เช่าตามสัญญาเช่า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ดำเนินงาน</w:t>
            </w:r>
          </w:p>
        </w:tc>
        <w:tc>
          <w:tcPr>
            <w:tcW w:w="610" w:type="pct"/>
            <w:shd w:val="clear" w:color="auto" w:fill="auto"/>
          </w:tcPr>
          <w:p w14:paraId="163CD6D2" w14:textId="2D600C7F" w:rsidR="005E646F" w:rsidRPr="00413E48" w:rsidRDefault="005E646F" w:rsidP="005E646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87,6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0" w:type="pct"/>
            <w:shd w:val="clear" w:color="auto" w:fill="auto"/>
          </w:tcPr>
          <w:p w14:paraId="370A05A4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168725C5" w14:textId="1779735F" w:rsidR="005E646F" w:rsidRPr="00413E48" w:rsidRDefault="005E646F" w:rsidP="005E646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,939</w:t>
            </w:r>
          </w:p>
        </w:tc>
        <w:tc>
          <w:tcPr>
            <w:tcW w:w="90" w:type="pct"/>
            <w:shd w:val="clear" w:color="auto" w:fill="auto"/>
          </w:tcPr>
          <w:p w14:paraId="59C0AB17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4F7077DB" w14:textId="5A9C0000" w:rsidR="005E646F" w:rsidRPr="00413E48" w:rsidRDefault="005E646F" w:rsidP="00F14FB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28B2F8FB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50688A7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646F" w:rsidRPr="00413E48" w14:paraId="6D38AD4F" w14:textId="77777777" w:rsidTr="009333A9">
        <w:tc>
          <w:tcPr>
            <w:tcW w:w="2207" w:type="pct"/>
            <w:shd w:val="clear" w:color="auto" w:fill="auto"/>
          </w:tcPr>
          <w:p w14:paraId="45AB1DF4" w14:textId="77777777" w:rsidR="005E646F" w:rsidRPr="00413E48" w:rsidRDefault="005E646F" w:rsidP="005E64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413E48">
              <w:rPr>
                <w:rFonts w:asciiTheme="majorBidi" w:hAnsiTheme="majorBidi" w:cs="Angsana New" w:hint="cs"/>
                <w:sz w:val="30"/>
                <w:szCs w:val="30"/>
                <w:cs/>
                <w:lang w:eastAsia="en-GB"/>
              </w:rPr>
              <w:t>สิทธิในการใช้สินทรัพย์</w:t>
            </w:r>
          </w:p>
        </w:tc>
        <w:tc>
          <w:tcPr>
            <w:tcW w:w="610" w:type="pct"/>
            <w:shd w:val="clear" w:color="auto" w:fill="auto"/>
          </w:tcPr>
          <w:p w14:paraId="50A8F55A" w14:textId="2E324ECD" w:rsidR="005E646F" w:rsidRPr="00413E48" w:rsidRDefault="008B7A98" w:rsidP="005E646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646F" w:rsidRPr="00413E48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646F" w:rsidRPr="00413E48">
              <w:rPr>
                <w:rFonts w:asciiTheme="majorBidi" w:hAnsiTheme="majorBidi" w:cstheme="majorBidi"/>
                <w:sz w:val="30"/>
                <w:szCs w:val="30"/>
              </w:rPr>
              <w:t>9,465</w:t>
            </w:r>
          </w:p>
        </w:tc>
        <w:tc>
          <w:tcPr>
            <w:tcW w:w="90" w:type="pct"/>
            <w:shd w:val="clear" w:color="auto" w:fill="auto"/>
          </w:tcPr>
          <w:p w14:paraId="7CD9641E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3AE2DEB7" w14:textId="0842F9A1" w:rsidR="005E646F" w:rsidRPr="00413E48" w:rsidRDefault="008B7A98" w:rsidP="005E646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646F" w:rsidRPr="00413E48">
              <w:rPr>
                <w:rFonts w:asciiTheme="majorBidi" w:hAnsiTheme="majorBidi" w:cstheme="majorBidi"/>
                <w:sz w:val="30"/>
                <w:szCs w:val="30"/>
              </w:rPr>
              <w:t>,847,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E646F" w:rsidRPr="00413E48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90" w:type="pct"/>
            <w:shd w:val="clear" w:color="auto" w:fill="auto"/>
          </w:tcPr>
          <w:p w14:paraId="2C86EA39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4ED45B15" w14:textId="2745177C" w:rsidR="005E646F" w:rsidRPr="00413E48" w:rsidRDefault="005E646F" w:rsidP="005E646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38,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92" w:type="pct"/>
            <w:shd w:val="clear" w:color="auto" w:fill="auto"/>
          </w:tcPr>
          <w:p w14:paraId="43B70E51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0AD2386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447</w:t>
            </w:r>
          </w:p>
        </w:tc>
      </w:tr>
      <w:tr w:rsidR="005E646F" w:rsidRPr="00413E48" w14:paraId="29EF89E8" w14:textId="77777777" w:rsidTr="009333A9">
        <w:tc>
          <w:tcPr>
            <w:tcW w:w="2207" w:type="pct"/>
            <w:shd w:val="clear" w:color="auto" w:fill="auto"/>
          </w:tcPr>
          <w:p w14:paraId="325DA38A" w14:textId="77777777" w:rsidR="005E646F" w:rsidRPr="00413E48" w:rsidRDefault="005E646F" w:rsidP="005E64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10" w:type="pct"/>
            <w:shd w:val="clear" w:color="auto" w:fill="auto"/>
          </w:tcPr>
          <w:p w14:paraId="4D57B814" w14:textId="1FB7C02F" w:rsidR="005E646F" w:rsidRPr="00413E48" w:rsidRDefault="005E646F" w:rsidP="005E646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6,689</w:t>
            </w:r>
          </w:p>
        </w:tc>
        <w:tc>
          <w:tcPr>
            <w:tcW w:w="90" w:type="pct"/>
            <w:shd w:val="clear" w:color="auto" w:fill="auto"/>
          </w:tcPr>
          <w:p w14:paraId="393DB407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0F304571" w14:textId="2DD7387A" w:rsidR="005E646F" w:rsidRPr="00413E48" w:rsidRDefault="005E646F" w:rsidP="005E646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8,697</w:t>
            </w:r>
          </w:p>
        </w:tc>
        <w:tc>
          <w:tcPr>
            <w:tcW w:w="90" w:type="pct"/>
            <w:shd w:val="clear" w:color="auto" w:fill="auto"/>
          </w:tcPr>
          <w:p w14:paraId="49E4ABCF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64A00109" w14:textId="1A07B042" w:rsidR="005E646F" w:rsidRPr="00413E48" w:rsidRDefault="005E646F" w:rsidP="00F14FB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69549221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C76F059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646F" w:rsidRPr="00413E48" w14:paraId="5D3A4EF6" w14:textId="77777777" w:rsidTr="009333A9">
        <w:tc>
          <w:tcPr>
            <w:tcW w:w="2207" w:type="pct"/>
            <w:shd w:val="clear" w:color="auto" w:fill="auto"/>
          </w:tcPr>
          <w:p w14:paraId="658A619F" w14:textId="77777777" w:rsidR="005E646F" w:rsidRPr="00413E48" w:rsidRDefault="005E646F" w:rsidP="005E64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10" w:type="pct"/>
            <w:shd w:val="clear" w:color="auto" w:fill="auto"/>
          </w:tcPr>
          <w:p w14:paraId="08CFF086" w14:textId="3D8AD689" w:rsidR="005E646F" w:rsidRPr="00413E48" w:rsidRDefault="008B7A98" w:rsidP="005E646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E646F" w:rsidRPr="00413E48">
              <w:rPr>
                <w:rFonts w:asciiTheme="majorBidi" w:hAnsiTheme="majorBidi" w:cstheme="majorBidi"/>
                <w:sz w:val="30"/>
                <w:szCs w:val="30"/>
              </w:rPr>
              <w:t>7,9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646F" w:rsidRPr="00413E4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0" w:type="pct"/>
            <w:shd w:val="clear" w:color="auto" w:fill="auto"/>
          </w:tcPr>
          <w:p w14:paraId="2C4AFD67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53E81F26" w14:textId="644ED080" w:rsidR="005E646F" w:rsidRPr="00413E48" w:rsidRDefault="008B7A98" w:rsidP="005E646F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E646F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4,665</w:t>
            </w:r>
          </w:p>
        </w:tc>
        <w:tc>
          <w:tcPr>
            <w:tcW w:w="90" w:type="pct"/>
            <w:shd w:val="clear" w:color="auto" w:fill="auto"/>
          </w:tcPr>
          <w:p w14:paraId="0AFFE0A1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15594294" w14:textId="5B82EF11" w:rsidR="005E646F" w:rsidRPr="00413E48" w:rsidRDefault="005E646F" w:rsidP="005E646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49,39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2" w:type="pct"/>
            <w:shd w:val="clear" w:color="auto" w:fill="auto"/>
          </w:tcPr>
          <w:p w14:paraId="1C5BE330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C275D7D" w14:textId="74095ECE" w:rsidR="005E646F" w:rsidRPr="00413E48" w:rsidRDefault="005E646F" w:rsidP="005E64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5E646F" w:rsidRPr="00413E48" w14:paraId="452D68F1" w14:textId="77777777" w:rsidTr="009333A9">
        <w:tc>
          <w:tcPr>
            <w:tcW w:w="2207" w:type="pct"/>
            <w:shd w:val="clear" w:color="auto" w:fill="FFFFFF"/>
          </w:tcPr>
          <w:p w14:paraId="20F4294E" w14:textId="77777777" w:rsidR="005E646F" w:rsidRPr="00413E48" w:rsidRDefault="005E646F" w:rsidP="005E64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1E16B6E" w14:textId="0D85E614" w:rsidR="005E646F" w:rsidRPr="00413E48" w:rsidRDefault="008B7A98" w:rsidP="005E646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E646F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,589,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5E646F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0" w:type="pct"/>
          </w:tcPr>
          <w:p w14:paraId="4FE3297C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58BB61AC" w14:textId="19DE0446" w:rsidR="005E646F" w:rsidRPr="00413E48" w:rsidRDefault="008B7A98" w:rsidP="005E646F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E646F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E646F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5E646F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E646F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90" w:type="pct"/>
          </w:tcPr>
          <w:p w14:paraId="279EE558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5D11CFD" w14:textId="1A73CDC3" w:rsidR="005E646F" w:rsidRPr="00413E48" w:rsidRDefault="005E646F" w:rsidP="005E646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87,5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92" w:type="pct"/>
          </w:tcPr>
          <w:p w14:paraId="1251DC59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697EEBEA" w14:textId="77777777" w:rsidR="005E646F" w:rsidRPr="00413E48" w:rsidRDefault="005E646F" w:rsidP="005E646F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</w:t>
            </w:r>
          </w:p>
        </w:tc>
      </w:tr>
    </w:tbl>
    <w:p w14:paraId="16662820" w14:textId="77777777" w:rsidR="004F7260" w:rsidRPr="00413E48" w:rsidRDefault="004F7260" w:rsidP="004F7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4D753F" w14:textId="2ED10562" w:rsidR="00397B82" w:rsidRPr="00413E48" w:rsidRDefault="00811D11" w:rsidP="004F72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3E48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Pr="00413E48">
        <w:rPr>
          <w:rFonts w:asciiTheme="majorBidi" w:hAnsiTheme="majorBidi" w:cstheme="majorBidi"/>
          <w:sz w:val="30"/>
          <w:szCs w:val="30"/>
        </w:rPr>
        <w:t>56</w:t>
      </w:r>
      <w:r w:rsidR="00E23EEB" w:rsidRPr="00413E48">
        <w:rPr>
          <w:rFonts w:asciiTheme="majorBidi" w:hAnsiTheme="majorBidi" w:cstheme="majorBidi"/>
          <w:sz w:val="30"/>
          <w:szCs w:val="30"/>
        </w:rPr>
        <w:t>6</w:t>
      </w:r>
      <w:r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Pr="00413E48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397B82" w:rsidRPr="00413E48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เงินกู้ยืมระยะยาวจากสถาบันการเงิน มีจำนวนเงินทั้งหมด </w:t>
      </w:r>
      <w:r w:rsidR="008B7A98" w:rsidRPr="00413E48">
        <w:rPr>
          <w:rFonts w:asciiTheme="majorBidi" w:hAnsiTheme="majorBidi" w:cstheme="majorBidi"/>
          <w:sz w:val="30"/>
          <w:szCs w:val="30"/>
        </w:rPr>
        <w:t>12</w:t>
      </w:r>
      <w:r w:rsidR="009333A9" w:rsidRPr="00413E48">
        <w:rPr>
          <w:rFonts w:asciiTheme="majorBidi" w:hAnsiTheme="majorBidi" w:cstheme="majorBidi"/>
          <w:sz w:val="30"/>
          <w:szCs w:val="30"/>
        </w:rPr>
        <w:t>5</w:t>
      </w:r>
      <w:r w:rsidR="00397B82" w:rsidRPr="00413E48">
        <w:rPr>
          <w:rFonts w:asciiTheme="majorBidi" w:hAnsiTheme="majorBidi" w:cstheme="majorBidi"/>
          <w:sz w:val="30"/>
          <w:szCs w:val="30"/>
        </w:rPr>
        <w:t>.</w:t>
      </w:r>
      <w:r w:rsidR="008B7A98" w:rsidRPr="00413E48">
        <w:rPr>
          <w:rFonts w:asciiTheme="majorBidi" w:hAnsiTheme="majorBidi" w:cstheme="majorBidi"/>
          <w:sz w:val="30"/>
          <w:szCs w:val="30"/>
        </w:rPr>
        <w:t>0</w:t>
      </w:r>
      <w:r w:rsidR="00397B82"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="00397B82" w:rsidRPr="00413E48">
        <w:rPr>
          <w:rFonts w:asciiTheme="majorBidi" w:hAnsiTheme="majorBidi" w:cstheme="majorBidi"/>
          <w:sz w:val="30"/>
          <w:szCs w:val="30"/>
          <w:cs/>
        </w:rPr>
        <w:t xml:space="preserve">ล้านบาท โดยมีอัตราดอกเบี้ย </w:t>
      </w:r>
      <w:r w:rsidR="00397B82" w:rsidRPr="00413E48">
        <w:rPr>
          <w:rFonts w:asciiTheme="majorBidi" w:hAnsiTheme="majorBidi" w:cstheme="majorBidi"/>
          <w:sz w:val="30"/>
          <w:szCs w:val="30"/>
        </w:rPr>
        <w:t xml:space="preserve">MLR </w:t>
      </w:r>
      <w:r w:rsidR="00397B82" w:rsidRPr="00413E48">
        <w:rPr>
          <w:rFonts w:asciiTheme="majorBidi" w:hAnsiTheme="majorBidi" w:cstheme="majorBidi"/>
          <w:sz w:val="30"/>
          <w:szCs w:val="30"/>
          <w:cs/>
        </w:rPr>
        <w:t xml:space="preserve">ลบร้อยละ </w:t>
      </w:r>
      <w:r w:rsidR="008B7A98" w:rsidRPr="00413E48">
        <w:rPr>
          <w:rFonts w:asciiTheme="majorBidi" w:hAnsiTheme="majorBidi" w:cstheme="majorBidi"/>
          <w:sz w:val="30"/>
          <w:szCs w:val="30"/>
        </w:rPr>
        <w:t>0</w:t>
      </w:r>
      <w:r w:rsidR="00397B82" w:rsidRPr="00413E48">
        <w:rPr>
          <w:rFonts w:asciiTheme="majorBidi" w:hAnsiTheme="majorBidi" w:cstheme="majorBidi"/>
          <w:sz w:val="30"/>
          <w:szCs w:val="30"/>
        </w:rPr>
        <w:t>.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="00397B82" w:rsidRPr="00413E48">
        <w:rPr>
          <w:rFonts w:asciiTheme="majorBidi" w:hAnsiTheme="majorBidi" w:cstheme="majorBidi"/>
          <w:sz w:val="30"/>
          <w:szCs w:val="30"/>
        </w:rPr>
        <w:t xml:space="preserve">5 </w:t>
      </w:r>
      <w:r w:rsidR="00397B82" w:rsidRPr="00413E48">
        <w:rPr>
          <w:rFonts w:asciiTheme="majorBidi" w:hAnsiTheme="majorBidi" w:cstheme="majorBidi"/>
          <w:sz w:val="30"/>
          <w:szCs w:val="30"/>
          <w:cs/>
        </w:rPr>
        <w:t>ต่อปี</w:t>
      </w:r>
      <w:r w:rsidR="009333A9" w:rsidRPr="00413E48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="009333A9" w:rsidRPr="00413E48">
        <w:rPr>
          <w:rFonts w:asciiTheme="majorBidi" w:hAnsiTheme="majorBidi" w:cstheme="majorBidi"/>
          <w:sz w:val="30"/>
          <w:szCs w:val="30"/>
        </w:rPr>
        <w:t xml:space="preserve">9 </w:t>
      </w:r>
      <w:r w:rsidR="009333A9" w:rsidRPr="00413E48">
        <w:rPr>
          <w:rFonts w:asciiTheme="majorBidi" w:hAnsiTheme="majorBidi" w:cstheme="majorBidi"/>
          <w:sz w:val="30"/>
          <w:szCs w:val="30"/>
          <w:cs/>
        </w:rPr>
        <w:t>เดือนแรก และอัตรา</w:t>
      </w:r>
      <w:r w:rsidR="009A2B14" w:rsidRPr="00413E48">
        <w:rPr>
          <w:rFonts w:asciiTheme="majorBidi" w:hAnsiTheme="majorBidi" w:cstheme="majorBidi"/>
          <w:sz w:val="30"/>
          <w:szCs w:val="30"/>
          <w:cs/>
        </w:rPr>
        <w:t xml:space="preserve">ดอกเบี้ย </w:t>
      </w:r>
      <w:r w:rsidR="009A2B14" w:rsidRPr="00413E48">
        <w:rPr>
          <w:rFonts w:asciiTheme="majorBidi" w:hAnsiTheme="majorBidi" w:cstheme="majorBidi"/>
          <w:sz w:val="30"/>
          <w:szCs w:val="30"/>
        </w:rPr>
        <w:t xml:space="preserve">MLR </w:t>
      </w:r>
      <w:r w:rsidR="009A2B14" w:rsidRPr="00413E48">
        <w:rPr>
          <w:rFonts w:asciiTheme="majorBidi" w:hAnsiTheme="majorBidi" w:cstheme="majorBidi"/>
          <w:sz w:val="30"/>
          <w:szCs w:val="30"/>
          <w:cs/>
        </w:rPr>
        <w:t>ต่อปีหลังจากนั้น</w:t>
      </w:r>
      <w:r w:rsidR="004C5B60" w:rsidRPr="00413E48">
        <w:rPr>
          <w:rFonts w:asciiTheme="majorBidi" w:hAnsiTheme="majorBidi" w:cstheme="majorBidi"/>
          <w:sz w:val="30"/>
          <w:szCs w:val="30"/>
        </w:rPr>
        <w:t xml:space="preserve">                             </w:t>
      </w:r>
      <w:r w:rsidR="009A2B14" w:rsidRPr="00413E48">
        <w:rPr>
          <w:rFonts w:asciiTheme="majorBidi" w:hAnsiTheme="majorBidi" w:cstheme="majorBidi"/>
          <w:sz w:val="30"/>
          <w:szCs w:val="30"/>
          <w:cs/>
        </w:rPr>
        <w:t>จนจบสัญญา</w:t>
      </w:r>
      <w:r w:rsidR="00397B82" w:rsidRPr="00413E48">
        <w:rPr>
          <w:rFonts w:asciiTheme="majorBidi" w:hAnsiTheme="majorBidi" w:cstheme="majorBidi"/>
          <w:sz w:val="30"/>
          <w:szCs w:val="30"/>
          <w:cs/>
        </w:rPr>
        <w:t xml:space="preserve"> และจะชำระคืนเป็นราย</w:t>
      </w:r>
      <w:r w:rsidR="00DC2FDA" w:rsidRPr="00413E48">
        <w:rPr>
          <w:rFonts w:asciiTheme="majorBidi" w:hAnsiTheme="majorBidi" w:cstheme="majorBidi" w:hint="cs"/>
          <w:sz w:val="30"/>
          <w:szCs w:val="30"/>
          <w:cs/>
        </w:rPr>
        <w:t>ไตรมาส</w:t>
      </w:r>
      <w:r w:rsidR="00397B82" w:rsidRPr="00413E48">
        <w:rPr>
          <w:rFonts w:asciiTheme="majorBidi" w:hAnsiTheme="majorBidi" w:cstheme="majorBidi"/>
          <w:sz w:val="30"/>
          <w:szCs w:val="30"/>
          <w:cs/>
        </w:rPr>
        <w:t xml:space="preserve"> ซึ่งจะถึงกำหนดชำระครั้งสุดท้ายในเดือน</w:t>
      </w:r>
      <w:r w:rsidR="009A2B14" w:rsidRPr="00413E48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397B82" w:rsidRPr="00413E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="00397B82" w:rsidRPr="00413E48">
        <w:rPr>
          <w:rFonts w:asciiTheme="majorBidi" w:hAnsiTheme="majorBidi" w:cstheme="majorBidi"/>
          <w:sz w:val="30"/>
          <w:szCs w:val="30"/>
        </w:rPr>
        <w:t>56</w:t>
      </w:r>
      <w:r w:rsidR="009A2B14" w:rsidRPr="00413E48">
        <w:rPr>
          <w:rFonts w:asciiTheme="majorBidi" w:hAnsiTheme="majorBidi" w:cstheme="majorBidi"/>
          <w:sz w:val="30"/>
          <w:szCs w:val="30"/>
        </w:rPr>
        <w:t>9</w:t>
      </w:r>
      <w:r w:rsidR="00397B82"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="00397B82" w:rsidRPr="00413E48">
        <w:rPr>
          <w:rFonts w:asciiTheme="majorBidi" w:hAnsiTheme="majorBidi" w:cstheme="majorBidi"/>
          <w:sz w:val="30"/>
          <w:szCs w:val="30"/>
          <w:cs/>
        </w:rPr>
        <w:t>เงินกู้ยืมนี้</w:t>
      </w:r>
      <w:r w:rsidR="004C5B60" w:rsidRPr="00413E48">
        <w:rPr>
          <w:rFonts w:asciiTheme="majorBidi" w:hAnsiTheme="majorBidi" w:cstheme="majorBidi"/>
          <w:sz w:val="30"/>
          <w:szCs w:val="30"/>
        </w:rPr>
        <w:t xml:space="preserve">                 </w:t>
      </w:r>
      <w:r w:rsidR="00397B82" w:rsidRPr="00413E48">
        <w:rPr>
          <w:rFonts w:asciiTheme="majorBidi" w:hAnsiTheme="majorBidi" w:cstheme="majorBidi"/>
          <w:sz w:val="30"/>
          <w:szCs w:val="30"/>
          <w:cs/>
        </w:rPr>
        <w:t xml:space="preserve">มีหลักประกันเป็นใบหุ้นของบริษัท มิลเลนเนียม กรุ๊ป คอร์ปอเรชั่น (เอเชีย) จำกัด (มหาชน) กรรมการของบริษัท </w:t>
      </w:r>
      <w:r w:rsidR="009A2B14" w:rsidRPr="00413E48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</w:p>
    <w:p w14:paraId="0A325B32" w14:textId="77777777" w:rsidR="00C207F4" w:rsidRPr="00413E48" w:rsidRDefault="00C207F4" w:rsidP="00C207F4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413E48">
        <w:rPr>
          <w:rFonts w:asciiTheme="majorBidi" w:hAnsiTheme="majorBidi" w:cstheme="majorBidi"/>
          <w:sz w:val="30"/>
          <w:szCs w:val="30"/>
          <w:cs/>
        </w:rPr>
        <w:tab/>
      </w:r>
      <w:r w:rsidRPr="00413E48">
        <w:rPr>
          <w:rFonts w:asciiTheme="majorBidi" w:hAnsiTheme="majorBidi" w:cstheme="majorBidi"/>
          <w:sz w:val="30"/>
          <w:szCs w:val="30"/>
          <w:cs/>
        </w:rPr>
        <w:tab/>
      </w:r>
    </w:p>
    <w:p w14:paraId="48E137A6" w14:textId="37747AE9" w:rsidR="00C207F4" w:rsidRPr="00413E48" w:rsidRDefault="00C207F4" w:rsidP="001E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3E48">
        <w:rPr>
          <w:rFonts w:asciiTheme="majorBidi" w:hAnsiTheme="majorBidi" w:cstheme="majorBidi"/>
          <w:sz w:val="30"/>
          <w:szCs w:val="30"/>
          <w:cs/>
        </w:rPr>
        <w:t>ภายใต้สัญญา</w:t>
      </w:r>
      <w:r w:rsidR="001C2DA6" w:rsidRPr="00413E48">
        <w:rPr>
          <w:rFonts w:asciiTheme="majorBidi" w:hAnsiTheme="majorBidi" w:cstheme="majorBidi"/>
          <w:sz w:val="30"/>
          <w:szCs w:val="30"/>
          <w:cs/>
        </w:rPr>
        <w:t>เงิน</w:t>
      </w:r>
      <w:r w:rsidRPr="00413E48">
        <w:rPr>
          <w:rFonts w:asciiTheme="majorBidi" w:hAnsiTheme="majorBidi" w:cstheme="majorBidi"/>
          <w:sz w:val="30"/>
          <w:szCs w:val="30"/>
          <w:cs/>
        </w:rPr>
        <w:t xml:space="preserve">กู้ยืม </w:t>
      </w:r>
      <w:r w:rsidR="00FE11AD" w:rsidRPr="00413E48">
        <w:rPr>
          <w:rFonts w:asciiTheme="majorBidi" w:hAnsiTheme="majorBidi" w:cstheme="majorBidi"/>
          <w:sz w:val="30"/>
          <w:szCs w:val="30"/>
          <w:cs/>
        </w:rPr>
        <w:t>มีข้อกำหนดบางประการที่</w:t>
      </w:r>
      <w:r w:rsidRPr="00413E4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E11AD" w:rsidRPr="00413E48">
        <w:rPr>
          <w:rFonts w:asciiTheme="majorBidi" w:hAnsiTheme="majorBidi" w:cstheme="majorBidi"/>
          <w:sz w:val="30"/>
          <w:szCs w:val="30"/>
          <w:cs/>
        </w:rPr>
        <w:t>จะ</w:t>
      </w:r>
      <w:r w:rsidRPr="00413E48">
        <w:rPr>
          <w:rFonts w:asciiTheme="majorBidi" w:hAnsiTheme="majorBidi" w:cstheme="majorBidi"/>
          <w:sz w:val="30"/>
          <w:szCs w:val="30"/>
          <w:cs/>
        </w:rPr>
        <w:t>ต้องปฏิบัติตาม</w:t>
      </w:r>
      <w:r w:rsidR="00FE11AD" w:rsidRPr="00413E48">
        <w:rPr>
          <w:rFonts w:asciiTheme="majorBidi" w:hAnsiTheme="majorBidi" w:cstheme="majorBidi"/>
          <w:sz w:val="30"/>
          <w:szCs w:val="30"/>
          <w:cs/>
        </w:rPr>
        <w:t>เกี่ยวกับการรักษาอัตราส่วนทาง</w:t>
      </w:r>
      <w:r w:rsidR="004B62CD" w:rsidRPr="00413E48">
        <w:rPr>
          <w:rFonts w:asciiTheme="majorBidi" w:hAnsiTheme="majorBidi" w:cstheme="majorBidi"/>
          <w:sz w:val="30"/>
          <w:szCs w:val="30"/>
        </w:rPr>
        <w:t xml:space="preserve">              </w:t>
      </w:r>
      <w:r w:rsidR="00FE11AD" w:rsidRPr="00413E48">
        <w:rPr>
          <w:rFonts w:asciiTheme="majorBidi" w:hAnsiTheme="majorBidi" w:cstheme="majorBidi"/>
          <w:sz w:val="30"/>
          <w:szCs w:val="30"/>
          <w:cs/>
        </w:rPr>
        <w:t>การเงิน การรักษาระดับการถือหุ้นในเงินลงทุน และการงดจ่ายเงินปันผล</w:t>
      </w:r>
      <w:r w:rsidR="00955B1F" w:rsidRPr="00413E48">
        <w:rPr>
          <w:rFonts w:asciiTheme="majorBidi" w:hAnsiTheme="majorBidi" w:cstheme="majorBidi"/>
          <w:sz w:val="30"/>
          <w:szCs w:val="30"/>
          <w:cs/>
        </w:rPr>
        <w:t>ในบริษัทย่อยบางแห่ง</w:t>
      </w:r>
    </w:p>
    <w:p w14:paraId="37C990B8" w14:textId="77777777" w:rsidR="003C40B7" w:rsidRPr="00413E48" w:rsidRDefault="003C40B7" w:rsidP="006F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342DC06" w14:textId="348F1180" w:rsidR="003C40B7" w:rsidRPr="00413E48" w:rsidRDefault="003C40B7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13E4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8068C" w:rsidRPr="00413E48">
        <w:rPr>
          <w:rFonts w:asciiTheme="majorBidi" w:hAnsiTheme="majorBidi" w:cstheme="majorBidi"/>
          <w:sz w:val="30"/>
          <w:szCs w:val="30"/>
        </w:rPr>
        <w:t>3</w:t>
      </w:r>
      <w:r w:rsidR="008B7A98" w:rsidRPr="00413E48">
        <w:rPr>
          <w:rFonts w:asciiTheme="majorBidi" w:hAnsiTheme="majorBidi" w:cstheme="majorBidi"/>
          <w:sz w:val="30"/>
          <w:szCs w:val="30"/>
        </w:rPr>
        <w:t>1</w:t>
      </w:r>
      <w:r w:rsidR="009E1EB3"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="009E1EB3" w:rsidRPr="00413E4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="009C11FA" w:rsidRPr="00413E48">
        <w:rPr>
          <w:rFonts w:asciiTheme="majorBidi" w:hAnsiTheme="majorBidi" w:cstheme="majorBidi"/>
          <w:sz w:val="30"/>
          <w:szCs w:val="30"/>
        </w:rPr>
        <w:t>56</w:t>
      </w:r>
      <w:r w:rsidR="009E1EB3" w:rsidRPr="00413E48">
        <w:rPr>
          <w:rFonts w:asciiTheme="majorBidi" w:hAnsiTheme="majorBidi" w:cstheme="majorBidi"/>
          <w:sz w:val="30"/>
          <w:szCs w:val="30"/>
        </w:rPr>
        <w:t>6</w:t>
      </w:r>
      <w:r w:rsidRPr="00413E48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กลุ่มบริษัทมีวงเงินสินเชื่อที่ยังไม่ได้</w:t>
      </w:r>
      <w:r w:rsidR="009C11FA" w:rsidRPr="00413E48">
        <w:rPr>
          <w:rFonts w:asciiTheme="majorBidi" w:hAnsiTheme="majorBidi" w:cstheme="majorBidi"/>
          <w:sz w:val="30"/>
          <w:szCs w:val="30"/>
          <w:cs/>
        </w:rPr>
        <w:t>เบิก</w:t>
      </w:r>
      <w:r w:rsidRPr="00413E48">
        <w:rPr>
          <w:rFonts w:asciiTheme="majorBidi" w:hAnsiTheme="majorBidi" w:cstheme="majorBidi"/>
          <w:sz w:val="30"/>
          <w:szCs w:val="30"/>
          <w:cs/>
        </w:rPr>
        <w:t>ใช้</w:t>
      </w:r>
      <w:r w:rsidR="009C11FA" w:rsidRPr="00413E48">
        <w:rPr>
          <w:rFonts w:asciiTheme="majorBidi" w:hAnsiTheme="majorBidi" w:cstheme="majorBidi"/>
          <w:sz w:val="30"/>
          <w:szCs w:val="30"/>
          <w:cs/>
        </w:rPr>
        <w:t>รวมเป็นเงินทั้งสิ้น</w:t>
      </w:r>
      <w:r w:rsidRPr="00413E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4949" w:rsidRPr="00413E48">
        <w:rPr>
          <w:rFonts w:asciiTheme="majorBidi" w:hAnsiTheme="majorBidi" w:cstheme="majorBidi"/>
          <w:sz w:val="30"/>
          <w:szCs w:val="30"/>
        </w:rPr>
        <w:t>4</w:t>
      </w:r>
      <w:r w:rsidR="009A2B14" w:rsidRPr="00413E48">
        <w:rPr>
          <w:rFonts w:asciiTheme="majorBidi" w:hAnsiTheme="majorBidi" w:cstheme="majorBidi"/>
          <w:sz w:val="30"/>
          <w:szCs w:val="30"/>
        </w:rPr>
        <w:t>,</w:t>
      </w:r>
      <w:r w:rsidR="007F4949" w:rsidRPr="00413E48">
        <w:rPr>
          <w:rFonts w:asciiTheme="majorBidi" w:hAnsiTheme="majorBidi" w:cstheme="majorBidi"/>
          <w:sz w:val="30"/>
          <w:szCs w:val="30"/>
        </w:rPr>
        <w:t>7</w:t>
      </w:r>
      <w:r w:rsidR="008B7A98" w:rsidRPr="00413E48">
        <w:rPr>
          <w:rFonts w:asciiTheme="majorBidi" w:hAnsiTheme="majorBidi" w:cstheme="majorBidi"/>
          <w:sz w:val="30"/>
          <w:szCs w:val="30"/>
        </w:rPr>
        <w:t>0</w:t>
      </w:r>
      <w:r w:rsidR="007F4949" w:rsidRPr="00413E48">
        <w:rPr>
          <w:rFonts w:asciiTheme="majorBidi" w:hAnsiTheme="majorBidi" w:cstheme="majorBidi"/>
          <w:sz w:val="30"/>
          <w:szCs w:val="30"/>
        </w:rPr>
        <w:t>5</w:t>
      </w:r>
      <w:r w:rsidRPr="00413E4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9C11FA" w:rsidRPr="00413E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13E4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C11FA" w:rsidRPr="00413E48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8B7A98" w:rsidRPr="00413E48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413E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8B7A98" w:rsidRPr="00413E48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9C11FA" w:rsidRPr="00413E48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9E1EB3" w:rsidRPr="00413E48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413E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9A2B14" w:rsidRPr="00413E48">
        <w:rPr>
          <w:rFonts w:asciiTheme="majorBidi" w:hAnsiTheme="majorBidi" w:cstheme="majorBidi"/>
          <w:i/>
          <w:iCs/>
          <w:sz w:val="30"/>
          <w:szCs w:val="30"/>
        </w:rPr>
        <w:t>4,</w:t>
      </w:r>
      <w:r w:rsidR="008B7A98" w:rsidRPr="00413E48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9A2B14" w:rsidRPr="00413E48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7F4949" w:rsidRPr="00413E48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413E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37A84CE5" w14:textId="23E1F3D2" w:rsidR="009A2B14" w:rsidRPr="00413E48" w:rsidRDefault="009A2B14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E538353" w14:textId="54E1DE4B" w:rsidR="006F7F1E" w:rsidRPr="00413E48" w:rsidRDefault="006F7F1E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819C699" w14:textId="0FE4D63E" w:rsidR="006F7F1E" w:rsidRPr="00413E48" w:rsidRDefault="006F7F1E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8FBC956" w14:textId="4E67C6A7" w:rsidR="006F7F1E" w:rsidRPr="00413E48" w:rsidRDefault="006F7F1E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E3CC969" w14:textId="7D07ABB0" w:rsidR="006F7F1E" w:rsidRPr="00413E48" w:rsidRDefault="006F7F1E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A528A88" w14:textId="77777777" w:rsidR="006F7F1E" w:rsidRPr="00413E48" w:rsidRDefault="006F7F1E" w:rsidP="003C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5E06230" w14:textId="620C7A3B" w:rsidR="00545F0F" w:rsidRPr="00413E48" w:rsidRDefault="004F7260" w:rsidP="001F58E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413E48">
        <w:rPr>
          <w:rFonts w:asciiTheme="majorBidi" w:hAnsiTheme="majorBidi" w:cstheme="majorBidi"/>
          <w:sz w:val="30"/>
          <w:szCs w:val="30"/>
          <w:u w:val="none"/>
        </w:rPr>
        <w:t>9</w:t>
      </w:r>
      <w:r w:rsidR="00545F0F" w:rsidRPr="00413E48">
        <w:rPr>
          <w:rFonts w:asciiTheme="majorBidi" w:hAnsiTheme="majorBidi" w:cstheme="majorBidi"/>
          <w:sz w:val="30"/>
          <w:szCs w:val="30"/>
          <w:u w:val="none"/>
          <w:cs/>
        </w:rPr>
        <w:tab/>
        <w:t>ทุนเรือนหุ้น</w:t>
      </w:r>
    </w:p>
    <w:p w14:paraId="1C23BBFB" w14:textId="5262D0C0" w:rsidR="00545F0F" w:rsidRPr="00413E48" w:rsidRDefault="00545F0F" w:rsidP="00545F0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69"/>
        <w:gridCol w:w="857"/>
        <w:gridCol w:w="237"/>
        <w:gridCol w:w="1067"/>
        <w:gridCol w:w="261"/>
        <w:gridCol w:w="1001"/>
        <w:gridCol w:w="267"/>
        <w:gridCol w:w="1084"/>
        <w:gridCol w:w="261"/>
        <w:gridCol w:w="995"/>
      </w:tblGrid>
      <w:tr w:rsidR="009E1EB3" w:rsidRPr="00413E48" w14:paraId="107FC01B" w14:textId="77777777" w:rsidTr="00173734">
        <w:trPr>
          <w:tblHeader/>
        </w:trPr>
        <w:tc>
          <w:tcPr>
            <w:tcW w:w="1722" w:type="pct"/>
          </w:tcPr>
          <w:p w14:paraId="3D58E5A5" w14:textId="77777777" w:rsidR="009E1EB3" w:rsidRPr="00413E48" w:rsidRDefault="009E1EB3" w:rsidP="007769A3">
            <w:pPr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</w:tcPr>
          <w:p w14:paraId="166EB0ED" w14:textId="77777777" w:rsidR="009E1EB3" w:rsidRPr="00413E48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29" w:type="pct"/>
          </w:tcPr>
          <w:p w14:paraId="2F86409A" w14:textId="77777777" w:rsidR="009E1EB3" w:rsidRPr="00413E48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pct"/>
            <w:gridSpan w:val="3"/>
            <w:tcBorders>
              <w:bottom w:val="single" w:sz="4" w:space="0" w:color="auto"/>
            </w:tcBorders>
          </w:tcPr>
          <w:p w14:paraId="4C6918E1" w14:textId="46B79FD8" w:rsidR="009E1EB3" w:rsidRPr="00413E48" w:rsidRDefault="008B7A98" w:rsidP="007769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EB3" w:rsidRPr="00413E4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45" w:type="pct"/>
          </w:tcPr>
          <w:p w14:paraId="76EC4DC5" w14:textId="77777777" w:rsidR="009E1EB3" w:rsidRPr="00413E48" w:rsidRDefault="009E1EB3" w:rsidP="007769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3"/>
            <w:tcBorders>
              <w:bottom w:val="single" w:sz="4" w:space="0" w:color="auto"/>
            </w:tcBorders>
          </w:tcPr>
          <w:p w14:paraId="62707D32" w14:textId="65B2F668" w:rsidR="009E1EB3" w:rsidRPr="00413E48" w:rsidRDefault="008B7A98" w:rsidP="007769A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EB3" w:rsidRPr="00413E4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9E1EB3" w:rsidRPr="00413E48" w14:paraId="13D4D2C7" w14:textId="77777777" w:rsidTr="00173734">
        <w:trPr>
          <w:tblHeader/>
        </w:trPr>
        <w:tc>
          <w:tcPr>
            <w:tcW w:w="1722" w:type="pct"/>
          </w:tcPr>
          <w:p w14:paraId="0FF99697" w14:textId="77777777" w:rsidR="009E1EB3" w:rsidRPr="00413E48" w:rsidRDefault="009E1EB3" w:rsidP="007769A3">
            <w:pPr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</w:tcPr>
          <w:p w14:paraId="7512DCF8" w14:textId="77777777" w:rsidR="009E1EB3" w:rsidRPr="00413E48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9" w:type="pct"/>
          </w:tcPr>
          <w:p w14:paraId="6FB4062F" w14:textId="77777777" w:rsidR="009E1EB3" w:rsidRPr="00413E48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685E2F16" w14:textId="77777777" w:rsidR="009E1EB3" w:rsidRPr="00413E48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00413C22" w14:textId="77777777" w:rsidR="009E1EB3" w:rsidRPr="00413E48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61AC8F5C" w14:textId="77777777" w:rsidR="009E1EB3" w:rsidRPr="00413E48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5" w:type="pct"/>
          </w:tcPr>
          <w:p w14:paraId="3404A04E" w14:textId="77777777" w:rsidR="009E1EB3" w:rsidRPr="00413E48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30869712" w14:textId="77777777" w:rsidR="009E1EB3" w:rsidRPr="00413E48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365E5300" w14:textId="77777777" w:rsidR="009E1EB3" w:rsidRPr="00413E48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5BA2E916" w14:textId="77777777" w:rsidR="009E1EB3" w:rsidRPr="00413E48" w:rsidRDefault="009E1EB3" w:rsidP="007769A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E1EB3" w:rsidRPr="00413E48" w14:paraId="6A6DDC5A" w14:textId="77777777" w:rsidTr="00173734">
        <w:trPr>
          <w:tblHeader/>
        </w:trPr>
        <w:tc>
          <w:tcPr>
            <w:tcW w:w="1722" w:type="pct"/>
          </w:tcPr>
          <w:p w14:paraId="66A6D157" w14:textId="77777777" w:rsidR="009E1EB3" w:rsidRPr="00413E48" w:rsidRDefault="009E1EB3" w:rsidP="007769A3">
            <w:pPr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6" w:type="pct"/>
          </w:tcPr>
          <w:p w14:paraId="28B9E786" w14:textId="77777777" w:rsidR="009E1EB3" w:rsidRPr="00413E48" w:rsidRDefault="009E1EB3" w:rsidP="007769A3">
            <w:pPr>
              <w:tabs>
                <w:tab w:val="center" w:pos="4536"/>
                <w:tab w:val="right" w:pos="9072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9" w:type="pct"/>
          </w:tcPr>
          <w:p w14:paraId="7EF3CF40" w14:textId="77777777" w:rsidR="009E1EB3" w:rsidRPr="00413E48" w:rsidRDefault="009E1EB3" w:rsidP="007769A3">
            <w:pPr>
              <w:tabs>
                <w:tab w:val="center" w:pos="4536"/>
                <w:tab w:val="right" w:pos="9072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83" w:type="pct"/>
            <w:gridSpan w:val="7"/>
          </w:tcPr>
          <w:p w14:paraId="6A62C6B4" w14:textId="77777777" w:rsidR="009E1EB3" w:rsidRPr="00413E48" w:rsidRDefault="009E1EB3" w:rsidP="007769A3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9E1EB3" w:rsidRPr="00413E48" w14:paraId="58F0EEBA" w14:textId="77777777" w:rsidTr="009E1EB3">
        <w:tc>
          <w:tcPr>
            <w:tcW w:w="1722" w:type="pct"/>
          </w:tcPr>
          <w:p w14:paraId="13AB574B" w14:textId="77777777" w:rsidR="009E1EB3" w:rsidRPr="00413E48" w:rsidRDefault="009E1EB3" w:rsidP="007769A3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66" w:type="pct"/>
          </w:tcPr>
          <w:p w14:paraId="2F408F9F" w14:textId="77777777" w:rsidR="009E1EB3" w:rsidRPr="00413E48" w:rsidRDefault="009E1EB3" w:rsidP="007769A3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AD28327" w14:textId="77777777" w:rsidR="009E1EB3" w:rsidRPr="00413E48" w:rsidRDefault="009E1EB3" w:rsidP="007769A3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8FE5871" w14:textId="77777777" w:rsidR="009E1EB3" w:rsidRPr="00413E48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093C8C2" w14:textId="77777777" w:rsidR="009E1EB3" w:rsidRPr="00413E48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0898EEC" w14:textId="77777777" w:rsidR="009E1EB3" w:rsidRPr="00413E48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3CC269" w14:textId="77777777" w:rsidR="009E1EB3" w:rsidRPr="00413E48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DFB0558" w14:textId="77777777" w:rsidR="009E1EB3" w:rsidRPr="00413E48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208DA95" w14:textId="77777777" w:rsidR="009E1EB3" w:rsidRPr="00413E48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08B66943" w14:textId="77777777" w:rsidR="009E1EB3" w:rsidRPr="00413E48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1EB3" w:rsidRPr="00413E48" w14:paraId="327023C9" w14:textId="77777777" w:rsidTr="009E1EB3">
        <w:tc>
          <w:tcPr>
            <w:tcW w:w="1722" w:type="pct"/>
          </w:tcPr>
          <w:p w14:paraId="2E034909" w14:textId="53FE8AA0" w:rsidR="009E1EB3" w:rsidRPr="00413E48" w:rsidRDefault="009E1EB3" w:rsidP="007769A3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66" w:type="pct"/>
          </w:tcPr>
          <w:p w14:paraId="4F15B496" w14:textId="77777777" w:rsidR="009E1EB3" w:rsidRPr="00413E48" w:rsidRDefault="009E1EB3" w:rsidP="007769A3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EBDC1ED" w14:textId="77777777" w:rsidR="009E1EB3" w:rsidRPr="00413E48" w:rsidRDefault="009E1EB3" w:rsidP="007769A3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C55600" w14:textId="77777777" w:rsidR="009E1EB3" w:rsidRPr="00413E48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D80FA9E" w14:textId="77777777" w:rsidR="009E1EB3" w:rsidRPr="00413E48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681B5736" w14:textId="77777777" w:rsidR="009E1EB3" w:rsidRPr="00413E48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BEDAE52" w14:textId="77777777" w:rsidR="009E1EB3" w:rsidRPr="00413E48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8457BB8" w14:textId="77777777" w:rsidR="009E1EB3" w:rsidRPr="00413E48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CA82C77" w14:textId="77777777" w:rsidR="009E1EB3" w:rsidRPr="00413E48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ABEBD46" w14:textId="77777777" w:rsidR="009E1EB3" w:rsidRPr="00413E48" w:rsidRDefault="009E1EB3" w:rsidP="0077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4D4F" w:rsidRPr="00413E48" w14:paraId="39E4BCB6" w14:textId="77777777" w:rsidTr="0073632C">
        <w:tc>
          <w:tcPr>
            <w:tcW w:w="1722" w:type="pct"/>
          </w:tcPr>
          <w:p w14:paraId="1319AB71" w14:textId="77777777" w:rsidR="009F4D4F" w:rsidRPr="00413E48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466" w:type="pct"/>
          </w:tcPr>
          <w:p w14:paraId="5AD2C439" w14:textId="4389D770" w:rsidR="009F4D4F" w:rsidRPr="00413E48" w:rsidRDefault="008B7A98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62BEA50F" w14:textId="77777777" w:rsidR="009F4D4F" w:rsidRPr="00413E48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6CF0EEF" w14:textId="46F931FF" w:rsidR="009F4D4F" w:rsidRPr="00413E48" w:rsidRDefault="009F4D4F" w:rsidP="0010597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07CC28A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D3FE833" w14:textId="5441F316" w:rsidR="009F4D4F" w:rsidRPr="00413E48" w:rsidRDefault="009F4D4F" w:rsidP="009F4D4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7BBAB9E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5B3A3FE" w14:textId="3480AB7B" w:rsidR="009F4D4F" w:rsidRPr="00413E48" w:rsidRDefault="009F4D4F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2" w:type="pct"/>
          </w:tcPr>
          <w:p w14:paraId="47A707B6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DDFB30C" w14:textId="6484E798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F4D4F" w:rsidRPr="00413E48" w14:paraId="37DD0B1E" w14:textId="77777777" w:rsidTr="0073632C">
        <w:tc>
          <w:tcPr>
            <w:tcW w:w="1722" w:type="pct"/>
          </w:tcPr>
          <w:p w14:paraId="0C0B453B" w14:textId="53252A93" w:rsidR="009F4D4F" w:rsidRPr="00413E48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66" w:type="pct"/>
          </w:tcPr>
          <w:p w14:paraId="276B8DAD" w14:textId="4396C572" w:rsidR="009F4D4F" w:rsidRPr="00413E48" w:rsidRDefault="008B7A98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F4D4F" w:rsidRPr="00413E48"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6426E3E3" w14:textId="77777777" w:rsidR="009F4D4F" w:rsidRPr="00413E48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3016497" w14:textId="27770E58" w:rsidR="009F4D4F" w:rsidRPr="00413E48" w:rsidRDefault="008B7A98" w:rsidP="00105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4D4F"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="009F4D4F"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277CC8A1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9297ECF" w14:textId="618F8CEE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47F2BF7D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6A8F4A7" w14:textId="014BF70E" w:rsidR="009F4D4F" w:rsidRPr="00413E48" w:rsidRDefault="00C10889" w:rsidP="00C1088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6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BE8721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A52DC5F" w14:textId="5A517F3E" w:rsidR="009F4D4F" w:rsidRPr="00413E48" w:rsidRDefault="00C10889" w:rsidP="00C1088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D4F" w:rsidRPr="00413E48" w14:paraId="2E44C8CE" w14:textId="77777777" w:rsidTr="0073632C">
        <w:tc>
          <w:tcPr>
            <w:tcW w:w="1722" w:type="pct"/>
          </w:tcPr>
          <w:p w14:paraId="17285495" w14:textId="77777777" w:rsidR="009F4D4F" w:rsidRPr="00413E48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ออกหุ้นสามัญใหม่</w:t>
            </w:r>
          </w:p>
        </w:tc>
        <w:tc>
          <w:tcPr>
            <w:tcW w:w="466" w:type="pct"/>
          </w:tcPr>
          <w:p w14:paraId="01419008" w14:textId="34E62C49" w:rsidR="009F4D4F" w:rsidRPr="00413E48" w:rsidRDefault="008B7A98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4B3F235A" w14:textId="77777777" w:rsidR="009F4D4F" w:rsidRPr="00413E48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03C001F" w14:textId="28EC9EFB" w:rsidR="009F4D4F" w:rsidRPr="00413E48" w:rsidRDefault="009F4D4F" w:rsidP="0010597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8DD950E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7AC1439" w14:textId="77CC33A5" w:rsidR="009F4D4F" w:rsidRPr="00413E48" w:rsidRDefault="009F4D4F" w:rsidP="009F4D4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F90BC40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E92D284" w14:textId="4257B27A" w:rsidR="009F4D4F" w:rsidRPr="00413E48" w:rsidRDefault="008B7A98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4D4F"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11A3081E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367B2B9C" w14:textId="39CF7A41" w:rsidR="009F4D4F" w:rsidRPr="00413E48" w:rsidRDefault="008B7A98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9F4D4F"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F4D4F" w:rsidRPr="00413E48" w14:paraId="4F28C270" w14:textId="77777777" w:rsidTr="0073632C">
        <w:tc>
          <w:tcPr>
            <w:tcW w:w="1722" w:type="pct"/>
          </w:tcPr>
          <w:p w14:paraId="1F215ABB" w14:textId="07C87036" w:rsidR="009F4D4F" w:rsidRPr="00413E48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466" w:type="pct"/>
          </w:tcPr>
          <w:p w14:paraId="5DA280C3" w14:textId="62852685" w:rsidR="009F4D4F" w:rsidRPr="00413E48" w:rsidRDefault="008B7A98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3E32A7F5" w14:textId="77777777" w:rsidR="009F4D4F" w:rsidRPr="00413E48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38624A28" w14:textId="189BD469" w:rsidR="009F4D4F" w:rsidRPr="00413E48" w:rsidRDefault="009F4D4F" w:rsidP="0010597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DC3A671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45D50296" w14:textId="6FE646C3" w:rsidR="009F4D4F" w:rsidRPr="00413E48" w:rsidRDefault="009F4D4F" w:rsidP="009F4D4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7D0FD8D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79BC185" w14:textId="2174402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4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3D5BE71B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09BDBDD8" w14:textId="7C78424B" w:rsidR="009F4D4F" w:rsidRPr="00413E48" w:rsidRDefault="009F4D4F" w:rsidP="009F4D4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D4F" w:rsidRPr="00413E48" w14:paraId="51D4FB46" w14:textId="77777777" w:rsidTr="0073632C">
        <w:tc>
          <w:tcPr>
            <w:tcW w:w="1722" w:type="pct"/>
          </w:tcPr>
          <w:p w14:paraId="353B7C14" w14:textId="1595384D" w:rsidR="009F4D4F" w:rsidRPr="00413E48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466" w:type="pct"/>
          </w:tcPr>
          <w:p w14:paraId="4613D91E" w14:textId="1377D02C" w:rsidR="009F4D4F" w:rsidRPr="00413E48" w:rsidRDefault="008B7A98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F4D4F" w:rsidRPr="00413E48"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027D232D" w14:textId="77777777" w:rsidR="009F4D4F" w:rsidRPr="00413E48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5BB2F92" w14:textId="18FB88BB" w:rsidR="009F4D4F" w:rsidRPr="00413E48" w:rsidRDefault="009F4D4F" w:rsidP="0010597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91CACB0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6C19B2B4" w14:textId="04B93305" w:rsidR="009F4D4F" w:rsidRPr="00413E48" w:rsidRDefault="009F4D4F" w:rsidP="009F4D4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0E98A45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A6A3BAE" w14:textId="19EFCCD8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2880480C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C58B2EC" w14:textId="2C94404B" w:rsidR="009F4D4F" w:rsidRPr="00413E48" w:rsidRDefault="009F4D4F" w:rsidP="009F4D4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D4F" w:rsidRPr="00413E48" w14:paraId="68910459" w14:textId="77777777" w:rsidTr="00F14FB0">
        <w:tc>
          <w:tcPr>
            <w:tcW w:w="1722" w:type="pct"/>
          </w:tcPr>
          <w:p w14:paraId="4E252CF2" w14:textId="4300AF58" w:rsidR="009F4D4F" w:rsidRPr="00413E48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ออกหุ้นสามัญใหม่</w:t>
            </w:r>
          </w:p>
        </w:tc>
        <w:tc>
          <w:tcPr>
            <w:tcW w:w="466" w:type="pct"/>
          </w:tcPr>
          <w:p w14:paraId="033A194F" w14:textId="490D0B26" w:rsidR="009F4D4F" w:rsidRPr="00413E48" w:rsidRDefault="008B7A98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F4D4F" w:rsidRPr="00413E48"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66E9938F" w14:textId="77777777" w:rsidR="009F4D4F" w:rsidRPr="00413E48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9CEC712" w14:textId="53C2A9D6" w:rsidR="009F4D4F" w:rsidRPr="00413E48" w:rsidRDefault="009F4D4F" w:rsidP="0010597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CB7BA27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2F6D6859" w14:textId="6DFA6269" w:rsidR="009F4D4F" w:rsidRPr="00413E48" w:rsidRDefault="009F4D4F" w:rsidP="009F4D4F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348F3AE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0B9096A" w14:textId="0D8DD6A1" w:rsidR="009F4D4F" w:rsidRPr="00413E48" w:rsidRDefault="008B7A98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F4D4F" w:rsidRPr="00413E4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F4D4F"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05AB11FC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0EDDA85F" w14:textId="576C355F" w:rsidR="009F4D4F" w:rsidRPr="00413E48" w:rsidRDefault="008B7A98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4D4F" w:rsidRPr="00413E4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F4D4F"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9F4D4F" w:rsidRPr="00413E48" w14:paraId="4AABEE99" w14:textId="77777777" w:rsidTr="00F14FB0">
        <w:tc>
          <w:tcPr>
            <w:tcW w:w="1722" w:type="pct"/>
          </w:tcPr>
          <w:p w14:paraId="1FD8451B" w14:textId="73200F55" w:rsidR="009F4D4F" w:rsidRPr="00413E48" w:rsidRDefault="009F4D4F" w:rsidP="009F4D4F">
            <w:pPr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566 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6DFCE1C" w14:textId="0429B93A" w:rsidR="009F4D4F" w:rsidRPr="00413E48" w:rsidRDefault="009F4D4F" w:rsidP="009F4D4F">
            <w:pPr>
              <w:ind w:left="262" w:right="-288" w:hanging="2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466" w:type="pct"/>
          </w:tcPr>
          <w:p w14:paraId="28E1EB7F" w14:textId="77777777" w:rsidR="009F4D4F" w:rsidRPr="00413E48" w:rsidRDefault="009F4D4F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F2F5F2" w14:textId="596FAC72" w:rsidR="009F4D4F" w:rsidRPr="00413E48" w:rsidRDefault="008B7A98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F4D4F" w:rsidRPr="00413E48"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0DD1FC5D" w14:textId="77777777" w:rsidR="009F4D4F" w:rsidRPr="00413E48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652840E0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CB3F25" w14:textId="380DC1EC" w:rsidR="009F4D4F" w:rsidRPr="00413E48" w:rsidRDefault="008B7A98" w:rsidP="00105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F4D4F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  <w:r w:rsidR="009F4D4F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4F425398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</w:tcPr>
          <w:p w14:paraId="67770850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E8DD04D" w14:textId="6345F9FB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617CEAE5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3D91F953" w14:textId="77777777" w:rsidR="009F4D4F" w:rsidRPr="00413E48" w:rsidRDefault="009F4D4F" w:rsidP="009F4D4F">
            <w:pPr>
              <w:pStyle w:val="acctfourfigures"/>
              <w:tabs>
                <w:tab w:val="clear" w:pos="765"/>
                <w:tab w:val="decimal" w:pos="641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4C33A1" w14:textId="4923AABA" w:rsidR="009F4D4F" w:rsidRPr="00413E48" w:rsidRDefault="008B7A98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F4D4F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  <w:r w:rsidR="009F4D4F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56655232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17426C9B" w14:textId="77777777" w:rsidR="009F4D4F" w:rsidRPr="00413E48" w:rsidRDefault="009F4D4F" w:rsidP="009F4D4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80F368A" w14:textId="46EA4C9D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9F4D4F" w:rsidRPr="00413E48" w14:paraId="2D1243A0" w14:textId="77777777" w:rsidTr="00F14FB0">
        <w:tc>
          <w:tcPr>
            <w:tcW w:w="1722" w:type="pct"/>
          </w:tcPr>
          <w:p w14:paraId="5AD47F82" w14:textId="77777777" w:rsidR="009F4D4F" w:rsidRPr="00413E48" w:rsidRDefault="009F4D4F" w:rsidP="009F4D4F">
            <w:pPr>
              <w:ind w:left="262" w:right="-288" w:hanging="262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6" w:type="pct"/>
          </w:tcPr>
          <w:p w14:paraId="252C7226" w14:textId="77777777" w:rsidR="009F4D4F" w:rsidRPr="00413E48" w:rsidRDefault="009F4D4F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23E011" w14:textId="77777777" w:rsidR="009F4D4F" w:rsidRPr="00413E48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C57B1DC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B4F1BEB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74EEB56C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4B2F323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602645C7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74FC8BF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0AD51EFB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4D4F" w:rsidRPr="00413E48" w14:paraId="0A72FF7B" w14:textId="77777777" w:rsidTr="009E1EB3">
        <w:tc>
          <w:tcPr>
            <w:tcW w:w="1722" w:type="pct"/>
          </w:tcPr>
          <w:p w14:paraId="31A85FB2" w14:textId="77777777" w:rsidR="009F4D4F" w:rsidRPr="00413E48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466" w:type="pct"/>
          </w:tcPr>
          <w:p w14:paraId="236C0024" w14:textId="77777777" w:rsidR="009F4D4F" w:rsidRPr="00413E48" w:rsidRDefault="009F4D4F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14E1BB4" w14:textId="77777777" w:rsidR="009F4D4F" w:rsidRPr="00413E48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C898BD4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3C609C7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4F71DA64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DD40E46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B3470CB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5D7DBAA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512B9EA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4D4F" w:rsidRPr="00413E48" w14:paraId="2A7FF2DB" w14:textId="77777777" w:rsidTr="009E1EB3">
        <w:tc>
          <w:tcPr>
            <w:tcW w:w="1722" w:type="pct"/>
          </w:tcPr>
          <w:p w14:paraId="78BFD15F" w14:textId="24039E2A" w:rsidR="009F4D4F" w:rsidRPr="00413E48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66" w:type="pct"/>
          </w:tcPr>
          <w:p w14:paraId="71D0127C" w14:textId="77777777" w:rsidR="009F4D4F" w:rsidRPr="00413E48" w:rsidRDefault="009F4D4F" w:rsidP="009F4D4F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6620B51" w14:textId="77777777" w:rsidR="009F4D4F" w:rsidRPr="00413E48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A590E67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58A2F15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13CEBCD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92F19FF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F0535A9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5E86F0E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0F9640B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4D4F" w:rsidRPr="00413E48" w14:paraId="3AD43F1A" w14:textId="77777777" w:rsidTr="009E1EB3">
        <w:tc>
          <w:tcPr>
            <w:tcW w:w="1722" w:type="pct"/>
          </w:tcPr>
          <w:p w14:paraId="099494F4" w14:textId="77777777" w:rsidR="009F4D4F" w:rsidRPr="00413E48" w:rsidRDefault="009F4D4F" w:rsidP="009F4D4F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466" w:type="pct"/>
          </w:tcPr>
          <w:p w14:paraId="2422FC81" w14:textId="1862A4E9" w:rsidR="009F4D4F" w:rsidRPr="00413E48" w:rsidRDefault="008B7A98" w:rsidP="009F4D4F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6D3DAC9D" w14:textId="77777777" w:rsidR="009F4D4F" w:rsidRPr="00413E48" w:rsidRDefault="009F4D4F" w:rsidP="009F4D4F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213F55F" w14:textId="46E04C6C" w:rsidR="009F4D4F" w:rsidRPr="00413E48" w:rsidRDefault="009F4D4F" w:rsidP="0010597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B944E9" w14:textId="77777777" w:rsidR="009F4D4F" w:rsidRPr="00413E48" w:rsidRDefault="009F4D4F" w:rsidP="009F4D4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8955AD1" w14:textId="25E09A36" w:rsidR="009F4D4F" w:rsidRPr="00413E48" w:rsidRDefault="009F4D4F" w:rsidP="00C108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4C9B1EF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8BBFC89" w14:textId="1B5939E6" w:rsidR="009F4D4F" w:rsidRPr="00413E48" w:rsidRDefault="009F4D4F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2" w:type="pct"/>
          </w:tcPr>
          <w:p w14:paraId="1ED3DE07" w14:textId="77777777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40F9663E" w14:textId="5F55AF4B" w:rsidR="009F4D4F" w:rsidRPr="00413E48" w:rsidRDefault="009F4D4F" w:rsidP="009F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10889" w:rsidRPr="00413E48" w14:paraId="6CB8EF45" w14:textId="77777777" w:rsidTr="009E1EB3">
        <w:tc>
          <w:tcPr>
            <w:tcW w:w="1722" w:type="pct"/>
          </w:tcPr>
          <w:p w14:paraId="44CF59B1" w14:textId="4CB40B53" w:rsidR="00C10889" w:rsidRPr="00413E48" w:rsidRDefault="00C10889" w:rsidP="00C10889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66" w:type="pct"/>
          </w:tcPr>
          <w:p w14:paraId="61B0AA6C" w14:textId="44F49F0D" w:rsidR="00C10889" w:rsidRPr="00413E48" w:rsidRDefault="008B7A98" w:rsidP="00C1088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10889" w:rsidRPr="00413E48"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5186EA3E" w14:textId="77777777" w:rsidR="00C10889" w:rsidRPr="00413E48" w:rsidRDefault="00C10889" w:rsidP="00C10889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3FD533C6" w14:textId="59589542" w:rsidR="00C10889" w:rsidRPr="00413E48" w:rsidRDefault="00C10889" w:rsidP="00105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7130184E" w14:textId="77777777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D215F52" w14:textId="37E6EF4C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6452B7B6" w14:textId="77777777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45EA2AC" w14:textId="0E86EF9B" w:rsidR="00C10889" w:rsidRPr="00413E48" w:rsidRDefault="00C10889" w:rsidP="00C1088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6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D938D5B" w14:textId="77777777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30A2B2FA" w14:textId="69A2CCC5" w:rsidR="00C10889" w:rsidRPr="00413E48" w:rsidRDefault="00C10889" w:rsidP="00C10889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0889" w:rsidRPr="00413E48" w14:paraId="3C5D37C3" w14:textId="77777777" w:rsidTr="009E1EB3">
        <w:tc>
          <w:tcPr>
            <w:tcW w:w="1722" w:type="pct"/>
          </w:tcPr>
          <w:p w14:paraId="21C22676" w14:textId="77777777" w:rsidR="00C10889" w:rsidRPr="00413E48" w:rsidRDefault="00C10889" w:rsidP="00C10889">
            <w:pPr>
              <w:ind w:left="262" w:right="-288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="Angsana New" w:hAnsi="Angsana New" w:cs="Angsana New"/>
                <w:sz w:val="30"/>
                <w:szCs w:val="30"/>
                <w:cs/>
              </w:rPr>
              <w:t>ออกหุ้นสามัญใหม่</w:t>
            </w:r>
          </w:p>
        </w:tc>
        <w:tc>
          <w:tcPr>
            <w:tcW w:w="466" w:type="pct"/>
          </w:tcPr>
          <w:p w14:paraId="304A2E79" w14:textId="6224B7C0" w:rsidR="00C10889" w:rsidRPr="00413E48" w:rsidRDefault="008B7A98" w:rsidP="00C1088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28E594E0" w14:textId="77777777" w:rsidR="00C10889" w:rsidRPr="00413E48" w:rsidRDefault="00C10889" w:rsidP="00C10889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A8D22B4" w14:textId="28F6DF92" w:rsidR="00C10889" w:rsidRPr="00413E48" w:rsidRDefault="00C10889" w:rsidP="0010597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379183F" w14:textId="77777777" w:rsidR="00C10889" w:rsidRPr="00413E48" w:rsidRDefault="00C10889" w:rsidP="00C1088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7A42651" w14:textId="21EBBBC8" w:rsidR="00C10889" w:rsidRPr="00413E48" w:rsidRDefault="00C10889" w:rsidP="00C108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F5ECDD0" w14:textId="77777777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30A7CFA" w14:textId="5BDEAC9A" w:rsidR="00C10889" w:rsidRPr="00413E48" w:rsidRDefault="008B7A98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10889"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2469698D" w14:textId="77777777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B02FAD2" w14:textId="27E0AE10" w:rsidR="00C10889" w:rsidRPr="00413E48" w:rsidRDefault="008B7A98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C10889"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10889" w:rsidRPr="00413E48" w14:paraId="157B0214" w14:textId="77777777" w:rsidTr="009E1EB3">
        <w:tc>
          <w:tcPr>
            <w:tcW w:w="1722" w:type="pct"/>
          </w:tcPr>
          <w:p w14:paraId="013DA37C" w14:textId="446D05A9" w:rsidR="00C10889" w:rsidRPr="00413E48" w:rsidRDefault="00C10889" w:rsidP="00C10889">
            <w:pPr>
              <w:ind w:left="262" w:right="-288" w:hanging="2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466" w:type="pct"/>
          </w:tcPr>
          <w:p w14:paraId="34B57AE1" w14:textId="32E5D07E" w:rsidR="00C10889" w:rsidRPr="00413E48" w:rsidRDefault="008B7A98" w:rsidP="00C1088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9" w:type="pct"/>
          </w:tcPr>
          <w:p w14:paraId="3137D15F" w14:textId="77777777" w:rsidR="00C10889" w:rsidRPr="00413E48" w:rsidRDefault="00C10889" w:rsidP="00C10889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568015D" w14:textId="77ACADBE" w:rsidR="00C10889" w:rsidRPr="00413E48" w:rsidRDefault="00C10889" w:rsidP="0010597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20938CB" w14:textId="77777777" w:rsidR="00C10889" w:rsidRPr="00413E48" w:rsidRDefault="00C10889" w:rsidP="00C1088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6D4AA65" w14:textId="36923EAC" w:rsidR="00C10889" w:rsidRPr="00413E48" w:rsidRDefault="00C10889" w:rsidP="00C108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799DF0C" w14:textId="77777777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0EC107" w14:textId="3EAAE9DD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 w:right="-154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620FF212" w14:textId="77777777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8C69627" w14:textId="4235845B" w:rsidR="00C10889" w:rsidRPr="00413E48" w:rsidRDefault="00C10889" w:rsidP="00C10889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0889" w:rsidRPr="00413E48" w14:paraId="642DFA19" w14:textId="77777777" w:rsidTr="00F14FB0">
        <w:tc>
          <w:tcPr>
            <w:tcW w:w="1722" w:type="pct"/>
          </w:tcPr>
          <w:p w14:paraId="7DB3F267" w14:textId="13E095FD" w:rsidR="00C10889" w:rsidRPr="00413E48" w:rsidRDefault="00C10889" w:rsidP="00C10889">
            <w:pPr>
              <w:ind w:left="262" w:right="-288" w:hanging="2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466" w:type="pct"/>
          </w:tcPr>
          <w:p w14:paraId="7B675353" w14:textId="10B47659" w:rsidR="00C10889" w:rsidRPr="00413E48" w:rsidRDefault="008B7A98" w:rsidP="00C1088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10889" w:rsidRPr="00413E48"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45F4855F" w14:textId="77777777" w:rsidR="00C10889" w:rsidRPr="00413E48" w:rsidRDefault="00C10889" w:rsidP="00C10889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0AD6ED8" w14:textId="237B0EA6" w:rsidR="00C10889" w:rsidRPr="00413E48" w:rsidRDefault="00C10889" w:rsidP="0010597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8822C70" w14:textId="77777777" w:rsidR="00C10889" w:rsidRPr="00413E48" w:rsidRDefault="00C10889" w:rsidP="00C1088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24EF819B" w14:textId="42EDB8B1" w:rsidR="00C10889" w:rsidRPr="00413E48" w:rsidRDefault="00C10889" w:rsidP="00C1088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34BE4A3" w14:textId="77777777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18F0612" w14:textId="6CA0CD4B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46E8DDF8" w14:textId="77777777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6E984F7A" w14:textId="5CCBB7EF" w:rsidR="00C10889" w:rsidRPr="00413E48" w:rsidRDefault="00C10889" w:rsidP="00C10889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0889" w:rsidRPr="00413E48" w14:paraId="68D93A67" w14:textId="77777777" w:rsidTr="00F14FB0">
        <w:tc>
          <w:tcPr>
            <w:tcW w:w="1722" w:type="pct"/>
          </w:tcPr>
          <w:p w14:paraId="5F30F5DA" w14:textId="08855262" w:rsidR="00C10889" w:rsidRPr="00413E48" w:rsidRDefault="00C10889" w:rsidP="00C10889">
            <w:pPr>
              <w:ind w:left="262" w:right="-288" w:hanging="2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566 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4548701" w14:textId="537B8C73" w:rsidR="00C10889" w:rsidRPr="00413E48" w:rsidRDefault="00C10889" w:rsidP="00C10889">
            <w:pPr>
              <w:ind w:left="262" w:right="-288" w:hanging="2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466" w:type="pct"/>
          </w:tcPr>
          <w:p w14:paraId="4C15146E" w14:textId="77777777" w:rsidR="00C10889" w:rsidRPr="00413E48" w:rsidRDefault="00C10889" w:rsidP="00C1088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CC3742" w14:textId="7E04C902" w:rsidR="00C10889" w:rsidRPr="00413E48" w:rsidRDefault="008B7A98" w:rsidP="00C1088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10889" w:rsidRPr="00413E48">
              <w:rPr>
                <w:rFonts w:asciiTheme="majorBidi" w:hAnsiTheme="majorBidi" w:cstheme="majorBidi"/>
                <w:sz w:val="30"/>
                <w:szCs w:val="30"/>
              </w:rPr>
              <w:t>.5</w:t>
            </w:r>
          </w:p>
        </w:tc>
        <w:tc>
          <w:tcPr>
            <w:tcW w:w="129" w:type="pct"/>
          </w:tcPr>
          <w:p w14:paraId="5A70CF98" w14:textId="77777777" w:rsidR="00C10889" w:rsidRPr="00413E48" w:rsidRDefault="00C10889" w:rsidP="00C10889">
            <w:pPr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9FE256A" w14:textId="77777777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4D8D449" w14:textId="79EBE94F" w:rsidR="00C10889" w:rsidRPr="00413E48" w:rsidRDefault="00C10889" w:rsidP="00105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7D54B4BB" w14:textId="77777777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4552BCF4" w14:textId="77777777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5A65D53" w14:textId="256CEAF7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4A570880" w14:textId="77777777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AACC60B" w14:textId="77777777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7EDFE0E" w14:textId="18252299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2" w:type="pct"/>
          </w:tcPr>
          <w:p w14:paraId="5038139C" w14:textId="77777777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4EEFCA1F" w14:textId="77777777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2552E2D" w14:textId="41629798" w:rsidR="00C10889" w:rsidRPr="00413E48" w:rsidRDefault="00C10889" w:rsidP="00C10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5BFE6492" w14:textId="3B99462B" w:rsidR="001C2DA6" w:rsidRPr="00413E48" w:rsidRDefault="001C2DA6" w:rsidP="005B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25B365" w14:textId="7B5FE003" w:rsidR="006F7F1E" w:rsidRPr="00413E48" w:rsidRDefault="006F7F1E" w:rsidP="005B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21C762" w14:textId="32EAC18F" w:rsidR="006F7F1E" w:rsidRPr="00413E48" w:rsidRDefault="006F7F1E" w:rsidP="005B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10654F" w14:textId="570B8A26" w:rsidR="006F7F1E" w:rsidRPr="00413E48" w:rsidRDefault="006F7F1E" w:rsidP="005B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BFB6C8" w14:textId="05D414D7" w:rsidR="006F7F1E" w:rsidRPr="00413E48" w:rsidRDefault="006F7F1E" w:rsidP="005B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02B16" w14:textId="77777777" w:rsidR="006F7F1E" w:rsidRPr="00413E48" w:rsidRDefault="006F7F1E" w:rsidP="005B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765D59" w14:textId="05BE42F1" w:rsidR="00173734" w:rsidRPr="00413E48" w:rsidRDefault="00173734" w:rsidP="00587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66"/>
        </w:tabs>
        <w:jc w:val="thaiDistribute"/>
        <w:rPr>
          <w:rFonts w:ascii="Angsana New" w:hAnsi="Angsana New" w:cs="Angsana New"/>
          <w:sz w:val="30"/>
          <w:szCs w:val="30"/>
          <w:cs/>
        </w:rPr>
        <w:sectPr w:rsidR="00173734" w:rsidRPr="00413E48" w:rsidSect="00B20795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5"/>
          <w:cols w:space="720"/>
          <w:docGrid w:linePitch="299"/>
        </w:sectPr>
      </w:pPr>
    </w:p>
    <w:p w14:paraId="6D6D5260" w14:textId="392920AB" w:rsidR="001C713D" w:rsidRPr="00413E48" w:rsidRDefault="008B7A98" w:rsidP="001C713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413E48">
        <w:rPr>
          <w:rFonts w:asciiTheme="majorBidi" w:hAnsiTheme="majorBidi" w:cstheme="majorBidi"/>
          <w:sz w:val="30"/>
          <w:szCs w:val="30"/>
          <w:u w:val="none"/>
        </w:rPr>
        <w:t>10</w:t>
      </w:r>
      <w:r w:rsidR="001C713D" w:rsidRPr="00413E48">
        <w:rPr>
          <w:rFonts w:asciiTheme="majorBidi" w:hAnsiTheme="majorBidi" w:cstheme="majorBidi"/>
          <w:sz w:val="30"/>
          <w:szCs w:val="30"/>
          <w:u w:val="none"/>
          <w:cs/>
        </w:rPr>
        <w:tab/>
        <w:t>ส่วนงานดำเนินงานและการจำแนกรายได้</w:t>
      </w:r>
    </w:p>
    <w:p w14:paraId="60241CBC" w14:textId="77777777" w:rsidR="001C713D" w:rsidRPr="00413E48" w:rsidRDefault="001C713D" w:rsidP="00F91EFF">
      <w:pPr>
        <w:spacing w:line="160" w:lineRule="atLeast"/>
        <w:rPr>
          <w:rFonts w:asciiTheme="majorBidi" w:hAnsiTheme="majorBidi" w:cstheme="majorBidi"/>
          <w:sz w:val="6"/>
          <w:szCs w:val="6"/>
        </w:rPr>
      </w:pPr>
    </w:p>
    <w:p w14:paraId="6E95E246" w14:textId="158158E3" w:rsidR="00F91EFF" w:rsidRPr="00413E48" w:rsidRDefault="00587B85" w:rsidP="00F91EFF">
      <w:pPr>
        <w:ind w:left="540"/>
        <w:rPr>
          <w:rFonts w:asciiTheme="majorBidi" w:hAnsiTheme="majorBidi" w:cstheme="majorBidi"/>
          <w:sz w:val="30"/>
          <w:szCs w:val="30"/>
        </w:rPr>
      </w:pPr>
      <w:r w:rsidRPr="00413E48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Pr="00413E48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ผลการดำเนินงานจำแนกตามส่วนงานที่รายงาน และจังหวะเวลาในการรับรู้รายได้สำหรับงวด</w:t>
      </w:r>
      <w:r w:rsidR="00AC4CE9" w:rsidRPr="00413E48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413E4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413E48">
        <w:rPr>
          <w:rFonts w:asciiTheme="majorBidi" w:hAnsiTheme="majorBidi" w:cstheme="majorBidi"/>
          <w:sz w:val="30"/>
          <w:szCs w:val="30"/>
        </w:rPr>
        <w:t>3</w:t>
      </w:r>
      <w:r w:rsidR="008B7A98" w:rsidRPr="00413E48">
        <w:rPr>
          <w:rFonts w:asciiTheme="majorBidi" w:hAnsiTheme="majorBidi" w:cstheme="majorBidi"/>
          <w:sz w:val="30"/>
          <w:szCs w:val="30"/>
        </w:rPr>
        <w:t>1</w:t>
      </w:r>
      <w:r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="00AC4CE9" w:rsidRPr="00413E4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Pr="00413E48">
        <w:rPr>
          <w:rFonts w:asciiTheme="majorBidi" w:hAnsiTheme="majorBidi" w:cstheme="majorBidi"/>
          <w:sz w:val="30"/>
          <w:szCs w:val="30"/>
        </w:rPr>
        <w:t>56</w:t>
      </w:r>
      <w:r w:rsidR="00AC4CE9" w:rsidRPr="00413E48">
        <w:rPr>
          <w:rFonts w:asciiTheme="majorBidi" w:hAnsiTheme="majorBidi" w:cstheme="majorBidi"/>
          <w:sz w:val="30"/>
          <w:szCs w:val="30"/>
        </w:rPr>
        <w:t>6</w:t>
      </w:r>
      <w:r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Pr="00413E4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Pr="00413E48">
        <w:rPr>
          <w:rFonts w:asciiTheme="majorBidi" w:hAnsiTheme="majorBidi" w:cstheme="majorBidi"/>
          <w:sz w:val="30"/>
          <w:szCs w:val="30"/>
        </w:rPr>
        <w:t>56</w:t>
      </w:r>
      <w:r w:rsidR="00AC4CE9" w:rsidRPr="00413E48">
        <w:rPr>
          <w:rFonts w:asciiTheme="majorBidi" w:hAnsiTheme="majorBidi" w:cstheme="majorBidi"/>
          <w:sz w:val="30"/>
          <w:szCs w:val="30"/>
        </w:rPr>
        <w:t>5</w:t>
      </w:r>
      <w:r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Pr="00413E48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>้</w:t>
      </w:r>
    </w:p>
    <w:tbl>
      <w:tblPr>
        <w:tblW w:w="1464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127"/>
        <w:gridCol w:w="729"/>
        <w:gridCol w:w="168"/>
        <w:gridCol w:w="732"/>
        <w:gridCol w:w="165"/>
        <w:gridCol w:w="915"/>
        <w:gridCol w:w="180"/>
        <w:gridCol w:w="900"/>
        <w:gridCol w:w="164"/>
        <w:gridCol w:w="826"/>
        <w:gridCol w:w="164"/>
        <w:gridCol w:w="736"/>
        <w:gridCol w:w="169"/>
        <w:gridCol w:w="684"/>
        <w:gridCol w:w="167"/>
        <w:gridCol w:w="686"/>
        <w:gridCol w:w="164"/>
        <w:gridCol w:w="689"/>
        <w:gridCol w:w="164"/>
        <w:gridCol w:w="691"/>
        <w:gridCol w:w="164"/>
        <w:gridCol w:w="709"/>
        <w:gridCol w:w="169"/>
        <w:gridCol w:w="682"/>
        <w:gridCol w:w="164"/>
        <w:gridCol w:w="686"/>
        <w:gridCol w:w="164"/>
        <w:gridCol w:w="691"/>
      </w:tblGrid>
      <w:tr w:rsidR="00AC4CE9" w:rsidRPr="00413E48" w14:paraId="1CC980FC" w14:textId="77777777" w:rsidTr="00F91EFF">
        <w:trPr>
          <w:trHeight w:val="227"/>
        </w:trPr>
        <w:tc>
          <w:tcPr>
            <w:tcW w:w="14649" w:type="dxa"/>
            <w:gridSpan w:val="28"/>
            <w:vAlign w:val="bottom"/>
          </w:tcPr>
          <w:p w14:paraId="439741F1" w14:textId="7F58C76E" w:rsidR="00AC4CE9" w:rsidRPr="00413E48" w:rsidRDefault="00B664CA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13E48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C90605" w:rsidRPr="00413E48" w14:paraId="3B99348B" w14:textId="77777777" w:rsidTr="00F91EFF">
        <w:trPr>
          <w:trHeight w:val="922"/>
        </w:trPr>
        <w:tc>
          <w:tcPr>
            <w:tcW w:w="2127" w:type="dxa"/>
            <w:vAlign w:val="bottom"/>
          </w:tcPr>
          <w:p w14:paraId="7966137E" w14:textId="63E2DC5F" w:rsidR="00AC4CE9" w:rsidRPr="00413E48" w:rsidRDefault="00AC4CE9" w:rsidP="006104C2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color w:val="FF0000"/>
                <w:szCs w:val="22"/>
                <w:cs/>
              </w:rPr>
            </w:pPr>
            <w:r w:rsidRPr="00413E48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สำหรับ</w:t>
            </w:r>
            <w:r w:rsidR="00D6527B" w:rsidRPr="00413E48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งวด</w:t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สิ้นสุดวันที่</w:t>
            </w:r>
          </w:p>
        </w:tc>
        <w:tc>
          <w:tcPr>
            <w:tcW w:w="1629" w:type="dxa"/>
            <w:gridSpan w:val="3"/>
            <w:shd w:val="clear" w:color="auto" w:fill="auto"/>
            <w:vAlign w:val="bottom"/>
          </w:tcPr>
          <w:p w14:paraId="6A7F68AA" w14:textId="77777777" w:rsidR="007B4939" w:rsidRPr="00413E48" w:rsidRDefault="00AC4CE9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413E48">
              <w:rPr>
                <w:rFonts w:asciiTheme="majorBidi" w:hAnsiTheme="majorBidi" w:cstheme="majorBidi" w:hint="cs"/>
                <w:szCs w:val="22"/>
                <w:cs/>
              </w:rPr>
              <w:t>ธุรกิจจำหน่ายยานยนต์ อุปกรณ์ ตกแต่งและ</w:t>
            </w:r>
          </w:p>
          <w:p w14:paraId="0A421D31" w14:textId="07F559B7" w:rsidR="00AC4CE9" w:rsidRPr="00413E48" w:rsidRDefault="00AC4CE9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13E48">
              <w:rPr>
                <w:rFonts w:asciiTheme="majorBidi" w:hAnsiTheme="majorBidi" w:cstheme="majorBidi" w:hint="cs"/>
                <w:szCs w:val="22"/>
                <w:cs/>
              </w:rPr>
              <w:t>เครื่องแต่งกายที่เกี่ยวข้อง</w:t>
            </w:r>
          </w:p>
        </w:tc>
        <w:tc>
          <w:tcPr>
            <w:tcW w:w="165" w:type="dxa"/>
            <w:vAlign w:val="bottom"/>
          </w:tcPr>
          <w:p w14:paraId="25668B83" w14:textId="77777777" w:rsidR="00AC4CE9" w:rsidRPr="00413E48" w:rsidRDefault="00AC4CE9" w:rsidP="006104C2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95" w:type="dxa"/>
            <w:gridSpan w:val="3"/>
            <w:vAlign w:val="bottom"/>
          </w:tcPr>
          <w:p w14:paraId="6A02E898" w14:textId="77777777" w:rsidR="00AC4CE9" w:rsidRPr="00413E48" w:rsidRDefault="00AC4CE9" w:rsidP="00B664CA">
            <w:pPr>
              <w:shd w:val="clear" w:color="auto" w:fill="FFFFFF"/>
              <w:tabs>
                <w:tab w:val="clear" w:pos="1644"/>
                <w:tab w:val="left" w:pos="174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413E48">
              <w:rPr>
                <w:rFonts w:asciiTheme="majorBidi" w:hAnsiTheme="majorBidi" w:cstheme="majorBidi" w:hint="cs"/>
                <w:szCs w:val="22"/>
                <w:cs/>
              </w:rPr>
              <w:t>ธุรกิจให้บริการหลังการขาย จำหน่ายอะไหล่ยานยนต์และให้บริการซ่อมบำรุงรถยนต์อิสระ</w:t>
            </w:r>
          </w:p>
        </w:tc>
        <w:tc>
          <w:tcPr>
            <w:tcW w:w="164" w:type="dxa"/>
            <w:vAlign w:val="bottom"/>
          </w:tcPr>
          <w:p w14:paraId="0CA1FE6A" w14:textId="77777777" w:rsidR="00AC4CE9" w:rsidRPr="00413E48" w:rsidRDefault="00AC4CE9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26" w:type="dxa"/>
            <w:gridSpan w:val="3"/>
            <w:vAlign w:val="bottom"/>
          </w:tcPr>
          <w:p w14:paraId="3DA9F143" w14:textId="77777777" w:rsidR="00AC4CE9" w:rsidRPr="00413E48" w:rsidRDefault="00AC4CE9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413E48">
              <w:rPr>
                <w:rFonts w:asciiTheme="majorBidi" w:hAnsiTheme="majorBidi" w:cstheme="majorBidi" w:hint="cs"/>
                <w:szCs w:val="22"/>
                <w:cs/>
              </w:rPr>
              <w:t>รวม</w:t>
            </w:r>
            <w:r w:rsidRPr="00413E48">
              <w:rPr>
                <w:rFonts w:asciiTheme="majorBidi" w:hAnsiTheme="majorBidi" w:cs="Angsana New" w:hint="cs"/>
                <w:szCs w:val="22"/>
                <w:cs/>
              </w:rPr>
              <w:t>รายได้จากการจำหน่ายและบริการหลังการขาย</w:t>
            </w:r>
          </w:p>
        </w:tc>
        <w:tc>
          <w:tcPr>
            <w:tcW w:w="169" w:type="dxa"/>
            <w:vAlign w:val="bottom"/>
          </w:tcPr>
          <w:p w14:paraId="3B997F7E" w14:textId="77777777" w:rsidR="00AC4CE9" w:rsidRPr="00413E48" w:rsidRDefault="00AC4CE9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7" w:type="dxa"/>
            <w:gridSpan w:val="3"/>
            <w:vAlign w:val="bottom"/>
          </w:tcPr>
          <w:p w14:paraId="0ABCCAAF" w14:textId="77777777" w:rsidR="00AC4CE9" w:rsidRPr="00413E48" w:rsidRDefault="00AC4CE9" w:rsidP="004B53DE">
            <w:pPr>
              <w:shd w:val="clear" w:color="auto" w:fill="FFFFFF"/>
              <w:ind w:left="-60"/>
              <w:jc w:val="center"/>
              <w:rPr>
                <w:rFonts w:asciiTheme="majorBidi" w:hAnsiTheme="majorBidi" w:cstheme="majorBidi"/>
                <w:bCs/>
                <w:szCs w:val="22"/>
              </w:rPr>
            </w:pPr>
            <w:r w:rsidRPr="00413E48">
              <w:rPr>
                <w:rFonts w:asciiTheme="majorBidi" w:hAnsiTheme="majorBidi" w:cstheme="majorBidi" w:hint="cs"/>
                <w:szCs w:val="22"/>
                <w:cs/>
              </w:rPr>
              <w:t>ธุรกิจให้บริการเช่ารถยนต์และคนขับ</w:t>
            </w:r>
          </w:p>
        </w:tc>
        <w:tc>
          <w:tcPr>
            <w:tcW w:w="164" w:type="dxa"/>
            <w:vAlign w:val="bottom"/>
          </w:tcPr>
          <w:p w14:paraId="07B8611D" w14:textId="77777777" w:rsidR="00AC4CE9" w:rsidRPr="00413E48" w:rsidRDefault="00AC4CE9" w:rsidP="006104C2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4" w:type="dxa"/>
            <w:gridSpan w:val="3"/>
            <w:vAlign w:val="bottom"/>
          </w:tcPr>
          <w:p w14:paraId="4772383A" w14:textId="77777777" w:rsidR="00AC4CE9" w:rsidRPr="00413E48" w:rsidRDefault="00AC4CE9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3E3E6BC" w14:textId="77777777" w:rsidR="00AC4CE9" w:rsidRPr="00413E48" w:rsidRDefault="00AC4CE9" w:rsidP="004B53DE">
            <w:pPr>
              <w:shd w:val="clear" w:color="auto" w:fill="FFFFFF"/>
              <w:ind w:left="-57" w:right="-76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413E48">
              <w:rPr>
                <w:rFonts w:asciiTheme="majorBidi" w:hAnsiTheme="majorBidi" w:cstheme="majorBidi" w:hint="cs"/>
                <w:szCs w:val="22"/>
                <w:cs/>
              </w:rPr>
              <w:t>ธุรกิจอื่นๆ</w:t>
            </w:r>
          </w:p>
        </w:tc>
        <w:tc>
          <w:tcPr>
            <w:tcW w:w="164" w:type="dxa"/>
            <w:vAlign w:val="bottom"/>
          </w:tcPr>
          <w:p w14:paraId="59176FB8" w14:textId="77777777" w:rsidR="00AC4CE9" w:rsidRPr="00413E48" w:rsidRDefault="00AC4CE9" w:rsidP="006104C2">
            <w:pPr>
              <w:shd w:val="clear" w:color="auto" w:fill="FFFFFF"/>
              <w:tabs>
                <w:tab w:val="left" w:pos="319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0" w:type="dxa"/>
            <w:gridSpan w:val="3"/>
            <w:vAlign w:val="bottom"/>
          </w:tcPr>
          <w:p w14:paraId="7325D33C" w14:textId="77777777" w:rsidR="00AC4CE9" w:rsidRPr="00413E48" w:rsidRDefault="00AC4CE9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D25AC7F" w14:textId="77777777" w:rsidR="00AC4CE9" w:rsidRPr="00413E48" w:rsidRDefault="00AC4CE9" w:rsidP="004B53DE">
            <w:pPr>
              <w:shd w:val="clear" w:color="auto" w:fill="FFFFFF"/>
              <w:ind w:left="-49" w:right="-79"/>
              <w:contextualSpacing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13E48">
              <w:rPr>
                <w:rFonts w:asciiTheme="majorBidi" w:hAnsiTheme="majorBidi" w:cstheme="majorBidi" w:hint="cs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64" w:type="dxa"/>
            <w:vAlign w:val="bottom"/>
          </w:tcPr>
          <w:p w14:paraId="795735D0" w14:textId="77777777" w:rsidR="00AC4CE9" w:rsidRPr="00413E48" w:rsidRDefault="00AC4CE9" w:rsidP="006104C2">
            <w:pPr>
              <w:shd w:val="clear" w:color="auto" w:fill="FFFFFF"/>
              <w:ind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1" w:type="dxa"/>
            <w:gridSpan w:val="3"/>
            <w:vAlign w:val="bottom"/>
          </w:tcPr>
          <w:p w14:paraId="21B856D0" w14:textId="77777777" w:rsidR="00AC4CE9" w:rsidRPr="00413E48" w:rsidRDefault="00AC4CE9" w:rsidP="004B53DE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7E732EB" w14:textId="77777777" w:rsidR="00AC4CE9" w:rsidRPr="00413E48" w:rsidRDefault="00AC4CE9" w:rsidP="004B53DE">
            <w:pPr>
              <w:shd w:val="clear" w:color="auto" w:fill="FFFFFF"/>
              <w:ind w:left="-62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413E48">
              <w:rPr>
                <w:rFonts w:asciiTheme="majorBidi" w:hAnsiTheme="majorBidi" w:cstheme="majorBidi" w:hint="cs"/>
                <w:szCs w:val="22"/>
                <w:cs/>
              </w:rPr>
              <w:t>รวม</w:t>
            </w:r>
          </w:p>
        </w:tc>
      </w:tr>
      <w:tr w:rsidR="00C90605" w:rsidRPr="00413E48" w14:paraId="4DE7D815" w14:textId="77777777" w:rsidTr="00F91EFF">
        <w:trPr>
          <w:trHeight w:val="310"/>
        </w:trPr>
        <w:tc>
          <w:tcPr>
            <w:tcW w:w="2127" w:type="dxa"/>
            <w:vAlign w:val="bottom"/>
          </w:tcPr>
          <w:p w14:paraId="7F8183CC" w14:textId="132CF9BE" w:rsidR="00AC4CE9" w:rsidRPr="00413E48" w:rsidRDefault="00AC4CE9" w:rsidP="006104C2">
            <w:pPr>
              <w:shd w:val="clear" w:color="auto" w:fill="FFFFFF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  </w:t>
            </w:r>
            <w:r w:rsidRPr="00413E48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 xml:space="preserve"> </w:t>
            </w:r>
            <w:r w:rsidR="00D6527B" w:rsidRPr="00413E4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31 </w:t>
            </w:r>
            <w:r w:rsidRPr="00413E48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มีนาคม</w:t>
            </w:r>
          </w:p>
        </w:tc>
        <w:tc>
          <w:tcPr>
            <w:tcW w:w="729" w:type="dxa"/>
            <w:shd w:val="clear" w:color="auto" w:fill="auto"/>
            <w:vAlign w:val="bottom"/>
          </w:tcPr>
          <w:p w14:paraId="26AA1801" w14:textId="20E9F8C1" w:rsidR="00AC4CE9" w:rsidRPr="00413E48" w:rsidRDefault="008B7A98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3E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C4CE9" w:rsidRPr="00413E48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68" w:type="dxa"/>
            <w:vAlign w:val="bottom"/>
          </w:tcPr>
          <w:p w14:paraId="6667B19B" w14:textId="77777777" w:rsidR="00AC4CE9" w:rsidRPr="00413E48" w:rsidRDefault="00AC4CE9" w:rsidP="006104C2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33157FF2" w14:textId="444E7A84" w:rsidR="00AC4CE9" w:rsidRPr="00413E48" w:rsidRDefault="008B7A98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3E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C4CE9" w:rsidRPr="00413E48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65" w:type="dxa"/>
            <w:vAlign w:val="bottom"/>
          </w:tcPr>
          <w:p w14:paraId="5ADA2B53" w14:textId="77777777" w:rsidR="00AC4CE9" w:rsidRPr="00413E48" w:rsidRDefault="00AC4CE9" w:rsidP="006104C2">
            <w:pPr>
              <w:shd w:val="clear" w:color="auto" w:fill="FFFFFF"/>
              <w:tabs>
                <w:tab w:val="decimal" w:pos="374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7EBCE2C5" w14:textId="66BDD75B" w:rsidR="00AC4CE9" w:rsidRPr="00413E48" w:rsidRDefault="008B7A98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3E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C4CE9" w:rsidRPr="00413E48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80" w:type="dxa"/>
            <w:vAlign w:val="bottom"/>
          </w:tcPr>
          <w:p w14:paraId="2F5494AE" w14:textId="77777777" w:rsidR="00AC4CE9" w:rsidRPr="00413E48" w:rsidRDefault="00AC4CE9" w:rsidP="00B664CA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D8AD74" w14:textId="1ECB3B0C" w:rsidR="00AC4CE9" w:rsidRPr="00413E48" w:rsidRDefault="008B7A98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3E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C4CE9" w:rsidRPr="00413E48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64" w:type="dxa"/>
            <w:vAlign w:val="bottom"/>
          </w:tcPr>
          <w:p w14:paraId="4583179A" w14:textId="77777777" w:rsidR="00AC4CE9" w:rsidRPr="00413E48" w:rsidRDefault="00AC4CE9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vAlign w:val="bottom"/>
          </w:tcPr>
          <w:p w14:paraId="512D4E54" w14:textId="557F217D" w:rsidR="00AC4CE9" w:rsidRPr="00413E48" w:rsidRDefault="008B7A98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3E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C4CE9" w:rsidRPr="00413E48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64" w:type="dxa"/>
            <w:vAlign w:val="bottom"/>
          </w:tcPr>
          <w:p w14:paraId="5222CF1F" w14:textId="77777777" w:rsidR="00AC4CE9" w:rsidRPr="00413E48" w:rsidRDefault="00AC4CE9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C70B39A" w14:textId="4187EB2A" w:rsidR="00AC4CE9" w:rsidRPr="00413E48" w:rsidRDefault="008B7A98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3E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C4CE9" w:rsidRPr="00413E48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69" w:type="dxa"/>
            <w:vAlign w:val="bottom"/>
          </w:tcPr>
          <w:p w14:paraId="2AA6DE88" w14:textId="77777777" w:rsidR="00AC4CE9" w:rsidRPr="00413E48" w:rsidRDefault="00AC4CE9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" w:type="dxa"/>
            <w:vAlign w:val="bottom"/>
          </w:tcPr>
          <w:p w14:paraId="5EB3DB19" w14:textId="6718E304" w:rsidR="00AC4CE9" w:rsidRPr="00413E48" w:rsidRDefault="008B7A98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3E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C4CE9" w:rsidRPr="00413E48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67" w:type="dxa"/>
            <w:vAlign w:val="bottom"/>
          </w:tcPr>
          <w:p w14:paraId="34E94A2A" w14:textId="77777777" w:rsidR="00AC4CE9" w:rsidRPr="00413E48" w:rsidRDefault="00AC4CE9" w:rsidP="00B664CA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74CEFF4D" w14:textId="1DE608A5" w:rsidR="00AC4CE9" w:rsidRPr="00413E48" w:rsidRDefault="008B7A98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3E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C4CE9" w:rsidRPr="00413E48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64" w:type="dxa"/>
            <w:vAlign w:val="bottom"/>
          </w:tcPr>
          <w:p w14:paraId="44252934" w14:textId="77777777" w:rsidR="00AC4CE9" w:rsidRPr="00413E48" w:rsidRDefault="00AC4CE9" w:rsidP="00B664CA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9" w:type="dxa"/>
            <w:vAlign w:val="bottom"/>
          </w:tcPr>
          <w:p w14:paraId="60AA9006" w14:textId="4C0E740B" w:rsidR="00AC4CE9" w:rsidRPr="00413E48" w:rsidRDefault="008B7A98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3E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C4CE9" w:rsidRPr="00413E48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64" w:type="dxa"/>
            <w:vAlign w:val="bottom"/>
          </w:tcPr>
          <w:p w14:paraId="0A6411BF" w14:textId="77777777" w:rsidR="00AC4CE9" w:rsidRPr="00413E48" w:rsidRDefault="00AC4CE9" w:rsidP="00B664CA">
            <w:pPr>
              <w:shd w:val="clear" w:color="auto" w:fill="FFFFFF"/>
              <w:tabs>
                <w:tab w:val="decimal" w:pos="374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1" w:type="dxa"/>
            <w:vAlign w:val="bottom"/>
          </w:tcPr>
          <w:p w14:paraId="3C097E84" w14:textId="03E3AA74" w:rsidR="00AC4CE9" w:rsidRPr="00413E48" w:rsidRDefault="008B7A98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3E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C4CE9" w:rsidRPr="00413E48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64" w:type="dxa"/>
            <w:vAlign w:val="bottom"/>
          </w:tcPr>
          <w:p w14:paraId="53475549" w14:textId="77777777" w:rsidR="00AC4CE9" w:rsidRPr="00413E48" w:rsidRDefault="00AC4CE9" w:rsidP="00B664CA">
            <w:pPr>
              <w:shd w:val="clear" w:color="auto" w:fill="FFFFFF"/>
              <w:tabs>
                <w:tab w:val="left" w:pos="0"/>
              </w:tabs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29FA85C" w14:textId="6638C5A3" w:rsidR="00AC4CE9" w:rsidRPr="00413E48" w:rsidRDefault="008B7A98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3E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C4CE9" w:rsidRPr="00413E48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69" w:type="dxa"/>
            <w:vAlign w:val="bottom"/>
          </w:tcPr>
          <w:p w14:paraId="720ABF44" w14:textId="77777777" w:rsidR="00AC4CE9" w:rsidRPr="00413E48" w:rsidRDefault="00AC4CE9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215878A2" w14:textId="273E61BA" w:rsidR="00AC4CE9" w:rsidRPr="00413E48" w:rsidRDefault="008B7A98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3E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C4CE9" w:rsidRPr="00413E48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  <w:tc>
          <w:tcPr>
            <w:tcW w:w="164" w:type="dxa"/>
            <w:vAlign w:val="bottom"/>
          </w:tcPr>
          <w:p w14:paraId="5A18AC1A" w14:textId="77777777" w:rsidR="00AC4CE9" w:rsidRPr="00413E48" w:rsidRDefault="00AC4CE9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7F8F45B2" w14:textId="3BF2E57F" w:rsidR="00AC4CE9" w:rsidRPr="00413E48" w:rsidRDefault="008B7A98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3E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C4CE9" w:rsidRPr="00413E48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164" w:type="dxa"/>
            <w:vAlign w:val="bottom"/>
          </w:tcPr>
          <w:p w14:paraId="3671BF37" w14:textId="77777777" w:rsidR="00AC4CE9" w:rsidRPr="00413E48" w:rsidRDefault="00AC4CE9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1" w:type="dxa"/>
            <w:vAlign w:val="bottom"/>
          </w:tcPr>
          <w:p w14:paraId="44C17D11" w14:textId="705E5937" w:rsidR="00AC4CE9" w:rsidRPr="00413E48" w:rsidRDefault="008B7A98" w:rsidP="00B664CA">
            <w:pPr>
              <w:shd w:val="clear" w:color="auto" w:fill="FFFFFF"/>
              <w:ind w:left="-60" w:right="-79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13E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C4CE9" w:rsidRPr="00413E48">
              <w:rPr>
                <w:rFonts w:asciiTheme="majorBidi" w:hAnsiTheme="majorBidi" w:cstheme="majorBidi"/>
                <w:sz w:val="22"/>
                <w:szCs w:val="22"/>
              </w:rPr>
              <w:t>565</w:t>
            </w:r>
          </w:p>
        </w:tc>
      </w:tr>
      <w:tr w:rsidR="00C90605" w:rsidRPr="00413E48" w14:paraId="54CD4F36" w14:textId="77777777" w:rsidTr="00F91EFF">
        <w:trPr>
          <w:trHeight w:val="68"/>
        </w:trPr>
        <w:tc>
          <w:tcPr>
            <w:tcW w:w="2127" w:type="dxa"/>
            <w:vAlign w:val="bottom"/>
          </w:tcPr>
          <w:p w14:paraId="52596E7A" w14:textId="77777777" w:rsidR="00AC4CE9" w:rsidRPr="00413E48" w:rsidRDefault="00AC4CE9" w:rsidP="006104C2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2522" w:type="dxa"/>
            <w:gridSpan w:val="27"/>
            <w:vAlign w:val="bottom"/>
          </w:tcPr>
          <w:p w14:paraId="4BF017C9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413E4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90605" w:rsidRPr="00413E48" w14:paraId="6333D798" w14:textId="77777777" w:rsidTr="00F91EFF">
        <w:trPr>
          <w:trHeight w:val="310"/>
        </w:trPr>
        <w:tc>
          <w:tcPr>
            <w:tcW w:w="2856" w:type="dxa"/>
            <w:gridSpan w:val="2"/>
            <w:vAlign w:val="bottom"/>
          </w:tcPr>
          <w:p w14:paraId="6364B89C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 xml:space="preserve">ข้อมูลตามส่วนงานดำเนินงาน </w:t>
            </w:r>
          </w:p>
        </w:tc>
        <w:tc>
          <w:tcPr>
            <w:tcW w:w="168" w:type="dxa"/>
            <w:vAlign w:val="bottom"/>
          </w:tcPr>
          <w:p w14:paraId="2A0B2B64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098C5254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5" w:type="dxa"/>
            <w:vAlign w:val="bottom"/>
          </w:tcPr>
          <w:p w14:paraId="673F206D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7BCBF379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A486F27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7DD114C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66ED5A30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6" w:type="dxa"/>
            <w:vAlign w:val="bottom"/>
          </w:tcPr>
          <w:p w14:paraId="3AA9CB83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1EF145E5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29132BD9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" w:type="dxa"/>
            <w:vAlign w:val="bottom"/>
          </w:tcPr>
          <w:p w14:paraId="5F85EC83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vAlign w:val="bottom"/>
          </w:tcPr>
          <w:p w14:paraId="2FCF3EC6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7" w:type="dxa"/>
            <w:vAlign w:val="bottom"/>
          </w:tcPr>
          <w:p w14:paraId="3CA7FBF6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1379D187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4367F49F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9" w:type="dxa"/>
            <w:vAlign w:val="bottom"/>
          </w:tcPr>
          <w:p w14:paraId="062043AB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1ED0AAAD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1" w:type="dxa"/>
            <w:vAlign w:val="bottom"/>
          </w:tcPr>
          <w:p w14:paraId="46306120" w14:textId="77777777" w:rsidR="00AC4CE9" w:rsidRPr="00413E48" w:rsidRDefault="00AC4CE9" w:rsidP="006104C2">
            <w:pPr>
              <w:shd w:val="clear" w:color="auto" w:fill="FFFFFF"/>
              <w:tabs>
                <w:tab w:val="left" w:pos="733"/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490ADDE5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0EF68CB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" w:type="dxa"/>
            <w:vAlign w:val="bottom"/>
          </w:tcPr>
          <w:p w14:paraId="3B93FBFA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3736838E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4161C157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5E430FE1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4" w:type="dxa"/>
            <w:vAlign w:val="bottom"/>
          </w:tcPr>
          <w:p w14:paraId="4DC50C72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1" w:type="dxa"/>
            <w:vAlign w:val="bottom"/>
          </w:tcPr>
          <w:p w14:paraId="1B7B45DC" w14:textId="77777777" w:rsidR="00AC4CE9" w:rsidRPr="00413E48" w:rsidRDefault="00AC4CE9" w:rsidP="006104C2">
            <w:pPr>
              <w:shd w:val="clear" w:color="auto" w:fill="FFFFFF"/>
              <w:tabs>
                <w:tab w:val="decimal" w:pos="821"/>
              </w:tabs>
              <w:ind w:right="-79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</w:tr>
      <w:tr w:rsidR="00C90605" w:rsidRPr="00413E48" w14:paraId="6D0EBE9D" w14:textId="77777777" w:rsidTr="00F91EFF">
        <w:tc>
          <w:tcPr>
            <w:tcW w:w="2127" w:type="dxa"/>
            <w:vAlign w:val="bottom"/>
          </w:tcPr>
          <w:p w14:paraId="577CED45" w14:textId="172001B3" w:rsidR="00AC4CE9" w:rsidRPr="00413E48" w:rsidRDefault="00AC4CE9" w:rsidP="006104C2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413E48">
              <w:rPr>
                <w:rFonts w:asciiTheme="majorBidi" w:hAnsiTheme="majorBidi" w:cs="Angsana New" w:hint="cs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29" w:type="dxa"/>
            <w:vAlign w:val="bottom"/>
          </w:tcPr>
          <w:p w14:paraId="6EA75332" w14:textId="650DDCEE" w:rsidR="00B664CA" w:rsidRPr="00413E48" w:rsidRDefault="00740FE7" w:rsidP="00B664C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>4,</w:t>
            </w:r>
            <w:r w:rsidR="008B7A98" w:rsidRPr="00413E48">
              <w:rPr>
                <w:rFonts w:asciiTheme="majorBidi" w:hAnsiTheme="majorBidi" w:cs="Angsana New"/>
                <w:sz w:val="20"/>
                <w:szCs w:val="20"/>
              </w:rPr>
              <w:t>122</w:t>
            </w:r>
            <w:r w:rsidRPr="00413E48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8B7A98" w:rsidRPr="00413E48">
              <w:rPr>
                <w:rFonts w:asciiTheme="majorBidi" w:hAnsiTheme="majorBidi" w:cs="Angsana New"/>
                <w:sz w:val="20"/>
                <w:szCs w:val="20"/>
              </w:rPr>
              <w:t>2</w:t>
            </w:r>
            <w:r w:rsidRPr="00413E48">
              <w:rPr>
                <w:rFonts w:asciiTheme="majorBidi" w:hAnsiTheme="majorBidi" w:cs="Angsana New"/>
                <w:sz w:val="20"/>
                <w:szCs w:val="20"/>
              </w:rPr>
              <w:t>5</w:t>
            </w:r>
            <w:r w:rsidR="008B7A98" w:rsidRPr="00413E48">
              <w:rPr>
                <w:rFonts w:asciiTheme="majorBidi" w:hAnsiTheme="majorBidi" w:cs="Angsana New"/>
                <w:sz w:val="20"/>
                <w:szCs w:val="20"/>
              </w:rPr>
              <w:t>2</w:t>
            </w:r>
          </w:p>
        </w:tc>
        <w:tc>
          <w:tcPr>
            <w:tcW w:w="168" w:type="dxa"/>
            <w:vAlign w:val="bottom"/>
          </w:tcPr>
          <w:p w14:paraId="242F8AEB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4EF1269F" w14:textId="3F874D7D" w:rsidR="00AC4CE9" w:rsidRPr="00413E48" w:rsidRDefault="008E418E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>3,46</w:t>
            </w:r>
            <w:r w:rsidR="008B7A98" w:rsidRPr="00413E48">
              <w:rPr>
                <w:rFonts w:asciiTheme="majorBidi" w:hAnsiTheme="majorBidi" w:cs="Angsana New"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="Angsana New"/>
                <w:sz w:val="20"/>
                <w:szCs w:val="20"/>
              </w:rPr>
              <w:t>,7</w:t>
            </w:r>
            <w:r w:rsidR="008B7A98" w:rsidRPr="00413E48">
              <w:rPr>
                <w:rFonts w:asciiTheme="majorBidi" w:hAnsiTheme="majorBidi" w:cs="Angsana New"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="Angsana New"/>
                <w:sz w:val="20"/>
                <w:szCs w:val="20"/>
              </w:rPr>
              <w:t>5</w:t>
            </w:r>
          </w:p>
        </w:tc>
        <w:tc>
          <w:tcPr>
            <w:tcW w:w="165" w:type="dxa"/>
            <w:vAlign w:val="bottom"/>
          </w:tcPr>
          <w:p w14:paraId="14638605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491922A4" w14:textId="16B9380B" w:rsidR="00AC4CE9" w:rsidRPr="00413E48" w:rsidRDefault="00740FE7" w:rsidP="00380BA2">
            <w:pPr>
              <w:tabs>
                <w:tab w:val="clear" w:pos="454"/>
                <w:tab w:val="clear" w:pos="680"/>
                <w:tab w:val="left" w:pos="573"/>
                <w:tab w:val="left" w:pos="753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>864,568</w:t>
            </w:r>
          </w:p>
        </w:tc>
        <w:tc>
          <w:tcPr>
            <w:tcW w:w="180" w:type="dxa"/>
            <w:vAlign w:val="bottom"/>
          </w:tcPr>
          <w:p w14:paraId="6452C997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70C81CB" w14:textId="30092F19" w:rsidR="00AC4CE9" w:rsidRPr="00413E48" w:rsidRDefault="008E418E" w:rsidP="008E418E">
            <w:pPr>
              <w:tabs>
                <w:tab w:val="clear" w:pos="680"/>
                <w:tab w:val="decimal" w:pos="66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76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02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64" w:type="dxa"/>
            <w:vAlign w:val="bottom"/>
          </w:tcPr>
          <w:p w14:paraId="15DC1DB8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386CCE92" w14:textId="731E3787" w:rsidR="00AC4CE9" w:rsidRPr="00413E48" w:rsidRDefault="00740FE7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>4,986,8</w:t>
            </w:r>
            <w:r w:rsidR="008B7A98" w:rsidRPr="00413E48">
              <w:rPr>
                <w:rFonts w:asciiTheme="majorBidi" w:hAnsiTheme="majorBidi" w:cs="Angsana New"/>
                <w:sz w:val="20"/>
                <w:szCs w:val="20"/>
              </w:rPr>
              <w:t>20</w:t>
            </w:r>
          </w:p>
        </w:tc>
        <w:tc>
          <w:tcPr>
            <w:tcW w:w="164" w:type="dxa"/>
            <w:vAlign w:val="bottom"/>
          </w:tcPr>
          <w:p w14:paraId="413D8FC1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71C0BB59" w14:textId="09142597" w:rsidR="00AC4CE9" w:rsidRPr="00413E48" w:rsidRDefault="008E418E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>4,</w:t>
            </w:r>
            <w:r w:rsidR="008B7A98" w:rsidRPr="00413E48">
              <w:rPr>
                <w:rFonts w:asciiTheme="majorBidi" w:hAnsiTheme="majorBidi" w:cs="Angsana New"/>
                <w:sz w:val="20"/>
                <w:szCs w:val="20"/>
              </w:rPr>
              <w:t>222</w:t>
            </w:r>
            <w:r w:rsidRPr="00413E48">
              <w:rPr>
                <w:rFonts w:asciiTheme="majorBidi" w:hAnsiTheme="majorBidi" w:cs="Angsana New"/>
                <w:sz w:val="20"/>
                <w:szCs w:val="20"/>
              </w:rPr>
              <w:t>,73</w:t>
            </w:r>
            <w:r w:rsidR="008C374C" w:rsidRPr="00413E48">
              <w:rPr>
                <w:rFonts w:asciiTheme="majorBidi" w:hAnsiTheme="majorBidi" w:cs="Angsana New"/>
                <w:sz w:val="20"/>
                <w:szCs w:val="20"/>
              </w:rPr>
              <w:t>4</w:t>
            </w:r>
          </w:p>
        </w:tc>
        <w:tc>
          <w:tcPr>
            <w:tcW w:w="169" w:type="dxa"/>
            <w:vAlign w:val="bottom"/>
          </w:tcPr>
          <w:p w14:paraId="09E0362D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798B251A" w14:textId="540D3446" w:rsidR="00AC4CE9" w:rsidRPr="00413E48" w:rsidRDefault="00380BA2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  <w:r w:rsidR="00740FE7" w:rsidRPr="00413E48">
              <w:rPr>
                <w:rFonts w:asciiTheme="majorBidi" w:hAnsiTheme="majorBidi" w:cs="Angsana New"/>
                <w:sz w:val="20"/>
                <w:szCs w:val="20"/>
              </w:rPr>
              <w:t>364,746</w:t>
            </w:r>
          </w:p>
        </w:tc>
        <w:tc>
          <w:tcPr>
            <w:tcW w:w="167" w:type="dxa"/>
            <w:vAlign w:val="bottom"/>
          </w:tcPr>
          <w:p w14:paraId="6A1B3E98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323D39A4" w14:textId="529727E2" w:rsidR="00AC4CE9" w:rsidRPr="00413E48" w:rsidRDefault="008B7A98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E418E" w:rsidRPr="00413E48">
              <w:rPr>
                <w:rFonts w:asciiTheme="majorBidi" w:hAnsiTheme="majorBidi" w:cstheme="majorBidi"/>
                <w:sz w:val="20"/>
                <w:szCs w:val="20"/>
              </w:rPr>
              <w:t>94,7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164" w:type="dxa"/>
            <w:vAlign w:val="bottom"/>
          </w:tcPr>
          <w:p w14:paraId="71D91C0C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3115DF89" w14:textId="567A07E4" w:rsidR="00AC4CE9" w:rsidRPr="00413E48" w:rsidRDefault="008B7A98" w:rsidP="00380BA2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40FE7" w:rsidRPr="00413E48">
              <w:rPr>
                <w:rFonts w:asciiTheme="majorBidi" w:hAnsiTheme="majorBidi" w:cstheme="majorBidi"/>
                <w:sz w:val="20"/>
                <w:szCs w:val="20"/>
              </w:rPr>
              <w:t>,9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8314B6" w:rsidRPr="00413E4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64" w:type="dxa"/>
            <w:vAlign w:val="bottom"/>
          </w:tcPr>
          <w:p w14:paraId="2F2D6941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7C2BBE52" w14:textId="2405D01F" w:rsidR="00AC4CE9" w:rsidRPr="00413E48" w:rsidRDefault="00380BA2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8E418E" w:rsidRPr="00413E48">
              <w:rPr>
                <w:rFonts w:asciiTheme="majorBidi" w:hAnsiTheme="majorBidi" w:cstheme="majorBidi"/>
                <w:sz w:val="20"/>
                <w:szCs w:val="20"/>
              </w:rPr>
              <w:t>8,564</w:t>
            </w:r>
          </w:p>
        </w:tc>
        <w:tc>
          <w:tcPr>
            <w:tcW w:w="164" w:type="dxa"/>
            <w:vAlign w:val="bottom"/>
          </w:tcPr>
          <w:p w14:paraId="35315C95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4553ECF" w14:textId="6222D4BC" w:rsidR="00AC4CE9" w:rsidRPr="00413E48" w:rsidRDefault="00740FE7" w:rsidP="008E418E">
            <w:pPr>
              <w:tabs>
                <w:tab w:val="clear" w:pos="454"/>
                <w:tab w:val="decimal" w:pos="453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  <w:tc>
          <w:tcPr>
            <w:tcW w:w="169" w:type="dxa"/>
            <w:vAlign w:val="bottom"/>
          </w:tcPr>
          <w:p w14:paraId="55574784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682" w:type="dxa"/>
            <w:vAlign w:val="bottom"/>
          </w:tcPr>
          <w:p w14:paraId="39224ACE" w14:textId="2B160A5D" w:rsidR="008E418E" w:rsidRPr="00413E48" w:rsidRDefault="008E418E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  <w:tc>
          <w:tcPr>
            <w:tcW w:w="164" w:type="dxa"/>
            <w:vAlign w:val="bottom"/>
          </w:tcPr>
          <w:p w14:paraId="739C94E7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56E0DE33" w14:textId="189B1CF7" w:rsidR="00AC4CE9" w:rsidRPr="00413E48" w:rsidRDefault="000D361A" w:rsidP="008E418E">
            <w:pPr>
              <w:tabs>
                <w:tab w:val="decimal" w:pos="759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5,363,48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64" w:type="dxa"/>
            <w:vAlign w:val="bottom"/>
          </w:tcPr>
          <w:p w14:paraId="0BB9293D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320E6393" w14:textId="75B1D35D" w:rsidR="00AC4CE9" w:rsidRPr="00413E48" w:rsidRDefault="008E418E" w:rsidP="008E418E">
            <w:pPr>
              <w:tabs>
                <w:tab w:val="decimal" w:pos="71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4,5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6,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  <w:tr w:rsidR="00C90605" w:rsidRPr="00413E48" w14:paraId="38765C80" w14:textId="77777777" w:rsidTr="00F91EFF">
        <w:tc>
          <w:tcPr>
            <w:tcW w:w="2127" w:type="dxa"/>
            <w:vAlign w:val="bottom"/>
          </w:tcPr>
          <w:p w14:paraId="2652A4F3" w14:textId="60405DE3" w:rsidR="00AC4CE9" w:rsidRPr="00413E48" w:rsidRDefault="00AC4CE9" w:rsidP="006104C2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413E48">
              <w:rPr>
                <w:rFonts w:asciiTheme="majorBidi" w:hAnsiTheme="majorBidi" w:cs="Angsana New" w:hint="cs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29" w:type="dxa"/>
            <w:vAlign w:val="bottom"/>
          </w:tcPr>
          <w:p w14:paraId="4B8EBF77" w14:textId="3B8B031E" w:rsidR="00AC4CE9" w:rsidRPr="00413E48" w:rsidRDefault="00740FE7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 xml:space="preserve">-   </w:t>
            </w:r>
          </w:p>
        </w:tc>
        <w:tc>
          <w:tcPr>
            <w:tcW w:w="168" w:type="dxa"/>
            <w:vAlign w:val="bottom"/>
          </w:tcPr>
          <w:p w14:paraId="3E54131E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3A6E4C67" w14:textId="07A96E65" w:rsidR="00AC4CE9" w:rsidRPr="00413E48" w:rsidRDefault="008E418E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  <w:tc>
          <w:tcPr>
            <w:tcW w:w="165" w:type="dxa"/>
            <w:vAlign w:val="bottom"/>
          </w:tcPr>
          <w:p w14:paraId="3475D17A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6F208CB" w14:textId="10E6E4BA" w:rsidR="00AC4CE9" w:rsidRPr="00413E48" w:rsidRDefault="00380BA2" w:rsidP="00380BA2">
            <w:pPr>
              <w:tabs>
                <w:tab w:val="clear" w:pos="454"/>
                <w:tab w:val="clear" w:pos="680"/>
                <w:tab w:val="left" w:pos="663"/>
                <w:tab w:val="left" w:pos="753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 xml:space="preserve">  </w:t>
            </w:r>
            <w:r w:rsidR="00740FE7" w:rsidRPr="00413E48">
              <w:rPr>
                <w:rFonts w:asciiTheme="majorBidi" w:hAnsiTheme="majorBidi" w:cs="Angsana New"/>
                <w:sz w:val="20"/>
                <w:szCs w:val="20"/>
              </w:rPr>
              <w:t>33,</w:t>
            </w:r>
            <w:r w:rsidR="008B7A98" w:rsidRPr="00413E48">
              <w:rPr>
                <w:rFonts w:asciiTheme="majorBidi" w:hAnsiTheme="majorBidi" w:cs="Angsana New"/>
                <w:sz w:val="20"/>
                <w:szCs w:val="20"/>
              </w:rPr>
              <w:t>2</w:t>
            </w:r>
            <w:r w:rsidR="00740FE7" w:rsidRPr="00413E48">
              <w:rPr>
                <w:rFonts w:asciiTheme="majorBidi" w:hAnsiTheme="majorBidi" w:cs="Angsana New"/>
                <w:sz w:val="20"/>
                <w:szCs w:val="20"/>
              </w:rPr>
              <w:t>53</w:t>
            </w:r>
          </w:p>
        </w:tc>
        <w:tc>
          <w:tcPr>
            <w:tcW w:w="180" w:type="dxa"/>
            <w:vAlign w:val="bottom"/>
          </w:tcPr>
          <w:p w14:paraId="2E48148F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E49905C" w14:textId="59010916" w:rsidR="00AC4CE9" w:rsidRPr="00413E48" w:rsidRDefault="00380BA2" w:rsidP="008E418E">
            <w:pPr>
              <w:tabs>
                <w:tab w:val="clear" w:pos="680"/>
                <w:tab w:val="decimal" w:pos="66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E418E" w:rsidRPr="00413E48">
              <w:rPr>
                <w:rFonts w:asciiTheme="majorBidi" w:hAnsiTheme="majorBidi" w:cstheme="majorBidi"/>
                <w:sz w:val="20"/>
                <w:szCs w:val="20"/>
              </w:rPr>
              <w:t>8,57</w:t>
            </w:r>
            <w:r w:rsidR="00F84F41" w:rsidRPr="00413E4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64" w:type="dxa"/>
            <w:vAlign w:val="bottom"/>
          </w:tcPr>
          <w:p w14:paraId="0733EE2B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6E44ABCE" w14:textId="349B00EB" w:rsidR="00AC4CE9" w:rsidRPr="00413E48" w:rsidRDefault="00380BA2" w:rsidP="008E418E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 xml:space="preserve">     </w:t>
            </w:r>
            <w:r w:rsidR="00740FE7" w:rsidRPr="00413E48">
              <w:rPr>
                <w:rFonts w:asciiTheme="majorBidi" w:hAnsiTheme="majorBidi" w:cs="Angsana New"/>
                <w:sz w:val="20"/>
                <w:szCs w:val="20"/>
              </w:rPr>
              <w:t>33,</w:t>
            </w:r>
            <w:r w:rsidR="008B7A98" w:rsidRPr="00413E48">
              <w:rPr>
                <w:rFonts w:asciiTheme="majorBidi" w:hAnsiTheme="majorBidi" w:cs="Angsana New"/>
                <w:sz w:val="20"/>
                <w:szCs w:val="20"/>
              </w:rPr>
              <w:t>2</w:t>
            </w:r>
            <w:r w:rsidR="00740FE7" w:rsidRPr="00413E48">
              <w:rPr>
                <w:rFonts w:asciiTheme="majorBidi" w:hAnsiTheme="majorBidi" w:cs="Angsana New"/>
                <w:sz w:val="20"/>
                <w:szCs w:val="20"/>
              </w:rPr>
              <w:t>53</w:t>
            </w:r>
          </w:p>
        </w:tc>
        <w:tc>
          <w:tcPr>
            <w:tcW w:w="164" w:type="dxa"/>
            <w:vAlign w:val="bottom"/>
          </w:tcPr>
          <w:p w14:paraId="5B7FE2EA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4310632" w14:textId="5A87B901" w:rsidR="00AC4CE9" w:rsidRPr="00413E48" w:rsidRDefault="00380BA2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 xml:space="preserve">     </w:t>
            </w:r>
            <w:r w:rsidR="008B7A98" w:rsidRPr="00413E48">
              <w:rPr>
                <w:rFonts w:asciiTheme="majorBidi" w:hAnsiTheme="majorBidi" w:cs="Angsana New"/>
                <w:sz w:val="20"/>
                <w:szCs w:val="20"/>
              </w:rPr>
              <w:t>2</w:t>
            </w:r>
            <w:r w:rsidR="008E418E" w:rsidRPr="00413E48">
              <w:rPr>
                <w:rFonts w:asciiTheme="majorBidi" w:hAnsiTheme="majorBidi" w:cs="Angsana New"/>
                <w:sz w:val="20"/>
                <w:szCs w:val="20"/>
              </w:rPr>
              <w:t>8,57</w:t>
            </w:r>
            <w:r w:rsidR="008C374C" w:rsidRPr="00413E48">
              <w:rPr>
                <w:rFonts w:asciiTheme="majorBidi" w:hAnsiTheme="majorBidi" w:cs="Angsana New"/>
                <w:sz w:val="20"/>
                <w:szCs w:val="20"/>
              </w:rPr>
              <w:t>4</w:t>
            </w:r>
          </w:p>
        </w:tc>
        <w:tc>
          <w:tcPr>
            <w:tcW w:w="169" w:type="dxa"/>
            <w:vAlign w:val="bottom"/>
          </w:tcPr>
          <w:p w14:paraId="77C7882C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3CC00249" w14:textId="2D5A2D66" w:rsidR="00AC4CE9" w:rsidRPr="00413E48" w:rsidRDefault="00380BA2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 xml:space="preserve">   </w:t>
            </w:r>
            <w:r w:rsidR="008B7A98" w:rsidRPr="00413E48">
              <w:rPr>
                <w:rFonts w:asciiTheme="majorBidi" w:hAnsiTheme="majorBidi" w:cs="Angsana New"/>
                <w:sz w:val="20"/>
                <w:szCs w:val="20"/>
              </w:rPr>
              <w:t>2</w:t>
            </w:r>
            <w:r w:rsidR="00740FE7" w:rsidRPr="00413E48">
              <w:rPr>
                <w:rFonts w:asciiTheme="majorBidi" w:hAnsiTheme="majorBidi" w:cs="Angsana New"/>
                <w:sz w:val="20"/>
                <w:szCs w:val="20"/>
              </w:rPr>
              <w:t>8,973</w:t>
            </w:r>
          </w:p>
        </w:tc>
        <w:tc>
          <w:tcPr>
            <w:tcW w:w="167" w:type="dxa"/>
            <w:vAlign w:val="bottom"/>
          </w:tcPr>
          <w:p w14:paraId="2D247F91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6C3E975E" w14:textId="60F30EF6" w:rsidR="00AC4CE9" w:rsidRPr="00413E48" w:rsidRDefault="00380BA2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E418E" w:rsidRPr="00413E48">
              <w:rPr>
                <w:rFonts w:asciiTheme="majorBidi" w:hAnsiTheme="majorBidi" w:cstheme="majorBidi"/>
                <w:sz w:val="20"/>
                <w:szCs w:val="20"/>
              </w:rPr>
              <w:t>4,373</w:t>
            </w:r>
          </w:p>
        </w:tc>
        <w:tc>
          <w:tcPr>
            <w:tcW w:w="164" w:type="dxa"/>
            <w:vAlign w:val="bottom"/>
          </w:tcPr>
          <w:p w14:paraId="3841EC1B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540BA47E" w14:textId="2CD8B8C4" w:rsidR="00AC4CE9" w:rsidRPr="00413E48" w:rsidRDefault="00740FE7" w:rsidP="008E418E">
            <w:pPr>
              <w:tabs>
                <w:tab w:val="decimal" w:pos="65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75,84</w:t>
            </w:r>
            <w:r w:rsidR="008314B6" w:rsidRPr="00413E4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64" w:type="dxa"/>
            <w:vAlign w:val="bottom"/>
          </w:tcPr>
          <w:p w14:paraId="5DB26A10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209BBE0F" w14:textId="0536B955" w:rsidR="00AC4CE9" w:rsidRPr="00413E48" w:rsidRDefault="008E418E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69</w:t>
            </w:r>
          </w:p>
        </w:tc>
        <w:tc>
          <w:tcPr>
            <w:tcW w:w="164" w:type="dxa"/>
            <w:vAlign w:val="bottom"/>
          </w:tcPr>
          <w:p w14:paraId="11D6FB8D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AD87220" w14:textId="4DF6C3CC" w:rsidR="00AC4CE9" w:rsidRPr="00413E48" w:rsidRDefault="00740FE7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38,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5C9F3753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682" w:type="dxa"/>
            <w:vAlign w:val="bottom"/>
          </w:tcPr>
          <w:p w14:paraId="04427A04" w14:textId="6A3795E0" w:rsidR="00AC4CE9" w:rsidRPr="00413E48" w:rsidRDefault="008E418E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>(</w:t>
            </w:r>
            <w:r w:rsidR="008B7A98" w:rsidRPr="00413E48">
              <w:rPr>
                <w:rFonts w:asciiTheme="majorBidi" w:hAnsiTheme="majorBidi" w:cs="Angsana New"/>
                <w:sz w:val="20"/>
                <w:szCs w:val="20"/>
              </w:rPr>
              <w:t>11</w:t>
            </w:r>
            <w:r w:rsidRPr="00413E48">
              <w:rPr>
                <w:rFonts w:asciiTheme="majorBidi" w:hAnsiTheme="majorBidi" w:cs="Angsana New"/>
                <w:sz w:val="20"/>
                <w:szCs w:val="20"/>
              </w:rPr>
              <w:t>4,</w:t>
            </w:r>
            <w:r w:rsidR="008B7A98" w:rsidRPr="00413E48">
              <w:rPr>
                <w:rFonts w:asciiTheme="majorBidi" w:hAnsiTheme="majorBidi" w:cs="Angsana New"/>
                <w:sz w:val="20"/>
                <w:szCs w:val="20"/>
              </w:rPr>
              <w:t>11</w:t>
            </w:r>
            <w:r w:rsidR="00F84F41" w:rsidRPr="00413E48">
              <w:rPr>
                <w:rFonts w:asciiTheme="majorBidi" w:hAnsiTheme="majorBidi" w:cs="Angsana New"/>
                <w:sz w:val="20"/>
                <w:szCs w:val="20"/>
              </w:rPr>
              <w:t>6</w:t>
            </w:r>
            <w:r w:rsidRPr="00413E48">
              <w:rPr>
                <w:rFonts w:asciiTheme="majorBidi" w:hAnsiTheme="majorBidi" w:cs="Angsana New"/>
                <w:sz w:val="20"/>
                <w:szCs w:val="20"/>
              </w:rPr>
              <w:t>)</w:t>
            </w:r>
          </w:p>
        </w:tc>
        <w:tc>
          <w:tcPr>
            <w:tcW w:w="164" w:type="dxa"/>
            <w:vAlign w:val="bottom"/>
          </w:tcPr>
          <w:p w14:paraId="054F96B1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20FE8BC5" w14:textId="35D3AD6A" w:rsidR="00AC4CE9" w:rsidRPr="00413E48" w:rsidRDefault="00380BA2" w:rsidP="00380BA2">
            <w:pPr>
              <w:tabs>
                <w:tab w:val="clear" w:pos="227"/>
                <w:tab w:val="left" w:pos="298"/>
                <w:tab w:val="decimal" w:pos="523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 xml:space="preserve">  </w:t>
            </w:r>
            <w:r w:rsidR="000D361A" w:rsidRPr="00413E48">
              <w:rPr>
                <w:rFonts w:asciiTheme="majorBidi" w:hAnsiTheme="majorBidi" w:cs="Angsana New"/>
                <w:sz w:val="20"/>
                <w:szCs w:val="20"/>
              </w:rPr>
              <w:t xml:space="preserve">-   </w:t>
            </w:r>
          </w:p>
        </w:tc>
        <w:tc>
          <w:tcPr>
            <w:tcW w:w="164" w:type="dxa"/>
            <w:vAlign w:val="bottom"/>
          </w:tcPr>
          <w:p w14:paraId="6044CFF1" w14:textId="77777777" w:rsidR="00AC4CE9" w:rsidRPr="00413E48" w:rsidRDefault="00AC4CE9" w:rsidP="008E418E">
            <w:pPr>
              <w:tabs>
                <w:tab w:val="clear" w:pos="454"/>
                <w:tab w:val="decimal" w:pos="453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189C1FA3" w14:textId="14B081F2" w:rsidR="00AC4CE9" w:rsidRPr="00413E48" w:rsidRDefault="00380BA2" w:rsidP="008E418E">
            <w:pPr>
              <w:tabs>
                <w:tab w:val="clear" w:pos="454"/>
                <w:tab w:val="decimal" w:pos="453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  <w:r w:rsidR="008E418E" w:rsidRPr="00413E48"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</w:tr>
      <w:tr w:rsidR="00C90605" w:rsidRPr="00413E48" w14:paraId="6BFE2C73" w14:textId="77777777" w:rsidTr="00F91EFF">
        <w:trPr>
          <w:trHeight w:val="80"/>
        </w:trPr>
        <w:tc>
          <w:tcPr>
            <w:tcW w:w="2127" w:type="dxa"/>
            <w:vAlign w:val="bottom"/>
          </w:tcPr>
          <w:p w14:paraId="2FC75B64" w14:textId="77777777" w:rsidR="00AC4CE9" w:rsidRPr="00413E48" w:rsidRDefault="00AC4CE9" w:rsidP="006104C2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13E48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  <w:r w:rsidRPr="00413E48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รายได้</w:t>
            </w: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9CA59" w14:textId="68052B56" w:rsidR="00AC4CE9" w:rsidRPr="00413E48" w:rsidRDefault="00740FE7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122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8" w:type="dxa"/>
            <w:vAlign w:val="bottom"/>
          </w:tcPr>
          <w:p w14:paraId="28A46298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725C7" w14:textId="15F19632" w:rsidR="00AC4CE9" w:rsidRPr="00413E48" w:rsidRDefault="008E418E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3,46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,7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5" w:type="dxa"/>
            <w:vAlign w:val="bottom"/>
          </w:tcPr>
          <w:p w14:paraId="212124DA" w14:textId="77777777" w:rsidR="00AC4CE9" w:rsidRPr="00413E48" w:rsidRDefault="00AC4CE9" w:rsidP="008E418E">
            <w:pPr>
              <w:shd w:val="clear" w:color="auto" w:fill="FFFFFF"/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F85B5" w14:textId="5B3655E8" w:rsidR="00AC4CE9" w:rsidRPr="00413E48" w:rsidRDefault="00740FE7" w:rsidP="00380BA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897,8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80" w:type="dxa"/>
            <w:vAlign w:val="bottom"/>
          </w:tcPr>
          <w:p w14:paraId="10092150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FA226" w14:textId="6067B4E6" w:rsidR="00AC4CE9" w:rsidRPr="00413E48" w:rsidRDefault="008E418E" w:rsidP="008E418E">
            <w:pPr>
              <w:tabs>
                <w:tab w:val="clear" w:pos="680"/>
                <w:tab w:val="decimal" w:pos="66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79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,6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="00F84F41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4" w:type="dxa"/>
            <w:vAlign w:val="bottom"/>
          </w:tcPr>
          <w:p w14:paraId="0F0C6C77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9D0D8" w14:textId="33DC672F" w:rsidR="00AC4CE9" w:rsidRPr="00413E48" w:rsidRDefault="00740FE7" w:rsidP="008E418E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020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164" w:type="dxa"/>
            <w:vAlign w:val="bottom"/>
          </w:tcPr>
          <w:p w14:paraId="0FBDD07A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3A245" w14:textId="2AF85C9C" w:rsidR="00AC4CE9" w:rsidRPr="00413E48" w:rsidRDefault="008E418E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="00F84F41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69" w:type="dxa"/>
            <w:vAlign w:val="bottom"/>
          </w:tcPr>
          <w:p w14:paraId="40A53BFC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B0366" w14:textId="43FBBF86" w:rsidR="00AC4CE9" w:rsidRPr="00413E48" w:rsidRDefault="00380BA2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740FE7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393,7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740FE7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67" w:type="dxa"/>
            <w:vAlign w:val="bottom"/>
          </w:tcPr>
          <w:p w14:paraId="41BE1328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1BABA" w14:textId="168A5354" w:rsidR="00AC4CE9" w:rsidRPr="00413E48" w:rsidRDefault="008E418E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64" w:type="dxa"/>
            <w:vAlign w:val="bottom"/>
          </w:tcPr>
          <w:p w14:paraId="5B953933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04C3F" w14:textId="13A6CFA1" w:rsidR="00AC4CE9" w:rsidRPr="00413E48" w:rsidRDefault="00740FE7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87,759</w:t>
            </w:r>
          </w:p>
        </w:tc>
        <w:tc>
          <w:tcPr>
            <w:tcW w:w="164" w:type="dxa"/>
            <w:vAlign w:val="bottom"/>
          </w:tcPr>
          <w:p w14:paraId="1A39C3E3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C9B61" w14:textId="036ACC74" w:rsidR="00AC4CE9" w:rsidRPr="00413E48" w:rsidRDefault="008E418E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69,733</w:t>
            </w:r>
          </w:p>
        </w:tc>
        <w:tc>
          <w:tcPr>
            <w:tcW w:w="164" w:type="dxa"/>
            <w:vAlign w:val="bottom"/>
          </w:tcPr>
          <w:p w14:paraId="2581AFC2" w14:textId="77777777" w:rsidR="00AC4CE9" w:rsidRPr="00413E48" w:rsidRDefault="00AC4CE9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05EF1" w14:textId="1B9B4ADF" w:rsidR="00AC4CE9" w:rsidRPr="00413E48" w:rsidRDefault="00740FE7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38,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6F874FF7" w14:textId="77777777" w:rsidR="00AC4CE9" w:rsidRPr="00413E48" w:rsidRDefault="00AC4CE9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39FDB" w14:textId="25A0D483" w:rsidR="00AC4CE9" w:rsidRPr="00413E48" w:rsidRDefault="008E418E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  <w:r w:rsidR="00F84F41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4" w:type="dxa"/>
            <w:vAlign w:val="bottom"/>
          </w:tcPr>
          <w:p w14:paraId="4CE86867" w14:textId="77777777" w:rsidR="00AC4CE9" w:rsidRPr="00413E48" w:rsidRDefault="00AC4CE9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A1B13" w14:textId="61EE07AF" w:rsidR="00AC4CE9" w:rsidRPr="00413E48" w:rsidRDefault="000D361A" w:rsidP="008E418E">
            <w:pPr>
              <w:tabs>
                <w:tab w:val="clear" w:pos="680"/>
                <w:tab w:val="decimal" w:pos="70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5,363,48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4" w:type="dxa"/>
            <w:vAlign w:val="bottom"/>
          </w:tcPr>
          <w:p w14:paraId="37ED71B5" w14:textId="77777777" w:rsidR="00AC4CE9" w:rsidRPr="00413E48" w:rsidRDefault="00AC4CE9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0035F" w14:textId="10EC4E24" w:rsidR="00AC4CE9" w:rsidRPr="00413E48" w:rsidRDefault="008E418E" w:rsidP="008E418E">
            <w:pPr>
              <w:tabs>
                <w:tab w:val="decimal" w:pos="71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4,5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00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</w:p>
        </w:tc>
      </w:tr>
      <w:tr w:rsidR="00C90605" w:rsidRPr="00413E48" w14:paraId="0CF0F149" w14:textId="77777777" w:rsidTr="00F91EFF">
        <w:trPr>
          <w:trHeight w:val="60"/>
        </w:trPr>
        <w:tc>
          <w:tcPr>
            <w:tcW w:w="2127" w:type="dxa"/>
            <w:vAlign w:val="bottom"/>
          </w:tcPr>
          <w:p w14:paraId="569BB6A1" w14:textId="77777777" w:rsidR="00AC4CE9" w:rsidRPr="00413E48" w:rsidRDefault="00AC4CE9" w:rsidP="006104C2">
            <w:pPr>
              <w:spacing w:line="240" w:lineRule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29" w:type="dxa"/>
            <w:vAlign w:val="bottom"/>
          </w:tcPr>
          <w:p w14:paraId="2EBA1389" w14:textId="77777777" w:rsidR="00AC4CE9" w:rsidRPr="00413E48" w:rsidRDefault="00AC4CE9" w:rsidP="008E418E">
            <w:pPr>
              <w:tabs>
                <w:tab w:val="decimal" w:pos="590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8" w:type="dxa"/>
            <w:vAlign w:val="bottom"/>
          </w:tcPr>
          <w:p w14:paraId="338C2877" w14:textId="77777777" w:rsidR="00AC4CE9" w:rsidRPr="00413E48" w:rsidRDefault="00AC4CE9" w:rsidP="008E418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32" w:type="dxa"/>
            <w:vAlign w:val="bottom"/>
          </w:tcPr>
          <w:p w14:paraId="22F931D4" w14:textId="77777777" w:rsidR="00AC4CE9" w:rsidRPr="00413E48" w:rsidRDefault="00AC4CE9" w:rsidP="008E418E">
            <w:pPr>
              <w:shd w:val="clear" w:color="auto" w:fill="FFFFFF"/>
              <w:tabs>
                <w:tab w:val="decimal" w:pos="590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5" w:type="dxa"/>
            <w:vAlign w:val="bottom"/>
          </w:tcPr>
          <w:p w14:paraId="4CF94843" w14:textId="77777777" w:rsidR="00AC4CE9" w:rsidRPr="00413E48" w:rsidRDefault="00AC4CE9" w:rsidP="008E418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5" w:type="dxa"/>
            <w:vAlign w:val="bottom"/>
          </w:tcPr>
          <w:p w14:paraId="12561FAA" w14:textId="77777777" w:rsidR="00AC4CE9" w:rsidRPr="00413E48" w:rsidRDefault="00AC4CE9" w:rsidP="00380BA2">
            <w:pPr>
              <w:shd w:val="clear" w:color="auto" w:fill="FFFFFF"/>
              <w:tabs>
                <w:tab w:val="decimal" w:pos="590"/>
                <w:tab w:val="decimal" w:pos="640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0D0970C3" w14:textId="77777777" w:rsidR="00AC4CE9" w:rsidRPr="00413E48" w:rsidRDefault="00AC4CE9" w:rsidP="008E418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3E379E90" w14:textId="77777777" w:rsidR="00AC4CE9" w:rsidRPr="00413E48" w:rsidRDefault="00AC4CE9" w:rsidP="008E418E">
            <w:pPr>
              <w:shd w:val="clear" w:color="auto" w:fill="FFFFFF"/>
              <w:tabs>
                <w:tab w:val="decimal" w:pos="590"/>
              </w:tabs>
              <w:spacing w:line="240" w:lineRule="auto"/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76CADD37" w14:textId="77777777" w:rsidR="00AC4CE9" w:rsidRPr="00413E48" w:rsidRDefault="00AC4CE9" w:rsidP="008E418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26" w:type="dxa"/>
            <w:vAlign w:val="bottom"/>
          </w:tcPr>
          <w:p w14:paraId="5F957E31" w14:textId="77777777" w:rsidR="00AC4CE9" w:rsidRPr="00413E48" w:rsidRDefault="00AC4CE9" w:rsidP="008E418E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0516F758" w14:textId="77777777" w:rsidR="00AC4CE9" w:rsidRPr="00413E48" w:rsidRDefault="00AC4CE9" w:rsidP="008E418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36" w:type="dxa"/>
            <w:vAlign w:val="bottom"/>
          </w:tcPr>
          <w:p w14:paraId="5D1BA0C4" w14:textId="77777777" w:rsidR="00AC4CE9" w:rsidRPr="00413E48" w:rsidRDefault="00AC4CE9" w:rsidP="008E418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9" w:type="dxa"/>
            <w:vAlign w:val="bottom"/>
          </w:tcPr>
          <w:p w14:paraId="07F36915" w14:textId="77777777" w:rsidR="00AC4CE9" w:rsidRPr="00413E48" w:rsidRDefault="00AC4CE9" w:rsidP="008E418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vAlign w:val="bottom"/>
          </w:tcPr>
          <w:p w14:paraId="2012F0FF" w14:textId="77777777" w:rsidR="00AC4CE9" w:rsidRPr="00413E48" w:rsidRDefault="00AC4CE9" w:rsidP="008E418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7" w:type="dxa"/>
            <w:vAlign w:val="bottom"/>
          </w:tcPr>
          <w:p w14:paraId="11B41A1E" w14:textId="77777777" w:rsidR="00AC4CE9" w:rsidRPr="00413E48" w:rsidRDefault="00AC4CE9" w:rsidP="008E418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6" w:type="dxa"/>
            <w:vAlign w:val="bottom"/>
          </w:tcPr>
          <w:p w14:paraId="455A9C35" w14:textId="77777777" w:rsidR="00AC4CE9" w:rsidRPr="00413E48" w:rsidRDefault="00AC4CE9" w:rsidP="008E418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402776A5" w14:textId="77777777" w:rsidR="00AC4CE9" w:rsidRPr="00413E48" w:rsidRDefault="00AC4CE9" w:rsidP="008E418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9" w:type="dxa"/>
            <w:vAlign w:val="bottom"/>
          </w:tcPr>
          <w:p w14:paraId="44FF662B" w14:textId="77777777" w:rsidR="00AC4CE9" w:rsidRPr="00413E48" w:rsidRDefault="00AC4CE9" w:rsidP="008E418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14FF4B60" w14:textId="77777777" w:rsidR="00AC4CE9" w:rsidRPr="00413E48" w:rsidRDefault="00AC4CE9" w:rsidP="008E418E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91" w:type="dxa"/>
            <w:vAlign w:val="bottom"/>
          </w:tcPr>
          <w:p w14:paraId="20FB6DDB" w14:textId="77777777" w:rsidR="00AC4CE9" w:rsidRPr="00413E48" w:rsidRDefault="00AC4CE9" w:rsidP="008E418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68B22513" w14:textId="77777777" w:rsidR="00AC4CE9" w:rsidRPr="00413E48" w:rsidRDefault="00AC4CE9" w:rsidP="008E418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09" w:type="dxa"/>
            <w:vAlign w:val="bottom"/>
          </w:tcPr>
          <w:p w14:paraId="154544CA" w14:textId="77777777" w:rsidR="00AC4CE9" w:rsidRPr="00413E48" w:rsidRDefault="00AC4CE9" w:rsidP="008E418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9" w:type="dxa"/>
            <w:vAlign w:val="bottom"/>
          </w:tcPr>
          <w:p w14:paraId="1D6CA8AA" w14:textId="77777777" w:rsidR="00AC4CE9" w:rsidRPr="00413E48" w:rsidRDefault="00AC4CE9" w:rsidP="008E418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2" w:type="dxa"/>
            <w:vAlign w:val="bottom"/>
          </w:tcPr>
          <w:p w14:paraId="6C8F4CD5" w14:textId="77777777" w:rsidR="00AC4CE9" w:rsidRPr="00413E48" w:rsidRDefault="00AC4CE9" w:rsidP="008E418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508387BB" w14:textId="77777777" w:rsidR="00AC4CE9" w:rsidRPr="00413E48" w:rsidRDefault="00AC4CE9" w:rsidP="008E418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6" w:type="dxa"/>
            <w:vAlign w:val="bottom"/>
          </w:tcPr>
          <w:p w14:paraId="60FAF09E" w14:textId="77777777" w:rsidR="00AC4CE9" w:rsidRPr="00413E48" w:rsidRDefault="00AC4CE9" w:rsidP="008E418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15EDB584" w14:textId="77777777" w:rsidR="00AC4CE9" w:rsidRPr="00413E48" w:rsidRDefault="00AC4CE9" w:rsidP="008E418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91" w:type="dxa"/>
            <w:vAlign w:val="bottom"/>
          </w:tcPr>
          <w:p w14:paraId="5B5953CE" w14:textId="77777777" w:rsidR="00AC4CE9" w:rsidRPr="00413E48" w:rsidRDefault="00AC4CE9" w:rsidP="008E418E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C90605" w:rsidRPr="00413E48" w14:paraId="0EEC9841" w14:textId="77777777" w:rsidTr="00F91EFF">
        <w:trPr>
          <w:trHeight w:val="300"/>
        </w:trPr>
        <w:tc>
          <w:tcPr>
            <w:tcW w:w="2127" w:type="dxa"/>
            <w:vAlign w:val="bottom"/>
          </w:tcPr>
          <w:p w14:paraId="12654322" w14:textId="77777777" w:rsidR="00AC4CE9" w:rsidRPr="00413E48" w:rsidRDefault="00AC4CE9" w:rsidP="006104C2">
            <w:pPr>
              <w:spacing w:line="200" w:lineRule="atLeast"/>
              <w:rPr>
                <w:rFonts w:asciiTheme="majorBidi" w:hAnsiTheme="majorBidi" w:cstheme="majorBidi"/>
                <w:szCs w:val="22"/>
                <w:cs/>
              </w:rPr>
            </w:pPr>
            <w:r w:rsidRPr="00413E48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729" w:type="dxa"/>
            <w:vAlign w:val="bottom"/>
          </w:tcPr>
          <w:p w14:paraId="51CD1903" w14:textId="77777777" w:rsidR="00AC4CE9" w:rsidRPr="00413E48" w:rsidRDefault="00AC4CE9" w:rsidP="008E418E">
            <w:pPr>
              <w:tabs>
                <w:tab w:val="decimal" w:pos="590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444561A1" w14:textId="77777777" w:rsidR="00AC4CE9" w:rsidRPr="00413E48" w:rsidRDefault="00AC4CE9" w:rsidP="008E418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2" w:type="dxa"/>
            <w:vAlign w:val="bottom"/>
          </w:tcPr>
          <w:p w14:paraId="34BF39A7" w14:textId="77777777" w:rsidR="00AC4CE9" w:rsidRPr="00413E48" w:rsidRDefault="00AC4CE9" w:rsidP="008E418E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27137F2E" w14:textId="77777777" w:rsidR="00AC4CE9" w:rsidRPr="00413E48" w:rsidRDefault="00AC4CE9" w:rsidP="008E418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202D470" w14:textId="77777777" w:rsidR="00AC4CE9" w:rsidRPr="00413E48" w:rsidRDefault="00AC4CE9" w:rsidP="00380BA2">
            <w:pPr>
              <w:shd w:val="clear" w:color="auto" w:fill="FFFFFF"/>
              <w:tabs>
                <w:tab w:val="decimal" w:pos="590"/>
                <w:tab w:val="decimal" w:pos="640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319CA687" w14:textId="77777777" w:rsidR="00AC4CE9" w:rsidRPr="00413E48" w:rsidRDefault="00AC4CE9" w:rsidP="008E418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1AD5AB7" w14:textId="77777777" w:rsidR="00AC4CE9" w:rsidRPr="00413E48" w:rsidRDefault="00AC4CE9" w:rsidP="008E418E">
            <w:pPr>
              <w:shd w:val="clear" w:color="auto" w:fill="FFFFFF"/>
              <w:tabs>
                <w:tab w:val="decimal" w:pos="590"/>
              </w:tabs>
              <w:spacing w:line="200" w:lineRule="atLeast"/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27DF7DE" w14:textId="77777777" w:rsidR="00AC4CE9" w:rsidRPr="00413E48" w:rsidRDefault="00AC4CE9" w:rsidP="008E418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459AF43D" w14:textId="77777777" w:rsidR="00AC4CE9" w:rsidRPr="00413E48" w:rsidRDefault="00AC4CE9" w:rsidP="008E418E">
            <w:pPr>
              <w:tabs>
                <w:tab w:val="clear" w:pos="680"/>
                <w:tab w:val="decimal" w:pos="696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49893E9" w14:textId="77777777" w:rsidR="00AC4CE9" w:rsidRPr="00413E48" w:rsidRDefault="00AC4CE9" w:rsidP="008E418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C6F43FC" w14:textId="77777777" w:rsidR="00AC4CE9" w:rsidRPr="00413E48" w:rsidRDefault="00AC4CE9" w:rsidP="008E418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638FFB6D" w14:textId="77777777" w:rsidR="00AC4CE9" w:rsidRPr="00413E48" w:rsidRDefault="00AC4CE9" w:rsidP="008E418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25AD7F7B" w14:textId="77777777" w:rsidR="00AC4CE9" w:rsidRPr="00413E48" w:rsidRDefault="00AC4CE9" w:rsidP="008E418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vAlign w:val="bottom"/>
          </w:tcPr>
          <w:p w14:paraId="0C006755" w14:textId="77777777" w:rsidR="00AC4CE9" w:rsidRPr="00413E48" w:rsidRDefault="00AC4CE9" w:rsidP="008E418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0688CC99" w14:textId="77777777" w:rsidR="00AC4CE9" w:rsidRPr="00413E48" w:rsidRDefault="00AC4CE9" w:rsidP="008E418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91DBD35" w14:textId="77777777" w:rsidR="00AC4CE9" w:rsidRPr="00413E48" w:rsidRDefault="00AC4CE9" w:rsidP="008E418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14F079DE" w14:textId="77777777" w:rsidR="00AC4CE9" w:rsidRPr="00413E48" w:rsidRDefault="00AC4CE9" w:rsidP="008E418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87FE46E" w14:textId="77777777" w:rsidR="00AC4CE9" w:rsidRPr="00413E48" w:rsidRDefault="00AC4CE9" w:rsidP="008E418E">
            <w:pPr>
              <w:tabs>
                <w:tab w:val="decimal" w:pos="590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0D6B454D" w14:textId="77777777" w:rsidR="00AC4CE9" w:rsidRPr="00413E48" w:rsidRDefault="00AC4CE9" w:rsidP="008E418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74E5FAE" w14:textId="77777777" w:rsidR="00AC4CE9" w:rsidRPr="00413E48" w:rsidRDefault="00AC4CE9" w:rsidP="008E418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4B985B4" w14:textId="77777777" w:rsidR="00AC4CE9" w:rsidRPr="00413E48" w:rsidRDefault="00AC4CE9" w:rsidP="008E418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1C4B2F06" w14:textId="77777777" w:rsidR="00AC4CE9" w:rsidRPr="00413E48" w:rsidRDefault="00AC4CE9" w:rsidP="008E418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2" w:type="dxa"/>
            <w:vAlign w:val="bottom"/>
          </w:tcPr>
          <w:p w14:paraId="0B57AA7C" w14:textId="77777777" w:rsidR="00AC4CE9" w:rsidRPr="00413E48" w:rsidRDefault="00AC4CE9" w:rsidP="008E418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D341E74" w14:textId="77777777" w:rsidR="00AC4CE9" w:rsidRPr="00413E48" w:rsidRDefault="00AC4CE9" w:rsidP="008E418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138125F4" w14:textId="77777777" w:rsidR="00AC4CE9" w:rsidRPr="00413E48" w:rsidRDefault="00AC4CE9" w:rsidP="008E418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C99C500" w14:textId="77777777" w:rsidR="00AC4CE9" w:rsidRPr="00413E48" w:rsidRDefault="00AC4CE9" w:rsidP="008E418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12277628" w14:textId="77777777" w:rsidR="00AC4CE9" w:rsidRPr="00413E48" w:rsidRDefault="00AC4CE9" w:rsidP="008E418E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90605" w:rsidRPr="00413E48" w14:paraId="0F637B10" w14:textId="77777777" w:rsidTr="00F91EFF">
        <w:trPr>
          <w:trHeight w:val="235"/>
        </w:trPr>
        <w:tc>
          <w:tcPr>
            <w:tcW w:w="2127" w:type="dxa"/>
            <w:vAlign w:val="bottom"/>
          </w:tcPr>
          <w:p w14:paraId="2599A02D" w14:textId="77777777" w:rsidR="00AC4CE9" w:rsidRPr="00413E48" w:rsidRDefault="00AC4CE9" w:rsidP="006104C2">
            <w:pPr>
              <w:contextualSpacing/>
              <w:rPr>
                <w:rFonts w:asciiTheme="majorBidi" w:hAnsiTheme="majorBidi" w:cstheme="majorBidi"/>
                <w:szCs w:val="22"/>
                <w:cs/>
              </w:rPr>
            </w:pPr>
            <w:r w:rsidRPr="00413E48">
              <w:rPr>
                <w:rFonts w:asciiTheme="majorBidi" w:hAnsiTheme="majorBidi" w:cs="Angsana New" w:hint="cs"/>
                <w:szCs w:val="22"/>
                <w:cs/>
              </w:rPr>
              <w:t>ณ</w:t>
            </w:r>
            <w:r w:rsidRPr="00413E48">
              <w:rPr>
                <w:rFonts w:asciiTheme="majorBidi" w:hAnsiTheme="majorBidi" w:cs="Angsana New"/>
                <w:szCs w:val="22"/>
                <w:cs/>
              </w:rPr>
              <w:t xml:space="preserve"> </w:t>
            </w:r>
            <w:r w:rsidRPr="00413E48">
              <w:rPr>
                <w:rFonts w:asciiTheme="majorBidi" w:hAnsiTheme="majorBidi" w:cs="Angsana New" w:hint="cs"/>
                <w:szCs w:val="22"/>
                <w:cs/>
              </w:rPr>
              <w:t>เวลาใดเวลาหนึ่ง</w:t>
            </w:r>
          </w:p>
        </w:tc>
        <w:tc>
          <w:tcPr>
            <w:tcW w:w="729" w:type="dxa"/>
            <w:vAlign w:val="bottom"/>
          </w:tcPr>
          <w:p w14:paraId="11A2986C" w14:textId="69FD91E0" w:rsidR="00AC4CE9" w:rsidRPr="00413E48" w:rsidRDefault="000D361A" w:rsidP="0056123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4,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122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68" w:type="dxa"/>
            <w:vAlign w:val="bottom"/>
          </w:tcPr>
          <w:p w14:paraId="25BE11F2" w14:textId="77777777" w:rsidR="00AC4CE9" w:rsidRPr="00413E48" w:rsidRDefault="00AC4CE9" w:rsidP="0056123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2" w:type="dxa"/>
            <w:vAlign w:val="bottom"/>
          </w:tcPr>
          <w:p w14:paraId="07C338ED" w14:textId="0521B161" w:rsidR="00AC4CE9" w:rsidRPr="00413E48" w:rsidRDefault="00527A78" w:rsidP="0056123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3,46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,7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65" w:type="dxa"/>
            <w:vAlign w:val="bottom"/>
          </w:tcPr>
          <w:p w14:paraId="676B7E90" w14:textId="77777777" w:rsidR="00AC4CE9" w:rsidRPr="00413E48" w:rsidRDefault="00AC4CE9" w:rsidP="0056123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1E3496F" w14:textId="7B67B718" w:rsidR="00AC4CE9" w:rsidRPr="00413E48" w:rsidRDefault="000D361A" w:rsidP="00380BA2">
            <w:pPr>
              <w:tabs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897,8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180" w:type="dxa"/>
            <w:vAlign w:val="bottom"/>
          </w:tcPr>
          <w:p w14:paraId="2784E91D" w14:textId="77777777" w:rsidR="00AC4CE9" w:rsidRPr="00413E48" w:rsidRDefault="00AC4CE9" w:rsidP="0056123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0EFC372" w14:textId="2AB62D23" w:rsidR="00AC4CE9" w:rsidRPr="00413E48" w:rsidRDefault="00527A78" w:rsidP="0056123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79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,6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CC3036" w:rsidRPr="00413E4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64" w:type="dxa"/>
            <w:vAlign w:val="bottom"/>
          </w:tcPr>
          <w:p w14:paraId="7929B1F2" w14:textId="77777777" w:rsidR="00AC4CE9" w:rsidRPr="00413E48" w:rsidRDefault="00AC4CE9" w:rsidP="0056123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4F9C8055" w14:textId="67AFC6B4" w:rsidR="00AC4CE9" w:rsidRPr="00413E48" w:rsidRDefault="000D361A" w:rsidP="0056123F">
            <w:pPr>
              <w:tabs>
                <w:tab w:val="clear" w:pos="680"/>
                <w:tab w:val="decimal" w:pos="645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5,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020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73</w:t>
            </w:r>
          </w:p>
        </w:tc>
        <w:tc>
          <w:tcPr>
            <w:tcW w:w="164" w:type="dxa"/>
            <w:vAlign w:val="bottom"/>
          </w:tcPr>
          <w:p w14:paraId="41F41A9D" w14:textId="77777777" w:rsidR="00AC4CE9" w:rsidRPr="00413E48" w:rsidRDefault="00AC4CE9" w:rsidP="0056123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CADDBCA" w14:textId="4A6EA1D6" w:rsidR="00AC4CE9" w:rsidRPr="00413E48" w:rsidRDefault="00527A78" w:rsidP="0056123F">
            <w:pPr>
              <w:tabs>
                <w:tab w:val="clear" w:pos="680"/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4,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,3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CC3036" w:rsidRPr="00413E48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69" w:type="dxa"/>
            <w:vAlign w:val="bottom"/>
          </w:tcPr>
          <w:p w14:paraId="44D5BDA8" w14:textId="77777777" w:rsidR="00AC4CE9" w:rsidRPr="00413E48" w:rsidRDefault="00AC4CE9" w:rsidP="0056123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56D9B7BD" w14:textId="44E8BB4F" w:rsidR="00AC4CE9" w:rsidRPr="00413E48" w:rsidRDefault="00380BA2" w:rsidP="0056123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0D361A" w:rsidRPr="00413E48">
              <w:rPr>
                <w:rFonts w:asciiTheme="majorBidi" w:hAnsiTheme="majorBidi" w:cstheme="majorBidi"/>
                <w:sz w:val="20"/>
                <w:szCs w:val="20"/>
              </w:rPr>
              <w:t>85,745</w:t>
            </w:r>
          </w:p>
        </w:tc>
        <w:tc>
          <w:tcPr>
            <w:tcW w:w="167" w:type="dxa"/>
            <w:vAlign w:val="bottom"/>
          </w:tcPr>
          <w:p w14:paraId="796AA21A" w14:textId="77777777" w:rsidR="00AC4CE9" w:rsidRPr="00413E48" w:rsidRDefault="00AC4CE9" w:rsidP="0056123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0AD9B47D" w14:textId="649C7071" w:rsidR="00AC4CE9" w:rsidRPr="00413E48" w:rsidRDefault="00380BA2" w:rsidP="0056123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527A78" w:rsidRPr="00413E48">
              <w:rPr>
                <w:rFonts w:asciiTheme="majorBidi" w:hAnsiTheme="majorBidi" w:cstheme="majorBidi"/>
                <w:sz w:val="20"/>
                <w:szCs w:val="20"/>
              </w:rPr>
              <w:t>68,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27A78" w:rsidRPr="00413E48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64" w:type="dxa"/>
            <w:vAlign w:val="bottom"/>
          </w:tcPr>
          <w:p w14:paraId="5CEDC865" w14:textId="77777777" w:rsidR="00AC4CE9" w:rsidRPr="00413E48" w:rsidRDefault="00AC4CE9" w:rsidP="0056123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292DB23E" w14:textId="69D4F0F4" w:rsidR="00AC4CE9" w:rsidRPr="00413E48" w:rsidRDefault="00380BA2" w:rsidP="0056123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D361A" w:rsidRPr="00413E48">
              <w:rPr>
                <w:rFonts w:asciiTheme="majorBidi" w:hAnsiTheme="majorBidi" w:cstheme="majorBidi"/>
                <w:sz w:val="20"/>
                <w:szCs w:val="20"/>
              </w:rPr>
              <w:t>,89</w:t>
            </w:r>
            <w:r w:rsidR="006A5DD2" w:rsidRPr="00413E48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64" w:type="dxa"/>
            <w:vAlign w:val="bottom"/>
          </w:tcPr>
          <w:p w14:paraId="591BCF69" w14:textId="77777777" w:rsidR="00AC4CE9" w:rsidRPr="00413E48" w:rsidRDefault="00AC4CE9" w:rsidP="0056123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1AF0D5A6" w14:textId="768486DB" w:rsidR="00AC4CE9" w:rsidRPr="00413E48" w:rsidRDefault="00380BA2" w:rsidP="0056123F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27A78" w:rsidRPr="00413E48">
              <w:rPr>
                <w:rFonts w:asciiTheme="majorBidi" w:hAnsiTheme="majorBidi" w:cstheme="majorBidi"/>
                <w:sz w:val="20"/>
                <w:szCs w:val="20"/>
              </w:rPr>
              <w:t>,7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164" w:type="dxa"/>
            <w:vAlign w:val="bottom"/>
          </w:tcPr>
          <w:p w14:paraId="2441075D" w14:textId="77777777" w:rsidR="00AC4CE9" w:rsidRPr="00413E48" w:rsidRDefault="00AC4CE9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EFAFACB" w14:textId="76E3856B" w:rsidR="00AC4CE9" w:rsidRPr="00413E48" w:rsidRDefault="00F57151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0D361A" w:rsidRPr="00413E48">
              <w:rPr>
                <w:rFonts w:asciiTheme="majorBidi" w:hAnsiTheme="majorBidi" w:cstheme="majorBidi"/>
                <w:sz w:val="20"/>
                <w:szCs w:val="20"/>
              </w:rPr>
              <w:t>(35,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D361A" w:rsidRPr="00413E4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0D361A" w:rsidRPr="00413E4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1D73F5DF" w14:textId="77777777" w:rsidR="00AC4CE9" w:rsidRPr="00413E48" w:rsidRDefault="00AC4CE9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2" w:type="dxa"/>
            <w:vAlign w:val="bottom"/>
          </w:tcPr>
          <w:p w14:paraId="5A88ACD9" w14:textId="24B0E61B" w:rsidR="00AC4CE9" w:rsidRPr="00413E48" w:rsidRDefault="00380BA2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527A78" w:rsidRPr="00413E4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27A78" w:rsidRPr="00413E48">
              <w:rPr>
                <w:rFonts w:asciiTheme="majorBidi" w:hAnsiTheme="majorBidi" w:cstheme="majorBidi"/>
                <w:sz w:val="20"/>
                <w:szCs w:val="20"/>
              </w:rPr>
              <w:t>9,88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527A78" w:rsidRPr="00413E4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4" w:type="dxa"/>
            <w:vAlign w:val="bottom"/>
          </w:tcPr>
          <w:p w14:paraId="485BE649" w14:textId="77777777" w:rsidR="00AC4CE9" w:rsidRPr="00413E48" w:rsidRDefault="00AC4CE9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3D5A56F9" w14:textId="72FCAFDD" w:rsidR="00AC4CE9" w:rsidRPr="00413E48" w:rsidRDefault="000D361A" w:rsidP="008E418E">
            <w:pPr>
              <w:tabs>
                <w:tab w:val="decimal" w:pos="76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5,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,565</w:t>
            </w:r>
          </w:p>
        </w:tc>
        <w:tc>
          <w:tcPr>
            <w:tcW w:w="164" w:type="dxa"/>
            <w:vAlign w:val="bottom"/>
          </w:tcPr>
          <w:p w14:paraId="4DC77063" w14:textId="77777777" w:rsidR="00AC4CE9" w:rsidRPr="00413E48" w:rsidRDefault="00AC4CE9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71CE38BC" w14:textId="50ECAB3E" w:rsidR="00AC4CE9" w:rsidRPr="00413E48" w:rsidRDefault="00D219DD" w:rsidP="008E418E">
            <w:pPr>
              <w:tabs>
                <w:tab w:val="decimal" w:pos="71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4,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,43</w:t>
            </w:r>
            <w:r w:rsidR="00F84F41" w:rsidRPr="00413E48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</w:tr>
      <w:tr w:rsidR="00C90605" w:rsidRPr="00413E48" w14:paraId="0578D61F" w14:textId="77777777" w:rsidTr="00F91EFF">
        <w:trPr>
          <w:trHeight w:val="300"/>
        </w:trPr>
        <w:tc>
          <w:tcPr>
            <w:tcW w:w="2127" w:type="dxa"/>
            <w:vAlign w:val="bottom"/>
          </w:tcPr>
          <w:p w14:paraId="7674C48A" w14:textId="77777777" w:rsidR="00AC4CE9" w:rsidRPr="00413E48" w:rsidRDefault="00AC4CE9" w:rsidP="006104C2">
            <w:pPr>
              <w:contextualSpacing/>
              <w:rPr>
                <w:rFonts w:asciiTheme="majorBidi" w:hAnsiTheme="majorBidi" w:cstheme="majorBidi"/>
                <w:szCs w:val="22"/>
                <w:cs/>
              </w:rPr>
            </w:pPr>
            <w:r w:rsidRPr="00413E48">
              <w:rPr>
                <w:rFonts w:asciiTheme="majorBidi" w:hAnsiTheme="majorBidi" w:cs="Angsana New" w:hint="cs"/>
                <w:szCs w:val="22"/>
                <w:cs/>
              </w:rPr>
              <w:t>ตลอดช่วงเวลาหนึ่ง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78A4D705" w14:textId="17571123" w:rsidR="00AC4CE9" w:rsidRPr="00413E48" w:rsidRDefault="000D361A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168" w:type="dxa"/>
            <w:vAlign w:val="bottom"/>
          </w:tcPr>
          <w:p w14:paraId="66D9C271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14:paraId="4B054AFB" w14:textId="61E79598" w:rsidR="00AC4CE9" w:rsidRPr="00413E48" w:rsidRDefault="00527A78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165" w:type="dxa"/>
            <w:vAlign w:val="bottom"/>
          </w:tcPr>
          <w:p w14:paraId="251A6889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01291216" w14:textId="1DB57239" w:rsidR="00AC4CE9" w:rsidRPr="00413E48" w:rsidRDefault="000D361A" w:rsidP="00380BA2">
            <w:pPr>
              <w:tabs>
                <w:tab w:val="decimal" w:pos="590"/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180" w:type="dxa"/>
            <w:vAlign w:val="bottom"/>
          </w:tcPr>
          <w:p w14:paraId="1FA77FF4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E482B0" w14:textId="73864C50" w:rsidR="00AC4CE9" w:rsidRPr="00413E48" w:rsidRDefault="00527A78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164" w:type="dxa"/>
            <w:vAlign w:val="bottom"/>
          </w:tcPr>
          <w:p w14:paraId="1476977C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249E1D61" w14:textId="7AEBCA62" w:rsidR="00AC4CE9" w:rsidRPr="00413E48" w:rsidRDefault="00D2522B" w:rsidP="008E418E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D361A"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164" w:type="dxa"/>
            <w:vAlign w:val="bottom"/>
          </w:tcPr>
          <w:p w14:paraId="60D9E7F4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22A4740D" w14:textId="14373EBF" w:rsidR="00AC4CE9" w:rsidRPr="00413E48" w:rsidRDefault="00527A78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169" w:type="dxa"/>
            <w:vAlign w:val="bottom"/>
          </w:tcPr>
          <w:p w14:paraId="1A04EC98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9F53CD7" w14:textId="1CE97BDB" w:rsidR="00AC4CE9" w:rsidRPr="00413E48" w:rsidRDefault="00380BA2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D361A" w:rsidRPr="00413E4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0D361A" w:rsidRPr="00413E48">
              <w:rPr>
                <w:rFonts w:asciiTheme="majorBidi" w:hAnsiTheme="majorBidi" w:cstheme="majorBidi"/>
                <w:sz w:val="20"/>
                <w:szCs w:val="20"/>
              </w:rPr>
              <w:t>7,974</w:t>
            </w:r>
          </w:p>
        </w:tc>
        <w:tc>
          <w:tcPr>
            <w:tcW w:w="167" w:type="dxa"/>
            <w:vAlign w:val="bottom"/>
          </w:tcPr>
          <w:p w14:paraId="602BD1BB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14:paraId="0C19D3AB" w14:textId="17AB54A3" w:rsidR="00AC4CE9" w:rsidRPr="00413E48" w:rsidRDefault="008B7A98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27A78" w:rsidRPr="00413E4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527A78" w:rsidRPr="00413E48">
              <w:rPr>
                <w:rFonts w:asciiTheme="majorBidi" w:hAnsiTheme="majorBidi" w:cstheme="majorBidi"/>
                <w:sz w:val="20"/>
                <w:szCs w:val="20"/>
              </w:rPr>
              <w:t>,793</w:t>
            </w:r>
          </w:p>
        </w:tc>
        <w:tc>
          <w:tcPr>
            <w:tcW w:w="164" w:type="dxa"/>
            <w:vAlign w:val="bottom"/>
          </w:tcPr>
          <w:p w14:paraId="55DA0DB4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bottom"/>
          </w:tcPr>
          <w:p w14:paraId="294C9047" w14:textId="3A42FC95" w:rsidR="00AC4CE9" w:rsidRPr="00413E48" w:rsidRDefault="000D361A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85,86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64" w:type="dxa"/>
            <w:vAlign w:val="bottom"/>
          </w:tcPr>
          <w:p w14:paraId="7947BE1E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50558C4B" w14:textId="6779032F" w:rsidR="00AC4CE9" w:rsidRPr="00413E48" w:rsidRDefault="00527A78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67,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012</w:t>
            </w:r>
          </w:p>
        </w:tc>
        <w:tc>
          <w:tcPr>
            <w:tcW w:w="164" w:type="dxa"/>
            <w:vAlign w:val="bottom"/>
          </w:tcPr>
          <w:p w14:paraId="7CF3FBC6" w14:textId="77777777" w:rsidR="00AC4CE9" w:rsidRPr="00413E48" w:rsidRDefault="00AC4CE9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70ED5AA" w14:textId="447BB0C6" w:rsidR="00AC4CE9" w:rsidRPr="00413E48" w:rsidRDefault="000D361A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102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,9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4F27A29D" w14:textId="77777777" w:rsidR="00AC4CE9" w:rsidRPr="00413E48" w:rsidRDefault="00AC4CE9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E96424B" w14:textId="3130E3AD" w:rsidR="00AC4CE9" w:rsidRPr="00413E48" w:rsidRDefault="00380BA2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527A78" w:rsidRPr="00413E48">
              <w:rPr>
                <w:rFonts w:asciiTheme="majorBidi" w:hAnsiTheme="majorBidi" w:cstheme="majorBidi"/>
                <w:sz w:val="20"/>
                <w:szCs w:val="20"/>
              </w:rPr>
              <w:t>(84,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27A78" w:rsidRPr="00413E4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C3036" w:rsidRPr="00413E48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27A78" w:rsidRPr="00413E4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4" w:type="dxa"/>
            <w:vAlign w:val="bottom"/>
          </w:tcPr>
          <w:p w14:paraId="257A083F" w14:textId="77777777" w:rsidR="00AC4CE9" w:rsidRPr="00413E48" w:rsidRDefault="00AC4CE9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14:paraId="559B19EC" w14:textId="4D1340B0" w:rsidR="00AC4CE9" w:rsidRPr="00413E48" w:rsidRDefault="00380BA2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D361A" w:rsidRPr="00413E48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0D361A" w:rsidRPr="00413E48">
              <w:rPr>
                <w:rFonts w:asciiTheme="majorBidi" w:hAnsiTheme="majorBidi" w:cstheme="majorBidi"/>
                <w:sz w:val="20"/>
                <w:szCs w:val="20"/>
              </w:rPr>
              <w:t>,9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D361A" w:rsidRPr="00413E4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64" w:type="dxa"/>
            <w:vAlign w:val="bottom"/>
          </w:tcPr>
          <w:p w14:paraId="3A3E660D" w14:textId="77777777" w:rsidR="00AC4CE9" w:rsidRPr="00413E48" w:rsidRDefault="00AC4CE9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06DDC91B" w14:textId="45743682" w:rsidR="00AC4CE9" w:rsidRPr="00413E48" w:rsidRDefault="00380BA2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 xml:space="preserve">   </w:t>
            </w:r>
            <w:r w:rsidR="008B7A98" w:rsidRPr="00413E48">
              <w:rPr>
                <w:rFonts w:asciiTheme="majorBidi" w:hAnsiTheme="majorBidi" w:cs="Angsana New"/>
                <w:sz w:val="20"/>
                <w:szCs w:val="20"/>
              </w:rPr>
              <w:t>2</w:t>
            </w:r>
            <w:r w:rsidR="00D219DD" w:rsidRPr="00413E48">
              <w:rPr>
                <w:rFonts w:asciiTheme="majorBidi" w:hAnsiTheme="majorBidi" w:cs="Angsana New"/>
                <w:sz w:val="20"/>
                <w:szCs w:val="20"/>
              </w:rPr>
              <w:t>33,5</w:t>
            </w:r>
            <w:r w:rsidR="00F84F41" w:rsidRPr="00413E48">
              <w:rPr>
                <w:rFonts w:asciiTheme="majorBidi" w:hAnsiTheme="majorBidi" w:cs="Angsana New"/>
                <w:sz w:val="20"/>
                <w:szCs w:val="20"/>
              </w:rPr>
              <w:t>69</w:t>
            </w:r>
          </w:p>
        </w:tc>
      </w:tr>
      <w:tr w:rsidR="00C90605" w:rsidRPr="00413E48" w14:paraId="336289ED" w14:textId="77777777" w:rsidTr="00F91EFF">
        <w:trPr>
          <w:trHeight w:val="300"/>
        </w:trPr>
        <w:tc>
          <w:tcPr>
            <w:tcW w:w="2127" w:type="dxa"/>
            <w:vAlign w:val="bottom"/>
          </w:tcPr>
          <w:p w14:paraId="07BB176A" w14:textId="271C410B" w:rsidR="00AC4CE9" w:rsidRPr="00413E48" w:rsidRDefault="008C374C" w:rsidP="006104C2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413E48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รวม</w:t>
            </w:r>
            <w:r w:rsidRPr="00413E48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รายได้</w:t>
            </w: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E012B" w14:textId="3165CCCD" w:rsidR="00AC4CE9" w:rsidRPr="00413E48" w:rsidRDefault="000D361A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4,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122</w:t>
            </w: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2</w:t>
            </w: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5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8" w:type="dxa"/>
            <w:vAlign w:val="bottom"/>
          </w:tcPr>
          <w:p w14:paraId="0FFFA94A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E271D" w14:textId="5B8E38FA" w:rsidR="00AC4CE9" w:rsidRPr="00413E48" w:rsidRDefault="00D219DD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3,46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,7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5" w:type="dxa"/>
            <w:vAlign w:val="bottom"/>
          </w:tcPr>
          <w:p w14:paraId="5FFF7C51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12822" w14:textId="147E579E" w:rsidR="00FB31F4" w:rsidRPr="00413E48" w:rsidRDefault="000D361A" w:rsidP="00380BA2">
            <w:pPr>
              <w:tabs>
                <w:tab w:val="decimal" w:pos="590"/>
                <w:tab w:val="decimal" w:pos="64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897,8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80" w:type="dxa"/>
            <w:vAlign w:val="bottom"/>
          </w:tcPr>
          <w:p w14:paraId="2F7D9218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A7237" w14:textId="34CA483B" w:rsidR="00AC4CE9" w:rsidRPr="00413E48" w:rsidRDefault="00D219DD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79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,6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0</w:t>
            </w:r>
            <w:r w:rsidR="00CC3036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4" w:type="dxa"/>
            <w:vAlign w:val="bottom"/>
          </w:tcPr>
          <w:p w14:paraId="4BDC9D78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1D73D" w14:textId="27EF658F" w:rsidR="00AC4CE9" w:rsidRPr="00413E48" w:rsidRDefault="000D361A" w:rsidP="008E418E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5,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020</w:t>
            </w: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164" w:type="dxa"/>
            <w:vAlign w:val="bottom"/>
          </w:tcPr>
          <w:p w14:paraId="1AFB266A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D6F86" w14:textId="00E3ECBB" w:rsidR="00AC4CE9" w:rsidRPr="00413E48" w:rsidRDefault="00D219DD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4,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2</w:t>
            </w: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5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</w:t>
            </w: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,3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0</w:t>
            </w:r>
            <w:r w:rsidR="00CC3036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69" w:type="dxa"/>
            <w:vAlign w:val="bottom"/>
          </w:tcPr>
          <w:p w14:paraId="28AC384E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8CCE5" w14:textId="30C90C3E" w:rsidR="00AC4CE9" w:rsidRPr="00413E48" w:rsidRDefault="00380BA2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 xml:space="preserve"> </w:t>
            </w:r>
            <w:r w:rsidR="000D361A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393,7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</w:t>
            </w:r>
            <w:r w:rsidR="000D361A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67" w:type="dxa"/>
            <w:vAlign w:val="bottom"/>
          </w:tcPr>
          <w:p w14:paraId="70D94EBF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EE268" w14:textId="6A0C2EC6" w:rsidR="00AC4CE9" w:rsidRPr="00413E48" w:rsidRDefault="00D219DD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3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</w:t>
            </w: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9,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64" w:type="dxa"/>
            <w:vAlign w:val="bottom"/>
          </w:tcPr>
          <w:p w14:paraId="5F3094B5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5D74B" w14:textId="09D8F88D" w:rsidR="00AC4CE9" w:rsidRPr="00413E48" w:rsidRDefault="000D361A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87,7</w:t>
            </w:r>
            <w:r w:rsidR="006A5DD2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64" w:type="dxa"/>
            <w:vAlign w:val="bottom"/>
          </w:tcPr>
          <w:p w14:paraId="71E13587" w14:textId="77777777" w:rsidR="00AC4CE9" w:rsidRPr="00413E48" w:rsidRDefault="00AC4CE9" w:rsidP="008E418E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81B7" w14:textId="2409CDAE" w:rsidR="00AC4CE9" w:rsidRPr="00413E48" w:rsidRDefault="00D219DD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69,733</w:t>
            </w:r>
          </w:p>
        </w:tc>
        <w:tc>
          <w:tcPr>
            <w:tcW w:w="164" w:type="dxa"/>
            <w:vAlign w:val="bottom"/>
          </w:tcPr>
          <w:p w14:paraId="1EB0251F" w14:textId="77777777" w:rsidR="00AC4CE9" w:rsidRPr="00413E48" w:rsidRDefault="00AC4CE9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CCF5B" w14:textId="40060B9C" w:rsidR="00AC4CE9" w:rsidRPr="00413E48" w:rsidRDefault="000D361A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(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</w:t>
            </w: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38,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7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</w:t>
            </w: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9" w:type="dxa"/>
            <w:vAlign w:val="bottom"/>
          </w:tcPr>
          <w:p w14:paraId="42FBBFA2" w14:textId="77777777" w:rsidR="00AC4CE9" w:rsidRPr="00413E48" w:rsidRDefault="00AC4CE9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38111" w14:textId="264AF233" w:rsidR="00AC4CE9" w:rsidRPr="00413E48" w:rsidRDefault="00D219DD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(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11</w:t>
            </w: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4,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11</w:t>
            </w:r>
            <w:r w:rsidR="00CC3036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6</w:t>
            </w: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4" w:type="dxa"/>
            <w:vAlign w:val="bottom"/>
          </w:tcPr>
          <w:p w14:paraId="6EAB537F" w14:textId="77777777" w:rsidR="00AC4CE9" w:rsidRPr="00413E48" w:rsidRDefault="00AC4CE9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F25AC" w14:textId="1B899937" w:rsidR="00AC4CE9" w:rsidRPr="00413E48" w:rsidRDefault="000D361A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5,363,48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4" w:type="dxa"/>
            <w:vAlign w:val="bottom"/>
          </w:tcPr>
          <w:p w14:paraId="03451F1D" w14:textId="77777777" w:rsidR="00AC4CE9" w:rsidRPr="00413E48" w:rsidRDefault="00AC4CE9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75708" w14:textId="10DE8B33" w:rsidR="00AC4CE9" w:rsidRPr="00413E48" w:rsidRDefault="00D219DD" w:rsidP="008E418E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4,5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2</w:t>
            </w:r>
            <w:r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6,</w:t>
            </w:r>
            <w:r w:rsidR="008B7A98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00</w:t>
            </w:r>
            <w:r w:rsidR="00CC3036" w:rsidRPr="00413E48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8</w:t>
            </w:r>
          </w:p>
        </w:tc>
      </w:tr>
      <w:tr w:rsidR="00C90605" w:rsidRPr="00413E48" w14:paraId="5C53A883" w14:textId="77777777" w:rsidTr="00F91EFF">
        <w:trPr>
          <w:trHeight w:val="87"/>
        </w:trPr>
        <w:tc>
          <w:tcPr>
            <w:tcW w:w="2127" w:type="dxa"/>
            <w:vAlign w:val="bottom"/>
          </w:tcPr>
          <w:p w14:paraId="79B8036F" w14:textId="77777777" w:rsidR="007B4939" w:rsidRPr="00413E48" w:rsidRDefault="007B4939" w:rsidP="001C713D">
            <w:pPr>
              <w:spacing w:line="240" w:lineRule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vAlign w:val="bottom"/>
          </w:tcPr>
          <w:p w14:paraId="2368C3A5" w14:textId="77777777" w:rsidR="007B4939" w:rsidRPr="00413E48" w:rsidRDefault="007B493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8" w:type="dxa"/>
            <w:vAlign w:val="bottom"/>
          </w:tcPr>
          <w:p w14:paraId="05265069" w14:textId="77777777" w:rsidR="007B4939" w:rsidRPr="00413E48" w:rsidRDefault="007B493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  <w:vAlign w:val="bottom"/>
          </w:tcPr>
          <w:p w14:paraId="29E779DA" w14:textId="77777777" w:rsidR="007B4939" w:rsidRPr="00413E48" w:rsidRDefault="007B493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5" w:type="dxa"/>
            <w:vAlign w:val="bottom"/>
          </w:tcPr>
          <w:p w14:paraId="303A7265" w14:textId="77777777" w:rsidR="007B4939" w:rsidRPr="00413E48" w:rsidRDefault="007B493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double" w:sz="4" w:space="0" w:color="auto"/>
            </w:tcBorders>
            <w:vAlign w:val="bottom"/>
          </w:tcPr>
          <w:p w14:paraId="4D434A22" w14:textId="77777777" w:rsidR="007B4939" w:rsidRPr="00413E48" w:rsidRDefault="007B493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297FD218" w14:textId="77777777" w:rsidR="007B4939" w:rsidRPr="00413E48" w:rsidRDefault="007B493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7ABB118" w14:textId="77777777" w:rsidR="007B4939" w:rsidRPr="00413E48" w:rsidRDefault="007B493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00B5BF69" w14:textId="77777777" w:rsidR="007B4939" w:rsidRPr="00413E48" w:rsidRDefault="007B493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577CE2E1" w14:textId="77777777" w:rsidR="007B4939" w:rsidRPr="00413E48" w:rsidRDefault="007B4939" w:rsidP="001C713D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6D18B35E" w14:textId="77777777" w:rsidR="007B4939" w:rsidRPr="00413E48" w:rsidRDefault="007B493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36" w:type="dxa"/>
            <w:tcBorders>
              <w:top w:val="double" w:sz="4" w:space="0" w:color="auto"/>
            </w:tcBorders>
            <w:vAlign w:val="bottom"/>
          </w:tcPr>
          <w:p w14:paraId="67A61C73" w14:textId="77777777" w:rsidR="007B4939" w:rsidRPr="00413E48" w:rsidRDefault="007B493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9" w:type="dxa"/>
            <w:vAlign w:val="bottom"/>
          </w:tcPr>
          <w:p w14:paraId="6A9E58FE" w14:textId="77777777" w:rsidR="007B4939" w:rsidRPr="00413E48" w:rsidRDefault="007B493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  <w:vAlign w:val="bottom"/>
          </w:tcPr>
          <w:p w14:paraId="57C8F3B8" w14:textId="77777777" w:rsidR="007B4939" w:rsidRPr="00413E48" w:rsidRDefault="007B493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7" w:type="dxa"/>
            <w:vAlign w:val="bottom"/>
          </w:tcPr>
          <w:p w14:paraId="533AC5D1" w14:textId="77777777" w:rsidR="007B4939" w:rsidRPr="00413E48" w:rsidRDefault="007B493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  <w:vAlign w:val="bottom"/>
          </w:tcPr>
          <w:p w14:paraId="10C3B2F4" w14:textId="77777777" w:rsidR="007B4939" w:rsidRPr="00413E48" w:rsidRDefault="007B493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3EB4EDD1" w14:textId="77777777" w:rsidR="007B4939" w:rsidRPr="00413E48" w:rsidRDefault="007B493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vAlign w:val="bottom"/>
          </w:tcPr>
          <w:p w14:paraId="3E144717" w14:textId="77777777" w:rsidR="007B4939" w:rsidRPr="00413E48" w:rsidRDefault="007B493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2AF800DE" w14:textId="77777777" w:rsidR="007B4939" w:rsidRPr="00413E48" w:rsidRDefault="007B493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vAlign w:val="bottom"/>
          </w:tcPr>
          <w:p w14:paraId="07461161" w14:textId="77777777" w:rsidR="007B4939" w:rsidRPr="00413E48" w:rsidRDefault="007B493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261569B7" w14:textId="77777777" w:rsidR="007B4939" w:rsidRPr="00413E48" w:rsidRDefault="007B493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1E856328" w14:textId="77777777" w:rsidR="007B4939" w:rsidRPr="00413E48" w:rsidRDefault="007B493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9" w:type="dxa"/>
            <w:vAlign w:val="bottom"/>
          </w:tcPr>
          <w:p w14:paraId="7E39A88E" w14:textId="77777777" w:rsidR="007B4939" w:rsidRPr="00413E48" w:rsidRDefault="007B493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2" w:type="dxa"/>
            <w:tcBorders>
              <w:top w:val="double" w:sz="4" w:space="0" w:color="auto"/>
            </w:tcBorders>
            <w:vAlign w:val="bottom"/>
          </w:tcPr>
          <w:p w14:paraId="0504442E" w14:textId="77777777" w:rsidR="007B4939" w:rsidRPr="00413E48" w:rsidRDefault="007B493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0FB83E1A" w14:textId="77777777" w:rsidR="007B4939" w:rsidRPr="00413E48" w:rsidRDefault="007B493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  <w:vAlign w:val="bottom"/>
          </w:tcPr>
          <w:p w14:paraId="2A33376D" w14:textId="77777777" w:rsidR="007B4939" w:rsidRPr="00413E48" w:rsidRDefault="007B493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09E20B1F" w14:textId="77777777" w:rsidR="007B4939" w:rsidRPr="00413E48" w:rsidRDefault="007B493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vAlign w:val="bottom"/>
          </w:tcPr>
          <w:p w14:paraId="3FD1526B" w14:textId="77777777" w:rsidR="007B4939" w:rsidRPr="00413E48" w:rsidRDefault="007B493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C90605" w:rsidRPr="00413E48" w14:paraId="518BAC8B" w14:textId="77777777" w:rsidTr="00F91EFF">
        <w:trPr>
          <w:trHeight w:val="281"/>
        </w:trPr>
        <w:tc>
          <w:tcPr>
            <w:tcW w:w="2127" w:type="dxa"/>
            <w:vAlign w:val="bottom"/>
          </w:tcPr>
          <w:p w14:paraId="5A2CA4AF" w14:textId="64B08E26" w:rsidR="007B4939" w:rsidRPr="00413E48" w:rsidRDefault="007B4939" w:rsidP="007B4939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413E48">
              <w:rPr>
                <w:rFonts w:asciiTheme="majorBidi" w:hAnsiTheme="majorBidi" w:cs="Angsana New" w:hint="cs"/>
                <w:szCs w:val="22"/>
                <w:cs/>
              </w:rPr>
              <w:t>กำไร (ขาดทุน) ก่อนภาษีเงินได้</w:t>
            </w:r>
          </w:p>
        </w:tc>
        <w:tc>
          <w:tcPr>
            <w:tcW w:w="729" w:type="dxa"/>
            <w:vAlign w:val="bottom"/>
          </w:tcPr>
          <w:p w14:paraId="7DB6A1B7" w14:textId="77777777" w:rsidR="007B4939" w:rsidRPr="00413E48" w:rsidRDefault="007B4939" w:rsidP="007B4939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6266E902" w14:textId="77777777" w:rsidR="007B4939" w:rsidRPr="00413E48" w:rsidRDefault="007B493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vAlign w:val="bottom"/>
          </w:tcPr>
          <w:p w14:paraId="2105D190" w14:textId="77777777" w:rsidR="007B4939" w:rsidRPr="00413E48" w:rsidRDefault="007B493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77454100" w14:textId="77777777" w:rsidR="007B4939" w:rsidRPr="00413E48" w:rsidRDefault="007B493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6DB85FA" w14:textId="77777777" w:rsidR="007B4939" w:rsidRPr="00413E48" w:rsidRDefault="007B493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1EAF8DBB" w14:textId="77777777" w:rsidR="007B4939" w:rsidRPr="00413E48" w:rsidRDefault="007B493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FDD0477" w14:textId="77777777" w:rsidR="007B4939" w:rsidRPr="00413E48" w:rsidRDefault="007B493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D0138A5" w14:textId="77777777" w:rsidR="007B4939" w:rsidRPr="00413E48" w:rsidRDefault="007B493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62E715F7" w14:textId="74F80C33" w:rsidR="007B4939" w:rsidRPr="00413E48" w:rsidRDefault="00380BA2" w:rsidP="00380BA2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7B4939" w:rsidRPr="00413E48">
              <w:rPr>
                <w:rFonts w:asciiTheme="majorBidi" w:hAnsiTheme="majorBidi" w:cstheme="majorBidi"/>
                <w:sz w:val="20"/>
                <w:szCs w:val="20"/>
              </w:rPr>
              <w:t>4,85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64" w:type="dxa"/>
            <w:vAlign w:val="bottom"/>
          </w:tcPr>
          <w:p w14:paraId="564280AB" w14:textId="77777777" w:rsidR="007B4939" w:rsidRPr="00413E48" w:rsidRDefault="007B493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04EF517" w14:textId="056CF859" w:rsidR="007B4939" w:rsidRPr="00413E48" w:rsidRDefault="00380BA2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="007B4939" w:rsidRPr="00413E48">
              <w:rPr>
                <w:rFonts w:asciiTheme="majorBidi" w:hAnsiTheme="majorBidi" w:cstheme="majorBidi"/>
                <w:sz w:val="20"/>
                <w:szCs w:val="20"/>
              </w:rPr>
              <w:t>56,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B4939" w:rsidRPr="00413E4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69" w:type="dxa"/>
            <w:vAlign w:val="bottom"/>
          </w:tcPr>
          <w:p w14:paraId="001D4C73" w14:textId="77777777" w:rsidR="007B4939" w:rsidRPr="00413E48" w:rsidRDefault="007B493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7F0A8A20" w14:textId="0E27F92D" w:rsidR="007B4939" w:rsidRPr="00413E48" w:rsidRDefault="00380BA2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="007B4939" w:rsidRPr="00413E48">
              <w:rPr>
                <w:rFonts w:asciiTheme="majorBidi" w:hAnsiTheme="majorBidi" w:cstheme="majorBidi"/>
                <w:sz w:val="20"/>
                <w:szCs w:val="20"/>
              </w:rPr>
              <w:t>35,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B4939" w:rsidRPr="00413E48"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  <w:tc>
          <w:tcPr>
            <w:tcW w:w="167" w:type="dxa"/>
            <w:vAlign w:val="bottom"/>
          </w:tcPr>
          <w:p w14:paraId="5261F03A" w14:textId="77777777" w:rsidR="007B4939" w:rsidRPr="00413E48" w:rsidRDefault="007B493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1249BA03" w14:textId="1E208E7B" w:rsidR="007B4939" w:rsidRPr="00413E48" w:rsidRDefault="00380BA2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B4939" w:rsidRPr="00413E48">
              <w:rPr>
                <w:rFonts w:asciiTheme="majorBidi" w:hAnsiTheme="majorBidi" w:cstheme="majorBidi"/>
                <w:sz w:val="20"/>
                <w:szCs w:val="20"/>
              </w:rPr>
              <w:t>8,97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64" w:type="dxa"/>
            <w:vAlign w:val="bottom"/>
          </w:tcPr>
          <w:p w14:paraId="3171CFDF" w14:textId="77777777" w:rsidR="007B4939" w:rsidRPr="00413E48" w:rsidRDefault="007B493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76405C20" w14:textId="1C9BA7CB" w:rsidR="007B4939" w:rsidRPr="00413E48" w:rsidRDefault="00380BA2" w:rsidP="00380BA2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7B4939" w:rsidRPr="00413E48">
              <w:rPr>
                <w:rFonts w:asciiTheme="majorBidi" w:hAnsiTheme="majorBidi" w:cstheme="majorBidi"/>
                <w:sz w:val="20"/>
                <w:szCs w:val="20"/>
              </w:rPr>
              <w:t>(3,67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7B4939" w:rsidRPr="00413E4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4" w:type="dxa"/>
            <w:vAlign w:val="bottom"/>
          </w:tcPr>
          <w:p w14:paraId="1E1B27B8" w14:textId="77777777" w:rsidR="007B4939" w:rsidRPr="00413E48" w:rsidRDefault="007B493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12CF8D7F" w14:textId="37DF228A" w:rsidR="007B4939" w:rsidRPr="00413E48" w:rsidRDefault="00380BA2" w:rsidP="00380BA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B4939" w:rsidRPr="00413E48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7B4939" w:rsidRPr="00413E48">
              <w:rPr>
                <w:rFonts w:asciiTheme="majorBidi" w:hAnsiTheme="majorBidi" w:cstheme="majorBidi"/>
                <w:sz w:val="20"/>
                <w:szCs w:val="20"/>
              </w:rPr>
              <w:t>,863</w:t>
            </w:r>
          </w:p>
        </w:tc>
        <w:tc>
          <w:tcPr>
            <w:tcW w:w="164" w:type="dxa"/>
            <w:vAlign w:val="bottom"/>
          </w:tcPr>
          <w:p w14:paraId="3F73F7D6" w14:textId="77777777" w:rsidR="007B4939" w:rsidRPr="00413E48" w:rsidRDefault="007B4939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EF79725" w14:textId="68B2FF42" w:rsidR="007B4939" w:rsidRPr="00413E48" w:rsidRDefault="00F57151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80BA2"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7B4939" w:rsidRPr="00413E4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B4939" w:rsidRPr="00413E48">
              <w:rPr>
                <w:rFonts w:asciiTheme="majorBidi" w:hAnsiTheme="majorBidi" w:cstheme="majorBidi"/>
                <w:sz w:val="20"/>
                <w:szCs w:val="20"/>
              </w:rPr>
              <w:t>9,997)</w:t>
            </w:r>
          </w:p>
        </w:tc>
        <w:tc>
          <w:tcPr>
            <w:tcW w:w="169" w:type="dxa"/>
            <w:vAlign w:val="bottom"/>
          </w:tcPr>
          <w:p w14:paraId="5B6E4E71" w14:textId="77777777" w:rsidR="007B4939" w:rsidRPr="00413E48" w:rsidRDefault="007B4939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vAlign w:val="bottom"/>
          </w:tcPr>
          <w:p w14:paraId="31C42363" w14:textId="3876208B" w:rsidR="007B4939" w:rsidRPr="00413E48" w:rsidRDefault="007B4939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,4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8)</w:t>
            </w:r>
          </w:p>
        </w:tc>
        <w:tc>
          <w:tcPr>
            <w:tcW w:w="164" w:type="dxa"/>
            <w:vAlign w:val="bottom"/>
          </w:tcPr>
          <w:p w14:paraId="4C8E5ABD" w14:textId="77777777" w:rsidR="007B4939" w:rsidRPr="00413E48" w:rsidRDefault="007B4939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0C3BF355" w14:textId="0B5B567C" w:rsidR="007B4939" w:rsidRPr="00413E48" w:rsidRDefault="00380BA2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B4939" w:rsidRPr="00413E48">
              <w:rPr>
                <w:rFonts w:asciiTheme="majorBidi" w:hAnsiTheme="majorBidi" w:cstheme="majorBidi"/>
                <w:sz w:val="20"/>
                <w:szCs w:val="20"/>
              </w:rPr>
              <w:t>6,34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64" w:type="dxa"/>
            <w:vAlign w:val="bottom"/>
          </w:tcPr>
          <w:p w14:paraId="72F2C237" w14:textId="77777777" w:rsidR="007B4939" w:rsidRPr="00413E48" w:rsidRDefault="007B4939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6611BCFA" w14:textId="1D5FB47C" w:rsidR="007B4939" w:rsidRPr="00413E48" w:rsidRDefault="00380BA2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="007B4939" w:rsidRPr="00413E48">
              <w:rPr>
                <w:rFonts w:asciiTheme="majorBidi" w:hAnsiTheme="majorBidi" w:cstheme="majorBidi"/>
                <w:sz w:val="20"/>
                <w:szCs w:val="20"/>
              </w:rPr>
              <w:t>73,53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C90605" w:rsidRPr="00413E48" w14:paraId="0B6A59B4" w14:textId="77777777" w:rsidTr="00F91EFF">
        <w:trPr>
          <w:trHeight w:val="68"/>
        </w:trPr>
        <w:tc>
          <w:tcPr>
            <w:tcW w:w="2127" w:type="dxa"/>
            <w:vAlign w:val="bottom"/>
          </w:tcPr>
          <w:p w14:paraId="111802AA" w14:textId="77777777" w:rsidR="00006D29" w:rsidRPr="00413E48" w:rsidRDefault="00006D29" w:rsidP="001C713D">
            <w:pPr>
              <w:spacing w:line="240" w:lineRule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29" w:type="dxa"/>
            <w:vAlign w:val="bottom"/>
          </w:tcPr>
          <w:p w14:paraId="612AE090" w14:textId="77777777" w:rsidR="00006D29" w:rsidRPr="00413E48" w:rsidRDefault="00006D29" w:rsidP="001C713D">
            <w:pPr>
              <w:tabs>
                <w:tab w:val="decimal" w:pos="590"/>
              </w:tabs>
              <w:spacing w:line="240" w:lineRule="auto"/>
              <w:ind w:right="-6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8" w:type="dxa"/>
            <w:vAlign w:val="bottom"/>
          </w:tcPr>
          <w:p w14:paraId="44F5E5FB" w14:textId="77777777" w:rsidR="00006D29" w:rsidRPr="00413E48" w:rsidRDefault="00006D2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32" w:type="dxa"/>
            <w:vAlign w:val="bottom"/>
          </w:tcPr>
          <w:p w14:paraId="288496B7" w14:textId="77777777" w:rsidR="00006D29" w:rsidRPr="00413E48" w:rsidRDefault="00006D2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5" w:type="dxa"/>
            <w:vAlign w:val="bottom"/>
          </w:tcPr>
          <w:p w14:paraId="0196BDBB" w14:textId="77777777" w:rsidR="00006D29" w:rsidRPr="00413E48" w:rsidRDefault="00006D2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5" w:type="dxa"/>
            <w:vAlign w:val="bottom"/>
          </w:tcPr>
          <w:p w14:paraId="0EF95AD8" w14:textId="77777777" w:rsidR="00006D29" w:rsidRPr="00413E48" w:rsidRDefault="00006D2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0F1ED4E2" w14:textId="77777777" w:rsidR="00006D29" w:rsidRPr="00413E48" w:rsidRDefault="00006D2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2CD99ADC" w14:textId="77777777" w:rsidR="00006D29" w:rsidRPr="00413E48" w:rsidRDefault="00006D2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3316C752" w14:textId="77777777" w:rsidR="00006D29" w:rsidRPr="00413E48" w:rsidRDefault="00006D2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26" w:type="dxa"/>
            <w:vAlign w:val="bottom"/>
          </w:tcPr>
          <w:p w14:paraId="0BE96B5F" w14:textId="77777777" w:rsidR="00006D29" w:rsidRPr="00413E48" w:rsidRDefault="00006D29" w:rsidP="001C713D">
            <w:pPr>
              <w:tabs>
                <w:tab w:val="clear" w:pos="680"/>
                <w:tab w:val="decimal" w:pos="696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14C8DDCA" w14:textId="77777777" w:rsidR="00006D29" w:rsidRPr="00413E48" w:rsidRDefault="00006D2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36" w:type="dxa"/>
            <w:vAlign w:val="bottom"/>
          </w:tcPr>
          <w:p w14:paraId="78F14809" w14:textId="77777777" w:rsidR="00006D29" w:rsidRPr="00413E48" w:rsidRDefault="00006D2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9" w:type="dxa"/>
            <w:vAlign w:val="bottom"/>
          </w:tcPr>
          <w:p w14:paraId="5B658BEC" w14:textId="77777777" w:rsidR="00006D29" w:rsidRPr="00413E48" w:rsidRDefault="00006D2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4" w:type="dxa"/>
            <w:vAlign w:val="bottom"/>
          </w:tcPr>
          <w:p w14:paraId="61B5CEB3" w14:textId="77777777" w:rsidR="00006D29" w:rsidRPr="00413E48" w:rsidRDefault="00006D2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7" w:type="dxa"/>
            <w:vAlign w:val="bottom"/>
          </w:tcPr>
          <w:p w14:paraId="16C78D6F" w14:textId="77777777" w:rsidR="00006D29" w:rsidRPr="00413E48" w:rsidRDefault="00006D2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6" w:type="dxa"/>
            <w:vAlign w:val="bottom"/>
          </w:tcPr>
          <w:p w14:paraId="00899E17" w14:textId="77777777" w:rsidR="00006D29" w:rsidRPr="00413E48" w:rsidRDefault="00006D2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3A8285C3" w14:textId="77777777" w:rsidR="00006D29" w:rsidRPr="00413E48" w:rsidRDefault="00006D2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9" w:type="dxa"/>
            <w:vAlign w:val="bottom"/>
          </w:tcPr>
          <w:p w14:paraId="3C526687" w14:textId="77777777" w:rsidR="00006D29" w:rsidRPr="00413E48" w:rsidRDefault="00006D2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4034226F" w14:textId="77777777" w:rsidR="00006D29" w:rsidRPr="00413E48" w:rsidRDefault="00006D29" w:rsidP="001C713D">
            <w:pPr>
              <w:tabs>
                <w:tab w:val="decimal" w:pos="590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91" w:type="dxa"/>
            <w:vAlign w:val="bottom"/>
          </w:tcPr>
          <w:p w14:paraId="2B19CA8D" w14:textId="77777777" w:rsidR="00006D29" w:rsidRPr="00413E48" w:rsidRDefault="00006D2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177C4EFA" w14:textId="77777777" w:rsidR="00006D29" w:rsidRPr="00413E48" w:rsidRDefault="00006D2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09" w:type="dxa"/>
            <w:vAlign w:val="bottom"/>
          </w:tcPr>
          <w:p w14:paraId="16EE98CD" w14:textId="77777777" w:rsidR="00006D29" w:rsidRPr="00413E48" w:rsidRDefault="00006D2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9" w:type="dxa"/>
            <w:vAlign w:val="bottom"/>
          </w:tcPr>
          <w:p w14:paraId="5A68AAFE" w14:textId="77777777" w:rsidR="00006D29" w:rsidRPr="00413E48" w:rsidRDefault="00006D2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2" w:type="dxa"/>
            <w:vAlign w:val="bottom"/>
          </w:tcPr>
          <w:p w14:paraId="7C74A6CA" w14:textId="77777777" w:rsidR="00006D29" w:rsidRPr="00413E48" w:rsidRDefault="00006D2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222F8F64" w14:textId="77777777" w:rsidR="00006D29" w:rsidRPr="00413E48" w:rsidRDefault="00006D2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6" w:type="dxa"/>
            <w:vAlign w:val="bottom"/>
          </w:tcPr>
          <w:p w14:paraId="159CBA7C" w14:textId="77777777" w:rsidR="00006D29" w:rsidRPr="00413E48" w:rsidRDefault="00006D2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38AAE1A4" w14:textId="77777777" w:rsidR="00006D29" w:rsidRPr="00413E48" w:rsidRDefault="00006D2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91" w:type="dxa"/>
            <w:vAlign w:val="bottom"/>
          </w:tcPr>
          <w:p w14:paraId="0E9F2C12" w14:textId="77777777" w:rsidR="00006D29" w:rsidRPr="00413E48" w:rsidRDefault="00006D29" w:rsidP="001C713D">
            <w:pPr>
              <w:tabs>
                <w:tab w:val="decimal" w:pos="645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C90605" w:rsidRPr="00413E48" w14:paraId="67569DC0" w14:textId="77777777" w:rsidTr="00F91EFF">
        <w:trPr>
          <w:trHeight w:val="271"/>
        </w:trPr>
        <w:tc>
          <w:tcPr>
            <w:tcW w:w="2127" w:type="dxa"/>
            <w:vAlign w:val="bottom"/>
          </w:tcPr>
          <w:p w14:paraId="5DBF42C9" w14:textId="49066872" w:rsidR="00006D29" w:rsidRPr="00413E48" w:rsidRDefault="00006D29" w:rsidP="007B4939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413E48">
              <w:rPr>
                <w:rFonts w:asciiTheme="majorBidi" w:hAnsiTheme="majorBidi" w:cs="Angsana New" w:hint="cs"/>
                <w:szCs w:val="22"/>
                <w:cs/>
              </w:rPr>
              <w:t>สินทรัพย์ส่วนงาน</w:t>
            </w:r>
          </w:p>
        </w:tc>
        <w:tc>
          <w:tcPr>
            <w:tcW w:w="729" w:type="dxa"/>
            <w:vAlign w:val="bottom"/>
          </w:tcPr>
          <w:p w14:paraId="0D71F70F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681FAC59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vAlign w:val="bottom"/>
          </w:tcPr>
          <w:p w14:paraId="2223D17D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53286540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4FC134F8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4219FD70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A1C8860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3A8D126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6E6C6576" w14:textId="77DD354F" w:rsidR="00006D29" w:rsidRPr="00413E48" w:rsidRDefault="00C4357C" w:rsidP="007B4939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8,378,793</w:t>
            </w:r>
          </w:p>
        </w:tc>
        <w:tc>
          <w:tcPr>
            <w:tcW w:w="164" w:type="dxa"/>
            <w:vAlign w:val="bottom"/>
          </w:tcPr>
          <w:p w14:paraId="4F7D44B8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3C23391" w14:textId="06F2B51C" w:rsidR="00006D29" w:rsidRPr="00413E48" w:rsidRDefault="008C374C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8,665,884</w:t>
            </w:r>
          </w:p>
        </w:tc>
        <w:tc>
          <w:tcPr>
            <w:tcW w:w="169" w:type="dxa"/>
            <w:vAlign w:val="bottom"/>
          </w:tcPr>
          <w:p w14:paraId="1C410AA9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0642A5BA" w14:textId="5E64039D" w:rsidR="00006D29" w:rsidRPr="00413E48" w:rsidRDefault="00C4357C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3,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,5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67" w:type="dxa"/>
            <w:vAlign w:val="bottom"/>
          </w:tcPr>
          <w:p w14:paraId="45DC8A1D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38AB678E" w14:textId="2542B77E" w:rsidR="00006D29" w:rsidRPr="00413E48" w:rsidRDefault="008C374C" w:rsidP="00380BA2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3,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122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,984</w:t>
            </w:r>
          </w:p>
        </w:tc>
        <w:tc>
          <w:tcPr>
            <w:tcW w:w="164" w:type="dxa"/>
            <w:vAlign w:val="bottom"/>
          </w:tcPr>
          <w:p w14:paraId="22B09771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BAE9042" w14:textId="67C83EE5" w:rsidR="00006D29" w:rsidRPr="00413E48" w:rsidRDefault="00380BA2" w:rsidP="00380BA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C4357C" w:rsidRPr="00413E48">
              <w:rPr>
                <w:rFonts w:asciiTheme="majorBidi" w:hAnsiTheme="majorBidi" w:cstheme="majorBidi"/>
                <w:sz w:val="20"/>
                <w:szCs w:val="20"/>
              </w:rPr>
              <w:t>386,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C4357C" w:rsidRPr="00413E48">
              <w:rPr>
                <w:rFonts w:asciiTheme="majorBidi" w:hAnsiTheme="majorBidi" w:cstheme="majorBidi"/>
                <w:sz w:val="20"/>
                <w:szCs w:val="20"/>
              </w:rPr>
              <w:t>67</w:t>
            </w:r>
          </w:p>
        </w:tc>
        <w:tc>
          <w:tcPr>
            <w:tcW w:w="164" w:type="dxa"/>
            <w:vAlign w:val="bottom"/>
          </w:tcPr>
          <w:p w14:paraId="22E11563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2FFE2F89" w14:textId="559F746D" w:rsidR="00006D29" w:rsidRPr="00413E48" w:rsidRDefault="00380BA2" w:rsidP="00380BA2">
            <w:pPr>
              <w:tabs>
                <w:tab w:val="decimal" w:pos="645"/>
              </w:tabs>
              <w:ind w:right="-61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8C374C" w:rsidRPr="00413E48">
              <w:rPr>
                <w:rFonts w:asciiTheme="majorBidi" w:hAnsiTheme="majorBidi" w:cstheme="majorBidi"/>
                <w:sz w:val="20"/>
                <w:szCs w:val="20"/>
              </w:rPr>
              <w:t>368,5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8C374C" w:rsidRPr="00413E4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64" w:type="dxa"/>
            <w:vAlign w:val="bottom"/>
          </w:tcPr>
          <w:p w14:paraId="457279EE" w14:textId="77777777" w:rsidR="00006D29" w:rsidRPr="00413E48" w:rsidRDefault="00006D29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3BC6D29" w14:textId="627F4C7D" w:rsidR="00006D29" w:rsidRPr="00413E48" w:rsidRDefault="00F57151" w:rsidP="00380BA2">
            <w:pPr>
              <w:tabs>
                <w:tab w:val="decimal" w:pos="645"/>
              </w:tabs>
              <w:spacing w:line="200" w:lineRule="atLeast"/>
              <w:ind w:right="-61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80BA2"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401E6" w:rsidRPr="00413E48">
              <w:rPr>
                <w:rFonts w:asciiTheme="majorBidi" w:hAnsiTheme="majorBidi" w:cstheme="majorBidi"/>
                <w:sz w:val="20"/>
                <w:szCs w:val="20"/>
              </w:rPr>
              <w:t>(478,536)</w:t>
            </w:r>
          </w:p>
        </w:tc>
        <w:tc>
          <w:tcPr>
            <w:tcW w:w="169" w:type="dxa"/>
            <w:vAlign w:val="bottom"/>
          </w:tcPr>
          <w:p w14:paraId="7EB4A597" w14:textId="77777777" w:rsidR="00006D29" w:rsidRPr="00413E48" w:rsidRDefault="00006D29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vAlign w:val="bottom"/>
          </w:tcPr>
          <w:p w14:paraId="7341A10A" w14:textId="6E85B1E4" w:rsidR="00006D29" w:rsidRPr="00413E48" w:rsidRDefault="00CB373A" w:rsidP="007B493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8C374C" w:rsidRPr="00413E48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E2756" w:rsidRPr="00413E48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8C374C" w:rsidRPr="00413E48">
              <w:rPr>
                <w:rFonts w:asciiTheme="majorBidi" w:hAnsiTheme="majorBidi" w:cstheme="majorBidi"/>
                <w:sz w:val="20"/>
                <w:szCs w:val="20"/>
              </w:rPr>
              <w:t>,39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4" w:type="dxa"/>
            <w:vAlign w:val="bottom"/>
          </w:tcPr>
          <w:p w14:paraId="37CC0155" w14:textId="77777777" w:rsidR="00006D29" w:rsidRPr="00413E48" w:rsidRDefault="00006D29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285BE7BB" w14:textId="0DE7EC9E" w:rsidR="00006D29" w:rsidRPr="00413E48" w:rsidRDefault="008B7A98" w:rsidP="00380BA2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C401E6" w:rsidRPr="00413E48">
              <w:rPr>
                <w:rFonts w:asciiTheme="majorBidi" w:hAnsiTheme="majorBidi" w:cstheme="majorBidi"/>
                <w:sz w:val="20"/>
                <w:szCs w:val="20"/>
              </w:rPr>
              <w:t>,447,849</w:t>
            </w:r>
          </w:p>
        </w:tc>
        <w:tc>
          <w:tcPr>
            <w:tcW w:w="164" w:type="dxa"/>
            <w:vAlign w:val="bottom"/>
          </w:tcPr>
          <w:p w14:paraId="68D5C035" w14:textId="77777777" w:rsidR="00006D29" w:rsidRPr="00413E48" w:rsidRDefault="00006D29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6B3B91D6" w14:textId="05217E73" w:rsidR="00006D29" w:rsidRPr="00413E48" w:rsidRDefault="008B7A98" w:rsidP="007E2756">
            <w:pPr>
              <w:tabs>
                <w:tab w:val="decimal" w:pos="645"/>
              </w:tabs>
              <w:spacing w:line="200" w:lineRule="atLeast"/>
              <w:ind w:left="-103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FB4B5F" w:rsidRPr="00413E48">
              <w:rPr>
                <w:rFonts w:asciiTheme="majorBidi" w:hAnsiTheme="majorBidi" w:cstheme="majorBidi"/>
                <w:sz w:val="20"/>
                <w:szCs w:val="20"/>
              </w:rPr>
              <w:t>,737,99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C90605" w:rsidRPr="00413E48" w14:paraId="756B5A9B" w14:textId="77777777" w:rsidTr="00F91EFF">
        <w:trPr>
          <w:trHeight w:val="271"/>
        </w:trPr>
        <w:tc>
          <w:tcPr>
            <w:tcW w:w="2127" w:type="dxa"/>
            <w:vAlign w:val="bottom"/>
          </w:tcPr>
          <w:p w14:paraId="3B204F39" w14:textId="1B751113" w:rsidR="00006D29" w:rsidRPr="00413E48" w:rsidRDefault="00006D29" w:rsidP="007B4939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413E48">
              <w:rPr>
                <w:rFonts w:asciiTheme="majorBidi" w:hAnsiTheme="majorBidi" w:cs="Angsana New" w:hint="cs"/>
                <w:szCs w:val="22"/>
                <w:cs/>
              </w:rPr>
              <w:t>จำนวนที่ไม่ได้ปันส่วน</w:t>
            </w:r>
          </w:p>
        </w:tc>
        <w:tc>
          <w:tcPr>
            <w:tcW w:w="729" w:type="dxa"/>
            <w:vAlign w:val="bottom"/>
          </w:tcPr>
          <w:p w14:paraId="618C099C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54597F96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vAlign w:val="bottom"/>
          </w:tcPr>
          <w:p w14:paraId="08807623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4340CB9F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27D0615D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0033F505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44B7830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E4EAC32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6B30CB75" w14:textId="77777777" w:rsidR="00006D29" w:rsidRPr="00413E48" w:rsidRDefault="00006D29" w:rsidP="007B4939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9FA4AC7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2139720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64997081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6D7DE272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vAlign w:val="bottom"/>
          </w:tcPr>
          <w:p w14:paraId="11652A99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711FFABC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2E2DF40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049B9C41" w14:textId="77777777" w:rsidR="00006D29" w:rsidRPr="00413E48" w:rsidRDefault="00006D29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0C622C8" w14:textId="77777777" w:rsidR="00006D29" w:rsidRPr="00413E48" w:rsidRDefault="00006D29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2C314333" w14:textId="77777777" w:rsidR="00006D29" w:rsidRPr="00413E48" w:rsidRDefault="00006D29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8EBCE9F" w14:textId="77777777" w:rsidR="00006D29" w:rsidRPr="00413E48" w:rsidRDefault="00006D29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9629477" w14:textId="77777777" w:rsidR="00006D29" w:rsidRPr="00413E48" w:rsidRDefault="00006D29" w:rsidP="007B493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25E63F85" w14:textId="77777777" w:rsidR="00006D29" w:rsidRPr="00413E48" w:rsidRDefault="00006D29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vAlign w:val="bottom"/>
          </w:tcPr>
          <w:p w14:paraId="0D1FA431" w14:textId="77777777" w:rsidR="00006D29" w:rsidRPr="00413E48" w:rsidRDefault="00006D29" w:rsidP="007B493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1EA9B3C" w14:textId="77777777" w:rsidR="00006D29" w:rsidRPr="00413E48" w:rsidRDefault="00006D29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14:paraId="7051FF72" w14:textId="6721C2DA" w:rsidR="00006D29" w:rsidRPr="00413E48" w:rsidRDefault="00380BA2" w:rsidP="007B493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C401E6" w:rsidRPr="00413E48">
              <w:rPr>
                <w:rFonts w:asciiTheme="majorBidi" w:hAnsiTheme="majorBidi" w:cstheme="majorBidi"/>
                <w:sz w:val="20"/>
                <w:szCs w:val="20"/>
              </w:rPr>
              <w:t>694,993</w:t>
            </w:r>
          </w:p>
        </w:tc>
        <w:tc>
          <w:tcPr>
            <w:tcW w:w="164" w:type="dxa"/>
            <w:vAlign w:val="bottom"/>
          </w:tcPr>
          <w:p w14:paraId="14C1B087" w14:textId="77777777" w:rsidR="00006D29" w:rsidRPr="00413E48" w:rsidRDefault="00006D29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659DE51C" w14:textId="36182026" w:rsidR="00006D29" w:rsidRPr="00413E48" w:rsidRDefault="00FB4B5F" w:rsidP="007E2756">
            <w:pPr>
              <w:tabs>
                <w:tab w:val="decimal" w:pos="645"/>
              </w:tabs>
              <w:spacing w:line="200" w:lineRule="atLeast"/>
              <w:ind w:left="-103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 xml:space="preserve">     59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8C374C" w:rsidRPr="00413E48" w14:paraId="5F8542A9" w14:textId="77777777" w:rsidTr="00F91EFF">
        <w:trPr>
          <w:trHeight w:val="271"/>
        </w:trPr>
        <w:tc>
          <w:tcPr>
            <w:tcW w:w="3756" w:type="dxa"/>
            <w:gridSpan w:val="4"/>
            <w:vAlign w:val="bottom"/>
          </w:tcPr>
          <w:p w14:paraId="64402736" w14:textId="0D94DFF9" w:rsidR="008C374C" w:rsidRPr="00413E48" w:rsidRDefault="008C374C" w:rsidP="008C374C">
            <w:pPr>
              <w:contextualSpacing/>
              <w:rPr>
                <w:rFonts w:asciiTheme="majorBidi" w:hAnsiTheme="majorBidi" w:cs="Angsana New"/>
                <w:b/>
                <w:bCs/>
                <w:szCs w:val="22"/>
                <w:cs/>
              </w:rPr>
            </w:pPr>
            <w:r w:rsidRPr="00413E48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 xml:space="preserve">สินทรัพย์รวม ณ วันที่ </w:t>
            </w:r>
            <w:r w:rsidRPr="00413E48">
              <w:rPr>
                <w:rFonts w:asciiTheme="majorBidi" w:hAnsiTheme="majorBidi" w:cs="Angsana New"/>
                <w:b/>
                <w:bCs/>
                <w:szCs w:val="22"/>
              </w:rPr>
              <w:t>3</w:t>
            </w:r>
            <w:r w:rsidR="008B7A98" w:rsidRPr="00413E48">
              <w:rPr>
                <w:rFonts w:asciiTheme="majorBidi" w:hAnsiTheme="majorBidi" w:cs="Angsana New"/>
                <w:b/>
                <w:bCs/>
                <w:szCs w:val="22"/>
              </w:rPr>
              <w:t>1</w:t>
            </w:r>
            <w:r w:rsidRPr="00413E48">
              <w:rPr>
                <w:rFonts w:asciiTheme="majorBidi" w:hAnsiTheme="majorBidi" w:cs="Angsana New"/>
                <w:b/>
                <w:bCs/>
                <w:szCs w:val="22"/>
              </w:rPr>
              <w:t xml:space="preserve"> </w:t>
            </w:r>
            <w:r w:rsidRPr="00413E48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 xml:space="preserve">มีนาคม </w:t>
            </w:r>
            <w:r w:rsidRPr="00413E48">
              <w:rPr>
                <w:rFonts w:asciiTheme="majorBidi" w:hAnsiTheme="majorBidi" w:cs="Angsana New"/>
                <w:b/>
                <w:bCs/>
                <w:szCs w:val="22"/>
              </w:rPr>
              <w:t>/ 3</w:t>
            </w:r>
            <w:r w:rsidR="008B7A98" w:rsidRPr="00413E48">
              <w:rPr>
                <w:rFonts w:asciiTheme="majorBidi" w:hAnsiTheme="majorBidi" w:cs="Angsana New"/>
                <w:b/>
                <w:bCs/>
                <w:szCs w:val="22"/>
              </w:rPr>
              <w:t>1</w:t>
            </w:r>
            <w:r w:rsidRPr="00413E48">
              <w:rPr>
                <w:rFonts w:asciiTheme="majorBidi" w:hAnsiTheme="majorBidi" w:cs="Angsana New"/>
                <w:b/>
                <w:bCs/>
                <w:szCs w:val="22"/>
              </w:rPr>
              <w:t xml:space="preserve"> </w:t>
            </w:r>
            <w:r w:rsidRPr="00413E48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>ธันวาคม</w:t>
            </w:r>
          </w:p>
        </w:tc>
        <w:tc>
          <w:tcPr>
            <w:tcW w:w="165" w:type="dxa"/>
            <w:vAlign w:val="bottom"/>
          </w:tcPr>
          <w:p w14:paraId="0C2D411A" w14:textId="77777777" w:rsidR="008C374C" w:rsidRPr="00413E48" w:rsidRDefault="008C374C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F2726F0" w14:textId="77777777" w:rsidR="008C374C" w:rsidRPr="00413E48" w:rsidRDefault="008C374C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5C0D8A45" w14:textId="77777777" w:rsidR="008C374C" w:rsidRPr="00413E48" w:rsidRDefault="008C374C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7E650B" w14:textId="77777777" w:rsidR="008C374C" w:rsidRPr="00413E48" w:rsidRDefault="008C374C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1F700A9" w14:textId="77777777" w:rsidR="008C374C" w:rsidRPr="00413E48" w:rsidRDefault="008C374C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1BE10693" w14:textId="77777777" w:rsidR="008C374C" w:rsidRPr="00413E48" w:rsidRDefault="008C374C" w:rsidP="007B4939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2C5EB34" w14:textId="77777777" w:rsidR="008C374C" w:rsidRPr="00413E48" w:rsidRDefault="008C374C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DDCED67" w14:textId="77777777" w:rsidR="008C374C" w:rsidRPr="00413E48" w:rsidRDefault="008C374C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3F8C5525" w14:textId="77777777" w:rsidR="008C374C" w:rsidRPr="00413E48" w:rsidRDefault="008C374C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05AB4649" w14:textId="77777777" w:rsidR="008C374C" w:rsidRPr="00413E48" w:rsidRDefault="008C374C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vAlign w:val="bottom"/>
          </w:tcPr>
          <w:p w14:paraId="16B409D5" w14:textId="77777777" w:rsidR="008C374C" w:rsidRPr="00413E48" w:rsidRDefault="008C374C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13E9E368" w14:textId="77777777" w:rsidR="008C374C" w:rsidRPr="00413E48" w:rsidRDefault="008C374C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EC5DB02" w14:textId="77777777" w:rsidR="008C374C" w:rsidRPr="00413E48" w:rsidRDefault="008C374C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576FA77A" w14:textId="77777777" w:rsidR="008C374C" w:rsidRPr="00413E48" w:rsidRDefault="008C374C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" w:type="dxa"/>
            <w:vAlign w:val="bottom"/>
          </w:tcPr>
          <w:p w14:paraId="7178E5A8" w14:textId="77777777" w:rsidR="008C374C" w:rsidRPr="00413E48" w:rsidRDefault="008C374C" w:rsidP="007B4939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460F6547" w14:textId="77777777" w:rsidR="008C374C" w:rsidRPr="00413E48" w:rsidRDefault="008C374C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7AD2963" w14:textId="77777777" w:rsidR="008C374C" w:rsidRPr="00413E48" w:rsidRDefault="008C374C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9199794" w14:textId="77777777" w:rsidR="008C374C" w:rsidRPr="00413E48" w:rsidRDefault="008C374C" w:rsidP="007B493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5D8CFB9" w14:textId="77777777" w:rsidR="008C374C" w:rsidRPr="00413E48" w:rsidRDefault="008C374C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vAlign w:val="bottom"/>
          </w:tcPr>
          <w:p w14:paraId="79A5C691" w14:textId="77777777" w:rsidR="008C374C" w:rsidRPr="00413E48" w:rsidRDefault="008C374C" w:rsidP="007B4939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7BFAB20" w14:textId="77777777" w:rsidR="008C374C" w:rsidRPr="00413E48" w:rsidRDefault="008C374C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4CD9B" w14:textId="42D7ABD8" w:rsidR="008C374C" w:rsidRPr="00413E48" w:rsidRDefault="008B7A98" w:rsidP="00380BA2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="008C374C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8C374C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8C374C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,84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4" w:type="dxa"/>
            <w:vAlign w:val="bottom"/>
          </w:tcPr>
          <w:p w14:paraId="1C208B21" w14:textId="77777777" w:rsidR="008C374C" w:rsidRPr="00413E48" w:rsidRDefault="008C374C" w:rsidP="007B4939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61FF8" w14:textId="1787394F" w:rsidR="008C374C" w:rsidRPr="00413E48" w:rsidRDefault="008B7A98" w:rsidP="00380BA2">
            <w:pPr>
              <w:tabs>
                <w:tab w:val="decimal" w:pos="645"/>
              </w:tabs>
              <w:spacing w:line="200" w:lineRule="atLeast"/>
              <w:ind w:left="-103" w:right="-6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="007E2756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,3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7E2756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8,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7E2756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94</w:t>
            </w:r>
          </w:p>
        </w:tc>
      </w:tr>
      <w:tr w:rsidR="00C90605" w:rsidRPr="00413E48" w14:paraId="769EA796" w14:textId="77777777" w:rsidTr="00F91EFF">
        <w:trPr>
          <w:trHeight w:val="38"/>
        </w:trPr>
        <w:tc>
          <w:tcPr>
            <w:tcW w:w="2127" w:type="dxa"/>
            <w:vAlign w:val="bottom"/>
          </w:tcPr>
          <w:p w14:paraId="43076111" w14:textId="77777777" w:rsidR="00C401E6" w:rsidRPr="00413E48" w:rsidRDefault="00C401E6" w:rsidP="00C401E6">
            <w:pPr>
              <w:contextualSpacing/>
              <w:rPr>
                <w:rFonts w:asciiTheme="majorBidi" w:hAnsiTheme="majorBidi" w:cs="Angsana New"/>
                <w:sz w:val="14"/>
                <w:szCs w:val="14"/>
                <w:cs/>
              </w:rPr>
            </w:pPr>
          </w:p>
        </w:tc>
        <w:tc>
          <w:tcPr>
            <w:tcW w:w="729" w:type="dxa"/>
            <w:vAlign w:val="bottom"/>
          </w:tcPr>
          <w:p w14:paraId="0D238E7D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168" w:type="dxa"/>
            <w:vAlign w:val="bottom"/>
          </w:tcPr>
          <w:p w14:paraId="281E0590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732" w:type="dxa"/>
            <w:vAlign w:val="bottom"/>
          </w:tcPr>
          <w:p w14:paraId="22C828FA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165" w:type="dxa"/>
            <w:vAlign w:val="bottom"/>
          </w:tcPr>
          <w:p w14:paraId="73D8B31E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915" w:type="dxa"/>
            <w:vAlign w:val="bottom"/>
          </w:tcPr>
          <w:p w14:paraId="5B5C7DDB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0655336C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14:paraId="0DA26930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2AAA1DB2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826" w:type="dxa"/>
            <w:vAlign w:val="bottom"/>
          </w:tcPr>
          <w:p w14:paraId="5B420589" w14:textId="29812E87" w:rsidR="00C401E6" w:rsidRPr="00413E48" w:rsidRDefault="00C401E6" w:rsidP="00C401E6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0EDB4ABD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736" w:type="dxa"/>
            <w:vAlign w:val="bottom"/>
          </w:tcPr>
          <w:p w14:paraId="0DCEF2B4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9" w:type="dxa"/>
            <w:vAlign w:val="bottom"/>
          </w:tcPr>
          <w:p w14:paraId="5741A627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684" w:type="dxa"/>
            <w:vAlign w:val="bottom"/>
          </w:tcPr>
          <w:p w14:paraId="0C8FF9F1" w14:textId="5A9F3A01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7" w:type="dxa"/>
            <w:vAlign w:val="bottom"/>
          </w:tcPr>
          <w:p w14:paraId="0A7448E1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686" w:type="dxa"/>
            <w:vAlign w:val="bottom"/>
          </w:tcPr>
          <w:p w14:paraId="2A1C874D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237F6B38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689" w:type="dxa"/>
            <w:vAlign w:val="bottom"/>
          </w:tcPr>
          <w:p w14:paraId="6A40F971" w14:textId="3BCDA0D1" w:rsidR="00C401E6" w:rsidRPr="00413E48" w:rsidRDefault="00C401E6" w:rsidP="00C401E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59AE436F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691" w:type="dxa"/>
            <w:vAlign w:val="bottom"/>
          </w:tcPr>
          <w:p w14:paraId="0D5DDBEF" w14:textId="77777777" w:rsidR="00C401E6" w:rsidRPr="00413E48" w:rsidRDefault="00C401E6" w:rsidP="00C401E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64CB14CC" w14:textId="77777777" w:rsidR="00C401E6" w:rsidRPr="00413E48" w:rsidRDefault="00C401E6" w:rsidP="00C401E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709" w:type="dxa"/>
            <w:vAlign w:val="bottom"/>
          </w:tcPr>
          <w:p w14:paraId="5DE9C00E" w14:textId="1F05C7C5" w:rsidR="00C401E6" w:rsidRPr="00413E48" w:rsidRDefault="00C401E6" w:rsidP="00C401E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9" w:type="dxa"/>
            <w:vAlign w:val="bottom"/>
          </w:tcPr>
          <w:p w14:paraId="6B79D324" w14:textId="77777777" w:rsidR="00C401E6" w:rsidRPr="00413E48" w:rsidRDefault="00C401E6" w:rsidP="00C401E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682" w:type="dxa"/>
            <w:vAlign w:val="bottom"/>
          </w:tcPr>
          <w:p w14:paraId="3BA60829" w14:textId="77777777" w:rsidR="00C401E6" w:rsidRPr="00413E48" w:rsidRDefault="00C401E6" w:rsidP="00C401E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6B93DEF0" w14:textId="77777777" w:rsidR="00C401E6" w:rsidRPr="00413E48" w:rsidRDefault="00C401E6" w:rsidP="00C401E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  <w:vAlign w:val="bottom"/>
          </w:tcPr>
          <w:p w14:paraId="22DC996C" w14:textId="77777777" w:rsidR="00C401E6" w:rsidRPr="00413E48" w:rsidRDefault="00C401E6" w:rsidP="00C401E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4" w:type="dxa"/>
            <w:vAlign w:val="bottom"/>
          </w:tcPr>
          <w:p w14:paraId="03F67E02" w14:textId="77777777" w:rsidR="00C401E6" w:rsidRPr="00413E48" w:rsidRDefault="00C401E6" w:rsidP="00C401E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14"/>
                <w:szCs w:val="14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vAlign w:val="bottom"/>
          </w:tcPr>
          <w:p w14:paraId="224CC7EE" w14:textId="77777777" w:rsidR="00C401E6" w:rsidRPr="00413E48" w:rsidRDefault="00C401E6" w:rsidP="00C401E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C90605" w:rsidRPr="00413E48" w14:paraId="293F832B" w14:textId="77777777" w:rsidTr="00F91EFF">
        <w:trPr>
          <w:trHeight w:val="271"/>
        </w:trPr>
        <w:tc>
          <w:tcPr>
            <w:tcW w:w="2127" w:type="dxa"/>
            <w:vAlign w:val="bottom"/>
          </w:tcPr>
          <w:p w14:paraId="23298CAC" w14:textId="063EB756" w:rsidR="00C401E6" w:rsidRPr="00413E48" w:rsidRDefault="00C401E6" w:rsidP="00C401E6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413E48">
              <w:rPr>
                <w:rFonts w:asciiTheme="majorBidi" w:hAnsiTheme="majorBidi" w:cs="Angsana New" w:hint="cs"/>
                <w:szCs w:val="22"/>
                <w:cs/>
              </w:rPr>
              <w:t>หนี้สินส่วนงาน</w:t>
            </w:r>
          </w:p>
        </w:tc>
        <w:tc>
          <w:tcPr>
            <w:tcW w:w="729" w:type="dxa"/>
            <w:vAlign w:val="bottom"/>
          </w:tcPr>
          <w:p w14:paraId="0C065943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6A9B0A59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vAlign w:val="bottom"/>
          </w:tcPr>
          <w:p w14:paraId="58E8DC36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7854E253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6B7B7AC4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7B21B1B4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6AB3402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0F7270B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24A17D35" w14:textId="6FD0FAF4" w:rsidR="00C401E6" w:rsidRPr="00413E48" w:rsidRDefault="00C401E6" w:rsidP="00C401E6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7,5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6,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64" w:type="dxa"/>
            <w:vAlign w:val="bottom"/>
          </w:tcPr>
          <w:p w14:paraId="624D142C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20BD0FC" w14:textId="703AB564" w:rsidR="00C401E6" w:rsidRPr="00413E48" w:rsidRDefault="00CB373A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7,</w:t>
            </w:r>
            <w:r w:rsidR="00F477D6" w:rsidRPr="00413E48">
              <w:rPr>
                <w:rFonts w:asciiTheme="majorBidi" w:hAnsiTheme="majorBidi" w:cstheme="majorBidi"/>
                <w:sz w:val="20"/>
                <w:szCs w:val="20"/>
              </w:rPr>
              <w:t>89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477D6" w:rsidRPr="00413E48">
              <w:rPr>
                <w:rFonts w:asciiTheme="majorBidi" w:hAnsiTheme="majorBidi" w:cstheme="majorBidi"/>
                <w:sz w:val="20"/>
                <w:szCs w:val="20"/>
              </w:rPr>
              <w:t>,66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69" w:type="dxa"/>
            <w:vAlign w:val="bottom"/>
          </w:tcPr>
          <w:p w14:paraId="5A5D3268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446397F9" w14:textId="1898A855" w:rsidR="00C401E6" w:rsidRPr="00413E48" w:rsidRDefault="008B7A98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401E6" w:rsidRPr="00413E48">
              <w:rPr>
                <w:rFonts w:asciiTheme="majorBidi" w:hAnsiTheme="majorBidi" w:cstheme="majorBidi"/>
                <w:sz w:val="20"/>
                <w:szCs w:val="20"/>
              </w:rPr>
              <w:t>,674,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6210E5" w:rsidRPr="00413E4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67" w:type="dxa"/>
            <w:vAlign w:val="bottom"/>
          </w:tcPr>
          <w:p w14:paraId="3BC9FD48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4F06741E" w14:textId="15C22DE6" w:rsidR="00C401E6" w:rsidRPr="00413E48" w:rsidRDefault="008B7A98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B373A" w:rsidRPr="00413E4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477D6" w:rsidRPr="00413E48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B373A" w:rsidRPr="00413E4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477D6" w:rsidRPr="00413E48">
              <w:rPr>
                <w:rFonts w:asciiTheme="majorBidi" w:hAnsiTheme="majorBidi" w:cstheme="majorBidi"/>
                <w:sz w:val="20"/>
                <w:szCs w:val="20"/>
              </w:rPr>
              <w:t>469</w:t>
            </w:r>
          </w:p>
        </w:tc>
        <w:tc>
          <w:tcPr>
            <w:tcW w:w="164" w:type="dxa"/>
            <w:vAlign w:val="bottom"/>
          </w:tcPr>
          <w:p w14:paraId="45A18F3F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62013063" w14:textId="4DEA761D" w:rsidR="00C401E6" w:rsidRPr="00413E48" w:rsidRDefault="008B7A98" w:rsidP="00C401E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401E6" w:rsidRPr="00413E4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C401E6" w:rsidRPr="00413E48">
              <w:rPr>
                <w:rFonts w:asciiTheme="majorBidi" w:hAnsiTheme="majorBidi" w:cstheme="majorBidi"/>
                <w:sz w:val="20"/>
                <w:szCs w:val="20"/>
              </w:rPr>
              <w:t>53,686</w:t>
            </w:r>
          </w:p>
        </w:tc>
        <w:tc>
          <w:tcPr>
            <w:tcW w:w="164" w:type="dxa"/>
            <w:vAlign w:val="bottom"/>
          </w:tcPr>
          <w:p w14:paraId="62AA3143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3630B560" w14:textId="57F8533A" w:rsidR="00C401E6" w:rsidRPr="00413E48" w:rsidRDefault="00F477D6" w:rsidP="00C401E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7,7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64" w:type="dxa"/>
            <w:vAlign w:val="bottom"/>
          </w:tcPr>
          <w:p w14:paraId="05AAFC25" w14:textId="77777777" w:rsidR="00C401E6" w:rsidRPr="00413E48" w:rsidRDefault="00C401E6" w:rsidP="00C401E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B97C9DF" w14:textId="4DE9694F" w:rsidR="00C401E6" w:rsidRPr="00413E48" w:rsidRDefault="00C401E6" w:rsidP="00C401E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(47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,4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4)</w:t>
            </w:r>
          </w:p>
        </w:tc>
        <w:tc>
          <w:tcPr>
            <w:tcW w:w="169" w:type="dxa"/>
            <w:vAlign w:val="bottom"/>
          </w:tcPr>
          <w:p w14:paraId="59282CDA" w14:textId="77777777" w:rsidR="00C401E6" w:rsidRPr="00413E48" w:rsidRDefault="00C401E6" w:rsidP="00C401E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vAlign w:val="bottom"/>
          </w:tcPr>
          <w:p w14:paraId="754D93EA" w14:textId="7654BA85" w:rsidR="00C401E6" w:rsidRPr="00413E48" w:rsidRDefault="00CB373A" w:rsidP="00C401E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(4</w:t>
            </w:r>
            <w:r w:rsidR="008B7A98" w:rsidRPr="00413E48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F477D6" w:rsidRPr="00413E48">
              <w:rPr>
                <w:rFonts w:asciiTheme="majorBidi" w:hAnsiTheme="majorBidi" w:cstheme="majorBidi"/>
                <w:sz w:val="20"/>
                <w:szCs w:val="20"/>
              </w:rPr>
              <w:t>,936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64" w:type="dxa"/>
            <w:vAlign w:val="bottom"/>
          </w:tcPr>
          <w:p w14:paraId="3C30675A" w14:textId="77777777" w:rsidR="00C401E6" w:rsidRPr="00413E48" w:rsidRDefault="00C401E6" w:rsidP="00C401E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27F9BE8A" w14:textId="165CF364" w:rsidR="00C401E6" w:rsidRPr="00413E48" w:rsidRDefault="008B7A98" w:rsidP="00380BA2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C401E6" w:rsidRPr="00413E48">
              <w:rPr>
                <w:rFonts w:asciiTheme="majorBidi" w:hAnsiTheme="majorBidi" w:cstheme="majorBidi"/>
                <w:sz w:val="20"/>
                <w:szCs w:val="20"/>
              </w:rPr>
              <w:t>,783,439</w:t>
            </w:r>
          </w:p>
        </w:tc>
        <w:tc>
          <w:tcPr>
            <w:tcW w:w="164" w:type="dxa"/>
            <w:vAlign w:val="bottom"/>
          </w:tcPr>
          <w:p w14:paraId="330F7B9E" w14:textId="77777777" w:rsidR="00C401E6" w:rsidRPr="00413E48" w:rsidRDefault="00C401E6" w:rsidP="00C401E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74061AD0" w14:textId="52951055" w:rsidR="00C401E6" w:rsidRPr="00413E48" w:rsidRDefault="008B7A98" w:rsidP="00380BA2">
            <w:pPr>
              <w:tabs>
                <w:tab w:val="decimal" w:pos="645"/>
              </w:tabs>
              <w:spacing w:line="200" w:lineRule="atLeast"/>
              <w:ind w:left="-32"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F477D6" w:rsidRPr="00413E4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F477D6" w:rsidRPr="00413E48">
              <w:rPr>
                <w:rFonts w:asciiTheme="majorBidi" w:hAnsiTheme="majorBidi" w:cstheme="majorBidi"/>
                <w:sz w:val="20"/>
                <w:szCs w:val="20"/>
              </w:rPr>
              <w:t>49,9</w:t>
            </w:r>
            <w:r w:rsidRPr="00413E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C90605" w:rsidRPr="00413E48" w14:paraId="1ED3555D" w14:textId="77777777" w:rsidTr="00F91EFF">
        <w:trPr>
          <w:trHeight w:val="271"/>
        </w:trPr>
        <w:tc>
          <w:tcPr>
            <w:tcW w:w="2127" w:type="dxa"/>
            <w:vAlign w:val="bottom"/>
          </w:tcPr>
          <w:p w14:paraId="6AF52F67" w14:textId="15E807FC" w:rsidR="00C401E6" w:rsidRPr="00413E48" w:rsidRDefault="00C401E6" w:rsidP="00C401E6">
            <w:pPr>
              <w:contextualSpacing/>
              <w:rPr>
                <w:rFonts w:asciiTheme="majorBidi" w:hAnsiTheme="majorBidi" w:cs="Angsana New"/>
                <w:szCs w:val="22"/>
                <w:cs/>
              </w:rPr>
            </w:pPr>
            <w:r w:rsidRPr="00413E48">
              <w:rPr>
                <w:rFonts w:asciiTheme="majorBidi" w:hAnsiTheme="majorBidi" w:cs="Angsana New" w:hint="cs"/>
                <w:szCs w:val="22"/>
                <w:cs/>
              </w:rPr>
              <w:t>จำนวนที่ไม่ได้ปันส่วน</w:t>
            </w:r>
          </w:p>
        </w:tc>
        <w:tc>
          <w:tcPr>
            <w:tcW w:w="729" w:type="dxa"/>
            <w:vAlign w:val="bottom"/>
          </w:tcPr>
          <w:p w14:paraId="5B287E7F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8" w:type="dxa"/>
            <w:vAlign w:val="bottom"/>
          </w:tcPr>
          <w:p w14:paraId="3B89C68C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vAlign w:val="bottom"/>
          </w:tcPr>
          <w:p w14:paraId="2F92BEBB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" w:type="dxa"/>
            <w:vAlign w:val="bottom"/>
          </w:tcPr>
          <w:p w14:paraId="2BABC58E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77C6A635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1AE3465A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0EB15B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AB6AE8C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4D531D6E" w14:textId="77777777" w:rsidR="00C401E6" w:rsidRPr="00413E48" w:rsidRDefault="00C401E6" w:rsidP="00C401E6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089CE672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64162F5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157E05AE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1EACB24A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vAlign w:val="bottom"/>
          </w:tcPr>
          <w:p w14:paraId="62407EB2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5F496D3F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1EF0EA06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1B4E9D62" w14:textId="77777777" w:rsidR="00C401E6" w:rsidRPr="00413E48" w:rsidRDefault="00C401E6" w:rsidP="00C401E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1F86ABB" w14:textId="77777777" w:rsidR="00C401E6" w:rsidRPr="00413E48" w:rsidRDefault="00C401E6" w:rsidP="00C401E6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22234F44" w14:textId="77777777" w:rsidR="00C401E6" w:rsidRPr="00413E48" w:rsidRDefault="00C401E6" w:rsidP="00C401E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3FA4BA8C" w14:textId="77777777" w:rsidR="00C401E6" w:rsidRPr="00413E48" w:rsidRDefault="00C401E6" w:rsidP="00C401E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D955458" w14:textId="77777777" w:rsidR="00C401E6" w:rsidRPr="00413E48" w:rsidRDefault="00C401E6" w:rsidP="00C401E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4D17262" w14:textId="77777777" w:rsidR="00C401E6" w:rsidRPr="00413E48" w:rsidRDefault="00C401E6" w:rsidP="00C401E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vAlign w:val="bottom"/>
          </w:tcPr>
          <w:p w14:paraId="021DFF35" w14:textId="77777777" w:rsidR="00C401E6" w:rsidRPr="00413E48" w:rsidRDefault="00C401E6" w:rsidP="00C401E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3D4536B" w14:textId="77777777" w:rsidR="00C401E6" w:rsidRPr="00413E48" w:rsidRDefault="00C401E6" w:rsidP="00C401E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14:paraId="13910E70" w14:textId="3BA33363" w:rsidR="00C401E6" w:rsidRPr="00413E48" w:rsidRDefault="00C401E6" w:rsidP="00C401E6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 xml:space="preserve">-   </w:t>
            </w:r>
          </w:p>
        </w:tc>
        <w:tc>
          <w:tcPr>
            <w:tcW w:w="164" w:type="dxa"/>
            <w:vAlign w:val="bottom"/>
          </w:tcPr>
          <w:p w14:paraId="3EE38BA5" w14:textId="77777777" w:rsidR="00C401E6" w:rsidRPr="00413E48" w:rsidRDefault="00C401E6" w:rsidP="00C401E6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3A71122F" w14:textId="7EF722F2" w:rsidR="00C401E6" w:rsidRPr="00413E48" w:rsidRDefault="00C401E6" w:rsidP="00950C94">
            <w:pPr>
              <w:tabs>
                <w:tab w:val="clear" w:pos="454"/>
                <w:tab w:val="decimal" w:pos="453"/>
              </w:tabs>
              <w:ind w:right="-61"/>
              <w:contextualSpacing/>
              <w:jc w:val="center"/>
              <w:rPr>
                <w:rFonts w:asciiTheme="majorBidi" w:hAnsiTheme="majorBidi" w:cs="Angsana New"/>
                <w:sz w:val="20"/>
                <w:szCs w:val="20"/>
              </w:rPr>
            </w:pPr>
            <w:r w:rsidRPr="00413E48"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</w:tr>
      <w:tr w:rsidR="008C374C" w:rsidRPr="00413E48" w14:paraId="77B715DA" w14:textId="77777777" w:rsidTr="00F91EFF">
        <w:trPr>
          <w:trHeight w:val="271"/>
        </w:trPr>
        <w:tc>
          <w:tcPr>
            <w:tcW w:w="3756" w:type="dxa"/>
            <w:gridSpan w:val="4"/>
            <w:vAlign w:val="bottom"/>
          </w:tcPr>
          <w:p w14:paraId="7CB0EDF4" w14:textId="73183A01" w:rsidR="008C374C" w:rsidRPr="00413E48" w:rsidRDefault="008C374C" w:rsidP="008C374C">
            <w:pPr>
              <w:contextualSpacing/>
              <w:rPr>
                <w:rFonts w:asciiTheme="majorBidi" w:hAnsiTheme="majorBidi" w:cs="Angsana New"/>
                <w:b/>
                <w:bCs/>
                <w:szCs w:val="22"/>
              </w:rPr>
            </w:pPr>
            <w:r w:rsidRPr="00413E48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 xml:space="preserve">หนี้สินรวม ณ วันที่ </w:t>
            </w:r>
            <w:r w:rsidRPr="00413E48">
              <w:rPr>
                <w:rFonts w:asciiTheme="majorBidi" w:hAnsiTheme="majorBidi" w:cs="Angsana New"/>
                <w:b/>
                <w:bCs/>
                <w:szCs w:val="22"/>
              </w:rPr>
              <w:t>3</w:t>
            </w:r>
            <w:r w:rsidR="008B7A98" w:rsidRPr="00413E48">
              <w:rPr>
                <w:rFonts w:asciiTheme="majorBidi" w:hAnsiTheme="majorBidi" w:cs="Angsana New"/>
                <w:b/>
                <w:bCs/>
                <w:szCs w:val="22"/>
              </w:rPr>
              <w:t>1</w:t>
            </w:r>
            <w:r w:rsidRPr="00413E48">
              <w:rPr>
                <w:rFonts w:asciiTheme="majorBidi" w:hAnsiTheme="majorBidi" w:cs="Angsana New"/>
                <w:b/>
                <w:bCs/>
                <w:szCs w:val="22"/>
              </w:rPr>
              <w:t xml:space="preserve"> </w:t>
            </w:r>
            <w:r w:rsidRPr="00413E48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 xml:space="preserve">มีนาคม </w:t>
            </w:r>
            <w:r w:rsidRPr="00413E48">
              <w:rPr>
                <w:rFonts w:asciiTheme="majorBidi" w:hAnsiTheme="majorBidi" w:cs="Angsana New"/>
                <w:b/>
                <w:bCs/>
                <w:szCs w:val="22"/>
              </w:rPr>
              <w:t>/ 3</w:t>
            </w:r>
            <w:r w:rsidR="008B7A98" w:rsidRPr="00413E48">
              <w:rPr>
                <w:rFonts w:asciiTheme="majorBidi" w:hAnsiTheme="majorBidi" w:cs="Angsana New"/>
                <w:b/>
                <w:bCs/>
                <w:szCs w:val="22"/>
              </w:rPr>
              <w:t>1</w:t>
            </w:r>
            <w:r w:rsidRPr="00413E48">
              <w:rPr>
                <w:rFonts w:asciiTheme="majorBidi" w:hAnsiTheme="majorBidi" w:cs="Angsana New"/>
                <w:b/>
                <w:bCs/>
                <w:szCs w:val="22"/>
              </w:rPr>
              <w:t xml:space="preserve"> </w:t>
            </w:r>
            <w:r w:rsidRPr="00413E48">
              <w:rPr>
                <w:rFonts w:asciiTheme="majorBidi" w:hAnsiTheme="majorBidi" w:cs="Angsana New" w:hint="cs"/>
                <w:b/>
                <w:bCs/>
                <w:szCs w:val="22"/>
                <w:cs/>
              </w:rPr>
              <w:t>ธันวาคม</w:t>
            </w:r>
          </w:p>
        </w:tc>
        <w:tc>
          <w:tcPr>
            <w:tcW w:w="165" w:type="dxa"/>
            <w:vAlign w:val="bottom"/>
          </w:tcPr>
          <w:p w14:paraId="2AA5A7BF" w14:textId="77777777" w:rsidR="008C374C" w:rsidRPr="00413E48" w:rsidRDefault="008C374C" w:rsidP="00CB373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302118D7" w14:textId="77777777" w:rsidR="008C374C" w:rsidRPr="00413E48" w:rsidRDefault="008C374C" w:rsidP="00CB373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00C2AA67" w14:textId="77777777" w:rsidR="008C374C" w:rsidRPr="00413E48" w:rsidRDefault="008C374C" w:rsidP="00CB373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70FF108" w14:textId="77777777" w:rsidR="008C374C" w:rsidRPr="00413E48" w:rsidRDefault="008C374C" w:rsidP="00CB373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499EA1EA" w14:textId="77777777" w:rsidR="008C374C" w:rsidRPr="00413E48" w:rsidRDefault="008C374C" w:rsidP="00CB373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vAlign w:val="bottom"/>
          </w:tcPr>
          <w:p w14:paraId="65B6636D" w14:textId="77777777" w:rsidR="008C374C" w:rsidRPr="00413E48" w:rsidRDefault="008C374C" w:rsidP="00CB373A">
            <w:pPr>
              <w:tabs>
                <w:tab w:val="clear" w:pos="680"/>
                <w:tab w:val="decimal" w:pos="696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1112923" w14:textId="77777777" w:rsidR="008C374C" w:rsidRPr="00413E48" w:rsidRDefault="008C374C" w:rsidP="00CB373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A63E3B5" w14:textId="77777777" w:rsidR="008C374C" w:rsidRPr="00413E48" w:rsidRDefault="008C374C" w:rsidP="00CB373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55234EE0" w14:textId="77777777" w:rsidR="008C374C" w:rsidRPr="00413E48" w:rsidRDefault="008C374C" w:rsidP="00CB373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dxa"/>
            <w:vAlign w:val="bottom"/>
          </w:tcPr>
          <w:p w14:paraId="4695C316" w14:textId="77777777" w:rsidR="008C374C" w:rsidRPr="00413E48" w:rsidRDefault="008C374C" w:rsidP="00CB373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" w:type="dxa"/>
            <w:vAlign w:val="bottom"/>
          </w:tcPr>
          <w:p w14:paraId="7A6A096A" w14:textId="77777777" w:rsidR="008C374C" w:rsidRPr="00413E48" w:rsidRDefault="008C374C" w:rsidP="00CB373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vAlign w:val="bottom"/>
          </w:tcPr>
          <w:p w14:paraId="50F83353" w14:textId="77777777" w:rsidR="008C374C" w:rsidRPr="00413E48" w:rsidRDefault="008C374C" w:rsidP="00CB373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5CD5CEE4" w14:textId="77777777" w:rsidR="008C374C" w:rsidRPr="00413E48" w:rsidRDefault="008C374C" w:rsidP="00CB373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vAlign w:val="bottom"/>
          </w:tcPr>
          <w:p w14:paraId="116EF592" w14:textId="77777777" w:rsidR="008C374C" w:rsidRPr="00413E48" w:rsidRDefault="008C374C" w:rsidP="00CB373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68CF955D" w14:textId="77777777" w:rsidR="008C374C" w:rsidRPr="00413E48" w:rsidRDefault="008C374C" w:rsidP="00CB373A">
            <w:pPr>
              <w:tabs>
                <w:tab w:val="decimal" w:pos="590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vAlign w:val="bottom"/>
          </w:tcPr>
          <w:p w14:paraId="7EA1FAE1" w14:textId="77777777" w:rsidR="008C374C" w:rsidRPr="00413E48" w:rsidRDefault="008C374C" w:rsidP="00CB373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272291BC" w14:textId="77777777" w:rsidR="008C374C" w:rsidRPr="00413E48" w:rsidRDefault="008C374C" w:rsidP="00CB373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43DA6D8" w14:textId="77777777" w:rsidR="008C374C" w:rsidRPr="00413E48" w:rsidRDefault="008C374C" w:rsidP="00CB373A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" w:type="dxa"/>
            <w:vAlign w:val="bottom"/>
          </w:tcPr>
          <w:p w14:paraId="7C36AC98" w14:textId="77777777" w:rsidR="008C374C" w:rsidRPr="00413E48" w:rsidRDefault="008C374C" w:rsidP="00CB373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vAlign w:val="bottom"/>
          </w:tcPr>
          <w:p w14:paraId="5888346F" w14:textId="77777777" w:rsidR="008C374C" w:rsidRPr="00413E48" w:rsidRDefault="008C374C" w:rsidP="00CB373A">
            <w:pPr>
              <w:tabs>
                <w:tab w:val="decimal" w:pos="645"/>
              </w:tabs>
              <w:spacing w:line="200" w:lineRule="atLeast"/>
              <w:ind w:right="-6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" w:type="dxa"/>
            <w:vAlign w:val="bottom"/>
          </w:tcPr>
          <w:p w14:paraId="7C5071D8" w14:textId="77777777" w:rsidR="008C374C" w:rsidRPr="00413E48" w:rsidRDefault="008C374C" w:rsidP="00CB373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C5E69" w14:textId="65A1FB35" w:rsidR="008C374C" w:rsidRPr="00413E48" w:rsidRDefault="008B7A98" w:rsidP="00380BA2">
            <w:pPr>
              <w:tabs>
                <w:tab w:val="decimal" w:pos="645"/>
              </w:tabs>
              <w:spacing w:line="200" w:lineRule="atLeast"/>
              <w:ind w:left="-62" w:right="-6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</w:t>
            </w:r>
            <w:r w:rsidR="008C374C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,783,439</w:t>
            </w:r>
          </w:p>
        </w:tc>
        <w:tc>
          <w:tcPr>
            <w:tcW w:w="164" w:type="dxa"/>
            <w:vAlign w:val="bottom"/>
          </w:tcPr>
          <w:p w14:paraId="022EAE33" w14:textId="77777777" w:rsidR="008C374C" w:rsidRPr="00413E48" w:rsidRDefault="008C374C" w:rsidP="00CB373A">
            <w:pPr>
              <w:tabs>
                <w:tab w:val="decimal" w:pos="645"/>
              </w:tabs>
              <w:ind w:right="-61"/>
              <w:contextualSpacing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D9C04" w14:textId="0D463DAA" w:rsidR="008C374C" w:rsidRPr="00413E48" w:rsidRDefault="008B7A98" w:rsidP="00380BA2">
            <w:pPr>
              <w:tabs>
                <w:tab w:val="decimal" w:pos="645"/>
              </w:tabs>
              <w:spacing w:line="200" w:lineRule="atLeast"/>
              <w:ind w:left="-32" w:right="-6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0B5201" w:rsidRPr="00413E4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1</w:t>
            </w:r>
            <w:r w:rsidR="00F477D6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="00F477D6"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49,9</w:t>
            </w:r>
            <w:r w:rsidRPr="00413E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00</w:t>
            </w:r>
          </w:p>
        </w:tc>
      </w:tr>
    </w:tbl>
    <w:p w14:paraId="3FF80EF1" w14:textId="77777777" w:rsidR="00587B85" w:rsidRPr="00413E48" w:rsidRDefault="00587B85" w:rsidP="00610E2C">
      <w:pPr>
        <w:rPr>
          <w:rFonts w:asciiTheme="majorBidi" w:hAnsiTheme="majorBidi" w:cstheme="majorBidi"/>
          <w:sz w:val="30"/>
          <w:szCs w:val="30"/>
        </w:rPr>
        <w:sectPr w:rsidR="00587B85" w:rsidRPr="00413E48" w:rsidSect="00F91EFF">
          <w:headerReference w:type="default" r:id="rId10"/>
          <w:footerReference w:type="default" r:id="rId11"/>
          <w:pgSz w:w="16838" w:h="11906" w:orient="landscape" w:code="9"/>
          <w:pgMar w:top="691" w:right="1152" w:bottom="576" w:left="1152" w:header="691" w:footer="720" w:gutter="0"/>
          <w:cols w:space="720"/>
          <w:docGrid w:linePitch="360"/>
        </w:sectPr>
      </w:pPr>
    </w:p>
    <w:p w14:paraId="69AD4A6F" w14:textId="708FDED8" w:rsidR="00A23370" w:rsidRPr="00413E48" w:rsidRDefault="008B7A98" w:rsidP="001F58E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413E48">
        <w:rPr>
          <w:rFonts w:asciiTheme="majorBidi" w:hAnsiTheme="majorBidi" w:cstheme="majorBidi"/>
          <w:sz w:val="30"/>
          <w:szCs w:val="30"/>
          <w:u w:val="none"/>
        </w:rPr>
        <w:t>11</w:t>
      </w:r>
      <w:r w:rsidR="00ED29AA" w:rsidRPr="00413E4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4D36EE" w:rsidRPr="00413E48">
        <w:rPr>
          <w:rFonts w:asciiTheme="majorBidi" w:hAnsiTheme="majorBidi" w:cstheme="majorBidi"/>
          <w:sz w:val="30"/>
          <w:szCs w:val="30"/>
          <w:u w:val="none"/>
          <w:cs/>
        </w:rPr>
        <w:t>กำไรต่อหุ้น</w:t>
      </w:r>
    </w:p>
    <w:p w14:paraId="476A7B23" w14:textId="77777777" w:rsidR="001F58EB" w:rsidRPr="00413E48" w:rsidRDefault="001F58EB" w:rsidP="001F5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7B00A6AC" w14:textId="4715DB3E" w:rsidR="004D36EE" w:rsidRPr="00413E48" w:rsidRDefault="00A23370" w:rsidP="001F5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3E48">
        <w:rPr>
          <w:rFonts w:asciiTheme="majorBidi" w:hAnsiTheme="majorBidi" w:cstheme="majorBidi" w:hint="cs"/>
          <w:sz w:val="30"/>
          <w:szCs w:val="30"/>
          <w:cs/>
          <w:lang w:val="th-TH"/>
        </w:rPr>
        <w:t>กำไรต่อหุ้นขั้นพื้นฐานสำหรับงวด</w:t>
      </w:r>
      <w:r w:rsidR="006D302D" w:rsidRPr="00413E48">
        <w:rPr>
          <w:rFonts w:asciiTheme="majorBidi" w:hAnsiTheme="majorBidi" w:cstheme="majorBidi" w:hint="cs"/>
          <w:sz w:val="30"/>
          <w:szCs w:val="30"/>
          <w:cs/>
          <w:lang w:val="th-TH"/>
        </w:rPr>
        <w:t>สามเดือน</w:t>
      </w:r>
      <w:r w:rsidRPr="00413E48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สิ้นสุดวันที่ </w:t>
      </w:r>
      <w:r w:rsidR="0038068C" w:rsidRPr="00413E48">
        <w:rPr>
          <w:rFonts w:asciiTheme="majorBidi" w:hAnsiTheme="majorBidi" w:cstheme="majorBidi"/>
          <w:sz w:val="30"/>
          <w:szCs w:val="30"/>
        </w:rPr>
        <w:t>3</w:t>
      </w:r>
      <w:r w:rsidR="008B7A98" w:rsidRPr="00413E48">
        <w:rPr>
          <w:rFonts w:asciiTheme="majorBidi" w:hAnsiTheme="majorBidi" w:cstheme="majorBidi"/>
          <w:sz w:val="30"/>
          <w:szCs w:val="30"/>
        </w:rPr>
        <w:t>1</w:t>
      </w:r>
      <w:r w:rsidR="001A1EDF"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="001A1EDF" w:rsidRPr="00413E4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Pr="00413E48">
        <w:rPr>
          <w:rFonts w:asciiTheme="majorBidi" w:hAnsiTheme="majorBidi" w:cstheme="majorBidi"/>
          <w:sz w:val="30"/>
          <w:szCs w:val="30"/>
        </w:rPr>
        <w:t>56</w:t>
      </w:r>
      <w:r w:rsidR="001A1EDF" w:rsidRPr="00413E48">
        <w:rPr>
          <w:rFonts w:asciiTheme="majorBidi" w:hAnsiTheme="majorBidi" w:cstheme="majorBidi"/>
          <w:sz w:val="30"/>
          <w:szCs w:val="30"/>
        </w:rPr>
        <w:t>6</w:t>
      </w:r>
      <w:r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Pr="00413E48">
        <w:rPr>
          <w:rFonts w:asciiTheme="majorBidi" w:hAnsiTheme="majorBidi" w:cstheme="majorBidi"/>
          <w:sz w:val="30"/>
          <w:szCs w:val="30"/>
        </w:rPr>
        <w:t>56</w:t>
      </w:r>
      <w:r w:rsidR="001A1EDF" w:rsidRPr="00413E48">
        <w:rPr>
          <w:rFonts w:asciiTheme="majorBidi" w:hAnsiTheme="majorBidi" w:cstheme="majorBidi"/>
          <w:sz w:val="30"/>
          <w:szCs w:val="30"/>
        </w:rPr>
        <w:t>5</w:t>
      </w:r>
      <w:r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>คำนวณจากกำไรสำหรับงวด</w:t>
      </w:r>
      <w:r w:rsidR="003C6405" w:rsidRPr="00413E48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>ที่เป็นส่วนของผู้ถือหุ้นสามัญขอ</w:t>
      </w:r>
      <w:r w:rsidR="009F44B3" w:rsidRPr="00413E48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>บริษัทที่ออกจำหน่ายแล้วระหว่างงวด</w:t>
      </w:r>
      <w:r w:rsidR="001A1EDF"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>โดยได้ปรับผลกระทบจำนวนหุ้นสามัญ</w:t>
      </w:r>
      <w:r w:rsidR="003C6405" w:rsidRPr="00413E48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 xml:space="preserve">ที่เกิดการจากเปลี่ยนแปลงมูลค่าหุ้นสามัญของบริษัทที่ตราไว้จากเดิมหุ้นละ </w:t>
      </w:r>
      <w:r w:rsidR="008B7A98" w:rsidRPr="00413E48">
        <w:rPr>
          <w:rFonts w:asciiTheme="majorBidi" w:hAnsiTheme="majorBidi" w:cstheme="majorBidi"/>
          <w:sz w:val="30"/>
          <w:szCs w:val="30"/>
        </w:rPr>
        <w:t>100</w:t>
      </w:r>
      <w:r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 xml:space="preserve">บาทเป็นหุ้นละ </w:t>
      </w:r>
      <w:r w:rsidR="008B7A98" w:rsidRPr="00413E48">
        <w:rPr>
          <w:rFonts w:asciiTheme="majorBidi" w:hAnsiTheme="majorBidi" w:cstheme="majorBidi"/>
          <w:sz w:val="30"/>
          <w:szCs w:val="30"/>
        </w:rPr>
        <w:t>0</w:t>
      </w:r>
      <w:r w:rsidRPr="00413E48">
        <w:rPr>
          <w:rFonts w:asciiTheme="majorBidi" w:hAnsiTheme="majorBidi" w:cstheme="majorBidi"/>
          <w:sz w:val="30"/>
          <w:szCs w:val="30"/>
        </w:rPr>
        <w:t xml:space="preserve">.5 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>บาท โดยกำไรต่อหุ้นขั้นพื้นฐานของงวดได้ถูกคำนวณใหม่โดยถือเสมือนว่าการเปลี่ยนแปลงมูลค่าหุ้นได้เกิดขึ้นตั้งแต่วันเริ่มของงวดแรกที่เสนอรายงาน โดยแสดงการคำนวณดังนี้</w:t>
      </w:r>
    </w:p>
    <w:p w14:paraId="3411681C" w14:textId="252CD636" w:rsidR="00E10054" w:rsidRPr="00413E48" w:rsidRDefault="00E10054" w:rsidP="00A23370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3"/>
        <w:gridCol w:w="180"/>
        <w:gridCol w:w="1250"/>
        <w:gridCol w:w="220"/>
        <w:gridCol w:w="1257"/>
        <w:gridCol w:w="180"/>
        <w:gridCol w:w="1260"/>
      </w:tblGrid>
      <w:tr w:rsidR="004C53B1" w:rsidRPr="00413E48" w14:paraId="73466D94" w14:textId="77777777" w:rsidTr="007769A3">
        <w:trPr>
          <w:cantSplit/>
        </w:trPr>
        <w:tc>
          <w:tcPr>
            <w:tcW w:w="3780" w:type="dxa"/>
          </w:tcPr>
          <w:p w14:paraId="0B1474A2" w14:textId="77777777" w:rsidR="004C53B1" w:rsidRPr="00413E48" w:rsidRDefault="004C53B1" w:rsidP="007769A3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2ACB2226" w14:textId="77777777" w:rsidR="004C53B1" w:rsidRPr="00413E48" w:rsidRDefault="004C53B1" w:rsidP="007769A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" w:type="dxa"/>
          </w:tcPr>
          <w:p w14:paraId="4DE9E797" w14:textId="77777777" w:rsidR="004C53B1" w:rsidRPr="00413E48" w:rsidRDefault="004C53B1" w:rsidP="007769A3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97" w:type="dxa"/>
            <w:gridSpan w:val="3"/>
          </w:tcPr>
          <w:p w14:paraId="21667941" w14:textId="77777777" w:rsidR="004C53B1" w:rsidRPr="00413E48" w:rsidRDefault="004C53B1" w:rsidP="007769A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3B1" w:rsidRPr="00413E48" w14:paraId="5D4B15BA" w14:textId="77777777" w:rsidTr="007769A3">
        <w:trPr>
          <w:cantSplit/>
        </w:trPr>
        <w:tc>
          <w:tcPr>
            <w:tcW w:w="3780" w:type="dxa"/>
          </w:tcPr>
          <w:p w14:paraId="6FE6C518" w14:textId="77777777" w:rsidR="004C53B1" w:rsidRPr="00413E48" w:rsidRDefault="004C53B1" w:rsidP="007769A3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center"/>
          </w:tcPr>
          <w:p w14:paraId="03240D27" w14:textId="13F3E159" w:rsidR="004C53B1" w:rsidRPr="00413E48" w:rsidRDefault="008B7A98" w:rsidP="007769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C53B1" w:rsidRPr="00413E4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0" w:type="dxa"/>
            <w:vAlign w:val="center"/>
          </w:tcPr>
          <w:p w14:paraId="19194625" w14:textId="77777777" w:rsidR="004C53B1" w:rsidRPr="00413E48" w:rsidRDefault="004C53B1" w:rsidP="007769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center"/>
          </w:tcPr>
          <w:p w14:paraId="79A4BD07" w14:textId="68059F91" w:rsidR="004C53B1" w:rsidRPr="00413E48" w:rsidRDefault="008B7A98" w:rsidP="007769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C53B1" w:rsidRPr="00413E4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20" w:type="dxa"/>
          </w:tcPr>
          <w:p w14:paraId="3FF4A03E" w14:textId="77777777" w:rsidR="004C53B1" w:rsidRPr="00413E48" w:rsidRDefault="004C53B1" w:rsidP="007769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vAlign w:val="center"/>
          </w:tcPr>
          <w:p w14:paraId="26B4372D" w14:textId="0FD0ADF6" w:rsidR="004C53B1" w:rsidRPr="00413E48" w:rsidRDefault="008B7A98" w:rsidP="007769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C53B1" w:rsidRPr="00413E48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0" w:type="dxa"/>
            <w:vAlign w:val="center"/>
          </w:tcPr>
          <w:p w14:paraId="6AB58C37" w14:textId="77777777" w:rsidR="004C53B1" w:rsidRPr="00413E48" w:rsidRDefault="004C53B1" w:rsidP="007769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1D11623" w14:textId="645EBDCE" w:rsidR="004C53B1" w:rsidRPr="00413E48" w:rsidRDefault="008B7A98" w:rsidP="007769A3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C53B1" w:rsidRPr="00413E4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4C53B1" w:rsidRPr="00413E48" w14:paraId="6D062A24" w14:textId="77777777" w:rsidTr="007769A3">
        <w:trPr>
          <w:cantSplit/>
        </w:trPr>
        <w:tc>
          <w:tcPr>
            <w:tcW w:w="3780" w:type="dxa"/>
          </w:tcPr>
          <w:p w14:paraId="248D78AF" w14:textId="77777777" w:rsidR="004C53B1" w:rsidRPr="00413E48" w:rsidRDefault="004C53B1" w:rsidP="007769A3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0" w:type="dxa"/>
            <w:gridSpan w:val="7"/>
          </w:tcPr>
          <w:p w14:paraId="625B8B91" w14:textId="77777777" w:rsidR="004C53B1" w:rsidRPr="00413E48" w:rsidRDefault="004C53B1" w:rsidP="007769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 / พันหุ้น)</w:t>
            </w:r>
          </w:p>
        </w:tc>
      </w:tr>
      <w:tr w:rsidR="00D76771" w:rsidRPr="00413E48" w14:paraId="0CE6E80A" w14:textId="77777777" w:rsidTr="007769A3">
        <w:trPr>
          <w:cantSplit/>
          <w:trHeight w:val="164"/>
        </w:trPr>
        <w:tc>
          <w:tcPr>
            <w:tcW w:w="3780" w:type="dxa"/>
          </w:tcPr>
          <w:p w14:paraId="208B9992" w14:textId="7C01DE04" w:rsidR="00D76771" w:rsidRPr="00413E48" w:rsidRDefault="00D76771" w:rsidP="00D76771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268F3E7F" w14:textId="77777777" w:rsidR="00D76771" w:rsidRPr="00413E48" w:rsidRDefault="00D76771" w:rsidP="00D76771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605D5A69" w14:textId="3B550F3C" w:rsidR="00D76771" w:rsidRPr="00413E48" w:rsidRDefault="00D76771" w:rsidP="00D76771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,67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8626AE6" w14:textId="77777777" w:rsidR="00D76771" w:rsidRPr="00413E48" w:rsidRDefault="00D76771" w:rsidP="00D767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14:paraId="72ABE3F3" w14:textId="419B0F3E" w:rsidR="00D76771" w:rsidRPr="00413E48" w:rsidRDefault="00D76771" w:rsidP="00D76771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64,3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20" w:type="dxa"/>
          </w:tcPr>
          <w:p w14:paraId="4754DEC8" w14:textId="77777777" w:rsidR="00D76771" w:rsidRPr="00413E48" w:rsidRDefault="00D76771" w:rsidP="00D767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1DF38217" w14:textId="5C69DDBB" w:rsidR="00D76771" w:rsidRPr="00413E48" w:rsidRDefault="008B7A98" w:rsidP="00D76771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63C80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,64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21D26142" w14:textId="77777777" w:rsidR="00D76771" w:rsidRPr="00413E48" w:rsidRDefault="00D76771" w:rsidP="00D767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EE9DD99" w14:textId="3CE49F2A" w:rsidR="00D76771" w:rsidRPr="00413E48" w:rsidRDefault="008B7A98" w:rsidP="00CA3CA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76771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76771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021</w:t>
            </w:r>
          </w:p>
        </w:tc>
      </w:tr>
      <w:tr w:rsidR="00D76771" w:rsidRPr="00413E48" w14:paraId="3E8DF52A" w14:textId="77777777" w:rsidTr="007769A3">
        <w:trPr>
          <w:cantSplit/>
          <w:trHeight w:val="164"/>
        </w:trPr>
        <w:tc>
          <w:tcPr>
            <w:tcW w:w="3780" w:type="dxa"/>
          </w:tcPr>
          <w:p w14:paraId="1160769E" w14:textId="77777777" w:rsidR="00D76771" w:rsidRPr="00413E48" w:rsidRDefault="00D76771" w:rsidP="00D76771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vAlign w:val="bottom"/>
          </w:tcPr>
          <w:p w14:paraId="3CB33A9B" w14:textId="77777777" w:rsidR="00D76771" w:rsidRPr="00413E48" w:rsidRDefault="00D76771" w:rsidP="00D76771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DC106B" w14:textId="77777777" w:rsidR="00D76771" w:rsidRPr="00413E48" w:rsidRDefault="00D76771" w:rsidP="00D767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0F6EB6FC" w14:textId="77777777" w:rsidR="00D76771" w:rsidRPr="00413E48" w:rsidRDefault="00D76771" w:rsidP="00D76771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" w:type="dxa"/>
          </w:tcPr>
          <w:p w14:paraId="256E9A6B" w14:textId="77777777" w:rsidR="00D76771" w:rsidRPr="00413E48" w:rsidRDefault="00D76771" w:rsidP="00D767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1F26CF8B" w14:textId="77777777" w:rsidR="00D76771" w:rsidRPr="00413E48" w:rsidRDefault="00D76771" w:rsidP="00D76771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F4C4B7" w14:textId="77777777" w:rsidR="00D76771" w:rsidRPr="00413E48" w:rsidRDefault="00D76771" w:rsidP="00D7677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2B6350" w14:textId="77777777" w:rsidR="00D76771" w:rsidRPr="00413E48" w:rsidRDefault="00D76771" w:rsidP="00D76771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6771" w:rsidRPr="00413E48" w14:paraId="6773B849" w14:textId="77777777" w:rsidTr="007769A3">
        <w:trPr>
          <w:cantSplit/>
          <w:trHeight w:val="164"/>
        </w:trPr>
        <w:tc>
          <w:tcPr>
            <w:tcW w:w="3780" w:type="dxa"/>
          </w:tcPr>
          <w:p w14:paraId="670324E5" w14:textId="77777777" w:rsidR="00D76771" w:rsidRPr="00413E48" w:rsidRDefault="00D76771" w:rsidP="00D76771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3" w:type="dxa"/>
            <w:vAlign w:val="bottom"/>
          </w:tcPr>
          <w:p w14:paraId="7EAB60D2" w14:textId="77777777" w:rsidR="00D76771" w:rsidRPr="00413E48" w:rsidRDefault="00D76771" w:rsidP="00D76771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FAE4D41" w14:textId="77777777" w:rsidR="00D76771" w:rsidRPr="00413E48" w:rsidRDefault="00D76771" w:rsidP="00D767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2CD67EEC" w14:textId="77777777" w:rsidR="00D76771" w:rsidRPr="00413E48" w:rsidRDefault="00D76771" w:rsidP="00D76771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3BCFE213" w14:textId="77777777" w:rsidR="00D76771" w:rsidRPr="00413E48" w:rsidRDefault="00D76771" w:rsidP="00D767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120D18A" w14:textId="77777777" w:rsidR="00D76771" w:rsidRPr="00413E48" w:rsidRDefault="00D76771" w:rsidP="00D76771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135E6B" w14:textId="77777777" w:rsidR="00D76771" w:rsidRPr="00413E48" w:rsidRDefault="00D76771" w:rsidP="00D7677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1A0D0F" w14:textId="77777777" w:rsidR="00D76771" w:rsidRPr="00413E48" w:rsidRDefault="00D76771" w:rsidP="00D76771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A3CAC" w:rsidRPr="00413E48" w14:paraId="2203C5A6" w14:textId="77777777" w:rsidTr="007769A3">
        <w:trPr>
          <w:cantSplit/>
          <w:trHeight w:val="164"/>
        </w:trPr>
        <w:tc>
          <w:tcPr>
            <w:tcW w:w="3780" w:type="dxa"/>
          </w:tcPr>
          <w:p w14:paraId="2C732DFB" w14:textId="320ABC75" w:rsidR="00CA3CAC" w:rsidRPr="00413E48" w:rsidRDefault="00CA3CAC" w:rsidP="00CA3CAC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3" w:type="dxa"/>
            <w:vAlign w:val="bottom"/>
          </w:tcPr>
          <w:p w14:paraId="59B7B6EC" w14:textId="49ECBCA9" w:rsidR="00CA3CAC" w:rsidRPr="00413E48" w:rsidRDefault="00CA3CAC" w:rsidP="00CA3CA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7F1532C" w14:textId="77777777" w:rsidR="00CA3CAC" w:rsidRPr="00413E48" w:rsidRDefault="00CA3CAC" w:rsidP="00CA3C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0010BE38" w14:textId="560C3C04" w:rsidR="00CA3CAC" w:rsidRPr="00413E48" w:rsidRDefault="00CA3CAC" w:rsidP="00CA3CA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20" w:type="dxa"/>
          </w:tcPr>
          <w:p w14:paraId="1D5E07F1" w14:textId="77777777" w:rsidR="00CA3CAC" w:rsidRPr="00413E48" w:rsidRDefault="00CA3CAC" w:rsidP="00CA3C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B6378BA" w14:textId="08F3B392" w:rsidR="00CA3CAC" w:rsidRPr="00413E48" w:rsidRDefault="00CA3CAC" w:rsidP="00CA3CAC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21B4651" w14:textId="77777777" w:rsidR="00CA3CAC" w:rsidRPr="00413E48" w:rsidRDefault="00CA3CAC" w:rsidP="00CA3C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658DF6" w14:textId="3D63E028" w:rsidR="00CA3CAC" w:rsidRPr="00413E48" w:rsidRDefault="00CA3CAC" w:rsidP="00CA3CA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CA3CAC" w:rsidRPr="00413E48" w14:paraId="7A820D69" w14:textId="77777777" w:rsidTr="007769A3">
        <w:trPr>
          <w:cantSplit/>
          <w:trHeight w:val="164"/>
        </w:trPr>
        <w:tc>
          <w:tcPr>
            <w:tcW w:w="3780" w:type="dxa"/>
          </w:tcPr>
          <w:p w14:paraId="58A336B9" w14:textId="77777777" w:rsidR="004F399F" w:rsidRPr="00413E48" w:rsidRDefault="00CA3CAC" w:rsidP="00CA3CAC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ผลกระทบจากการเรียกชำระหุ้นเพิ่มเติม</w:t>
            </w:r>
          </w:p>
          <w:p w14:paraId="33CE9E4E" w14:textId="006CEF85" w:rsidR="004F399F" w:rsidRPr="00413E48" w:rsidRDefault="004F399F" w:rsidP="004F399F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ในวันที่ 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263" w:type="dxa"/>
            <w:vAlign w:val="bottom"/>
          </w:tcPr>
          <w:p w14:paraId="189BE5EA" w14:textId="27CD2027" w:rsidR="00CA3CAC" w:rsidRPr="00413E48" w:rsidRDefault="00CA3CAC" w:rsidP="00CA3CA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CFF1BD" w14:textId="77777777" w:rsidR="00CA3CAC" w:rsidRPr="00413E48" w:rsidRDefault="00CA3CAC" w:rsidP="00CA3C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5779AE2F" w14:textId="03573A42" w:rsidR="00CA3CAC" w:rsidRPr="00413E48" w:rsidRDefault="00CA3CAC" w:rsidP="00CA3CA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14:paraId="721C28B3" w14:textId="77777777" w:rsidR="00CA3CAC" w:rsidRPr="00413E48" w:rsidRDefault="00CA3CAC" w:rsidP="00CA3C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D523CE2" w14:textId="4462B165" w:rsidR="00CA3CAC" w:rsidRPr="00413E48" w:rsidRDefault="00CA3CAC" w:rsidP="00CA3CA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F68CA3" w14:textId="77777777" w:rsidR="00CA3CAC" w:rsidRPr="00413E48" w:rsidRDefault="00CA3CAC" w:rsidP="00CA3C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7DF739" w14:textId="193C4B1B" w:rsidR="00CA3CAC" w:rsidRPr="00413E48" w:rsidRDefault="00CA3CAC" w:rsidP="00CA3CA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A3CAC" w:rsidRPr="00413E48" w14:paraId="4377F3B6" w14:textId="77777777" w:rsidTr="007769A3">
        <w:trPr>
          <w:cantSplit/>
          <w:trHeight w:val="164"/>
        </w:trPr>
        <w:tc>
          <w:tcPr>
            <w:tcW w:w="3780" w:type="dxa"/>
          </w:tcPr>
          <w:p w14:paraId="377D1B54" w14:textId="25ECDF36" w:rsidR="00CA3CAC" w:rsidRPr="00413E48" w:rsidRDefault="00CA3CAC" w:rsidP="00CA3CAC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ณ วันที่ 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E2B5A" w14:textId="0F8F4A48" w:rsidR="00CA3CAC" w:rsidRPr="00413E48" w:rsidRDefault="00CA3CAC" w:rsidP="00CA3CA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A21F143" w14:textId="77777777" w:rsidR="00CA3CAC" w:rsidRPr="00413E48" w:rsidRDefault="00CA3CAC" w:rsidP="00CA3C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181D1" w14:textId="3359C001" w:rsidR="00CA3CAC" w:rsidRPr="00413E48" w:rsidRDefault="00CA3CAC" w:rsidP="00CA3CA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20" w:type="dxa"/>
          </w:tcPr>
          <w:p w14:paraId="6D4DE6AC" w14:textId="77777777" w:rsidR="00CA3CAC" w:rsidRPr="00413E48" w:rsidRDefault="00CA3CAC" w:rsidP="00CA3C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733B7" w14:textId="4C15D574" w:rsidR="00CA3CAC" w:rsidRPr="00413E48" w:rsidRDefault="00CA3CAC" w:rsidP="00CA3CAC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3A7EE97" w14:textId="77777777" w:rsidR="00CA3CAC" w:rsidRPr="00413E48" w:rsidRDefault="00CA3CAC" w:rsidP="00CA3C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8DB09" w14:textId="6755A1D5" w:rsidR="00CA3CAC" w:rsidRPr="00413E48" w:rsidRDefault="00CA3CAC" w:rsidP="00CA3CA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CA3CAC" w:rsidRPr="00413E48" w14:paraId="465A63CF" w14:textId="77777777" w:rsidTr="007769A3">
        <w:trPr>
          <w:cantSplit/>
          <w:trHeight w:val="164"/>
        </w:trPr>
        <w:tc>
          <w:tcPr>
            <w:tcW w:w="3780" w:type="dxa"/>
          </w:tcPr>
          <w:p w14:paraId="6BCD684D" w14:textId="77777777" w:rsidR="00CA3CAC" w:rsidRPr="00413E48" w:rsidRDefault="00CA3CAC" w:rsidP="00CA3CAC">
            <w:pPr>
              <w:spacing w:line="240" w:lineRule="auto"/>
              <w:ind w:left="146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vAlign w:val="bottom"/>
          </w:tcPr>
          <w:p w14:paraId="42275459" w14:textId="77777777" w:rsidR="00CA3CAC" w:rsidRPr="00413E48" w:rsidRDefault="00CA3CAC" w:rsidP="00CA3CA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9DBB644" w14:textId="77777777" w:rsidR="00CA3CAC" w:rsidRPr="00413E48" w:rsidRDefault="00CA3CAC" w:rsidP="00CA3C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7CEC4A08" w14:textId="77777777" w:rsidR="00CA3CAC" w:rsidRPr="00413E48" w:rsidRDefault="00CA3CAC" w:rsidP="00CA3CA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</w:tcPr>
          <w:p w14:paraId="0FE11483" w14:textId="77777777" w:rsidR="00CA3CAC" w:rsidRPr="00413E48" w:rsidRDefault="00CA3CAC" w:rsidP="00CA3C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48DCA5F4" w14:textId="77777777" w:rsidR="00CA3CAC" w:rsidRPr="00413E48" w:rsidRDefault="00CA3CAC" w:rsidP="00CA3CAC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3D75C9A" w14:textId="77777777" w:rsidR="00CA3CAC" w:rsidRPr="00413E48" w:rsidRDefault="00CA3CAC" w:rsidP="00CA3C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8086D6B" w14:textId="77777777" w:rsidR="00CA3CAC" w:rsidRPr="00413E48" w:rsidRDefault="00CA3CAC" w:rsidP="00CA3CAC">
            <w:pPr>
              <w:pStyle w:val="acctfourfigures"/>
              <w:tabs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3CAC" w:rsidRPr="00413E48" w14:paraId="3231E0C2" w14:textId="77777777" w:rsidTr="007769A3">
        <w:trPr>
          <w:cantSplit/>
          <w:trHeight w:val="164"/>
        </w:trPr>
        <w:tc>
          <w:tcPr>
            <w:tcW w:w="3780" w:type="dxa"/>
          </w:tcPr>
          <w:p w14:paraId="14B3D00C" w14:textId="2031046A" w:rsidR="00CA3CAC" w:rsidRPr="00413E48" w:rsidRDefault="00CA3CAC" w:rsidP="00CA3CAC">
            <w:pPr>
              <w:spacing w:line="240" w:lineRule="auto"/>
              <w:ind w:left="14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514119A6" w14:textId="3A6F6A62" w:rsidR="00CA3CAC" w:rsidRPr="00413E48" w:rsidRDefault="008B7A98" w:rsidP="00CA3CA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CA3CAC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CA3CAC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80" w:type="dxa"/>
            <w:vAlign w:val="bottom"/>
          </w:tcPr>
          <w:p w14:paraId="4981E579" w14:textId="77777777" w:rsidR="00CA3CAC" w:rsidRPr="00413E48" w:rsidRDefault="00CA3CAC" w:rsidP="00CA3C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14:paraId="174D2994" w14:textId="406B0963" w:rsidR="00CA3CAC" w:rsidRPr="00413E48" w:rsidRDefault="008B7A98" w:rsidP="00CA3CA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CA3CAC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20" w:type="dxa"/>
          </w:tcPr>
          <w:p w14:paraId="0640C559" w14:textId="77777777" w:rsidR="00CA3CAC" w:rsidRPr="00413E48" w:rsidRDefault="00CA3CAC" w:rsidP="00CA3C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7DDF8BBE" w14:textId="604B2867" w:rsidR="00CA3CAC" w:rsidRPr="00413E48" w:rsidRDefault="008B7A98" w:rsidP="00CA3CAC">
            <w:pPr>
              <w:pStyle w:val="acctfourfigures"/>
              <w:tabs>
                <w:tab w:val="decimal" w:pos="446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063C80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002</w:t>
            </w:r>
          </w:p>
        </w:tc>
        <w:tc>
          <w:tcPr>
            <w:tcW w:w="180" w:type="dxa"/>
            <w:vAlign w:val="bottom"/>
          </w:tcPr>
          <w:p w14:paraId="040102DF" w14:textId="77777777" w:rsidR="00CA3CAC" w:rsidRPr="00413E48" w:rsidRDefault="00CA3CAC" w:rsidP="00CA3C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5D7C874" w14:textId="1741DCB4" w:rsidR="00CA3CAC" w:rsidRPr="00413E48" w:rsidRDefault="008B7A98" w:rsidP="00CA3CAC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CA3CAC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A3CAC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</w:tr>
    </w:tbl>
    <w:p w14:paraId="231B8F24" w14:textId="6D12911B" w:rsidR="001C0A58" w:rsidRPr="00413E48" w:rsidRDefault="001C0A58" w:rsidP="00F66F45">
      <w:pPr>
        <w:rPr>
          <w:rFonts w:ascii="Angsana New" w:hAnsi="Angsana New" w:cs="Angsana New"/>
          <w:sz w:val="30"/>
          <w:szCs w:val="30"/>
        </w:rPr>
      </w:pPr>
    </w:p>
    <w:p w14:paraId="7C55B4D0" w14:textId="7F068113" w:rsidR="00F66F45" w:rsidRPr="00413E48" w:rsidRDefault="00F66F45" w:rsidP="00F66F45">
      <w:pPr>
        <w:rPr>
          <w:rFonts w:asciiTheme="majorBidi" w:hAnsiTheme="majorBidi" w:cstheme="majorBidi"/>
          <w:sz w:val="30"/>
          <w:szCs w:val="30"/>
        </w:rPr>
      </w:pPr>
    </w:p>
    <w:p w14:paraId="3792BD4C" w14:textId="1374EF25" w:rsidR="00F66F45" w:rsidRPr="00413E48" w:rsidRDefault="00F66F45" w:rsidP="00F66F45">
      <w:pPr>
        <w:rPr>
          <w:rFonts w:asciiTheme="majorBidi" w:hAnsiTheme="majorBidi" w:cstheme="majorBidi"/>
          <w:sz w:val="30"/>
          <w:szCs w:val="30"/>
        </w:rPr>
      </w:pPr>
    </w:p>
    <w:p w14:paraId="08070C73" w14:textId="11755F7D" w:rsidR="00F66F45" w:rsidRPr="00413E48" w:rsidRDefault="00F66F45" w:rsidP="00F66F45">
      <w:pPr>
        <w:rPr>
          <w:rFonts w:asciiTheme="majorBidi" w:hAnsiTheme="majorBidi" w:cstheme="majorBidi"/>
          <w:sz w:val="30"/>
          <w:szCs w:val="30"/>
        </w:rPr>
      </w:pPr>
    </w:p>
    <w:p w14:paraId="5EDCEB5E" w14:textId="5C3E4E63" w:rsidR="00F66F45" w:rsidRPr="00413E48" w:rsidRDefault="00F66F45" w:rsidP="00F66F45">
      <w:pPr>
        <w:rPr>
          <w:rFonts w:asciiTheme="majorBidi" w:hAnsiTheme="majorBidi" w:cstheme="majorBidi"/>
          <w:sz w:val="30"/>
          <w:szCs w:val="30"/>
        </w:rPr>
      </w:pPr>
    </w:p>
    <w:p w14:paraId="5D52129D" w14:textId="30A10B65" w:rsidR="00F66F45" w:rsidRPr="00413E48" w:rsidRDefault="00F66F45" w:rsidP="00F66F45">
      <w:pPr>
        <w:rPr>
          <w:rFonts w:asciiTheme="majorBidi" w:hAnsiTheme="majorBidi" w:cstheme="majorBidi"/>
          <w:sz w:val="30"/>
          <w:szCs w:val="30"/>
        </w:rPr>
      </w:pPr>
    </w:p>
    <w:p w14:paraId="2D3EECEC" w14:textId="6213DB4B" w:rsidR="00F66F45" w:rsidRPr="00413E48" w:rsidRDefault="00F66F45" w:rsidP="00F66F45">
      <w:pPr>
        <w:rPr>
          <w:rFonts w:asciiTheme="majorBidi" w:hAnsiTheme="majorBidi" w:cstheme="majorBidi"/>
          <w:sz w:val="30"/>
          <w:szCs w:val="30"/>
        </w:rPr>
      </w:pPr>
    </w:p>
    <w:p w14:paraId="2ED0C9FA" w14:textId="1AE14DB8" w:rsidR="00F66F45" w:rsidRPr="00413E48" w:rsidRDefault="00F66F45" w:rsidP="00F66F45">
      <w:pPr>
        <w:rPr>
          <w:rFonts w:asciiTheme="majorBidi" w:hAnsiTheme="majorBidi" w:cstheme="majorBidi"/>
          <w:sz w:val="30"/>
          <w:szCs w:val="30"/>
        </w:rPr>
      </w:pPr>
    </w:p>
    <w:p w14:paraId="506F53C6" w14:textId="59EDBB27" w:rsidR="00F66F45" w:rsidRPr="00413E48" w:rsidRDefault="00F66F45" w:rsidP="00F66F45">
      <w:pPr>
        <w:rPr>
          <w:rFonts w:asciiTheme="majorBidi" w:hAnsiTheme="majorBidi" w:cstheme="majorBidi"/>
          <w:sz w:val="30"/>
          <w:szCs w:val="30"/>
        </w:rPr>
      </w:pPr>
    </w:p>
    <w:p w14:paraId="1031BA69" w14:textId="5EC90F8E" w:rsidR="00F66F45" w:rsidRPr="00413E48" w:rsidRDefault="00F66F45" w:rsidP="00F66F45">
      <w:pPr>
        <w:rPr>
          <w:rFonts w:asciiTheme="majorBidi" w:hAnsiTheme="majorBidi" w:cstheme="majorBidi"/>
          <w:sz w:val="30"/>
          <w:szCs w:val="30"/>
        </w:rPr>
      </w:pPr>
    </w:p>
    <w:p w14:paraId="234CDEE3" w14:textId="62864B37" w:rsidR="00804175" w:rsidRPr="00413E48" w:rsidRDefault="008B7A98" w:rsidP="001F58E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413E48">
        <w:rPr>
          <w:rFonts w:asciiTheme="majorBidi" w:hAnsiTheme="majorBidi" w:cstheme="majorBidi"/>
          <w:sz w:val="30"/>
          <w:szCs w:val="30"/>
          <w:u w:val="none"/>
        </w:rPr>
        <w:t>12</w:t>
      </w:r>
      <w:r w:rsidR="000961D5" w:rsidRPr="00413E48">
        <w:rPr>
          <w:rFonts w:asciiTheme="majorBidi" w:hAnsiTheme="majorBidi" w:cstheme="majorBidi"/>
          <w:sz w:val="30"/>
          <w:szCs w:val="30"/>
          <w:u w:val="none"/>
        </w:rPr>
        <w:tab/>
      </w:r>
      <w:r w:rsidR="00804175" w:rsidRPr="00413E48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570F710C" w14:textId="4273D434" w:rsidR="001B7B66" w:rsidRPr="00413E48" w:rsidRDefault="001B7B66" w:rsidP="003718C1">
      <w:pPr>
        <w:spacing w:line="240" w:lineRule="auto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89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93"/>
        <w:gridCol w:w="1710"/>
        <w:gridCol w:w="278"/>
        <w:gridCol w:w="1699"/>
      </w:tblGrid>
      <w:tr w:rsidR="002F22B4" w:rsidRPr="00413E48" w14:paraId="7A5897F6" w14:textId="77777777" w:rsidTr="007769A3">
        <w:tc>
          <w:tcPr>
            <w:tcW w:w="2947" w:type="pct"/>
            <w:vAlign w:val="bottom"/>
          </w:tcPr>
          <w:p w14:paraId="46350556" w14:textId="0B6B2CCE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8B7A98"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566</w:t>
            </w:r>
          </w:p>
        </w:tc>
        <w:tc>
          <w:tcPr>
            <w:tcW w:w="952" w:type="pct"/>
          </w:tcPr>
          <w:p w14:paraId="7B1A896F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4175552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4E30F724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4785FD70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F22B4" w:rsidRPr="00413E48" w14:paraId="5EAA6EE5" w14:textId="77777777" w:rsidTr="007769A3">
        <w:tc>
          <w:tcPr>
            <w:tcW w:w="2947" w:type="pct"/>
          </w:tcPr>
          <w:p w14:paraId="33CAB63F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53" w:type="pct"/>
            <w:gridSpan w:val="3"/>
          </w:tcPr>
          <w:p w14:paraId="02BE6EB9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22B4" w:rsidRPr="00413E48" w14:paraId="31249D17" w14:textId="77777777" w:rsidTr="007769A3">
        <w:tc>
          <w:tcPr>
            <w:tcW w:w="2947" w:type="pct"/>
          </w:tcPr>
          <w:p w14:paraId="4B6D302B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2" w:type="pct"/>
          </w:tcPr>
          <w:p w14:paraId="36DDBE75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73E06A5D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035D6627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2B4" w:rsidRPr="00413E48" w14:paraId="12996475" w14:textId="77777777" w:rsidTr="003413F7">
        <w:tc>
          <w:tcPr>
            <w:tcW w:w="2947" w:type="pct"/>
          </w:tcPr>
          <w:p w14:paraId="64AB5AAA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สัญญาที่ยังไม่ได้รับรู้สำหรับ</w:t>
            </w:r>
            <w:r w:rsidRPr="00413E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</w:tcPr>
          <w:p w14:paraId="1CC20766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5AA28D26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290DD461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2B4" w:rsidRPr="00413E48" w14:paraId="7AAFECCB" w14:textId="77777777" w:rsidTr="003413F7">
        <w:tc>
          <w:tcPr>
            <w:tcW w:w="2947" w:type="pct"/>
          </w:tcPr>
          <w:p w14:paraId="21AFA077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</w:tcPr>
          <w:p w14:paraId="69ABC567" w14:textId="18A496CA" w:rsidR="002F22B4" w:rsidRPr="00413E48" w:rsidRDefault="003413F7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6,684</w:t>
            </w:r>
          </w:p>
        </w:tc>
        <w:tc>
          <w:tcPr>
            <w:tcW w:w="155" w:type="pct"/>
          </w:tcPr>
          <w:p w14:paraId="7DC0E7E4" w14:textId="77777777" w:rsidR="002F22B4" w:rsidRPr="00413E48" w:rsidRDefault="002F22B4" w:rsidP="007769A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6C8D101C" w14:textId="5EB2C848" w:rsidR="002F22B4" w:rsidRPr="00413E48" w:rsidRDefault="008B7A98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13F7" w:rsidRPr="00413E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413F7" w:rsidRPr="00413E48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3413F7" w:rsidRPr="00413E48" w14:paraId="3230D748" w14:textId="77777777" w:rsidTr="003413F7">
        <w:tc>
          <w:tcPr>
            <w:tcW w:w="2947" w:type="pct"/>
          </w:tcPr>
          <w:p w14:paraId="7D72189E" w14:textId="5CF5F25C" w:rsidR="003413F7" w:rsidRPr="00413E48" w:rsidRDefault="003413F7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52" w:type="pct"/>
            <w:tcBorders>
              <w:left w:val="nil"/>
              <w:right w:val="nil"/>
            </w:tcBorders>
            <w:shd w:val="clear" w:color="auto" w:fill="auto"/>
          </w:tcPr>
          <w:p w14:paraId="1D275259" w14:textId="070D6FC6" w:rsidR="003413F7" w:rsidRPr="00413E48" w:rsidRDefault="008B7A98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13F7" w:rsidRPr="00413E48">
              <w:rPr>
                <w:rFonts w:asciiTheme="majorBidi" w:hAnsiTheme="majorBidi" w:cstheme="majorBidi"/>
                <w:sz w:val="30"/>
                <w:szCs w:val="30"/>
              </w:rPr>
              <w:t>,53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5" w:type="pct"/>
          </w:tcPr>
          <w:p w14:paraId="088ED802" w14:textId="77777777" w:rsidR="003413F7" w:rsidRPr="00413E48" w:rsidRDefault="003413F7" w:rsidP="007769A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6B0176A0" w14:textId="59DF057A" w:rsidR="003413F7" w:rsidRPr="00413E48" w:rsidRDefault="008B7A98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13F7" w:rsidRPr="00413E4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413F7" w:rsidRPr="00413E48" w14:paraId="21EB8BC7" w14:textId="77777777" w:rsidTr="003413F7">
        <w:tc>
          <w:tcPr>
            <w:tcW w:w="2947" w:type="pct"/>
          </w:tcPr>
          <w:p w14:paraId="2193199A" w14:textId="1DE236A8" w:rsidR="003413F7" w:rsidRPr="00413E48" w:rsidRDefault="003413F7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9E903" w14:textId="0B9DF47D" w:rsidR="003413F7" w:rsidRPr="00413E48" w:rsidRDefault="003413F7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3,9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5" w:type="pct"/>
          </w:tcPr>
          <w:p w14:paraId="657CD72D" w14:textId="77777777" w:rsidR="003413F7" w:rsidRPr="00413E48" w:rsidRDefault="003413F7" w:rsidP="007769A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</w:tcPr>
          <w:p w14:paraId="0157D74E" w14:textId="2D96CA2D" w:rsidR="003413F7" w:rsidRPr="00413E48" w:rsidRDefault="003413F7" w:rsidP="001C0A5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F22B4" w:rsidRPr="00413E48" w14:paraId="482E8A79" w14:textId="77777777" w:rsidTr="007769A3">
        <w:tc>
          <w:tcPr>
            <w:tcW w:w="2947" w:type="pct"/>
          </w:tcPr>
          <w:p w14:paraId="4A1C13DE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3309AF" w14:textId="67A9250D" w:rsidR="002F22B4" w:rsidRPr="00413E48" w:rsidRDefault="008B7A98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3413F7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413F7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5" w:type="pct"/>
          </w:tcPr>
          <w:p w14:paraId="6B0756D6" w14:textId="77777777" w:rsidR="002F22B4" w:rsidRPr="00413E48" w:rsidRDefault="002F22B4" w:rsidP="007769A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pct"/>
            <w:tcBorders>
              <w:top w:val="single" w:sz="4" w:space="0" w:color="auto"/>
              <w:bottom w:val="double" w:sz="4" w:space="0" w:color="auto"/>
            </w:tcBorders>
          </w:tcPr>
          <w:p w14:paraId="139B4EE6" w14:textId="09301393" w:rsidR="002F22B4" w:rsidRPr="00413E48" w:rsidRDefault="008B7A98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413F7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,44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2F22B4" w:rsidRPr="00413E48" w14:paraId="34F037B3" w14:textId="77777777" w:rsidTr="007769A3">
        <w:tc>
          <w:tcPr>
            <w:tcW w:w="2947" w:type="pct"/>
          </w:tcPr>
          <w:p w14:paraId="3C831149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52" w:type="pct"/>
          </w:tcPr>
          <w:p w14:paraId="0B3AE262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" w:type="pct"/>
          </w:tcPr>
          <w:p w14:paraId="6D0B7A4D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pct"/>
          </w:tcPr>
          <w:p w14:paraId="6C5FDEB8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22B4" w:rsidRPr="00413E48" w14:paraId="0B3DB82C" w14:textId="77777777" w:rsidTr="007769A3">
        <w:tc>
          <w:tcPr>
            <w:tcW w:w="2947" w:type="pct"/>
          </w:tcPr>
          <w:p w14:paraId="7E95956E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52" w:type="pct"/>
          </w:tcPr>
          <w:p w14:paraId="4B92A122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533C7F13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52E3E10E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2B4" w:rsidRPr="00413E48" w14:paraId="6EB65EDD" w14:textId="77777777" w:rsidTr="007769A3">
        <w:tc>
          <w:tcPr>
            <w:tcW w:w="2947" w:type="pct"/>
          </w:tcPr>
          <w:p w14:paraId="59CF1A8B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52" w:type="pct"/>
          </w:tcPr>
          <w:p w14:paraId="793A26ED" w14:textId="015EB8B5" w:rsidR="002F22B4" w:rsidRPr="00413E48" w:rsidRDefault="003413F7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5" w:type="pct"/>
          </w:tcPr>
          <w:p w14:paraId="46F44989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24B5D4ED" w14:textId="4D8A3E8A" w:rsidR="002F22B4" w:rsidRPr="00413E48" w:rsidRDefault="003413F7" w:rsidP="001C0A5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F22B4" w:rsidRPr="00413E48" w14:paraId="382C903C" w14:textId="77777777" w:rsidTr="007769A3">
        <w:tc>
          <w:tcPr>
            <w:tcW w:w="2947" w:type="pct"/>
          </w:tcPr>
          <w:p w14:paraId="65622B29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52" w:type="pct"/>
          </w:tcPr>
          <w:p w14:paraId="021EACE0" w14:textId="24FBAE90" w:rsidR="002F22B4" w:rsidRPr="00413E48" w:rsidRDefault="003413F7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7,45</w:t>
            </w:r>
            <w:r w:rsidR="001C0A58" w:rsidRPr="00413E4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5" w:type="pct"/>
          </w:tcPr>
          <w:p w14:paraId="6DDAACD8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</w:tcPr>
          <w:p w14:paraId="7925BF65" w14:textId="4C8273F9" w:rsidR="002F22B4" w:rsidRPr="00413E48" w:rsidRDefault="003413F7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</w:tr>
      <w:tr w:rsidR="001C0A58" w:rsidRPr="00413E48" w14:paraId="454EFE77" w14:textId="77777777" w:rsidTr="007769A3">
        <w:tc>
          <w:tcPr>
            <w:tcW w:w="2947" w:type="pct"/>
          </w:tcPr>
          <w:p w14:paraId="20A62218" w14:textId="77777777" w:rsidR="001C0A58" w:rsidRPr="00413E48" w:rsidRDefault="001C0A58" w:rsidP="001C0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2076B376" w14:textId="01510A55" w:rsidR="001C0A58" w:rsidRPr="00413E48" w:rsidRDefault="001C0A58" w:rsidP="001C0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7A98" w:rsidRPr="00413E48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413E48">
              <w:rPr>
                <w:rFonts w:asciiTheme="majorBidi" w:hAnsiTheme="majorBidi" w:cstheme="majorBidi"/>
                <w:sz w:val="30"/>
                <w:szCs w:val="30"/>
              </w:rPr>
              <w:t>,758</w:t>
            </w:r>
          </w:p>
        </w:tc>
        <w:tc>
          <w:tcPr>
            <w:tcW w:w="155" w:type="pct"/>
          </w:tcPr>
          <w:p w14:paraId="04CF66F3" w14:textId="77777777" w:rsidR="001C0A58" w:rsidRPr="00413E48" w:rsidRDefault="001C0A58" w:rsidP="001C0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</w:tcPr>
          <w:p w14:paraId="23AD2AC8" w14:textId="0EEE5B54" w:rsidR="001C0A58" w:rsidRPr="00413E48" w:rsidRDefault="001C0A58" w:rsidP="001C0A5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3E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F22B4" w:rsidRPr="00413E48" w14:paraId="25F2D462" w14:textId="77777777" w:rsidTr="007769A3">
        <w:tc>
          <w:tcPr>
            <w:tcW w:w="2947" w:type="pct"/>
          </w:tcPr>
          <w:p w14:paraId="028503D6" w14:textId="77777777" w:rsidR="002F22B4" w:rsidRPr="00413E48" w:rsidRDefault="002F22B4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0CBBC" w14:textId="73E0FE89" w:rsidR="002F22B4" w:rsidRPr="00413E48" w:rsidRDefault="003413F7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 w:rsidR="007035E3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 w:rsidR="001C0A5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7035E3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 w:rsidR="008B7A98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7035E3" w:rsidRPr="00413E4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55" w:type="pct"/>
            <w:vAlign w:val="bottom"/>
          </w:tcPr>
          <w:p w14:paraId="07C4BE79" w14:textId="77777777" w:rsidR="002F22B4" w:rsidRPr="00413E48" w:rsidRDefault="002F22B4" w:rsidP="007769A3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46" w:type="pct"/>
            <w:tcBorders>
              <w:top w:val="single" w:sz="4" w:space="0" w:color="auto"/>
              <w:bottom w:val="double" w:sz="4" w:space="0" w:color="auto"/>
            </w:tcBorders>
          </w:tcPr>
          <w:p w14:paraId="21CBE3E7" w14:textId="5CD29F84" w:rsidR="002F22B4" w:rsidRPr="00413E48" w:rsidRDefault="003413F7" w:rsidP="0077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</w:tr>
    </w:tbl>
    <w:p w14:paraId="3CB296A5" w14:textId="77777777" w:rsidR="00173734" w:rsidRPr="00413E48" w:rsidRDefault="00173734" w:rsidP="00BB71F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0373AD" w14:textId="05F894F4" w:rsidR="00D0378A" w:rsidRPr="00413E48" w:rsidRDefault="008B7A98" w:rsidP="001F58E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413E48">
        <w:rPr>
          <w:rFonts w:asciiTheme="majorBidi" w:hAnsiTheme="majorBidi" w:cstheme="majorBidi"/>
          <w:sz w:val="30"/>
          <w:szCs w:val="30"/>
          <w:u w:val="none"/>
        </w:rPr>
        <w:t>1</w:t>
      </w:r>
      <w:r w:rsidR="007F4949" w:rsidRPr="00413E48">
        <w:rPr>
          <w:rFonts w:asciiTheme="majorBidi" w:hAnsiTheme="majorBidi" w:cstheme="majorBidi"/>
          <w:sz w:val="30"/>
          <w:szCs w:val="30"/>
          <w:u w:val="none"/>
        </w:rPr>
        <w:t>3</w:t>
      </w:r>
      <w:r w:rsidR="008431DC" w:rsidRPr="00413E48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8431DC" w:rsidRPr="00413E48">
        <w:rPr>
          <w:rFonts w:asciiTheme="majorBidi" w:hAnsiTheme="majorBidi" w:cstheme="majorBidi" w:hint="cs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46BF6741" w14:textId="7EF66C2E" w:rsidR="00F82AE6" w:rsidRPr="00413E48" w:rsidRDefault="00F82AE6" w:rsidP="00371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lang w:val="th-TH"/>
        </w:rPr>
      </w:pPr>
    </w:p>
    <w:p w14:paraId="73DA0254" w14:textId="77777777" w:rsidR="00E30671" w:rsidRPr="00413E48" w:rsidRDefault="00E30671" w:rsidP="00E30671">
      <w:pPr>
        <w:ind w:left="540"/>
        <w:jc w:val="thaiDistribute"/>
        <w:rPr>
          <w:rFonts w:ascii="Angsana New" w:hAnsi="Angsana New" w:cs="Angsana New"/>
          <w:b/>
          <w:bCs/>
          <w:i/>
          <w:iCs/>
          <w:spacing w:val="-6"/>
          <w:sz w:val="30"/>
          <w:szCs w:val="30"/>
        </w:rPr>
      </w:pPr>
      <w:r w:rsidRPr="00413E48">
        <w:rPr>
          <w:rFonts w:ascii="Angsana New" w:hAnsi="Angsana New" w:cs="Angsana New"/>
          <w:b/>
          <w:bCs/>
          <w:i/>
          <w:iCs/>
          <w:spacing w:val="-6"/>
          <w:sz w:val="30"/>
          <w:szCs w:val="30"/>
          <w:cs/>
        </w:rPr>
        <w:t>การเสนอขายหุ้นสามัญของบริษัทต่อประชาชนทั่วไปเป็นครั้งแรก</w:t>
      </w:r>
    </w:p>
    <w:p w14:paraId="0D983CDE" w14:textId="77777777" w:rsidR="00E30671" w:rsidRPr="00413E48" w:rsidRDefault="00E30671" w:rsidP="00E30671">
      <w:pPr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28140719" w14:textId="0BC52C27" w:rsidR="00570491" w:rsidRPr="00E30671" w:rsidRDefault="00E30671" w:rsidP="00E30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13E48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413E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Pr="00413E48">
        <w:rPr>
          <w:rFonts w:asciiTheme="majorBidi" w:hAnsiTheme="majorBidi" w:cstheme="majorBidi"/>
          <w:sz w:val="30"/>
          <w:szCs w:val="30"/>
        </w:rPr>
        <w:t>566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บริษัทได้เสนอขายหุ้นสามัญแก่ประชาชนทั่วไปเป็นครั้งแรกจำนวน 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Pr="00413E48">
        <w:rPr>
          <w:rFonts w:asciiTheme="majorBidi" w:hAnsiTheme="majorBidi" w:cstheme="majorBidi"/>
          <w:sz w:val="30"/>
          <w:szCs w:val="30"/>
        </w:rPr>
        <w:t>8</w:t>
      </w:r>
      <w:r w:rsidR="008B7A98" w:rsidRPr="00413E48">
        <w:rPr>
          <w:rFonts w:asciiTheme="majorBidi" w:hAnsiTheme="majorBidi" w:cstheme="majorBidi"/>
          <w:sz w:val="30"/>
          <w:szCs w:val="30"/>
        </w:rPr>
        <w:t>0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โดยเสนอขายในราคาหุ้นละ </w:t>
      </w:r>
      <w:r w:rsidRPr="00413E48">
        <w:rPr>
          <w:rFonts w:asciiTheme="majorBidi" w:hAnsiTheme="majorBidi" w:cstheme="majorBidi"/>
          <w:sz w:val="30"/>
          <w:szCs w:val="30"/>
        </w:rPr>
        <w:t>7.95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 xml:space="preserve"> บาท บริษัทได้รับเงินจากการขายหุ้นสามัญที่ออกใหม่เป็นจำนวนเงินรวม 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Pr="00413E48">
        <w:rPr>
          <w:rFonts w:asciiTheme="majorBidi" w:hAnsiTheme="majorBidi" w:cstheme="majorBidi"/>
          <w:sz w:val="30"/>
          <w:szCs w:val="30"/>
        </w:rPr>
        <w:t>,</w:t>
      </w:r>
      <w:r w:rsidR="008B7A98" w:rsidRPr="00413E48">
        <w:rPr>
          <w:rFonts w:asciiTheme="majorBidi" w:hAnsiTheme="majorBidi" w:cstheme="majorBidi"/>
          <w:sz w:val="30"/>
          <w:szCs w:val="30"/>
        </w:rPr>
        <w:t>22</w:t>
      </w:r>
      <w:r w:rsidRPr="00413E48">
        <w:rPr>
          <w:rFonts w:asciiTheme="majorBidi" w:hAnsiTheme="majorBidi" w:cstheme="majorBidi"/>
          <w:sz w:val="30"/>
          <w:szCs w:val="30"/>
        </w:rPr>
        <w:t>6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 xml:space="preserve"> ล้านบาท ทั้งนี้บริษัทได้จดทะเบียนเพิ่มทุนที่ชำระแล้วกับกระทรวงพาณิชย์เมื่อวันที่ </w:t>
      </w:r>
      <w:r w:rsidR="008B7A98" w:rsidRPr="00413E48">
        <w:rPr>
          <w:rFonts w:asciiTheme="majorBidi" w:hAnsiTheme="majorBidi" w:cstheme="majorBidi"/>
          <w:sz w:val="30"/>
          <w:szCs w:val="30"/>
        </w:rPr>
        <w:t>21</w:t>
      </w:r>
      <w:r w:rsidRPr="00413E48">
        <w:rPr>
          <w:rFonts w:asciiTheme="majorBidi" w:hAnsiTheme="majorBidi" w:cstheme="majorBidi"/>
          <w:sz w:val="30"/>
          <w:szCs w:val="30"/>
        </w:rPr>
        <w:t xml:space="preserve"> 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413E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Pr="00413E48">
        <w:rPr>
          <w:rFonts w:asciiTheme="majorBidi" w:hAnsiTheme="majorBidi" w:cstheme="majorBidi"/>
          <w:sz w:val="30"/>
          <w:szCs w:val="30"/>
        </w:rPr>
        <w:t>566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 xml:space="preserve"> และหุ้นของบริษัทเริ่มการซื้อขายในตลาดหลักทรัพย์ในวันที่ 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Pr="00413E48">
        <w:rPr>
          <w:rFonts w:asciiTheme="majorBidi" w:hAnsiTheme="majorBidi" w:cstheme="majorBidi"/>
          <w:sz w:val="30"/>
          <w:szCs w:val="30"/>
        </w:rPr>
        <w:t>6</w:t>
      </w:r>
      <w:r w:rsidRPr="00413E48">
        <w:rPr>
          <w:rFonts w:asciiTheme="majorBidi" w:hAnsiTheme="majorBidi" w:cstheme="majorBidi" w:hint="cs"/>
          <w:sz w:val="30"/>
          <w:szCs w:val="30"/>
          <w:cs/>
        </w:rPr>
        <w:t xml:space="preserve"> เมษายน</w:t>
      </w:r>
      <w:r w:rsidRPr="00413E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7A98" w:rsidRPr="00413E48">
        <w:rPr>
          <w:rFonts w:asciiTheme="majorBidi" w:hAnsiTheme="majorBidi" w:cstheme="majorBidi"/>
          <w:sz w:val="30"/>
          <w:szCs w:val="30"/>
        </w:rPr>
        <w:t>2</w:t>
      </w:r>
      <w:r w:rsidRPr="00413E48">
        <w:rPr>
          <w:rFonts w:asciiTheme="majorBidi" w:hAnsiTheme="majorBidi" w:cstheme="majorBidi"/>
          <w:sz w:val="30"/>
          <w:szCs w:val="30"/>
        </w:rPr>
        <w:t>566</w:t>
      </w:r>
    </w:p>
    <w:sectPr w:rsidR="00570491" w:rsidRPr="00E30671" w:rsidSect="005670FC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89D59" w14:textId="77777777" w:rsidR="00A66C0D" w:rsidRDefault="00A66C0D">
      <w:r>
        <w:separator/>
      </w:r>
    </w:p>
  </w:endnote>
  <w:endnote w:type="continuationSeparator" w:id="0">
    <w:p w14:paraId="3826C346" w14:textId="77777777" w:rsidR="00A66C0D" w:rsidRDefault="00A66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364" w14:textId="1949C76D" w:rsidR="00667982" w:rsidRDefault="00667982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B0099A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F73EB" w14:textId="5E08BAB5" w:rsidR="00E21939" w:rsidRPr="00020AE2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20AE2">
      <w:rPr>
        <w:rFonts w:ascii="Angsana New" w:hAnsi="Angsana New" w:cs="Angsana New"/>
        <w:sz w:val="30"/>
        <w:szCs w:val="30"/>
      </w:rPr>
      <w:fldChar w:fldCharType="begin"/>
    </w:r>
    <w:r w:rsidRPr="00020AE2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20AE2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</w:t>
    </w:r>
    <w:r w:rsidR="00B0099A">
      <w:rPr>
        <w:rFonts w:ascii="Angsana New" w:hAnsi="Angsana New" w:cs="Angsana New"/>
        <w:noProof/>
        <w:sz w:val="30"/>
        <w:szCs w:val="30"/>
      </w:rPr>
      <w:t>9</w:t>
    </w:r>
    <w:r w:rsidRPr="00020AE2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3D739" w14:textId="461F3576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B0099A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4764" w14:textId="2945BEB1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686AD2">
      <w:rPr>
        <w:rFonts w:ascii="Angsana New" w:hAnsi="Angsana New"/>
        <w:noProof/>
        <w:sz w:val="30"/>
        <w:szCs w:val="30"/>
        <w:lang w:val="fr-FR"/>
      </w:rPr>
      <w:t>MGCt3-Q1'23-set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9C11FA" w:rsidRPr="009C11FA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DBDD7" w14:textId="77777777" w:rsidR="00A66C0D" w:rsidRDefault="00A66C0D">
      <w:r>
        <w:separator/>
      </w:r>
    </w:p>
  </w:footnote>
  <w:footnote w:type="continuationSeparator" w:id="0">
    <w:p w14:paraId="0F501274" w14:textId="77777777" w:rsidR="00A66C0D" w:rsidRDefault="00A66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6DE32" w14:textId="46BC930C" w:rsidR="00EA73E8" w:rsidRPr="00FA7747" w:rsidRDefault="00EA73E8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="00DE5546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</w:t>
    </w:r>
  </w:p>
  <w:p w14:paraId="3DF7087E" w14:textId="77777777" w:rsidR="00EA73E8" w:rsidRPr="00FA7747" w:rsidRDefault="00EA73E8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90DAC01" w14:textId="36D396A7" w:rsidR="00EA73E8" w:rsidRPr="00451B1B" w:rsidRDefault="00EA73E8" w:rsidP="00EA73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sz w:val="32"/>
        <w:szCs w:val="32"/>
      </w:rPr>
    </w:pPr>
    <w:r w:rsidRPr="00940DC7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940DC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38068C">
      <w:rPr>
        <w:rFonts w:ascii="Angsana New" w:hAnsi="Angsana New" w:cs="Angsana New"/>
        <w:b/>
        <w:bCs/>
        <w:sz w:val="32"/>
        <w:szCs w:val="32"/>
      </w:rPr>
      <w:t>3</w:t>
    </w:r>
    <w:r w:rsidR="00B20795">
      <w:rPr>
        <w:rFonts w:ascii="Angsana New" w:hAnsi="Angsana New" w:cs="Angsana New"/>
        <w:b/>
        <w:bCs/>
        <w:sz w:val="32"/>
        <w:szCs w:val="32"/>
      </w:rPr>
      <w:t xml:space="preserve">1 </w:t>
    </w:r>
    <w:r w:rsidR="00B20795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9C11FA" w:rsidRPr="009C11FA">
      <w:rPr>
        <w:rFonts w:ascii="Angsana New" w:hAnsi="Angsana New" w:cs="Angsana New"/>
        <w:b/>
        <w:bCs/>
        <w:sz w:val="32"/>
        <w:szCs w:val="32"/>
      </w:rPr>
      <w:t>256</w:t>
    </w:r>
    <w:r w:rsidR="00B20795">
      <w:rPr>
        <w:rFonts w:ascii="Angsana New" w:hAnsi="Angsana New" w:cs="Angsana New"/>
        <w:b/>
        <w:bCs/>
        <w:sz w:val="32"/>
        <w:szCs w:val="32"/>
      </w:rPr>
      <w:t>6</w:t>
    </w:r>
    <w:r w:rsidRPr="00940DC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40DC7">
      <w:rPr>
        <w:rFonts w:ascii="Angsana New" w:hAnsi="Angsana New" w:cs="Angsana New"/>
        <w:b/>
        <w:bCs/>
        <w:sz w:val="32"/>
        <w:szCs w:val="32"/>
      </w:rPr>
      <w:t>(</w:t>
    </w:r>
    <w:r w:rsidRPr="00940DC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40DC7">
      <w:rPr>
        <w:rFonts w:ascii="Angsana New" w:hAnsi="Angsana New" w:cs="Angsana New"/>
        <w:b/>
        <w:bCs/>
        <w:sz w:val="32"/>
        <w:szCs w:val="32"/>
      </w:rPr>
      <w:t>)</w:t>
    </w:r>
    <w:r>
      <w:rPr>
        <w:rFonts w:ascii="Angsana New" w:hAnsi="Angsana New" w:cs="Angsana New"/>
        <w:bCs/>
        <w:sz w:val="32"/>
        <w:szCs w:val="32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6A0A7" w14:textId="16719D1D" w:rsidR="00E21939" w:rsidRPr="00FA7747" w:rsidRDefault="00E2193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="0015076F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</w:t>
    </w:r>
  </w:p>
  <w:p w14:paraId="6DFE20E9" w14:textId="77777777" w:rsidR="00E21939" w:rsidRPr="00FA7747" w:rsidRDefault="00E21939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9418501" w14:textId="3E4B558F" w:rsidR="00E21939" w:rsidRDefault="008F5ED7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40DC7">
      <w:rPr>
        <w:rFonts w:ascii="Angsana New" w:hAnsi="Angsana New" w:cs="Angsana New"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Cs/>
        <w:sz w:val="32"/>
        <w:szCs w:val="32"/>
        <w:cs/>
      </w:rPr>
      <w:t>สามเดือน</w:t>
    </w:r>
    <w:r w:rsidRPr="00940DC7"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Cs/>
        <w:sz w:val="32"/>
        <w:szCs w:val="32"/>
      </w:rPr>
      <w:t>3</w:t>
    </w:r>
    <w:r w:rsidRPr="00E64C06">
      <w:rPr>
        <w:rFonts w:ascii="Angsana New" w:hAnsi="Angsana New" w:cs="Angsana New"/>
        <w:sz w:val="32"/>
        <w:szCs w:val="32"/>
      </w:rPr>
      <w:t>1</w:t>
    </w:r>
    <w:r>
      <w:rPr>
        <w:rFonts w:ascii="Angsana New" w:hAnsi="Angsana New" w:cs="Angsana New"/>
        <w:b w:val="0"/>
        <w:bCs/>
        <w:sz w:val="32"/>
        <w:szCs w:val="32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</w:rPr>
      <w:t xml:space="preserve">มีนาคม </w:t>
    </w:r>
    <w:r w:rsidRPr="009C11FA">
      <w:rPr>
        <w:rFonts w:ascii="Angsana New" w:hAnsi="Angsana New" w:cs="Angsana New"/>
        <w:bCs/>
        <w:sz w:val="32"/>
        <w:szCs w:val="32"/>
      </w:rPr>
      <w:t>256</w:t>
    </w:r>
    <w:r w:rsidRPr="00E64C06">
      <w:rPr>
        <w:rFonts w:ascii="Angsana New" w:hAnsi="Angsana New" w:cs="Angsana New"/>
        <w:sz w:val="32"/>
        <w:szCs w:val="32"/>
      </w:rPr>
      <w:t>6</w:t>
    </w:r>
    <w:r w:rsidRPr="00940DC7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Pr="00940DC7">
      <w:rPr>
        <w:rFonts w:ascii="Angsana New" w:hAnsi="Angsana New" w:cs="Angsana New"/>
        <w:bCs/>
        <w:sz w:val="32"/>
        <w:szCs w:val="32"/>
      </w:rPr>
      <w:t>(</w:t>
    </w:r>
    <w:r w:rsidRPr="00940DC7">
      <w:rPr>
        <w:rFonts w:ascii="Angsana New" w:hAnsi="Angsana New" w:cs="Angsana New"/>
        <w:bCs/>
        <w:sz w:val="32"/>
        <w:szCs w:val="32"/>
        <w:cs/>
      </w:rPr>
      <w:t>ไม่ได้ตรวจสอบ</w:t>
    </w:r>
    <w:r w:rsidRPr="00940DC7">
      <w:rPr>
        <w:rFonts w:ascii="Angsana New" w:hAnsi="Angsana New" w:cs="Angsana New"/>
        <w:bCs/>
        <w:sz w:val="32"/>
        <w:szCs w:val="32"/>
      </w:rPr>
      <w:t>)</w:t>
    </w:r>
  </w:p>
  <w:p w14:paraId="719842AA" w14:textId="77777777" w:rsidR="00E21939" w:rsidRPr="00E4443A" w:rsidRDefault="00E21939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5E23D12C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7C4CA" w14:textId="6946F2D0" w:rsidR="00E21939" w:rsidRPr="00FA7747" w:rsidRDefault="00E21939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05"/>
      <w:rPr>
        <w:rFonts w:ascii="Angsana New" w:hAnsi="Angsana New" w:cs="Angsana New"/>
        <w:b/>
        <w:bCs/>
        <w:cs/>
      </w:rPr>
    </w:pPr>
    <w:r w:rsidRPr="0039413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มิลเลนเนียม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กรุ๊ป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เอเชีย</w:t>
    </w:r>
    <w:r w:rsidRPr="0039413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9413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="0015076F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</w:t>
    </w:r>
  </w:p>
  <w:p w14:paraId="1D456DD3" w14:textId="77777777" w:rsidR="00E21939" w:rsidRPr="00FA7747" w:rsidRDefault="00E21939" w:rsidP="004137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B92F579" w14:textId="7BC564F2" w:rsidR="00E21939" w:rsidRDefault="008F5ED7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40DC7">
      <w:rPr>
        <w:rFonts w:ascii="Angsana New" w:hAnsi="Angsana New" w:cs="Angsana New"/>
        <w:bCs/>
        <w:sz w:val="32"/>
        <w:szCs w:val="32"/>
        <w:cs/>
      </w:rPr>
      <w:t>สำหรับงวด</w:t>
    </w:r>
    <w:r w:rsidRPr="00940DC7">
      <w:rPr>
        <w:rFonts w:ascii="Angsana New" w:hAnsi="Angsana New" w:cs="Angsana New" w:hint="cs"/>
        <w:bCs/>
        <w:sz w:val="32"/>
        <w:szCs w:val="32"/>
        <w:cs/>
      </w:rPr>
      <w:t>สามเดือน</w:t>
    </w:r>
    <w:r w:rsidRPr="00940DC7"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Cs/>
        <w:sz w:val="32"/>
        <w:szCs w:val="32"/>
      </w:rPr>
      <w:t>3</w:t>
    </w:r>
    <w:r w:rsidRPr="00E64C06">
      <w:rPr>
        <w:rFonts w:ascii="Angsana New" w:hAnsi="Angsana New" w:cs="Angsana New"/>
        <w:sz w:val="32"/>
        <w:szCs w:val="32"/>
      </w:rPr>
      <w:t>1</w:t>
    </w:r>
    <w:r>
      <w:rPr>
        <w:rFonts w:ascii="Angsana New" w:hAnsi="Angsana New" w:cs="Angsana New"/>
        <w:b w:val="0"/>
        <w:bCs/>
        <w:sz w:val="32"/>
        <w:szCs w:val="32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</w:rPr>
      <w:t xml:space="preserve">มีนาคม </w:t>
    </w:r>
    <w:r w:rsidRPr="009C11FA">
      <w:rPr>
        <w:rFonts w:ascii="Angsana New" w:hAnsi="Angsana New" w:cs="Angsana New"/>
        <w:bCs/>
        <w:sz w:val="32"/>
        <w:szCs w:val="32"/>
      </w:rPr>
      <w:t>256</w:t>
    </w:r>
    <w:r w:rsidRPr="00E64C06">
      <w:rPr>
        <w:rFonts w:ascii="Angsana New" w:hAnsi="Angsana New" w:cs="Angsana New"/>
        <w:sz w:val="32"/>
        <w:szCs w:val="32"/>
      </w:rPr>
      <w:t>6</w:t>
    </w:r>
    <w:r w:rsidRPr="00940DC7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Pr="00940DC7">
      <w:rPr>
        <w:rFonts w:ascii="Angsana New" w:hAnsi="Angsana New" w:cs="Angsana New"/>
        <w:bCs/>
        <w:sz w:val="32"/>
        <w:szCs w:val="32"/>
      </w:rPr>
      <w:t>(</w:t>
    </w:r>
    <w:r w:rsidRPr="00940DC7">
      <w:rPr>
        <w:rFonts w:ascii="Angsana New" w:hAnsi="Angsana New" w:cs="Angsana New"/>
        <w:bCs/>
        <w:sz w:val="32"/>
        <w:szCs w:val="32"/>
        <w:cs/>
      </w:rPr>
      <w:t>ไม่ได้ตรวจสอบ</w:t>
    </w:r>
    <w:r w:rsidRPr="00940DC7">
      <w:rPr>
        <w:rFonts w:ascii="Angsana New" w:hAnsi="Angsana New" w:cs="Angsana New"/>
        <w:bCs/>
        <w:sz w:val="32"/>
        <w:szCs w:val="32"/>
      </w:rPr>
      <w:t>)</w:t>
    </w:r>
  </w:p>
  <w:p w14:paraId="1FDFD0D1" w14:textId="77777777" w:rsidR="00E21939" w:rsidRPr="00410770" w:rsidRDefault="00E2193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298000A"/>
    <w:multiLevelType w:val="hybridMultilevel"/>
    <w:tmpl w:val="11DC8CEC"/>
    <w:lvl w:ilvl="0" w:tplc="0756B8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B5C330B"/>
    <w:multiLevelType w:val="hybridMultilevel"/>
    <w:tmpl w:val="BEC6488C"/>
    <w:lvl w:ilvl="0" w:tplc="2460017E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" w15:restartNumberingAfterBreak="0">
    <w:nsid w:val="30321D2D"/>
    <w:multiLevelType w:val="hybridMultilevel"/>
    <w:tmpl w:val="7A7417F4"/>
    <w:lvl w:ilvl="0" w:tplc="7B1080A4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B1B1E"/>
    <w:multiLevelType w:val="hybridMultilevel"/>
    <w:tmpl w:val="08260DA0"/>
    <w:lvl w:ilvl="0" w:tplc="F0E642CC">
      <w:start w:val="6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6" w15:restartNumberingAfterBreak="0">
    <w:nsid w:val="42863DD9"/>
    <w:multiLevelType w:val="multilevel"/>
    <w:tmpl w:val="EDAA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34C69E8"/>
    <w:multiLevelType w:val="hybridMultilevel"/>
    <w:tmpl w:val="7782555C"/>
    <w:lvl w:ilvl="0" w:tplc="6678626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1273F9"/>
    <w:multiLevelType w:val="hybridMultilevel"/>
    <w:tmpl w:val="82241D30"/>
    <w:lvl w:ilvl="0" w:tplc="9C06348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01E"/>
    <w:multiLevelType w:val="multilevel"/>
    <w:tmpl w:val="C234C96C"/>
    <w:lvl w:ilvl="0">
      <w:start w:val="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lang w:val="en-GB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51114EB2"/>
    <w:multiLevelType w:val="hybridMultilevel"/>
    <w:tmpl w:val="8F505304"/>
    <w:lvl w:ilvl="0" w:tplc="F946AD80">
      <w:start w:val="1"/>
      <w:numFmt w:val="thaiLetters"/>
      <w:lvlText w:val="%1)"/>
      <w:lvlJc w:val="left"/>
      <w:pPr>
        <w:ind w:left="878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2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B4256D"/>
    <w:multiLevelType w:val="hybridMultilevel"/>
    <w:tmpl w:val="24924822"/>
    <w:lvl w:ilvl="0" w:tplc="81D66DB8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319FA"/>
    <w:multiLevelType w:val="hybridMultilevel"/>
    <w:tmpl w:val="AC443AB2"/>
    <w:lvl w:ilvl="0" w:tplc="BB2028F6">
      <w:start w:val="1"/>
      <w:numFmt w:val="bullet"/>
      <w:lvlText w:val="-"/>
      <w:lvlJc w:val="left"/>
      <w:pPr>
        <w:ind w:left="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EB6C3F"/>
    <w:multiLevelType w:val="multilevel"/>
    <w:tmpl w:val="D1C0626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03618974">
    <w:abstractNumId w:val="0"/>
  </w:num>
  <w:num w:numId="2" w16cid:durableId="170072937">
    <w:abstractNumId w:val="17"/>
  </w:num>
  <w:num w:numId="3" w16cid:durableId="2053841000">
    <w:abstractNumId w:val="10"/>
  </w:num>
  <w:num w:numId="4" w16cid:durableId="42290708">
    <w:abstractNumId w:val="14"/>
  </w:num>
  <w:num w:numId="5" w16cid:durableId="497430656">
    <w:abstractNumId w:val="18"/>
  </w:num>
  <w:num w:numId="6" w16cid:durableId="559445001">
    <w:abstractNumId w:val="16"/>
  </w:num>
  <w:num w:numId="7" w16cid:durableId="200900415">
    <w:abstractNumId w:val="12"/>
  </w:num>
  <w:num w:numId="8" w16cid:durableId="274681282">
    <w:abstractNumId w:val="2"/>
  </w:num>
  <w:num w:numId="9" w16cid:durableId="1737508895">
    <w:abstractNumId w:val="3"/>
  </w:num>
  <w:num w:numId="10" w16cid:durableId="483742830">
    <w:abstractNumId w:val="7"/>
  </w:num>
  <w:num w:numId="11" w16cid:durableId="1045526132">
    <w:abstractNumId w:val="15"/>
  </w:num>
  <w:num w:numId="12" w16cid:durableId="940406654">
    <w:abstractNumId w:val="8"/>
  </w:num>
  <w:num w:numId="13" w16cid:durableId="1307513829">
    <w:abstractNumId w:val="13"/>
  </w:num>
  <w:num w:numId="14" w16cid:durableId="638997510">
    <w:abstractNumId w:val="1"/>
  </w:num>
  <w:num w:numId="15" w16cid:durableId="2100826813">
    <w:abstractNumId w:val="6"/>
  </w:num>
  <w:num w:numId="16" w16cid:durableId="159208082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8481762">
    <w:abstractNumId w:val="0"/>
  </w:num>
  <w:num w:numId="18" w16cid:durableId="818038946">
    <w:abstractNumId w:val="0"/>
  </w:num>
  <w:num w:numId="19" w16cid:durableId="43454583">
    <w:abstractNumId w:val="0"/>
  </w:num>
  <w:num w:numId="20" w16cid:durableId="1327512261">
    <w:abstractNumId w:val="0"/>
  </w:num>
  <w:num w:numId="21" w16cid:durableId="1259099084">
    <w:abstractNumId w:val="0"/>
  </w:num>
  <w:num w:numId="22" w16cid:durableId="846795748">
    <w:abstractNumId w:val="0"/>
  </w:num>
  <w:num w:numId="23" w16cid:durableId="1404179495">
    <w:abstractNumId w:val="0"/>
  </w:num>
  <w:num w:numId="24" w16cid:durableId="1710447044">
    <w:abstractNumId w:val="0"/>
  </w:num>
  <w:num w:numId="25" w16cid:durableId="1544172524">
    <w:abstractNumId w:val="0"/>
  </w:num>
  <w:num w:numId="26" w16cid:durableId="885337086">
    <w:abstractNumId w:val="0"/>
  </w:num>
  <w:num w:numId="27" w16cid:durableId="14697983">
    <w:abstractNumId w:val="4"/>
  </w:num>
  <w:num w:numId="28" w16cid:durableId="1447580861">
    <w:abstractNumId w:val="11"/>
  </w:num>
  <w:num w:numId="29" w16cid:durableId="8806350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619"/>
    <w:rsid w:val="0000101C"/>
    <w:rsid w:val="00001534"/>
    <w:rsid w:val="0000187C"/>
    <w:rsid w:val="00001894"/>
    <w:rsid w:val="00001A35"/>
    <w:rsid w:val="00001BEF"/>
    <w:rsid w:val="00001CD6"/>
    <w:rsid w:val="00001EA5"/>
    <w:rsid w:val="000023B1"/>
    <w:rsid w:val="00002A19"/>
    <w:rsid w:val="00002D6B"/>
    <w:rsid w:val="00003243"/>
    <w:rsid w:val="000039AE"/>
    <w:rsid w:val="00003B83"/>
    <w:rsid w:val="00003E04"/>
    <w:rsid w:val="000042C1"/>
    <w:rsid w:val="0000435C"/>
    <w:rsid w:val="0000464A"/>
    <w:rsid w:val="00004819"/>
    <w:rsid w:val="00005185"/>
    <w:rsid w:val="00005ACB"/>
    <w:rsid w:val="00005BAB"/>
    <w:rsid w:val="00005C31"/>
    <w:rsid w:val="00005D4F"/>
    <w:rsid w:val="00005D87"/>
    <w:rsid w:val="00006518"/>
    <w:rsid w:val="00006D29"/>
    <w:rsid w:val="000070A0"/>
    <w:rsid w:val="0000724D"/>
    <w:rsid w:val="00007B57"/>
    <w:rsid w:val="00010374"/>
    <w:rsid w:val="0001093A"/>
    <w:rsid w:val="00010B3F"/>
    <w:rsid w:val="00010DB4"/>
    <w:rsid w:val="00010EAC"/>
    <w:rsid w:val="000112EE"/>
    <w:rsid w:val="0001192B"/>
    <w:rsid w:val="00012B38"/>
    <w:rsid w:val="00012E83"/>
    <w:rsid w:val="000133B0"/>
    <w:rsid w:val="000135F7"/>
    <w:rsid w:val="0001364C"/>
    <w:rsid w:val="000141F7"/>
    <w:rsid w:val="00014273"/>
    <w:rsid w:val="00014609"/>
    <w:rsid w:val="000148B3"/>
    <w:rsid w:val="000148EA"/>
    <w:rsid w:val="00014CAB"/>
    <w:rsid w:val="00014F12"/>
    <w:rsid w:val="00015303"/>
    <w:rsid w:val="00015325"/>
    <w:rsid w:val="00015C52"/>
    <w:rsid w:val="00016616"/>
    <w:rsid w:val="00016879"/>
    <w:rsid w:val="00016F96"/>
    <w:rsid w:val="000179F5"/>
    <w:rsid w:val="00017DD4"/>
    <w:rsid w:val="00020021"/>
    <w:rsid w:val="00020144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2087"/>
    <w:rsid w:val="00022177"/>
    <w:rsid w:val="00022CE8"/>
    <w:rsid w:val="00023124"/>
    <w:rsid w:val="00023CE6"/>
    <w:rsid w:val="00024953"/>
    <w:rsid w:val="00024F30"/>
    <w:rsid w:val="000260E3"/>
    <w:rsid w:val="00026132"/>
    <w:rsid w:val="0002666D"/>
    <w:rsid w:val="000274A2"/>
    <w:rsid w:val="00027A4F"/>
    <w:rsid w:val="00027BD5"/>
    <w:rsid w:val="00027E89"/>
    <w:rsid w:val="00030570"/>
    <w:rsid w:val="00031662"/>
    <w:rsid w:val="000317BD"/>
    <w:rsid w:val="00031980"/>
    <w:rsid w:val="00031A44"/>
    <w:rsid w:val="00031ADE"/>
    <w:rsid w:val="00031E29"/>
    <w:rsid w:val="0003275A"/>
    <w:rsid w:val="00032ABF"/>
    <w:rsid w:val="00033141"/>
    <w:rsid w:val="000332F7"/>
    <w:rsid w:val="0003340E"/>
    <w:rsid w:val="00033483"/>
    <w:rsid w:val="00033EFB"/>
    <w:rsid w:val="00034561"/>
    <w:rsid w:val="00034563"/>
    <w:rsid w:val="00034D27"/>
    <w:rsid w:val="000351D6"/>
    <w:rsid w:val="00035878"/>
    <w:rsid w:val="00035A15"/>
    <w:rsid w:val="00036C24"/>
    <w:rsid w:val="00036E95"/>
    <w:rsid w:val="00037979"/>
    <w:rsid w:val="00037BA7"/>
    <w:rsid w:val="00037D2E"/>
    <w:rsid w:val="000401DD"/>
    <w:rsid w:val="000404E2"/>
    <w:rsid w:val="00040791"/>
    <w:rsid w:val="00040952"/>
    <w:rsid w:val="00040E69"/>
    <w:rsid w:val="00041597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2C0"/>
    <w:rsid w:val="0004445C"/>
    <w:rsid w:val="000444A8"/>
    <w:rsid w:val="00045687"/>
    <w:rsid w:val="00045E6A"/>
    <w:rsid w:val="000463AC"/>
    <w:rsid w:val="000477EB"/>
    <w:rsid w:val="000504AC"/>
    <w:rsid w:val="000507FD"/>
    <w:rsid w:val="00050907"/>
    <w:rsid w:val="0005091A"/>
    <w:rsid w:val="00050935"/>
    <w:rsid w:val="0005093E"/>
    <w:rsid w:val="00050DDE"/>
    <w:rsid w:val="00051417"/>
    <w:rsid w:val="00051C68"/>
    <w:rsid w:val="00051E25"/>
    <w:rsid w:val="00052251"/>
    <w:rsid w:val="0005259A"/>
    <w:rsid w:val="000529F4"/>
    <w:rsid w:val="00052DE8"/>
    <w:rsid w:val="000531F8"/>
    <w:rsid w:val="00054433"/>
    <w:rsid w:val="0005542F"/>
    <w:rsid w:val="00055589"/>
    <w:rsid w:val="00055624"/>
    <w:rsid w:val="000558C4"/>
    <w:rsid w:val="00055A9E"/>
    <w:rsid w:val="00055E3D"/>
    <w:rsid w:val="00055F43"/>
    <w:rsid w:val="00056D92"/>
    <w:rsid w:val="000571FA"/>
    <w:rsid w:val="00057942"/>
    <w:rsid w:val="00057C0F"/>
    <w:rsid w:val="00060551"/>
    <w:rsid w:val="00060875"/>
    <w:rsid w:val="00061B0E"/>
    <w:rsid w:val="00061CDD"/>
    <w:rsid w:val="00061D9B"/>
    <w:rsid w:val="00062766"/>
    <w:rsid w:val="0006276B"/>
    <w:rsid w:val="00062B25"/>
    <w:rsid w:val="00063901"/>
    <w:rsid w:val="000639A9"/>
    <w:rsid w:val="00063AB3"/>
    <w:rsid w:val="00063C80"/>
    <w:rsid w:val="000643EC"/>
    <w:rsid w:val="00065008"/>
    <w:rsid w:val="0006537A"/>
    <w:rsid w:val="00065604"/>
    <w:rsid w:val="0006585C"/>
    <w:rsid w:val="00065C76"/>
    <w:rsid w:val="00065E8B"/>
    <w:rsid w:val="0006605A"/>
    <w:rsid w:val="00066A79"/>
    <w:rsid w:val="000672F9"/>
    <w:rsid w:val="000675C1"/>
    <w:rsid w:val="00067E20"/>
    <w:rsid w:val="00070559"/>
    <w:rsid w:val="0007075C"/>
    <w:rsid w:val="0007137C"/>
    <w:rsid w:val="00071E82"/>
    <w:rsid w:val="00072552"/>
    <w:rsid w:val="000728D7"/>
    <w:rsid w:val="0007330D"/>
    <w:rsid w:val="00073367"/>
    <w:rsid w:val="00073956"/>
    <w:rsid w:val="00074891"/>
    <w:rsid w:val="00074DAA"/>
    <w:rsid w:val="00074F14"/>
    <w:rsid w:val="00075883"/>
    <w:rsid w:val="00075907"/>
    <w:rsid w:val="0007591A"/>
    <w:rsid w:val="00075927"/>
    <w:rsid w:val="00075FFE"/>
    <w:rsid w:val="000771D7"/>
    <w:rsid w:val="00077245"/>
    <w:rsid w:val="00077E11"/>
    <w:rsid w:val="0008005E"/>
    <w:rsid w:val="00081299"/>
    <w:rsid w:val="0008157C"/>
    <w:rsid w:val="00081FF3"/>
    <w:rsid w:val="00082371"/>
    <w:rsid w:val="00082630"/>
    <w:rsid w:val="00082881"/>
    <w:rsid w:val="00082944"/>
    <w:rsid w:val="00082E69"/>
    <w:rsid w:val="00083CE4"/>
    <w:rsid w:val="00083DD4"/>
    <w:rsid w:val="00084299"/>
    <w:rsid w:val="000849ED"/>
    <w:rsid w:val="00084E43"/>
    <w:rsid w:val="00084E93"/>
    <w:rsid w:val="00084FA7"/>
    <w:rsid w:val="00085378"/>
    <w:rsid w:val="00085EAB"/>
    <w:rsid w:val="00086220"/>
    <w:rsid w:val="00086754"/>
    <w:rsid w:val="000868BE"/>
    <w:rsid w:val="00086B28"/>
    <w:rsid w:val="00087087"/>
    <w:rsid w:val="00087870"/>
    <w:rsid w:val="00087B8E"/>
    <w:rsid w:val="00087DF6"/>
    <w:rsid w:val="000900D2"/>
    <w:rsid w:val="000901E2"/>
    <w:rsid w:val="000904B7"/>
    <w:rsid w:val="00090EBA"/>
    <w:rsid w:val="00090F48"/>
    <w:rsid w:val="00091027"/>
    <w:rsid w:val="000913A0"/>
    <w:rsid w:val="000913ED"/>
    <w:rsid w:val="00091767"/>
    <w:rsid w:val="00092224"/>
    <w:rsid w:val="00092277"/>
    <w:rsid w:val="00092A94"/>
    <w:rsid w:val="00092B09"/>
    <w:rsid w:val="00092F3B"/>
    <w:rsid w:val="0009353D"/>
    <w:rsid w:val="00093B30"/>
    <w:rsid w:val="00093D38"/>
    <w:rsid w:val="00093F3F"/>
    <w:rsid w:val="00094082"/>
    <w:rsid w:val="000941FC"/>
    <w:rsid w:val="0009444D"/>
    <w:rsid w:val="0009470A"/>
    <w:rsid w:val="0009485C"/>
    <w:rsid w:val="00094BAF"/>
    <w:rsid w:val="00094D1B"/>
    <w:rsid w:val="00094FB4"/>
    <w:rsid w:val="00095034"/>
    <w:rsid w:val="000956E5"/>
    <w:rsid w:val="00095A5F"/>
    <w:rsid w:val="00095C93"/>
    <w:rsid w:val="00095E09"/>
    <w:rsid w:val="000961D5"/>
    <w:rsid w:val="00096240"/>
    <w:rsid w:val="0009679C"/>
    <w:rsid w:val="000967D6"/>
    <w:rsid w:val="00096D10"/>
    <w:rsid w:val="0009741A"/>
    <w:rsid w:val="00097659"/>
    <w:rsid w:val="00097D38"/>
    <w:rsid w:val="000A00A9"/>
    <w:rsid w:val="000A0559"/>
    <w:rsid w:val="000A0675"/>
    <w:rsid w:val="000A08AB"/>
    <w:rsid w:val="000A0BB9"/>
    <w:rsid w:val="000A0C0A"/>
    <w:rsid w:val="000A0C6C"/>
    <w:rsid w:val="000A0FBB"/>
    <w:rsid w:val="000A12A1"/>
    <w:rsid w:val="000A171A"/>
    <w:rsid w:val="000A1E4E"/>
    <w:rsid w:val="000A203A"/>
    <w:rsid w:val="000A37E2"/>
    <w:rsid w:val="000A42BF"/>
    <w:rsid w:val="000A4482"/>
    <w:rsid w:val="000A4553"/>
    <w:rsid w:val="000A4D19"/>
    <w:rsid w:val="000A5D7B"/>
    <w:rsid w:val="000A6429"/>
    <w:rsid w:val="000A6842"/>
    <w:rsid w:val="000A6A14"/>
    <w:rsid w:val="000A6B33"/>
    <w:rsid w:val="000A6D5A"/>
    <w:rsid w:val="000A6E60"/>
    <w:rsid w:val="000A74A7"/>
    <w:rsid w:val="000A75EC"/>
    <w:rsid w:val="000A767A"/>
    <w:rsid w:val="000A78E1"/>
    <w:rsid w:val="000B00A5"/>
    <w:rsid w:val="000B0D32"/>
    <w:rsid w:val="000B103B"/>
    <w:rsid w:val="000B1385"/>
    <w:rsid w:val="000B142E"/>
    <w:rsid w:val="000B14A1"/>
    <w:rsid w:val="000B162A"/>
    <w:rsid w:val="000B1C16"/>
    <w:rsid w:val="000B1CB1"/>
    <w:rsid w:val="000B2816"/>
    <w:rsid w:val="000B287F"/>
    <w:rsid w:val="000B33FE"/>
    <w:rsid w:val="000B3A8A"/>
    <w:rsid w:val="000B5201"/>
    <w:rsid w:val="000B57F9"/>
    <w:rsid w:val="000B5A36"/>
    <w:rsid w:val="000B6A34"/>
    <w:rsid w:val="000B6CDD"/>
    <w:rsid w:val="000B7292"/>
    <w:rsid w:val="000B7375"/>
    <w:rsid w:val="000B7961"/>
    <w:rsid w:val="000C00BB"/>
    <w:rsid w:val="000C08FA"/>
    <w:rsid w:val="000C0DBF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82A"/>
    <w:rsid w:val="000C661E"/>
    <w:rsid w:val="000C6620"/>
    <w:rsid w:val="000C698D"/>
    <w:rsid w:val="000C6B3B"/>
    <w:rsid w:val="000D041B"/>
    <w:rsid w:val="000D0AE2"/>
    <w:rsid w:val="000D0CDC"/>
    <w:rsid w:val="000D0E3C"/>
    <w:rsid w:val="000D0FED"/>
    <w:rsid w:val="000D165D"/>
    <w:rsid w:val="000D16F5"/>
    <w:rsid w:val="000D1947"/>
    <w:rsid w:val="000D1F12"/>
    <w:rsid w:val="000D2357"/>
    <w:rsid w:val="000D2500"/>
    <w:rsid w:val="000D2B01"/>
    <w:rsid w:val="000D2E24"/>
    <w:rsid w:val="000D30D7"/>
    <w:rsid w:val="000D320E"/>
    <w:rsid w:val="000D361A"/>
    <w:rsid w:val="000D3629"/>
    <w:rsid w:val="000D3B57"/>
    <w:rsid w:val="000D3C54"/>
    <w:rsid w:val="000D3E01"/>
    <w:rsid w:val="000D3EDE"/>
    <w:rsid w:val="000D3F3E"/>
    <w:rsid w:val="000D492A"/>
    <w:rsid w:val="000D4AED"/>
    <w:rsid w:val="000D4CEA"/>
    <w:rsid w:val="000D4DB7"/>
    <w:rsid w:val="000D4E2B"/>
    <w:rsid w:val="000D4EAE"/>
    <w:rsid w:val="000D5A9D"/>
    <w:rsid w:val="000D5D7E"/>
    <w:rsid w:val="000D6191"/>
    <w:rsid w:val="000D641B"/>
    <w:rsid w:val="000D6696"/>
    <w:rsid w:val="000D6971"/>
    <w:rsid w:val="000D6EB4"/>
    <w:rsid w:val="000D6FB3"/>
    <w:rsid w:val="000D7072"/>
    <w:rsid w:val="000D7629"/>
    <w:rsid w:val="000E006D"/>
    <w:rsid w:val="000E0169"/>
    <w:rsid w:val="000E069E"/>
    <w:rsid w:val="000E1133"/>
    <w:rsid w:val="000E14C0"/>
    <w:rsid w:val="000E16D7"/>
    <w:rsid w:val="000E1743"/>
    <w:rsid w:val="000E28E6"/>
    <w:rsid w:val="000E2F85"/>
    <w:rsid w:val="000E3098"/>
    <w:rsid w:val="000E3775"/>
    <w:rsid w:val="000E383A"/>
    <w:rsid w:val="000E3890"/>
    <w:rsid w:val="000E42B7"/>
    <w:rsid w:val="000E479B"/>
    <w:rsid w:val="000E48D8"/>
    <w:rsid w:val="000E4BD7"/>
    <w:rsid w:val="000E56AF"/>
    <w:rsid w:val="000E5B65"/>
    <w:rsid w:val="000E5F52"/>
    <w:rsid w:val="000E6788"/>
    <w:rsid w:val="000E6843"/>
    <w:rsid w:val="000E6DB2"/>
    <w:rsid w:val="000E6E9C"/>
    <w:rsid w:val="000F0570"/>
    <w:rsid w:val="000F0747"/>
    <w:rsid w:val="000F08E2"/>
    <w:rsid w:val="000F08EA"/>
    <w:rsid w:val="000F0AB7"/>
    <w:rsid w:val="000F0BC4"/>
    <w:rsid w:val="000F0BC6"/>
    <w:rsid w:val="000F0BF1"/>
    <w:rsid w:val="000F1002"/>
    <w:rsid w:val="000F1A6F"/>
    <w:rsid w:val="000F2C64"/>
    <w:rsid w:val="000F3119"/>
    <w:rsid w:val="000F3259"/>
    <w:rsid w:val="000F32EA"/>
    <w:rsid w:val="000F48C5"/>
    <w:rsid w:val="000F549F"/>
    <w:rsid w:val="000F58A1"/>
    <w:rsid w:val="000F5D8C"/>
    <w:rsid w:val="000F5DC4"/>
    <w:rsid w:val="000F61AB"/>
    <w:rsid w:val="000F6F02"/>
    <w:rsid w:val="000F7CF3"/>
    <w:rsid w:val="00100047"/>
    <w:rsid w:val="00100142"/>
    <w:rsid w:val="001004C8"/>
    <w:rsid w:val="00100A6A"/>
    <w:rsid w:val="00100FAF"/>
    <w:rsid w:val="00101781"/>
    <w:rsid w:val="00101E1D"/>
    <w:rsid w:val="001020C1"/>
    <w:rsid w:val="001028C1"/>
    <w:rsid w:val="00103304"/>
    <w:rsid w:val="00103357"/>
    <w:rsid w:val="0010370D"/>
    <w:rsid w:val="00103F04"/>
    <w:rsid w:val="001042BB"/>
    <w:rsid w:val="0010448D"/>
    <w:rsid w:val="00104960"/>
    <w:rsid w:val="00105447"/>
    <w:rsid w:val="001055E1"/>
    <w:rsid w:val="001057C1"/>
    <w:rsid w:val="00105973"/>
    <w:rsid w:val="00105AC3"/>
    <w:rsid w:val="00105E29"/>
    <w:rsid w:val="00105EFE"/>
    <w:rsid w:val="00106242"/>
    <w:rsid w:val="001065C4"/>
    <w:rsid w:val="00106992"/>
    <w:rsid w:val="00106CE0"/>
    <w:rsid w:val="00106D74"/>
    <w:rsid w:val="0010723D"/>
    <w:rsid w:val="00107EB0"/>
    <w:rsid w:val="0011021A"/>
    <w:rsid w:val="0011065A"/>
    <w:rsid w:val="00110C30"/>
    <w:rsid w:val="001111E1"/>
    <w:rsid w:val="0011127A"/>
    <w:rsid w:val="00111498"/>
    <w:rsid w:val="00112640"/>
    <w:rsid w:val="00112677"/>
    <w:rsid w:val="001131C8"/>
    <w:rsid w:val="001134FB"/>
    <w:rsid w:val="00113787"/>
    <w:rsid w:val="0011382C"/>
    <w:rsid w:val="0011382D"/>
    <w:rsid w:val="00113FF0"/>
    <w:rsid w:val="001141DF"/>
    <w:rsid w:val="001144C8"/>
    <w:rsid w:val="00114C11"/>
    <w:rsid w:val="00114C2E"/>
    <w:rsid w:val="00114DEB"/>
    <w:rsid w:val="00115730"/>
    <w:rsid w:val="00115967"/>
    <w:rsid w:val="00115C30"/>
    <w:rsid w:val="00115D9F"/>
    <w:rsid w:val="00116429"/>
    <w:rsid w:val="00116572"/>
    <w:rsid w:val="0011673B"/>
    <w:rsid w:val="001169A2"/>
    <w:rsid w:val="00116DE5"/>
    <w:rsid w:val="00116EC2"/>
    <w:rsid w:val="00116F60"/>
    <w:rsid w:val="00116FE9"/>
    <w:rsid w:val="0011761B"/>
    <w:rsid w:val="001201B0"/>
    <w:rsid w:val="001202FD"/>
    <w:rsid w:val="00120C4E"/>
    <w:rsid w:val="00120E82"/>
    <w:rsid w:val="00121427"/>
    <w:rsid w:val="00121600"/>
    <w:rsid w:val="00121944"/>
    <w:rsid w:val="00121CC2"/>
    <w:rsid w:val="00121E9B"/>
    <w:rsid w:val="00122024"/>
    <w:rsid w:val="0012242A"/>
    <w:rsid w:val="00123587"/>
    <w:rsid w:val="001238A0"/>
    <w:rsid w:val="001239BC"/>
    <w:rsid w:val="00123DBE"/>
    <w:rsid w:val="00123F96"/>
    <w:rsid w:val="001249CA"/>
    <w:rsid w:val="00125754"/>
    <w:rsid w:val="00125F65"/>
    <w:rsid w:val="001277B2"/>
    <w:rsid w:val="0013058A"/>
    <w:rsid w:val="00131070"/>
    <w:rsid w:val="001311D3"/>
    <w:rsid w:val="001311DD"/>
    <w:rsid w:val="00131892"/>
    <w:rsid w:val="00131B88"/>
    <w:rsid w:val="00131E84"/>
    <w:rsid w:val="00131EB2"/>
    <w:rsid w:val="00131ED1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400CC"/>
    <w:rsid w:val="001401E0"/>
    <w:rsid w:val="00140292"/>
    <w:rsid w:val="00140407"/>
    <w:rsid w:val="00141481"/>
    <w:rsid w:val="001416CF"/>
    <w:rsid w:val="0014179D"/>
    <w:rsid w:val="00141A20"/>
    <w:rsid w:val="00141B5E"/>
    <w:rsid w:val="00141D2E"/>
    <w:rsid w:val="00141FA7"/>
    <w:rsid w:val="0014213E"/>
    <w:rsid w:val="001422FE"/>
    <w:rsid w:val="0014286A"/>
    <w:rsid w:val="00142B35"/>
    <w:rsid w:val="00142C71"/>
    <w:rsid w:val="0014336D"/>
    <w:rsid w:val="001435C0"/>
    <w:rsid w:val="00143F40"/>
    <w:rsid w:val="00144522"/>
    <w:rsid w:val="00144899"/>
    <w:rsid w:val="00144D9E"/>
    <w:rsid w:val="0014517B"/>
    <w:rsid w:val="001457A1"/>
    <w:rsid w:val="0014738E"/>
    <w:rsid w:val="001476E8"/>
    <w:rsid w:val="00150273"/>
    <w:rsid w:val="0015076F"/>
    <w:rsid w:val="00150B8B"/>
    <w:rsid w:val="001511C0"/>
    <w:rsid w:val="00151CA8"/>
    <w:rsid w:val="00151DFA"/>
    <w:rsid w:val="00151EF5"/>
    <w:rsid w:val="00152657"/>
    <w:rsid w:val="00152C5E"/>
    <w:rsid w:val="00152DD3"/>
    <w:rsid w:val="00152E00"/>
    <w:rsid w:val="00153123"/>
    <w:rsid w:val="001539D5"/>
    <w:rsid w:val="00153E26"/>
    <w:rsid w:val="00153E7A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603C"/>
    <w:rsid w:val="00156307"/>
    <w:rsid w:val="00156AA3"/>
    <w:rsid w:val="001573FD"/>
    <w:rsid w:val="00157BA9"/>
    <w:rsid w:val="00157C97"/>
    <w:rsid w:val="00157FED"/>
    <w:rsid w:val="0016031D"/>
    <w:rsid w:val="00160722"/>
    <w:rsid w:val="00160769"/>
    <w:rsid w:val="0016098E"/>
    <w:rsid w:val="00160D47"/>
    <w:rsid w:val="00160D8C"/>
    <w:rsid w:val="00161423"/>
    <w:rsid w:val="0016178C"/>
    <w:rsid w:val="00161AC9"/>
    <w:rsid w:val="00161B13"/>
    <w:rsid w:val="00161C6E"/>
    <w:rsid w:val="00161D5F"/>
    <w:rsid w:val="00162451"/>
    <w:rsid w:val="0016247E"/>
    <w:rsid w:val="00162E95"/>
    <w:rsid w:val="00163745"/>
    <w:rsid w:val="00163FB1"/>
    <w:rsid w:val="001648B1"/>
    <w:rsid w:val="00164BF3"/>
    <w:rsid w:val="00164FA7"/>
    <w:rsid w:val="001657B2"/>
    <w:rsid w:val="00165A2C"/>
    <w:rsid w:val="00165AA5"/>
    <w:rsid w:val="00166027"/>
    <w:rsid w:val="0016759C"/>
    <w:rsid w:val="00167728"/>
    <w:rsid w:val="00167EB5"/>
    <w:rsid w:val="00167ED8"/>
    <w:rsid w:val="0017045E"/>
    <w:rsid w:val="00170693"/>
    <w:rsid w:val="001707ED"/>
    <w:rsid w:val="00170EB5"/>
    <w:rsid w:val="001711B1"/>
    <w:rsid w:val="00171361"/>
    <w:rsid w:val="001717D4"/>
    <w:rsid w:val="001719AF"/>
    <w:rsid w:val="00171A79"/>
    <w:rsid w:val="00173059"/>
    <w:rsid w:val="0017348A"/>
    <w:rsid w:val="00173734"/>
    <w:rsid w:val="00174060"/>
    <w:rsid w:val="00174161"/>
    <w:rsid w:val="001741A3"/>
    <w:rsid w:val="00174BF5"/>
    <w:rsid w:val="001751A8"/>
    <w:rsid w:val="001757CF"/>
    <w:rsid w:val="00175AF6"/>
    <w:rsid w:val="00175D15"/>
    <w:rsid w:val="00175E89"/>
    <w:rsid w:val="00175F1A"/>
    <w:rsid w:val="001762B7"/>
    <w:rsid w:val="00176381"/>
    <w:rsid w:val="001763C4"/>
    <w:rsid w:val="00176764"/>
    <w:rsid w:val="001773DA"/>
    <w:rsid w:val="0017765D"/>
    <w:rsid w:val="0018075B"/>
    <w:rsid w:val="00181277"/>
    <w:rsid w:val="00182698"/>
    <w:rsid w:val="00182BD0"/>
    <w:rsid w:val="00182D71"/>
    <w:rsid w:val="001833DA"/>
    <w:rsid w:val="00183C0E"/>
    <w:rsid w:val="00184192"/>
    <w:rsid w:val="0018422D"/>
    <w:rsid w:val="00184715"/>
    <w:rsid w:val="00184ACD"/>
    <w:rsid w:val="00184B71"/>
    <w:rsid w:val="00184D2E"/>
    <w:rsid w:val="00184D36"/>
    <w:rsid w:val="00184E19"/>
    <w:rsid w:val="001854C0"/>
    <w:rsid w:val="0018561C"/>
    <w:rsid w:val="00185652"/>
    <w:rsid w:val="00185B94"/>
    <w:rsid w:val="00185FDB"/>
    <w:rsid w:val="0018681D"/>
    <w:rsid w:val="00186E89"/>
    <w:rsid w:val="00187423"/>
    <w:rsid w:val="00187649"/>
    <w:rsid w:val="00191564"/>
    <w:rsid w:val="00191940"/>
    <w:rsid w:val="00191B7A"/>
    <w:rsid w:val="001921AD"/>
    <w:rsid w:val="001921AF"/>
    <w:rsid w:val="001922DF"/>
    <w:rsid w:val="00192F3E"/>
    <w:rsid w:val="0019331C"/>
    <w:rsid w:val="00193725"/>
    <w:rsid w:val="00193781"/>
    <w:rsid w:val="001938EE"/>
    <w:rsid w:val="00193939"/>
    <w:rsid w:val="00193BFA"/>
    <w:rsid w:val="00193C37"/>
    <w:rsid w:val="001947E9"/>
    <w:rsid w:val="001949BC"/>
    <w:rsid w:val="00194D35"/>
    <w:rsid w:val="00194D7B"/>
    <w:rsid w:val="00194DD2"/>
    <w:rsid w:val="00195072"/>
    <w:rsid w:val="00195204"/>
    <w:rsid w:val="00195304"/>
    <w:rsid w:val="00195459"/>
    <w:rsid w:val="00195B1F"/>
    <w:rsid w:val="00195CA0"/>
    <w:rsid w:val="00195DC1"/>
    <w:rsid w:val="00196228"/>
    <w:rsid w:val="00196CBF"/>
    <w:rsid w:val="001971BD"/>
    <w:rsid w:val="001972D7"/>
    <w:rsid w:val="0019739F"/>
    <w:rsid w:val="00197591"/>
    <w:rsid w:val="00197AB3"/>
    <w:rsid w:val="00197EE5"/>
    <w:rsid w:val="001A0295"/>
    <w:rsid w:val="001A0835"/>
    <w:rsid w:val="001A0B75"/>
    <w:rsid w:val="001A1C31"/>
    <w:rsid w:val="001A1EDF"/>
    <w:rsid w:val="001A28B2"/>
    <w:rsid w:val="001A2ACE"/>
    <w:rsid w:val="001A304A"/>
    <w:rsid w:val="001A3186"/>
    <w:rsid w:val="001A3199"/>
    <w:rsid w:val="001A3B7C"/>
    <w:rsid w:val="001A442F"/>
    <w:rsid w:val="001A4825"/>
    <w:rsid w:val="001A485D"/>
    <w:rsid w:val="001A4CC7"/>
    <w:rsid w:val="001A5E35"/>
    <w:rsid w:val="001A6004"/>
    <w:rsid w:val="001A627E"/>
    <w:rsid w:val="001A637E"/>
    <w:rsid w:val="001A66CE"/>
    <w:rsid w:val="001A6BB5"/>
    <w:rsid w:val="001A74B6"/>
    <w:rsid w:val="001A7C18"/>
    <w:rsid w:val="001A7C47"/>
    <w:rsid w:val="001B0538"/>
    <w:rsid w:val="001B087C"/>
    <w:rsid w:val="001B1480"/>
    <w:rsid w:val="001B15BE"/>
    <w:rsid w:val="001B1BE6"/>
    <w:rsid w:val="001B1EC7"/>
    <w:rsid w:val="001B1EF5"/>
    <w:rsid w:val="001B1EFC"/>
    <w:rsid w:val="001B21E9"/>
    <w:rsid w:val="001B2201"/>
    <w:rsid w:val="001B24DE"/>
    <w:rsid w:val="001B2937"/>
    <w:rsid w:val="001B37F6"/>
    <w:rsid w:val="001B404F"/>
    <w:rsid w:val="001B4104"/>
    <w:rsid w:val="001B4305"/>
    <w:rsid w:val="001B431E"/>
    <w:rsid w:val="001B49E6"/>
    <w:rsid w:val="001B4F5D"/>
    <w:rsid w:val="001B5F0C"/>
    <w:rsid w:val="001B5FAE"/>
    <w:rsid w:val="001B61BF"/>
    <w:rsid w:val="001B61EB"/>
    <w:rsid w:val="001B662B"/>
    <w:rsid w:val="001B6DC0"/>
    <w:rsid w:val="001B764F"/>
    <w:rsid w:val="001B7900"/>
    <w:rsid w:val="001B7955"/>
    <w:rsid w:val="001B7B66"/>
    <w:rsid w:val="001B7B73"/>
    <w:rsid w:val="001B7C18"/>
    <w:rsid w:val="001B7D4C"/>
    <w:rsid w:val="001B7E1F"/>
    <w:rsid w:val="001C069E"/>
    <w:rsid w:val="001C0A58"/>
    <w:rsid w:val="001C0CE9"/>
    <w:rsid w:val="001C1415"/>
    <w:rsid w:val="001C1C5B"/>
    <w:rsid w:val="001C1EC6"/>
    <w:rsid w:val="001C246C"/>
    <w:rsid w:val="001C24AA"/>
    <w:rsid w:val="001C28A3"/>
    <w:rsid w:val="001C2D50"/>
    <w:rsid w:val="001C2DA6"/>
    <w:rsid w:val="001C3357"/>
    <w:rsid w:val="001C351A"/>
    <w:rsid w:val="001C367A"/>
    <w:rsid w:val="001C3B09"/>
    <w:rsid w:val="001C3EB7"/>
    <w:rsid w:val="001C42A8"/>
    <w:rsid w:val="001C4325"/>
    <w:rsid w:val="001C4844"/>
    <w:rsid w:val="001C50F2"/>
    <w:rsid w:val="001C5310"/>
    <w:rsid w:val="001C5F32"/>
    <w:rsid w:val="001C69D8"/>
    <w:rsid w:val="001C6B2D"/>
    <w:rsid w:val="001C713D"/>
    <w:rsid w:val="001C74C6"/>
    <w:rsid w:val="001D0EFA"/>
    <w:rsid w:val="001D13A9"/>
    <w:rsid w:val="001D1889"/>
    <w:rsid w:val="001D2044"/>
    <w:rsid w:val="001D2FEC"/>
    <w:rsid w:val="001D3109"/>
    <w:rsid w:val="001D38AB"/>
    <w:rsid w:val="001D3BB3"/>
    <w:rsid w:val="001D47FA"/>
    <w:rsid w:val="001D51FF"/>
    <w:rsid w:val="001D522E"/>
    <w:rsid w:val="001D5D99"/>
    <w:rsid w:val="001D65E4"/>
    <w:rsid w:val="001D6A54"/>
    <w:rsid w:val="001D6E27"/>
    <w:rsid w:val="001D73E2"/>
    <w:rsid w:val="001D7CAC"/>
    <w:rsid w:val="001D7D1A"/>
    <w:rsid w:val="001E04AD"/>
    <w:rsid w:val="001E0976"/>
    <w:rsid w:val="001E0CE4"/>
    <w:rsid w:val="001E0CF8"/>
    <w:rsid w:val="001E131C"/>
    <w:rsid w:val="001E152F"/>
    <w:rsid w:val="001E1925"/>
    <w:rsid w:val="001E1C32"/>
    <w:rsid w:val="001E2612"/>
    <w:rsid w:val="001E266D"/>
    <w:rsid w:val="001E35E8"/>
    <w:rsid w:val="001E3890"/>
    <w:rsid w:val="001E3F31"/>
    <w:rsid w:val="001E4733"/>
    <w:rsid w:val="001E4FB5"/>
    <w:rsid w:val="001E56F2"/>
    <w:rsid w:val="001E5A36"/>
    <w:rsid w:val="001E5C77"/>
    <w:rsid w:val="001E5CF6"/>
    <w:rsid w:val="001E5EFA"/>
    <w:rsid w:val="001E5F5B"/>
    <w:rsid w:val="001E6768"/>
    <w:rsid w:val="001E67D0"/>
    <w:rsid w:val="001E6B21"/>
    <w:rsid w:val="001E7747"/>
    <w:rsid w:val="001E7A88"/>
    <w:rsid w:val="001E7E8A"/>
    <w:rsid w:val="001E7EF8"/>
    <w:rsid w:val="001F0B07"/>
    <w:rsid w:val="001F100C"/>
    <w:rsid w:val="001F134A"/>
    <w:rsid w:val="001F160F"/>
    <w:rsid w:val="001F18CF"/>
    <w:rsid w:val="001F1C27"/>
    <w:rsid w:val="001F1EF5"/>
    <w:rsid w:val="001F21C6"/>
    <w:rsid w:val="001F2343"/>
    <w:rsid w:val="001F248C"/>
    <w:rsid w:val="001F2725"/>
    <w:rsid w:val="001F2E68"/>
    <w:rsid w:val="001F2ECD"/>
    <w:rsid w:val="001F3A76"/>
    <w:rsid w:val="001F410F"/>
    <w:rsid w:val="001F42C3"/>
    <w:rsid w:val="001F4BAB"/>
    <w:rsid w:val="001F568E"/>
    <w:rsid w:val="001F58EB"/>
    <w:rsid w:val="001F5C19"/>
    <w:rsid w:val="001F5C3D"/>
    <w:rsid w:val="001F5CF2"/>
    <w:rsid w:val="001F5FAC"/>
    <w:rsid w:val="001F624B"/>
    <w:rsid w:val="001F6556"/>
    <w:rsid w:val="001F67FF"/>
    <w:rsid w:val="001F680F"/>
    <w:rsid w:val="001F6DAD"/>
    <w:rsid w:val="001F7CA1"/>
    <w:rsid w:val="00200787"/>
    <w:rsid w:val="00200861"/>
    <w:rsid w:val="00200A34"/>
    <w:rsid w:val="00200CB6"/>
    <w:rsid w:val="002011EF"/>
    <w:rsid w:val="00201484"/>
    <w:rsid w:val="002014D4"/>
    <w:rsid w:val="0020157D"/>
    <w:rsid w:val="00201CF8"/>
    <w:rsid w:val="00202B12"/>
    <w:rsid w:val="00202C13"/>
    <w:rsid w:val="00202E9D"/>
    <w:rsid w:val="002037FE"/>
    <w:rsid w:val="00203B9F"/>
    <w:rsid w:val="00203E66"/>
    <w:rsid w:val="00204641"/>
    <w:rsid w:val="00204E6B"/>
    <w:rsid w:val="00204E7A"/>
    <w:rsid w:val="00204EA3"/>
    <w:rsid w:val="00205C5D"/>
    <w:rsid w:val="002061D3"/>
    <w:rsid w:val="0020690E"/>
    <w:rsid w:val="00206A7A"/>
    <w:rsid w:val="00206DEC"/>
    <w:rsid w:val="00207168"/>
    <w:rsid w:val="00207211"/>
    <w:rsid w:val="00207462"/>
    <w:rsid w:val="00207AE5"/>
    <w:rsid w:val="00210A68"/>
    <w:rsid w:val="0021110A"/>
    <w:rsid w:val="00211165"/>
    <w:rsid w:val="00211AC7"/>
    <w:rsid w:val="00211C3D"/>
    <w:rsid w:val="00212214"/>
    <w:rsid w:val="00212331"/>
    <w:rsid w:val="00212722"/>
    <w:rsid w:val="00212867"/>
    <w:rsid w:val="0021287D"/>
    <w:rsid w:val="0021327E"/>
    <w:rsid w:val="002134EA"/>
    <w:rsid w:val="00213B00"/>
    <w:rsid w:val="00214177"/>
    <w:rsid w:val="002141F0"/>
    <w:rsid w:val="0021470E"/>
    <w:rsid w:val="00214C30"/>
    <w:rsid w:val="00214D38"/>
    <w:rsid w:val="00215113"/>
    <w:rsid w:val="00215396"/>
    <w:rsid w:val="002158A9"/>
    <w:rsid w:val="00215A71"/>
    <w:rsid w:val="00216313"/>
    <w:rsid w:val="002175E4"/>
    <w:rsid w:val="0021790A"/>
    <w:rsid w:val="00217ABA"/>
    <w:rsid w:val="00217EB0"/>
    <w:rsid w:val="00217F39"/>
    <w:rsid w:val="002201F7"/>
    <w:rsid w:val="00220F81"/>
    <w:rsid w:val="00220FDE"/>
    <w:rsid w:val="0022159F"/>
    <w:rsid w:val="00221BD1"/>
    <w:rsid w:val="00221EB8"/>
    <w:rsid w:val="00221F0A"/>
    <w:rsid w:val="00222360"/>
    <w:rsid w:val="0022237C"/>
    <w:rsid w:val="00222558"/>
    <w:rsid w:val="00222634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5F23"/>
    <w:rsid w:val="002265D8"/>
    <w:rsid w:val="002266ED"/>
    <w:rsid w:val="00226CF7"/>
    <w:rsid w:val="00226FDE"/>
    <w:rsid w:val="00227207"/>
    <w:rsid w:val="0022736F"/>
    <w:rsid w:val="0022781A"/>
    <w:rsid w:val="00227969"/>
    <w:rsid w:val="00227E99"/>
    <w:rsid w:val="00230127"/>
    <w:rsid w:val="00230246"/>
    <w:rsid w:val="002305C0"/>
    <w:rsid w:val="00230AB4"/>
    <w:rsid w:val="00230DF1"/>
    <w:rsid w:val="00230E0B"/>
    <w:rsid w:val="00230FE6"/>
    <w:rsid w:val="00231565"/>
    <w:rsid w:val="00231A0C"/>
    <w:rsid w:val="00231C4B"/>
    <w:rsid w:val="0023200A"/>
    <w:rsid w:val="002327EF"/>
    <w:rsid w:val="00232A65"/>
    <w:rsid w:val="002335BC"/>
    <w:rsid w:val="002336AA"/>
    <w:rsid w:val="002338AE"/>
    <w:rsid w:val="00233F08"/>
    <w:rsid w:val="0023412E"/>
    <w:rsid w:val="00234B12"/>
    <w:rsid w:val="00234DEB"/>
    <w:rsid w:val="0023559E"/>
    <w:rsid w:val="00236096"/>
    <w:rsid w:val="00236854"/>
    <w:rsid w:val="00236BED"/>
    <w:rsid w:val="00236EFF"/>
    <w:rsid w:val="00236F74"/>
    <w:rsid w:val="00237317"/>
    <w:rsid w:val="00237DA6"/>
    <w:rsid w:val="00237EF0"/>
    <w:rsid w:val="002403EE"/>
    <w:rsid w:val="00240A2D"/>
    <w:rsid w:val="00240B99"/>
    <w:rsid w:val="00240E83"/>
    <w:rsid w:val="0024228B"/>
    <w:rsid w:val="00242375"/>
    <w:rsid w:val="002423E1"/>
    <w:rsid w:val="002425D6"/>
    <w:rsid w:val="00242AF0"/>
    <w:rsid w:val="0024351C"/>
    <w:rsid w:val="00243648"/>
    <w:rsid w:val="00244059"/>
    <w:rsid w:val="00246F52"/>
    <w:rsid w:val="00247304"/>
    <w:rsid w:val="002473E8"/>
    <w:rsid w:val="00247697"/>
    <w:rsid w:val="0024783F"/>
    <w:rsid w:val="002479B2"/>
    <w:rsid w:val="00247B95"/>
    <w:rsid w:val="00247EBB"/>
    <w:rsid w:val="00250423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5C9"/>
    <w:rsid w:val="00253664"/>
    <w:rsid w:val="002539C6"/>
    <w:rsid w:val="00253ECD"/>
    <w:rsid w:val="0025422D"/>
    <w:rsid w:val="002543C8"/>
    <w:rsid w:val="00254490"/>
    <w:rsid w:val="002544AB"/>
    <w:rsid w:val="00254CA5"/>
    <w:rsid w:val="00254FB7"/>
    <w:rsid w:val="00254FD9"/>
    <w:rsid w:val="00255332"/>
    <w:rsid w:val="002553BC"/>
    <w:rsid w:val="00255C1A"/>
    <w:rsid w:val="00255C3F"/>
    <w:rsid w:val="00256059"/>
    <w:rsid w:val="002571B5"/>
    <w:rsid w:val="002573B5"/>
    <w:rsid w:val="0025774B"/>
    <w:rsid w:val="002603B1"/>
    <w:rsid w:val="0026092F"/>
    <w:rsid w:val="00260F18"/>
    <w:rsid w:val="00260FF2"/>
    <w:rsid w:val="002615AD"/>
    <w:rsid w:val="0026194B"/>
    <w:rsid w:val="00261A3C"/>
    <w:rsid w:val="00262A28"/>
    <w:rsid w:val="002630D0"/>
    <w:rsid w:val="00263417"/>
    <w:rsid w:val="00263DC6"/>
    <w:rsid w:val="00264142"/>
    <w:rsid w:val="00264686"/>
    <w:rsid w:val="002646D4"/>
    <w:rsid w:val="0026480D"/>
    <w:rsid w:val="00264DE8"/>
    <w:rsid w:val="002653C1"/>
    <w:rsid w:val="00265F36"/>
    <w:rsid w:val="00265F65"/>
    <w:rsid w:val="002662D6"/>
    <w:rsid w:val="002665C2"/>
    <w:rsid w:val="00266610"/>
    <w:rsid w:val="00267229"/>
    <w:rsid w:val="00267877"/>
    <w:rsid w:val="00270615"/>
    <w:rsid w:val="00270CFD"/>
    <w:rsid w:val="00270F60"/>
    <w:rsid w:val="00271106"/>
    <w:rsid w:val="00271216"/>
    <w:rsid w:val="002717C9"/>
    <w:rsid w:val="00271DBE"/>
    <w:rsid w:val="002729C6"/>
    <w:rsid w:val="00272D23"/>
    <w:rsid w:val="00272F22"/>
    <w:rsid w:val="00272FC2"/>
    <w:rsid w:val="002734AC"/>
    <w:rsid w:val="0027358C"/>
    <w:rsid w:val="0027366A"/>
    <w:rsid w:val="0027389A"/>
    <w:rsid w:val="00273D9A"/>
    <w:rsid w:val="0027408D"/>
    <w:rsid w:val="00274253"/>
    <w:rsid w:val="002746B6"/>
    <w:rsid w:val="00274B49"/>
    <w:rsid w:val="00274DF7"/>
    <w:rsid w:val="0027532D"/>
    <w:rsid w:val="002759A8"/>
    <w:rsid w:val="00275D10"/>
    <w:rsid w:val="00276171"/>
    <w:rsid w:val="00276423"/>
    <w:rsid w:val="00276EE7"/>
    <w:rsid w:val="00276F0F"/>
    <w:rsid w:val="00276F65"/>
    <w:rsid w:val="0027703D"/>
    <w:rsid w:val="0027745D"/>
    <w:rsid w:val="002775DC"/>
    <w:rsid w:val="00277AEC"/>
    <w:rsid w:val="00280135"/>
    <w:rsid w:val="0028029D"/>
    <w:rsid w:val="002802B7"/>
    <w:rsid w:val="002803F6"/>
    <w:rsid w:val="00280926"/>
    <w:rsid w:val="00280982"/>
    <w:rsid w:val="00280B2C"/>
    <w:rsid w:val="00280F23"/>
    <w:rsid w:val="00280FFC"/>
    <w:rsid w:val="002812DE"/>
    <w:rsid w:val="0028234C"/>
    <w:rsid w:val="00282600"/>
    <w:rsid w:val="0028327B"/>
    <w:rsid w:val="00284319"/>
    <w:rsid w:val="00284E05"/>
    <w:rsid w:val="00284FE0"/>
    <w:rsid w:val="00285224"/>
    <w:rsid w:val="00286617"/>
    <w:rsid w:val="00286671"/>
    <w:rsid w:val="0028724B"/>
    <w:rsid w:val="0028799B"/>
    <w:rsid w:val="00287BAF"/>
    <w:rsid w:val="00287BD2"/>
    <w:rsid w:val="002900A6"/>
    <w:rsid w:val="0029015F"/>
    <w:rsid w:val="002904B9"/>
    <w:rsid w:val="002905B6"/>
    <w:rsid w:val="002917D4"/>
    <w:rsid w:val="002917DD"/>
    <w:rsid w:val="00291FC2"/>
    <w:rsid w:val="002921E2"/>
    <w:rsid w:val="002925F7"/>
    <w:rsid w:val="00292EE9"/>
    <w:rsid w:val="00293041"/>
    <w:rsid w:val="002932B6"/>
    <w:rsid w:val="00293648"/>
    <w:rsid w:val="00293828"/>
    <w:rsid w:val="00293BE2"/>
    <w:rsid w:val="0029489D"/>
    <w:rsid w:val="00294959"/>
    <w:rsid w:val="00294C8E"/>
    <w:rsid w:val="002961F2"/>
    <w:rsid w:val="0029672F"/>
    <w:rsid w:val="002968DE"/>
    <w:rsid w:val="00296A92"/>
    <w:rsid w:val="00297137"/>
    <w:rsid w:val="002975B1"/>
    <w:rsid w:val="002979E4"/>
    <w:rsid w:val="00297CAD"/>
    <w:rsid w:val="002A01C2"/>
    <w:rsid w:val="002A03F0"/>
    <w:rsid w:val="002A092F"/>
    <w:rsid w:val="002A09C2"/>
    <w:rsid w:val="002A11D5"/>
    <w:rsid w:val="002A1651"/>
    <w:rsid w:val="002A1928"/>
    <w:rsid w:val="002A1E07"/>
    <w:rsid w:val="002A26F0"/>
    <w:rsid w:val="002A2C2C"/>
    <w:rsid w:val="002A2D02"/>
    <w:rsid w:val="002A2D24"/>
    <w:rsid w:val="002A2DBB"/>
    <w:rsid w:val="002A3610"/>
    <w:rsid w:val="002A3859"/>
    <w:rsid w:val="002A392E"/>
    <w:rsid w:val="002A3C4F"/>
    <w:rsid w:val="002A3CAA"/>
    <w:rsid w:val="002A443C"/>
    <w:rsid w:val="002A447F"/>
    <w:rsid w:val="002A4893"/>
    <w:rsid w:val="002A495F"/>
    <w:rsid w:val="002A4B3E"/>
    <w:rsid w:val="002A4C02"/>
    <w:rsid w:val="002A634C"/>
    <w:rsid w:val="002A64CC"/>
    <w:rsid w:val="002A6930"/>
    <w:rsid w:val="002A75D9"/>
    <w:rsid w:val="002A7BA5"/>
    <w:rsid w:val="002A7D0F"/>
    <w:rsid w:val="002A7E5D"/>
    <w:rsid w:val="002B02F7"/>
    <w:rsid w:val="002B18F8"/>
    <w:rsid w:val="002B21CF"/>
    <w:rsid w:val="002B25DE"/>
    <w:rsid w:val="002B2633"/>
    <w:rsid w:val="002B27C3"/>
    <w:rsid w:val="002B2E0A"/>
    <w:rsid w:val="002B35E0"/>
    <w:rsid w:val="002B367C"/>
    <w:rsid w:val="002B3CF6"/>
    <w:rsid w:val="002B3EC7"/>
    <w:rsid w:val="002B41AE"/>
    <w:rsid w:val="002B5667"/>
    <w:rsid w:val="002B5715"/>
    <w:rsid w:val="002B57A1"/>
    <w:rsid w:val="002B5B13"/>
    <w:rsid w:val="002B5B7D"/>
    <w:rsid w:val="002B6189"/>
    <w:rsid w:val="002B63A5"/>
    <w:rsid w:val="002B64A4"/>
    <w:rsid w:val="002B6838"/>
    <w:rsid w:val="002B6CA1"/>
    <w:rsid w:val="002B7001"/>
    <w:rsid w:val="002B750B"/>
    <w:rsid w:val="002B75DA"/>
    <w:rsid w:val="002B7B20"/>
    <w:rsid w:val="002C03D9"/>
    <w:rsid w:val="002C074D"/>
    <w:rsid w:val="002C08A2"/>
    <w:rsid w:val="002C0EED"/>
    <w:rsid w:val="002C1953"/>
    <w:rsid w:val="002C26CC"/>
    <w:rsid w:val="002C3463"/>
    <w:rsid w:val="002C4AF6"/>
    <w:rsid w:val="002C5A4D"/>
    <w:rsid w:val="002C5D29"/>
    <w:rsid w:val="002C5EFD"/>
    <w:rsid w:val="002C6071"/>
    <w:rsid w:val="002C6BB0"/>
    <w:rsid w:val="002C750B"/>
    <w:rsid w:val="002C7739"/>
    <w:rsid w:val="002D0165"/>
    <w:rsid w:val="002D03EF"/>
    <w:rsid w:val="002D07E9"/>
    <w:rsid w:val="002D08FC"/>
    <w:rsid w:val="002D0E8D"/>
    <w:rsid w:val="002D160B"/>
    <w:rsid w:val="002D16AB"/>
    <w:rsid w:val="002D257E"/>
    <w:rsid w:val="002D2781"/>
    <w:rsid w:val="002D304C"/>
    <w:rsid w:val="002D30A1"/>
    <w:rsid w:val="002D3165"/>
    <w:rsid w:val="002D369B"/>
    <w:rsid w:val="002D45A1"/>
    <w:rsid w:val="002D50A8"/>
    <w:rsid w:val="002D53F4"/>
    <w:rsid w:val="002D5537"/>
    <w:rsid w:val="002D55E7"/>
    <w:rsid w:val="002D5678"/>
    <w:rsid w:val="002D56BF"/>
    <w:rsid w:val="002D5BE0"/>
    <w:rsid w:val="002D60EF"/>
    <w:rsid w:val="002D6435"/>
    <w:rsid w:val="002D65DB"/>
    <w:rsid w:val="002D68ED"/>
    <w:rsid w:val="002D6D42"/>
    <w:rsid w:val="002D7384"/>
    <w:rsid w:val="002D7748"/>
    <w:rsid w:val="002D7FA1"/>
    <w:rsid w:val="002E00A6"/>
    <w:rsid w:val="002E02AF"/>
    <w:rsid w:val="002E07B3"/>
    <w:rsid w:val="002E0E2C"/>
    <w:rsid w:val="002E10A1"/>
    <w:rsid w:val="002E12D0"/>
    <w:rsid w:val="002E1574"/>
    <w:rsid w:val="002E15C5"/>
    <w:rsid w:val="002E1986"/>
    <w:rsid w:val="002E2584"/>
    <w:rsid w:val="002E2783"/>
    <w:rsid w:val="002E2AD3"/>
    <w:rsid w:val="002E3495"/>
    <w:rsid w:val="002E3FC1"/>
    <w:rsid w:val="002E427A"/>
    <w:rsid w:val="002E4C88"/>
    <w:rsid w:val="002E4D02"/>
    <w:rsid w:val="002E50A6"/>
    <w:rsid w:val="002E5D6C"/>
    <w:rsid w:val="002E6263"/>
    <w:rsid w:val="002E654A"/>
    <w:rsid w:val="002E6591"/>
    <w:rsid w:val="002E6F3B"/>
    <w:rsid w:val="002E6F62"/>
    <w:rsid w:val="002E729E"/>
    <w:rsid w:val="002F03D8"/>
    <w:rsid w:val="002F05F2"/>
    <w:rsid w:val="002F0F2C"/>
    <w:rsid w:val="002F13F1"/>
    <w:rsid w:val="002F182A"/>
    <w:rsid w:val="002F1907"/>
    <w:rsid w:val="002F1A0B"/>
    <w:rsid w:val="002F1CCE"/>
    <w:rsid w:val="002F207F"/>
    <w:rsid w:val="002F22B4"/>
    <w:rsid w:val="002F22BB"/>
    <w:rsid w:val="002F2CA1"/>
    <w:rsid w:val="002F2E1C"/>
    <w:rsid w:val="002F3055"/>
    <w:rsid w:val="002F33BD"/>
    <w:rsid w:val="002F33C4"/>
    <w:rsid w:val="002F366F"/>
    <w:rsid w:val="002F3F31"/>
    <w:rsid w:val="002F485F"/>
    <w:rsid w:val="002F4B48"/>
    <w:rsid w:val="002F4C14"/>
    <w:rsid w:val="002F52CC"/>
    <w:rsid w:val="002F5491"/>
    <w:rsid w:val="002F54B0"/>
    <w:rsid w:val="002F5A75"/>
    <w:rsid w:val="002F5EAA"/>
    <w:rsid w:val="002F6148"/>
    <w:rsid w:val="002F675E"/>
    <w:rsid w:val="002F6A3A"/>
    <w:rsid w:val="002F6F5B"/>
    <w:rsid w:val="002F7136"/>
    <w:rsid w:val="002F7F90"/>
    <w:rsid w:val="003014F6"/>
    <w:rsid w:val="00301C87"/>
    <w:rsid w:val="003021AC"/>
    <w:rsid w:val="00302AD3"/>
    <w:rsid w:val="00302E85"/>
    <w:rsid w:val="00302EE6"/>
    <w:rsid w:val="003034E8"/>
    <w:rsid w:val="00304776"/>
    <w:rsid w:val="0030490B"/>
    <w:rsid w:val="00304D2A"/>
    <w:rsid w:val="0030577F"/>
    <w:rsid w:val="003057FC"/>
    <w:rsid w:val="00305A03"/>
    <w:rsid w:val="00305B63"/>
    <w:rsid w:val="00305CC3"/>
    <w:rsid w:val="003060A8"/>
    <w:rsid w:val="003066B4"/>
    <w:rsid w:val="00307C65"/>
    <w:rsid w:val="00310BAA"/>
    <w:rsid w:val="003113E2"/>
    <w:rsid w:val="003117EA"/>
    <w:rsid w:val="003123DB"/>
    <w:rsid w:val="00312D54"/>
    <w:rsid w:val="00313335"/>
    <w:rsid w:val="0031345E"/>
    <w:rsid w:val="00313761"/>
    <w:rsid w:val="0031380A"/>
    <w:rsid w:val="0031399E"/>
    <w:rsid w:val="00314088"/>
    <w:rsid w:val="00314B8A"/>
    <w:rsid w:val="00314B95"/>
    <w:rsid w:val="00314C6F"/>
    <w:rsid w:val="00314E60"/>
    <w:rsid w:val="00315358"/>
    <w:rsid w:val="00315B8D"/>
    <w:rsid w:val="00315F0F"/>
    <w:rsid w:val="003166A7"/>
    <w:rsid w:val="00316FC4"/>
    <w:rsid w:val="00317623"/>
    <w:rsid w:val="003177CF"/>
    <w:rsid w:val="00317C3A"/>
    <w:rsid w:val="00317D07"/>
    <w:rsid w:val="00317E7E"/>
    <w:rsid w:val="0032015F"/>
    <w:rsid w:val="0032044C"/>
    <w:rsid w:val="0032060C"/>
    <w:rsid w:val="00320D8A"/>
    <w:rsid w:val="00321093"/>
    <w:rsid w:val="00321924"/>
    <w:rsid w:val="00321962"/>
    <w:rsid w:val="003230B5"/>
    <w:rsid w:val="003230CE"/>
    <w:rsid w:val="0032323B"/>
    <w:rsid w:val="0032326B"/>
    <w:rsid w:val="00323925"/>
    <w:rsid w:val="00324055"/>
    <w:rsid w:val="003246A7"/>
    <w:rsid w:val="00324C69"/>
    <w:rsid w:val="0032529C"/>
    <w:rsid w:val="0032578C"/>
    <w:rsid w:val="00325C89"/>
    <w:rsid w:val="00325FA9"/>
    <w:rsid w:val="00326130"/>
    <w:rsid w:val="003262DD"/>
    <w:rsid w:val="003263FC"/>
    <w:rsid w:val="003267BF"/>
    <w:rsid w:val="00326801"/>
    <w:rsid w:val="00326E34"/>
    <w:rsid w:val="00326EE0"/>
    <w:rsid w:val="003272A7"/>
    <w:rsid w:val="00327557"/>
    <w:rsid w:val="00327892"/>
    <w:rsid w:val="00331012"/>
    <w:rsid w:val="00331205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56A5"/>
    <w:rsid w:val="00335D5D"/>
    <w:rsid w:val="00335DB3"/>
    <w:rsid w:val="00337103"/>
    <w:rsid w:val="0033781D"/>
    <w:rsid w:val="00337D09"/>
    <w:rsid w:val="00340488"/>
    <w:rsid w:val="00340601"/>
    <w:rsid w:val="00340AD1"/>
    <w:rsid w:val="00340B1E"/>
    <w:rsid w:val="003413F7"/>
    <w:rsid w:val="003414C0"/>
    <w:rsid w:val="0034156A"/>
    <w:rsid w:val="00341FF0"/>
    <w:rsid w:val="0034224C"/>
    <w:rsid w:val="00342477"/>
    <w:rsid w:val="0034250B"/>
    <w:rsid w:val="0034269F"/>
    <w:rsid w:val="00342D7A"/>
    <w:rsid w:val="00343324"/>
    <w:rsid w:val="003435C8"/>
    <w:rsid w:val="003438EB"/>
    <w:rsid w:val="00343AEA"/>
    <w:rsid w:val="00343B7D"/>
    <w:rsid w:val="0034403B"/>
    <w:rsid w:val="00344073"/>
    <w:rsid w:val="0034419E"/>
    <w:rsid w:val="003443CB"/>
    <w:rsid w:val="0034504C"/>
    <w:rsid w:val="00345374"/>
    <w:rsid w:val="0034576D"/>
    <w:rsid w:val="00345CFB"/>
    <w:rsid w:val="00345D2B"/>
    <w:rsid w:val="00345FDC"/>
    <w:rsid w:val="003463C0"/>
    <w:rsid w:val="003470F8"/>
    <w:rsid w:val="003475AD"/>
    <w:rsid w:val="003501A3"/>
    <w:rsid w:val="00350981"/>
    <w:rsid w:val="00350AE1"/>
    <w:rsid w:val="00350F74"/>
    <w:rsid w:val="00351089"/>
    <w:rsid w:val="0035123D"/>
    <w:rsid w:val="0035155E"/>
    <w:rsid w:val="0035173D"/>
    <w:rsid w:val="00351862"/>
    <w:rsid w:val="00351DF6"/>
    <w:rsid w:val="00352448"/>
    <w:rsid w:val="00352500"/>
    <w:rsid w:val="0035281F"/>
    <w:rsid w:val="00353720"/>
    <w:rsid w:val="00353C24"/>
    <w:rsid w:val="00353EE4"/>
    <w:rsid w:val="0035407F"/>
    <w:rsid w:val="00354205"/>
    <w:rsid w:val="003549F5"/>
    <w:rsid w:val="00354A33"/>
    <w:rsid w:val="00354FD5"/>
    <w:rsid w:val="0035585D"/>
    <w:rsid w:val="0035592F"/>
    <w:rsid w:val="00355CA1"/>
    <w:rsid w:val="00355E9F"/>
    <w:rsid w:val="0036065F"/>
    <w:rsid w:val="00361B11"/>
    <w:rsid w:val="00361BA2"/>
    <w:rsid w:val="003627C3"/>
    <w:rsid w:val="00362A1B"/>
    <w:rsid w:val="00362A74"/>
    <w:rsid w:val="00362E50"/>
    <w:rsid w:val="0036312F"/>
    <w:rsid w:val="00363C35"/>
    <w:rsid w:val="00363FAF"/>
    <w:rsid w:val="003642E0"/>
    <w:rsid w:val="003651FC"/>
    <w:rsid w:val="00365305"/>
    <w:rsid w:val="003657EC"/>
    <w:rsid w:val="00365949"/>
    <w:rsid w:val="00365B1C"/>
    <w:rsid w:val="00365C86"/>
    <w:rsid w:val="00365F41"/>
    <w:rsid w:val="0036711F"/>
    <w:rsid w:val="003679C8"/>
    <w:rsid w:val="00367CED"/>
    <w:rsid w:val="00367E33"/>
    <w:rsid w:val="00367E9C"/>
    <w:rsid w:val="00367F8F"/>
    <w:rsid w:val="003702BE"/>
    <w:rsid w:val="00370CD5"/>
    <w:rsid w:val="00371424"/>
    <w:rsid w:val="003718C1"/>
    <w:rsid w:val="00371BBF"/>
    <w:rsid w:val="00371C96"/>
    <w:rsid w:val="00371CA4"/>
    <w:rsid w:val="00372138"/>
    <w:rsid w:val="0037248A"/>
    <w:rsid w:val="0037261E"/>
    <w:rsid w:val="00372A4F"/>
    <w:rsid w:val="00372AAC"/>
    <w:rsid w:val="0037352F"/>
    <w:rsid w:val="0037416E"/>
    <w:rsid w:val="003743F7"/>
    <w:rsid w:val="003744FD"/>
    <w:rsid w:val="00374C40"/>
    <w:rsid w:val="00374D97"/>
    <w:rsid w:val="0037559B"/>
    <w:rsid w:val="00375684"/>
    <w:rsid w:val="003760D4"/>
    <w:rsid w:val="003765F3"/>
    <w:rsid w:val="00376738"/>
    <w:rsid w:val="00377239"/>
    <w:rsid w:val="00377303"/>
    <w:rsid w:val="00377CE9"/>
    <w:rsid w:val="00377DBF"/>
    <w:rsid w:val="00377DDD"/>
    <w:rsid w:val="00377DF9"/>
    <w:rsid w:val="0038051B"/>
    <w:rsid w:val="0038062D"/>
    <w:rsid w:val="0038068C"/>
    <w:rsid w:val="003809D4"/>
    <w:rsid w:val="00380BA2"/>
    <w:rsid w:val="003814BD"/>
    <w:rsid w:val="00382906"/>
    <w:rsid w:val="00382DCB"/>
    <w:rsid w:val="00382DFD"/>
    <w:rsid w:val="003830F0"/>
    <w:rsid w:val="003834B5"/>
    <w:rsid w:val="003837A1"/>
    <w:rsid w:val="00383858"/>
    <w:rsid w:val="00383A98"/>
    <w:rsid w:val="00384667"/>
    <w:rsid w:val="00385552"/>
    <w:rsid w:val="00385CFC"/>
    <w:rsid w:val="0038629F"/>
    <w:rsid w:val="003862BD"/>
    <w:rsid w:val="00386484"/>
    <w:rsid w:val="00386702"/>
    <w:rsid w:val="00386C1A"/>
    <w:rsid w:val="003907A4"/>
    <w:rsid w:val="00390943"/>
    <w:rsid w:val="0039097C"/>
    <w:rsid w:val="003912D9"/>
    <w:rsid w:val="003913A6"/>
    <w:rsid w:val="00391515"/>
    <w:rsid w:val="003916D7"/>
    <w:rsid w:val="003918D5"/>
    <w:rsid w:val="00391AC0"/>
    <w:rsid w:val="00391B41"/>
    <w:rsid w:val="00391C09"/>
    <w:rsid w:val="00391FAC"/>
    <w:rsid w:val="0039208C"/>
    <w:rsid w:val="00392BAB"/>
    <w:rsid w:val="00392E0A"/>
    <w:rsid w:val="00393D05"/>
    <w:rsid w:val="00393F88"/>
    <w:rsid w:val="00394066"/>
    <w:rsid w:val="0039413E"/>
    <w:rsid w:val="00394663"/>
    <w:rsid w:val="003946D0"/>
    <w:rsid w:val="00394B33"/>
    <w:rsid w:val="00394EC8"/>
    <w:rsid w:val="0039524B"/>
    <w:rsid w:val="0039527B"/>
    <w:rsid w:val="003955B1"/>
    <w:rsid w:val="00395D09"/>
    <w:rsid w:val="0039623A"/>
    <w:rsid w:val="00396930"/>
    <w:rsid w:val="003969E7"/>
    <w:rsid w:val="00396DDB"/>
    <w:rsid w:val="00397A0E"/>
    <w:rsid w:val="00397B11"/>
    <w:rsid w:val="00397B82"/>
    <w:rsid w:val="003A000F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19E9"/>
    <w:rsid w:val="003A20B0"/>
    <w:rsid w:val="003A22F9"/>
    <w:rsid w:val="003A238F"/>
    <w:rsid w:val="003A24E7"/>
    <w:rsid w:val="003A2785"/>
    <w:rsid w:val="003A2800"/>
    <w:rsid w:val="003A2F93"/>
    <w:rsid w:val="003A3354"/>
    <w:rsid w:val="003A3575"/>
    <w:rsid w:val="003A3924"/>
    <w:rsid w:val="003A3B2C"/>
    <w:rsid w:val="003A3D7E"/>
    <w:rsid w:val="003A40E3"/>
    <w:rsid w:val="003A412D"/>
    <w:rsid w:val="003A42B4"/>
    <w:rsid w:val="003A42B9"/>
    <w:rsid w:val="003A4497"/>
    <w:rsid w:val="003A4876"/>
    <w:rsid w:val="003A50D0"/>
    <w:rsid w:val="003A5102"/>
    <w:rsid w:val="003A52E8"/>
    <w:rsid w:val="003A5C25"/>
    <w:rsid w:val="003A699A"/>
    <w:rsid w:val="003A6A03"/>
    <w:rsid w:val="003A6F0C"/>
    <w:rsid w:val="003A7FB8"/>
    <w:rsid w:val="003B025C"/>
    <w:rsid w:val="003B0761"/>
    <w:rsid w:val="003B0A78"/>
    <w:rsid w:val="003B0BE2"/>
    <w:rsid w:val="003B0CA7"/>
    <w:rsid w:val="003B1220"/>
    <w:rsid w:val="003B1C77"/>
    <w:rsid w:val="003B1E77"/>
    <w:rsid w:val="003B1E7C"/>
    <w:rsid w:val="003B1F86"/>
    <w:rsid w:val="003B2510"/>
    <w:rsid w:val="003B279C"/>
    <w:rsid w:val="003B2AAF"/>
    <w:rsid w:val="003B32BE"/>
    <w:rsid w:val="003B392D"/>
    <w:rsid w:val="003B42C6"/>
    <w:rsid w:val="003B4591"/>
    <w:rsid w:val="003B507A"/>
    <w:rsid w:val="003B50D2"/>
    <w:rsid w:val="003B54A9"/>
    <w:rsid w:val="003B56ED"/>
    <w:rsid w:val="003B5D64"/>
    <w:rsid w:val="003B647E"/>
    <w:rsid w:val="003B6605"/>
    <w:rsid w:val="003B66EF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C88"/>
    <w:rsid w:val="003C15B9"/>
    <w:rsid w:val="003C1E85"/>
    <w:rsid w:val="003C2133"/>
    <w:rsid w:val="003C29AF"/>
    <w:rsid w:val="003C30A8"/>
    <w:rsid w:val="003C30BF"/>
    <w:rsid w:val="003C30FC"/>
    <w:rsid w:val="003C3236"/>
    <w:rsid w:val="003C3619"/>
    <w:rsid w:val="003C37B1"/>
    <w:rsid w:val="003C3805"/>
    <w:rsid w:val="003C383C"/>
    <w:rsid w:val="003C39D9"/>
    <w:rsid w:val="003C3DF1"/>
    <w:rsid w:val="003C40B7"/>
    <w:rsid w:val="003C5564"/>
    <w:rsid w:val="003C5A2D"/>
    <w:rsid w:val="003C5B18"/>
    <w:rsid w:val="003C5D14"/>
    <w:rsid w:val="003C62CC"/>
    <w:rsid w:val="003C63ED"/>
    <w:rsid w:val="003C6405"/>
    <w:rsid w:val="003C65D8"/>
    <w:rsid w:val="003C675C"/>
    <w:rsid w:val="003C6D61"/>
    <w:rsid w:val="003C6D9F"/>
    <w:rsid w:val="003C71E0"/>
    <w:rsid w:val="003C763B"/>
    <w:rsid w:val="003C78F0"/>
    <w:rsid w:val="003C7FBB"/>
    <w:rsid w:val="003D0486"/>
    <w:rsid w:val="003D08E1"/>
    <w:rsid w:val="003D092D"/>
    <w:rsid w:val="003D0E6A"/>
    <w:rsid w:val="003D0FB5"/>
    <w:rsid w:val="003D1062"/>
    <w:rsid w:val="003D1AF0"/>
    <w:rsid w:val="003D1C00"/>
    <w:rsid w:val="003D1F56"/>
    <w:rsid w:val="003D214A"/>
    <w:rsid w:val="003D2A86"/>
    <w:rsid w:val="003D3101"/>
    <w:rsid w:val="003D3339"/>
    <w:rsid w:val="003D36A5"/>
    <w:rsid w:val="003D36E9"/>
    <w:rsid w:val="003D3A70"/>
    <w:rsid w:val="003D3B95"/>
    <w:rsid w:val="003D3BFF"/>
    <w:rsid w:val="003D3D06"/>
    <w:rsid w:val="003D3D3C"/>
    <w:rsid w:val="003D4775"/>
    <w:rsid w:val="003D5362"/>
    <w:rsid w:val="003D5A90"/>
    <w:rsid w:val="003D609A"/>
    <w:rsid w:val="003D6BA4"/>
    <w:rsid w:val="003D71D7"/>
    <w:rsid w:val="003D7277"/>
    <w:rsid w:val="003D7310"/>
    <w:rsid w:val="003D7744"/>
    <w:rsid w:val="003D78FA"/>
    <w:rsid w:val="003E04A7"/>
    <w:rsid w:val="003E0BCC"/>
    <w:rsid w:val="003E0FB3"/>
    <w:rsid w:val="003E1097"/>
    <w:rsid w:val="003E10D2"/>
    <w:rsid w:val="003E23E4"/>
    <w:rsid w:val="003E265E"/>
    <w:rsid w:val="003E2695"/>
    <w:rsid w:val="003E2897"/>
    <w:rsid w:val="003E3873"/>
    <w:rsid w:val="003E3AEA"/>
    <w:rsid w:val="003E40F6"/>
    <w:rsid w:val="003E45EC"/>
    <w:rsid w:val="003E4DC0"/>
    <w:rsid w:val="003E4E83"/>
    <w:rsid w:val="003E63A3"/>
    <w:rsid w:val="003E67E7"/>
    <w:rsid w:val="003E6A5C"/>
    <w:rsid w:val="003E6D58"/>
    <w:rsid w:val="003E7613"/>
    <w:rsid w:val="003F041E"/>
    <w:rsid w:val="003F06E0"/>
    <w:rsid w:val="003F148A"/>
    <w:rsid w:val="003F226E"/>
    <w:rsid w:val="003F2371"/>
    <w:rsid w:val="003F2661"/>
    <w:rsid w:val="003F2DC4"/>
    <w:rsid w:val="003F3011"/>
    <w:rsid w:val="003F31F5"/>
    <w:rsid w:val="003F3325"/>
    <w:rsid w:val="003F34F7"/>
    <w:rsid w:val="003F3D32"/>
    <w:rsid w:val="003F3D92"/>
    <w:rsid w:val="003F3FAC"/>
    <w:rsid w:val="003F4131"/>
    <w:rsid w:val="003F421B"/>
    <w:rsid w:val="003F4893"/>
    <w:rsid w:val="003F4A01"/>
    <w:rsid w:val="003F4C5C"/>
    <w:rsid w:val="003F4CA6"/>
    <w:rsid w:val="003F4D30"/>
    <w:rsid w:val="003F4DBD"/>
    <w:rsid w:val="003F50EE"/>
    <w:rsid w:val="003F51A4"/>
    <w:rsid w:val="003F6F38"/>
    <w:rsid w:val="003F759B"/>
    <w:rsid w:val="003F7692"/>
    <w:rsid w:val="003F7BC9"/>
    <w:rsid w:val="003F7FE7"/>
    <w:rsid w:val="00400027"/>
    <w:rsid w:val="004003D7"/>
    <w:rsid w:val="004006EF"/>
    <w:rsid w:val="00400A4B"/>
    <w:rsid w:val="004011B4"/>
    <w:rsid w:val="004011BF"/>
    <w:rsid w:val="00401310"/>
    <w:rsid w:val="00401335"/>
    <w:rsid w:val="00401596"/>
    <w:rsid w:val="0040164F"/>
    <w:rsid w:val="00401CC6"/>
    <w:rsid w:val="00401CE5"/>
    <w:rsid w:val="004021F7"/>
    <w:rsid w:val="00402200"/>
    <w:rsid w:val="00402259"/>
    <w:rsid w:val="004022D1"/>
    <w:rsid w:val="0040297E"/>
    <w:rsid w:val="0040306B"/>
    <w:rsid w:val="00403A67"/>
    <w:rsid w:val="00403D66"/>
    <w:rsid w:val="00403EB3"/>
    <w:rsid w:val="00405062"/>
    <w:rsid w:val="00405116"/>
    <w:rsid w:val="004051D7"/>
    <w:rsid w:val="0040570A"/>
    <w:rsid w:val="00406487"/>
    <w:rsid w:val="004065C3"/>
    <w:rsid w:val="00406E82"/>
    <w:rsid w:val="0040701A"/>
    <w:rsid w:val="004070F1"/>
    <w:rsid w:val="004102CF"/>
    <w:rsid w:val="00410770"/>
    <w:rsid w:val="00410E02"/>
    <w:rsid w:val="0041106F"/>
    <w:rsid w:val="004113A0"/>
    <w:rsid w:val="00411758"/>
    <w:rsid w:val="00411970"/>
    <w:rsid w:val="004119BC"/>
    <w:rsid w:val="00411B15"/>
    <w:rsid w:val="00412126"/>
    <w:rsid w:val="004123F4"/>
    <w:rsid w:val="00413666"/>
    <w:rsid w:val="00413749"/>
    <w:rsid w:val="00413E48"/>
    <w:rsid w:val="00413F17"/>
    <w:rsid w:val="00413FE6"/>
    <w:rsid w:val="0041435B"/>
    <w:rsid w:val="00414448"/>
    <w:rsid w:val="00414665"/>
    <w:rsid w:val="004146E0"/>
    <w:rsid w:val="00414843"/>
    <w:rsid w:val="0041489E"/>
    <w:rsid w:val="00414FE9"/>
    <w:rsid w:val="0041530B"/>
    <w:rsid w:val="0041541C"/>
    <w:rsid w:val="00415BA7"/>
    <w:rsid w:val="00415E3E"/>
    <w:rsid w:val="00415E7F"/>
    <w:rsid w:val="00416BD0"/>
    <w:rsid w:val="004172D5"/>
    <w:rsid w:val="00417524"/>
    <w:rsid w:val="00420121"/>
    <w:rsid w:val="00420763"/>
    <w:rsid w:val="00420884"/>
    <w:rsid w:val="00420AD4"/>
    <w:rsid w:val="00420EDC"/>
    <w:rsid w:val="004210F2"/>
    <w:rsid w:val="0042231F"/>
    <w:rsid w:val="004223A0"/>
    <w:rsid w:val="0042290E"/>
    <w:rsid w:val="00422AAB"/>
    <w:rsid w:val="0042328A"/>
    <w:rsid w:val="00423EDC"/>
    <w:rsid w:val="00424056"/>
    <w:rsid w:val="004240A9"/>
    <w:rsid w:val="00424279"/>
    <w:rsid w:val="0042468B"/>
    <w:rsid w:val="00424869"/>
    <w:rsid w:val="0042491D"/>
    <w:rsid w:val="00424DDB"/>
    <w:rsid w:val="00424DFB"/>
    <w:rsid w:val="0042502E"/>
    <w:rsid w:val="0042534C"/>
    <w:rsid w:val="0042693F"/>
    <w:rsid w:val="00426AB1"/>
    <w:rsid w:val="00427443"/>
    <w:rsid w:val="004274B7"/>
    <w:rsid w:val="0042765C"/>
    <w:rsid w:val="004276A5"/>
    <w:rsid w:val="00427724"/>
    <w:rsid w:val="00427D4A"/>
    <w:rsid w:val="00427EB9"/>
    <w:rsid w:val="00431245"/>
    <w:rsid w:val="004312D0"/>
    <w:rsid w:val="00431917"/>
    <w:rsid w:val="004319EC"/>
    <w:rsid w:val="00431EC7"/>
    <w:rsid w:val="0043299D"/>
    <w:rsid w:val="00432A04"/>
    <w:rsid w:val="00432B27"/>
    <w:rsid w:val="0043315F"/>
    <w:rsid w:val="004332E8"/>
    <w:rsid w:val="0043372A"/>
    <w:rsid w:val="00433BD3"/>
    <w:rsid w:val="004342D5"/>
    <w:rsid w:val="0043431F"/>
    <w:rsid w:val="004351E4"/>
    <w:rsid w:val="00435DC0"/>
    <w:rsid w:val="00435EFD"/>
    <w:rsid w:val="00436424"/>
    <w:rsid w:val="0043728C"/>
    <w:rsid w:val="0043740F"/>
    <w:rsid w:val="00440002"/>
    <w:rsid w:val="00440222"/>
    <w:rsid w:val="0044124A"/>
    <w:rsid w:val="004414A1"/>
    <w:rsid w:val="00441C4C"/>
    <w:rsid w:val="00441D7D"/>
    <w:rsid w:val="00441E8F"/>
    <w:rsid w:val="004426F7"/>
    <w:rsid w:val="0044275B"/>
    <w:rsid w:val="004428E2"/>
    <w:rsid w:val="00442CD9"/>
    <w:rsid w:val="00442EF0"/>
    <w:rsid w:val="0044312A"/>
    <w:rsid w:val="004434FD"/>
    <w:rsid w:val="00443D7F"/>
    <w:rsid w:val="00444592"/>
    <w:rsid w:val="00444AA2"/>
    <w:rsid w:val="00445196"/>
    <w:rsid w:val="0044554D"/>
    <w:rsid w:val="00445A9C"/>
    <w:rsid w:val="00445C45"/>
    <w:rsid w:val="00445DFC"/>
    <w:rsid w:val="00445ED0"/>
    <w:rsid w:val="00446A0B"/>
    <w:rsid w:val="00447BB8"/>
    <w:rsid w:val="004501C2"/>
    <w:rsid w:val="004507A7"/>
    <w:rsid w:val="00450D66"/>
    <w:rsid w:val="004511FA"/>
    <w:rsid w:val="0045141E"/>
    <w:rsid w:val="00451824"/>
    <w:rsid w:val="00451B1B"/>
    <w:rsid w:val="00451DAE"/>
    <w:rsid w:val="004528F7"/>
    <w:rsid w:val="004530EF"/>
    <w:rsid w:val="0045357E"/>
    <w:rsid w:val="00453F18"/>
    <w:rsid w:val="00454289"/>
    <w:rsid w:val="00454C94"/>
    <w:rsid w:val="00454CCC"/>
    <w:rsid w:val="004550BD"/>
    <w:rsid w:val="0045575A"/>
    <w:rsid w:val="00455DF9"/>
    <w:rsid w:val="004561B5"/>
    <w:rsid w:val="004562AF"/>
    <w:rsid w:val="00456D39"/>
    <w:rsid w:val="00456EA8"/>
    <w:rsid w:val="00457DE7"/>
    <w:rsid w:val="00457FBA"/>
    <w:rsid w:val="00460191"/>
    <w:rsid w:val="00460260"/>
    <w:rsid w:val="00460722"/>
    <w:rsid w:val="00460F8E"/>
    <w:rsid w:val="00461E18"/>
    <w:rsid w:val="00461F95"/>
    <w:rsid w:val="00462725"/>
    <w:rsid w:val="00462970"/>
    <w:rsid w:val="00464279"/>
    <w:rsid w:val="00464918"/>
    <w:rsid w:val="00464CBA"/>
    <w:rsid w:val="00464E01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832"/>
    <w:rsid w:val="00466E04"/>
    <w:rsid w:val="00467CF1"/>
    <w:rsid w:val="00467D5D"/>
    <w:rsid w:val="00470444"/>
    <w:rsid w:val="004707F1"/>
    <w:rsid w:val="00470875"/>
    <w:rsid w:val="00470AC8"/>
    <w:rsid w:val="00470D74"/>
    <w:rsid w:val="00470E45"/>
    <w:rsid w:val="004712A2"/>
    <w:rsid w:val="0047164F"/>
    <w:rsid w:val="00471900"/>
    <w:rsid w:val="00471CDA"/>
    <w:rsid w:val="00471DC9"/>
    <w:rsid w:val="00471F0B"/>
    <w:rsid w:val="0047202B"/>
    <w:rsid w:val="00472BB2"/>
    <w:rsid w:val="004735E1"/>
    <w:rsid w:val="0047386D"/>
    <w:rsid w:val="0047402E"/>
    <w:rsid w:val="0047442F"/>
    <w:rsid w:val="00474556"/>
    <w:rsid w:val="004745E7"/>
    <w:rsid w:val="004746C2"/>
    <w:rsid w:val="00474B68"/>
    <w:rsid w:val="00474DC9"/>
    <w:rsid w:val="00475050"/>
    <w:rsid w:val="00475D1C"/>
    <w:rsid w:val="00476437"/>
    <w:rsid w:val="004769AF"/>
    <w:rsid w:val="00477DC8"/>
    <w:rsid w:val="00480080"/>
    <w:rsid w:val="00480378"/>
    <w:rsid w:val="00481826"/>
    <w:rsid w:val="00481832"/>
    <w:rsid w:val="0048199F"/>
    <w:rsid w:val="00481D07"/>
    <w:rsid w:val="00482C3C"/>
    <w:rsid w:val="00482DAC"/>
    <w:rsid w:val="00482FAF"/>
    <w:rsid w:val="004830E6"/>
    <w:rsid w:val="00483120"/>
    <w:rsid w:val="004838FE"/>
    <w:rsid w:val="00483FB3"/>
    <w:rsid w:val="00484B2E"/>
    <w:rsid w:val="004850EE"/>
    <w:rsid w:val="004857D2"/>
    <w:rsid w:val="00485AA2"/>
    <w:rsid w:val="00485F7F"/>
    <w:rsid w:val="00486184"/>
    <w:rsid w:val="00486725"/>
    <w:rsid w:val="00486847"/>
    <w:rsid w:val="00486B44"/>
    <w:rsid w:val="004871E3"/>
    <w:rsid w:val="004879D2"/>
    <w:rsid w:val="00487A07"/>
    <w:rsid w:val="00487F3F"/>
    <w:rsid w:val="00487F9A"/>
    <w:rsid w:val="004903D6"/>
    <w:rsid w:val="004904A2"/>
    <w:rsid w:val="00490624"/>
    <w:rsid w:val="00490E4D"/>
    <w:rsid w:val="00490F9A"/>
    <w:rsid w:val="004910CA"/>
    <w:rsid w:val="00491395"/>
    <w:rsid w:val="004916E5"/>
    <w:rsid w:val="00491971"/>
    <w:rsid w:val="00491E97"/>
    <w:rsid w:val="004923F9"/>
    <w:rsid w:val="00492594"/>
    <w:rsid w:val="00492823"/>
    <w:rsid w:val="00492AF9"/>
    <w:rsid w:val="00492D44"/>
    <w:rsid w:val="00493061"/>
    <w:rsid w:val="004931CF"/>
    <w:rsid w:val="004931DB"/>
    <w:rsid w:val="00493E7A"/>
    <w:rsid w:val="00493EEC"/>
    <w:rsid w:val="00493FE9"/>
    <w:rsid w:val="00494348"/>
    <w:rsid w:val="00494C76"/>
    <w:rsid w:val="004954BE"/>
    <w:rsid w:val="0049688E"/>
    <w:rsid w:val="00497162"/>
    <w:rsid w:val="004973AE"/>
    <w:rsid w:val="004975A6"/>
    <w:rsid w:val="0049779E"/>
    <w:rsid w:val="00497A3E"/>
    <w:rsid w:val="00497E7B"/>
    <w:rsid w:val="004A03B5"/>
    <w:rsid w:val="004A05AD"/>
    <w:rsid w:val="004A0B58"/>
    <w:rsid w:val="004A0FA8"/>
    <w:rsid w:val="004A13BA"/>
    <w:rsid w:val="004A140B"/>
    <w:rsid w:val="004A18D8"/>
    <w:rsid w:val="004A1913"/>
    <w:rsid w:val="004A195A"/>
    <w:rsid w:val="004A1AA1"/>
    <w:rsid w:val="004A2133"/>
    <w:rsid w:val="004A2683"/>
    <w:rsid w:val="004A276A"/>
    <w:rsid w:val="004A339F"/>
    <w:rsid w:val="004A3B48"/>
    <w:rsid w:val="004A510A"/>
    <w:rsid w:val="004A5300"/>
    <w:rsid w:val="004A54A5"/>
    <w:rsid w:val="004A562C"/>
    <w:rsid w:val="004A5676"/>
    <w:rsid w:val="004A57EE"/>
    <w:rsid w:val="004A5F17"/>
    <w:rsid w:val="004A5F59"/>
    <w:rsid w:val="004A6A7D"/>
    <w:rsid w:val="004A6C0A"/>
    <w:rsid w:val="004A721A"/>
    <w:rsid w:val="004A79A3"/>
    <w:rsid w:val="004A7B84"/>
    <w:rsid w:val="004A7CE5"/>
    <w:rsid w:val="004A7D06"/>
    <w:rsid w:val="004A7FDB"/>
    <w:rsid w:val="004B1130"/>
    <w:rsid w:val="004B1689"/>
    <w:rsid w:val="004B226C"/>
    <w:rsid w:val="004B234C"/>
    <w:rsid w:val="004B239E"/>
    <w:rsid w:val="004B359E"/>
    <w:rsid w:val="004B3980"/>
    <w:rsid w:val="004B4180"/>
    <w:rsid w:val="004B419A"/>
    <w:rsid w:val="004B495A"/>
    <w:rsid w:val="004B4A44"/>
    <w:rsid w:val="004B4B13"/>
    <w:rsid w:val="004B53DE"/>
    <w:rsid w:val="004B5840"/>
    <w:rsid w:val="004B59C5"/>
    <w:rsid w:val="004B5B8D"/>
    <w:rsid w:val="004B62CD"/>
    <w:rsid w:val="004B6BB8"/>
    <w:rsid w:val="004B6DD6"/>
    <w:rsid w:val="004C01E9"/>
    <w:rsid w:val="004C0236"/>
    <w:rsid w:val="004C067E"/>
    <w:rsid w:val="004C08CA"/>
    <w:rsid w:val="004C0B2A"/>
    <w:rsid w:val="004C0E97"/>
    <w:rsid w:val="004C0F10"/>
    <w:rsid w:val="004C1586"/>
    <w:rsid w:val="004C218D"/>
    <w:rsid w:val="004C2BB0"/>
    <w:rsid w:val="004C331E"/>
    <w:rsid w:val="004C3AC2"/>
    <w:rsid w:val="004C3C77"/>
    <w:rsid w:val="004C3E0C"/>
    <w:rsid w:val="004C3F6B"/>
    <w:rsid w:val="004C3F86"/>
    <w:rsid w:val="004C44DC"/>
    <w:rsid w:val="004C455E"/>
    <w:rsid w:val="004C4B6E"/>
    <w:rsid w:val="004C4F4D"/>
    <w:rsid w:val="004C5026"/>
    <w:rsid w:val="004C509D"/>
    <w:rsid w:val="004C521B"/>
    <w:rsid w:val="004C53B1"/>
    <w:rsid w:val="004C5747"/>
    <w:rsid w:val="004C5B60"/>
    <w:rsid w:val="004C6184"/>
    <w:rsid w:val="004C63DD"/>
    <w:rsid w:val="004C6642"/>
    <w:rsid w:val="004C6BDE"/>
    <w:rsid w:val="004C769C"/>
    <w:rsid w:val="004C79DB"/>
    <w:rsid w:val="004D01C2"/>
    <w:rsid w:val="004D051D"/>
    <w:rsid w:val="004D0D33"/>
    <w:rsid w:val="004D0D96"/>
    <w:rsid w:val="004D116E"/>
    <w:rsid w:val="004D142F"/>
    <w:rsid w:val="004D14A5"/>
    <w:rsid w:val="004D1B22"/>
    <w:rsid w:val="004D1D52"/>
    <w:rsid w:val="004D1E33"/>
    <w:rsid w:val="004D28AB"/>
    <w:rsid w:val="004D2F54"/>
    <w:rsid w:val="004D31B6"/>
    <w:rsid w:val="004D36EE"/>
    <w:rsid w:val="004D3FA0"/>
    <w:rsid w:val="004D4081"/>
    <w:rsid w:val="004D40BF"/>
    <w:rsid w:val="004D45D1"/>
    <w:rsid w:val="004D478A"/>
    <w:rsid w:val="004D4A53"/>
    <w:rsid w:val="004D4F3B"/>
    <w:rsid w:val="004D5277"/>
    <w:rsid w:val="004D52BF"/>
    <w:rsid w:val="004D57EC"/>
    <w:rsid w:val="004D5992"/>
    <w:rsid w:val="004D5AA1"/>
    <w:rsid w:val="004D5BF8"/>
    <w:rsid w:val="004D5E77"/>
    <w:rsid w:val="004D69E8"/>
    <w:rsid w:val="004D7227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CBC"/>
    <w:rsid w:val="004E1726"/>
    <w:rsid w:val="004E267B"/>
    <w:rsid w:val="004E27A4"/>
    <w:rsid w:val="004E29DC"/>
    <w:rsid w:val="004E2B41"/>
    <w:rsid w:val="004E2FA7"/>
    <w:rsid w:val="004E353C"/>
    <w:rsid w:val="004E35CD"/>
    <w:rsid w:val="004E390B"/>
    <w:rsid w:val="004E3A1B"/>
    <w:rsid w:val="004E3DFD"/>
    <w:rsid w:val="004E41E4"/>
    <w:rsid w:val="004E478A"/>
    <w:rsid w:val="004E4A39"/>
    <w:rsid w:val="004E5C13"/>
    <w:rsid w:val="004E61EA"/>
    <w:rsid w:val="004E6848"/>
    <w:rsid w:val="004E69B8"/>
    <w:rsid w:val="004E70DA"/>
    <w:rsid w:val="004E7A4C"/>
    <w:rsid w:val="004E7C71"/>
    <w:rsid w:val="004F04EA"/>
    <w:rsid w:val="004F06A0"/>
    <w:rsid w:val="004F06CE"/>
    <w:rsid w:val="004F11F7"/>
    <w:rsid w:val="004F1810"/>
    <w:rsid w:val="004F1D7C"/>
    <w:rsid w:val="004F27EE"/>
    <w:rsid w:val="004F2D30"/>
    <w:rsid w:val="004F2FA3"/>
    <w:rsid w:val="004F3823"/>
    <w:rsid w:val="004F399F"/>
    <w:rsid w:val="004F3AFB"/>
    <w:rsid w:val="004F3FA9"/>
    <w:rsid w:val="004F4BDF"/>
    <w:rsid w:val="004F4F70"/>
    <w:rsid w:val="004F5258"/>
    <w:rsid w:val="004F53F4"/>
    <w:rsid w:val="004F557C"/>
    <w:rsid w:val="004F5648"/>
    <w:rsid w:val="004F5AD1"/>
    <w:rsid w:val="004F6048"/>
    <w:rsid w:val="004F62DB"/>
    <w:rsid w:val="004F63BB"/>
    <w:rsid w:val="004F658F"/>
    <w:rsid w:val="004F6E27"/>
    <w:rsid w:val="004F701F"/>
    <w:rsid w:val="004F7037"/>
    <w:rsid w:val="004F7260"/>
    <w:rsid w:val="004F7310"/>
    <w:rsid w:val="004F7BB4"/>
    <w:rsid w:val="004F7D5B"/>
    <w:rsid w:val="00500097"/>
    <w:rsid w:val="0050033A"/>
    <w:rsid w:val="00500432"/>
    <w:rsid w:val="00500768"/>
    <w:rsid w:val="00500C77"/>
    <w:rsid w:val="00500FF5"/>
    <w:rsid w:val="00501534"/>
    <w:rsid w:val="00501565"/>
    <w:rsid w:val="005015EB"/>
    <w:rsid w:val="00501C87"/>
    <w:rsid w:val="00502B90"/>
    <w:rsid w:val="00502BA9"/>
    <w:rsid w:val="00502CEB"/>
    <w:rsid w:val="00503A39"/>
    <w:rsid w:val="00503F43"/>
    <w:rsid w:val="00504918"/>
    <w:rsid w:val="00504DC5"/>
    <w:rsid w:val="00505041"/>
    <w:rsid w:val="005053B2"/>
    <w:rsid w:val="005053F1"/>
    <w:rsid w:val="00506248"/>
    <w:rsid w:val="00506504"/>
    <w:rsid w:val="005067EC"/>
    <w:rsid w:val="00506AC6"/>
    <w:rsid w:val="00506FE9"/>
    <w:rsid w:val="0050744D"/>
    <w:rsid w:val="00507839"/>
    <w:rsid w:val="005079E1"/>
    <w:rsid w:val="00507CE0"/>
    <w:rsid w:val="00510361"/>
    <w:rsid w:val="0051054A"/>
    <w:rsid w:val="00510CCA"/>
    <w:rsid w:val="005114D7"/>
    <w:rsid w:val="005127AB"/>
    <w:rsid w:val="00512B03"/>
    <w:rsid w:val="00512BB5"/>
    <w:rsid w:val="00512FED"/>
    <w:rsid w:val="00513618"/>
    <w:rsid w:val="00513669"/>
    <w:rsid w:val="005137DC"/>
    <w:rsid w:val="00513E37"/>
    <w:rsid w:val="00514088"/>
    <w:rsid w:val="0051428D"/>
    <w:rsid w:val="005148FB"/>
    <w:rsid w:val="00514E2A"/>
    <w:rsid w:val="00515D06"/>
    <w:rsid w:val="00516DAB"/>
    <w:rsid w:val="00516DD1"/>
    <w:rsid w:val="005170FF"/>
    <w:rsid w:val="005171A5"/>
    <w:rsid w:val="00517632"/>
    <w:rsid w:val="005176DB"/>
    <w:rsid w:val="00517A12"/>
    <w:rsid w:val="005200AE"/>
    <w:rsid w:val="00521054"/>
    <w:rsid w:val="005215C3"/>
    <w:rsid w:val="0052166B"/>
    <w:rsid w:val="00521933"/>
    <w:rsid w:val="00521E1E"/>
    <w:rsid w:val="005224AB"/>
    <w:rsid w:val="00522BB3"/>
    <w:rsid w:val="00522F35"/>
    <w:rsid w:val="00522FB2"/>
    <w:rsid w:val="005236D0"/>
    <w:rsid w:val="00523C4F"/>
    <w:rsid w:val="00523D79"/>
    <w:rsid w:val="005240BF"/>
    <w:rsid w:val="005248C1"/>
    <w:rsid w:val="00524CC1"/>
    <w:rsid w:val="005250BE"/>
    <w:rsid w:val="005256C9"/>
    <w:rsid w:val="005259FE"/>
    <w:rsid w:val="005262E5"/>
    <w:rsid w:val="0052679B"/>
    <w:rsid w:val="00526E2D"/>
    <w:rsid w:val="00527A78"/>
    <w:rsid w:val="00530A22"/>
    <w:rsid w:val="005319C4"/>
    <w:rsid w:val="005321B6"/>
    <w:rsid w:val="005325E9"/>
    <w:rsid w:val="00532A75"/>
    <w:rsid w:val="00532C28"/>
    <w:rsid w:val="00533824"/>
    <w:rsid w:val="005339F5"/>
    <w:rsid w:val="00533C72"/>
    <w:rsid w:val="00533D9A"/>
    <w:rsid w:val="00534CB5"/>
    <w:rsid w:val="00535BE6"/>
    <w:rsid w:val="00535F63"/>
    <w:rsid w:val="0053675E"/>
    <w:rsid w:val="00536DE0"/>
    <w:rsid w:val="00536DF8"/>
    <w:rsid w:val="0053738A"/>
    <w:rsid w:val="00540179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549"/>
    <w:rsid w:val="00542DFA"/>
    <w:rsid w:val="00542FB7"/>
    <w:rsid w:val="005432F4"/>
    <w:rsid w:val="005434C7"/>
    <w:rsid w:val="00544316"/>
    <w:rsid w:val="00544944"/>
    <w:rsid w:val="00544B13"/>
    <w:rsid w:val="00544C99"/>
    <w:rsid w:val="00544FFF"/>
    <w:rsid w:val="00545D68"/>
    <w:rsid w:val="00545E1E"/>
    <w:rsid w:val="00545F0F"/>
    <w:rsid w:val="0054623A"/>
    <w:rsid w:val="0054667F"/>
    <w:rsid w:val="00547042"/>
    <w:rsid w:val="0054736A"/>
    <w:rsid w:val="005473D4"/>
    <w:rsid w:val="00547495"/>
    <w:rsid w:val="005474CF"/>
    <w:rsid w:val="00547CB2"/>
    <w:rsid w:val="00550B8A"/>
    <w:rsid w:val="005510F6"/>
    <w:rsid w:val="0055139B"/>
    <w:rsid w:val="005519A5"/>
    <w:rsid w:val="00552066"/>
    <w:rsid w:val="005528DF"/>
    <w:rsid w:val="00552ABB"/>
    <w:rsid w:val="00552C6E"/>
    <w:rsid w:val="00553054"/>
    <w:rsid w:val="005537EF"/>
    <w:rsid w:val="00553C38"/>
    <w:rsid w:val="00553D3B"/>
    <w:rsid w:val="005540A1"/>
    <w:rsid w:val="00554328"/>
    <w:rsid w:val="00555140"/>
    <w:rsid w:val="0055565A"/>
    <w:rsid w:val="00555EDF"/>
    <w:rsid w:val="00555F77"/>
    <w:rsid w:val="005563F9"/>
    <w:rsid w:val="005566F5"/>
    <w:rsid w:val="00556AD1"/>
    <w:rsid w:val="00556BF3"/>
    <w:rsid w:val="00557086"/>
    <w:rsid w:val="005572E8"/>
    <w:rsid w:val="00557B07"/>
    <w:rsid w:val="00557C9C"/>
    <w:rsid w:val="00557EC4"/>
    <w:rsid w:val="00560059"/>
    <w:rsid w:val="0056035D"/>
    <w:rsid w:val="005606B7"/>
    <w:rsid w:val="00560D49"/>
    <w:rsid w:val="00561060"/>
    <w:rsid w:val="0056123F"/>
    <w:rsid w:val="00561F6D"/>
    <w:rsid w:val="00562729"/>
    <w:rsid w:val="00562944"/>
    <w:rsid w:val="00563605"/>
    <w:rsid w:val="00563832"/>
    <w:rsid w:val="005638F4"/>
    <w:rsid w:val="0056502B"/>
    <w:rsid w:val="005654C0"/>
    <w:rsid w:val="0056643C"/>
    <w:rsid w:val="00566750"/>
    <w:rsid w:val="005670FC"/>
    <w:rsid w:val="00567BDE"/>
    <w:rsid w:val="00567CC7"/>
    <w:rsid w:val="00567DE4"/>
    <w:rsid w:val="00570159"/>
    <w:rsid w:val="00570491"/>
    <w:rsid w:val="00570880"/>
    <w:rsid w:val="00570CF5"/>
    <w:rsid w:val="00570DF9"/>
    <w:rsid w:val="0057161B"/>
    <w:rsid w:val="0057213F"/>
    <w:rsid w:val="00572A06"/>
    <w:rsid w:val="0057319A"/>
    <w:rsid w:val="005734D5"/>
    <w:rsid w:val="00573F6D"/>
    <w:rsid w:val="00574093"/>
    <w:rsid w:val="0057423A"/>
    <w:rsid w:val="00574611"/>
    <w:rsid w:val="00574A0F"/>
    <w:rsid w:val="00575241"/>
    <w:rsid w:val="00575291"/>
    <w:rsid w:val="005754D7"/>
    <w:rsid w:val="005754FE"/>
    <w:rsid w:val="00575C5B"/>
    <w:rsid w:val="00575EE3"/>
    <w:rsid w:val="0057609D"/>
    <w:rsid w:val="00576E93"/>
    <w:rsid w:val="0057705D"/>
    <w:rsid w:val="00577112"/>
    <w:rsid w:val="00577291"/>
    <w:rsid w:val="00577326"/>
    <w:rsid w:val="00577B93"/>
    <w:rsid w:val="00577BA1"/>
    <w:rsid w:val="00577CEB"/>
    <w:rsid w:val="0058029F"/>
    <w:rsid w:val="005804B6"/>
    <w:rsid w:val="00580C31"/>
    <w:rsid w:val="00580D6D"/>
    <w:rsid w:val="00580E68"/>
    <w:rsid w:val="00580F9E"/>
    <w:rsid w:val="00581152"/>
    <w:rsid w:val="0058129A"/>
    <w:rsid w:val="00581302"/>
    <w:rsid w:val="00581A14"/>
    <w:rsid w:val="00581AAF"/>
    <w:rsid w:val="00582EDF"/>
    <w:rsid w:val="005832F1"/>
    <w:rsid w:val="0058337B"/>
    <w:rsid w:val="0058357B"/>
    <w:rsid w:val="00583831"/>
    <w:rsid w:val="00583CF9"/>
    <w:rsid w:val="00583D0C"/>
    <w:rsid w:val="00583DB2"/>
    <w:rsid w:val="00583F77"/>
    <w:rsid w:val="0058427B"/>
    <w:rsid w:val="00584703"/>
    <w:rsid w:val="00584EC8"/>
    <w:rsid w:val="005861B9"/>
    <w:rsid w:val="005867B8"/>
    <w:rsid w:val="00586ABA"/>
    <w:rsid w:val="0058753F"/>
    <w:rsid w:val="00587810"/>
    <w:rsid w:val="00587B85"/>
    <w:rsid w:val="00587E6F"/>
    <w:rsid w:val="00590B9A"/>
    <w:rsid w:val="00590C55"/>
    <w:rsid w:val="0059177E"/>
    <w:rsid w:val="0059192C"/>
    <w:rsid w:val="00591A8D"/>
    <w:rsid w:val="0059292F"/>
    <w:rsid w:val="00592E4C"/>
    <w:rsid w:val="0059334C"/>
    <w:rsid w:val="0059371A"/>
    <w:rsid w:val="005937C0"/>
    <w:rsid w:val="005937ED"/>
    <w:rsid w:val="00593886"/>
    <w:rsid w:val="00593AAC"/>
    <w:rsid w:val="00593F3F"/>
    <w:rsid w:val="00594653"/>
    <w:rsid w:val="00594784"/>
    <w:rsid w:val="00594D33"/>
    <w:rsid w:val="0059566E"/>
    <w:rsid w:val="00595B45"/>
    <w:rsid w:val="00596934"/>
    <w:rsid w:val="005969EC"/>
    <w:rsid w:val="00597128"/>
    <w:rsid w:val="005972A6"/>
    <w:rsid w:val="00597359"/>
    <w:rsid w:val="005976F0"/>
    <w:rsid w:val="00597F53"/>
    <w:rsid w:val="005A0990"/>
    <w:rsid w:val="005A1437"/>
    <w:rsid w:val="005A1EF9"/>
    <w:rsid w:val="005A22E6"/>
    <w:rsid w:val="005A2674"/>
    <w:rsid w:val="005A2C97"/>
    <w:rsid w:val="005A325E"/>
    <w:rsid w:val="005A356F"/>
    <w:rsid w:val="005A37CC"/>
    <w:rsid w:val="005A3C42"/>
    <w:rsid w:val="005A3F43"/>
    <w:rsid w:val="005A468A"/>
    <w:rsid w:val="005A4781"/>
    <w:rsid w:val="005A4B77"/>
    <w:rsid w:val="005A5053"/>
    <w:rsid w:val="005A5079"/>
    <w:rsid w:val="005A56E9"/>
    <w:rsid w:val="005A58B4"/>
    <w:rsid w:val="005A5C95"/>
    <w:rsid w:val="005A69DD"/>
    <w:rsid w:val="005A735D"/>
    <w:rsid w:val="005A7402"/>
    <w:rsid w:val="005A7474"/>
    <w:rsid w:val="005A74EB"/>
    <w:rsid w:val="005A7AF9"/>
    <w:rsid w:val="005B012A"/>
    <w:rsid w:val="005B0391"/>
    <w:rsid w:val="005B0669"/>
    <w:rsid w:val="005B0924"/>
    <w:rsid w:val="005B0AC1"/>
    <w:rsid w:val="005B0F57"/>
    <w:rsid w:val="005B0F95"/>
    <w:rsid w:val="005B125A"/>
    <w:rsid w:val="005B1578"/>
    <w:rsid w:val="005B16DD"/>
    <w:rsid w:val="005B17A9"/>
    <w:rsid w:val="005B216D"/>
    <w:rsid w:val="005B2313"/>
    <w:rsid w:val="005B294D"/>
    <w:rsid w:val="005B33F5"/>
    <w:rsid w:val="005B353C"/>
    <w:rsid w:val="005B3561"/>
    <w:rsid w:val="005B35AB"/>
    <w:rsid w:val="005B3852"/>
    <w:rsid w:val="005B40EA"/>
    <w:rsid w:val="005B4286"/>
    <w:rsid w:val="005B459C"/>
    <w:rsid w:val="005B45C5"/>
    <w:rsid w:val="005B4701"/>
    <w:rsid w:val="005B4A00"/>
    <w:rsid w:val="005B4C39"/>
    <w:rsid w:val="005B4F6A"/>
    <w:rsid w:val="005B518D"/>
    <w:rsid w:val="005B537B"/>
    <w:rsid w:val="005B5840"/>
    <w:rsid w:val="005B5CDA"/>
    <w:rsid w:val="005B60DC"/>
    <w:rsid w:val="005B6585"/>
    <w:rsid w:val="005B677E"/>
    <w:rsid w:val="005B6812"/>
    <w:rsid w:val="005B6B41"/>
    <w:rsid w:val="005B6EF5"/>
    <w:rsid w:val="005B6F5D"/>
    <w:rsid w:val="005B762D"/>
    <w:rsid w:val="005B7810"/>
    <w:rsid w:val="005B7A07"/>
    <w:rsid w:val="005B7CBC"/>
    <w:rsid w:val="005C0AA0"/>
    <w:rsid w:val="005C0D41"/>
    <w:rsid w:val="005C0E8F"/>
    <w:rsid w:val="005C1818"/>
    <w:rsid w:val="005C1997"/>
    <w:rsid w:val="005C22EB"/>
    <w:rsid w:val="005C238A"/>
    <w:rsid w:val="005C2894"/>
    <w:rsid w:val="005C28BF"/>
    <w:rsid w:val="005C2AA0"/>
    <w:rsid w:val="005C2AAD"/>
    <w:rsid w:val="005C323D"/>
    <w:rsid w:val="005C3298"/>
    <w:rsid w:val="005C3439"/>
    <w:rsid w:val="005C35FE"/>
    <w:rsid w:val="005C37A1"/>
    <w:rsid w:val="005C3AFF"/>
    <w:rsid w:val="005C3D18"/>
    <w:rsid w:val="005C4256"/>
    <w:rsid w:val="005C48B8"/>
    <w:rsid w:val="005C5030"/>
    <w:rsid w:val="005C55F6"/>
    <w:rsid w:val="005C5795"/>
    <w:rsid w:val="005C5B7A"/>
    <w:rsid w:val="005C5D47"/>
    <w:rsid w:val="005C5DCD"/>
    <w:rsid w:val="005C5EF2"/>
    <w:rsid w:val="005C6125"/>
    <w:rsid w:val="005C64F3"/>
    <w:rsid w:val="005C6AAB"/>
    <w:rsid w:val="005C6B86"/>
    <w:rsid w:val="005C6DD4"/>
    <w:rsid w:val="005C76C7"/>
    <w:rsid w:val="005C77EF"/>
    <w:rsid w:val="005D0EF8"/>
    <w:rsid w:val="005D0F71"/>
    <w:rsid w:val="005D0FAD"/>
    <w:rsid w:val="005D1409"/>
    <w:rsid w:val="005D1A55"/>
    <w:rsid w:val="005D1AC0"/>
    <w:rsid w:val="005D1C55"/>
    <w:rsid w:val="005D2931"/>
    <w:rsid w:val="005D2D3E"/>
    <w:rsid w:val="005D2E2B"/>
    <w:rsid w:val="005D372C"/>
    <w:rsid w:val="005D438D"/>
    <w:rsid w:val="005D4981"/>
    <w:rsid w:val="005D4A87"/>
    <w:rsid w:val="005D4ED9"/>
    <w:rsid w:val="005D5937"/>
    <w:rsid w:val="005D5FD6"/>
    <w:rsid w:val="005D606D"/>
    <w:rsid w:val="005D67A5"/>
    <w:rsid w:val="005D6A03"/>
    <w:rsid w:val="005D76C2"/>
    <w:rsid w:val="005D7C25"/>
    <w:rsid w:val="005E0544"/>
    <w:rsid w:val="005E0720"/>
    <w:rsid w:val="005E07A3"/>
    <w:rsid w:val="005E122B"/>
    <w:rsid w:val="005E17BB"/>
    <w:rsid w:val="005E1DE1"/>
    <w:rsid w:val="005E247B"/>
    <w:rsid w:val="005E3A82"/>
    <w:rsid w:val="005E3D79"/>
    <w:rsid w:val="005E4BF0"/>
    <w:rsid w:val="005E4E3F"/>
    <w:rsid w:val="005E5A71"/>
    <w:rsid w:val="005E5B33"/>
    <w:rsid w:val="005E6078"/>
    <w:rsid w:val="005E646F"/>
    <w:rsid w:val="005E64EF"/>
    <w:rsid w:val="005E6D79"/>
    <w:rsid w:val="005E6FD9"/>
    <w:rsid w:val="005E7266"/>
    <w:rsid w:val="005E72FF"/>
    <w:rsid w:val="005E7466"/>
    <w:rsid w:val="005E7734"/>
    <w:rsid w:val="005E7A01"/>
    <w:rsid w:val="005E7B4F"/>
    <w:rsid w:val="005F00A9"/>
    <w:rsid w:val="005F0A15"/>
    <w:rsid w:val="005F1348"/>
    <w:rsid w:val="005F14E1"/>
    <w:rsid w:val="005F17FF"/>
    <w:rsid w:val="005F1A71"/>
    <w:rsid w:val="005F2A04"/>
    <w:rsid w:val="005F2A33"/>
    <w:rsid w:val="005F3150"/>
    <w:rsid w:val="005F38BA"/>
    <w:rsid w:val="005F39FF"/>
    <w:rsid w:val="005F3E86"/>
    <w:rsid w:val="005F4495"/>
    <w:rsid w:val="005F46B8"/>
    <w:rsid w:val="005F47A8"/>
    <w:rsid w:val="005F4B12"/>
    <w:rsid w:val="005F4D0A"/>
    <w:rsid w:val="005F53C4"/>
    <w:rsid w:val="005F5DDB"/>
    <w:rsid w:val="005F611A"/>
    <w:rsid w:val="005F6137"/>
    <w:rsid w:val="005F61CD"/>
    <w:rsid w:val="005F62F7"/>
    <w:rsid w:val="005F6721"/>
    <w:rsid w:val="005F6B83"/>
    <w:rsid w:val="005F7038"/>
    <w:rsid w:val="005F70F2"/>
    <w:rsid w:val="005F7D9C"/>
    <w:rsid w:val="005F7E5B"/>
    <w:rsid w:val="00600698"/>
    <w:rsid w:val="00600F88"/>
    <w:rsid w:val="00601329"/>
    <w:rsid w:val="00601898"/>
    <w:rsid w:val="00601A61"/>
    <w:rsid w:val="00601B5A"/>
    <w:rsid w:val="00601BBB"/>
    <w:rsid w:val="00601D7B"/>
    <w:rsid w:val="006021B7"/>
    <w:rsid w:val="00602DEB"/>
    <w:rsid w:val="00602F79"/>
    <w:rsid w:val="00603102"/>
    <w:rsid w:val="00603352"/>
    <w:rsid w:val="00603963"/>
    <w:rsid w:val="00603A65"/>
    <w:rsid w:val="006040AC"/>
    <w:rsid w:val="00604294"/>
    <w:rsid w:val="006045DC"/>
    <w:rsid w:val="00604FE8"/>
    <w:rsid w:val="006054BE"/>
    <w:rsid w:val="006055A7"/>
    <w:rsid w:val="006057E5"/>
    <w:rsid w:val="00605A61"/>
    <w:rsid w:val="006060EE"/>
    <w:rsid w:val="00606337"/>
    <w:rsid w:val="0060635C"/>
    <w:rsid w:val="00606970"/>
    <w:rsid w:val="00607535"/>
    <w:rsid w:val="00607D42"/>
    <w:rsid w:val="00610485"/>
    <w:rsid w:val="0061071E"/>
    <w:rsid w:val="00610728"/>
    <w:rsid w:val="00610873"/>
    <w:rsid w:val="00610948"/>
    <w:rsid w:val="00610E2C"/>
    <w:rsid w:val="00611129"/>
    <w:rsid w:val="00611251"/>
    <w:rsid w:val="006113B6"/>
    <w:rsid w:val="00611945"/>
    <w:rsid w:val="0061229C"/>
    <w:rsid w:val="00612512"/>
    <w:rsid w:val="00612561"/>
    <w:rsid w:val="00612ADB"/>
    <w:rsid w:val="006133C3"/>
    <w:rsid w:val="006135A4"/>
    <w:rsid w:val="006141B5"/>
    <w:rsid w:val="00614896"/>
    <w:rsid w:val="006149EF"/>
    <w:rsid w:val="00615541"/>
    <w:rsid w:val="006156CC"/>
    <w:rsid w:val="00615D6B"/>
    <w:rsid w:val="00615F52"/>
    <w:rsid w:val="00616581"/>
    <w:rsid w:val="006177CD"/>
    <w:rsid w:val="0061786B"/>
    <w:rsid w:val="006179C5"/>
    <w:rsid w:val="00620341"/>
    <w:rsid w:val="006207A6"/>
    <w:rsid w:val="00620955"/>
    <w:rsid w:val="006209E0"/>
    <w:rsid w:val="006210E5"/>
    <w:rsid w:val="0062147F"/>
    <w:rsid w:val="00621B19"/>
    <w:rsid w:val="00621EA0"/>
    <w:rsid w:val="006226A1"/>
    <w:rsid w:val="00623781"/>
    <w:rsid w:val="006238E5"/>
    <w:rsid w:val="006250B8"/>
    <w:rsid w:val="0062544A"/>
    <w:rsid w:val="006256F0"/>
    <w:rsid w:val="00625A0F"/>
    <w:rsid w:val="006260C7"/>
    <w:rsid w:val="006266E9"/>
    <w:rsid w:val="00626FBA"/>
    <w:rsid w:val="0062761F"/>
    <w:rsid w:val="00627C7B"/>
    <w:rsid w:val="00627E26"/>
    <w:rsid w:val="00630CCC"/>
    <w:rsid w:val="00631000"/>
    <w:rsid w:val="0063134C"/>
    <w:rsid w:val="00631B03"/>
    <w:rsid w:val="00631FB3"/>
    <w:rsid w:val="006323E4"/>
    <w:rsid w:val="00632956"/>
    <w:rsid w:val="00632AC6"/>
    <w:rsid w:val="00632B03"/>
    <w:rsid w:val="00633DDC"/>
    <w:rsid w:val="00634010"/>
    <w:rsid w:val="006347E7"/>
    <w:rsid w:val="00634C65"/>
    <w:rsid w:val="00634F15"/>
    <w:rsid w:val="0063501E"/>
    <w:rsid w:val="006356C3"/>
    <w:rsid w:val="00635A0F"/>
    <w:rsid w:val="00635BD3"/>
    <w:rsid w:val="00636056"/>
    <w:rsid w:val="006361F4"/>
    <w:rsid w:val="0063658E"/>
    <w:rsid w:val="006366C3"/>
    <w:rsid w:val="00636DD8"/>
    <w:rsid w:val="0063767F"/>
    <w:rsid w:val="006376AD"/>
    <w:rsid w:val="00637766"/>
    <w:rsid w:val="006378D3"/>
    <w:rsid w:val="00637D2D"/>
    <w:rsid w:val="00641188"/>
    <w:rsid w:val="0064163C"/>
    <w:rsid w:val="00641B33"/>
    <w:rsid w:val="00641C9C"/>
    <w:rsid w:val="00642367"/>
    <w:rsid w:val="006426F2"/>
    <w:rsid w:val="00642B70"/>
    <w:rsid w:val="00642FF1"/>
    <w:rsid w:val="00643728"/>
    <w:rsid w:val="00643D35"/>
    <w:rsid w:val="00643F0D"/>
    <w:rsid w:val="006440B2"/>
    <w:rsid w:val="0064451F"/>
    <w:rsid w:val="00644753"/>
    <w:rsid w:val="00644E3A"/>
    <w:rsid w:val="00644E7D"/>
    <w:rsid w:val="00645069"/>
    <w:rsid w:val="00645AAF"/>
    <w:rsid w:val="00646933"/>
    <w:rsid w:val="006469D5"/>
    <w:rsid w:val="0064740E"/>
    <w:rsid w:val="006504F0"/>
    <w:rsid w:val="00650855"/>
    <w:rsid w:val="006509AF"/>
    <w:rsid w:val="00651289"/>
    <w:rsid w:val="00651313"/>
    <w:rsid w:val="006513C5"/>
    <w:rsid w:val="006519E5"/>
    <w:rsid w:val="00651E4F"/>
    <w:rsid w:val="0065205B"/>
    <w:rsid w:val="0065296E"/>
    <w:rsid w:val="006529A5"/>
    <w:rsid w:val="0065301E"/>
    <w:rsid w:val="00653284"/>
    <w:rsid w:val="00653395"/>
    <w:rsid w:val="006534A3"/>
    <w:rsid w:val="00654A8B"/>
    <w:rsid w:val="00654B78"/>
    <w:rsid w:val="006550F8"/>
    <w:rsid w:val="00655503"/>
    <w:rsid w:val="006557A3"/>
    <w:rsid w:val="006564E9"/>
    <w:rsid w:val="0065663B"/>
    <w:rsid w:val="00656B79"/>
    <w:rsid w:val="0065728B"/>
    <w:rsid w:val="006579FB"/>
    <w:rsid w:val="00657F55"/>
    <w:rsid w:val="0066007E"/>
    <w:rsid w:val="0066022F"/>
    <w:rsid w:val="006605CB"/>
    <w:rsid w:val="00660747"/>
    <w:rsid w:val="00660DC7"/>
    <w:rsid w:val="00661421"/>
    <w:rsid w:val="00661542"/>
    <w:rsid w:val="00661B07"/>
    <w:rsid w:val="00661CFD"/>
    <w:rsid w:val="0066229C"/>
    <w:rsid w:val="006626AF"/>
    <w:rsid w:val="006628A7"/>
    <w:rsid w:val="00662B04"/>
    <w:rsid w:val="00662BB5"/>
    <w:rsid w:val="00663569"/>
    <w:rsid w:val="0066372A"/>
    <w:rsid w:val="00663FB5"/>
    <w:rsid w:val="006641C5"/>
    <w:rsid w:val="00664481"/>
    <w:rsid w:val="0066463E"/>
    <w:rsid w:val="006659C7"/>
    <w:rsid w:val="0066608E"/>
    <w:rsid w:val="00666276"/>
    <w:rsid w:val="006669E5"/>
    <w:rsid w:val="00666A03"/>
    <w:rsid w:val="00666C58"/>
    <w:rsid w:val="0066727C"/>
    <w:rsid w:val="0066747C"/>
    <w:rsid w:val="00667662"/>
    <w:rsid w:val="00667982"/>
    <w:rsid w:val="00667A3E"/>
    <w:rsid w:val="00670232"/>
    <w:rsid w:val="0067024C"/>
    <w:rsid w:val="0067030A"/>
    <w:rsid w:val="00670818"/>
    <w:rsid w:val="00670838"/>
    <w:rsid w:val="00670FD4"/>
    <w:rsid w:val="0067166A"/>
    <w:rsid w:val="006719FD"/>
    <w:rsid w:val="00671D9D"/>
    <w:rsid w:val="006723E0"/>
    <w:rsid w:val="00672897"/>
    <w:rsid w:val="00672BA8"/>
    <w:rsid w:val="00672EB3"/>
    <w:rsid w:val="006730E9"/>
    <w:rsid w:val="006737C8"/>
    <w:rsid w:val="00673B17"/>
    <w:rsid w:val="00673E28"/>
    <w:rsid w:val="00674334"/>
    <w:rsid w:val="00674633"/>
    <w:rsid w:val="00674C4F"/>
    <w:rsid w:val="00674CFB"/>
    <w:rsid w:val="00674E6D"/>
    <w:rsid w:val="00675193"/>
    <w:rsid w:val="0067536C"/>
    <w:rsid w:val="0067542F"/>
    <w:rsid w:val="00675C8F"/>
    <w:rsid w:val="0067606B"/>
    <w:rsid w:val="0067660B"/>
    <w:rsid w:val="0067669C"/>
    <w:rsid w:val="006766F8"/>
    <w:rsid w:val="0067672C"/>
    <w:rsid w:val="00677114"/>
    <w:rsid w:val="006776B0"/>
    <w:rsid w:val="00677861"/>
    <w:rsid w:val="00677C9B"/>
    <w:rsid w:val="00677F93"/>
    <w:rsid w:val="0068049D"/>
    <w:rsid w:val="00680712"/>
    <w:rsid w:val="006807C8"/>
    <w:rsid w:val="00680F6D"/>
    <w:rsid w:val="006811A7"/>
    <w:rsid w:val="00681C3A"/>
    <w:rsid w:val="00682A48"/>
    <w:rsid w:val="00682B0F"/>
    <w:rsid w:val="00683681"/>
    <w:rsid w:val="006836CC"/>
    <w:rsid w:val="00683869"/>
    <w:rsid w:val="00683EDC"/>
    <w:rsid w:val="00683FEA"/>
    <w:rsid w:val="006841EC"/>
    <w:rsid w:val="0068426B"/>
    <w:rsid w:val="00684291"/>
    <w:rsid w:val="00684642"/>
    <w:rsid w:val="0068521D"/>
    <w:rsid w:val="00685444"/>
    <w:rsid w:val="00685AAD"/>
    <w:rsid w:val="00685AF1"/>
    <w:rsid w:val="00685B00"/>
    <w:rsid w:val="00685B8F"/>
    <w:rsid w:val="00686529"/>
    <w:rsid w:val="00686AD2"/>
    <w:rsid w:val="00686F52"/>
    <w:rsid w:val="006870A1"/>
    <w:rsid w:val="00687AB4"/>
    <w:rsid w:val="00687E1C"/>
    <w:rsid w:val="00687E5F"/>
    <w:rsid w:val="00687EBF"/>
    <w:rsid w:val="00690435"/>
    <w:rsid w:val="006905A4"/>
    <w:rsid w:val="006905C5"/>
    <w:rsid w:val="00690AA4"/>
    <w:rsid w:val="0069130B"/>
    <w:rsid w:val="006914C5"/>
    <w:rsid w:val="00691757"/>
    <w:rsid w:val="00691C50"/>
    <w:rsid w:val="006921D8"/>
    <w:rsid w:val="006928DC"/>
    <w:rsid w:val="00693147"/>
    <w:rsid w:val="0069378A"/>
    <w:rsid w:val="00693A19"/>
    <w:rsid w:val="00693D03"/>
    <w:rsid w:val="006941D4"/>
    <w:rsid w:val="00694B55"/>
    <w:rsid w:val="00694B77"/>
    <w:rsid w:val="006951A9"/>
    <w:rsid w:val="00695369"/>
    <w:rsid w:val="0069563B"/>
    <w:rsid w:val="0069566C"/>
    <w:rsid w:val="00695900"/>
    <w:rsid w:val="00696615"/>
    <w:rsid w:val="00696A00"/>
    <w:rsid w:val="0069701E"/>
    <w:rsid w:val="00697BA3"/>
    <w:rsid w:val="006A0094"/>
    <w:rsid w:val="006A0271"/>
    <w:rsid w:val="006A0451"/>
    <w:rsid w:val="006A1047"/>
    <w:rsid w:val="006A1116"/>
    <w:rsid w:val="006A12D1"/>
    <w:rsid w:val="006A14CC"/>
    <w:rsid w:val="006A18EC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E23"/>
    <w:rsid w:val="006A2E42"/>
    <w:rsid w:val="006A2F1D"/>
    <w:rsid w:val="006A2F21"/>
    <w:rsid w:val="006A3427"/>
    <w:rsid w:val="006A3698"/>
    <w:rsid w:val="006A3ED8"/>
    <w:rsid w:val="006A4519"/>
    <w:rsid w:val="006A4703"/>
    <w:rsid w:val="006A478B"/>
    <w:rsid w:val="006A48F3"/>
    <w:rsid w:val="006A505D"/>
    <w:rsid w:val="006A51C3"/>
    <w:rsid w:val="006A56EC"/>
    <w:rsid w:val="006A5B86"/>
    <w:rsid w:val="006A5DD2"/>
    <w:rsid w:val="006A643D"/>
    <w:rsid w:val="006A6460"/>
    <w:rsid w:val="006A65E1"/>
    <w:rsid w:val="006A6D47"/>
    <w:rsid w:val="006A6D48"/>
    <w:rsid w:val="006A708F"/>
    <w:rsid w:val="006B105C"/>
    <w:rsid w:val="006B1417"/>
    <w:rsid w:val="006B1916"/>
    <w:rsid w:val="006B1C94"/>
    <w:rsid w:val="006B1F4E"/>
    <w:rsid w:val="006B2356"/>
    <w:rsid w:val="006B24FC"/>
    <w:rsid w:val="006B29A2"/>
    <w:rsid w:val="006B2BF8"/>
    <w:rsid w:val="006B2F26"/>
    <w:rsid w:val="006B3016"/>
    <w:rsid w:val="006B3754"/>
    <w:rsid w:val="006B3B4D"/>
    <w:rsid w:val="006B3E7C"/>
    <w:rsid w:val="006B4130"/>
    <w:rsid w:val="006B48B8"/>
    <w:rsid w:val="006B4A32"/>
    <w:rsid w:val="006B52D2"/>
    <w:rsid w:val="006B5D4C"/>
    <w:rsid w:val="006B6396"/>
    <w:rsid w:val="006B640E"/>
    <w:rsid w:val="006B68F4"/>
    <w:rsid w:val="006B6ACF"/>
    <w:rsid w:val="006B6C53"/>
    <w:rsid w:val="006B746B"/>
    <w:rsid w:val="006B7632"/>
    <w:rsid w:val="006B7A6C"/>
    <w:rsid w:val="006C000D"/>
    <w:rsid w:val="006C0113"/>
    <w:rsid w:val="006C01F9"/>
    <w:rsid w:val="006C0369"/>
    <w:rsid w:val="006C0B2E"/>
    <w:rsid w:val="006C0B66"/>
    <w:rsid w:val="006C0EDD"/>
    <w:rsid w:val="006C1625"/>
    <w:rsid w:val="006C17EE"/>
    <w:rsid w:val="006C1840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596"/>
    <w:rsid w:val="006C37B4"/>
    <w:rsid w:val="006C389D"/>
    <w:rsid w:val="006C3C42"/>
    <w:rsid w:val="006C3F9D"/>
    <w:rsid w:val="006C41D3"/>
    <w:rsid w:val="006C4F56"/>
    <w:rsid w:val="006C68AC"/>
    <w:rsid w:val="006C6BB4"/>
    <w:rsid w:val="006D03D2"/>
    <w:rsid w:val="006D0C4B"/>
    <w:rsid w:val="006D0D44"/>
    <w:rsid w:val="006D1512"/>
    <w:rsid w:val="006D17AE"/>
    <w:rsid w:val="006D25B9"/>
    <w:rsid w:val="006D25EE"/>
    <w:rsid w:val="006D28A1"/>
    <w:rsid w:val="006D2BEB"/>
    <w:rsid w:val="006D2F1D"/>
    <w:rsid w:val="006D302D"/>
    <w:rsid w:val="006D32CA"/>
    <w:rsid w:val="006D32E8"/>
    <w:rsid w:val="006D33A7"/>
    <w:rsid w:val="006D376F"/>
    <w:rsid w:val="006D3AA0"/>
    <w:rsid w:val="006D3EFC"/>
    <w:rsid w:val="006D4582"/>
    <w:rsid w:val="006D4C39"/>
    <w:rsid w:val="006D4D90"/>
    <w:rsid w:val="006D55E7"/>
    <w:rsid w:val="006D5691"/>
    <w:rsid w:val="006D5AC5"/>
    <w:rsid w:val="006D6015"/>
    <w:rsid w:val="006D6694"/>
    <w:rsid w:val="006D68E2"/>
    <w:rsid w:val="006D6AEB"/>
    <w:rsid w:val="006D6BEC"/>
    <w:rsid w:val="006D6E09"/>
    <w:rsid w:val="006D6F1A"/>
    <w:rsid w:val="006D7640"/>
    <w:rsid w:val="006D7959"/>
    <w:rsid w:val="006D7D8A"/>
    <w:rsid w:val="006D7D8D"/>
    <w:rsid w:val="006D7E58"/>
    <w:rsid w:val="006D7E97"/>
    <w:rsid w:val="006E01E8"/>
    <w:rsid w:val="006E063F"/>
    <w:rsid w:val="006E0758"/>
    <w:rsid w:val="006E1138"/>
    <w:rsid w:val="006E1AC1"/>
    <w:rsid w:val="006E288C"/>
    <w:rsid w:val="006E29E6"/>
    <w:rsid w:val="006E2B4C"/>
    <w:rsid w:val="006E3658"/>
    <w:rsid w:val="006E3AE1"/>
    <w:rsid w:val="006E3C77"/>
    <w:rsid w:val="006E3DF2"/>
    <w:rsid w:val="006E41EA"/>
    <w:rsid w:val="006E42E5"/>
    <w:rsid w:val="006E47ED"/>
    <w:rsid w:val="006E49BF"/>
    <w:rsid w:val="006E4AA6"/>
    <w:rsid w:val="006E4D3B"/>
    <w:rsid w:val="006E4E4B"/>
    <w:rsid w:val="006E5898"/>
    <w:rsid w:val="006E5B3B"/>
    <w:rsid w:val="006E5C1C"/>
    <w:rsid w:val="006E651D"/>
    <w:rsid w:val="006E66A2"/>
    <w:rsid w:val="006E67C2"/>
    <w:rsid w:val="006E6BE6"/>
    <w:rsid w:val="006E74EA"/>
    <w:rsid w:val="006E7916"/>
    <w:rsid w:val="006E7928"/>
    <w:rsid w:val="006E7BEE"/>
    <w:rsid w:val="006F03F0"/>
    <w:rsid w:val="006F05E2"/>
    <w:rsid w:val="006F08E1"/>
    <w:rsid w:val="006F13C0"/>
    <w:rsid w:val="006F14C8"/>
    <w:rsid w:val="006F1B26"/>
    <w:rsid w:val="006F1BB5"/>
    <w:rsid w:val="006F2E17"/>
    <w:rsid w:val="006F30BF"/>
    <w:rsid w:val="006F347C"/>
    <w:rsid w:val="006F35B6"/>
    <w:rsid w:val="006F3FF6"/>
    <w:rsid w:val="006F438E"/>
    <w:rsid w:val="006F52FA"/>
    <w:rsid w:val="006F5506"/>
    <w:rsid w:val="006F5D80"/>
    <w:rsid w:val="006F6266"/>
    <w:rsid w:val="006F65BC"/>
    <w:rsid w:val="006F66B2"/>
    <w:rsid w:val="006F6773"/>
    <w:rsid w:val="006F6EEE"/>
    <w:rsid w:val="006F707F"/>
    <w:rsid w:val="006F765A"/>
    <w:rsid w:val="006F792B"/>
    <w:rsid w:val="006F7F1E"/>
    <w:rsid w:val="007007D0"/>
    <w:rsid w:val="0070116C"/>
    <w:rsid w:val="007015CB"/>
    <w:rsid w:val="00701C00"/>
    <w:rsid w:val="00701C8E"/>
    <w:rsid w:val="0070239C"/>
    <w:rsid w:val="00702A9F"/>
    <w:rsid w:val="00702BDA"/>
    <w:rsid w:val="00702E91"/>
    <w:rsid w:val="00703290"/>
    <w:rsid w:val="007035E3"/>
    <w:rsid w:val="0070380A"/>
    <w:rsid w:val="00703EE1"/>
    <w:rsid w:val="007043E8"/>
    <w:rsid w:val="00704653"/>
    <w:rsid w:val="00704C79"/>
    <w:rsid w:val="00705117"/>
    <w:rsid w:val="00705172"/>
    <w:rsid w:val="0070527A"/>
    <w:rsid w:val="0070567E"/>
    <w:rsid w:val="00705BD2"/>
    <w:rsid w:val="00705CF9"/>
    <w:rsid w:val="00705EFC"/>
    <w:rsid w:val="0070616D"/>
    <w:rsid w:val="00706682"/>
    <w:rsid w:val="00706E8A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8B1"/>
    <w:rsid w:val="00710AA6"/>
    <w:rsid w:val="0071119A"/>
    <w:rsid w:val="00711215"/>
    <w:rsid w:val="00711316"/>
    <w:rsid w:val="00711CA0"/>
    <w:rsid w:val="00712751"/>
    <w:rsid w:val="007127A4"/>
    <w:rsid w:val="00712AEB"/>
    <w:rsid w:val="00712F07"/>
    <w:rsid w:val="00712FB6"/>
    <w:rsid w:val="007132DF"/>
    <w:rsid w:val="007133F3"/>
    <w:rsid w:val="00713609"/>
    <w:rsid w:val="00713678"/>
    <w:rsid w:val="00713766"/>
    <w:rsid w:val="007139BC"/>
    <w:rsid w:val="00713C50"/>
    <w:rsid w:val="00713D63"/>
    <w:rsid w:val="00714304"/>
    <w:rsid w:val="00714CB7"/>
    <w:rsid w:val="00714EAF"/>
    <w:rsid w:val="0071520C"/>
    <w:rsid w:val="00715475"/>
    <w:rsid w:val="007155E3"/>
    <w:rsid w:val="00715B96"/>
    <w:rsid w:val="00715D3C"/>
    <w:rsid w:val="00715D75"/>
    <w:rsid w:val="0071645D"/>
    <w:rsid w:val="007168E7"/>
    <w:rsid w:val="007169A9"/>
    <w:rsid w:val="00716A80"/>
    <w:rsid w:val="00716C88"/>
    <w:rsid w:val="00716CCF"/>
    <w:rsid w:val="00717098"/>
    <w:rsid w:val="00717609"/>
    <w:rsid w:val="007178A2"/>
    <w:rsid w:val="00717B70"/>
    <w:rsid w:val="00717CE9"/>
    <w:rsid w:val="00717E4A"/>
    <w:rsid w:val="00717E8E"/>
    <w:rsid w:val="00717FDD"/>
    <w:rsid w:val="00720458"/>
    <w:rsid w:val="007209C6"/>
    <w:rsid w:val="00720BDA"/>
    <w:rsid w:val="00721152"/>
    <w:rsid w:val="00721723"/>
    <w:rsid w:val="00721E6C"/>
    <w:rsid w:val="00721EC2"/>
    <w:rsid w:val="0072260F"/>
    <w:rsid w:val="007228A7"/>
    <w:rsid w:val="007228E0"/>
    <w:rsid w:val="0072373F"/>
    <w:rsid w:val="00723937"/>
    <w:rsid w:val="0072440E"/>
    <w:rsid w:val="007244D1"/>
    <w:rsid w:val="00725188"/>
    <w:rsid w:val="0072560E"/>
    <w:rsid w:val="00725720"/>
    <w:rsid w:val="00725965"/>
    <w:rsid w:val="00726220"/>
    <w:rsid w:val="00726267"/>
    <w:rsid w:val="0072665A"/>
    <w:rsid w:val="00726A5E"/>
    <w:rsid w:val="00726D07"/>
    <w:rsid w:val="007272AD"/>
    <w:rsid w:val="00727BC3"/>
    <w:rsid w:val="00727C3E"/>
    <w:rsid w:val="00727E6B"/>
    <w:rsid w:val="00730101"/>
    <w:rsid w:val="007301FD"/>
    <w:rsid w:val="00730432"/>
    <w:rsid w:val="00730B4D"/>
    <w:rsid w:val="00730C99"/>
    <w:rsid w:val="00731227"/>
    <w:rsid w:val="007318F5"/>
    <w:rsid w:val="00731DBF"/>
    <w:rsid w:val="00732268"/>
    <w:rsid w:val="00733200"/>
    <w:rsid w:val="0073350B"/>
    <w:rsid w:val="007335EE"/>
    <w:rsid w:val="00733C2E"/>
    <w:rsid w:val="0073453D"/>
    <w:rsid w:val="007347CC"/>
    <w:rsid w:val="007347F0"/>
    <w:rsid w:val="00734B0F"/>
    <w:rsid w:val="00735005"/>
    <w:rsid w:val="0073511A"/>
    <w:rsid w:val="0073569C"/>
    <w:rsid w:val="00735FA2"/>
    <w:rsid w:val="00736188"/>
    <w:rsid w:val="007362B4"/>
    <w:rsid w:val="0073632C"/>
    <w:rsid w:val="00736463"/>
    <w:rsid w:val="007364D9"/>
    <w:rsid w:val="00736D6E"/>
    <w:rsid w:val="00736F65"/>
    <w:rsid w:val="00737527"/>
    <w:rsid w:val="00737E95"/>
    <w:rsid w:val="0074001C"/>
    <w:rsid w:val="00740161"/>
    <w:rsid w:val="007401A8"/>
    <w:rsid w:val="0074035E"/>
    <w:rsid w:val="00740587"/>
    <w:rsid w:val="00740A08"/>
    <w:rsid w:val="00740D12"/>
    <w:rsid w:val="00740FE7"/>
    <w:rsid w:val="0074136C"/>
    <w:rsid w:val="00741486"/>
    <w:rsid w:val="0074171D"/>
    <w:rsid w:val="007421D5"/>
    <w:rsid w:val="0074235F"/>
    <w:rsid w:val="007423C7"/>
    <w:rsid w:val="00742AD9"/>
    <w:rsid w:val="00742C89"/>
    <w:rsid w:val="007436C9"/>
    <w:rsid w:val="007436D2"/>
    <w:rsid w:val="00743EE7"/>
    <w:rsid w:val="0074414F"/>
    <w:rsid w:val="007443A0"/>
    <w:rsid w:val="00744503"/>
    <w:rsid w:val="00744F2E"/>
    <w:rsid w:val="007454EA"/>
    <w:rsid w:val="00745640"/>
    <w:rsid w:val="00745C8E"/>
    <w:rsid w:val="00745F63"/>
    <w:rsid w:val="007464D0"/>
    <w:rsid w:val="0074652E"/>
    <w:rsid w:val="007467DF"/>
    <w:rsid w:val="00746CA5"/>
    <w:rsid w:val="00746D72"/>
    <w:rsid w:val="00747053"/>
    <w:rsid w:val="00747354"/>
    <w:rsid w:val="007477A3"/>
    <w:rsid w:val="0074786B"/>
    <w:rsid w:val="007501BE"/>
    <w:rsid w:val="007501EC"/>
    <w:rsid w:val="00750278"/>
    <w:rsid w:val="00750776"/>
    <w:rsid w:val="007508BE"/>
    <w:rsid w:val="00750EC8"/>
    <w:rsid w:val="00750EFF"/>
    <w:rsid w:val="00750F37"/>
    <w:rsid w:val="00751963"/>
    <w:rsid w:val="0075210C"/>
    <w:rsid w:val="007523BB"/>
    <w:rsid w:val="00752741"/>
    <w:rsid w:val="00752892"/>
    <w:rsid w:val="00752A43"/>
    <w:rsid w:val="00752E1C"/>
    <w:rsid w:val="00753237"/>
    <w:rsid w:val="00753773"/>
    <w:rsid w:val="0075394F"/>
    <w:rsid w:val="00754709"/>
    <w:rsid w:val="00754E32"/>
    <w:rsid w:val="00754F4C"/>
    <w:rsid w:val="00754FD8"/>
    <w:rsid w:val="00755249"/>
    <w:rsid w:val="00755579"/>
    <w:rsid w:val="00755EEB"/>
    <w:rsid w:val="00756129"/>
    <w:rsid w:val="00756413"/>
    <w:rsid w:val="007564C5"/>
    <w:rsid w:val="00756FCA"/>
    <w:rsid w:val="00757032"/>
    <w:rsid w:val="0075760D"/>
    <w:rsid w:val="00757AC1"/>
    <w:rsid w:val="007601A2"/>
    <w:rsid w:val="00760D05"/>
    <w:rsid w:val="0076114C"/>
    <w:rsid w:val="0076160F"/>
    <w:rsid w:val="00761B52"/>
    <w:rsid w:val="00761FCA"/>
    <w:rsid w:val="00762034"/>
    <w:rsid w:val="00762D0F"/>
    <w:rsid w:val="007644B1"/>
    <w:rsid w:val="00765145"/>
    <w:rsid w:val="0076595B"/>
    <w:rsid w:val="00766131"/>
    <w:rsid w:val="00766D1A"/>
    <w:rsid w:val="00766EFE"/>
    <w:rsid w:val="007670AC"/>
    <w:rsid w:val="00767289"/>
    <w:rsid w:val="00767427"/>
    <w:rsid w:val="0076769E"/>
    <w:rsid w:val="00767AED"/>
    <w:rsid w:val="00770158"/>
    <w:rsid w:val="007704E8"/>
    <w:rsid w:val="0077070C"/>
    <w:rsid w:val="00770E7F"/>
    <w:rsid w:val="007711FC"/>
    <w:rsid w:val="007715FD"/>
    <w:rsid w:val="0077184B"/>
    <w:rsid w:val="00772ADA"/>
    <w:rsid w:val="00772F4F"/>
    <w:rsid w:val="0077322D"/>
    <w:rsid w:val="0077432E"/>
    <w:rsid w:val="00774752"/>
    <w:rsid w:val="007748C5"/>
    <w:rsid w:val="00774E89"/>
    <w:rsid w:val="007751B2"/>
    <w:rsid w:val="00775518"/>
    <w:rsid w:val="00775AE3"/>
    <w:rsid w:val="0077647D"/>
    <w:rsid w:val="0077720F"/>
    <w:rsid w:val="007773CD"/>
    <w:rsid w:val="00777BE9"/>
    <w:rsid w:val="00777EA8"/>
    <w:rsid w:val="0078027E"/>
    <w:rsid w:val="00780304"/>
    <w:rsid w:val="00781013"/>
    <w:rsid w:val="007814B0"/>
    <w:rsid w:val="0078164B"/>
    <w:rsid w:val="007823EA"/>
    <w:rsid w:val="00782549"/>
    <w:rsid w:val="00782D38"/>
    <w:rsid w:val="00782DA7"/>
    <w:rsid w:val="00782EDE"/>
    <w:rsid w:val="00782F39"/>
    <w:rsid w:val="00782FAC"/>
    <w:rsid w:val="00783009"/>
    <w:rsid w:val="00783725"/>
    <w:rsid w:val="00783963"/>
    <w:rsid w:val="007840E5"/>
    <w:rsid w:val="0078419C"/>
    <w:rsid w:val="00784597"/>
    <w:rsid w:val="007848C2"/>
    <w:rsid w:val="0078614E"/>
    <w:rsid w:val="007863D2"/>
    <w:rsid w:val="00786729"/>
    <w:rsid w:val="00786DA0"/>
    <w:rsid w:val="00786FD4"/>
    <w:rsid w:val="00787819"/>
    <w:rsid w:val="00787C6A"/>
    <w:rsid w:val="0079053A"/>
    <w:rsid w:val="0079110C"/>
    <w:rsid w:val="00791139"/>
    <w:rsid w:val="007916B1"/>
    <w:rsid w:val="00792030"/>
    <w:rsid w:val="007921C7"/>
    <w:rsid w:val="00792747"/>
    <w:rsid w:val="00792C45"/>
    <w:rsid w:val="00793293"/>
    <w:rsid w:val="0079392E"/>
    <w:rsid w:val="00793A49"/>
    <w:rsid w:val="0079406C"/>
    <w:rsid w:val="00794714"/>
    <w:rsid w:val="00794745"/>
    <w:rsid w:val="00794B95"/>
    <w:rsid w:val="00794D58"/>
    <w:rsid w:val="00795A84"/>
    <w:rsid w:val="007A01BD"/>
    <w:rsid w:val="007A03BA"/>
    <w:rsid w:val="007A03FF"/>
    <w:rsid w:val="007A046F"/>
    <w:rsid w:val="007A072A"/>
    <w:rsid w:val="007A0D44"/>
    <w:rsid w:val="007A1294"/>
    <w:rsid w:val="007A1A92"/>
    <w:rsid w:val="007A1DA3"/>
    <w:rsid w:val="007A1DAC"/>
    <w:rsid w:val="007A1DDE"/>
    <w:rsid w:val="007A2310"/>
    <w:rsid w:val="007A2427"/>
    <w:rsid w:val="007A2521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5F1"/>
    <w:rsid w:val="007A68AA"/>
    <w:rsid w:val="007A7602"/>
    <w:rsid w:val="007A78F0"/>
    <w:rsid w:val="007A7B7F"/>
    <w:rsid w:val="007B02A2"/>
    <w:rsid w:val="007B045A"/>
    <w:rsid w:val="007B0D41"/>
    <w:rsid w:val="007B0F7B"/>
    <w:rsid w:val="007B1801"/>
    <w:rsid w:val="007B189E"/>
    <w:rsid w:val="007B1952"/>
    <w:rsid w:val="007B19A8"/>
    <w:rsid w:val="007B20EE"/>
    <w:rsid w:val="007B26E4"/>
    <w:rsid w:val="007B27E4"/>
    <w:rsid w:val="007B2BF0"/>
    <w:rsid w:val="007B2FB7"/>
    <w:rsid w:val="007B301B"/>
    <w:rsid w:val="007B352A"/>
    <w:rsid w:val="007B4161"/>
    <w:rsid w:val="007B48C8"/>
    <w:rsid w:val="007B4939"/>
    <w:rsid w:val="007B4D56"/>
    <w:rsid w:val="007B5544"/>
    <w:rsid w:val="007B55D6"/>
    <w:rsid w:val="007B585C"/>
    <w:rsid w:val="007B5F61"/>
    <w:rsid w:val="007B6323"/>
    <w:rsid w:val="007B6654"/>
    <w:rsid w:val="007B6DDF"/>
    <w:rsid w:val="007B6FFE"/>
    <w:rsid w:val="007B76AB"/>
    <w:rsid w:val="007C031C"/>
    <w:rsid w:val="007C0CD7"/>
    <w:rsid w:val="007C2014"/>
    <w:rsid w:val="007C21E3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656E"/>
    <w:rsid w:val="007C65D6"/>
    <w:rsid w:val="007C6EFD"/>
    <w:rsid w:val="007C76DC"/>
    <w:rsid w:val="007C793A"/>
    <w:rsid w:val="007C7D99"/>
    <w:rsid w:val="007D0001"/>
    <w:rsid w:val="007D0109"/>
    <w:rsid w:val="007D01AE"/>
    <w:rsid w:val="007D07A3"/>
    <w:rsid w:val="007D07F0"/>
    <w:rsid w:val="007D0A2F"/>
    <w:rsid w:val="007D0DCF"/>
    <w:rsid w:val="007D0DF8"/>
    <w:rsid w:val="007D13C5"/>
    <w:rsid w:val="007D145E"/>
    <w:rsid w:val="007D1565"/>
    <w:rsid w:val="007D1DC5"/>
    <w:rsid w:val="007D1E97"/>
    <w:rsid w:val="007D1F65"/>
    <w:rsid w:val="007D1F96"/>
    <w:rsid w:val="007D2284"/>
    <w:rsid w:val="007D2B7F"/>
    <w:rsid w:val="007D2CD4"/>
    <w:rsid w:val="007D3285"/>
    <w:rsid w:val="007D3C2B"/>
    <w:rsid w:val="007D3D1F"/>
    <w:rsid w:val="007D3F30"/>
    <w:rsid w:val="007D40B6"/>
    <w:rsid w:val="007D4155"/>
    <w:rsid w:val="007D4313"/>
    <w:rsid w:val="007D44C3"/>
    <w:rsid w:val="007D46AB"/>
    <w:rsid w:val="007D50C5"/>
    <w:rsid w:val="007D5368"/>
    <w:rsid w:val="007D55C1"/>
    <w:rsid w:val="007D580A"/>
    <w:rsid w:val="007D5E2E"/>
    <w:rsid w:val="007D6519"/>
    <w:rsid w:val="007D66D7"/>
    <w:rsid w:val="007D67E5"/>
    <w:rsid w:val="007D6B05"/>
    <w:rsid w:val="007D709A"/>
    <w:rsid w:val="007D73F8"/>
    <w:rsid w:val="007D781E"/>
    <w:rsid w:val="007D79EB"/>
    <w:rsid w:val="007D7AAF"/>
    <w:rsid w:val="007D7B42"/>
    <w:rsid w:val="007D7F09"/>
    <w:rsid w:val="007E00CF"/>
    <w:rsid w:val="007E1331"/>
    <w:rsid w:val="007E1B50"/>
    <w:rsid w:val="007E1CA3"/>
    <w:rsid w:val="007E1F44"/>
    <w:rsid w:val="007E1FE9"/>
    <w:rsid w:val="007E2097"/>
    <w:rsid w:val="007E2609"/>
    <w:rsid w:val="007E2756"/>
    <w:rsid w:val="007E32E8"/>
    <w:rsid w:val="007E3444"/>
    <w:rsid w:val="007E35F5"/>
    <w:rsid w:val="007E3C8C"/>
    <w:rsid w:val="007E411D"/>
    <w:rsid w:val="007E4A65"/>
    <w:rsid w:val="007E5029"/>
    <w:rsid w:val="007E5500"/>
    <w:rsid w:val="007E5962"/>
    <w:rsid w:val="007E63AD"/>
    <w:rsid w:val="007E6CC7"/>
    <w:rsid w:val="007E6F26"/>
    <w:rsid w:val="007E6FA2"/>
    <w:rsid w:val="007E7559"/>
    <w:rsid w:val="007E7E60"/>
    <w:rsid w:val="007F010C"/>
    <w:rsid w:val="007F1003"/>
    <w:rsid w:val="007F121A"/>
    <w:rsid w:val="007F1943"/>
    <w:rsid w:val="007F1BEB"/>
    <w:rsid w:val="007F1C60"/>
    <w:rsid w:val="007F2B55"/>
    <w:rsid w:val="007F3029"/>
    <w:rsid w:val="007F33AD"/>
    <w:rsid w:val="007F36E8"/>
    <w:rsid w:val="007F48F0"/>
    <w:rsid w:val="007F4949"/>
    <w:rsid w:val="007F4ACF"/>
    <w:rsid w:val="007F4D4E"/>
    <w:rsid w:val="007F56A4"/>
    <w:rsid w:val="007F5AB8"/>
    <w:rsid w:val="007F5D86"/>
    <w:rsid w:val="007F608C"/>
    <w:rsid w:val="007F67FE"/>
    <w:rsid w:val="007F71DC"/>
    <w:rsid w:val="007F741B"/>
    <w:rsid w:val="007F7652"/>
    <w:rsid w:val="007F7F3D"/>
    <w:rsid w:val="00800048"/>
    <w:rsid w:val="00800DF3"/>
    <w:rsid w:val="0080226D"/>
    <w:rsid w:val="0080231E"/>
    <w:rsid w:val="00802769"/>
    <w:rsid w:val="00802BA3"/>
    <w:rsid w:val="00802E05"/>
    <w:rsid w:val="0080342D"/>
    <w:rsid w:val="00803609"/>
    <w:rsid w:val="00803A47"/>
    <w:rsid w:val="00804175"/>
    <w:rsid w:val="00804E07"/>
    <w:rsid w:val="00805160"/>
    <w:rsid w:val="008052CB"/>
    <w:rsid w:val="00805D1D"/>
    <w:rsid w:val="00805EE9"/>
    <w:rsid w:val="00806129"/>
    <w:rsid w:val="00806A1C"/>
    <w:rsid w:val="0080707E"/>
    <w:rsid w:val="008072E6"/>
    <w:rsid w:val="00807B5A"/>
    <w:rsid w:val="00807E0C"/>
    <w:rsid w:val="00810596"/>
    <w:rsid w:val="00810F7C"/>
    <w:rsid w:val="0081192F"/>
    <w:rsid w:val="00811D11"/>
    <w:rsid w:val="008121E7"/>
    <w:rsid w:val="00812437"/>
    <w:rsid w:val="0081249E"/>
    <w:rsid w:val="0081281F"/>
    <w:rsid w:val="008130B2"/>
    <w:rsid w:val="00814209"/>
    <w:rsid w:val="008147F2"/>
    <w:rsid w:val="00814806"/>
    <w:rsid w:val="00814B6B"/>
    <w:rsid w:val="00814D89"/>
    <w:rsid w:val="00815005"/>
    <w:rsid w:val="00815BE1"/>
    <w:rsid w:val="00816692"/>
    <w:rsid w:val="00816947"/>
    <w:rsid w:val="00816D69"/>
    <w:rsid w:val="008173D6"/>
    <w:rsid w:val="00817BEF"/>
    <w:rsid w:val="00820553"/>
    <w:rsid w:val="00820870"/>
    <w:rsid w:val="00821247"/>
    <w:rsid w:val="0082143C"/>
    <w:rsid w:val="008216FD"/>
    <w:rsid w:val="0082173E"/>
    <w:rsid w:val="008219AB"/>
    <w:rsid w:val="00821F8A"/>
    <w:rsid w:val="00821FCB"/>
    <w:rsid w:val="0082276D"/>
    <w:rsid w:val="00822D4D"/>
    <w:rsid w:val="00823141"/>
    <w:rsid w:val="008232D0"/>
    <w:rsid w:val="008242EB"/>
    <w:rsid w:val="008242F4"/>
    <w:rsid w:val="008245E4"/>
    <w:rsid w:val="00824B74"/>
    <w:rsid w:val="00824F69"/>
    <w:rsid w:val="0082543B"/>
    <w:rsid w:val="00825544"/>
    <w:rsid w:val="0082585C"/>
    <w:rsid w:val="00825DAB"/>
    <w:rsid w:val="00826001"/>
    <w:rsid w:val="008261E4"/>
    <w:rsid w:val="00826633"/>
    <w:rsid w:val="00826D36"/>
    <w:rsid w:val="00827324"/>
    <w:rsid w:val="00827347"/>
    <w:rsid w:val="008273A6"/>
    <w:rsid w:val="00827594"/>
    <w:rsid w:val="008275C2"/>
    <w:rsid w:val="00827BC9"/>
    <w:rsid w:val="00827F04"/>
    <w:rsid w:val="00827F45"/>
    <w:rsid w:val="008314B6"/>
    <w:rsid w:val="00831836"/>
    <w:rsid w:val="008319DE"/>
    <w:rsid w:val="00831B32"/>
    <w:rsid w:val="0083210C"/>
    <w:rsid w:val="008326BB"/>
    <w:rsid w:val="008330D4"/>
    <w:rsid w:val="00833705"/>
    <w:rsid w:val="00834312"/>
    <w:rsid w:val="00834359"/>
    <w:rsid w:val="0083486D"/>
    <w:rsid w:val="008349E8"/>
    <w:rsid w:val="008350EE"/>
    <w:rsid w:val="00835B3B"/>
    <w:rsid w:val="0083628C"/>
    <w:rsid w:val="00836AF3"/>
    <w:rsid w:val="00836C77"/>
    <w:rsid w:val="00837731"/>
    <w:rsid w:val="00837C42"/>
    <w:rsid w:val="00840390"/>
    <w:rsid w:val="00840532"/>
    <w:rsid w:val="00840649"/>
    <w:rsid w:val="00840704"/>
    <w:rsid w:val="0084071C"/>
    <w:rsid w:val="008407D1"/>
    <w:rsid w:val="008409E1"/>
    <w:rsid w:val="00840DDD"/>
    <w:rsid w:val="008410C6"/>
    <w:rsid w:val="008415F4"/>
    <w:rsid w:val="00841636"/>
    <w:rsid w:val="008423DF"/>
    <w:rsid w:val="00842534"/>
    <w:rsid w:val="00842852"/>
    <w:rsid w:val="00843043"/>
    <w:rsid w:val="008431DC"/>
    <w:rsid w:val="008433BF"/>
    <w:rsid w:val="008436DD"/>
    <w:rsid w:val="00843A81"/>
    <w:rsid w:val="00843ADB"/>
    <w:rsid w:val="00844579"/>
    <w:rsid w:val="00844F6D"/>
    <w:rsid w:val="008455C5"/>
    <w:rsid w:val="008456F6"/>
    <w:rsid w:val="00846243"/>
    <w:rsid w:val="00846506"/>
    <w:rsid w:val="00846948"/>
    <w:rsid w:val="0084749C"/>
    <w:rsid w:val="00847836"/>
    <w:rsid w:val="00847EA7"/>
    <w:rsid w:val="008501C9"/>
    <w:rsid w:val="008504CC"/>
    <w:rsid w:val="00850982"/>
    <w:rsid w:val="00850D3B"/>
    <w:rsid w:val="00851069"/>
    <w:rsid w:val="0085182B"/>
    <w:rsid w:val="008518DF"/>
    <w:rsid w:val="00851AAD"/>
    <w:rsid w:val="008520C6"/>
    <w:rsid w:val="008524F0"/>
    <w:rsid w:val="008525A4"/>
    <w:rsid w:val="008534B3"/>
    <w:rsid w:val="0085380B"/>
    <w:rsid w:val="00853D16"/>
    <w:rsid w:val="0085409E"/>
    <w:rsid w:val="0085428A"/>
    <w:rsid w:val="008543F9"/>
    <w:rsid w:val="008544D2"/>
    <w:rsid w:val="00854568"/>
    <w:rsid w:val="008547C2"/>
    <w:rsid w:val="0085504B"/>
    <w:rsid w:val="00855534"/>
    <w:rsid w:val="008555A7"/>
    <w:rsid w:val="00855926"/>
    <w:rsid w:val="008559AE"/>
    <w:rsid w:val="0085643B"/>
    <w:rsid w:val="0085647D"/>
    <w:rsid w:val="0085663D"/>
    <w:rsid w:val="0085730E"/>
    <w:rsid w:val="0085758E"/>
    <w:rsid w:val="00857781"/>
    <w:rsid w:val="008577B3"/>
    <w:rsid w:val="00857A4B"/>
    <w:rsid w:val="00857AAB"/>
    <w:rsid w:val="0086050C"/>
    <w:rsid w:val="0086083D"/>
    <w:rsid w:val="00860B0A"/>
    <w:rsid w:val="00860DF7"/>
    <w:rsid w:val="00861A00"/>
    <w:rsid w:val="00861A6E"/>
    <w:rsid w:val="008620A9"/>
    <w:rsid w:val="008621D0"/>
    <w:rsid w:val="00862777"/>
    <w:rsid w:val="008628AB"/>
    <w:rsid w:val="00862A8A"/>
    <w:rsid w:val="00862C5F"/>
    <w:rsid w:val="008639E1"/>
    <w:rsid w:val="00863C19"/>
    <w:rsid w:val="0086418B"/>
    <w:rsid w:val="0086481B"/>
    <w:rsid w:val="00864E4E"/>
    <w:rsid w:val="0086583E"/>
    <w:rsid w:val="008659BC"/>
    <w:rsid w:val="00865EA1"/>
    <w:rsid w:val="0086612E"/>
    <w:rsid w:val="00866595"/>
    <w:rsid w:val="00866996"/>
    <w:rsid w:val="00866EBC"/>
    <w:rsid w:val="00866EFA"/>
    <w:rsid w:val="00867178"/>
    <w:rsid w:val="008674C7"/>
    <w:rsid w:val="0087038A"/>
    <w:rsid w:val="008707D8"/>
    <w:rsid w:val="0087099E"/>
    <w:rsid w:val="00870DA6"/>
    <w:rsid w:val="00871046"/>
    <w:rsid w:val="0087113A"/>
    <w:rsid w:val="00871184"/>
    <w:rsid w:val="008714D3"/>
    <w:rsid w:val="008719F2"/>
    <w:rsid w:val="00871B66"/>
    <w:rsid w:val="00871F4D"/>
    <w:rsid w:val="00872953"/>
    <w:rsid w:val="00872BE2"/>
    <w:rsid w:val="00872EF7"/>
    <w:rsid w:val="00873329"/>
    <w:rsid w:val="00873370"/>
    <w:rsid w:val="0087349A"/>
    <w:rsid w:val="00873832"/>
    <w:rsid w:val="0087410E"/>
    <w:rsid w:val="008745D0"/>
    <w:rsid w:val="00874715"/>
    <w:rsid w:val="00874729"/>
    <w:rsid w:val="00874CB4"/>
    <w:rsid w:val="00874EE6"/>
    <w:rsid w:val="008753BF"/>
    <w:rsid w:val="00875B21"/>
    <w:rsid w:val="00876500"/>
    <w:rsid w:val="0087672C"/>
    <w:rsid w:val="00876AD1"/>
    <w:rsid w:val="008801E0"/>
    <w:rsid w:val="008809BC"/>
    <w:rsid w:val="00880C41"/>
    <w:rsid w:val="00880E50"/>
    <w:rsid w:val="008811D0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300B"/>
    <w:rsid w:val="008830D2"/>
    <w:rsid w:val="008832E2"/>
    <w:rsid w:val="008843F0"/>
    <w:rsid w:val="00884599"/>
    <w:rsid w:val="0088469B"/>
    <w:rsid w:val="00884BC6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967"/>
    <w:rsid w:val="00887A9B"/>
    <w:rsid w:val="00887B46"/>
    <w:rsid w:val="00887C1A"/>
    <w:rsid w:val="00887EB1"/>
    <w:rsid w:val="008902C8"/>
    <w:rsid w:val="008909BC"/>
    <w:rsid w:val="00890B48"/>
    <w:rsid w:val="008913DC"/>
    <w:rsid w:val="00892596"/>
    <w:rsid w:val="008925E3"/>
    <w:rsid w:val="00892D9A"/>
    <w:rsid w:val="008930F4"/>
    <w:rsid w:val="0089329B"/>
    <w:rsid w:val="008937C8"/>
    <w:rsid w:val="00893C36"/>
    <w:rsid w:val="00893D9D"/>
    <w:rsid w:val="00893F61"/>
    <w:rsid w:val="008942F2"/>
    <w:rsid w:val="00894462"/>
    <w:rsid w:val="008948C4"/>
    <w:rsid w:val="00894950"/>
    <w:rsid w:val="00894E8C"/>
    <w:rsid w:val="00894EEE"/>
    <w:rsid w:val="0089524F"/>
    <w:rsid w:val="008952C7"/>
    <w:rsid w:val="00895419"/>
    <w:rsid w:val="00895713"/>
    <w:rsid w:val="00895864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7262"/>
    <w:rsid w:val="00897401"/>
    <w:rsid w:val="00897795"/>
    <w:rsid w:val="008978FB"/>
    <w:rsid w:val="008A0797"/>
    <w:rsid w:val="008A0843"/>
    <w:rsid w:val="008A0A0A"/>
    <w:rsid w:val="008A0B91"/>
    <w:rsid w:val="008A14A2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BFB"/>
    <w:rsid w:val="008A3F84"/>
    <w:rsid w:val="008A4604"/>
    <w:rsid w:val="008A4B60"/>
    <w:rsid w:val="008A529D"/>
    <w:rsid w:val="008A55BE"/>
    <w:rsid w:val="008A5E8B"/>
    <w:rsid w:val="008A65CB"/>
    <w:rsid w:val="008A663B"/>
    <w:rsid w:val="008A798C"/>
    <w:rsid w:val="008A7AE4"/>
    <w:rsid w:val="008A7D7A"/>
    <w:rsid w:val="008A7ECD"/>
    <w:rsid w:val="008B0430"/>
    <w:rsid w:val="008B04FB"/>
    <w:rsid w:val="008B09A3"/>
    <w:rsid w:val="008B0D29"/>
    <w:rsid w:val="008B10F1"/>
    <w:rsid w:val="008B1D94"/>
    <w:rsid w:val="008B1DF8"/>
    <w:rsid w:val="008B24BC"/>
    <w:rsid w:val="008B2636"/>
    <w:rsid w:val="008B2905"/>
    <w:rsid w:val="008B2EE3"/>
    <w:rsid w:val="008B3A33"/>
    <w:rsid w:val="008B3C3B"/>
    <w:rsid w:val="008B3F6D"/>
    <w:rsid w:val="008B46BC"/>
    <w:rsid w:val="008B4E0C"/>
    <w:rsid w:val="008B5319"/>
    <w:rsid w:val="008B5468"/>
    <w:rsid w:val="008B6D30"/>
    <w:rsid w:val="008B6D33"/>
    <w:rsid w:val="008B6D6D"/>
    <w:rsid w:val="008B6DD8"/>
    <w:rsid w:val="008B6FBF"/>
    <w:rsid w:val="008B7970"/>
    <w:rsid w:val="008B7A98"/>
    <w:rsid w:val="008C0371"/>
    <w:rsid w:val="008C05F5"/>
    <w:rsid w:val="008C1A65"/>
    <w:rsid w:val="008C1AE2"/>
    <w:rsid w:val="008C1D9F"/>
    <w:rsid w:val="008C2C97"/>
    <w:rsid w:val="008C2EA1"/>
    <w:rsid w:val="008C3634"/>
    <w:rsid w:val="008C374C"/>
    <w:rsid w:val="008C39D1"/>
    <w:rsid w:val="008C41AB"/>
    <w:rsid w:val="008C4A02"/>
    <w:rsid w:val="008C4BD5"/>
    <w:rsid w:val="008C4BEF"/>
    <w:rsid w:val="008C5930"/>
    <w:rsid w:val="008C5E39"/>
    <w:rsid w:val="008C5F8C"/>
    <w:rsid w:val="008C63B6"/>
    <w:rsid w:val="008C6426"/>
    <w:rsid w:val="008C6503"/>
    <w:rsid w:val="008C6874"/>
    <w:rsid w:val="008C6B48"/>
    <w:rsid w:val="008C74CE"/>
    <w:rsid w:val="008C7B82"/>
    <w:rsid w:val="008C7F44"/>
    <w:rsid w:val="008C7F47"/>
    <w:rsid w:val="008D004C"/>
    <w:rsid w:val="008D0565"/>
    <w:rsid w:val="008D06F6"/>
    <w:rsid w:val="008D0CCA"/>
    <w:rsid w:val="008D0DB8"/>
    <w:rsid w:val="008D10DE"/>
    <w:rsid w:val="008D193B"/>
    <w:rsid w:val="008D1A95"/>
    <w:rsid w:val="008D1EAB"/>
    <w:rsid w:val="008D2582"/>
    <w:rsid w:val="008D2839"/>
    <w:rsid w:val="008D295D"/>
    <w:rsid w:val="008D2E11"/>
    <w:rsid w:val="008D2EFB"/>
    <w:rsid w:val="008D3706"/>
    <w:rsid w:val="008D3B4A"/>
    <w:rsid w:val="008D41DA"/>
    <w:rsid w:val="008D4409"/>
    <w:rsid w:val="008D472F"/>
    <w:rsid w:val="008D4E0F"/>
    <w:rsid w:val="008D576F"/>
    <w:rsid w:val="008D592C"/>
    <w:rsid w:val="008D5A8E"/>
    <w:rsid w:val="008D5AB9"/>
    <w:rsid w:val="008D6387"/>
    <w:rsid w:val="008D6623"/>
    <w:rsid w:val="008D6F56"/>
    <w:rsid w:val="008D730E"/>
    <w:rsid w:val="008D7989"/>
    <w:rsid w:val="008D7D28"/>
    <w:rsid w:val="008D7F4F"/>
    <w:rsid w:val="008D7FD8"/>
    <w:rsid w:val="008E027F"/>
    <w:rsid w:val="008E0440"/>
    <w:rsid w:val="008E0A79"/>
    <w:rsid w:val="008E0D4B"/>
    <w:rsid w:val="008E0E17"/>
    <w:rsid w:val="008E134C"/>
    <w:rsid w:val="008E158B"/>
    <w:rsid w:val="008E19FB"/>
    <w:rsid w:val="008E1E2D"/>
    <w:rsid w:val="008E2151"/>
    <w:rsid w:val="008E2361"/>
    <w:rsid w:val="008E3C1A"/>
    <w:rsid w:val="008E418E"/>
    <w:rsid w:val="008E43F9"/>
    <w:rsid w:val="008E443A"/>
    <w:rsid w:val="008E49FF"/>
    <w:rsid w:val="008E4A62"/>
    <w:rsid w:val="008E518E"/>
    <w:rsid w:val="008E55A2"/>
    <w:rsid w:val="008E5A95"/>
    <w:rsid w:val="008E5FE7"/>
    <w:rsid w:val="008E6196"/>
    <w:rsid w:val="008E629F"/>
    <w:rsid w:val="008E69B4"/>
    <w:rsid w:val="008E6E0F"/>
    <w:rsid w:val="008E716F"/>
    <w:rsid w:val="008E795E"/>
    <w:rsid w:val="008E7C9A"/>
    <w:rsid w:val="008E7F99"/>
    <w:rsid w:val="008F014E"/>
    <w:rsid w:val="008F0300"/>
    <w:rsid w:val="008F0B59"/>
    <w:rsid w:val="008F0E02"/>
    <w:rsid w:val="008F0ED8"/>
    <w:rsid w:val="008F1006"/>
    <w:rsid w:val="008F1920"/>
    <w:rsid w:val="008F206C"/>
    <w:rsid w:val="008F22A0"/>
    <w:rsid w:val="008F25D5"/>
    <w:rsid w:val="008F268C"/>
    <w:rsid w:val="008F26C0"/>
    <w:rsid w:val="008F3229"/>
    <w:rsid w:val="008F3EA8"/>
    <w:rsid w:val="008F3F48"/>
    <w:rsid w:val="008F515A"/>
    <w:rsid w:val="008F5ED7"/>
    <w:rsid w:val="008F6123"/>
    <w:rsid w:val="008F656C"/>
    <w:rsid w:val="008F665D"/>
    <w:rsid w:val="008F676F"/>
    <w:rsid w:val="008F68B6"/>
    <w:rsid w:val="008F6A30"/>
    <w:rsid w:val="008F6E10"/>
    <w:rsid w:val="008F6F36"/>
    <w:rsid w:val="008F7144"/>
    <w:rsid w:val="009003EB"/>
    <w:rsid w:val="00900837"/>
    <w:rsid w:val="009009EF"/>
    <w:rsid w:val="009010EC"/>
    <w:rsid w:val="0090253B"/>
    <w:rsid w:val="009025FD"/>
    <w:rsid w:val="0090267E"/>
    <w:rsid w:val="00902792"/>
    <w:rsid w:val="009027DB"/>
    <w:rsid w:val="00903001"/>
    <w:rsid w:val="00903059"/>
    <w:rsid w:val="00903223"/>
    <w:rsid w:val="00903518"/>
    <w:rsid w:val="00903EC7"/>
    <w:rsid w:val="009041B6"/>
    <w:rsid w:val="009045F2"/>
    <w:rsid w:val="00904B42"/>
    <w:rsid w:val="00904D7D"/>
    <w:rsid w:val="009057A9"/>
    <w:rsid w:val="00905A6B"/>
    <w:rsid w:val="00905C41"/>
    <w:rsid w:val="00905D55"/>
    <w:rsid w:val="00905F9B"/>
    <w:rsid w:val="00906245"/>
    <w:rsid w:val="00906405"/>
    <w:rsid w:val="009067CE"/>
    <w:rsid w:val="0090785B"/>
    <w:rsid w:val="00907884"/>
    <w:rsid w:val="009079E5"/>
    <w:rsid w:val="00907CA9"/>
    <w:rsid w:val="00907E44"/>
    <w:rsid w:val="00907F02"/>
    <w:rsid w:val="009109CA"/>
    <w:rsid w:val="0091144B"/>
    <w:rsid w:val="009115D5"/>
    <w:rsid w:val="00911699"/>
    <w:rsid w:val="009119E1"/>
    <w:rsid w:val="009119E7"/>
    <w:rsid w:val="00911A60"/>
    <w:rsid w:val="00911BF2"/>
    <w:rsid w:val="00911DB1"/>
    <w:rsid w:val="00911EC9"/>
    <w:rsid w:val="0091218C"/>
    <w:rsid w:val="00912524"/>
    <w:rsid w:val="0091257F"/>
    <w:rsid w:val="009133F9"/>
    <w:rsid w:val="00913498"/>
    <w:rsid w:val="009136F1"/>
    <w:rsid w:val="00914275"/>
    <w:rsid w:val="00914F63"/>
    <w:rsid w:val="00915626"/>
    <w:rsid w:val="0091586E"/>
    <w:rsid w:val="00915BFB"/>
    <w:rsid w:val="009160E0"/>
    <w:rsid w:val="00916274"/>
    <w:rsid w:val="00916B48"/>
    <w:rsid w:val="00916F3D"/>
    <w:rsid w:val="009175E2"/>
    <w:rsid w:val="00917866"/>
    <w:rsid w:val="00917C5F"/>
    <w:rsid w:val="009207BF"/>
    <w:rsid w:val="00920C2F"/>
    <w:rsid w:val="00920F70"/>
    <w:rsid w:val="009217CE"/>
    <w:rsid w:val="00921C74"/>
    <w:rsid w:val="00922457"/>
    <w:rsid w:val="00922551"/>
    <w:rsid w:val="009229CD"/>
    <w:rsid w:val="00922DB5"/>
    <w:rsid w:val="0092338A"/>
    <w:rsid w:val="009238AC"/>
    <w:rsid w:val="00923D07"/>
    <w:rsid w:val="0092434F"/>
    <w:rsid w:val="00924365"/>
    <w:rsid w:val="00924A5F"/>
    <w:rsid w:val="00924B6C"/>
    <w:rsid w:val="00924F31"/>
    <w:rsid w:val="0092526C"/>
    <w:rsid w:val="009256B4"/>
    <w:rsid w:val="00925AFE"/>
    <w:rsid w:val="009261A6"/>
    <w:rsid w:val="00926266"/>
    <w:rsid w:val="00926615"/>
    <w:rsid w:val="00926AFC"/>
    <w:rsid w:val="00926DB0"/>
    <w:rsid w:val="0092705E"/>
    <w:rsid w:val="0092719E"/>
    <w:rsid w:val="0092759F"/>
    <w:rsid w:val="009277E1"/>
    <w:rsid w:val="0093012B"/>
    <w:rsid w:val="0093039C"/>
    <w:rsid w:val="00930538"/>
    <w:rsid w:val="00930746"/>
    <w:rsid w:val="00930EB7"/>
    <w:rsid w:val="00931E5B"/>
    <w:rsid w:val="00931FAE"/>
    <w:rsid w:val="00932050"/>
    <w:rsid w:val="00932438"/>
    <w:rsid w:val="00933281"/>
    <w:rsid w:val="009333A9"/>
    <w:rsid w:val="00933441"/>
    <w:rsid w:val="009334D2"/>
    <w:rsid w:val="00933AA4"/>
    <w:rsid w:val="00933CF9"/>
    <w:rsid w:val="009347B1"/>
    <w:rsid w:val="00934DC3"/>
    <w:rsid w:val="00935029"/>
    <w:rsid w:val="009350C9"/>
    <w:rsid w:val="009353C3"/>
    <w:rsid w:val="00935D1B"/>
    <w:rsid w:val="00935F61"/>
    <w:rsid w:val="00935FF1"/>
    <w:rsid w:val="00936066"/>
    <w:rsid w:val="00936992"/>
    <w:rsid w:val="00936A6F"/>
    <w:rsid w:val="00936ADF"/>
    <w:rsid w:val="00936B19"/>
    <w:rsid w:val="0093798B"/>
    <w:rsid w:val="00937C2B"/>
    <w:rsid w:val="00937C5D"/>
    <w:rsid w:val="00937CCD"/>
    <w:rsid w:val="00937DBF"/>
    <w:rsid w:val="00937E40"/>
    <w:rsid w:val="00937F80"/>
    <w:rsid w:val="00940378"/>
    <w:rsid w:val="00940437"/>
    <w:rsid w:val="009404E1"/>
    <w:rsid w:val="00940B37"/>
    <w:rsid w:val="00940B4C"/>
    <w:rsid w:val="00940DC7"/>
    <w:rsid w:val="0094165C"/>
    <w:rsid w:val="00941F1B"/>
    <w:rsid w:val="00942716"/>
    <w:rsid w:val="00942C2B"/>
    <w:rsid w:val="00943257"/>
    <w:rsid w:val="009436EF"/>
    <w:rsid w:val="00943CCF"/>
    <w:rsid w:val="00943E4C"/>
    <w:rsid w:val="00944477"/>
    <w:rsid w:val="009444BA"/>
    <w:rsid w:val="00944A9F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A0F"/>
    <w:rsid w:val="009501F4"/>
    <w:rsid w:val="00950215"/>
    <w:rsid w:val="00950C94"/>
    <w:rsid w:val="009510FA"/>
    <w:rsid w:val="00951236"/>
    <w:rsid w:val="00951BB4"/>
    <w:rsid w:val="00951CE8"/>
    <w:rsid w:val="00952848"/>
    <w:rsid w:val="00952E9F"/>
    <w:rsid w:val="0095302A"/>
    <w:rsid w:val="009533D1"/>
    <w:rsid w:val="009535D8"/>
    <w:rsid w:val="00953746"/>
    <w:rsid w:val="00953A9A"/>
    <w:rsid w:val="00953F4F"/>
    <w:rsid w:val="00954423"/>
    <w:rsid w:val="00954970"/>
    <w:rsid w:val="00954990"/>
    <w:rsid w:val="00954A91"/>
    <w:rsid w:val="00954BC3"/>
    <w:rsid w:val="00954FA2"/>
    <w:rsid w:val="009553B2"/>
    <w:rsid w:val="00955617"/>
    <w:rsid w:val="00955969"/>
    <w:rsid w:val="00955B1F"/>
    <w:rsid w:val="00955F09"/>
    <w:rsid w:val="009569F3"/>
    <w:rsid w:val="00957136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1EF6"/>
    <w:rsid w:val="00962CB4"/>
    <w:rsid w:val="00962F7B"/>
    <w:rsid w:val="00963523"/>
    <w:rsid w:val="00963808"/>
    <w:rsid w:val="00963A77"/>
    <w:rsid w:val="00965220"/>
    <w:rsid w:val="00965279"/>
    <w:rsid w:val="009654B8"/>
    <w:rsid w:val="00965548"/>
    <w:rsid w:val="009659D7"/>
    <w:rsid w:val="00965EE7"/>
    <w:rsid w:val="00965FEA"/>
    <w:rsid w:val="0096632F"/>
    <w:rsid w:val="0096673C"/>
    <w:rsid w:val="00966B14"/>
    <w:rsid w:val="00966BCA"/>
    <w:rsid w:val="00967016"/>
    <w:rsid w:val="00967476"/>
    <w:rsid w:val="0096758F"/>
    <w:rsid w:val="00967886"/>
    <w:rsid w:val="009704F5"/>
    <w:rsid w:val="009709E9"/>
    <w:rsid w:val="00970BB9"/>
    <w:rsid w:val="00970C8C"/>
    <w:rsid w:val="00970EFB"/>
    <w:rsid w:val="00971175"/>
    <w:rsid w:val="00971A94"/>
    <w:rsid w:val="00971CF8"/>
    <w:rsid w:val="00971F3E"/>
    <w:rsid w:val="00971FC1"/>
    <w:rsid w:val="009720A2"/>
    <w:rsid w:val="0097260E"/>
    <w:rsid w:val="00972751"/>
    <w:rsid w:val="00972B5A"/>
    <w:rsid w:val="00973A74"/>
    <w:rsid w:val="00974001"/>
    <w:rsid w:val="00974514"/>
    <w:rsid w:val="009747D0"/>
    <w:rsid w:val="00974B5C"/>
    <w:rsid w:val="0097506E"/>
    <w:rsid w:val="009755D9"/>
    <w:rsid w:val="00975FF7"/>
    <w:rsid w:val="009763C3"/>
    <w:rsid w:val="0097710D"/>
    <w:rsid w:val="009775E5"/>
    <w:rsid w:val="009778DF"/>
    <w:rsid w:val="00977F07"/>
    <w:rsid w:val="00977F3E"/>
    <w:rsid w:val="009801AA"/>
    <w:rsid w:val="00981477"/>
    <w:rsid w:val="009816A8"/>
    <w:rsid w:val="0098192E"/>
    <w:rsid w:val="00981B9E"/>
    <w:rsid w:val="00981E78"/>
    <w:rsid w:val="0098232A"/>
    <w:rsid w:val="00982385"/>
    <w:rsid w:val="00982FBE"/>
    <w:rsid w:val="0098475B"/>
    <w:rsid w:val="00984BFA"/>
    <w:rsid w:val="00984D68"/>
    <w:rsid w:val="00985FAB"/>
    <w:rsid w:val="00986140"/>
    <w:rsid w:val="00986632"/>
    <w:rsid w:val="009869D7"/>
    <w:rsid w:val="00986E64"/>
    <w:rsid w:val="00986F20"/>
    <w:rsid w:val="009870DC"/>
    <w:rsid w:val="0098725F"/>
    <w:rsid w:val="009876D5"/>
    <w:rsid w:val="00987AA6"/>
    <w:rsid w:val="00987D77"/>
    <w:rsid w:val="00987DE5"/>
    <w:rsid w:val="009903EA"/>
    <w:rsid w:val="009906E8"/>
    <w:rsid w:val="00990BFF"/>
    <w:rsid w:val="00990DC0"/>
    <w:rsid w:val="00990F85"/>
    <w:rsid w:val="009918B9"/>
    <w:rsid w:val="00991E4E"/>
    <w:rsid w:val="00991E7B"/>
    <w:rsid w:val="0099306C"/>
    <w:rsid w:val="00993122"/>
    <w:rsid w:val="009936BC"/>
    <w:rsid w:val="009936F4"/>
    <w:rsid w:val="00994554"/>
    <w:rsid w:val="009947DA"/>
    <w:rsid w:val="00994D4A"/>
    <w:rsid w:val="00995A84"/>
    <w:rsid w:val="00995C97"/>
    <w:rsid w:val="00996307"/>
    <w:rsid w:val="00996BF6"/>
    <w:rsid w:val="00997089"/>
    <w:rsid w:val="00997418"/>
    <w:rsid w:val="009977DA"/>
    <w:rsid w:val="009A0152"/>
    <w:rsid w:val="009A043A"/>
    <w:rsid w:val="009A0E1E"/>
    <w:rsid w:val="009A15C0"/>
    <w:rsid w:val="009A1A9E"/>
    <w:rsid w:val="009A1C69"/>
    <w:rsid w:val="009A2260"/>
    <w:rsid w:val="009A267F"/>
    <w:rsid w:val="009A2B14"/>
    <w:rsid w:val="009A2DD5"/>
    <w:rsid w:val="009A3330"/>
    <w:rsid w:val="009A3B8B"/>
    <w:rsid w:val="009A3BFC"/>
    <w:rsid w:val="009A4328"/>
    <w:rsid w:val="009A4B3C"/>
    <w:rsid w:val="009A4CD3"/>
    <w:rsid w:val="009A56A2"/>
    <w:rsid w:val="009A5B16"/>
    <w:rsid w:val="009A5B7A"/>
    <w:rsid w:val="009A6189"/>
    <w:rsid w:val="009A661F"/>
    <w:rsid w:val="009A6A4F"/>
    <w:rsid w:val="009A6F76"/>
    <w:rsid w:val="009A6FD5"/>
    <w:rsid w:val="009A70DB"/>
    <w:rsid w:val="009A78C9"/>
    <w:rsid w:val="009A7A53"/>
    <w:rsid w:val="009A7EF8"/>
    <w:rsid w:val="009B0351"/>
    <w:rsid w:val="009B0D80"/>
    <w:rsid w:val="009B108B"/>
    <w:rsid w:val="009B122B"/>
    <w:rsid w:val="009B13BD"/>
    <w:rsid w:val="009B196F"/>
    <w:rsid w:val="009B1B7A"/>
    <w:rsid w:val="009B1F56"/>
    <w:rsid w:val="009B1FCD"/>
    <w:rsid w:val="009B202B"/>
    <w:rsid w:val="009B20BA"/>
    <w:rsid w:val="009B34D6"/>
    <w:rsid w:val="009B4212"/>
    <w:rsid w:val="009B4213"/>
    <w:rsid w:val="009B4B10"/>
    <w:rsid w:val="009B4CFE"/>
    <w:rsid w:val="009B4FAC"/>
    <w:rsid w:val="009B50AA"/>
    <w:rsid w:val="009B6341"/>
    <w:rsid w:val="009B65F6"/>
    <w:rsid w:val="009B6A95"/>
    <w:rsid w:val="009B6B82"/>
    <w:rsid w:val="009B6DB6"/>
    <w:rsid w:val="009B70B2"/>
    <w:rsid w:val="009B7681"/>
    <w:rsid w:val="009B79E8"/>
    <w:rsid w:val="009B7B3C"/>
    <w:rsid w:val="009C0A04"/>
    <w:rsid w:val="009C0B69"/>
    <w:rsid w:val="009C0E8F"/>
    <w:rsid w:val="009C11FA"/>
    <w:rsid w:val="009C170F"/>
    <w:rsid w:val="009C1C22"/>
    <w:rsid w:val="009C25B5"/>
    <w:rsid w:val="009C2BFE"/>
    <w:rsid w:val="009C3100"/>
    <w:rsid w:val="009C3239"/>
    <w:rsid w:val="009C37E9"/>
    <w:rsid w:val="009C3844"/>
    <w:rsid w:val="009C384C"/>
    <w:rsid w:val="009C3859"/>
    <w:rsid w:val="009C3FB5"/>
    <w:rsid w:val="009C49AB"/>
    <w:rsid w:val="009C5069"/>
    <w:rsid w:val="009C59AA"/>
    <w:rsid w:val="009C5BB2"/>
    <w:rsid w:val="009C5F2D"/>
    <w:rsid w:val="009C69EB"/>
    <w:rsid w:val="009C6A49"/>
    <w:rsid w:val="009C6A71"/>
    <w:rsid w:val="009C6D4C"/>
    <w:rsid w:val="009C6DF7"/>
    <w:rsid w:val="009C7504"/>
    <w:rsid w:val="009D01B6"/>
    <w:rsid w:val="009D06C2"/>
    <w:rsid w:val="009D06E0"/>
    <w:rsid w:val="009D0705"/>
    <w:rsid w:val="009D07F9"/>
    <w:rsid w:val="009D0FB6"/>
    <w:rsid w:val="009D1594"/>
    <w:rsid w:val="009D16A3"/>
    <w:rsid w:val="009D170B"/>
    <w:rsid w:val="009D182E"/>
    <w:rsid w:val="009D1C63"/>
    <w:rsid w:val="009D1C9E"/>
    <w:rsid w:val="009D2335"/>
    <w:rsid w:val="009D29D7"/>
    <w:rsid w:val="009D2A49"/>
    <w:rsid w:val="009D2E49"/>
    <w:rsid w:val="009D3602"/>
    <w:rsid w:val="009D3820"/>
    <w:rsid w:val="009D44F7"/>
    <w:rsid w:val="009D4932"/>
    <w:rsid w:val="009D59F9"/>
    <w:rsid w:val="009D60E5"/>
    <w:rsid w:val="009D635A"/>
    <w:rsid w:val="009D63E2"/>
    <w:rsid w:val="009D68C8"/>
    <w:rsid w:val="009D6EA2"/>
    <w:rsid w:val="009D6ECB"/>
    <w:rsid w:val="009D7190"/>
    <w:rsid w:val="009D72B1"/>
    <w:rsid w:val="009D72D0"/>
    <w:rsid w:val="009D7C53"/>
    <w:rsid w:val="009E0434"/>
    <w:rsid w:val="009E0CB6"/>
    <w:rsid w:val="009E0E04"/>
    <w:rsid w:val="009E17EB"/>
    <w:rsid w:val="009E1EB3"/>
    <w:rsid w:val="009E2067"/>
    <w:rsid w:val="009E20CA"/>
    <w:rsid w:val="009E271D"/>
    <w:rsid w:val="009E2CC1"/>
    <w:rsid w:val="009E3146"/>
    <w:rsid w:val="009E404B"/>
    <w:rsid w:val="009E406A"/>
    <w:rsid w:val="009E407E"/>
    <w:rsid w:val="009E488C"/>
    <w:rsid w:val="009E4F0F"/>
    <w:rsid w:val="009E5E64"/>
    <w:rsid w:val="009E60BF"/>
    <w:rsid w:val="009E640E"/>
    <w:rsid w:val="009E64A7"/>
    <w:rsid w:val="009E6D22"/>
    <w:rsid w:val="009E6D31"/>
    <w:rsid w:val="009E70F4"/>
    <w:rsid w:val="009E70F5"/>
    <w:rsid w:val="009E719C"/>
    <w:rsid w:val="009E7762"/>
    <w:rsid w:val="009F03A8"/>
    <w:rsid w:val="009F0516"/>
    <w:rsid w:val="009F184D"/>
    <w:rsid w:val="009F1971"/>
    <w:rsid w:val="009F1AF4"/>
    <w:rsid w:val="009F1CD1"/>
    <w:rsid w:val="009F1DB5"/>
    <w:rsid w:val="009F22DD"/>
    <w:rsid w:val="009F25BD"/>
    <w:rsid w:val="009F2AF6"/>
    <w:rsid w:val="009F343B"/>
    <w:rsid w:val="009F39A8"/>
    <w:rsid w:val="009F3A05"/>
    <w:rsid w:val="009F3A06"/>
    <w:rsid w:val="009F43D7"/>
    <w:rsid w:val="009F44B3"/>
    <w:rsid w:val="009F4B99"/>
    <w:rsid w:val="009F4D02"/>
    <w:rsid w:val="009F4D4F"/>
    <w:rsid w:val="009F4F50"/>
    <w:rsid w:val="009F51D5"/>
    <w:rsid w:val="009F51E8"/>
    <w:rsid w:val="009F6763"/>
    <w:rsid w:val="009F6863"/>
    <w:rsid w:val="009F6A28"/>
    <w:rsid w:val="009F6AC3"/>
    <w:rsid w:val="009F6F22"/>
    <w:rsid w:val="009F72DC"/>
    <w:rsid w:val="009F77AF"/>
    <w:rsid w:val="009F7B63"/>
    <w:rsid w:val="00A001BB"/>
    <w:rsid w:val="00A00A0F"/>
    <w:rsid w:val="00A00EDE"/>
    <w:rsid w:val="00A011C1"/>
    <w:rsid w:val="00A0170E"/>
    <w:rsid w:val="00A019FB"/>
    <w:rsid w:val="00A01A84"/>
    <w:rsid w:val="00A01B75"/>
    <w:rsid w:val="00A01EC9"/>
    <w:rsid w:val="00A027BD"/>
    <w:rsid w:val="00A0288E"/>
    <w:rsid w:val="00A031E2"/>
    <w:rsid w:val="00A0399D"/>
    <w:rsid w:val="00A03ADA"/>
    <w:rsid w:val="00A03DEA"/>
    <w:rsid w:val="00A03EC6"/>
    <w:rsid w:val="00A04233"/>
    <w:rsid w:val="00A04954"/>
    <w:rsid w:val="00A04BAD"/>
    <w:rsid w:val="00A04BDE"/>
    <w:rsid w:val="00A04F74"/>
    <w:rsid w:val="00A051FD"/>
    <w:rsid w:val="00A05905"/>
    <w:rsid w:val="00A059B7"/>
    <w:rsid w:val="00A060A4"/>
    <w:rsid w:val="00A06857"/>
    <w:rsid w:val="00A06920"/>
    <w:rsid w:val="00A06A8A"/>
    <w:rsid w:val="00A06BE3"/>
    <w:rsid w:val="00A0707C"/>
    <w:rsid w:val="00A07099"/>
    <w:rsid w:val="00A075F8"/>
    <w:rsid w:val="00A07804"/>
    <w:rsid w:val="00A07AC3"/>
    <w:rsid w:val="00A07AE2"/>
    <w:rsid w:val="00A07BE6"/>
    <w:rsid w:val="00A07CAB"/>
    <w:rsid w:val="00A07E5D"/>
    <w:rsid w:val="00A1016F"/>
    <w:rsid w:val="00A10388"/>
    <w:rsid w:val="00A10B51"/>
    <w:rsid w:val="00A10C7D"/>
    <w:rsid w:val="00A11265"/>
    <w:rsid w:val="00A115E6"/>
    <w:rsid w:val="00A11A6D"/>
    <w:rsid w:val="00A1204D"/>
    <w:rsid w:val="00A121B9"/>
    <w:rsid w:val="00A1249D"/>
    <w:rsid w:val="00A1274E"/>
    <w:rsid w:val="00A12961"/>
    <w:rsid w:val="00A12B5B"/>
    <w:rsid w:val="00A131BD"/>
    <w:rsid w:val="00A133F5"/>
    <w:rsid w:val="00A13ECA"/>
    <w:rsid w:val="00A13F8F"/>
    <w:rsid w:val="00A152FB"/>
    <w:rsid w:val="00A1544E"/>
    <w:rsid w:val="00A15691"/>
    <w:rsid w:val="00A15A80"/>
    <w:rsid w:val="00A15B41"/>
    <w:rsid w:val="00A15CAB"/>
    <w:rsid w:val="00A15D78"/>
    <w:rsid w:val="00A15FBE"/>
    <w:rsid w:val="00A161E9"/>
    <w:rsid w:val="00A16777"/>
    <w:rsid w:val="00A16A49"/>
    <w:rsid w:val="00A16F37"/>
    <w:rsid w:val="00A17618"/>
    <w:rsid w:val="00A17ED2"/>
    <w:rsid w:val="00A200FC"/>
    <w:rsid w:val="00A20116"/>
    <w:rsid w:val="00A2030E"/>
    <w:rsid w:val="00A203B3"/>
    <w:rsid w:val="00A20844"/>
    <w:rsid w:val="00A20D0F"/>
    <w:rsid w:val="00A20E40"/>
    <w:rsid w:val="00A21078"/>
    <w:rsid w:val="00A21721"/>
    <w:rsid w:val="00A21843"/>
    <w:rsid w:val="00A21CF7"/>
    <w:rsid w:val="00A21D4E"/>
    <w:rsid w:val="00A21EFF"/>
    <w:rsid w:val="00A21FAD"/>
    <w:rsid w:val="00A220A5"/>
    <w:rsid w:val="00A22430"/>
    <w:rsid w:val="00A22477"/>
    <w:rsid w:val="00A2268E"/>
    <w:rsid w:val="00A22A68"/>
    <w:rsid w:val="00A23370"/>
    <w:rsid w:val="00A234F3"/>
    <w:rsid w:val="00A23F58"/>
    <w:rsid w:val="00A23FD6"/>
    <w:rsid w:val="00A24897"/>
    <w:rsid w:val="00A24A76"/>
    <w:rsid w:val="00A24C4E"/>
    <w:rsid w:val="00A24C81"/>
    <w:rsid w:val="00A256BB"/>
    <w:rsid w:val="00A258F6"/>
    <w:rsid w:val="00A25A1B"/>
    <w:rsid w:val="00A268B2"/>
    <w:rsid w:val="00A26975"/>
    <w:rsid w:val="00A26DD3"/>
    <w:rsid w:val="00A30160"/>
    <w:rsid w:val="00A3017D"/>
    <w:rsid w:val="00A301AA"/>
    <w:rsid w:val="00A308B0"/>
    <w:rsid w:val="00A31842"/>
    <w:rsid w:val="00A31D8A"/>
    <w:rsid w:val="00A3209A"/>
    <w:rsid w:val="00A32204"/>
    <w:rsid w:val="00A32649"/>
    <w:rsid w:val="00A326B0"/>
    <w:rsid w:val="00A32AFD"/>
    <w:rsid w:val="00A3345F"/>
    <w:rsid w:val="00A337DA"/>
    <w:rsid w:val="00A33898"/>
    <w:rsid w:val="00A33987"/>
    <w:rsid w:val="00A33E19"/>
    <w:rsid w:val="00A34143"/>
    <w:rsid w:val="00A35141"/>
    <w:rsid w:val="00A35BEB"/>
    <w:rsid w:val="00A35E16"/>
    <w:rsid w:val="00A36055"/>
    <w:rsid w:val="00A3608C"/>
    <w:rsid w:val="00A360B9"/>
    <w:rsid w:val="00A36386"/>
    <w:rsid w:val="00A3662C"/>
    <w:rsid w:val="00A36DD0"/>
    <w:rsid w:val="00A3742D"/>
    <w:rsid w:val="00A37552"/>
    <w:rsid w:val="00A3764D"/>
    <w:rsid w:val="00A37C7F"/>
    <w:rsid w:val="00A408D6"/>
    <w:rsid w:val="00A41074"/>
    <w:rsid w:val="00A419D7"/>
    <w:rsid w:val="00A41F91"/>
    <w:rsid w:val="00A4230F"/>
    <w:rsid w:val="00A42AB4"/>
    <w:rsid w:val="00A42E6D"/>
    <w:rsid w:val="00A43ADA"/>
    <w:rsid w:val="00A43F7E"/>
    <w:rsid w:val="00A44257"/>
    <w:rsid w:val="00A44536"/>
    <w:rsid w:val="00A4479A"/>
    <w:rsid w:val="00A44AA2"/>
    <w:rsid w:val="00A44E04"/>
    <w:rsid w:val="00A461F7"/>
    <w:rsid w:val="00A4649A"/>
    <w:rsid w:val="00A46657"/>
    <w:rsid w:val="00A46A81"/>
    <w:rsid w:val="00A46F83"/>
    <w:rsid w:val="00A47199"/>
    <w:rsid w:val="00A471F1"/>
    <w:rsid w:val="00A479C9"/>
    <w:rsid w:val="00A47DB0"/>
    <w:rsid w:val="00A50766"/>
    <w:rsid w:val="00A50FBD"/>
    <w:rsid w:val="00A516A2"/>
    <w:rsid w:val="00A5202B"/>
    <w:rsid w:val="00A52513"/>
    <w:rsid w:val="00A52791"/>
    <w:rsid w:val="00A528C8"/>
    <w:rsid w:val="00A52AB3"/>
    <w:rsid w:val="00A52FA3"/>
    <w:rsid w:val="00A5411E"/>
    <w:rsid w:val="00A542F2"/>
    <w:rsid w:val="00A545FC"/>
    <w:rsid w:val="00A54914"/>
    <w:rsid w:val="00A5536E"/>
    <w:rsid w:val="00A5568D"/>
    <w:rsid w:val="00A55778"/>
    <w:rsid w:val="00A557C1"/>
    <w:rsid w:val="00A56448"/>
    <w:rsid w:val="00A575B9"/>
    <w:rsid w:val="00A576F2"/>
    <w:rsid w:val="00A60C15"/>
    <w:rsid w:val="00A61497"/>
    <w:rsid w:val="00A6152D"/>
    <w:rsid w:val="00A6192F"/>
    <w:rsid w:val="00A61CEB"/>
    <w:rsid w:val="00A61DEF"/>
    <w:rsid w:val="00A61F42"/>
    <w:rsid w:val="00A628F6"/>
    <w:rsid w:val="00A638B9"/>
    <w:rsid w:val="00A63E4E"/>
    <w:rsid w:val="00A64186"/>
    <w:rsid w:val="00A6489C"/>
    <w:rsid w:val="00A64D20"/>
    <w:rsid w:val="00A64DFB"/>
    <w:rsid w:val="00A6567A"/>
    <w:rsid w:val="00A65A25"/>
    <w:rsid w:val="00A65ADB"/>
    <w:rsid w:val="00A65B15"/>
    <w:rsid w:val="00A65D2C"/>
    <w:rsid w:val="00A66268"/>
    <w:rsid w:val="00A66484"/>
    <w:rsid w:val="00A66C0D"/>
    <w:rsid w:val="00A67833"/>
    <w:rsid w:val="00A67A0F"/>
    <w:rsid w:val="00A67E3F"/>
    <w:rsid w:val="00A700FB"/>
    <w:rsid w:val="00A7013A"/>
    <w:rsid w:val="00A70295"/>
    <w:rsid w:val="00A705CB"/>
    <w:rsid w:val="00A70770"/>
    <w:rsid w:val="00A70A73"/>
    <w:rsid w:val="00A7199E"/>
    <w:rsid w:val="00A71B5D"/>
    <w:rsid w:val="00A71D3E"/>
    <w:rsid w:val="00A71E89"/>
    <w:rsid w:val="00A7243A"/>
    <w:rsid w:val="00A7256E"/>
    <w:rsid w:val="00A72CA4"/>
    <w:rsid w:val="00A72D19"/>
    <w:rsid w:val="00A72FBA"/>
    <w:rsid w:val="00A73DA4"/>
    <w:rsid w:val="00A743EE"/>
    <w:rsid w:val="00A7445B"/>
    <w:rsid w:val="00A74461"/>
    <w:rsid w:val="00A74AA9"/>
    <w:rsid w:val="00A7579D"/>
    <w:rsid w:val="00A75847"/>
    <w:rsid w:val="00A75A45"/>
    <w:rsid w:val="00A75A4F"/>
    <w:rsid w:val="00A75CAC"/>
    <w:rsid w:val="00A764D0"/>
    <w:rsid w:val="00A76FEC"/>
    <w:rsid w:val="00A77374"/>
    <w:rsid w:val="00A77B4C"/>
    <w:rsid w:val="00A77B4E"/>
    <w:rsid w:val="00A77E88"/>
    <w:rsid w:val="00A8097C"/>
    <w:rsid w:val="00A80A1E"/>
    <w:rsid w:val="00A80B9E"/>
    <w:rsid w:val="00A80D71"/>
    <w:rsid w:val="00A80F3D"/>
    <w:rsid w:val="00A8129C"/>
    <w:rsid w:val="00A813DD"/>
    <w:rsid w:val="00A81559"/>
    <w:rsid w:val="00A81995"/>
    <w:rsid w:val="00A819DD"/>
    <w:rsid w:val="00A81C1B"/>
    <w:rsid w:val="00A81C89"/>
    <w:rsid w:val="00A82685"/>
    <w:rsid w:val="00A83478"/>
    <w:rsid w:val="00A836C8"/>
    <w:rsid w:val="00A83979"/>
    <w:rsid w:val="00A8412C"/>
    <w:rsid w:val="00A8429A"/>
    <w:rsid w:val="00A843F5"/>
    <w:rsid w:val="00A8494E"/>
    <w:rsid w:val="00A84E67"/>
    <w:rsid w:val="00A851C3"/>
    <w:rsid w:val="00A8529A"/>
    <w:rsid w:val="00A854E8"/>
    <w:rsid w:val="00A85500"/>
    <w:rsid w:val="00A862D1"/>
    <w:rsid w:val="00A86B46"/>
    <w:rsid w:val="00A86C1B"/>
    <w:rsid w:val="00A86D37"/>
    <w:rsid w:val="00A86E27"/>
    <w:rsid w:val="00A872DB"/>
    <w:rsid w:val="00A875FE"/>
    <w:rsid w:val="00A879AE"/>
    <w:rsid w:val="00A87E8D"/>
    <w:rsid w:val="00A904FC"/>
    <w:rsid w:val="00A90552"/>
    <w:rsid w:val="00A90BE5"/>
    <w:rsid w:val="00A90FA3"/>
    <w:rsid w:val="00A90FC2"/>
    <w:rsid w:val="00A91954"/>
    <w:rsid w:val="00A91D6F"/>
    <w:rsid w:val="00A92EA7"/>
    <w:rsid w:val="00A92ED9"/>
    <w:rsid w:val="00A93858"/>
    <w:rsid w:val="00A93B63"/>
    <w:rsid w:val="00A94329"/>
    <w:rsid w:val="00A94B5B"/>
    <w:rsid w:val="00A94E00"/>
    <w:rsid w:val="00A954BA"/>
    <w:rsid w:val="00A956C5"/>
    <w:rsid w:val="00A95DE7"/>
    <w:rsid w:val="00A960B4"/>
    <w:rsid w:val="00A96859"/>
    <w:rsid w:val="00A96B79"/>
    <w:rsid w:val="00A96E9E"/>
    <w:rsid w:val="00A97083"/>
    <w:rsid w:val="00A97590"/>
    <w:rsid w:val="00A977CB"/>
    <w:rsid w:val="00A979FE"/>
    <w:rsid w:val="00A97CAC"/>
    <w:rsid w:val="00AA019F"/>
    <w:rsid w:val="00AA03E0"/>
    <w:rsid w:val="00AA0DF7"/>
    <w:rsid w:val="00AA1A60"/>
    <w:rsid w:val="00AA1C99"/>
    <w:rsid w:val="00AA1D8A"/>
    <w:rsid w:val="00AA218A"/>
    <w:rsid w:val="00AA284E"/>
    <w:rsid w:val="00AA2ABA"/>
    <w:rsid w:val="00AA326A"/>
    <w:rsid w:val="00AA36EF"/>
    <w:rsid w:val="00AA4199"/>
    <w:rsid w:val="00AA43EE"/>
    <w:rsid w:val="00AA47E3"/>
    <w:rsid w:val="00AA4AFC"/>
    <w:rsid w:val="00AA4FE4"/>
    <w:rsid w:val="00AA55C4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231E"/>
    <w:rsid w:val="00AB266B"/>
    <w:rsid w:val="00AB29B0"/>
    <w:rsid w:val="00AB2CD7"/>
    <w:rsid w:val="00AB336D"/>
    <w:rsid w:val="00AB39E4"/>
    <w:rsid w:val="00AB3C9D"/>
    <w:rsid w:val="00AB3FD1"/>
    <w:rsid w:val="00AB4004"/>
    <w:rsid w:val="00AB4279"/>
    <w:rsid w:val="00AB4E80"/>
    <w:rsid w:val="00AB5300"/>
    <w:rsid w:val="00AB543B"/>
    <w:rsid w:val="00AB549B"/>
    <w:rsid w:val="00AB5A85"/>
    <w:rsid w:val="00AB5DDD"/>
    <w:rsid w:val="00AB6398"/>
    <w:rsid w:val="00AB75EF"/>
    <w:rsid w:val="00AB77F7"/>
    <w:rsid w:val="00AB7A85"/>
    <w:rsid w:val="00AB7AC3"/>
    <w:rsid w:val="00AB7C24"/>
    <w:rsid w:val="00AC09E6"/>
    <w:rsid w:val="00AC16D0"/>
    <w:rsid w:val="00AC18E6"/>
    <w:rsid w:val="00AC1B19"/>
    <w:rsid w:val="00AC2050"/>
    <w:rsid w:val="00AC223F"/>
    <w:rsid w:val="00AC2428"/>
    <w:rsid w:val="00AC2A3E"/>
    <w:rsid w:val="00AC2CD9"/>
    <w:rsid w:val="00AC2CFA"/>
    <w:rsid w:val="00AC2F09"/>
    <w:rsid w:val="00AC375F"/>
    <w:rsid w:val="00AC394D"/>
    <w:rsid w:val="00AC3C4A"/>
    <w:rsid w:val="00AC41A3"/>
    <w:rsid w:val="00AC41A5"/>
    <w:rsid w:val="00AC4402"/>
    <w:rsid w:val="00AC4482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6867"/>
    <w:rsid w:val="00AC698C"/>
    <w:rsid w:val="00AC6D94"/>
    <w:rsid w:val="00AC70FD"/>
    <w:rsid w:val="00AC7FF1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A42"/>
    <w:rsid w:val="00AD2B10"/>
    <w:rsid w:val="00AD2CF6"/>
    <w:rsid w:val="00AD3001"/>
    <w:rsid w:val="00AD31F9"/>
    <w:rsid w:val="00AD3338"/>
    <w:rsid w:val="00AD38CB"/>
    <w:rsid w:val="00AD3924"/>
    <w:rsid w:val="00AD3C52"/>
    <w:rsid w:val="00AD47A7"/>
    <w:rsid w:val="00AD4913"/>
    <w:rsid w:val="00AD4D8E"/>
    <w:rsid w:val="00AD5123"/>
    <w:rsid w:val="00AD573E"/>
    <w:rsid w:val="00AD5972"/>
    <w:rsid w:val="00AD59F9"/>
    <w:rsid w:val="00AD5C01"/>
    <w:rsid w:val="00AD5F7D"/>
    <w:rsid w:val="00AD6136"/>
    <w:rsid w:val="00AD6797"/>
    <w:rsid w:val="00AD6B35"/>
    <w:rsid w:val="00AD6DFA"/>
    <w:rsid w:val="00AD6F74"/>
    <w:rsid w:val="00AD713D"/>
    <w:rsid w:val="00AE0428"/>
    <w:rsid w:val="00AE0866"/>
    <w:rsid w:val="00AE0C50"/>
    <w:rsid w:val="00AE0C81"/>
    <w:rsid w:val="00AE12E3"/>
    <w:rsid w:val="00AE1860"/>
    <w:rsid w:val="00AE2314"/>
    <w:rsid w:val="00AE2B3E"/>
    <w:rsid w:val="00AE2BF9"/>
    <w:rsid w:val="00AE32F7"/>
    <w:rsid w:val="00AE34F5"/>
    <w:rsid w:val="00AE385C"/>
    <w:rsid w:val="00AE3FD0"/>
    <w:rsid w:val="00AE4658"/>
    <w:rsid w:val="00AE49DE"/>
    <w:rsid w:val="00AE4BFC"/>
    <w:rsid w:val="00AE4C9D"/>
    <w:rsid w:val="00AE4F6D"/>
    <w:rsid w:val="00AE4FFB"/>
    <w:rsid w:val="00AE58AA"/>
    <w:rsid w:val="00AE5C21"/>
    <w:rsid w:val="00AE5D55"/>
    <w:rsid w:val="00AE5F80"/>
    <w:rsid w:val="00AE64E0"/>
    <w:rsid w:val="00AE6E86"/>
    <w:rsid w:val="00AE6ECD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D5"/>
    <w:rsid w:val="00AF0DE4"/>
    <w:rsid w:val="00AF0F5E"/>
    <w:rsid w:val="00AF0FAA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11E"/>
    <w:rsid w:val="00AF316E"/>
    <w:rsid w:val="00AF367B"/>
    <w:rsid w:val="00AF3729"/>
    <w:rsid w:val="00AF3E65"/>
    <w:rsid w:val="00AF4489"/>
    <w:rsid w:val="00AF4E28"/>
    <w:rsid w:val="00AF505C"/>
    <w:rsid w:val="00AF52DB"/>
    <w:rsid w:val="00AF54EB"/>
    <w:rsid w:val="00AF57E6"/>
    <w:rsid w:val="00AF59ED"/>
    <w:rsid w:val="00AF5CC0"/>
    <w:rsid w:val="00AF5D6F"/>
    <w:rsid w:val="00AF682C"/>
    <w:rsid w:val="00AF6BD0"/>
    <w:rsid w:val="00AF6BD9"/>
    <w:rsid w:val="00AF7056"/>
    <w:rsid w:val="00AF766F"/>
    <w:rsid w:val="00AF77C9"/>
    <w:rsid w:val="00AF7D14"/>
    <w:rsid w:val="00B001DF"/>
    <w:rsid w:val="00B00667"/>
    <w:rsid w:val="00B0099A"/>
    <w:rsid w:val="00B00A3E"/>
    <w:rsid w:val="00B00C33"/>
    <w:rsid w:val="00B00E8F"/>
    <w:rsid w:val="00B0101B"/>
    <w:rsid w:val="00B01286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3112"/>
    <w:rsid w:val="00B0312C"/>
    <w:rsid w:val="00B03277"/>
    <w:rsid w:val="00B03A05"/>
    <w:rsid w:val="00B048DB"/>
    <w:rsid w:val="00B04DC2"/>
    <w:rsid w:val="00B050EB"/>
    <w:rsid w:val="00B0511F"/>
    <w:rsid w:val="00B05208"/>
    <w:rsid w:val="00B05316"/>
    <w:rsid w:val="00B05467"/>
    <w:rsid w:val="00B06733"/>
    <w:rsid w:val="00B067CF"/>
    <w:rsid w:val="00B072D2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8E8"/>
    <w:rsid w:val="00B12C6E"/>
    <w:rsid w:val="00B13B2B"/>
    <w:rsid w:val="00B13C2E"/>
    <w:rsid w:val="00B13C3F"/>
    <w:rsid w:val="00B13D58"/>
    <w:rsid w:val="00B13EE0"/>
    <w:rsid w:val="00B14168"/>
    <w:rsid w:val="00B144BD"/>
    <w:rsid w:val="00B14717"/>
    <w:rsid w:val="00B14FD9"/>
    <w:rsid w:val="00B152F2"/>
    <w:rsid w:val="00B1576D"/>
    <w:rsid w:val="00B1591A"/>
    <w:rsid w:val="00B159AA"/>
    <w:rsid w:val="00B15B2F"/>
    <w:rsid w:val="00B15DA8"/>
    <w:rsid w:val="00B15E62"/>
    <w:rsid w:val="00B15F66"/>
    <w:rsid w:val="00B166E7"/>
    <w:rsid w:val="00B16898"/>
    <w:rsid w:val="00B16927"/>
    <w:rsid w:val="00B169DE"/>
    <w:rsid w:val="00B16B7D"/>
    <w:rsid w:val="00B16D1C"/>
    <w:rsid w:val="00B16E03"/>
    <w:rsid w:val="00B1749F"/>
    <w:rsid w:val="00B179F9"/>
    <w:rsid w:val="00B17AE5"/>
    <w:rsid w:val="00B17CD7"/>
    <w:rsid w:val="00B17D53"/>
    <w:rsid w:val="00B20424"/>
    <w:rsid w:val="00B20795"/>
    <w:rsid w:val="00B20D54"/>
    <w:rsid w:val="00B213E6"/>
    <w:rsid w:val="00B21CD3"/>
    <w:rsid w:val="00B222A9"/>
    <w:rsid w:val="00B22555"/>
    <w:rsid w:val="00B22CFD"/>
    <w:rsid w:val="00B234D1"/>
    <w:rsid w:val="00B234ED"/>
    <w:rsid w:val="00B238EF"/>
    <w:rsid w:val="00B23A08"/>
    <w:rsid w:val="00B23C31"/>
    <w:rsid w:val="00B24054"/>
    <w:rsid w:val="00B2424F"/>
    <w:rsid w:val="00B24D16"/>
    <w:rsid w:val="00B24EF6"/>
    <w:rsid w:val="00B25468"/>
    <w:rsid w:val="00B259A4"/>
    <w:rsid w:val="00B26927"/>
    <w:rsid w:val="00B27934"/>
    <w:rsid w:val="00B27F53"/>
    <w:rsid w:val="00B27FA1"/>
    <w:rsid w:val="00B30761"/>
    <w:rsid w:val="00B3089B"/>
    <w:rsid w:val="00B30AF8"/>
    <w:rsid w:val="00B30DE6"/>
    <w:rsid w:val="00B31343"/>
    <w:rsid w:val="00B317D8"/>
    <w:rsid w:val="00B32069"/>
    <w:rsid w:val="00B32473"/>
    <w:rsid w:val="00B326DA"/>
    <w:rsid w:val="00B32B83"/>
    <w:rsid w:val="00B32C1A"/>
    <w:rsid w:val="00B330B0"/>
    <w:rsid w:val="00B33834"/>
    <w:rsid w:val="00B33D34"/>
    <w:rsid w:val="00B34AD5"/>
    <w:rsid w:val="00B34B59"/>
    <w:rsid w:val="00B3506D"/>
    <w:rsid w:val="00B36387"/>
    <w:rsid w:val="00B36414"/>
    <w:rsid w:val="00B36AD2"/>
    <w:rsid w:val="00B36BF8"/>
    <w:rsid w:val="00B40667"/>
    <w:rsid w:val="00B408A9"/>
    <w:rsid w:val="00B41660"/>
    <w:rsid w:val="00B41CBD"/>
    <w:rsid w:val="00B42252"/>
    <w:rsid w:val="00B422F9"/>
    <w:rsid w:val="00B428C2"/>
    <w:rsid w:val="00B429DF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A87"/>
    <w:rsid w:val="00B44A8E"/>
    <w:rsid w:val="00B44FBF"/>
    <w:rsid w:val="00B451A3"/>
    <w:rsid w:val="00B45295"/>
    <w:rsid w:val="00B4532C"/>
    <w:rsid w:val="00B45D7B"/>
    <w:rsid w:val="00B45D84"/>
    <w:rsid w:val="00B45EFF"/>
    <w:rsid w:val="00B4633E"/>
    <w:rsid w:val="00B471D7"/>
    <w:rsid w:val="00B475D8"/>
    <w:rsid w:val="00B478CB"/>
    <w:rsid w:val="00B47F31"/>
    <w:rsid w:val="00B50225"/>
    <w:rsid w:val="00B505C1"/>
    <w:rsid w:val="00B50693"/>
    <w:rsid w:val="00B50718"/>
    <w:rsid w:val="00B50D2D"/>
    <w:rsid w:val="00B515CB"/>
    <w:rsid w:val="00B51F86"/>
    <w:rsid w:val="00B5223B"/>
    <w:rsid w:val="00B525C2"/>
    <w:rsid w:val="00B528DF"/>
    <w:rsid w:val="00B52C1C"/>
    <w:rsid w:val="00B53311"/>
    <w:rsid w:val="00B5382C"/>
    <w:rsid w:val="00B5383B"/>
    <w:rsid w:val="00B538CC"/>
    <w:rsid w:val="00B53DE5"/>
    <w:rsid w:val="00B5470F"/>
    <w:rsid w:val="00B5492A"/>
    <w:rsid w:val="00B54A53"/>
    <w:rsid w:val="00B54B3C"/>
    <w:rsid w:val="00B54BEE"/>
    <w:rsid w:val="00B5556B"/>
    <w:rsid w:val="00B55936"/>
    <w:rsid w:val="00B55B6E"/>
    <w:rsid w:val="00B55CA6"/>
    <w:rsid w:val="00B55ED7"/>
    <w:rsid w:val="00B56000"/>
    <w:rsid w:val="00B56192"/>
    <w:rsid w:val="00B56B1E"/>
    <w:rsid w:val="00B56D68"/>
    <w:rsid w:val="00B574CE"/>
    <w:rsid w:val="00B5770D"/>
    <w:rsid w:val="00B579FC"/>
    <w:rsid w:val="00B57C26"/>
    <w:rsid w:val="00B57D8A"/>
    <w:rsid w:val="00B60946"/>
    <w:rsid w:val="00B60BF1"/>
    <w:rsid w:val="00B6126D"/>
    <w:rsid w:val="00B62027"/>
    <w:rsid w:val="00B6312C"/>
    <w:rsid w:val="00B634AD"/>
    <w:rsid w:val="00B635D5"/>
    <w:rsid w:val="00B63674"/>
    <w:rsid w:val="00B64E16"/>
    <w:rsid w:val="00B64E60"/>
    <w:rsid w:val="00B65B2E"/>
    <w:rsid w:val="00B664CA"/>
    <w:rsid w:val="00B668FB"/>
    <w:rsid w:val="00B66C42"/>
    <w:rsid w:val="00B66E10"/>
    <w:rsid w:val="00B67BC4"/>
    <w:rsid w:val="00B67D8D"/>
    <w:rsid w:val="00B67E3D"/>
    <w:rsid w:val="00B70262"/>
    <w:rsid w:val="00B70329"/>
    <w:rsid w:val="00B70C91"/>
    <w:rsid w:val="00B711C6"/>
    <w:rsid w:val="00B712D5"/>
    <w:rsid w:val="00B712EB"/>
    <w:rsid w:val="00B71E89"/>
    <w:rsid w:val="00B721EC"/>
    <w:rsid w:val="00B72C7C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557"/>
    <w:rsid w:val="00B759C8"/>
    <w:rsid w:val="00B767DF"/>
    <w:rsid w:val="00B76C91"/>
    <w:rsid w:val="00B76CD9"/>
    <w:rsid w:val="00B77901"/>
    <w:rsid w:val="00B77939"/>
    <w:rsid w:val="00B77D9B"/>
    <w:rsid w:val="00B8058C"/>
    <w:rsid w:val="00B8071F"/>
    <w:rsid w:val="00B81546"/>
    <w:rsid w:val="00B81A03"/>
    <w:rsid w:val="00B81A8D"/>
    <w:rsid w:val="00B81C5A"/>
    <w:rsid w:val="00B8219B"/>
    <w:rsid w:val="00B82206"/>
    <w:rsid w:val="00B8226D"/>
    <w:rsid w:val="00B822AD"/>
    <w:rsid w:val="00B8274E"/>
    <w:rsid w:val="00B82A2C"/>
    <w:rsid w:val="00B8338D"/>
    <w:rsid w:val="00B8359F"/>
    <w:rsid w:val="00B83B48"/>
    <w:rsid w:val="00B83ED1"/>
    <w:rsid w:val="00B83FFC"/>
    <w:rsid w:val="00B840CC"/>
    <w:rsid w:val="00B845E6"/>
    <w:rsid w:val="00B84898"/>
    <w:rsid w:val="00B84BCC"/>
    <w:rsid w:val="00B84C68"/>
    <w:rsid w:val="00B85792"/>
    <w:rsid w:val="00B85A41"/>
    <w:rsid w:val="00B861A7"/>
    <w:rsid w:val="00B8655C"/>
    <w:rsid w:val="00B869F1"/>
    <w:rsid w:val="00B87056"/>
    <w:rsid w:val="00B872C3"/>
    <w:rsid w:val="00B87645"/>
    <w:rsid w:val="00B87E2B"/>
    <w:rsid w:val="00B90154"/>
    <w:rsid w:val="00B903CF"/>
    <w:rsid w:val="00B90747"/>
    <w:rsid w:val="00B90A80"/>
    <w:rsid w:val="00B90FF5"/>
    <w:rsid w:val="00B918FF"/>
    <w:rsid w:val="00B91A7E"/>
    <w:rsid w:val="00B91DA4"/>
    <w:rsid w:val="00B923AB"/>
    <w:rsid w:val="00B933F6"/>
    <w:rsid w:val="00B93C19"/>
    <w:rsid w:val="00B93CC0"/>
    <w:rsid w:val="00B94250"/>
    <w:rsid w:val="00B94291"/>
    <w:rsid w:val="00B942F9"/>
    <w:rsid w:val="00B9481F"/>
    <w:rsid w:val="00B94A63"/>
    <w:rsid w:val="00B94D9C"/>
    <w:rsid w:val="00B95295"/>
    <w:rsid w:val="00B952DD"/>
    <w:rsid w:val="00B958DC"/>
    <w:rsid w:val="00B95A25"/>
    <w:rsid w:val="00B95BBF"/>
    <w:rsid w:val="00B95D4B"/>
    <w:rsid w:val="00B9674A"/>
    <w:rsid w:val="00B96E6D"/>
    <w:rsid w:val="00B97568"/>
    <w:rsid w:val="00B97D69"/>
    <w:rsid w:val="00BA00DC"/>
    <w:rsid w:val="00BA0856"/>
    <w:rsid w:val="00BA0DFB"/>
    <w:rsid w:val="00BA1341"/>
    <w:rsid w:val="00BA134E"/>
    <w:rsid w:val="00BA1C46"/>
    <w:rsid w:val="00BA2298"/>
    <w:rsid w:val="00BA26CF"/>
    <w:rsid w:val="00BA2CDA"/>
    <w:rsid w:val="00BA404C"/>
    <w:rsid w:val="00BA40BD"/>
    <w:rsid w:val="00BA434C"/>
    <w:rsid w:val="00BA4871"/>
    <w:rsid w:val="00BA4A81"/>
    <w:rsid w:val="00BA5406"/>
    <w:rsid w:val="00BA54A3"/>
    <w:rsid w:val="00BA55E0"/>
    <w:rsid w:val="00BA568F"/>
    <w:rsid w:val="00BA5701"/>
    <w:rsid w:val="00BA5D9A"/>
    <w:rsid w:val="00BA647A"/>
    <w:rsid w:val="00BA647E"/>
    <w:rsid w:val="00BA64BD"/>
    <w:rsid w:val="00BA6505"/>
    <w:rsid w:val="00BA6577"/>
    <w:rsid w:val="00BA699B"/>
    <w:rsid w:val="00BA6D33"/>
    <w:rsid w:val="00BA7663"/>
    <w:rsid w:val="00BB0420"/>
    <w:rsid w:val="00BB0518"/>
    <w:rsid w:val="00BB09CD"/>
    <w:rsid w:val="00BB0A1B"/>
    <w:rsid w:val="00BB0AEE"/>
    <w:rsid w:val="00BB0B1C"/>
    <w:rsid w:val="00BB0DBA"/>
    <w:rsid w:val="00BB1469"/>
    <w:rsid w:val="00BB293C"/>
    <w:rsid w:val="00BB32E1"/>
    <w:rsid w:val="00BB3969"/>
    <w:rsid w:val="00BB3BF3"/>
    <w:rsid w:val="00BB3CA0"/>
    <w:rsid w:val="00BB4024"/>
    <w:rsid w:val="00BB4070"/>
    <w:rsid w:val="00BB4176"/>
    <w:rsid w:val="00BB420D"/>
    <w:rsid w:val="00BB4915"/>
    <w:rsid w:val="00BB4996"/>
    <w:rsid w:val="00BB52F2"/>
    <w:rsid w:val="00BB5B1D"/>
    <w:rsid w:val="00BB61EB"/>
    <w:rsid w:val="00BB66B1"/>
    <w:rsid w:val="00BB6BB9"/>
    <w:rsid w:val="00BB71FA"/>
    <w:rsid w:val="00BB734A"/>
    <w:rsid w:val="00BB7B03"/>
    <w:rsid w:val="00BB7BF9"/>
    <w:rsid w:val="00BB7F69"/>
    <w:rsid w:val="00BC00D3"/>
    <w:rsid w:val="00BC0587"/>
    <w:rsid w:val="00BC0AD9"/>
    <w:rsid w:val="00BC1453"/>
    <w:rsid w:val="00BC1C19"/>
    <w:rsid w:val="00BC1EA3"/>
    <w:rsid w:val="00BC2147"/>
    <w:rsid w:val="00BC240E"/>
    <w:rsid w:val="00BC2519"/>
    <w:rsid w:val="00BC2665"/>
    <w:rsid w:val="00BC2DC8"/>
    <w:rsid w:val="00BC2E1F"/>
    <w:rsid w:val="00BC2EE4"/>
    <w:rsid w:val="00BC2FA3"/>
    <w:rsid w:val="00BC3061"/>
    <w:rsid w:val="00BC317D"/>
    <w:rsid w:val="00BC3617"/>
    <w:rsid w:val="00BC3ACF"/>
    <w:rsid w:val="00BC3B4B"/>
    <w:rsid w:val="00BC3D41"/>
    <w:rsid w:val="00BC4457"/>
    <w:rsid w:val="00BC46F3"/>
    <w:rsid w:val="00BC49C9"/>
    <w:rsid w:val="00BC56F4"/>
    <w:rsid w:val="00BC63F7"/>
    <w:rsid w:val="00BC6781"/>
    <w:rsid w:val="00BC6AD8"/>
    <w:rsid w:val="00BC6E53"/>
    <w:rsid w:val="00BC6F42"/>
    <w:rsid w:val="00BC7089"/>
    <w:rsid w:val="00BC73F5"/>
    <w:rsid w:val="00BC7635"/>
    <w:rsid w:val="00BC77D4"/>
    <w:rsid w:val="00BC7A3F"/>
    <w:rsid w:val="00BD0A43"/>
    <w:rsid w:val="00BD0ACA"/>
    <w:rsid w:val="00BD15E9"/>
    <w:rsid w:val="00BD16C9"/>
    <w:rsid w:val="00BD1B2C"/>
    <w:rsid w:val="00BD264D"/>
    <w:rsid w:val="00BD3166"/>
    <w:rsid w:val="00BD3376"/>
    <w:rsid w:val="00BD361B"/>
    <w:rsid w:val="00BD3741"/>
    <w:rsid w:val="00BD3C8F"/>
    <w:rsid w:val="00BD40D2"/>
    <w:rsid w:val="00BD43E0"/>
    <w:rsid w:val="00BD4A82"/>
    <w:rsid w:val="00BD5277"/>
    <w:rsid w:val="00BD54E1"/>
    <w:rsid w:val="00BD5B37"/>
    <w:rsid w:val="00BD5B4D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700C"/>
    <w:rsid w:val="00BD7775"/>
    <w:rsid w:val="00BD7B59"/>
    <w:rsid w:val="00BE052F"/>
    <w:rsid w:val="00BE0761"/>
    <w:rsid w:val="00BE08DD"/>
    <w:rsid w:val="00BE109F"/>
    <w:rsid w:val="00BE1689"/>
    <w:rsid w:val="00BE1F62"/>
    <w:rsid w:val="00BE1FC9"/>
    <w:rsid w:val="00BE236B"/>
    <w:rsid w:val="00BE24D6"/>
    <w:rsid w:val="00BE2AC1"/>
    <w:rsid w:val="00BE2C6C"/>
    <w:rsid w:val="00BE391C"/>
    <w:rsid w:val="00BE3D37"/>
    <w:rsid w:val="00BE43DC"/>
    <w:rsid w:val="00BE48F9"/>
    <w:rsid w:val="00BE554B"/>
    <w:rsid w:val="00BE56A1"/>
    <w:rsid w:val="00BE5C37"/>
    <w:rsid w:val="00BE5E65"/>
    <w:rsid w:val="00BE6136"/>
    <w:rsid w:val="00BE619C"/>
    <w:rsid w:val="00BE61F3"/>
    <w:rsid w:val="00BE6328"/>
    <w:rsid w:val="00BE6677"/>
    <w:rsid w:val="00BE69E2"/>
    <w:rsid w:val="00BE6B42"/>
    <w:rsid w:val="00BE6E9C"/>
    <w:rsid w:val="00BE7AA7"/>
    <w:rsid w:val="00BE7D6D"/>
    <w:rsid w:val="00BF014C"/>
    <w:rsid w:val="00BF1753"/>
    <w:rsid w:val="00BF1B5D"/>
    <w:rsid w:val="00BF2148"/>
    <w:rsid w:val="00BF23EA"/>
    <w:rsid w:val="00BF24FF"/>
    <w:rsid w:val="00BF2517"/>
    <w:rsid w:val="00BF294B"/>
    <w:rsid w:val="00BF2E5D"/>
    <w:rsid w:val="00BF34D6"/>
    <w:rsid w:val="00BF35BC"/>
    <w:rsid w:val="00BF36D7"/>
    <w:rsid w:val="00BF36EC"/>
    <w:rsid w:val="00BF505F"/>
    <w:rsid w:val="00BF5111"/>
    <w:rsid w:val="00BF58C8"/>
    <w:rsid w:val="00BF5F4A"/>
    <w:rsid w:val="00BF608F"/>
    <w:rsid w:val="00BF6342"/>
    <w:rsid w:val="00BF664A"/>
    <w:rsid w:val="00BF6680"/>
    <w:rsid w:val="00BF69EF"/>
    <w:rsid w:val="00BF6F4B"/>
    <w:rsid w:val="00BF6F92"/>
    <w:rsid w:val="00BF716A"/>
    <w:rsid w:val="00BF73C6"/>
    <w:rsid w:val="00BF745D"/>
    <w:rsid w:val="00BF7892"/>
    <w:rsid w:val="00BF7B91"/>
    <w:rsid w:val="00C004CE"/>
    <w:rsid w:val="00C0074E"/>
    <w:rsid w:val="00C00E92"/>
    <w:rsid w:val="00C01286"/>
    <w:rsid w:val="00C0156A"/>
    <w:rsid w:val="00C019DA"/>
    <w:rsid w:val="00C02339"/>
    <w:rsid w:val="00C024D4"/>
    <w:rsid w:val="00C02517"/>
    <w:rsid w:val="00C027A4"/>
    <w:rsid w:val="00C02881"/>
    <w:rsid w:val="00C02CA8"/>
    <w:rsid w:val="00C02F73"/>
    <w:rsid w:val="00C04390"/>
    <w:rsid w:val="00C044F9"/>
    <w:rsid w:val="00C04DE0"/>
    <w:rsid w:val="00C04E73"/>
    <w:rsid w:val="00C05553"/>
    <w:rsid w:val="00C0555D"/>
    <w:rsid w:val="00C05F91"/>
    <w:rsid w:val="00C06397"/>
    <w:rsid w:val="00C0656C"/>
    <w:rsid w:val="00C067D0"/>
    <w:rsid w:val="00C06E92"/>
    <w:rsid w:val="00C076C3"/>
    <w:rsid w:val="00C07B49"/>
    <w:rsid w:val="00C07F3A"/>
    <w:rsid w:val="00C10519"/>
    <w:rsid w:val="00C10889"/>
    <w:rsid w:val="00C1090B"/>
    <w:rsid w:val="00C111A9"/>
    <w:rsid w:val="00C11505"/>
    <w:rsid w:val="00C11933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7EF"/>
    <w:rsid w:val="00C13EDA"/>
    <w:rsid w:val="00C142AE"/>
    <w:rsid w:val="00C1453F"/>
    <w:rsid w:val="00C14A3E"/>
    <w:rsid w:val="00C14BA7"/>
    <w:rsid w:val="00C14C1F"/>
    <w:rsid w:val="00C14C2B"/>
    <w:rsid w:val="00C14C2C"/>
    <w:rsid w:val="00C154D8"/>
    <w:rsid w:val="00C15568"/>
    <w:rsid w:val="00C16357"/>
    <w:rsid w:val="00C1674D"/>
    <w:rsid w:val="00C16B4D"/>
    <w:rsid w:val="00C170A5"/>
    <w:rsid w:val="00C172F8"/>
    <w:rsid w:val="00C1751B"/>
    <w:rsid w:val="00C1769D"/>
    <w:rsid w:val="00C17FDF"/>
    <w:rsid w:val="00C204F0"/>
    <w:rsid w:val="00C207F4"/>
    <w:rsid w:val="00C20925"/>
    <w:rsid w:val="00C20B3A"/>
    <w:rsid w:val="00C20B81"/>
    <w:rsid w:val="00C20C5A"/>
    <w:rsid w:val="00C21314"/>
    <w:rsid w:val="00C21752"/>
    <w:rsid w:val="00C21B4B"/>
    <w:rsid w:val="00C23145"/>
    <w:rsid w:val="00C233B4"/>
    <w:rsid w:val="00C23679"/>
    <w:rsid w:val="00C23789"/>
    <w:rsid w:val="00C237B9"/>
    <w:rsid w:val="00C23C09"/>
    <w:rsid w:val="00C23CAB"/>
    <w:rsid w:val="00C23E44"/>
    <w:rsid w:val="00C241AE"/>
    <w:rsid w:val="00C24C78"/>
    <w:rsid w:val="00C24ED8"/>
    <w:rsid w:val="00C25595"/>
    <w:rsid w:val="00C264DC"/>
    <w:rsid w:val="00C27235"/>
    <w:rsid w:val="00C27A52"/>
    <w:rsid w:val="00C27B0D"/>
    <w:rsid w:val="00C30016"/>
    <w:rsid w:val="00C302B1"/>
    <w:rsid w:val="00C31326"/>
    <w:rsid w:val="00C316EB"/>
    <w:rsid w:val="00C319B0"/>
    <w:rsid w:val="00C31AB6"/>
    <w:rsid w:val="00C31B3A"/>
    <w:rsid w:val="00C31B51"/>
    <w:rsid w:val="00C31B97"/>
    <w:rsid w:val="00C31BAD"/>
    <w:rsid w:val="00C31C7F"/>
    <w:rsid w:val="00C329CF"/>
    <w:rsid w:val="00C33799"/>
    <w:rsid w:val="00C33BDE"/>
    <w:rsid w:val="00C3402B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F09"/>
    <w:rsid w:val="00C35F2E"/>
    <w:rsid w:val="00C362FD"/>
    <w:rsid w:val="00C3663C"/>
    <w:rsid w:val="00C37EF3"/>
    <w:rsid w:val="00C37F8D"/>
    <w:rsid w:val="00C40165"/>
    <w:rsid w:val="00C401E6"/>
    <w:rsid w:val="00C40512"/>
    <w:rsid w:val="00C40786"/>
    <w:rsid w:val="00C4128C"/>
    <w:rsid w:val="00C41427"/>
    <w:rsid w:val="00C4233A"/>
    <w:rsid w:val="00C42815"/>
    <w:rsid w:val="00C432E7"/>
    <w:rsid w:val="00C4357C"/>
    <w:rsid w:val="00C438AC"/>
    <w:rsid w:val="00C4391F"/>
    <w:rsid w:val="00C44140"/>
    <w:rsid w:val="00C441B9"/>
    <w:rsid w:val="00C44542"/>
    <w:rsid w:val="00C44622"/>
    <w:rsid w:val="00C45A76"/>
    <w:rsid w:val="00C45D3A"/>
    <w:rsid w:val="00C46DCB"/>
    <w:rsid w:val="00C471BF"/>
    <w:rsid w:val="00C47D51"/>
    <w:rsid w:val="00C50B98"/>
    <w:rsid w:val="00C50E23"/>
    <w:rsid w:val="00C50E74"/>
    <w:rsid w:val="00C50F40"/>
    <w:rsid w:val="00C51395"/>
    <w:rsid w:val="00C51464"/>
    <w:rsid w:val="00C5186A"/>
    <w:rsid w:val="00C518B2"/>
    <w:rsid w:val="00C519F0"/>
    <w:rsid w:val="00C51B2F"/>
    <w:rsid w:val="00C51B5B"/>
    <w:rsid w:val="00C52903"/>
    <w:rsid w:val="00C52D2F"/>
    <w:rsid w:val="00C52DD0"/>
    <w:rsid w:val="00C53018"/>
    <w:rsid w:val="00C53091"/>
    <w:rsid w:val="00C534D3"/>
    <w:rsid w:val="00C53C1A"/>
    <w:rsid w:val="00C544F6"/>
    <w:rsid w:val="00C54580"/>
    <w:rsid w:val="00C54591"/>
    <w:rsid w:val="00C54946"/>
    <w:rsid w:val="00C550F5"/>
    <w:rsid w:val="00C551A3"/>
    <w:rsid w:val="00C551C8"/>
    <w:rsid w:val="00C55677"/>
    <w:rsid w:val="00C5599E"/>
    <w:rsid w:val="00C563F8"/>
    <w:rsid w:val="00C565CB"/>
    <w:rsid w:val="00C56FB1"/>
    <w:rsid w:val="00C573ED"/>
    <w:rsid w:val="00C575B7"/>
    <w:rsid w:val="00C576CF"/>
    <w:rsid w:val="00C609B3"/>
    <w:rsid w:val="00C61339"/>
    <w:rsid w:val="00C615A4"/>
    <w:rsid w:val="00C61646"/>
    <w:rsid w:val="00C61D1D"/>
    <w:rsid w:val="00C61DFE"/>
    <w:rsid w:val="00C625A4"/>
    <w:rsid w:val="00C634AD"/>
    <w:rsid w:val="00C63778"/>
    <w:rsid w:val="00C63A6D"/>
    <w:rsid w:val="00C64487"/>
    <w:rsid w:val="00C64C94"/>
    <w:rsid w:val="00C64F45"/>
    <w:rsid w:val="00C653C9"/>
    <w:rsid w:val="00C654C1"/>
    <w:rsid w:val="00C65FF9"/>
    <w:rsid w:val="00C666A2"/>
    <w:rsid w:val="00C66859"/>
    <w:rsid w:val="00C66922"/>
    <w:rsid w:val="00C66A4C"/>
    <w:rsid w:val="00C66E93"/>
    <w:rsid w:val="00C66FFC"/>
    <w:rsid w:val="00C67D57"/>
    <w:rsid w:val="00C67FE9"/>
    <w:rsid w:val="00C70941"/>
    <w:rsid w:val="00C70DC7"/>
    <w:rsid w:val="00C710A7"/>
    <w:rsid w:val="00C7150F"/>
    <w:rsid w:val="00C716A9"/>
    <w:rsid w:val="00C71B42"/>
    <w:rsid w:val="00C71EEF"/>
    <w:rsid w:val="00C72135"/>
    <w:rsid w:val="00C7215C"/>
    <w:rsid w:val="00C72497"/>
    <w:rsid w:val="00C72518"/>
    <w:rsid w:val="00C72545"/>
    <w:rsid w:val="00C7267E"/>
    <w:rsid w:val="00C73493"/>
    <w:rsid w:val="00C734BD"/>
    <w:rsid w:val="00C73E08"/>
    <w:rsid w:val="00C74BE3"/>
    <w:rsid w:val="00C7500A"/>
    <w:rsid w:val="00C75780"/>
    <w:rsid w:val="00C759E8"/>
    <w:rsid w:val="00C75ABD"/>
    <w:rsid w:val="00C75B95"/>
    <w:rsid w:val="00C75D58"/>
    <w:rsid w:val="00C75D7A"/>
    <w:rsid w:val="00C75EDC"/>
    <w:rsid w:val="00C77218"/>
    <w:rsid w:val="00C774EB"/>
    <w:rsid w:val="00C77D6C"/>
    <w:rsid w:val="00C804FA"/>
    <w:rsid w:val="00C80570"/>
    <w:rsid w:val="00C80B91"/>
    <w:rsid w:val="00C81533"/>
    <w:rsid w:val="00C81AD7"/>
    <w:rsid w:val="00C81E01"/>
    <w:rsid w:val="00C81E76"/>
    <w:rsid w:val="00C827F6"/>
    <w:rsid w:val="00C83367"/>
    <w:rsid w:val="00C83709"/>
    <w:rsid w:val="00C83DD0"/>
    <w:rsid w:val="00C84439"/>
    <w:rsid w:val="00C8498B"/>
    <w:rsid w:val="00C84ABD"/>
    <w:rsid w:val="00C8529B"/>
    <w:rsid w:val="00C852A6"/>
    <w:rsid w:val="00C85403"/>
    <w:rsid w:val="00C85A09"/>
    <w:rsid w:val="00C85ED1"/>
    <w:rsid w:val="00C86386"/>
    <w:rsid w:val="00C864E1"/>
    <w:rsid w:val="00C86579"/>
    <w:rsid w:val="00C8716A"/>
    <w:rsid w:val="00C87498"/>
    <w:rsid w:val="00C87717"/>
    <w:rsid w:val="00C87861"/>
    <w:rsid w:val="00C879AA"/>
    <w:rsid w:val="00C87CCE"/>
    <w:rsid w:val="00C87F86"/>
    <w:rsid w:val="00C901AC"/>
    <w:rsid w:val="00C9042D"/>
    <w:rsid w:val="00C90605"/>
    <w:rsid w:val="00C906B9"/>
    <w:rsid w:val="00C909DD"/>
    <w:rsid w:val="00C90D34"/>
    <w:rsid w:val="00C90D36"/>
    <w:rsid w:val="00C910C5"/>
    <w:rsid w:val="00C91A08"/>
    <w:rsid w:val="00C91C1A"/>
    <w:rsid w:val="00C91D85"/>
    <w:rsid w:val="00C92971"/>
    <w:rsid w:val="00C92C5D"/>
    <w:rsid w:val="00C92D8E"/>
    <w:rsid w:val="00C93203"/>
    <w:rsid w:val="00C932AB"/>
    <w:rsid w:val="00C934D5"/>
    <w:rsid w:val="00C937BB"/>
    <w:rsid w:val="00C9390B"/>
    <w:rsid w:val="00C93BB1"/>
    <w:rsid w:val="00C9428C"/>
    <w:rsid w:val="00C942A6"/>
    <w:rsid w:val="00C949AA"/>
    <w:rsid w:val="00C94E58"/>
    <w:rsid w:val="00C94F19"/>
    <w:rsid w:val="00C954C7"/>
    <w:rsid w:val="00C95ECD"/>
    <w:rsid w:val="00C9625B"/>
    <w:rsid w:val="00C96320"/>
    <w:rsid w:val="00C963BD"/>
    <w:rsid w:val="00C963E3"/>
    <w:rsid w:val="00C972F4"/>
    <w:rsid w:val="00C978DE"/>
    <w:rsid w:val="00C97976"/>
    <w:rsid w:val="00C97A64"/>
    <w:rsid w:val="00C97D53"/>
    <w:rsid w:val="00C97EEE"/>
    <w:rsid w:val="00C97F24"/>
    <w:rsid w:val="00C97F4F"/>
    <w:rsid w:val="00CA02AB"/>
    <w:rsid w:val="00CA0C52"/>
    <w:rsid w:val="00CA0D15"/>
    <w:rsid w:val="00CA11D5"/>
    <w:rsid w:val="00CA199B"/>
    <w:rsid w:val="00CA1A7A"/>
    <w:rsid w:val="00CA1E5B"/>
    <w:rsid w:val="00CA1E6E"/>
    <w:rsid w:val="00CA28AB"/>
    <w:rsid w:val="00CA28BF"/>
    <w:rsid w:val="00CA2BC9"/>
    <w:rsid w:val="00CA32E6"/>
    <w:rsid w:val="00CA34CF"/>
    <w:rsid w:val="00CA3CAC"/>
    <w:rsid w:val="00CA3DDF"/>
    <w:rsid w:val="00CA41E8"/>
    <w:rsid w:val="00CA42BB"/>
    <w:rsid w:val="00CA46CA"/>
    <w:rsid w:val="00CA4721"/>
    <w:rsid w:val="00CA476A"/>
    <w:rsid w:val="00CA4974"/>
    <w:rsid w:val="00CA60A6"/>
    <w:rsid w:val="00CA64C0"/>
    <w:rsid w:val="00CA6EB5"/>
    <w:rsid w:val="00CA7263"/>
    <w:rsid w:val="00CA74CE"/>
    <w:rsid w:val="00CA75E7"/>
    <w:rsid w:val="00CA7720"/>
    <w:rsid w:val="00CA774A"/>
    <w:rsid w:val="00CA79BB"/>
    <w:rsid w:val="00CA7C1D"/>
    <w:rsid w:val="00CB006A"/>
    <w:rsid w:val="00CB0F32"/>
    <w:rsid w:val="00CB0F41"/>
    <w:rsid w:val="00CB1381"/>
    <w:rsid w:val="00CB15C7"/>
    <w:rsid w:val="00CB17C6"/>
    <w:rsid w:val="00CB287F"/>
    <w:rsid w:val="00CB2A62"/>
    <w:rsid w:val="00CB2D54"/>
    <w:rsid w:val="00CB320B"/>
    <w:rsid w:val="00CB373A"/>
    <w:rsid w:val="00CB3761"/>
    <w:rsid w:val="00CB37D6"/>
    <w:rsid w:val="00CB3913"/>
    <w:rsid w:val="00CB4683"/>
    <w:rsid w:val="00CB46F5"/>
    <w:rsid w:val="00CB4CF1"/>
    <w:rsid w:val="00CB504E"/>
    <w:rsid w:val="00CB55EC"/>
    <w:rsid w:val="00CB572B"/>
    <w:rsid w:val="00CB5A47"/>
    <w:rsid w:val="00CB5BB6"/>
    <w:rsid w:val="00CB5CDF"/>
    <w:rsid w:val="00CB5D65"/>
    <w:rsid w:val="00CB61D9"/>
    <w:rsid w:val="00CB62EF"/>
    <w:rsid w:val="00CB6394"/>
    <w:rsid w:val="00CB6535"/>
    <w:rsid w:val="00CB6C9E"/>
    <w:rsid w:val="00CB6CFE"/>
    <w:rsid w:val="00CB70CC"/>
    <w:rsid w:val="00CB71C8"/>
    <w:rsid w:val="00CB72BB"/>
    <w:rsid w:val="00CB7C71"/>
    <w:rsid w:val="00CC0598"/>
    <w:rsid w:val="00CC07B8"/>
    <w:rsid w:val="00CC0908"/>
    <w:rsid w:val="00CC0A5B"/>
    <w:rsid w:val="00CC0DD7"/>
    <w:rsid w:val="00CC1372"/>
    <w:rsid w:val="00CC1585"/>
    <w:rsid w:val="00CC197A"/>
    <w:rsid w:val="00CC1CC1"/>
    <w:rsid w:val="00CC1E88"/>
    <w:rsid w:val="00CC2666"/>
    <w:rsid w:val="00CC26D4"/>
    <w:rsid w:val="00CC277C"/>
    <w:rsid w:val="00CC2AE7"/>
    <w:rsid w:val="00CC2D7B"/>
    <w:rsid w:val="00CC3036"/>
    <w:rsid w:val="00CC3A94"/>
    <w:rsid w:val="00CC521C"/>
    <w:rsid w:val="00CC5921"/>
    <w:rsid w:val="00CC5BE2"/>
    <w:rsid w:val="00CC5D98"/>
    <w:rsid w:val="00CC5E8A"/>
    <w:rsid w:val="00CC665B"/>
    <w:rsid w:val="00CC6D0B"/>
    <w:rsid w:val="00CC6DD0"/>
    <w:rsid w:val="00CC702A"/>
    <w:rsid w:val="00CC72EE"/>
    <w:rsid w:val="00CC76B0"/>
    <w:rsid w:val="00CC7F1E"/>
    <w:rsid w:val="00CD0602"/>
    <w:rsid w:val="00CD0B49"/>
    <w:rsid w:val="00CD0D16"/>
    <w:rsid w:val="00CD0EA8"/>
    <w:rsid w:val="00CD129C"/>
    <w:rsid w:val="00CD15F5"/>
    <w:rsid w:val="00CD1E43"/>
    <w:rsid w:val="00CD2552"/>
    <w:rsid w:val="00CD2632"/>
    <w:rsid w:val="00CD2C43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FC"/>
    <w:rsid w:val="00CD50B1"/>
    <w:rsid w:val="00CD54F6"/>
    <w:rsid w:val="00CE0B27"/>
    <w:rsid w:val="00CE1345"/>
    <w:rsid w:val="00CE1899"/>
    <w:rsid w:val="00CE1910"/>
    <w:rsid w:val="00CE23D6"/>
    <w:rsid w:val="00CE2483"/>
    <w:rsid w:val="00CE289E"/>
    <w:rsid w:val="00CE28D3"/>
    <w:rsid w:val="00CE30F3"/>
    <w:rsid w:val="00CE4108"/>
    <w:rsid w:val="00CE4414"/>
    <w:rsid w:val="00CE4666"/>
    <w:rsid w:val="00CE4CD3"/>
    <w:rsid w:val="00CE51BC"/>
    <w:rsid w:val="00CE530B"/>
    <w:rsid w:val="00CE551F"/>
    <w:rsid w:val="00CE57E8"/>
    <w:rsid w:val="00CE657B"/>
    <w:rsid w:val="00CE6B6C"/>
    <w:rsid w:val="00CE7002"/>
    <w:rsid w:val="00CE72F1"/>
    <w:rsid w:val="00CE7340"/>
    <w:rsid w:val="00CE753A"/>
    <w:rsid w:val="00CE7877"/>
    <w:rsid w:val="00CE79B3"/>
    <w:rsid w:val="00CE7A7D"/>
    <w:rsid w:val="00CE7B35"/>
    <w:rsid w:val="00CE7FDA"/>
    <w:rsid w:val="00CF04AF"/>
    <w:rsid w:val="00CF062F"/>
    <w:rsid w:val="00CF1494"/>
    <w:rsid w:val="00CF15D4"/>
    <w:rsid w:val="00CF16D8"/>
    <w:rsid w:val="00CF1802"/>
    <w:rsid w:val="00CF1AB3"/>
    <w:rsid w:val="00CF1E84"/>
    <w:rsid w:val="00CF20E8"/>
    <w:rsid w:val="00CF23F3"/>
    <w:rsid w:val="00CF2F81"/>
    <w:rsid w:val="00CF34C0"/>
    <w:rsid w:val="00CF37E0"/>
    <w:rsid w:val="00CF3866"/>
    <w:rsid w:val="00CF3F67"/>
    <w:rsid w:val="00CF4244"/>
    <w:rsid w:val="00CF451F"/>
    <w:rsid w:val="00CF4E05"/>
    <w:rsid w:val="00CF5514"/>
    <w:rsid w:val="00CF55A1"/>
    <w:rsid w:val="00CF58D8"/>
    <w:rsid w:val="00CF5A3E"/>
    <w:rsid w:val="00CF5EC6"/>
    <w:rsid w:val="00CF5F7B"/>
    <w:rsid w:val="00CF6019"/>
    <w:rsid w:val="00CF6370"/>
    <w:rsid w:val="00CF6A53"/>
    <w:rsid w:val="00CF751A"/>
    <w:rsid w:val="00CF77EC"/>
    <w:rsid w:val="00CF7EF0"/>
    <w:rsid w:val="00D001CF"/>
    <w:rsid w:val="00D00A59"/>
    <w:rsid w:val="00D00B0B"/>
    <w:rsid w:val="00D00BFF"/>
    <w:rsid w:val="00D01312"/>
    <w:rsid w:val="00D01367"/>
    <w:rsid w:val="00D014CB"/>
    <w:rsid w:val="00D01665"/>
    <w:rsid w:val="00D0246B"/>
    <w:rsid w:val="00D026E6"/>
    <w:rsid w:val="00D02C05"/>
    <w:rsid w:val="00D02FD4"/>
    <w:rsid w:val="00D03126"/>
    <w:rsid w:val="00D0378A"/>
    <w:rsid w:val="00D03BF1"/>
    <w:rsid w:val="00D03DE9"/>
    <w:rsid w:val="00D03E2C"/>
    <w:rsid w:val="00D0406D"/>
    <w:rsid w:val="00D0438F"/>
    <w:rsid w:val="00D04464"/>
    <w:rsid w:val="00D04C6B"/>
    <w:rsid w:val="00D04F83"/>
    <w:rsid w:val="00D05081"/>
    <w:rsid w:val="00D05163"/>
    <w:rsid w:val="00D0518D"/>
    <w:rsid w:val="00D05576"/>
    <w:rsid w:val="00D058C0"/>
    <w:rsid w:val="00D062A0"/>
    <w:rsid w:val="00D06AF5"/>
    <w:rsid w:val="00D07D5D"/>
    <w:rsid w:val="00D07E34"/>
    <w:rsid w:val="00D10176"/>
    <w:rsid w:val="00D104D0"/>
    <w:rsid w:val="00D10BFF"/>
    <w:rsid w:val="00D10CFF"/>
    <w:rsid w:val="00D112E0"/>
    <w:rsid w:val="00D11329"/>
    <w:rsid w:val="00D11972"/>
    <w:rsid w:val="00D12372"/>
    <w:rsid w:val="00D123FC"/>
    <w:rsid w:val="00D127F4"/>
    <w:rsid w:val="00D135FA"/>
    <w:rsid w:val="00D136E9"/>
    <w:rsid w:val="00D13C2D"/>
    <w:rsid w:val="00D13D29"/>
    <w:rsid w:val="00D13EA0"/>
    <w:rsid w:val="00D1400F"/>
    <w:rsid w:val="00D14250"/>
    <w:rsid w:val="00D142BE"/>
    <w:rsid w:val="00D147B5"/>
    <w:rsid w:val="00D14B37"/>
    <w:rsid w:val="00D14E0C"/>
    <w:rsid w:val="00D152F2"/>
    <w:rsid w:val="00D1532A"/>
    <w:rsid w:val="00D15BA8"/>
    <w:rsid w:val="00D15D70"/>
    <w:rsid w:val="00D164EE"/>
    <w:rsid w:val="00D16654"/>
    <w:rsid w:val="00D16A86"/>
    <w:rsid w:val="00D16ADA"/>
    <w:rsid w:val="00D172E9"/>
    <w:rsid w:val="00D17348"/>
    <w:rsid w:val="00D177C5"/>
    <w:rsid w:val="00D177D9"/>
    <w:rsid w:val="00D1788F"/>
    <w:rsid w:val="00D17B56"/>
    <w:rsid w:val="00D17D93"/>
    <w:rsid w:val="00D2000B"/>
    <w:rsid w:val="00D203BD"/>
    <w:rsid w:val="00D20ECA"/>
    <w:rsid w:val="00D20EE7"/>
    <w:rsid w:val="00D20F9C"/>
    <w:rsid w:val="00D2141C"/>
    <w:rsid w:val="00D215AC"/>
    <w:rsid w:val="00D218A4"/>
    <w:rsid w:val="00D218C1"/>
    <w:rsid w:val="00D219DD"/>
    <w:rsid w:val="00D21C0A"/>
    <w:rsid w:val="00D22A79"/>
    <w:rsid w:val="00D2310C"/>
    <w:rsid w:val="00D232C7"/>
    <w:rsid w:val="00D2346E"/>
    <w:rsid w:val="00D2363F"/>
    <w:rsid w:val="00D23B61"/>
    <w:rsid w:val="00D23E67"/>
    <w:rsid w:val="00D24270"/>
    <w:rsid w:val="00D2454A"/>
    <w:rsid w:val="00D245F3"/>
    <w:rsid w:val="00D2522B"/>
    <w:rsid w:val="00D254E9"/>
    <w:rsid w:val="00D25518"/>
    <w:rsid w:val="00D25572"/>
    <w:rsid w:val="00D262A5"/>
    <w:rsid w:val="00D26B78"/>
    <w:rsid w:val="00D26D5C"/>
    <w:rsid w:val="00D26D8C"/>
    <w:rsid w:val="00D26E77"/>
    <w:rsid w:val="00D27009"/>
    <w:rsid w:val="00D272E6"/>
    <w:rsid w:val="00D276C4"/>
    <w:rsid w:val="00D27799"/>
    <w:rsid w:val="00D27AED"/>
    <w:rsid w:val="00D27D6A"/>
    <w:rsid w:val="00D30050"/>
    <w:rsid w:val="00D3028A"/>
    <w:rsid w:val="00D3053D"/>
    <w:rsid w:val="00D306AC"/>
    <w:rsid w:val="00D30EFF"/>
    <w:rsid w:val="00D30F3D"/>
    <w:rsid w:val="00D31286"/>
    <w:rsid w:val="00D31877"/>
    <w:rsid w:val="00D31C9C"/>
    <w:rsid w:val="00D320E3"/>
    <w:rsid w:val="00D323C3"/>
    <w:rsid w:val="00D32798"/>
    <w:rsid w:val="00D329A6"/>
    <w:rsid w:val="00D33068"/>
    <w:rsid w:val="00D331CA"/>
    <w:rsid w:val="00D33632"/>
    <w:rsid w:val="00D33741"/>
    <w:rsid w:val="00D33E5F"/>
    <w:rsid w:val="00D34449"/>
    <w:rsid w:val="00D3456C"/>
    <w:rsid w:val="00D346EF"/>
    <w:rsid w:val="00D34734"/>
    <w:rsid w:val="00D34B3E"/>
    <w:rsid w:val="00D34EF7"/>
    <w:rsid w:val="00D36ADE"/>
    <w:rsid w:val="00D36BE2"/>
    <w:rsid w:val="00D37032"/>
    <w:rsid w:val="00D37160"/>
    <w:rsid w:val="00D40381"/>
    <w:rsid w:val="00D41B50"/>
    <w:rsid w:val="00D41E75"/>
    <w:rsid w:val="00D42C39"/>
    <w:rsid w:val="00D4318E"/>
    <w:rsid w:val="00D4338C"/>
    <w:rsid w:val="00D43654"/>
    <w:rsid w:val="00D4394A"/>
    <w:rsid w:val="00D43A2E"/>
    <w:rsid w:val="00D43CDF"/>
    <w:rsid w:val="00D43EDC"/>
    <w:rsid w:val="00D445A4"/>
    <w:rsid w:val="00D4490E"/>
    <w:rsid w:val="00D45577"/>
    <w:rsid w:val="00D45B20"/>
    <w:rsid w:val="00D45C47"/>
    <w:rsid w:val="00D461FE"/>
    <w:rsid w:val="00D46367"/>
    <w:rsid w:val="00D464B9"/>
    <w:rsid w:val="00D46C92"/>
    <w:rsid w:val="00D477D5"/>
    <w:rsid w:val="00D47CE1"/>
    <w:rsid w:val="00D50C86"/>
    <w:rsid w:val="00D50CAE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322D"/>
    <w:rsid w:val="00D532DA"/>
    <w:rsid w:val="00D53E09"/>
    <w:rsid w:val="00D53FD0"/>
    <w:rsid w:val="00D54006"/>
    <w:rsid w:val="00D542B6"/>
    <w:rsid w:val="00D54938"/>
    <w:rsid w:val="00D54B18"/>
    <w:rsid w:val="00D54F5F"/>
    <w:rsid w:val="00D554E8"/>
    <w:rsid w:val="00D55910"/>
    <w:rsid w:val="00D55C9A"/>
    <w:rsid w:val="00D5644F"/>
    <w:rsid w:val="00D564CA"/>
    <w:rsid w:val="00D56C30"/>
    <w:rsid w:val="00D57129"/>
    <w:rsid w:val="00D57838"/>
    <w:rsid w:val="00D6005C"/>
    <w:rsid w:val="00D60153"/>
    <w:rsid w:val="00D604D3"/>
    <w:rsid w:val="00D604EB"/>
    <w:rsid w:val="00D61ADF"/>
    <w:rsid w:val="00D61C09"/>
    <w:rsid w:val="00D62A92"/>
    <w:rsid w:val="00D63524"/>
    <w:rsid w:val="00D638C3"/>
    <w:rsid w:val="00D63A0E"/>
    <w:rsid w:val="00D63A62"/>
    <w:rsid w:val="00D63C6C"/>
    <w:rsid w:val="00D64B94"/>
    <w:rsid w:val="00D64DDF"/>
    <w:rsid w:val="00D6527B"/>
    <w:rsid w:val="00D65382"/>
    <w:rsid w:val="00D655CF"/>
    <w:rsid w:val="00D657D0"/>
    <w:rsid w:val="00D65F3A"/>
    <w:rsid w:val="00D6616F"/>
    <w:rsid w:val="00D66192"/>
    <w:rsid w:val="00D66C15"/>
    <w:rsid w:val="00D66D9A"/>
    <w:rsid w:val="00D66E09"/>
    <w:rsid w:val="00D703E6"/>
    <w:rsid w:val="00D70447"/>
    <w:rsid w:val="00D70494"/>
    <w:rsid w:val="00D7055E"/>
    <w:rsid w:val="00D70A3C"/>
    <w:rsid w:val="00D71139"/>
    <w:rsid w:val="00D711D4"/>
    <w:rsid w:val="00D71471"/>
    <w:rsid w:val="00D71C5B"/>
    <w:rsid w:val="00D71D90"/>
    <w:rsid w:val="00D71EB7"/>
    <w:rsid w:val="00D723AB"/>
    <w:rsid w:val="00D72D65"/>
    <w:rsid w:val="00D72FDB"/>
    <w:rsid w:val="00D73580"/>
    <w:rsid w:val="00D736B1"/>
    <w:rsid w:val="00D73C91"/>
    <w:rsid w:val="00D741FE"/>
    <w:rsid w:val="00D742D4"/>
    <w:rsid w:val="00D7435F"/>
    <w:rsid w:val="00D744A5"/>
    <w:rsid w:val="00D745C5"/>
    <w:rsid w:val="00D754C9"/>
    <w:rsid w:val="00D75615"/>
    <w:rsid w:val="00D758A5"/>
    <w:rsid w:val="00D758FE"/>
    <w:rsid w:val="00D75CE8"/>
    <w:rsid w:val="00D75D6E"/>
    <w:rsid w:val="00D76011"/>
    <w:rsid w:val="00D763CC"/>
    <w:rsid w:val="00D763E4"/>
    <w:rsid w:val="00D76771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61C"/>
    <w:rsid w:val="00D8099E"/>
    <w:rsid w:val="00D80AD4"/>
    <w:rsid w:val="00D80C31"/>
    <w:rsid w:val="00D80E83"/>
    <w:rsid w:val="00D813B6"/>
    <w:rsid w:val="00D81996"/>
    <w:rsid w:val="00D81C71"/>
    <w:rsid w:val="00D82131"/>
    <w:rsid w:val="00D82BF9"/>
    <w:rsid w:val="00D82F80"/>
    <w:rsid w:val="00D831A9"/>
    <w:rsid w:val="00D835B0"/>
    <w:rsid w:val="00D83816"/>
    <w:rsid w:val="00D8394C"/>
    <w:rsid w:val="00D83F19"/>
    <w:rsid w:val="00D84287"/>
    <w:rsid w:val="00D8450C"/>
    <w:rsid w:val="00D84CDB"/>
    <w:rsid w:val="00D85060"/>
    <w:rsid w:val="00D85C12"/>
    <w:rsid w:val="00D85C82"/>
    <w:rsid w:val="00D85C9C"/>
    <w:rsid w:val="00D869E6"/>
    <w:rsid w:val="00D86AAC"/>
    <w:rsid w:val="00D86E82"/>
    <w:rsid w:val="00D86F89"/>
    <w:rsid w:val="00D871C9"/>
    <w:rsid w:val="00D871D9"/>
    <w:rsid w:val="00D87467"/>
    <w:rsid w:val="00D87842"/>
    <w:rsid w:val="00D87AAA"/>
    <w:rsid w:val="00D87BA7"/>
    <w:rsid w:val="00D87F3C"/>
    <w:rsid w:val="00D900F8"/>
    <w:rsid w:val="00D9038E"/>
    <w:rsid w:val="00D90955"/>
    <w:rsid w:val="00D90A48"/>
    <w:rsid w:val="00D90AEA"/>
    <w:rsid w:val="00D913A3"/>
    <w:rsid w:val="00D91CA9"/>
    <w:rsid w:val="00D91E32"/>
    <w:rsid w:val="00D924C9"/>
    <w:rsid w:val="00D92F01"/>
    <w:rsid w:val="00D93A2A"/>
    <w:rsid w:val="00D93F40"/>
    <w:rsid w:val="00D946AF"/>
    <w:rsid w:val="00D94CCB"/>
    <w:rsid w:val="00D94F0D"/>
    <w:rsid w:val="00D950B4"/>
    <w:rsid w:val="00D96302"/>
    <w:rsid w:val="00D97790"/>
    <w:rsid w:val="00D97808"/>
    <w:rsid w:val="00D97D5F"/>
    <w:rsid w:val="00DA01BE"/>
    <w:rsid w:val="00DA04BE"/>
    <w:rsid w:val="00DA056F"/>
    <w:rsid w:val="00DA0CED"/>
    <w:rsid w:val="00DA0D6D"/>
    <w:rsid w:val="00DA0DCD"/>
    <w:rsid w:val="00DA12DC"/>
    <w:rsid w:val="00DA1355"/>
    <w:rsid w:val="00DA2167"/>
    <w:rsid w:val="00DA23B2"/>
    <w:rsid w:val="00DA3253"/>
    <w:rsid w:val="00DA3662"/>
    <w:rsid w:val="00DA3FD1"/>
    <w:rsid w:val="00DA4076"/>
    <w:rsid w:val="00DA411C"/>
    <w:rsid w:val="00DA4A13"/>
    <w:rsid w:val="00DA4A2B"/>
    <w:rsid w:val="00DA4FDF"/>
    <w:rsid w:val="00DA5120"/>
    <w:rsid w:val="00DA546D"/>
    <w:rsid w:val="00DA57BA"/>
    <w:rsid w:val="00DA7CF9"/>
    <w:rsid w:val="00DA7EDD"/>
    <w:rsid w:val="00DB008F"/>
    <w:rsid w:val="00DB0120"/>
    <w:rsid w:val="00DB02D5"/>
    <w:rsid w:val="00DB1138"/>
    <w:rsid w:val="00DB1267"/>
    <w:rsid w:val="00DB1D21"/>
    <w:rsid w:val="00DB1D5E"/>
    <w:rsid w:val="00DB2227"/>
    <w:rsid w:val="00DB27C3"/>
    <w:rsid w:val="00DB27D9"/>
    <w:rsid w:val="00DB2BFB"/>
    <w:rsid w:val="00DB2D51"/>
    <w:rsid w:val="00DB3617"/>
    <w:rsid w:val="00DB4340"/>
    <w:rsid w:val="00DB44F0"/>
    <w:rsid w:val="00DB49B6"/>
    <w:rsid w:val="00DB5591"/>
    <w:rsid w:val="00DB591A"/>
    <w:rsid w:val="00DB6234"/>
    <w:rsid w:val="00DB6426"/>
    <w:rsid w:val="00DB649A"/>
    <w:rsid w:val="00DB678D"/>
    <w:rsid w:val="00DB6B97"/>
    <w:rsid w:val="00DB7080"/>
    <w:rsid w:val="00DB7E68"/>
    <w:rsid w:val="00DB7F0D"/>
    <w:rsid w:val="00DC00D2"/>
    <w:rsid w:val="00DC0209"/>
    <w:rsid w:val="00DC020F"/>
    <w:rsid w:val="00DC0365"/>
    <w:rsid w:val="00DC09FD"/>
    <w:rsid w:val="00DC0AB4"/>
    <w:rsid w:val="00DC0E85"/>
    <w:rsid w:val="00DC1AF0"/>
    <w:rsid w:val="00DC24F6"/>
    <w:rsid w:val="00DC2893"/>
    <w:rsid w:val="00DC2FDA"/>
    <w:rsid w:val="00DC303D"/>
    <w:rsid w:val="00DC3455"/>
    <w:rsid w:val="00DC37E6"/>
    <w:rsid w:val="00DC3CA6"/>
    <w:rsid w:val="00DC3E04"/>
    <w:rsid w:val="00DC4063"/>
    <w:rsid w:val="00DC4089"/>
    <w:rsid w:val="00DC4866"/>
    <w:rsid w:val="00DC5508"/>
    <w:rsid w:val="00DC5651"/>
    <w:rsid w:val="00DC6466"/>
    <w:rsid w:val="00DC682B"/>
    <w:rsid w:val="00DC69A5"/>
    <w:rsid w:val="00DC6BFC"/>
    <w:rsid w:val="00DC6C8C"/>
    <w:rsid w:val="00DC6FF7"/>
    <w:rsid w:val="00DD0306"/>
    <w:rsid w:val="00DD0572"/>
    <w:rsid w:val="00DD08D1"/>
    <w:rsid w:val="00DD0B3B"/>
    <w:rsid w:val="00DD0D3F"/>
    <w:rsid w:val="00DD129C"/>
    <w:rsid w:val="00DD12B9"/>
    <w:rsid w:val="00DD157F"/>
    <w:rsid w:val="00DD15D3"/>
    <w:rsid w:val="00DD15DE"/>
    <w:rsid w:val="00DD2006"/>
    <w:rsid w:val="00DD22F9"/>
    <w:rsid w:val="00DD2969"/>
    <w:rsid w:val="00DD2993"/>
    <w:rsid w:val="00DD2C06"/>
    <w:rsid w:val="00DD2E04"/>
    <w:rsid w:val="00DD34A6"/>
    <w:rsid w:val="00DD48EA"/>
    <w:rsid w:val="00DD4B04"/>
    <w:rsid w:val="00DD4B89"/>
    <w:rsid w:val="00DD4DE0"/>
    <w:rsid w:val="00DD4F54"/>
    <w:rsid w:val="00DD50E2"/>
    <w:rsid w:val="00DD5272"/>
    <w:rsid w:val="00DD5427"/>
    <w:rsid w:val="00DD5564"/>
    <w:rsid w:val="00DD5637"/>
    <w:rsid w:val="00DD57E6"/>
    <w:rsid w:val="00DD5A41"/>
    <w:rsid w:val="00DD5F1F"/>
    <w:rsid w:val="00DD5F3B"/>
    <w:rsid w:val="00DD638F"/>
    <w:rsid w:val="00DD6582"/>
    <w:rsid w:val="00DD73C0"/>
    <w:rsid w:val="00DD7670"/>
    <w:rsid w:val="00DD776C"/>
    <w:rsid w:val="00DD7888"/>
    <w:rsid w:val="00DD7AA9"/>
    <w:rsid w:val="00DD7B32"/>
    <w:rsid w:val="00DD7DB1"/>
    <w:rsid w:val="00DE0324"/>
    <w:rsid w:val="00DE096A"/>
    <w:rsid w:val="00DE0B8B"/>
    <w:rsid w:val="00DE0E00"/>
    <w:rsid w:val="00DE15A8"/>
    <w:rsid w:val="00DE1975"/>
    <w:rsid w:val="00DE25FA"/>
    <w:rsid w:val="00DE2C5A"/>
    <w:rsid w:val="00DE3298"/>
    <w:rsid w:val="00DE3723"/>
    <w:rsid w:val="00DE376B"/>
    <w:rsid w:val="00DE398A"/>
    <w:rsid w:val="00DE39E4"/>
    <w:rsid w:val="00DE3A06"/>
    <w:rsid w:val="00DE426E"/>
    <w:rsid w:val="00DE4696"/>
    <w:rsid w:val="00DE4D22"/>
    <w:rsid w:val="00DE5546"/>
    <w:rsid w:val="00DE5897"/>
    <w:rsid w:val="00DE5971"/>
    <w:rsid w:val="00DE63FD"/>
    <w:rsid w:val="00DE65D6"/>
    <w:rsid w:val="00DE692B"/>
    <w:rsid w:val="00DE69A2"/>
    <w:rsid w:val="00DE6D8B"/>
    <w:rsid w:val="00DE6F9F"/>
    <w:rsid w:val="00DE728D"/>
    <w:rsid w:val="00DE74BA"/>
    <w:rsid w:val="00DE7CC9"/>
    <w:rsid w:val="00DF0071"/>
    <w:rsid w:val="00DF05B8"/>
    <w:rsid w:val="00DF09DF"/>
    <w:rsid w:val="00DF0D4B"/>
    <w:rsid w:val="00DF1350"/>
    <w:rsid w:val="00DF153A"/>
    <w:rsid w:val="00DF1AA0"/>
    <w:rsid w:val="00DF1F57"/>
    <w:rsid w:val="00DF21BC"/>
    <w:rsid w:val="00DF2898"/>
    <w:rsid w:val="00DF2E87"/>
    <w:rsid w:val="00DF3658"/>
    <w:rsid w:val="00DF38EA"/>
    <w:rsid w:val="00DF3A9B"/>
    <w:rsid w:val="00DF3CC9"/>
    <w:rsid w:val="00DF4038"/>
    <w:rsid w:val="00DF4205"/>
    <w:rsid w:val="00DF42C8"/>
    <w:rsid w:val="00DF4382"/>
    <w:rsid w:val="00DF4D68"/>
    <w:rsid w:val="00DF4E6E"/>
    <w:rsid w:val="00DF4F4C"/>
    <w:rsid w:val="00DF50A7"/>
    <w:rsid w:val="00DF6002"/>
    <w:rsid w:val="00DF637B"/>
    <w:rsid w:val="00DF6549"/>
    <w:rsid w:val="00DF69A0"/>
    <w:rsid w:val="00DF6E1B"/>
    <w:rsid w:val="00DF7388"/>
    <w:rsid w:val="00DF7B0A"/>
    <w:rsid w:val="00DF7B4E"/>
    <w:rsid w:val="00DF7B72"/>
    <w:rsid w:val="00DF7CB1"/>
    <w:rsid w:val="00DF7E82"/>
    <w:rsid w:val="00E00E5B"/>
    <w:rsid w:val="00E00F89"/>
    <w:rsid w:val="00E01E6D"/>
    <w:rsid w:val="00E02432"/>
    <w:rsid w:val="00E02748"/>
    <w:rsid w:val="00E028CD"/>
    <w:rsid w:val="00E0315A"/>
    <w:rsid w:val="00E03DBF"/>
    <w:rsid w:val="00E03DE5"/>
    <w:rsid w:val="00E0401A"/>
    <w:rsid w:val="00E040DA"/>
    <w:rsid w:val="00E041EC"/>
    <w:rsid w:val="00E0429F"/>
    <w:rsid w:val="00E0473E"/>
    <w:rsid w:val="00E047CD"/>
    <w:rsid w:val="00E04D6A"/>
    <w:rsid w:val="00E04DF7"/>
    <w:rsid w:val="00E053EE"/>
    <w:rsid w:val="00E055B8"/>
    <w:rsid w:val="00E057B9"/>
    <w:rsid w:val="00E05DA5"/>
    <w:rsid w:val="00E05DFD"/>
    <w:rsid w:val="00E06092"/>
    <w:rsid w:val="00E064AC"/>
    <w:rsid w:val="00E0676A"/>
    <w:rsid w:val="00E06A02"/>
    <w:rsid w:val="00E06B57"/>
    <w:rsid w:val="00E06F79"/>
    <w:rsid w:val="00E0701F"/>
    <w:rsid w:val="00E0759A"/>
    <w:rsid w:val="00E076CC"/>
    <w:rsid w:val="00E076D5"/>
    <w:rsid w:val="00E07C7A"/>
    <w:rsid w:val="00E07F39"/>
    <w:rsid w:val="00E10054"/>
    <w:rsid w:val="00E100CF"/>
    <w:rsid w:val="00E10370"/>
    <w:rsid w:val="00E10902"/>
    <w:rsid w:val="00E10D08"/>
    <w:rsid w:val="00E10EAD"/>
    <w:rsid w:val="00E1106F"/>
    <w:rsid w:val="00E112DB"/>
    <w:rsid w:val="00E11556"/>
    <w:rsid w:val="00E11758"/>
    <w:rsid w:val="00E11E6F"/>
    <w:rsid w:val="00E127CE"/>
    <w:rsid w:val="00E128D7"/>
    <w:rsid w:val="00E12B30"/>
    <w:rsid w:val="00E12B6A"/>
    <w:rsid w:val="00E1321C"/>
    <w:rsid w:val="00E13F9A"/>
    <w:rsid w:val="00E14B6C"/>
    <w:rsid w:val="00E14C63"/>
    <w:rsid w:val="00E150B6"/>
    <w:rsid w:val="00E158A6"/>
    <w:rsid w:val="00E163C5"/>
    <w:rsid w:val="00E16598"/>
    <w:rsid w:val="00E16966"/>
    <w:rsid w:val="00E1697B"/>
    <w:rsid w:val="00E16C20"/>
    <w:rsid w:val="00E176F8"/>
    <w:rsid w:val="00E179E5"/>
    <w:rsid w:val="00E2093A"/>
    <w:rsid w:val="00E214D9"/>
    <w:rsid w:val="00E21939"/>
    <w:rsid w:val="00E21961"/>
    <w:rsid w:val="00E22B7D"/>
    <w:rsid w:val="00E22D21"/>
    <w:rsid w:val="00E23654"/>
    <w:rsid w:val="00E23970"/>
    <w:rsid w:val="00E23DE1"/>
    <w:rsid w:val="00E23EEB"/>
    <w:rsid w:val="00E2402D"/>
    <w:rsid w:val="00E24167"/>
    <w:rsid w:val="00E258C6"/>
    <w:rsid w:val="00E25A73"/>
    <w:rsid w:val="00E25E93"/>
    <w:rsid w:val="00E2642A"/>
    <w:rsid w:val="00E26BAF"/>
    <w:rsid w:val="00E27029"/>
    <w:rsid w:val="00E2770A"/>
    <w:rsid w:val="00E27CBD"/>
    <w:rsid w:val="00E304B2"/>
    <w:rsid w:val="00E3055E"/>
    <w:rsid w:val="00E30671"/>
    <w:rsid w:val="00E30DF2"/>
    <w:rsid w:val="00E31E34"/>
    <w:rsid w:val="00E32E5D"/>
    <w:rsid w:val="00E33634"/>
    <w:rsid w:val="00E33781"/>
    <w:rsid w:val="00E33F90"/>
    <w:rsid w:val="00E346A2"/>
    <w:rsid w:val="00E34800"/>
    <w:rsid w:val="00E34943"/>
    <w:rsid w:val="00E35648"/>
    <w:rsid w:val="00E37E05"/>
    <w:rsid w:val="00E37E08"/>
    <w:rsid w:val="00E40680"/>
    <w:rsid w:val="00E409C0"/>
    <w:rsid w:val="00E40D5E"/>
    <w:rsid w:val="00E40FEB"/>
    <w:rsid w:val="00E41300"/>
    <w:rsid w:val="00E415BD"/>
    <w:rsid w:val="00E4167F"/>
    <w:rsid w:val="00E418AE"/>
    <w:rsid w:val="00E41B4F"/>
    <w:rsid w:val="00E41E92"/>
    <w:rsid w:val="00E42114"/>
    <w:rsid w:val="00E425A6"/>
    <w:rsid w:val="00E42647"/>
    <w:rsid w:val="00E426FF"/>
    <w:rsid w:val="00E42C27"/>
    <w:rsid w:val="00E4362E"/>
    <w:rsid w:val="00E43B9E"/>
    <w:rsid w:val="00E4437A"/>
    <w:rsid w:val="00E4443A"/>
    <w:rsid w:val="00E4459F"/>
    <w:rsid w:val="00E44B0C"/>
    <w:rsid w:val="00E44B91"/>
    <w:rsid w:val="00E44F72"/>
    <w:rsid w:val="00E4515F"/>
    <w:rsid w:val="00E45796"/>
    <w:rsid w:val="00E45BD5"/>
    <w:rsid w:val="00E45FAE"/>
    <w:rsid w:val="00E46A17"/>
    <w:rsid w:val="00E46B66"/>
    <w:rsid w:val="00E47B42"/>
    <w:rsid w:val="00E47C69"/>
    <w:rsid w:val="00E47F1F"/>
    <w:rsid w:val="00E47FCA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27E5"/>
    <w:rsid w:val="00E52889"/>
    <w:rsid w:val="00E52ECC"/>
    <w:rsid w:val="00E52F94"/>
    <w:rsid w:val="00E5317C"/>
    <w:rsid w:val="00E532CC"/>
    <w:rsid w:val="00E533D1"/>
    <w:rsid w:val="00E53693"/>
    <w:rsid w:val="00E53739"/>
    <w:rsid w:val="00E53F51"/>
    <w:rsid w:val="00E53FEF"/>
    <w:rsid w:val="00E5409F"/>
    <w:rsid w:val="00E54248"/>
    <w:rsid w:val="00E544A4"/>
    <w:rsid w:val="00E5461B"/>
    <w:rsid w:val="00E54A62"/>
    <w:rsid w:val="00E54CCD"/>
    <w:rsid w:val="00E552C7"/>
    <w:rsid w:val="00E5543D"/>
    <w:rsid w:val="00E5556D"/>
    <w:rsid w:val="00E55AD8"/>
    <w:rsid w:val="00E55CD3"/>
    <w:rsid w:val="00E5611F"/>
    <w:rsid w:val="00E57402"/>
    <w:rsid w:val="00E5760B"/>
    <w:rsid w:val="00E60065"/>
    <w:rsid w:val="00E601B2"/>
    <w:rsid w:val="00E60248"/>
    <w:rsid w:val="00E6063C"/>
    <w:rsid w:val="00E60CC6"/>
    <w:rsid w:val="00E60D30"/>
    <w:rsid w:val="00E61211"/>
    <w:rsid w:val="00E61E06"/>
    <w:rsid w:val="00E61E4D"/>
    <w:rsid w:val="00E62163"/>
    <w:rsid w:val="00E62342"/>
    <w:rsid w:val="00E6236C"/>
    <w:rsid w:val="00E626A1"/>
    <w:rsid w:val="00E62B2D"/>
    <w:rsid w:val="00E62C01"/>
    <w:rsid w:val="00E63422"/>
    <w:rsid w:val="00E6376B"/>
    <w:rsid w:val="00E64538"/>
    <w:rsid w:val="00E64C06"/>
    <w:rsid w:val="00E64C49"/>
    <w:rsid w:val="00E65334"/>
    <w:rsid w:val="00E65BFC"/>
    <w:rsid w:val="00E6651F"/>
    <w:rsid w:val="00E66827"/>
    <w:rsid w:val="00E66985"/>
    <w:rsid w:val="00E674DE"/>
    <w:rsid w:val="00E67D43"/>
    <w:rsid w:val="00E67E37"/>
    <w:rsid w:val="00E67F13"/>
    <w:rsid w:val="00E702C5"/>
    <w:rsid w:val="00E702E1"/>
    <w:rsid w:val="00E705E6"/>
    <w:rsid w:val="00E7092A"/>
    <w:rsid w:val="00E70AA9"/>
    <w:rsid w:val="00E70F7A"/>
    <w:rsid w:val="00E711A9"/>
    <w:rsid w:val="00E71806"/>
    <w:rsid w:val="00E723E1"/>
    <w:rsid w:val="00E72864"/>
    <w:rsid w:val="00E72901"/>
    <w:rsid w:val="00E7301E"/>
    <w:rsid w:val="00E736D8"/>
    <w:rsid w:val="00E73E72"/>
    <w:rsid w:val="00E73EEC"/>
    <w:rsid w:val="00E74163"/>
    <w:rsid w:val="00E7569F"/>
    <w:rsid w:val="00E75B2D"/>
    <w:rsid w:val="00E76079"/>
    <w:rsid w:val="00E76089"/>
    <w:rsid w:val="00E77108"/>
    <w:rsid w:val="00E7723F"/>
    <w:rsid w:val="00E7727F"/>
    <w:rsid w:val="00E77372"/>
    <w:rsid w:val="00E77C21"/>
    <w:rsid w:val="00E8039D"/>
    <w:rsid w:val="00E804D5"/>
    <w:rsid w:val="00E80608"/>
    <w:rsid w:val="00E80A82"/>
    <w:rsid w:val="00E80C3B"/>
    <w:rsid w:val="00E80EAC"/>
    <w:rsid w:val="00E81353"/>
    <w:rsid w:val="00E81831"/>
    <w:rsid w:val="00E819CC"/>
    <w:rsid w:val="00E819D0"/>
    <w:rsid w:val="00E81CDD"/>
    <w:rsid w:val="00E82082"/>
    <w:rsid w:val="00E82177"/>
    <w:rsid w:val="00E82AE9"/>
    <w:rsid w:val="00E82FB2"/>
    <w:rsid w:val="00E8320D"/>
    <w:rsid w:val="00E832D9"/>
    <w:rsid w:val="00E836E3"/>
    <w:rsid w:val="00E83C0D"/>
    <w:rsid w:val="00E84461"/>
    <w:rsid w:val="00E8484E"/>
    <w:rsid w:val="00E84964"/>
    <w:rsid w:val="00E854E6"/>
    <w:rsid w:val="00E85734"/>
    <w:rsid w:val="00E85D79"/>
    <w:rsid w:val="00E85F61"/>
    <w:rsid w:val="00E8699C"/>
    <w:rsid w:val="00E86B5E"/>
    <w:rsid w:val="00E86DD5"/>
    <w:rsid w:val="00E87353"/>
    <w:rsid w:val="00E87797"/>
    <w:rsid w:val="00E87FD9"/>
    <w:rsid w:val="00E90C44"/>
    <w:rsid w:val="00E919AB"/>
    <w:rsid w:val="00E92448"/>
    <w:rsid w:val="00E929FD"/>
    <w:rsid w:val="00E92A27"/>
    <w:rsid w:val="00E92A7C"/>
    <w:rsid w:val="00E92E2D"/>
    <w:rsid w:val="00E92FD6"/>
    <w:rsid w:val="00E930DC"/>
    <w:rsid w:val="00E949BE"/>
    <w:rsid w:val="00E94A42"/>
    <w:rsid w:val="00E94DEB"/>
    <w:rsid w:val="00E94DF7"/>
    <w:rsid w:val="00E951E3"/>
    <w:rsid w:val="00E95668"/>
    <w:rsid w:val="00E95760"/>
    <w:rsid w:val="00E9602C"/>
    <w:rsid w:val="00E969F7"/>
    <w:rsid w:val="00E96FE6"/>
    <w:rsid w:val="00E9717B"/>
    <w:rsid w:val="00EA02F7"/>
    <w:rsid w:val="00EA0499"/>
    <w:rsid w:val="00EA0C4C"/>
    <w:rsid w:val="00EA1112"/>
    <w:rsid w:val="00EA12B8"/>
    <w:rsid w:val="00EA13BC"/>
    <w:rsid w:val="00EA142C"/>
    <w:rsid w:val="00EA168F"/>
    <w:rsid w:val="00EA19DD"/>
    <w:rsid w:val="00EA1CBB"/>
    <w:rsid w:val="00EA26F0"/>
    <w:rsid w:val="00EA2805"/>
    <w:rsid w:val="00EA297B"/>
    <w:rsid w:val="00EA32BD"/>
    <w:rsid w:val="00EA34A1"/>
    <w:rsid w:val="00EA3827"/>
    <w:rsid w:val="00EA42F2"/>
    <w:rsid w:val="00EA4403"/>
    <w:rsid w:val="00EA4A90"/>
    <w:rsid w:val="00EA4BB7"/>
    <w:rsid w:val="00EA557B"/>
    <w:rsid w:val="00EA5D41"/>
    <w:rsid w:val="00EA5DCB"/>
    <w:rsid w:val="00EA5F3E"/>
    <w:rsid w:val="00EA62DE"/>
    <w:rsid w:val="00EA65FF"/>
    <w:rsid w:val="00EA6783"/>
    <w:rsid w:val="00EA6E4C"/>
    <w:rsid w:val="00EA717F"/>
    <w:rsid w:val="00EA73E8"/>
    <w:rsid w:val="00EA7705"/>
    <w:rsid w:val="00EA7D20"/>
    <w:rsid w:val="00EA7F5F"/>
    <w:rsid w:val="00EB069B"/>
    <w:rsid w:val="00EB0FC7"/>
    <w:rsid w:val="00EB1470"/>
    <w:rsid w:val="00EB160B"/>
    <w:rsid w:val="00EB1C5B"/>
    <w:rsid w:val="00EB1E56"/>
    <w:rsid w:val="00EB213D"/>
    <w:rsid w:val="00EB2AB1"/>
    <w:rsid w:val="00EB2D2A"/>
    <w:rsid w:val="00EB30F6"/>
    <w:rsid w:val="00EB3159"/>
    <w:rsid w:val="00EB3F18"/>
    <w:rsid w:val="00EB3F70"/>
    <w:rsid w:val="00EB4002"/>
    <w:rsid w:val="00EB47AC"/>
    <w:rsid w:val="00EB49E6"/>
    <w:rsid w:val="00EB4B34"/>
    <w:rsid w:val="00EB4C68"/>
    <w:rsid w:val="00EB63D2"/>
    <w:rsid w:val="00EB6A0A"/>
    <w:rsid w:val="00EB6A3B"/>
    <w:rsid w:val="00EB6F98"/>
    <w:rsid w:val="00EB7C35"/>
    <w:rsid w:val="00EC011A"/>
    <w:rsid w:val="00EC04B0"/>
    <w:rsid w:val="00EC072A"/>
    <w:rsid w:val="00EC07D8"/>
    <w:rsid w:val="00EC12FB"/>
    <w:rsid w:val="00EC2B6C"/>
    <w:rsid w:val="00EC2D63"/>
    <w:rsid w:val="00EC2DAA"/>
    <w:rsid w:val="00EC3235"/>
    <w:rsid w:val="00EC3C6A"/>
    <w:rsid w:val="00EC3C93"/>
    <w:rsid w:val="00EC3D18"/>
    <w:rsid w:val="00EC412E"/>
    <w:rsid w:val="00EC44B3"/>
    <w:rsid w:val="00EC492E"/>
    <w:rsid w:val="00EC4F67"/>
    <w:rsid w:val="00EC535E"/>
    <w:rsid w:val="00EC5428"/>
    <w:rsid w:val="00EC5856"/>
    <w:rsid w:val="00EC5D4A"/>
    <w:rsid w:val="00EC5DA4"/>
    <w:rsid w:val="00EC62F8"/>
    <w:rsid w:val="00EC6D07"/>
    <w:rsid w:val="00EC6F22"/>
    <w:rsid w:val="00EC7175"/>
    <w:rsid w:val="00EC765C"/>
    <w:rsid w:val="00EC7673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AA9"/>
    <w:rsid w:val="00ED2BB9"/>
    <w:rsid w:val="00ED2E0B"/>
    <w:rsid w:val="00ED36AC"/>
    <w:rsid w:val="00ED39C8"/>
    <w:rsid w:val="00ED3A57"/>
    <w:rsid w:val="00ED3C77"/>
    <w:rsid w:val="00ED3DF4"/>
    <w:rsid w:val="00ED3E4D"/>
    <w:rsid w:val="00ED42AD"/>
    <w:rsid w:val="00ED4F54"/>
    <w:rsid w:val="00ED5695"/>
    <w:rsid w:val="00ED58E6"/>
    <w:rsid w:val="00ED62EF"/>
    <w:rsid w:val="00ED67C5"/>
    <w:rsid w:val="00ED6EB2"/>
    <w:rsid w:val="00ED6ED6"/>
    <w:rsid w:val="00ED721A"/>
    <w:rsid w:val="00ED7479"/>
    <w:rsid w:val="00ED797A"/>
    <w:rsid w:val="00EE0198"/>
    <w:rsid w:val="00EE047F"/>
    <w:rsid w:val="00EE0BB6"/>
    <w:rsid w:val="00EE0FE1"/>
    <w:rsid w:val="00EE1156"/>
    <w:rsid w:val="00EE1BD8"/>
    <w:rsid w:val="00EE235B"/>
    <w:rsid w:val="00EE237A"/>
    <w:rsid w:val="00EE23BB"/>
    <w:rsid w:val="00EE258A"/>
    <w:rsid w:val="00EE293A"/>
    <w:rsid w:val="00EE2E44"/>
    <w:rsid w:val="00EE320A"/>
    <w:rsid w:val="00EE320D"/>
    <w:rsid w:val="00EE3C43"/>
    <w:rsid w:val="00EE4648"/>
    <w:rsid w:val="00EE47CE"/>
    <w:rsid w:val="00EE4C20"/>
    <w:rsid w:val="00EE4CC9"/>
    <w:rsid w:val="00EE586F"/>
    <w:rsid w:val="00EE6264"/>
    <w:rsid w:val="00EE652E"/>
    <w:rsid w:val="00EE6646"/>
    <w:rsid w:val="00EE66C6"/>
    <w:rsid w:val="00EE742B"/>
    <w:rsid w:val="00EE7510"/>
    <w:rsid w:val="00EF01A2"/>
    <w:rsid w:val="00EF097C"/>
    <w:rsid w:val="00EF0D0D"/>
    <w:rsid w:val="00EF1319"/>
    <w:rsid w:val="00EF1895"/>
    <w:rsid w:val="00EF19C0"/>
    <w:rsid w:val="00EF1B04"/>
    <w:rsid w:val="00EF306B"/>
    <w:rsid w:val="00EF3109"/>
    <w:rsid w:val="00EF322D"/>
    <w:rsid w:val="00EF40B1"/>
    <w:rsid w:val="00EF416F"/>
    <w:rsid w:val="00EF4E88"/>
    <w:rsid w:val="00EF50A3"/>
    <w:rsid w:val="00EF53F2"/>
    <w:rsid w:val="00EF58AA"/>
    <w:rsid w:val="00EF64C0"/>
    <w:rsid w:val="00EF69B5"/>
    <w:rsid w:val="00EF735C"/>
    <w:rsid w:val="00EF7504"/>
    <w:rsid w:val="00EF7B27"/>
    <w:rsid w:val="00EF7E34"/>
    <w:rsid w:val="00F0073C"/>
    <w:rsid w:val="00F00927"/>
    <w:rsid w:val="00F00BC0"/>
    <w:rsid w:val="00F0151B"/>
    <w:rsid w:val="00F01CBF"/>
    <w:rsid w:val="00F0233B"/>
    <w:rsid w:val="00F0245D"/>
    <w:rsid w:val="00F02799"/>
    <w:rsid w:val="00F03162"/>
    <w:rsid w:val="00F0321C"/>
    <w:rsid w:val="00F03672"/>
    <w:rsid w:val="00F03D4E"/>
    <w:rsid w:val="00F03FD8"/>
    <w:rsid w:val="00F0422E"/>
    <w:rsid w:val="00F042A9"/>
    <w:rsid w:val="00F045C1"/>
    <w:rsid w:val="00F04DE7"/>
    <w:rsid w:val="00F04FAC"/>
    <w:rsid w:val="00F05686"/>
    <w:rsid w:val="00F05A35"/>
    <w:rsid w:val="00F0641C"/>
    <w:rsid w:val="00F067C7"/>
    <w:rsid w:val="00F072A8"/>
    <w:rsid w:val="00F073F0"/>
    <w:rsid w:val="00F0760E"/>
    <w:rsid w:val="00F07C4B"/>
    <w:rsid w:val="00F10774"/>
    <w:rsid w:val="00F10E89"/>
    <w:rsid w:val="00F11187"/>
    <w:rsid w:val="00F116C1"/>
    <w:rsid w:val="00F11C3E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315F"/>
    <w:rsid w:val="00F138A4"/>
    <w:rsid w:val="00F13CF4"/>
    <w:rsid w:val="00F13E03"/>
    <w:rsid w:val="00F13E85"/>
    <w:rsid w:val="00F13F27"/>
    <w:rsid w:val="00F14A83"/>
    <w:rsid w:val="00F14FB0"/>
    <w:rsid w:val="00F151A7"/>
    <w:rsid w:val="00F15275"/>
    <w:rsid w:val="00F15451"/>
    <w:rsid w:val="00F15CB0"/>
    <w:rsid w:val="00F15D49"/>
    <w:rsid w:val="00F1615D"/>
    <w:rsid w:val="00F16384"/>
    <w:rsid w:val="00F16514"/>
    <w:rsid w:val="00F165AB"/>
    <w:rsid w:val="00F166CC"/>
    <w:rsid w:val="00F16969"/>
    <w:rsid w:val="00F16EFD"/>
    <w:rsid w:val="00F17367"/>
    <w:rsid w:val="00F173F0"/>
    <w:rsid w:val="00F17873"/>
    <w:rsid w:val="00F17D71"/>
    <w:rsid w:val="00F17FB3"/>
    <w:rsid w:val="00F2000C"/>
    <w:rsid w:val="00F20B0B"/>
    <w:rsid w:val="00F21054"/>
    <w:rsid w:val="00F2179A"/>
    <w:rsid w:val="00F21DFE"/>
    <w:rsid w:val="00F21E89"/>
    <w:rsid w:val="00F222F5"/>
    <w:rsid w:val="00F2327A"/>
    <w:rsid w:val="00F23411"/>
    <w:rsid w:val="00F239CD"/>
    <w:rsid w:val="00F2405A"/>
    <w:rsid w:val="00F24239"/>
    <w:rsid w:val="00F24B1F"/>
    <w:rsid w:val="00F24D3E"/>
    <w:rsid w:val="00F24EAF"/>
    <w:rsid w:val="00F25085"/>
    <w:rsid w:val="00F25649"/>
    <w:rsid w:val="00F25A81"/>
    <w:rsid w:val="00F2662B"/>
    <w:rsid w:val="00F268E4"/>
    <w:rsid w:val="00F26C71"/>
    <w:rsid w:val="00F27374"/>
    <w:rsid w:val="00F2798C"/>
    <w:rsid w:val="00F27DEE"/>
    <w:rsid w:val="00F310F6"/>
    <w:rsid w:val="00F31280"/>
    <w:rsid w:val="00F312CE"/>
    <w:rsid w:val="00F31908"/>
    <w:rsid w:val="00F319ED"/>
    <w:rsid w:val="00F32038"/>
    <w:rsid w:val="00F32632"/>
    <w:rsid w:val="00F34238"/>
    <w:rsid w:val="00F34C80"/>
    <w:rsid w:val="00F34C85"/>
    <w:rsid w:val="00F34F0B"/>
    <w:rsid w:val="00F3533B"/>
    <w:rsid w:val="00F35AB9"/>
    <w:rsid w:val="00F36583"/>
    <w:rsid w:val="00F36926"/>
    <w:rsid w:val="00F369BB"/>
    <w:rsid w:val="00F36A42"/>
    <w:rsid w:val="00F370DE"/>
    <w:rsid w:val="00F3760C"/>
    <w:rsid w:val="00F37D61"/>
    <w:rsid w:val="00F404A1"/>
    <w:rsid w:val="00F41928"/>
    <w:rsid w:val="00F430EB"/>
    <w:rsid w:val="00F4323B"/>
    <w:rsid w:val="00F43669"/>
    <w:rsid w:val="00F438EF"/>
    <w:rsid w:val="00F43EB3"/>
    <w:rsid w:val="00F43FD6"/>
    <w:rsid w:val="00F44030"/>
    <w:rsid w:val="00F44465"/>
    <w:rsid w:val="00F4520B"/>
    <w:rsid w:val="00F45819"/>
    <w:rsid w:val="00F45B53"/>
    <w:rsid w:val="00F45E3D"/>
    <w:rsid w:val="00F46896"/>
    <w:rsid w:val="00F477D6"/>
    <w:rsid w:val="00F47A01"/>
    <w:rsid w:val="00F47B80"/>
    <w:rsid w:val="00F47C39"/>
    <w:rsid w:val="00F47D7D"/>
    <w:rsid w:val="00F47E97"/>
    <w:rsid w:val="00F50177"/>
    <w:rsid w:val="00F5076B"/>
    <w:rsid w:val="00F50852"/>
    <w:rsid w:val="00F50F56"/>
    <w:rsid w:val="00F512FD"/>
    <w:rsid w:val="00F514A3"/>
    <w:rsid w:val="00F51646"/>
    <w:rsid w:val="00F516B7"/>
    <w:rsid w:val="00F5178C"/>
    <w:rsid w:val="00F51AD7"/>
    <w:rsid w:val="00F51AE3"/>
    <w:rsid w:val="00F51F2D"/>
    <w:rsid w:val="00F5316C"/>
    <w:rsid w:val="00F53230"/>
    <w:rsid w:val="00F53733"/>
    <w:rsid w:val="00F5376B"/>
    <w:rsid w:val="00F53B72"/>
    <w:rsid w:val="00F54566"/>
    <w:rsid w:val="00F54636"/>
    <w:rsid w:val="00F54A8C"/>
    <w:rsid w:val="00F54B85"/>
    <w:rsid w:val="00F54C3A"/>
    <w:rsid w:val="00F55303"/>
    <w:rsid w:val="00F559CD"/>
    <w:rsid w:val="00F55A0C"/>
    <w:rsid w:val="00F55BB7"/>
    <w:rsid w:val="00F57024"/>
    <w:rsid w:val="00F57151"/>
    <w:rsid w:val="00F60634"/>
    <w:rsid w:val="00F609DA"/>
    <w:rsid w:val="00F60E59"/>
    <w:rsid w:val="00F6202D"/>
    <w:rsid w:val="00F623BE"/>
    <w:rsid w:val="00F6242C"/>
    <w:rsid w:val="00F625FD"/>
    <w:rsid w:val="00F63389"/>
    <w:rsid w:val="00F63E2A"/>
    <w:rsid w:val="00F6401D"/>
    <w:rsid w:val="00F6413B"/>
    <w:rsid w:val="00F6475A"/>
    <w:rsid w:val="00F64A46"/>
    <w:rsid w:val="00F64EBE"/>
    <w:rsid w:val="00F65E59"/>
    <w:rsid w:val="00F65EC4"/>
    <w:rsid w:val="00F65F91"/>
    <w:rsid w:val="00F6606A"/>
    <w:rsid w:val="00F661DB"/>
    <w:rsid w:val="00F6641B"/>
    <w:rsid w:val="00F66708"/>
    <w:rsid w:val="00F667F0"/>
    <w:rsid w:val="00F6689E"/>
    <w:rsid w:val="00F66C8B"/>
    <w:rsid w:val="00F66F45"/>
    <w:rsid w:val="00F67133"/>
    <w:rsid w:val="00F67F9E"/>
    <w:rsid w:val="00F702DB"/>
    <w:rsid w:val="00F70CB7"/>
    <w:rsid w:val="00F713A1"/>
    <w:rsid w:val="00F71596"/>
    <w:rsid w:val="00F71AA7"/>
    <w:rsid w:val="00F72425"/>
    <w:rsid w:val="00F727BA"/>
    <w:rsid w:val="00F72C96"/>
    <w:rsid w:val="00F73509"/>
    <w:rsid w:val="00F73736"/>
    <w:rsid w:val="00F73946"/>
    <w:rsid w:val="00F73B99"/>
    <w:rsid w:val="00F742EF"/>
    <w:rsid w:val="00F74717"/>
    <w:rsid w:val="00F74A76"/>
    <w:rsid w:val="00F74C43"/>
    <w:rsid w:val="00F74DA5"/>
    <w:rsid w:val="00F75045"/>
    <w:rsid w:val="00F753DC"/>
    <w:rsid w:val="00F753ED"/>
    <w:rsid w:val="00F755BC"/>
    <w:rsid w:val="00F756C1"/>
    <w:rsid w:val="00F75CD1"/>
    <w:rsid w:val="00F75DED"/>
    <w:rsid w:val="00F76090"/>
    <w:rsid w:val="00F76206"/>
    <w:rsid w:val="00F764CC"/>
    <w:rsid w:val="00F768EC"/>
    <w:rsid w:val="00F76A08"/>
    <w:rsid w:val="00F779C3"/>
    <w:rsid w:val="00F77B2E"/>
    <w:rsid w:val="00F80843"/>
    <w:rsid w:val="00F81225"/>
    <w:rsid w:val="00F8145B"/>
    <w:rsid w:val="00F823A9"/>
    <w:rsid w:val="00F8282A"/>
    <w:rsid w:val="00F82AE6"/>
    <w:rsid w:val="00F83120"/>
    <w:rsid w:val="00F83278"/>
    <w:rsid w:val="00F83621"/>
    <w:rsid w:val="00F83EB4"/>
    <w:rsid w:val="00F849EC"/>
    <w:rsid w:val="00F84A36"/>
    <w:rsid w:val="00F84F41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87BE5"/>
    <w:rsid w:val="00F901E4"/>
    <w:rsid w:val="00F9034A"/>
    <w:rsid w:val="00F90520"/>
    <w:rsid w:val="00F908C9"/>
    <w:rsid w:val="00F90BDF"/>
    <w:rsid w:val="00F91527"/>
    <w:rsid w:val="00F9187C"/>
    <w:rsid w:val="00F91C27"/>
    <w:rsid w:val="00F91EFF"/>
    <w:rsid w:val="00F92092"/>
    <w:rsid w:val="00F922D6"/>
    <w:rsid w:val="00F9272A"/>
    <w:rsid w:val="00F92A72"/>
    <w:rsid w:val="00F92C65"/>
    <w:rsid w:val="00F93598"/>
    <w:rsid w:val="00F93738"/>
    <w:rsid w:val="00F9390D"/>
    <w:rsid w:val="00F93AC6"/>
    <w:rsid w:val="00F93BF8"/>
    <w:rsid w:val="00F93D5B"/>
    <w:rsid w:val="00F93EA0"/>
    <w:rsid w:val="00F94866"/>
    <w:rsid w:val="00F95116"/>
    <w:rsid w:val="00F96398"/>
    <w:rsid w:val="00F96414"/>
    <w:rsid w:val="00F96BC0"/>
    <w:rsid w:val="00F96E32"/>
    <w:rsid w:val="00F97DD8"/>
    <w:rsid w:val="00FA06F8"/>
    <w:rsid w:val="00FA0D15"/>
    <w:rsid w:val="00FA2377"/>
    <w:rsid w:val="00FA25A3"/>
    <w:rsid w:val="00FA35C3"/>
    <w:rsid w:val="00FA416A"/>
    <w:rsid w:val="00FA4439"/>
    <w:rsid w:val="00FA47D8"/>
    <w:rsid w:val="00FA5D75"/>
    <w:rsid w:val="00FA67B9"/>
    <w:rsid w:val="00FA69D0"/>
    <w:rsid w:val="00FA6A1B"/>
    <w:rsid w:val="00FA706A"/>
    <w:rsid w:val="00FA7747"/>
    <w:rsid w:val="00FA7C8C"/>
    <w:rsid w:val="00FA7CAE"/>
    <w:rsid w:val="00FB0126"/>
    <w:rsid w:val="00FB029E"/>
    <w:rsid w:val="00FB0309"/>
    <w:rsid w:val="00FB0322"/>
    <w:rsid w:val="00FB0814"/>
    <w:rsid w:val="00FB1860"/>
    <w:rsid w:val="00FB1BC5"/>
    <w:rsid w:val="00FB1C2B"/>
    <w:rsid w:val="00FB1CD0"/>
    <w:rsid w:val="00FB1FC8"/>
    <w:rsid w:val="00FB26DC"/>
    <w:rsid w:val="00FB2B60"/>
    <w:rsid w:val="00FB2ECB"/>
    <w:rsid w:val="00FB31F4"/>
    <w:rsid w:val="00FB3B6C"/>
    <w:rsid w:val="00FB3D33"/>
    <w:rsid w:val="00FB3D37"/>
    <w:rsid w:val="00FB416A"/>
    <w:rsid w:val="00FB47FD"/>
    <w:rsid w:val="00FB48F0"/>
    <w:rsid w:val="00FB4B5F"/>
    <w:rsid w:val="00FB4C08"/>
    <w:rsid w:val="00FB59A8"/>
    <w:rsid w:val="00FB5A28"/>
    <w:rsid w:val="00FB5D89"/>
    <w:rsid w:val="00FB5F83"/>
    <w:rsid w:val="00FB6F33"/>
    <w:rsid w:val="00FB766C"/>
    <w:rsid w:val="00FB7876"/>
    <w:rsid w:val="00FB7BBF"/>
    <w:rsid w:val="00FC0078"/>
    <w:rsid w:val="00FC012A"/>
    <w:rsid w:val="00FC0CB0"/>
    <w:rsid w:val="00FC1C44"/>
    <w:rsid w:val="00FC26F3"/>
    <w:rsid w:val="00FC2B76"/>
    <w:rsid w:val="00FC314A"/>
    <w:rsid w:val="00FC34BD"/>
    <w:rsid w:val="00FC3A9C"/>
    <w:rsid w:val="00FC3CA0"/>
    <w:rsid w:val="00FC4169"/>
    <w:rsid w:val="00FC449E"/>
    <w:rsid w:val="00FC4F50"/>
    <w:rsid w:val="00FC5182"/>
    <w:rsid w:val="00FC5757"/>
    <w:rsid w:val="00FC57D4"/>
    <w:rsid w:val="00FC598E"/>
    <w:rsid w:val="00FC5FD9"/>
    <w:rsid w:val="00FC608F"/>
    <w:rsid w:val="00FC626E"/>
    <w:rsid w:val="00FC649B"/>
    <w:rsid w:val="00FC6661"/>
    <w:rsid w:val="00FC6A9B"/>
    <w:rsid w:val="00FC6E47"/>
    <w:rsid w:val="00FC74E0"/>
    <w:rsid w:val="00FC771A"/>
    <w:rsid w:val="00FC7A9E"/>
    <w:rsid w:val="00FC7BEC"/>
    <w:rsid w:val="00FC7F72"/>
    <w:rsid w:val="00FD0086"/>
    <w:rsid w:val="00FD0167"/>
    <w:rsid w:val="00FD0300"/>
    <w:rsid w:val="00FD0379"/>
    <w:rsid w:val="00FD086A"/>
    <w:rsid w:val="00FD128F"/>
    <w:rsid w:val="00FD131D"/>
    <w:rsid w:val="00FD2344"/>
    <w:rsid w:val="00FD2661"/>
    <w:rsid w:val="00FD3307"/>
    <w:rsid w:val="00FD3AAE"/>
    <w:rsid w:val="00FD402B"/>
    <w:rsid w:val="00FD4316"/>
    <w:rsid w:val="00FD4560"/>
    <w:rsid w:val="00FD4A56"/>
    <w:rsid w:val="00FD4BE3"/>
    <w:rsid w:val="00FD561F"/>
    <w:rsid w:val="00FD5884"/>
    <w:rsid w:val="00FD58ED"/>
    <w:rsid w:val="00FD5BA6"/>
    <w:rsid w:val="00FD5DD2"/>
    <w:rsid w:val="00FD6102"/>
    <w:rsid w:val="00FD612B"/>
    <w:rsid w:val="00FD62E9"/>
    <w:rsid w:val="00FD62F3"/>
    <w:rsid w:val="00FD6E86"/>
    <w:rsid w:val="00FD7069"/>
    <w:rsid w:val="00FD7248"/>
    <w:rsid w:val="00FD724B"/>
    <w:rsid w:val="00FD7C61"/>
    <w:rsid w:val="00FD7EE3"/>
    <w:rsid w:val="00FE099D"/>
    <w:rsid w:val="00FE10DB"/>
    <w:rsid w:val="00FE11AD"/>
    <w:rsid w:val="00FE1240"/>
    <w:rsid w:val="00FE18E1"/>
    <w:rsid w:val="00FE19FF"/>
    <w:rsid w:val="00FE1CEB"/>
    <w:rsid w:val="00FE20AC"/>
    <w:rsid w:val="00FE2412"/>
    <w:rsid w:val="00FE282D"/>
    <w:rsid w:val="00FE3512"/>
    <w:rsid w:val="00FE3958"/>
    <w:rsid w:val="00FE3AAC"/>
    <w:rsid w:val="00FE408A"/>
    <w:rsid w:val="00FE4A40"/>
    <w:rsid w:val="00FE4F74"/>
    <w:rsid w:val="00FE507A"/>
    <w:rsid w:val="00FE52EA"/>
    <w:rsid w:val="00FE5568"/>
    <w:rsid w:val="00FE56B2"/>
    <w:rsid w:val="00FE6378"/>
    <w:rsid w:val="00FE66DD"/>
    <w:rsid w:val="00FE68A9"/>
    <w:rsid w:val="00FE6AF3"/>
    <w:rsid w:val="00FE7009"/>
    <w:rsid w:val="00FE7B3F"/>
    <w:rsid w:val="00FF0135"/>
    <w:rsid w:val="00FF0216"/>
    <w:rsid w:val="00FF07AF"/>
    <w:rsid w:val="00FF09E9"/>
    <w:rsid w:val="00FF0EEC"/>
    <w:rsid w:val="00FF188F"/>
    <w:rsid w:val="00FF19E6"/>
    <w:rsid w:val="00FF1A6E"/>
    <w:rsid w:val="00FF1CBF"/>
    <w:rsid w:val="00FF21CB"/>
    <w:rsid w:val="00FF246D"/>
    <w:rsid w:val="00FF275F"/>
    <w:rsid w:val="00FF2A0B"/>
    <w:rsid w:val="00FF2EAB"/>
    <w:rsid w:val="00FF3897"/>
    <w:rsid w:val="00FF3AE1"/>
    <w:rsid w:val="00FF3BCE"/>
    <w:rsid w:val="00FF4444"/>
    <w:rsid w:val="00FF445B"/>
    <w:rsid w:val="00FF45C6"/>
    <w:rsid w:val="00FF4CBD"/>
    <w:rsid w:val="00FF4CCD"/>
    <w:rsid w:val="00FF55A5"/>
    <w:rsid w:val="00FF599F"/>
    <w:rsid w:val="00FF6411"/>
    <w:rsid w:val="00FF6560"/>
    <w:rsid w:val="00FF675A"/>
    <w:rsid w:val="00FF6810"/>
    <w:rsid w:val="00FF6B01"/>
    <w:rsid w:val="00FF6BD9"/>
    <w:rsid w:val="00FF6D94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A002DC25-6C4C-4A57-930E-656E88E2B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4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6</Pages>
  <Words>2960</Words>
  <Characters>16874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Kamonpan, Treepopkitti</dc:creator>
  <cp:keywords/>
  <dc:description/>
  <cp:lastModifiedBy>Somjai, Nigonyanont</cp:lastModifiedBy>
  <cp:revision>4</cp:revision>
  <cp:lastPrinted>2023-05-09T09:17:00Z</cp:lastPrinted>
  <dcterms:created xsi:type="dcterms:W3CDTF">2023-05-10T02:00:00Z</dcterms:created>
  <dcterms:modified xsi:type="dcterms:W3CDTF">2023-05-10T02:02:00Z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</Properties>
</file>