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CBDAD" w14:textId="03B1C7F4" w:rsidR="003E6A5C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Hlk72153937"/>
      <w:r w:rsidRPr="00254A8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54A81">
        <w:rPr>
          <w:rFonts w:ascii="Angsana New" w:hAnsi="Angsana New"/>
          <w:b w:val="0"/>
          <w:bCs/>
          <w:sz w:val="30"/>
          <w:szCs w:val="30"/>
        </w:rPr>
        <w:tab/>
      </w:r>
      <w:r w:rsidRPr="00254A8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56507C3C" w14:textId="77777777" w:rsidR="004912AE" w:rsidRPr="00254A81" w:rsidRDefault="004912AE" w:rsidP="004912AE">
      <w:pPr>
        <w:pStyle w:val="IndexHeading1"/>
        <w:spacing w:after="0" w:line="320" w:lineRule="exact"/>
        <w:ind w:left="1080" w:hanging="108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58C250D2" w14:textId="77777777" w:rsidR="003E6A5C" w:rsidRPr="00254A81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320" w:lineRule="exact"/>
        <w:ind w:left="1080" w:hanging="108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31A37756" w14:textId="7CED000B" w:rsidR="001876D1" w:rsidRPr="00AB7DB7" w:rsidRDefault="001876D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6725F010" w14:textId="77777777" w:rsidR="001876D1" w:rsidRDefault="001876D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  <w:b/>
          <w:sz w:val="30"/>
          <w:szCs w:val="30"/>
        </w:rPr>
      </w:pPr>
      <w:r w:rsidRPr="00254A81">
        <w:rPr>
          <w:rFonts w:ascii="Angsana New" w:hAnsi="Angsana New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44089410" w14:textId="77777777" w:rsidR="007A5E91" w:rsidRPr="00254A81" w:rsidRDefault="007A5E9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824F651" w14:textId="77777777" w:rsidR="00CD2DAE" w:rsidRPr="00254A81" w:rsidRDefault="00CD2DAE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D0A465C" w14:textId="77777777" w:rsidR="003E6A5C" w:rsidRPr="00254A81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6E3A1574" w14:textId="77777777" w:rsidR="00CD2DAE" w:rsidRPr="00254A81" w:rsidRDefault="00CD2DAE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455601C5" w14:textId="77777777" w:rsidR="009B5E50" w:rsidRPr="00254A81" w:rsidRDefault="009B5E50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</w:rPr>
        <w:t>เงินลงทุน</w:t>
      </w:r>
      <w:r w:rsidR="001D6DE8" w:rsidRPr="00254A81">
        <w:rPr>
          <w:rFonts w:ascii="Angsana New" w:hAnsi="Angsana New"/>
          <w:sz w:val="30"/>
          <w:szCs w:val="30"/>
          <w:cs/>
          <w:lang w:bidi="th-TH"/>
        </w:rPr>
        <w:t>ในบริษัทร่วม</w:t>
      </w:r>
    </w:p>
    <w:p w14:paraId="0F8EBB82" w14:textId="4DB60BEE" w:rsidR="003E6A5C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71BC3501" w14:textId="3DFEAFE5" w:rsidR="00B61432" w:rsidRPr="009271DC" w:rsidRDefault="009271D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5C4A4BD7" w14:textId="77777777" w:rsidR="003E6A5C" w:rsidRPr="00254A81" w:rsidRDefault="005E1EF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322BF0B" w14:textId="77777777" w:rsidR="003E6A5C" w:rsidRPr="00254A81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14:paraId="1708084D" w14:textId="77777777" w:rsidR="000122A5" w:rsidRPr="00254A81" w:rsidRDefault="000122A5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เจ้าหนี้อื่น</w:t>
      </w:r>
    </w:p>
    <w:p w14:paraId="0AB1561A" w14:textId="0146C8DE" w:rsidR="00C91C33" w:rsidRPr="009271DC" w:rsidRDefault="007E6B9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040E90E" w14:textId="35A876D9" w:rsidR="00C91C33" w:rsidRPr="00254A81" w:rsidRDefault="00C91C33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27619A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65398E1B" w14:textId="77777777" w:rsidR="00C91C33" w:rsidRPr="00254A81" w:rsidRDefault="00C91C33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ส่วนงา</w:t>
      </w:r>
      <w:r w:rsidR="001D6DE8" w:rsidRPr="00254A81">
        <w:rPr>
          <w:rFonts w:ascii="Angsana New" w:hAnsi="Angsana New"/>
          <w:sz w:val="30"/>
          <w:szCs w:val="30"/>
          <w:cs/>
          <w:lang w:bidi="th-TH"/>
        </w:rPr>
        <w:t>น</w:t>
      </w:r>
      <w:r w:rsidR="00EC3994" w:rsidRPr="00254A81">
        <w:rPr>
          <w:rFonts w:ascii="Angsana New" w:hAnsi="Angsana New"/>
          <w:sz w:val="30"/>
          <w:szCs w:val="30"/>
          <w:cs/>
          <w:lang w:bidi="th-TH"/>
        </w:rPr>
        <w:t>ดำเนินงาน</w:t>
      </w:r>
    </w:p>
    <w:p w14:paraId="6C0DA1B5" w14:textId="77777777" w:rsidR="00B11286" w:rsidRPr="00254A81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2019F47" w14:textId="77777777" w:rsidR="00B11286" w:rsidRPr="00254A81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734850D0" w14:textId="51E37ED0" w:rsidR="00B11286" w:rsidRPr="00254A81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38513C97" w14:textId="77777777" w:rsidR="003E6A5C" w:rsidRPr="00254A81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1F8E3E9B" w14:textId="77777777" w:rsidR="00DA3E81" w:rsidRPr="00254A81" w:rsidRDefault="00DA3E8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2F047A4E" w14:textId="3F045645" w:rsidR="00470577" w:rsidRDefault="00470577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246E7833" w14:textId="5CA83B06" w:rsidR="0027619A" w:rsidRPr="00254A81" w:rsidRDefault="0027619A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  <w:sz w:val="30"/>
          <w:szCs w:val="30"/>
          <w:lang w:bidi="th-TH"/>
        </w:rPr>
      </w:pPr>
      <w:r w:rsidRPr="00A4586D">
        <w:rPr>
          <w:rFonts w:ascii="Angsana New" w:hAnsi="Angsana New"/>
          <w:sz w:val="30"/>
          <w:szCs w:val="30"/>
          <w:cs/>
          <w:lang w:bidi="th-TH"/>
        </w:rPr>
        <w:t>การบริหารจัดการทุน</w:t>
      </w:r>
    </w:p>
    <w:p w14:paraId="59D4CC70" w14:textId="709B7CFD" w:rsidR="00B11286" w:rsidRPr="00254A81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bookmarkEnd w:id="0"/>
    <w:p w14:paraId="3552C82B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br w:type="page"/>
      </w:r>
      <w:r w:rsidR="00777B4A" w:rsidRPr="00254A8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D5E5E6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E17EF2" w14:textId="503F1F73" w:rsidR="003E6A5C" w:rsidRPr="00254A81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ab/>
      </w:r>
      <w:r w:rsidRPr="00254A81">
        <w:rPr>
          <w:rFonts w:ascii="Angsana New" w:hAnsi="Angsana New"/>
          <w:sz w:val="30"/>
          <w:szCs w:val="30"/>
          <w:cs/>
        </w:rPr>
        <w:tab/>
      </w:r>
      <w:r w:rsidR="00777B4A" w:rsidRPr="00B5443E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="00777B4A" w:rsidRPr="00895284">
        <w:rPr>
          <w:rFonts w:ascii="Angsana New" w:hAnsi="Angsana New"/>
          <w:sz w:val="30"/>
          <w:szCs w:val="30"/>
          <w:cs/>
        </w:rPr>
        <w:t>วันที่</w:t>
      </w:r>
      <w:r w:rsidR="00FF7770" w:rsidRPr="00895284">
        <w:rPr>
          <w:rFonts w:ascii="Angsana New" w:hAnsi="Angsana New" w:hint="cs"/>
          <w:sz w:val="30"/>
          <w:szCs w:val="30"/>
          <w:cs/>
        </w:rPr>
        <w:t xml:space="preserve"> </w:t>
      </w:r>
      <w:r w:rsidR="00913FCB" w:rsidRPr="00895284">
        <w:rPr>
          <w:rFonts w:ascii="Angsana New" w:hAnsi="Angsana New"/>
          <w:sz w:val="30"/>
          <w:szCs w:val="30"/>
        </w:rPr>
        <w:t xml:space="preserve">29 </w:t>
      </w:r>
      <w:r w:rsidR="00FF7770" w:rsidRPr="00895284">
        <w:rPr>
          <w:rFonts w:ascii="Angsana New" w:hAnsi="Angsana New"/>
          <w:sz w:val="30"/>
          <w:szCs w:val="30"/>
          <w:cs/>
        </w:rPr>
        <w:t xml:space="preserve">พฤษภาคม </w:t>
      </w:r>
      <w:r w:rsidR="00FD50BA" w:rsidRPr="00895284">
        <w:rPr>
          <w:rFonts w:ascii="Angsana New" w:hAnsi="Angsana New"/>
          <w:sz w:val="30"/>
          <w:szCs w:val="30"/>
        </w:rPr>
        <w:t>256</w:t>
      </w:r>
      <w:r w:rsidR="00C767D7" w:rsidRPr="00895284">
        <w:rPr>
          <w:rFonts w:ascii="Angsana New" w:hAnsi="Angsana New"/>
          <w:sz w:val="30"/>
          <w:szCs w:val="30"/>
        </w:rPr>
        <w:t>6</w:t>
      </w:r>
    </w:p>
    <w:p w14:paraId="08CFF451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CDC7835" w14:textId="77777777" w:rsidR="003E6A5C" w:rsidRPr="00254A81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3E6A5C" w:rsidRPr="00254A8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20FC463F" w14:textId="77777777" w:rsidR="003E6A5C" w:rsidRPr="00254A81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91FB32F" w14:textId="3B339860" w:rsidR="00C85C47" w:rsidRPr="00A81F3D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  <w:lang w:val="th-TH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บริษัท </w:t>
      </w:r>
      <w:r w:rsidR="00FB28A9">
        <w:rPr>
          <w:rFonts w:ascii="Angsana New" w:hAnsi="Angsana New" w:hint="cs"/>
          <w:sz w:val="30"/>
          <w:szCs w:val="30"/>
          <w:cs/>
        </w:rPr>
        <w:t>เบอร์ล่า คาร์บอน (ไทยแลนด์)</w:t>
      </w:r>
      <w:r w:rsidRPr="00254A81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254A81">
        <w:rPr>
          <w:rFonts w:ascii="Angsana New" w:hAnsi="Angsana New"/>
          <w:sz w:val="30"/>
          <w:szCs w:val="30"/>
        </w:rPr>
        <w:t xml:space="preserve"> “</w:t>
      </w:r>
      <w:r w:rsidRPr="00254A81">
        <w:rPr>
          <w:rFonts w:ascii="Angsana New" w:hAnsi="Angsana New"/>
          <w:sz w:val="30"/>
          <w:szCs w:val="30"/>
          <w:cs/>
        </w:rPr>
        <w:t>บริษัท</w:t>
      </w:r>
      <w:r w:rsidRPr="00254A81">
        <w:rPr>
          <w:rFonts w:ascii="Angsana New" w:hAnsi="Angsana New"/>
          <w:sz w:val="30"/>
          <w:szCs w:val="30"/>
        </w:rPr>
        <w:t xml:space="preserve">” </w:t>
      </w:r>
      <w:r w:rsidRPr="00254A81">
        <w:rPr>
          <w:rFonts w:ascii="Angsana New" w:hAnsi="Angsana New"/>
          <w:sz w:val="30"/>
          <w:szCs w:val="30"/>
          <w:cs/>
          <w:lang w:val="th-TH"/>
        </w:rPr>
        <w:t xml:space="preserve">เป็นนิติบุคคลที่จัดตั้งขึ้นในประเทศไทย </w:t>
      </w:r>
      <w:r w:rsidR="00A81F3D" w:rsidRPr="00A81F3D">
        <w:rPr>
          <w:rFonts w:ascii="Angsana New" w:hAnsi="Angsana New"/>
          <w:sz w:val="30"/>
          <w:szCs w:val="30"/>
          <w:cs/>
          <w:lang w:val="th-TH"/>
        </w:rPr>
        <w:t>และ</w:t>
      </w:r>
      <w:r w:rsidR="00A4586D">
        <w:rPr>
          <w:rFonts w:ascii="Angsana New" w:hAnsi="Angsana New"/>
          <w:sz w:val="30"/>
          <w:szCs w:val="30"/>
          <w:cs/>
          <w:lang w:val="th-TH"/>
        </w:rPr>
        <w:br/>
      </w:r>
      <w:r w:rsidR="00A81F3D" w:rsidRPr="00A81F3D">
        <w:rPr>
          <w:rFonts w:ascii="Angsana New" w:hAnsi="Angsana New"/>
          <w:sz w:val="30"/>
          <w:szCs w:val="30"/>
          <w:cs/>
          <w:lang w:val="th-TH"/>
        </w:rPr>
        <w:t>จดทะเบียนกับตลาดหลักทรัพย์แห่งประเทศไทย</w:t>
      </w:r>
      <w:r w:rsidR="00A81F3D">
        <w:rPr>
          <w:rFonts w:ascii="Angsana New" w:hAnsi="Angsana New" w:hint="cs"/>
          <w:sz w:val="30"/>
          <w:szCs w:val="30"/>
          <w:cs/>
          <w:lang w:val="th-TH"/>
        </w:rPr>
        <w:t xml:space="preserve">เมื่อปี </w:t>
      </w:r>
      <w:r w:rsidR="00A81F3D" w:rsidRPr="00A4586D">
        <w:rPr>
          <w:rFonts w:ascii="Angsana New" w:hAnsi="Angsana New"/>
          <w:sz w:val="30"/>
          <w:szCs w:val="30"/>
          <w:lang w:val="th-TH"/>
        </w:rPr>
        <w:t>25</w:t>
      </w:r>
      <w:r w:rsidR="00FF7770" w:rsidRPr="00A4586D">
        <w:rPr>
          <w:rFonts w:ascii="Angsana New" w:hAnsi="Angsana New"/>
          <w:sz w:val="30"/>
          <w:szCs w:val="30"/>
          <w:lang w:val="th-TH"/>
        </w:rPr>
        <w:t>33</w:t>
      </w:r>
      <w:r w:rsidR="00A81F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81F3D" w:rsidRPr="00A81F3D">
        <w:rPr>
          <w:rFonts w:ascii="Angsana New" w:hAnsi="Angsana New"/>
          <w:sz w:val="30"/>
          <w:szCs w:val="30"/>
          <w:cs/>
          <w:lang w:val="th-TH"/>
        </w:rPr>
        <w:t>โดยมีที่อยู่จดทะเบียน</w:t>
      </w:r>
      <w:r w:rsidRPr="00254A81">
        <w:rPr>
          <w:rFonts w:ascii="Angsana New" w:hAnsi="Angsana New"/>
          <w:sz w:val="30"/>
          <w:szCs w:val="30"/>
          <w:cs/>
          <w:lang w:val="th-TH"/>
        </w:rPr>
        <w:t>ของสำนักงานและโรงงานดังนี้</w:t>
      </w:r>
    </w:p>
    <w:p w14:paraId="2029D2D1" w14:textId="77777777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/>
          <w:sz w:val="30"/>
          <w:szCs w:val="30"/>
        </w:rPr>
      </w:pPr>
    </w:p>
    <w:p w14:paraId="7F894D00" w14:textId="1F0A3F31" w:rsidR="00C85C47" w:rsidRPr="00254A81" w:rsidRDefault="00C85C47" w:rsidP="00A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627" w:right="29" w:hanging="1080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t>สำนักงาน</w:t>
      </w:r>
      <w:r w:rsidR="00A946D8" w:rsidRPr="00254A81">
        <w:rPr>
          <w:rFonts w:ascii="Angsana New" w:hAnsi="Angsana New"/>
          <w:sz w:val="30"/>
          <w:szCs w:val="30"/>
          <w:cs/>
        </w:rPr>
        <w:t>ใหญ่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:</w:t>
      </w:r>
      <w:r w:rsidR="00153E23" w:rsidRPr="00254A81">
        <w:rPr>
          <w:rFonts w:ascii="Angsana New" w:hAnsi="Angsana New"/>
          <w:sz w:val="30"/>
          <w:szCs w:val="30"/>
        </w:rPr>
        <w:t xml:space="preserve"> </w:t>
      </w:r>
      <w:r w:rsidR="00A4586D">
        <w:rPr>
          <w:rFonts w:ascii="Angsana New" w:hAnsi="Angsana New"/>
          <w:sz w:val="30"/>
          <w:szCs w:val="30"/>
        </w:rPr>
        <w:t xml:space="preserve">888/122 </w:t>
      </w:r>
      <w:r w:rsidR="008E3431" w:rsidRPr="00254A81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="00B50B9E" w:rsidRPr="00A4586D">
        <w:rPr>
          <w:rFonts w:ascii="Angsana New" w:hAnsi="Angsana New"/>
          <w:sz w:val="30"/>
          <w:szCs w:val="30"/>
          <w:cs/>
        </w:rPr>
        <w:t>และ</w:t>
      </w:r>
      <w:r w:rsidR="00A4586D" w:rsidRPr="00A4586D">
        <w:rPr>
          <w:rFonts w:ascii="Angsana New" w:hAnsi="Angsana New"/>
          <w:sz w:val="30"/>
          <w:szCs w:val="30"/>
        </w:rPr>
        <w:t xml:space="preserve"> </w:t>
      </w:r>
      <w:r w:rsidR="00B50B9E" w:rsidRPr="00254A81">
        <w:rPr>
          <w:rFonts w:ascii="Angsana New" w:hAnsi="Angsana New"/>
          <w:sz w:val="30"/>
          <w:szCs w:val="30"/>
        </w:rPr>
        <w:t>128</w:t>
      </w:r>
      <w:r w:rsidR="00E20304" w:rsidRPr="00254A81">
        <w:rPr>
          <w:rFonts w:ascii="Angsana New" w:hAnsi="Angsana New"/>
          <w:color w:val="FFFFFF"/>
          <w:spacing w:val="-20"/>
          <w:sz w:val="30"/>
          <w:szCs w:val="30"/>
        </w:rPr>
        <w:t>_</w:t>
      </w:r>
      <w:r w:rsidR="00B50B9E" w:rsidRPr="00A4586D">
        <w:rPr>
          <w:rFonts w:ascii="Angsana New" w:hAnsi="Angsana New"/>
          <w:sz w:val="30"/>
          <w:szCs w:val="30"/>
          <w:cs/>
        </w:rPr>
        <w:t>อ</w:t>
      </w:r>
      <w:r w:rsidR="00B50B9E" w:rsidRPr="00254A81">
        <w:rPr>
          <w:rFonts w:ascii="Angsana New" w:hAnsi="Angsana New"/>
          <w:sz w:val="30"/>
          <w:szCs w:val="30"/>
          <w:cs/>
        </w:rPr>
        <w:t>าคา</w:t>
      </w:r>
      <w:r w:rsidR="00B50B9E" w:rsidRPr="00A4586D">
        <w:rPr>
          <w:rFonts w:ascii="Angsana New" w:hAnsi="Angsana New"/>
          <w:sz w:val="30"/>
          <w:szCs w:val="30"/>
          <w:cs/>
        </w:rPr>
        <w:t>ร</w:t>
      </w:r>
      <w:r w:rsidR="00B50B9E" w:rsidRPr="00254A81">
        <w:rPr>
          <w:rFonts w:ascii="Angsana New" w:hAnsi="Angsana New"/>
          <w:sz w:val="30"/>
          <w:szCs w:val="30"/>
          <w:cs/>
        </w:rPr>
        <w:t>มหาทุนพลาซ่า</w:t>
      </w:r>
      <w:r w:rsidR="00E20304" w:rsidRPr="00254A81">
        <w:rPr>
          <w:rFonts w:ascii="Angsana New" w:hAnsi="Angsana New"/>
          <w:sz w:val="30"/>
          <w:szCs w:val="30"/>
          <w:cs/>
        </w:rPr>
        <w:t xml:space="preserve"> </w:t>
      </w:r>
      <w:r w:rsidR="00B50B9E" w:rsidRPr="00254A81">
        <w:rPr>
          <w:rFonts w:ascii="Angsana New" w:hAnsi="Angsana New"/>
          <w:sz w:val="30"/>
          <w:szCs w:val="30"/>
          <w:cs/>
        </w:rPr>
        <w:t>ชั้น</w:t>
      </w:r>
      <w:r w:rsidR="00E20304" w:rsidRPr="00A4586D">
        <w:rPr>
          <w:rFonts w:ascii="Angsana New" w:hAnsi="Angsana New"/>
          <w:sz w:val="30"/>
          <w:szCs w:val="30"/>
          <w:cs/>
        </w:rPr>
        <w:t xml:space="preserve"> </w:t>
      </w:r>
      <w:r w:rsidR="00A4586D">
        <w:rPr>
          <w:rFonts w:ascii="Angsana New" w:hAnsi="Angsana New"/>
          <w:sz w:val="30"/>
          <w:szCs w:val="30"/>
        </w:rPr>
        <w:t>16</w:t>
      </w:r>
      <w:r w:rsidR="00E20304" w:rsidRPr="00A4586D">
        <w:rPr>
          <w:rFonts w:ascii="Angsana New" w:hAnsi="Angsana New"/>
          <w:sz w:val="30"/>
          <w:szCs w:val="30"/>
          <w:cs/>
        </w:rPr>
        <w:t xml:space="preserve">  </w:t>
      </w:r>
      <w:r w:rsidR="00B50B9E" w:rsidRPr="00254A81">
        <w:rPr>
          <w:rFonts w:ascii="Angsana New" w:hAnsi="Angsana New"/>
          <w:sz w:val="30"/>
          <w:szCs w:val="30"/>
          <w:cs/>
        </w:rPr>
        <w:t>ถนนเพลินจิต</w:t>
      </w:r>
      <w:r w:rsidR="00E20304" w:rsidRPr="00A4586D">
        <w:rPr>
          <w:rFonts w:ascii="Angsana New" w:hAnsi="Angsana New"/>
          <w:sz w:val="30"/>
          <w:szCs w:val="30"/>
        </w:rPr>
        <w:t xml:space="preserve"> </w:t>
      </w:r>
      <w:r w:rsidR="00B50B9E" w:rsidRPr="00254A81">
        <w:rPr>
          <w:rFonts w:ascii="Angsana New" w:hAnsi="Angsana New"/>
          <w:sz w:val="30"/>
          <w:szCs w:val="30"/>
          <w:cs/>
        </w:rPr>
        <w:t>แขวงลุมพินี</w:t>
      </w:r>
      <w:r w:rsidR="00E20304" w:rsidRPr="00254A81">
        <w:rPr>
          <w:rFonts w:ascii="Angsana New" w:hAnsi="Angsana New"/>
          <w:sz w:val="30"/>
          <w:szCs w:val="30"/>
        </w:rPr>
        <w:t xml:space="preserve"> </w:t>
      </w:r>
      <w:r w:rsidR="00A946D8" w:rsidRPr="00254A81">
        <w:rPr>
          <w:rFonts w:ascii="Angsana New" w:hAnsi="Angsana New"/>
          <w:sz w:val="30"/>
          <w:szCs w:val="30"/>
          <w:cs/>
        </w:rPr>
        <w:t>เขตปทุมวัน</w:t>
      </w:r>
      <w:r w:rsidR="00A946D8" w:rsidRPr="00254A81">
        <w:rPr>
          <w:rFonts w:ascii="Angsana New" w:hAnsi="Angsana New"/>
          <w:sz w:val="30"/>
          <w:szCs w:val="30"/>
          <w:cs/>
        </w:rPr>
        <w:br/>
        <w:t xml:space="preserve">     </w:t>
      </w:r>
      <w:r w:rsidR="00E20304" w:rsidRPr="00254A81">
        <w:rPr>
          <w:rFonts w:ascii="Angsana New" w:hAnsi="Angsana New"/>
          <w:sz w:val="30"/>
          <w:szCs w:val="30"/>
          <w:cs/>
        </w:rPr>
        <w:t>กรุ</w:t>
      </w:r>
      <w:r w:rsidRPr="00254A81">
        <w:rPr>
          <w:rFonts w:ascii="Angsana New" w:hAnsi="Angsana New"/>
          <w:sz w:val="30"/>
          <w:szCs w:val="30"/>
          <w:cs/>
        </w:rPr>
        <w:t>งเทพมหานคร</w:t>
      </w:r>
      <w:r w:rsidR="00117CE5" w:rsidRPr="00254A81">
        <w:rPr>
          <w:rFonts w:ascii="Angsana New" w:hAnsi="Angsana New"/>
          <w:sz w:val="30"/>
          <w:szCs w:val="30"/>
        </w:rPr>
        <w:t xml:space="preserve"> </w:t>
      </w:r>
      <w:r w:rsidR="00A4586D">
        <w:rPr>
          <w:rFonts w:ascii="Angsana New" w:hAnsi="Angsana New"/>
          <w:sz w:val="30"/>
          <w:szCs w:val="30"/>
        </w:rPr>
        <w:t>10330</w:t>
      </w:r>
    </w:p>
    <w:p w14:paraId="515BF83A" w14:textId="77777777" w:rsidR="00C85C47" w:rsidRPr="00254A81" w:rsidRDefault="00C85C47" w:rsidP="00B5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620" w:right="29" w:hanging="1073"/>
        <w:jc w:val="thaiDistribute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โรงงาน </w:t>
      </w:r>
      <w:r w:rsidRPr="00254A81">
        <w:rPr>
          <w:rFonts w:ascii="Angsana New" w:hAnsi="Angsana New"/>
          <w:sz w:val="30"/>
          <w:szCs w:val="30"/>
        </w:rPr>
        <w:tab/>
      </w:r>
      <w:r w:rsidR="00A946D8" w:rsidRPr="00254A81">
        <w:rPr>
          <w:rFonts w:ascii="Angsana New" w:hAnsi="Angsana New"/>
          <w:sz w:val="30"/>
          <w:szCs w:val="30"/>
          <w:cs/>
        </w:rPr>
        <w:tab/>
        <w:t xml:space="preserve">   </w:t>
      </w:r>
      <w:r w:rsidRPr="00254A81">
        <w:rPr>
          <w:rFonts w:ascii="Angsana New" w:hAnsi="Angsana New"/>
          <w:sz w:val="30"/>
          <w:szCs w:val="30"/>
        </w:rPr>
        <w:t xml:space="preserve">: 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44</w:t>
      </w:r>
      <w:r w:rsidRPr="00254A81">
        <w:rPr>
          <w:rFonts w:ascii="Angsana New" w:hAnsi="Angsana New"/>
          <w:sz w:val="30"/>
          <w:szCs w:val="30"/>
          <w:cs/>
        </w:rPr>
        <w:t xml:space="preserve"> หมู่ </w:t>
      </w:r>
      <w:r w:rsidRPr="00254A81">
        <w:rPr>
          <w:rFonts w:ascii="Angsana New" w:hAnsi="Angsana New"/>
          <w:sz w:val="30"/>
          <w:szCs w:val="30"/>
        </w:rPr>
        <w:t>1</w:t>
      </w:r>
      <w:r w:rsidRPr="00254A81">
        <w:rPr>
          <w:rFonts w:ascii="Angsana New" w:hAnsi="Angsana New"/>
          <w:sz w:val="30"/>
          <w:szCs w:val="30"/>
          <w:cs/>
        </w:rPr>
        <w:t xml:space="preserve"> ถนนอยุธยา</w:t>
      </w:r>
      <w:r w:rsidRPr="00254A81">
        <w:rPr>
          <w:rFonts w:ascii="Angsana New" w:hAnsi="Angsana New"/>
          <w:sz w:val="30"/>
          <w:szCs w:val="30"/>
        </w:rPr>
        <w:t>-</w:t>
      </w:r>
      <w:r w:rsidRPr="00254A81">
        <w:rPr>
          <w:rFonts w:ascii="Angsana New" w:hAnsi="Angsana New"/>
          <w:sz w:val="30"/>
          <w:szCs w:val="30"/>
          <w:cs/>
        </w:rPr>
        <w:t>อ่างทอง ตำบลโพสะ อำเภอเมือง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อ่างทอง</w:t>
      </w:r>
      <w:r w:rsidR="00117CE5" w:rsidRPr="00254A81">
        <w:rPr>
          <w:rFonts w:ascii="Angsana New" w:hAnsi="Angsana New"/>
          <w:sz w:val="30"/>
          <w:szCs w:val="30"/>
        </w:rPr>
        <w:t xml:space="preserve"> 14000</w:t>
      </w:r>
    </w:p>
    <w:p w14:paraId="504EB365" w14:textId="77777777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/>
          <w:sz w:val="30"/>
          <w:szCs w:val="30"/>
        </w:rPr>
      </w:pPr>
    </w:p>
    <w:p w14:paraId="7644F9DD" w14:textId="7ACA572A" w:rsidR="00117CE5" w:rsidRPr="00254A81" w:rsidRDefault="00117CE5" w:rsidP="00117CE5">
      <w:pPr>
        <w:tabs>
          <w:tab w:val="clear" w:pos="227"/>
          <w:tab w:val="clear" w:pos="454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ผู้ถือหุ้นรายใหญ่ในระหว่างปีได้แก่ </w:t>
      </w:r>
      <w:r w:rsidRPr="00254A81">
        <w:rPr>
          <w:rFonts w:ascii="Angsana New" w:hAnsi="Angsana New"/>
          <w:spacing w:val="-6"/>
          <w:sz w:val="30"/>
          <w:szCs w:val="30"/>
        </w:rPr>
        <w:t>SKI Carbon Black (Mauritius) Limited (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ถือหุ้นร้อยละ </w:t>
      </w:r>
      <w:r w:rsidRPr="00254A81">
        <w:rPr>
          <w:rFonts w:ascii="Angsana New" w:hAnsi="Angsana New"/>
          <w:spacing w:val="-6"/>
          <w:sz w:val="30"/>
          <w:szCs w:val="30"/>
        </w:rPr>
        <w:t>3</w:t>
      </w:r>
      <w:r w:rsidR="009C6446">
        <w:rPr>
          <w:rFonts w:ascii="Angsana New" w:hAnsi="Angsana New"/>
          <w:spacing w:val="-6"/>
          <w:sz w:val="30"/>
          <w:szCs w:val="30"/>
        </w:rPr>
        <w:t>8.0</w:t>
      </w:r>
      <w:r w:rsidR="000E5A55">
        <w:rPr>
          <w:rFonts w:ascii="Angsana New" w:hAnsi="Angsana New"/>
          <w:spacing w:val="-6"/>
          <w:sz w:val="30"/>
          <w:szCs w:val="30"/>
        </w:rPr>
        <w:t>2</w:t>
      </w:r>
      <w:r w:rsidRPr="00254A81">
        <w:rPr>
          <w:rFonts w:ascii="Angsana New" w:hAnsi="Angsana New"/>
          <w:spacing w:val="-6"/>
          <w:sz w:val="30"/>
          <w:szCs w:val="30"/>
        </w:rPr>
        <w:t>)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 บริษัท ไทยเร</w:t>
      </w:r>
      <w:r w:rsidRPr="00254A81">
        <w:rPr>
          <w:rFonts w:ascii="Angsana New" w:hAnsi="Angsana New"/>
          <w:sz w:val="30"/>
          <w:szCs w:val="30"/>
          <w:cs/>
        </w:rPr>
        <w:t xml:space="preserve">ยอนจำกัด (มหาชน) </w:t>
      </w:r>
      <w:r w:rsidRPr="00254A81">
        <w:rPr>
          <w:rFonts w:ascii="Angsana New" w:hAnsi="Angsana New"/>
          <w:sz w:val="30"/>
          <w:szCs w:val="30"/>
        </w:rPr>
        <w:t>(</w:t>
      </w:r>
      <w:r w:rsidRPr="00254A81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254A81">
        <w:rPr>
          <w:rFonts w:ascii="Angsana New" w:hAnsi="Angsana New"/>
          <w:sz w:val="30"/>
          <w:szCs w:val="30"/>
        </w:rPr>
        <w:t xml:space="preserve">24.98) </w:t>
      </w:r>
      <w:r w:rsidRPr="00254A81">
        <w:rPr>
          <w:rFonts w:ascii="Angsana New" w:hAnsi="Angsana New"/>
          <w:sz w:val="30"/>
          <w:szCs w:val="30"/>
          <w:cs/>
        </w:rPr>
        <w:t xml:space="preserve">และ </w:t>
      </w:r>
      <w:r w:rsidR="006313B4" w:rsidRPr="00254A81">
        <w:rPr>
          <w:rFonts w:ascii="Angsana New" w:hAnsi="Angsana New"/>
          <w:sz w:val="30"/>
          <w:szCs w:val="30"/>
        </w:rPr>
        <w:t xml:space="preserve">Asian </w:t>
      </w:r>
      <w:proofErr w:type="spellStart"/>
      <w:r w:rsidR="006313B4" w:rsidRPr="00254A81">
        <w:rPr>
          <w:rFonts w:ascii="Angsana New" w:hAnsi="Angsana New"/>
          <w:sz w:val="30"/>
          <w:szCs w:val="30"/>
        </w:rPr>
        <w:t>Opps</w:t>
      </w:r>
      <w:proofErr w:type="spellEnd"/>
      <w:r w:rsidR="006313B4" w:rsidRPr="00254A81">
        <w:rPr>
          <w:rFonts w:ascii="Angsana New" w:hAnsi="Angsana New"/>
          <w:sz w:val="30"/>
          <w:szCs w:val="30"/>
        </w:rPr>
        <w:t xml:space="preserve"> I </w:t>
      </w:r>
      <w:r w:rsidRPr="00254A81">
        <w:rPr>
          <w:rFonts w:ascii="Angsana New" w:hAnsi="Angsana New"/>
          <w:sz w:val="30"/>
          <w:szCs w:val="30"/>
        </w:rPr>
        <w:t>Limited (</w:t>
      </w:r>
      <w:r w:rsidRPr="00254A81">
        <w:rPr>
          <w:rFonts w:ascii="Angsana New" w:hAnsi="Angsana New"/>
          <w:sz w:val="30"/>
          <w:szCs w:val="30"/>
          <w:cs/>
        </w:rPr>
        <w:t>ถือหุ้นร้อยละ</w:t>
      </w:r>
      <w:r w:rsidR="006313B4" w:rsidRPr="00254A81">
        <w:rPr>
          <w:rFonts w:ascii="Angsana New" w:hAnsi="Angsana New"/>
          <w:sz w:val="30"/>
          <w:szCs w:val="30"/>
        </w:rPr>
        <w:t>15</w:t>
      </w:r>
      <w:r w:rsidRPr="00254A81">
        <w:rPr>
          <w:rFonts w:ascii="Angsana New" w:hAnsi="Angsana New"/>
          <w:sz w:val="30"/>
          <w:szCs w:val="30"/>
        </w:rPr>
        <w:t>.</w:t>
      </w:r>
      <w:r w:rsidR="006313B4" w:rsidRPr="00254A81">
        <w:rPr>
          <w:rFonts w:ascii="Angsana New" w:hAnsi="Angsana New"/>
          <w:sz w:val="30"/>
          <w:szCs w:val="30"/>
        </w:rPr>
        <w:t>99</w:t>
      </w:r>
      <w:r w:rsidRPr="00254A81">
        <w:rPr>
          <w:rFonts w:ascii="Angsana New" w:hAnsi="Angsana New"/>
          <w:sz w:val="30"/>
          <w:szCs w:val="30"/>
        </w:rPr>
        <w:t>)</w:t>
      </w:r>
    </w:p>
    <w:p w14:paraId="4F327AC3" w14:textId="77777777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9C5ED5" w14:textId="4F6AF87B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254A81">
        <w:rPr>
          <w:rFonts w:ascii="Angsana New" w:hAnsi="Angsana New"/>
          <w:sz w:val="30"/>
          <w:szCs w:val="30"/>
          <w:cs/>
        </w:rPr>
        <w:t>กลุ่มบริษัทดำเนินธุรกิจหลักในการผลิตและจำหน่ายผงคาร์บอน รายละเอียดของบริษัทย่อยและบ</w:t>
      </w:r>
      <w:r w:rsidR="00422D3B" w:rsidRPr="00254A81">
        <w:rPr>
          <w:rFonts w:ascii="Angsana New" w:hAnsi="Angsana New"/>
          <w:sz w:val="30"/>
          <w:szCs w:val="30"/>
          <w:cs/>
        </w:rPr>
        <w:t xml:space="preserve">ริษัทร่วม ณ วันที่ </w:t>
      </w:r>
      <w:r w:rsidR="00422D3B" w:rsidRPr="00254A81">
        <w:rPr>
          <w:rFonts w:ascii="Angsana New" w:hAnsi="Angsana New"/>
          <w:sz w:val="30"/>
          <w:szCs w:val="30"/>
        </w:rPr>
        <w:t>31</w:t>
      </w:r>
      <w:r w:rsidR="00422D3B"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="00FD50BA">
        <w:rPr>
          <w:rFonts w:ascii="Angsana New" w:hAnsi="Angsana New"/>
          <w:sz w:val="30"/>
          <w:szCs w:val="30"/>
        </w:rPr>
        <w:t>256</w:t>
      </w:r>
      <w:r w:rsidR="00C767D7">
        <w:rPr>
          <w:rFonts w:ascii="Angsana New" w:hAnsi="Angsana New"/>
          <w:sz w:val="30"/>
          <w:szCs w:val="30"/>
        </w:rPr>
        <w:t>6</w:t>
      </w:r>
      <w:r w:rsidR="00FD50BA">
        <w:rPr>
          <w:rFonts w:ascii="Angsana New" w:hAnsi="Angsana New"/>
          <w:sz w:val="30"/>
          <w:szCs w:val="30"/>
        </w:rPr>
        <w:t xml:space="preserve">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FD50BA">
        <w:rPr>
          <w:rFonts w:ascii="Angsana New" w:hAnsi="Angsana New"/>
          <w:sz w:val="30"/>
          <w:szCs w:val="30"/>
        </w:rPr>
        <w:t>256</w:t>
      </w:r>
      <w:r w:rsidR="00C767D7">
        <w:rPr>
          <w:rFonts w:ascii="Angsana New" w:hAnsi="Angsana New"/>
          <w:sz w:val="30"/>
          <w:szCs w:val="30"/>
        </w:rPr>
        <w:t>5</w:t>
      </w:r>
      <w:r w:rsidR="00FD50BA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9C6446">
        <w:rPr>
          <w:rFonts w:ascii="Angsana New" w:hAnsi="Angsana New"/>
          <w:sz w:val="30"/>
          <w:szCs w:val="30"/>
        </w:rPr>
        <w:t>8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 xml:space="preserve">และ </w:t>
      </w:r>
      <w:r w:rsidR="009C6446">
        <w:rPr>
          <w:rFonts w:ascii="Angsana New" w:hAnsi="Angsana New"/>
          <w:sz w:val="30"/>
          <w:szCs w:val="30"/>
        </w:rPr>
        <w:t>9</w:t>
      </w:r>
      <w:r w:rsidRPr="00254A81">
        <w:rPr>
          <w:rFonts w:ascii="Angsana New" w:hAnsi="Angsana New"/>
          <w:sz w:val="30"/>
          <w:szCs w:val="30"/>
        </w:rPr>
        <w:t xml:space="preserve"> </w:t>
      </w:r>
    </w:p>
    <w:p w14:paraId="2FEF02F9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F51CC04" w14:textId="77777777" w:rsidR="003E6A5C" w:rsidRPr="00254A81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54A81">
        <w:rPr>
          <w:rFonts w:ascii="Angsana New" w:hAnsi="Angsana New"/>
          <w:sz w:val="30"/>
          <w:szCs w:val="30"/>
          <w:u w:val="none"/>
        </w:rPr>
        <w:t>2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E07E6F" w:rsidRPr="00254A81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E07E6F" w:rsidRPr="00254A81">
        <w:rPr>
          <w:rFonts w:ascii="Angsana New" w:hAnsi="Angsana New"/>
          <w:i/>
          <w:iCs/>
          <w:sz w:val="30"/>
          <w:szCs w:val="30"/>
          <w:u w:val="none"/>
          <w:cs/>
        </w:rPr>
        <w:t xml:space="preserve"> </w:t>
      </w:r>
      <w:r w:rsidR="00E07E6F" w:rsidRPr="00254A81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5B364F21" w14:textId="77777777" w:rsidR="00AF1B65" w:rsidRPr="00254A81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A1B849" w14:textId="54E4FB74" w:rsidR="000E5A55" w:rsidRPr="00A0321A" w:rsidRDefault="000E5A5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A0321A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="Angsana New" w:hAnsi="Angsana New"/>
          <w:sz w:val="30"/>
          <w:szCs w:val="30"/>
        </w:rPr>
        <w:br/>
      </w:r>
      <w:r w:rsidRPr="00A0321A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A0321A">
        <w:rPr>
          <w:rFonts w:ascii="Angsana New" w:hAnsi="Angsana New"/>
          <w:sz w:val="30"/>
          <w:szCs w:val="30"/>
        </w:rPr>
        <w:br/>
      </w:r>
      <w:r w:rsidRPr="00A0321A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525005">
        <w:rPr>
          <w:rFonts w:ascii="Angsana New" w:hAnsi="Angsana New"/>
          <w:sz w:val="30"/>
          <w:szCs w:val="30"/>
        </w:rPr>
        <w:t xml:space="preserve"> </w:t>
      </w:r>
      <w:r w:rsidRPr="00A0321A">
        <w:rPr>
          <w:rFonts w:ascii="Angsana New" w:hAnsi="Angsana New"/>
          <w:sz w:val="30"/>
          <w:szCs w:val="30"/>
        </w:rPr>
        <w:t>3</w:t>
      </w:r>
      <w:r w:rsidR="00525005">
        <w:rPr>
          <w:rFonts w:ascii="Angsana New" w:hAnsi="Angsana New"/>
          <w:sz w:val="30"/>
          <w:szCs w:val="30"/>
        </w:rPr>
        <w:t xml:space="preserve"> </w:t>
      </w:r>
      <w:r w:rsidRPr="00A0321A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D27983F" w14:textId="77777777" w:rsidR="000E5A55" w:rsidRPr="00A0321A" w:rsidRDefault="000E5A5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6308668D" w14:textId="238ED886" w:rsidR="00C36C96" w:rsidRDefault="000E5A5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A0321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A0321A">
        <w:rPr>
          <w:rFonts w:ascii="Angsana New" w:hAnsi="Angsana New"/>
          <w:sz w:val="30"/>
          <w:szCs w:val="30"/>
        </w:rPr>
        <w:t xml:space="preserve"> </w:t>
      </w:r>
      <w:r w:rsidRPr="00A0321A">
        <w:rPr>
          <w:rFonts w:ascii="Angsana New" w:hAnsi="Angsana New"/>
          <w:sz w:val="30"/>
          <w:szCs w:val="30"/>
          <w:cs/>
        </w:rPr>
        <w:t>ทั้งนี้</w:t>
      </w:r>
      <w:r>
        <w:rPr>
          <w:rFonts w:ascii="Angsana New" w:hAnsi="Angsana New"/>
          <w:sz w:val="30"/>
          <w:szCs w:val="30"/>
        </w:rPr>
        <w:t xml:space="preserve"> </w:t>
      </w:r>
      <w:r w:rsidRPr="00A0321A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>
        <w:rPr>
          <w:rFonts w:ascii="Angsana New" w:hAnsi="Angsana New"/>
          <w:sz w:val="30"/>
          <w:szCs w:val="30"/>
        </w:rPr>
        <w:br/>
      </w:r>
      <w:r w:rsidRPr="00A0321A">
        <w:rPr>
          <w:rFonts w:ascii="Angsana New" w:hAnsi="Angsana New"/>
          <w:sz w:val="30"/>
          <w:szCs w:val="30"/>
          <w:cs/>
        </w:rPr>
        <w:t xml:space="preserve">ข้อ </w:t>
      </w:r>
      <w:r w:rsidRPr="00A0321A">
        <w:rPr>
          <w:rFonts w:ascii="Angsana New" w:hAnsi="Angsana New"/>
          <w:sz w:val="30"/>
          <w:szCs w:val="30"/>
        </w:rPr>
        <w:t xml:space="preserve">3 </w:t>
      </w:r>
      <w:r w:rsidRPr="00A0321A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94EA11B" w14:textId="5C84BD5E" w:rsidR="00793491" w:rsidRDefault="00233E56" w:rsidP="00033018">
      <w:pPr>
        <w:pStyle w:val="BodyText2"/>
        <w:tabs>
          <w:tab w:val="left" w:pos="540"/>
        </w:tabs>
        <w:ind w:left="0" w:firstLine="0"/>
        <w:outlineLvl w:val="0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</w:rPr>
        <w:br w:type="page"/>
      </w:r>
      <w:r w:rsidR="007F6A7B">
        <w:rPr>
          <w:rFonts w:ascii="Angsana New" w:hAnsi="Angsana New"/>
          <w:b/>
          <w:sz w:val="30"/>
          <w:szCs w:val="30"/>
          <w:lang w:val="en-US"/>
        </w:rPr>
        <w:lastRenderedPageBreak/>
        <w:t>3</w:t>
      </w:r>
      <w:r w:rsidR="007F6A7B">
        <w:rPr>
          <w:rFonts w:ascii="Angsana New" w:hAnsi="Angsana New"/>
          <w:bCs/>
          <w:sz w:val="30"/>
          <w:szCs w:val="30"/>
          <w:lang w:val="en-US"/>
        </w:rPr>
        <w:t xml:space="preserve"> </w:t>
      </w:r>
      <w:r w:rsidR="00B54A2C" w:rsidRPr="00254A81">
        <w:rPr>
          <w:rFonts w:ascii="Angsana New" w:hAnsi="Angsana New"/>
          <w:bCs/>
          <w:sz w:val="30"/>
          <w:szCs w:val="30"/>
          <w:cs/>
        </w:rPr>
        <w:tab/>
      </w:r>
      <w:r w:rsidR="00B54A2C" w:rsidRPr="00E23E5E">
        <w:rPr>
          <w:rFonts w:ascii="Angsana New" w:hAnsi="Angsana New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09458CB4" w14:textId="77777777" w:rsidR="00B54A2C" w:rsidRPr="007A2AE9" w:rsidRDefault="00B54A2C" w:rsidP="00497787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4"/>
          <w:szCs w:val="24"/>
        </w:rPr>
      </w:pPr>
    </w:p>
    <w:p w14:paraId="2ABC3539" w14:textId="77777777" w:rsidR="00B54A2C" w:rsidRPr="004912AE" w:rsidRDefault="00B54A2C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912AE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15297C3" w14:textId="5ED4B2F9" w:rsidR="00B54A2C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16CF7567" w14:textId="77777777" w:rsidR="00C36C96" w:rsidRPr="00BE5D0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BE5D06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งบการเงินรวมประกอบด้วยงบการเงินของบริษัท</w:t>
      </w:r>
      <w:r w:rsidRPr="00BE5D06">
        <w:rPr>
          <w:rFonts w:ascii="Angsana New" w:hAnsi="Angsana New"/>
          <w:sz w:val="30"/>
          <w:szCs w:val="30"/>
        </w:rPr>
        <w:t xml:space="preserve"> </w:t>
      </w:r>
      <w:r w:rsidRPr="00BE5D06">
        <w:rPr>
          <w:rFonts w:ascii="Angsana New" w:hAnsi="Angsana New" w:hint="cs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FD79DFA" w14:textId="77777777" w:rsidR="00C36C96" w:rsidRPr="00BE5D0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7DD44414" w14:textId="77777777" w:rsidR="00C36C96" w:rsidRPr="00BE5D0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BE5D06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E5D06">
        <w:rPr>
          <w:rFonts w:ascii="Angsana New" w:hAnsi="Angsana New"/>
          <w:sz w:val="30"/>
          <w:szCs w:val="30"/>
        </w:rPr>
        <w:t xml:space="preserve"> </w:t>
      </w:r>
      <w:r w:rsidRPr="00BE5D06">
        <w:rPr>
          <w:rFonts w:ascii="Angsana New" w:hAnsi="Angsana New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3449F50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0AA09735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DD5893F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13FF0A2F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7B79FE">
        <w:rPr>
          <w:rFonts w:ascii="Angsana New" w:hAnsi="Angsana New"/>
          <w:sz w:val="30"/>
          <w:szCs w:val="30"/>
        </w:rPr>
        <w:t xml:space="preserve"> </w:t>
      </w:r>
    </w:p>
    <w:p w14:paraId="3A366DD0" w14:textId="77777777" w:rsidR="00C36C96" w:rsidRDefault="00C36C96" w:rsidP="00C36C96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551F9C01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รวมถึงรายได้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ถูกตัดรายการในการจัดทำงบการเงินรวม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8B0AB3B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 xml:space="preserve"> </w:t>
      </w:r>
    </w:p>
    <w:p w14:paraId="6CA5BA3E" w14:textId="77777777" w:rsidR="00C36C96" w:rsidRPr="00E928D5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928D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</w:t>
      </w:r>
      <w:r w:rsidRPr="00E928D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  <w:r w:rsidRPr="00E928D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E928D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E928D5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</w:t>
      </w:r>
      <w:r w:rsidRPr="00E928D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ร่วม</w:t>
      </w:r>
    </w:p>
    <w:p w14:paraId="2CE6C520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2C2525FB" w14:textId="2E6218B6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7B79F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7B79FE">
        <w:rPr>
          <w:rFonts w:ascii="Angsana New" w:hAnsi="Angsana New"/>
          <w:sz w:val="30"/>
          <w:szCs w:val="30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Pr="007B79FE">
        <w:rPr>
          <w:rFonts w:ascii="Angsana New" w:hAnsi="Angsana New" w:hint="cs"/>
          <w:sz w:val="30"/>
          <w:szCs w:val="30"/>
          <w:cs/>
        </w:rPr>
        <w:t xml:space="preserve">  </w:t>
      </w:r>
      <w:r w:rsidR="00E23E5E">
        <w:rPr>
          <w:rFonts w:ascii="Angsana New" w:hAnsi="Angsana New"/>
          <w:sz w:val="30"/>
          <w:szCs w:val="30"/>
        </w:rPr>
        <w:br/>
      </w:r>
      <w:r w:rsidRPr="007B79FE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กำไร</w:t>
      </w:r>
      <w:r w:rsidRPr="007B79FE">
        <w:rPr>
          <w:rFonts w:ascii="Angsana New" w:hAnsi="Angsana New" w:hint="cs"/>
          <w:sz w:val="30"/>
          <w:szCs w:val="30"/>
          <w:cs/>
        </w:rPr>
        <w:t>หรือ</w:t>
      </w:r>
      <w:r w:rsidRPr="007B79FE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282EE15B" w14:textId="20FC7EBC" w:rsidR="00C36C96" w:rsidRDefault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9882B5D" w14:textId="77777777" w:rsidR="00C36C96" w:rsidRPr="00B54A2C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B54A2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67F45750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23C691AC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3CF45C2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11B3E7E4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7B79FE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  <w:r w:rsidRPr="007B79FE">
        <w:rPr>
          <w:rFonts w:ascii="Angsana New" w:hAnsi="Angsana New"/>
          <w:sz w:val="30"/>
          <w:szCs w:val="30"/>
        </w:rPr>
        <w:t xml:space="preserve"> </w:t>
      </w:r>
    </w:p>
    <w:p w14:paraId="3DD3C316" w14:textId="64EBB11F" w:rsidR="00C36C96" w:rsidRPr="007B79FE" w:rsidRDefault="00C36C96" w:rsidP="00C36C9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B79FE">
        <w:rPr>
          <w:rFonts w:asciiTheme="majorBidi" w:hAnsiTheme="majorBidi" w:cstheme="majorBidi"/>
          <w:sz w:val="30"/>
          <w:szCs w:val="30"/>
          <w:cs/>
        </w:rPr>
        <w:t>เงิน</w:t>
      </w:r>
      <w:r w:rsidRPr="007B79FE">
        <w:rPr>
          <w:rFonts w:ascii="Angsana New" w:hAnsi="Angsana New"/>
          <w:sz w:val="30"/>
          <w:szCs w:val="30"/>
          <w:cs/>
        </w:rPr>
        <w:t>ลงทุนในตราสารทุนที่กำหนดให้วัดมูลค่าด้วยมูลค่ายุติธรรมผ่านกำไรขาดทุนเบ็ดเสร็จอื่น (เว้นแต่</w:t>
      </w:r>
      <w:r w:rsidR="00E23E5E">
        <w:rPr>
          <w:rFonts w:ascii="Angsana New" w:hAnsi="Angsana New"/>
          <w:sz w:val="30"/>
          <w:szCs w:val="30"/>
        </w:rPr>
        <w:br/>
      </w:r>
      <w:r w:rsidRPr="007B79FE">
        <w:rPr>
          <w:rFonts w:ascii="Angsana New" w:hAnsi="Angsana New"/>
          <w:sz w:val="30"/>
          <w:szCs w:val="30"/>
          <w:cs/>
        </w:rPr>
        <w:t>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7FEFF1BD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3319DC31" w14:textId="7AABCD34" w:rsidR="00C36C9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7B79FE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2BEC302A" w14:textId="77777777" w:rsidR="00191ED1" w:rsidRPr="007B79FE" w:rsidRDefault="00191ED1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2211973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7B79FE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7B79FE">
        <w:rPr>
          <w:rFonts w:ascii="Angsana New" w:hAnsi="Angsana New"/>
          <w:sz w:val="30"/>
          <w:szCs w:val="30"/>
        </w:rPr>
        <w:t xml:space="preserve"> </w:t>
      </w:r>
      <w:r w:rsidRPr="007B79FE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7B79FE">
        <w:rPr>
          <w:rFonts w:ascii="Angsana New" w:hAnsi="Angsana New"/>
          <w:sz w:val="30"/>
          <w:szCs w:val="30"/>
        </w:rPr>
        <w:t xml:space="preserve">  </w:t>
      </w:r>
    </w:p>
    <w:p w14:paraId="4AD9F57E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6ABBCC4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7B79FE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5757B74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0DD939" w14:textId="77777777" w:rsidR="00C36C9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  <w:bookmarkStart w:id="1" w:name="_Hlk87107207"/>
      <w:r w:rsidRPr="00E928D5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E928D5">
        <w:rPr>
          <w:rFonts w:ascii="Angsana New" w:hAnsi="Angsana New" w:hint="cs"/>
          <w:sz w:val="30"/>
          <w:szCs w:val="30"/>
          <w:cs/>
        </w:rPr>
        <w:t>หรือ</w:t>
      </w:r>
      <w:r w:rsidRPr="00E928D5">
        <w:rPr>
          <w:rFonts w:ascii="Angsana New" w:hAnsi="Angsana New"/>
          <w:sz w:val="30"/>
          <w:szCs w:val="30"/>
          <w:cs/>
        </w:rPr>
        <w:t>ความมีอิทธิพลอย่างมีสาระสำคัญ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     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E928D5">
        <w:rPr>
          <w:rFonts w:ascii="Angsana New" w:hAnsi="Angsana New"/>
          <w:sz w:val="30"/>
          <w:szCs w:val="30"/>
        </w:rPr>
        <w:t xml:space="preserve">  </w:t>
      </w:r>
      <w:r w:rsidRPr="00E928D5">
        <w:rPr>
          <w:rFonts w:ascii="Angsana New" w:hAnsi="Angsana New"/>
          <w:sz w:val="30"/>
          <w:szCs w:val="30"/>
          <w:cs/>
        </w:rPr>
        <w:t>หากกลุ่มบริษัทจำหน่ายเงินลงทุนในบริษัทร่วมเพียงบางส่วนโดยที่กลุ่มบริษัทยังคงมีอิทธิพล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9532F81" w14:textId="5C624317" w:rsidR="00C36C96" w:rsidRDefault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bookmarkEnd w:id="1"/>
    <w:p w14:paraId="675252DC" w14:textId="77777777" w:rsidR="00C36C96" w:rsidRPr="00E928D5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E928D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5C41AA72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7EC3335" w14:textId="28153793" w:rsidR="00C767D7" w:rsidRDefault="00C36C96" w:rsidP="005E74BB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B79F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101C22A" w14:textId="77777777" w:rsidR="00E23E5E" w:rsidRPr="005E74BB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8BCE28D" w14:textId="63AAB7AD" w:rsidR="00C36C96" w:rsidRPr="00DC2283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trike/>
          <w:sz w:val="30"/>
          <w:szCs w:val="30"/>
          <w:cs/>
        </w:rPr>
      </w:pPr>
      <w:r w:rsidRPr="00DC228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DC2283">
        <w:rPr>
          <w:rFonts w:asciiTheme="majorBidi" w:hAnsiTheme="majorBidi" w:cstheme="majorBidi"/>
          <w:sz w:val="30"/>
          <w:szCs w:val="30"/>
        </w:rPr>
        <w:t xml:space="preserve"> 3</w:t>
      </w:r>
      <w:r w:rsidRPr="00DC2283">
        <w:rPr>
          <w:rFonts w:asciiTheme="majorBidi" w:hAnsiTheme="majorBidi" w:cstheme="majorBidi"/>
          <w:sz w:val="30"/>
          <w:szCs w:val="30"/>
          <w:cs/>
        </w:rPr>
        <w:t>(ฉ)) รับรู้รายการเมื่อ</w:t>
      </w:r>
      <w:r w:rsidRPr="00895284">
        <w:rPr>
          <w:rFonts w:asciiTheme="majorBidi" w:hAnsiTheme="majorBidi" w:cstheme="majorBidi"/>
          <w:sz w:val="30"/>
          <w:szCs w:val="30"/>
          <w:cs/>
        </w:rPr>
        <w:t>เริ่มแรกเมื่อกลุ่มบริษัทเป็นคู่สัญญาตามข้อกำหนดของเครื่องมือทางการเงินนั้น</w:t>
      </w:r>
      <w:r w:rsidRPr="00895284">
        <w:rPr>
          <w:rFonts w:asciiTheme="majorBidi" w:hAnsiTheme="majorBidi" w:cstheme="majorBidi"/>
          <w:sz w:val="30"/>
          <w:szCs w:val="30"/>
        </w:rPr>
        <w:t xml:space="preserve"> </w:t>
      </w:r>
      <w:r w:rsidRPr="00895284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931E9C" w:rsidRPr="00895284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895284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931E9C" w:rsidRPr="008952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1E9C" w:rsidRPr="00895284">
        <w:rPr>
          <w:rFonts w:ascii="Angsana New" w:hAnsi="Angsana New"/>
          <w:sz w:val="30"/>
          <w:szCs w:val="30"/>
          <w:cs/>
          <w:lang w:val="en-US" w:eastAsia="en-US"/>
        </w:rPr>
        <w:t>ทั้งนี้สินทรัพย์ทางการเงินและหนี้สิน</w:t>
      </w:r>
      <w:r w:rsidR="00931E9C" w:rsidRPr="00895284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ทางการเงินที่ไม่ได้วัดมูลค่าด้วยมูลค่ายุติธรรมผ่านกำไรหรือขาดทุนจะ</w:t>
      </w:r>
      <w:r w:rsidR="00931E9C" w:rsidRPr="00895284">
        <w:rPr>
          <w:rFonts w:ascii="Angsana New" w:hAnsi="Angsana New"/>
          <w:sz w:val="30"/>
          <w:szCs w:val="30"/>
          <w:cs/>
          <w:lang w:val="en-US" w:eastAsia="en-US"/>
        </w:rPr>
        <w:t>รวม</w:t>
      </w:r>
      <w:bookmarkStart w:id="2" w:name="_Hlk108769447"/>
      <w:r w:rsidR="00931E9C" w:rsidRPr="00895284">
        <w:rPr>
          <w:rFonts w:ascii="Angsana New" w:hAnsi="Angsana New"/>
          <w:sz w:val="30"/>
          <w:szCs w:val="30"/>
          <w:cs/>
          <w:lang w:val="en-US" w:eastAsia="en-US"/>
        </w:rPr>
        <w:t>หรือหักต้นทุนการทำรายการที่เกี่ยวข้องโดยตรงกับการได้มาด้วย</w:t>
      </w:r>
      <w:bookmarkEnd w:id="2"/>
      <w:r w:rsidR="00931E9C" w:rsidRPr="00DC2283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="00931E9C" w:rsidRPr="00DC2283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 </w:t>
      </w:r>
    </w:p>
    <w:p w14:paraId="714C0626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C94D239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79F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B79FE">
        <w:rPr>
          <w:rFonts w:asciiTheme="majorBidi" w:hAnsiTheme="majorBidi" w:cstheme="majorBidi"/>
          <w:sz w:val="30"/>
          <w:szCs w:val="30"/>
        </w:rPr>
        <w:t xml:space="preserve"> </w:t>
      </w:r>
      <w:r w:rsidRPr="007B79FE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7B79FE">
        <w:rPr>
          <w:rFonts w:asciiTheme="majorBidi" w:hAnsiTheme="majorBidi" w:cstheme="majorBidi"/>
          <w:sz w:val="30"/>
          <w:szCs w:val="30"/>
        </w:rPr>
        <w:t xml:space="preserve"> </w:t>
      </w:r>
      <w:r w:rsidRPr="007B79F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E928D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B79FE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4519645" w14:textId="77777777" w:rsidR="00C36C96" w:rsidRPr="007B79FE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FEAC70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E928D5">
        <w:rPr>
          <w:rFonts w:asciiTheme="majorBidi" w:hAnsiTheme="majorBidi" w:cstheme="majorBidi"/>
          <w:sz w:val="30"/>
          <w:szCs w:val="30"/>
        </w:rPr>
        <w:t xml:space="preserve"> </w:t>
      </w:r>
      <w:r w:rsidRPr="00E928D5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E928D5">
        <w:rPr>
          <w:rFonts w:asciiTheme="majorBidi" w:hAnsiTheme="majorBidi" w:cstheme="majorBidi"/>
          <w:sz w:val="30"/>
          <w:szCs w:val="30"/>
        </w:rPr>
        <w:t xml:space="preserve"> </w:t>
      </w:r>
      <w:r w:rsidRPr="00E928D5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E928D5">
        <w:rPr>
          <w:rFonts w:asciiTheme="majorBidi" w:hAnsiTheme="majorBidi" w:cstheme="majorBidi"/>
          <w:sz w:val="30"/>
          <w:szCs w:val="30"/>
        </w:rPr>
        <w:t xml:space="preserve"> </w:t>
      </w:r>
      <w:r w:rsidRPr="00E928D5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2D29F039" w14:textId="77777777" w:rsidR="00C36C96" w:rsidRPr="007B79FE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F182A4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</w:t>
      </w:r>
      <w:r w:rsidRPr="007B79FE">
        <w:rPr>
          <w:rFonts w:asciiTheme="majorBidi" w:hAnsiTheme="majorBidi" w:cstheme="majorBidi"/>
          <w:sz w:val="30"/>
          <w:szCs w:val="30"/>
          <w:cs/>
        </w:rPr>
        <w:t>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82D8F71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6E4AEEE" w14:textId="6546F18A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E928D5">
        <w:rPr>
          <w:rFonts w:asciiTheme="majorBidi" w:hAnsiTheme="majorBidi" w:cstheme="majorBidi"/>
          <w:sz w:val="30"/>
          <w:szCs w:val="30"/>
        </w:rPr>
        <w:t xml:space="preserve"> </w:t>
      </w:r>
      <w:r w:rsidRPr="00E928D5">
        <w:rPr>
          <w:rFonts w:asciiTheme="majorBidi" w:hAnsiTheme="majorBidi" w:cstheme="majorBidi"/>
          <w:sz w:val="30"/>
          <w:szCs w:val="30"/>
          <w:cs/>
        </w:rPr>
        <w:t>เว้นแต่</w:t>
      </w:r>
      <w:r w:rsidR="00E23E5E">
        <w:rPr>
          <w:rFonts w:asciiTheme="majorBidi" w:hAnsiTheme="majorBidi" w:cstheme="majorBidi"/>
          <w:sz w:val="30"/>
          <w:szCs w:val="30"/>
        </w:rPr>
        <w:br/>
      </w:r>
      <w:r w:rsidRPr="00E928D5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9C32CD1" w14:textId="77777777" w:rsidR="00310838" w:rsidRDefault="0031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BA9D7CE" w14:textId="20AA0377" w:rsidR="00C36C96" w:rsidRPr="00E23E5E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B79F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3553AA32" w14:textId="77777777" w:rsidR="00E23E5E" w:rsidRPr="00E23E5E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DC8D3FA" w14:textId="3B757BE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C78E501" w14:textId="77777777" w:rsidR="00C36C96" w:rsidRPr="00E23E5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04F62046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140C6CA" w14:textId="77777777" w:rsidR="00C36C96" w:rsidRPr="00E23E5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171769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9EA03DD" w14:textId="77777777" w:rsidR="00C36C96" w:rsidRPr="00E23E5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A324A2" w14:textId="77777777" w:rsidR="00C36C96" w:rsidRPr="00E928D5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8D5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7B79FE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E928D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B79FE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E928D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B79FE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AC10B2E" w14:textId="77777777" w:rsidR="00C36C96" w:rsidRPr="00E23E5E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D6C3A0" w14:textId="370A4104" w:rsidR="00C36C96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B79F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F6CFCE3" w14:textId="77777777" w:rsidR="00E23E5E" w:rsidRPr="00E23E5E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6C1B7CE1" w14:textId="37F36894" w:rsidR="00C36C96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79FE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7592C6EF" w14:textId="522C7D21" w:rsidR="00C36C96" w:rsidRPr="00E23E5E" w:rsidRDefault="00C36C96" w:rsidP="00C36C96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  <w:r w:rsidRPr="007B79F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B8D064" w14:textId="117BFA9F" w:rsidR="0062266C" w:rsidRDefault="00C36C96" w:rsidP="001C4B0B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4185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C4A6B85" w14:textId="77777777" w:rsidR="00E23E5E" w:rsidRPr="00E23E5E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218BBDAC" w14:textId="77777777" w:rsidR="00C36C96" w:rsidRPr="008C72CC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8F8292F" w14:textId="77777777" w:rsidR="00C36C96" w:rsidRPr="00E23E5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p w14:paraId="07069B03" w14:textId="57EEADAD" w:rsidR="0062266C" w:rsidRDefault="00C36C96" w:rsidP="0062266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E23E5E">
        <w:rPr>
          <w:rFonts w:asciiTheme="majorBidi" w:hAnsiTheme="majorBidi" w:cstheme="majorBidi"/>
          <w:sz w:val="30"/>
          <w:szCs w:val="30"/>
          <w:lang w:val="en-US"/>
        </w:rPr>
        <w:t xml:space="preserve"> 12</w:t>
      </w:r>
      <w:r w:rsidRPr="008C72C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A68C1A6" w14:textId="77777777" w:rsidR="0062266C" w:rsidRDefault="0062266C" w:rsidP="0062266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61B3C" w14:textId="237569CE" w:rsidR="00C36C96" w:rsidRPr="007B79FE" w:rsidRDefault="00C36C96" w:rsidP="0062266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8DFA729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CABFC" w14:textId="5DC22FD5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30F4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8C72C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41FE9F17" w14:textId="77777777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A0634" w14:textId="5C57D969" w:rsidR="00C36C96" w:rsidRPr="007B79FE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30F4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23E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C72CC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73CD25B" w14:textId="77777777" w:rsidR="00C36C96" w:rsidRPr="007B79FE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35EC242" w14:textId="77777777" w:rsidR="00C36C96" w:rsidRPr="008C72CC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378BC09" w14:textId="77777777" w:rsidR="00EE508B" w:rsidRDefault="00C36C96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-</w:t>
      </w:r>
      <w:r w:rsidRPr="008C72CC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Pr="008C72CC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กลุ่มบริษัทได้เต็มจำนวน อีกทั้งกลุ่มบริษัทไม่</w:t>
      </w:r>
      <w:r w:rsidRPr="008C72CC">
        <w:rPr>
          <w:rFonts w:asciiTheme="majorBidi" w:hAnsiTheme="majorBidi" w:cstheme="majorBidi"/>
          <w:sz w:val="30"/>
          <w:szCs w:val="30"/>
          <w:cs/>
        </w:rPr>
        <w:t>มีสิทธิในการ</w:t>
      </w:r>
    </w:p>
    <w:p w14:paraId="654EFF3E" w14:textId="47A1357D" w:rsidR="00C36C96" w:rsidRPr="008C72CC" w:rsidRDefault="00EE508B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C36C96" w:rsidRPr="008C72CC">
        <w:rPr>
          <w:rFonts w:asciiTheme="majorBidi" w:hAnsiTheme="majorBidi" w:cstheme="majorBidi"/>
          <w:sz w:val="30"/>
          <w:szCs w:val="30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22A2E03E" w14:textId="044E9187" w:rsidR="00C36C96" w:rsidRPr="008C72CC" w:rsidRDefault="00C36C96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-</w:t>
      </w:r>
      <w:r w:rsidRPr="008C72CC">
        <w:rPr>
          <w:rFonts w:asciiTheme="majorBidi" w:hAnsiTheme="majorBidi" w:cstheme="majorBidi"/>
          <w:sz w:val="30"/>
          <w:szCs w:val="30"/>
          <w:cs/>
        </w:rPr>
        <w:tab/>
        <w:t>สินทรัพย์ทางการเงินค้างชำระเกินกว่า</w:t>
      </w:r>
      <w:r w:rsidR="00E23E5E">
        <w:rPr>
          <w:rFonts w:asciiTheme="majorBidi" w:hAnsiTheme="majorBidi" w:cstheme="majorBidi"/>
          <w:sz w:val="30"/>
          <w:szCs w:val="30"/>
        </w:rPr>
        <w:t xml:space="preserve"> 90 </w:t>
      </w:r>
      <w:r w:rsidRPr="008C72CC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5D816185" w14:textId="77777777" w:rsidR="00C36C96" w:rsidRPr="008C72C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7871198" w14:textId="2C32D380" w:rsidR="00C36C96" w:rsidRPr="00E23E5E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34E8ADFE" w14:textId="77777777" w:rsidR="00E23E5E" w:rsidRPr="008C72CC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74015" w14:textId="07C29058" w:rsidR="0062266C" w:rsidRDefault="00C36C96" w:rsidP="001C4B0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74A5827" w14:textId="77777777" w:rsidR="0062266C" w:rsidRPr="008C72CC" w:rsidRDefault="0062266C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B4B970A" w14:textId="553195E6" w:rsidR="00C36C96" w:rsidRPr="00E23E5E" w:rsidRDefault="00C36C96" w:rsidP="00C36C96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C72CC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6A5078AF" w14:textId="77777777" w:rsidR="00E23E5E" w:rsidRPr="008C72CC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534B037" w14:textId="57F630F9" w:rsidR="005E74BB" w:rsidRDefault="00C36C96" w:rsidP="001C4B0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72C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AC1ABFB" w14:textId="77777777" w:rsidR="005E74BB" w:rsidRDefault="005E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7282AA" w14:textId="77777777" w:rsidR="00C36C96" w:rsidRPr="00A13A2E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="Angsana New" w:hAnsi="Angsana New"/>
          <w:b/>
          <w:bCs/>
          <w:sz w:val="30"/>
          <w:szCs w:val="30"/>
        </w:rPr>
      </w:pPr>
      <w:r w:rsidRPr="00A13A2E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  <w:r w:rsidRPr="00A13A2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90B7CCF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8C01539" w14:textId="77777777" w:rsidR="00C36C96" w:rsidRPr="008C72CC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72C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0BFB07A6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86119E9" w14:textId="77777777" w:rsidR="00C36C96" w:rsidRPr="00A13A2E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="Angsana New" w:hAnsi="Angsana New"/>
          <w:b/>
          <w:bCs/>
          <w:sz w:val="30"/>
          <w:szCs w:val="30"/>
          <w:cs/>
        </w:rPr>
      </w:pPr>
      <w:r w:rsidRPr="00A13A2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002BD8BD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2D267D03" w14:textId="5D67B09B" w:rsidR="00C36C96" w:rsidRPr="008C72CC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C72CC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E23E5E">
        <w:rPr>
          <w:rFonts w:ascii="Angsana New" w:hAnsi="Angsana New"/>
          <w:sz w:val="30"/>
          <w:szCs w:val="30"/>
        </w:rPr>
        <w:br/>
      </w:r>
      <w:r w:rsidRPr="008C72CC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896B854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92A4762" w14:textId="050BFCA7" w:rsidR="00C36C96" w:rsidRPr="008C72CC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72CC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6013E6A" w14:textId="77777777" w:rsidR="00C36C96" w:rsidRPr="001E6451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8C42ABE" w14:textId="77777777" w:rsidR="00C36C96" w:rsidRPr="00A13A2E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13A2E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48A8AABE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9AB0E33" w14:textId="4209DDE8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 xml:space="preserve"> ต้นทุนของสินค้าคำนวณโดยใช้วิธีถัวเฉลี่ย</w:t>
      </w:r>
      <w:bookmarkStart w:id="3" w:name="_Hlk87562734"/>
      <w:r w:rsidRPr="00161F21">
        <w:rPr>
          <w:rFonts w:ascii="Angsana New" w:hAnsi="Angsana New" w:hint="cs"/>
          <w:sz w:val="30"/>
          <w:szCs w:val="30"/>
          <w:cs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3"/>
      <w:r w:rsidRPr="00161F21">
        <w:rPr>
          <w:rFonts w:ascii="Angsana New" w:hAnsi="Angsana New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161F21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Pr="00161F21">
        <w:rPr>
          <w:rFonts w:ascii="Angsana New" w:hAnsi="Angsana New"/>
          <w:sz w:val="30"/>
          <w:szCs w:val="30"/>
          <w:cs/>
        </w:rPr>
        <w:t>ค่าใช้จ่ายที่จำเป็นโดยประมาณในการขาย</w:t>
      </w:r>
    </w:p>
    <w:p w14:paraId="024C5F79" w14:textId="256589DA" w:rsidR="00484921" w:rsidRDefault="0048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46F74720" w14:textId="77777777" w:rsidR="00C36C96" w:rsidRPr="009E0FC1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0FC1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77069E0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E9A7949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72BC73B" w14:textId="77777777" w:rsidR="00C36C96" w:rsidRPr="001E6451" w:rsidRDefault="00C36C96" w:rsidP="00C36C9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ECE3DF4" w14:textId="43662612" w:rsidR="00484921" w:rsidRDefault="00C36C96" w:rsidP="001C4B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การขนย้าย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161F21">
        <w:rPr>
          <w:rFonts w:ascii="Angsana New" w:hAnsi="Angsana New"/>
          <w:sz w:val="30"/>
          <w:szCs w:val="30"/>
        </w:rPr>
        <w:t xml:space="preserve"> </w:t>
      </w:r>
    </w:p>
    <w:p w14:paraId="5AA8BDB0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681E28E" w14:textId="77777777" w:rsidR="00C36C96" w:rsidRPr="00033018" w:rsidRDefault="00C36C96" w:rsidP="00C36C9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FDD1E5B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1F21">
        <w:rPr>
          <w:rFonts w:ascii="Angsana New" w:hAnsi="Angsana New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18B68C96" w14:textId="77777777" w:rsidR="00C767D7" w:rsidRPr="00033018" w:rsidRDefault="00C767D7" w:rsidP="00C36C9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0E24873" w14:textId="11A24179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740230E0" w14:textId="77777777" w:rsidR="00C36C96" w:rsidRPr="00033018" w:rsidRDefault="00C36C96" w:rsidP="00C36C9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319FE0F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1F21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15FB4DE" w14:textId="77777777" w:rsidR="00C767D7" w:rsidRPr="00033018" w:rsidRDefault="00C767D7" w:rsidP="00C36C9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7344284" w14:textId="2E3C10DD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AE89D37" w14:textId="77777777" w:rsidR="00C36C96" w:rsidRPr="00033018" w:rsidRDefault="00C36C96" w:rsidP="00C36C9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DC08E93" w14:textId="77777777" w:rsidR="00484921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9E0FC1">
        <w:rPr>
          <w:rFonts w:ascii="Angsana New" w:hAnsi="Angsana New"/>
          <w:spacing w:val="-8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8E429F6" w14:textId="07F504A9" w:rsidR="00C36C96" w:rsidRPr="00033018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8"/>
          <w:sz w:val="24"/>
          <w:szCs w:val="24"/>
        </w:rPr>
      </w:pPr>
      <w:r w:rsidRPr="009E0FC1">
        <w:rPr>
          <w:rFonts w:ascii="Angsana New" w:hAnsi="Angsana New"/>
          <w:spacing w:val="-8"/>
          <w:sz w:val="30"/>
          <w:szCs w:val="30"/>
          <w:cs/>
        </w:rPr>
        <w:t xml:space="preserve">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36C96" w:rsidRPr="00254A81" w14:paraId="27AE3B2A" w14:textId="77777777" w:rsidTr="005258A5">
        <w:tc>
          <w:tcPr>
            <w:tcW w:w="5390" w:type="dxa"/>
            <w:vAlign w:val="bottom"/>
          </w:tcPr>
          <w:p w14:paraId="542A9A2F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14:paraId="0169D26C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2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85D1C">
              <w:rPr>
                <w:rFonts w:ascii="Angsana New" w:hAnsi="Angsana New"/>
                <w:sz w:val="30"/>
                <w:szCs w:val="30"/>
              </w:rPr>
              <w:t>2</w:t>
            </w:r>
            <w:r w:rsidRPr="00254A81">
              <w:rPr>
                <w:rFonts w:ascii="Angsana New" w:hAnsi="Angsana New"/>
                <w:sz w:val="30"/>
                <w:szCs w:val="30"/>
              </w:rPr>
              <w:t>5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53BA2870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36C96" w:rsidRPr="00254A81" w14:paraId="0D180ADB" w14:textId="77777777" w:rsidTr="005258A5">
        <w:tc>
          <w:tcPr>
            <w:tcW w:w="5390" w:type="dxa"/>
            <w:vAlign w:val="bottom"/>
          </w:tcPr>
          <w:p w14:paraId="62207D77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137A3BD0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3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85D1C">
              <w:rPr>
                <w:rFonts w:ascii="Angsana New" w:hAnsi="Angsana New"/>
                <w:sz w:val="30"/>
                <w:szCs w:val="30"/>
              </w:rPr>
              <w:t>5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</w:rPr>
              <w:t>- 25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53555E86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36C96" w:rsidRPr="00254A81" w14:paraId="75520BAD" w14:textId="77777777" w:rsidTr="005258A5">
        <w:tc>
          <w:tcPr>
            <w:tcW w:w="5390" w:type="dxa"/>
            <w:vAlign w:val="bottom"/>
          </w:tcPr>
          <w:p w14:paraId="6E6534AB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BA27E68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5 </w:t>
            </w:r>
          </w:p>
        </w:tc>
        <w:tc>
          <w:tcPr>
            <w:tcW w:w="675" w:type="dxa"/>
          </w:tcPr>
          <w:p w14:paraId="63D8200A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36C96" w:rsidRPr="00254A81" w14:paraId="6033820A" w14:textId="77777777" w:rsidTr="005258A5">
        <w:tc>
          <w:tcPr>
            <w:tcW w:w="5390" w:type="dxa"/>
            <w:shd w:val="clear" w:color="auto" w:fill="auto"/>
            <w:vAlign w:val="bottom"/>
          </w:tcPr>
          <w:p w14:paraId="6796E933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37D4563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2"/>
                <w:tab w:val="right" w:pos="90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85D1C">
              <w:rPr>
                <w:rFonts w:ascii="Angsana New" w:hAnsi="Angsana New"/>
                <w:sz w:val="30"/>
                <w:szCs w:val="30"/>
              </w:rPr>
              <w:t>5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17DBA41C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310987E" w14:textId="77777777" w:rsidR="00C36C96" w:rsidRPr="00033018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EB6F1F7" w14:textId="77777777" w:rsidR="00C36C96" w:rsidRPr="009E0FC1" w:rsidRDefault="00C36C96" w:rsidP="004912A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9E0FC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B6D628D" w14:textId="77777777" w:rsidR="00C36C96" w:rsidRPr="00033018" w:rsidRDefault="00C36C96" w:rsidP="00C36C9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E6AA28C" w14:textId="77777777" w:rsidR="00C36C96" w:rsidRPr="00161F21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F21">
        <w:rPr>
          <w:rFonts w:ascii="Angsana New" w:hAnsi="Angsana New" w:hint="cs"/>
          <w:sz w:val="30"/>
          <w:szCs w:val="30"/>
          <w:cs/>
        </w:rPr>
        <w:t>สินทรัพย์ไม่มีตัวตนที่มีอายุการใช้งานจำกัด</w:t>
      </w:r>
      <w:r w:rsidRPr="00161F21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161F21">
        <w:rPr>
          <w:rFonts w:ascii="Angsana New" w:hAnsi="Angsana New"/>
          <w:sz w:val="30"/>
          <w:szCs w:val="30"/>
        </w:rPr>
        <w:t xml:space="preserve"> </w:t>
      </w:r>
      <w:r w:rsidRPr="00161F21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992ABAD" w14:textId="16C5CD66" w:rsidR="001C4B0B" w:rsidRPr="00033018" w:rsidRDefault="001C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805BAA1" w14:textId="72330114" w:rsidR="00C36C9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0FC1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9BD5C2B" w14:textId="77777777" w:rsidR="00033018" w:rsidRDefault="00033018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720"/>
      </w:tblGrid>
      <w:tr w:rsidR="00C36C96" w:rsidRPr="00254A81" w14:paraId="01A5F599" w14:textId="77777777" w:rsidTr="00033018">
        <w:trPr>
          <w:trHeight w:val="392"/>
        </w:trPr>
        <w:tc>
          <w:tcPr>
            <w:tcW w:w="5400" w:type="dxa"/>
          </w:tcPr>
          <w:p w14:paraId="4ED5734D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ค่าลิขสิทธิ์ซอฟท์แวร์</w:t>
            </w:r>
          </w:p>
        </w:tc>
        <w:tc>
          <w:tcPr>
            <w:tcW w:w="1170" w:type="dxa"/>
          </w:tcPr>
          <w:p w14:paraId="6DB52F61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5AE79758" w14:textId="77777777" w:rsidR="00C36C96" w:rsidRPr="00254A81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48F940C" w14:textId="632F54D8" w:rsidR="00310838" w:rsidRDefault="00310838" w:rsidP="00310838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C4B80D" w14:textId="77777777" w:rsidR="00293366" w:rsidRDefault="00293366" w:rsidP="00293366">
      <w:pPr>
        <w:pStyle w:val="ListParagraph"/>
        <w:numPr>
          <w:ilvl w:val="1"/>
          <w:numId w:val="26"/>
        </w:numPr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4912A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1FD57E5A" w14:textId="77777777" w:rsidR="00293366" w:rsidRDefault="00293366" w:rsidP="0029336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5CFBF0" w14:textId="77777777" w:rsidR="00293366" w:rsidRPr="00895284" w:rsidRDefault="00293366" w:rsidP="00E23E5E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895284">
        <w:rPr>
          <w:rFonts w:ascii="Angsana New" w:hAnsi="Angsana New" w:hint="cs"/>
          <w:sz w:val="30"/>
          <w:szCs w:val="30"/>
          <w:cs/>
        </w:rPr>
        <w:t>ณ วันเริ่มต้นของสัญญากลุ่มบริษัท 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63A1DB2" w14:textId="77777777" w:rsidR="00293366" w:rsidRPr="00895284" w:rsidRDefault="00293366" w:rsidP="00E2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14:paraId="2E922B01" w14:textId="44AF1224" w:rsidR="00293366" w:rsidRPr="00895284" w:rsidRDefault="00293366" w:rsidP="00E23E5E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895284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</w:t>
      </w:r>
      <w:r w:rsidRPr="00895284">
        <w:rPr>
          <w:rFonts w:ascii="Angsana New" w:hAnsi="Angsana New"/>
          <w:sz w:val="30"/>
          <w:szCs w:val="30"/>
        </w:rPr>
        <w:t xml:space="preserve"> </w:t>
      </w:r>
      <w:r w:rsidRPr="00895284">
        <w:rPr>
          <w:rFonts w:ascii="Angsana New" w:hAnsi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สำหรับสัญญาเช่าอาคารสำนักงาน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8888A39" w14:textId="77777777" w:rsidR="00293366" w:rsidRPr="00895284" w:rsidRDefault="00293366" w:rsidP="00E2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</w:rPr>
      </w:pPr>
    </w:p>
    <w:p w14:paraId="692B83C6" w14:textId="77777777" w:rsidR="00293366" w:rsidRPr="00895284" w:rsidRDefault="00293366" w:rsidP="00E23E5E">
      <w:pPr>
        <w:pStyle w:val="BodyText"/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  <w:r w:rsidRPr="0089528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95284">
        <w:rPr>
          <w:rFonts w:ascii="Angsana New" w:hAnsi="Angsana New" w:hint="cs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895284">
        <w:rPr>
          <w:rFonts w:ascii="Angsana New" w:hAnsi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56B1F51" w14:textId="77777777" w:rsidR="00293366" w:rsidRPr="00895284" w:rsidRDefault="00293366" w:rsidP="00E23E5E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99D3ED8" w14:textId="77777777" w:rsidR="00293366" w:rsidRPr="00895284" w:rsidRDefault="00293366" w:rsidP="00E23E5E">
      <w:pPr>
        <w:pStyle w:val="BodyText"/>
        <w:spacing w:after="0"/>
        <w:ind w:left="450"/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895284"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895284">
        <w:rPr>
          <w:rFonts w:ascii="Angsana New" w:hAnsi="Angsana New" w:hint="cs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895284">
        <w:rPr>
          <w:rFonts w:ascii="Angsana New" w:hAnsi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895284">
        <w:rPr>
          <w:rFonts w:ascii="Angsana New" w:hAnsi="Angsana New" w:hint="cs"/>
          <w:b/>
          <w:sz w:val="30"/>
          <w:szCs w:val="30"/>
        </w:rPr>
        <w:t xml:space="preserve"> </w:t>
      </w:r>
      <w:r w:rsidRPr="00895284">
        <w:rPr>
          <w:rFonts w:ascii="Angsana New" w:hAnsi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895284">
        <w:rPr>
          <w:rFonts w:ascii="Angsana New" w:hAnsi="Angsana New" w:hint="cs"/>
          <w:sz w:val="30"/>
          <w:szCs w:val="30"/>
        </w:rPr>
        <w:t xml:space="preserve"> </w:t>
      </w:r>
      <w:r w:rsidRPr="00895284">
        <w:rPr>
          <w:rFonts w:ascii="Angsana New" w:hAnsi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</w:t>
      </w:r>
      <w:r w:rsidRPr="00895284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895284">
        <w:rPr>
          <w:rFonts w:ascii="Angsana New" w:hAnsi="Angsana New" w:hint="cs"/>
          <w:sz w:val="30"/>
          <w:szCs w:val="30"/>
          <w:cs/>
        </w:rPr>
        <w:t>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080A4D5" w14:textId="77777777" w:rsidR="00293366" w:rsidRPr="00895284" w:rsidRDefault="00293366" w:rsidP="00E2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  <w:lang w:val="x-none"/>
        </w:rPr>
      </w:pPr>
    </w:p>
    <w:p w14:paraId="42405A58" w14:textId="77777777" w:rsidR="00293366" w:rsidRPr="00895284" w:rsidRDefault="00293366" w:rsidP="00E23E5E">
      <w:pPr>
        <w:pStyle w:val="ListParagraph"/>
        <w:tabs>
          <w:tab w:val="clear" w:pos="680"/>
          <w:tab w:val="clear" w:pos="907"/>
        </w:tabs>
        <w:ind w:left="450"/>
        <w:jc w:val="thaiDistribute"/>
        <w:rPr>
          <w:rFonts w:ascii="Angsana New" w:hAnsi="Angsana New"/>
          <w:b/>
          <w:sz w:val="30"/>
          <w:szCs w:val="30"/>
        </w:rPr>
      </w:pPr>
      <w:r w:rsidRPr="00895284">
        <w:rPr>
          <w:rFonts w:ascii="Angsana New" w:hAnsi="Angsana New" w:hint="cs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895284">
        <w:rPr>
          <w:rFonts w:ascii="Angsana New" w:hAnsi="Angsana New"/>
          <w:sz w:val="30"/>
          <w:szCs w:val="30"/>
          <w:cs/>
        </w:rPr>
        <w:br/>
      </w:r>
      <w:r w:rsidRPr="00895284">
        <w:rPr>
          <w:rFonts w:ascii="Angsana New" w:hAnsi="Angsana New" w:hint="cs"/>
          <w:sz w:val="30"/>
          <w:szCs w:val="30"/>
          <w:cs/>
        </w:rPr>
        <w:t>กลุ่มบริษัทใช้</w:t>
      </w:r>
      <w:r w:rsidRPr="00895284">
        <w:rPr>
          <w:rFonts w:ascii="Angsana New" w:hAnsi="Angsana New" w:hint="cs"/>
          <w:b/>
          <w:sz w:val="30"/>
          <w:szCs w:val="30"/>
          <w:cs/>
        </w:rPr>
        <w:t>อัตราดอกเบี้ยเงินกู้ยืมส่วนเพิ่มของ</w:t>
      </w:r>
      <w:r w:rsidRPr="0089528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95284">
        <w:rPr>
          <w:rFonts w:ascii="Angsana New" w:hAnsi="Angsana New" w:hint="cs"/>
          <w:b/>
          <w:sz w:val="30"/>
          <w:szCs w:val="30"/>
          <w:cs/>
        </w:rPr>
        <w:t>ในการคิดลดเป็นมูลค่าปัจจุบัน</w:t>
      </w:r>
      <w:r w:rsidRPr="00895284">
        <w:rPr>
          <w:rFonts w:ascii="Angsana New" w:hAnsi="Angsana New" w:hint="cs"/>
          <w:b/>
          <w:sz w:val="30"/>
          <w:szCs w:val="30"/>
        </w:rPr>
        <w:t xml:space="preserve"> </w:t>
      </w:r>
      <w:r w:rsidRPr="0089528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95284">
        <w:rPr>
          <w:rFonts w:ascii="Angsana New" w:hAnsi="Angsana New" w:hint="cs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895284">
        <w:rPr>
          <w:rFonts w:ascii="Angsana New" w:hAnsi="Angsana New" w:hint="cs"/>
          <w:b/>
          <w:color w:val="0000FF"/>
          <w:sz w:val="30"/>
          <w:szCs w:val="30"/>
        </w:rPr>
        <w:t xml:space="preserve"> </w:t>
      </w:r>
    </w:p>
    <w:p w14:paraId="39D6A914" w14:textId="77777777" w:rsidR="00293366" w:rsidRPr="00895284" w:rsidRDefault="00293366" w:rsidP="00E2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</w:rPr>
      </w:pPr>
    </w:p>
    <w:p w14:paraId="7B212633" w14:textId="3BED40DD" w:rsidR="00293366" w:rsidRDefault="00293366" w:rsidP="00E23E5E">
      <w:pPr>
        <w:pStyle w:val="BodyText"/>
        <w:spacing w:after="0"/>
        <w:ind w:left="450"/>
        <w:jc w:val="thaiDistribute"/>
        <w:rPr>
          <w:rFonts w:ascii="Angsana New" w:hAnsi="Angsana New"/>
          <w:b/>
          <w:sz w:val="30"/>
          <w:szCs w:val="30"/>
          <w:cs/>
        </w:rPr>
      </w:pPr>
      <w:r w:rsidRPr="00895284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895284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895284">
        <w:rPr>
          <w:rFonts w:ascii="Angsana New" w:hAnsi="Angsana New" w:hint="cs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9A5DDC4" w14:textId="77777777" w:rsidR="00293366" w:rsidRDefault="0029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5A0FADE9" w14:textId="191C50D1" w:rsidR="00C36C96" w:rsidRPr="00A55280" w:rsidRDefault="00C36C96" w:rsidP="004912AE">
      <w:pPr>
        <w:pStyle w:val="ListParagraph"/>
        <w:numPr>
          <w:ilvl w:val="1"/>
          <w:numId w:val="26"/>
        </w:numPr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268FA487" w14:textId="77777777" w:rsidR="00C36C96" w:rsidRPr="00293366" w:rsidRDefault="00C36C96" w:rsidP="00C36C9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FA7A38F" w14:textId="77777777" w:rsidR="00C36C96" w:rsidRPr="00EE637E" w:rsidRDefault="00C36C96" w:rsidP="009A33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  <w:r w:rsidRPr="00EE637E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EE637E">
        <w:rPr>
          <w:rFonts w:ascii="Angsana New" w:hAnsi="Angsana New" w:hint="cs"/>
          <w:sz w:val="30"/>
          <w:szCs w:val="30"/>
          <w:cs/>
        </w:rPr>
        <w:t xml:space="preserve"> </w:t>
      </w:r>
      <w:r w:rsidRPr="00EE637E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0D3AA0F5" w14:textId="77777777" w:rsidR="00C36C96" w:rsidRPr="00293366" w:rsidRDefault="00C36C96" w:rsidP="009A33E6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1D3DA229" w14:textId="77777777" w:rsidR="00C36C96" w:rsidRDefault="00C36C96" w:rsidP="009A33E6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Pr="0078422D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7A1824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</w:t>
      </w:r>
      <w:r>
        <w:rPr>
          <w:rFonts w:ascii="Angsana New" w:hAnsi="Angsana New" w:hint="cs"/>
          <w:sz w:val="30"/>
          <w:szCs w:val="30"/>
          <w:cs/>
        </w:rPr>
        <w:t>คืน</w:t>
      </w:r>
    </w:p>
    <w:p w14:paraId="6082B97D" w14:textId="77777777" w:rsidR="00C36C96" w:rsidRPr="00293366" w:rsidRDefault="00C36C96" w:rsidP="009A33E6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1212CBE7" w14:textId="77777777" w:rsidR="00C36C96" w:rsidRPr="007A1824" w:rsidRDefault="00C36C96" w:rsidP="009A33E6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6250813" w14:textId="77777777" w:rsidR="00C36C96" w:rsidRPr="00293366" w:rsidRDefault="00C36C96" w:rsidP="009A33E6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05B3B2B9" w14:textId="77777777" w:rsidR="00C36C96" w:rsidRPr="007A1824" w:rsidRDefault="00C36C96" w:rsidP="009A33E6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</w:t>
      </w:r>
      <w:r>
        <w:rPr>
          <w:rFonts w:ascii="Angsana New" w:hAnsi="Angsana New" w:hint="cs"/>
          <w:sz w:val="30"/>
          <w:szCs w:val="30"/>
          <w:cs/>
        </w:rPr>
        <w:t>ย์</w:t>
      </w:r>
      <w:r w:rsidRPr="007A1824">
        <w:rPr>
          <w:rFonts w:ascii="Angsana New" w:hAnsi="Angsana New"/>
          <w:sz w:val="30"/>
          <w:szCs w:val="30"/>
          <w:cs/>
        </w:rPr>
        <w:t>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9DC1362" w14:textId="53585472" w:rsidR="00484921" w:rsidRDefault="00484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6AE08EEF" w14:textId="77777777" w:rsidR="00C36C96" w:rsidRPr="00A55280" w:rsidRDefault="00C36C96" w:rsidP="009A33E6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jc w:val="both"/>
        <w:outlineLvl w:val="1"/>
        <w:rPr>
          <w:rFonts w:ascii="Angsana New" w:hAnsi="Angsana New"/>
          <w:b/>
          <w:bCs/>
          <w:sz w:val="30"/>
          <w:szCs w:val="30"/>
          <w:cs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43D85C16" w14:textId="77777777" w:rsidR="00C36C96" w:rsidRPr="00BD66A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5E519C2B" w14:textId="69FFF9F8" w:rsidR="00C36C96" w:rsidRDefault="00C36C96" w:rsidP="009A33E6">
      <w:pPr>
        <w:tabs>
          <w:tab w:val="clear" w:pos="454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1859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1C259269" w14:textId="77777777" w:rsidR="00C767D7" w:rsidRPr="00293366" w:rsidRDefault="00C767D7" w:rsidP="009A33E6">
      <w:pPr>
        <w:tabs>
          <w:tab w:val="clear" w:pos="454"/>
        </w:tabs>
        <w:ind w:left="45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BE11833" w14:textId="77777777" w:rsidR="00C36C96" w:rsidRPr="00041859" w:rsidRDefault="00C36C96" w:rsidP="009A33E6">
      <w:pPr>
        <w:tabs>
          <w:tab w:val="clear" w:pos="454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45E9659" w14:textId="169F3969" w:rsidR="00F94B39" w:rsidRPr="00293366" w:rsidRDefault="00F94B39" w:rsidP="009A3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D65B8D1" w14:textId="086ED646" w:rsidR="00C36C96" w:rsidRDefault="00C36C96" w:rsidP="009A33E6">
      <w:pPr>
        <w:tabs>
          <w:tab w:val="clear" w:pos="454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1859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F1EF221" w14:textId="77777777" w:rsidR="00293366" w:rsidRPr="00293366" w:rsidRDefault="00293366" w:rsidP="009A33E6">
      <w:pPr>
        <w:tabs>
          <w:tab w:val="clear" w:pos="454"/>
        </w:tabs>
        <w:ind w:left="45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30DE932" w14:textId="77777777" w:rsidR="00500F17" w:rsidRDefault="00C36C96" w:rsidP="009A33E6">
      <w:pPr>
        <w:tabs>
          <w:tab w:val="clear" w:pos="454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046C3B91" w14:textId="380B42C9" w:rsidR="00C36C96" w:rsidRPr="00041859" w:rsidRDefault="00C36C96" w:rsidP="009A33E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041859">
        <w:rPr>
          <w:rFonts w:ascii="Angsana New" w:hAnsi="Angsana New"/>
          <w:sz w:val="30"/>
          <w:szCs w:val="30"/>
        </w:rPr>
        <w:t xml:space="preserve"> </w:t>
      </w:r>
      <w:r w:rsidRPr="00041859">
        <w:rPr>
          <w:rFonts w:ascii="Angsana New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41859">
        <w:rPr>
          <w:rFonts w:ascii="Angsana New" w:hAnsi="Angsana New"/>
          <w:sz w:val="30"/>
          <w:szCs w:val="30"/>
        </w:rPr>
        <w:t xml:space="preserve"> </w:t>
      </w:r>
      <w:r w:rsidRPr="00041859">
        <w:rPr>
          <w:rFonts w:ascii="Angsana New" w:hAnsi="Angsana New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FD2713">
        <w:rPr>
          <w:rFonts w:ascii="Angsana New" w:hAnsi="Angsana New"/>
          <w:sz w:val="30"/>
          <w:szCs w:val="30"/>
          <w:cs/>
        </w:rPr>
        <w:br/>
      </w:r>
      <w:r w:rsidRPr="00041859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735EDA3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AEA5663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B00FB72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BAF20C" w14:textId="77777777" w:rsidR="00C36C96" w:rsidRPr="00041859" w:rsidRDefault="00C36C96" w:rsidP="009A33E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1E48197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64C3F6B" w14:textId="3A61A6FB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4551FF">
        <w:rPr>
          <w:rFonts w:ascii="Angsana New" w:hAnsi="Angsana New"/>
          <w:sz w:val="30"/>
          <w:szCs w:val="30"/>
        </w:rPr>
        <w:br/>
      </w:r>
      <w:r w:rsidRPr="00041859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41859">
        <w:rPr>
          <w:rFonts w:ascii="Angsana New" w:hAnsi="Angsana New"/>
          <w:sz w:val="30"/>
          <w:szCs w:val="30"/>
        </w:rPr>
        <w:t xml:space="preserve">12 </w:t>
      </w:r>
      <w:r w:rsidRPr="00041859">
        <w:rPr>
          <w:rFonts w:ascii="Angsana New" w:hAnsi="Angsana New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629C33E" w14:textId="77777777" w:rsidR="00C36C96" w:rsidRPr="00041859" w:rsidRDefault="00C36C96" w:rsidP="00C36C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B33E410" w14:textId="77777777" w:rsidR="00C36C96" w:rsidRDefault="00C36C96" w:rsidP="009A33E6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41859">
        <w:rPr>
          <w:rFonts w:ascii="Angsana New" w:hAnsi="Angsana New"/>
          <w:sz w:val="30"/>
          <w:szCs w:val="30"/>
        </w:rPr>
        <w:t xml:space="preserve"> </w:t>
      </w:r>
      <w:r w:rsidRPr="00041859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84179C" w14:textId="07A94FCB" w:rsidR="001C4B0B" w:rsidRDefault="001C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10EDE7" w14:textId="5E7487A1" w:rsidR="00C36C96" w:rsidRPr="00A55280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52835D5B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56E60BFF" w14:textId="67B7E446" w:rsidR="00FD2713" w:rsidRDefault="00C36C96" w:rsidP="00500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 ส่วนที่เพิ่มขึ้นเนื่องจากเวลาที่ผ่านไปรับรู้เป็นต้นทุนทางการเงิน </w:t>
      </w:r>
    </w:p>
    <w:p w14:paraId="6592B1D9" w14:textId="77777777" w:rsidR="00C36C96" w:rsidRPr="00A55280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47BDBF27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5B1588" w14:textId="17416CD1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255DE7F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3456AAE" w14:textId="77777777" w:rsidR="00C36C96" w:rsidRPr="00A55280" w:rsidRDefault="00C36C96" w:rsidP="00C36C9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91A660F" w14:textId="77777777" w:rsidR="00C36C96" w:rsidRPr="00A55280" w:rsidRDefault="00C36C96" w:rsidP="009A33E6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A5528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CA26E9" w14:textId="70932A77" w:rsidR="00C36C96" w:rsidRPr="00A55280" w:rsidRDefault="00C36C96" w:rsidP="009A33E6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CA40CD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9A33E6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 w:rsidR="009A33E6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A43B434" w14:textId="77777777" w:rsidR="00C36C96" w:rsidRPr="00A55280" w:rsidRDefault="00C36C96" w:rsidP="00C36C96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264F698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6551EE7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A8F5D29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8F5AE30" w14:textId="77777777" w:rsidR="00C36C9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A4E8BCC" w14:textId="6BA67D81" w:rsidR="001C4B0B" w:rsidRPr="00293366" w:rsidRDefault="001C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20BD1EC5" w14:textId="38BC4923" w:rsidR="00C36C96" w:rsidRPr="00BD66A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D66A4">
        <w:rPr>
          <w:rFonts w:ascii="Angsana New" w:hAnsi="Angsana New"/>
          <w:spacing w:val="-2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5D1FF78" w14:textId="14428F37" w:rsidR="00FD2713" w:rsidRPr="006247FB" w:rsidRDefault="00FD2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8901DD0" w14:textId="77777777" w:rsidR="0054532D" w:rsidRDefault="00545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59A225A" w14:textId="41BC86E7" w:rsidR="00C36C96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04185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  <w:r w:rsidRPr="000418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3524CEF5" w14:textId="77777777" w:rsidR="00C36C96" w:rsidRPr="006247FB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0245502" w14:textId="77777777" w:rsidR="00C36C96" w:rsidRPr="00E44A79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44A79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11C8F7C1" w14:textId="77777777" w:rsidR="00C767D7" w:rsidRPr="006247FB" w:rsidRDefault="00C767D7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CDE1CEB" w14:textId="3AD4D3AA" w:rsidR="00C36C96" w:rsidRPr="00041859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795A79A" w14:textId="77777777" w:rsidR="006247FB" w:rsidRPr="004D3AC9" w:rsidRDefault="006247FB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A516DA2" w14:textId="77777777" w:rsidR="00C36C96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1859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41859">
        <w:rPr>
          <w:rFonts w:ascii="Angsana New" w:hAnsi="Angsana New"/>
          <w:sz w:val="30"/>
          <w:szCs w:val="30"/>
        </w:rPr>
        <w:t xml:space="preserve"> </w:t>
      </w:r>
    </w:p>
    <w:p w14:paraId="74418FF9" w14:textId="77777777" w:rsidR="006247FB" w:rsidRPr="004D3AC9" w:rsidRDefault="006247FB" w:rsidP="00545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89A0147" w14:textId="123D32CE" w:rsidR="00C36C96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44A79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Pr="00E44A7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50D2B950" w14:textId="77777777" w:rsidR="006247FB" w:rsidRPr="006247FB" w:rsidRDefault="006247FB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72FFE86" w14:textId="77777777" w:rsidR="00C36C96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41859"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17442CBB" w14:textId="77777777" w:rsidR="00C36C96" w:rsidRPr="006247FB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D74B171" w14:textId="77777777" w:rsidR="00C36C96" w:rsidRPr="00A55280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70C7F5AB" w14:textId="77777777" w:rsidR="00C36C96" w:rsidRPr="006247FB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228951C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9ED33E8" w14:textId="77777777" w:rsidR="00C36C96" w:rsidRPr="006247FB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BED11DE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A55280">
        <w:rPr>
          <w:rFonts w:ascii="Angsana New" w:hAnsi="Angsana New" w:hint="cs"/>
          <w:sz w:val="30"/>
          <w:szCs w:val="30"/>
          <w:cs/>
        </w:rPr>
        <w:t xml:space="preserve"> </w:t>
      </w:r>
      <w:r w:rsidRPr="00A55280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0D3292C" w14:textId="77777777" w:rsidR="00C36C96" w:rsidRPr="006247FB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FDF4750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A55280">
        <w:rPr>
          <w:rFonts w:ascii="Angsana New" w:hAnsi="Angsana New" w:hint="cs"/>
          <w:sz w:val="30"/>
          <w:szCs w:val="30"/>
          <w:cs/>
        </w:rPr>
        <w:t xml:space="preserve"> </w:t>
      </w:r>
      <w:r w:rsidRPr="00A55280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3BFA919" w14:textId="77777777" w:rsidR="00C36C96" w:rsidRPr="006247FB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FFAA2AF" w14:textId="5A865F6B" w:rsidR="003F32DC" w:rsidRPr="0054532D" w:rsidRDefault="00C36C96" w:rsidP="00545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9AFF78E" w14:textId="1619345D" w:rsidR="00E44A79" w:rsidRDefault="00C36C96" w:rsidP="00E4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55280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E0B1B01" w14:textId="77777777" w:rsidR="006247FB" w:rsidRPr="006247FB" w:rsidRDefault="006247FB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90592F4" w14:textId="77777777" w:rsidR="00C36C96" w:rsidRPr="00A55280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25E37681" w14:textId="77777777" w:rsidR="00C36C96" w:rsidRPr="006247FB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24600DE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</w:p>
    <w:p w14:paraId="729BFB7E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50C0F7A" w14:textId="77777777" w:rsidR="00C36C96" w:rsidRPr="00041859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BA9B28" w14:textId="77777777" w:rsidR="00C36C96" w:rsidRPr="00A55280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03DF0D39" w14:textId="77777777" w:rsidR="00C36C96" w:rsidRPr="00041859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0B0652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4FE3DA0" w14:textId="77777777" w:rsidR="00C36C96" w:rsidRPr="00041859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8EE1B1" w14:textId="77777777" w:rsidR="00C36C96" w:rsidRPr="00A55280" w:rsidRDefault="00C36C96" w:rsidP="004912A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C75107B" w14:textId="77777777" w:rsidR="00C36C96" w:rsidRPr="00041859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05F59C" w14:textId="77777777" w:rsidR="00C36C96" w:rsidRPr="00A5528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8E2171A" w14:textId="1EE06D06" w:rsidR="00C36C96" w:rsidRDefault="00C36C96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22C3483D" w14:textId="38B70375" w:rsidR="00FD2713" w:rsidRDefault="00FD2713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00C7B4A" w14:textId="59E2B347" w:rsidR="00FD2713" w:rsidRDefault="00FD2713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9048C1F" w14:textId="6E807F97" w:rsidR="00FD2713" w:rsidRDefault="00FD2713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52ABA722" w14:textId="1E37B71E" w:rsidR="00FD2713" w:rsidRDefault="00FD2713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5A78C5B9" w14:textId="66464384" w:rsidR="00FD2713" w:rsidRDefault="00FD2713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3098FBB7" w14:textId="77FD705F" w:rsidR="00FD2713" w:rsidRDefault="00FD2713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50CCE4FF" w14:textId="5F79E779" w:rsidR="00FD2713" w:rsidRDefault="00FD2713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2B1E8D1" w14:textId="5E3D8E4A" w:rsidR="00FD2713" w:rsidRDefault="00FD2713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7A888A17" w14:textId="44E9DB04" w:rsidR="00FD2713" w:rsidRDefault="00FD2713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5A840091" w14:textId="1516ABE5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21CD3547" w14:textId="5881AA66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01730172" w14:textId="340B2597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2AADEE05" w14:textId="6D9104D3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F731463" w14:textId="2CE21A9E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7923F497" w14:textId="736B32D9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728AA18B" w14:textId="4B64554B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3290B91" w14:textId="38AD940A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76151FB7" w14:textId="236EB8C0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9B26E98" w14:textId="7D49BD0B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10E64A8E" w14:textId="6DC6F14A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04239D92" w14:textId="65609CEA" w:rsidR="006247FB" w:rsidRDefault="006247FB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26B99E02" w14:textId="717807A7" w:rsidR="003E6A5C" w:rsidRPr="00254A81" w:rsidRDefault="009C6446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4</w:t>
      </w:r>
      <w:r w:rsidR="009D06DE">
        <w:rPr>
          <w:rFonts w:ascii="Angsana New" w:hAnsi="Angsana New"/>
          <w:sz w:val="30"/>
          <w:szCs w:val="30"/>
          <w:u w:val="none"/>
          <w:lang w:val="en-US"/>
        </w:rPr>
        <w:tab/>
      </w:r>
      <w:r w:rsidR="009172C3" w:rsidRPr="00254A81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9EF6A40" w14:textId="77777777" w:rsidR="0079044B" w:rsidRPr="00AD4B0E" w:rsidRDefault="0079044B" w:rsidP="00A86171">
      <w:pPr>
        <w:spacing w:line="240" w:lineRule="auto"/>
        <w:ind w:left="540" w:right="-108"/>
        <w:jc w:val="thaiDistribute"/>
        <w:rPr>
          <w:rFonts w:ascii="Angsana New" w:hAnsi="Angsana New"/>
          <w:b/>
          <w:sz w:val="22"/>
          <w:szCs w:val="22"/>
        </w:rPr>
      </w:pPr>
    </w:p>
    <w:p w14:paraId="30CBE395" w14:textId="6AC0C90A" w:rsidR="00CF6C42" w:rsidRDefault="008C334B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54A81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F51E71" w:rsidRPr="00254A81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A9157A" w:rsidRPr="00254A81">
        <w:rPr>
          <w:rFonts w:ascii="Angsana New" w:hAnsi="Angsana New"/>
          <w:b/>
          <w:sz w:val="30"/>
          <w:szCs w:val="30"/>
          <w:cs/>
        </w:rPr>
        <w:t>และบริษัทร่วม</w:t>
      </w:r>
      <w:r w:rsidR="00F51E71" w:rsidRPr="00254A81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9C6446">
        <w:rPr>
          <w:rFonts w:ascii="Angsana New" w:hAnsi="Angsana New"/>
          <w:bCs/>
          <w:sz w:val="30"/>
          <w:szCs w:val="30"/>
          <w:lang w:val="en-US"/>
        </w:rPr>
        <w:t>8</w:t>
      </w:r>
      <w:r w:rsidR="00A9157A" w:rsidRPr="003F37CF">
        <w:rPr>
          <w:rFonts w:ascii="Angsana New" w:hAnsi="Angsana New"/>
          <w:b/>
          <w:sz w:val="30"/>
          <w:szCs w:val="30"/>
        </w:rPr>
        <w:t xml:space="preserve"> </w:t>
      </w:r>
      <w:r w:rsidR="00A9157A" w:rsidRPr="00254A81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9C6446">
        <w:rPr>
          <w:rFonts w:ascii="Angsana New" w:hAnsi="Angsana New"/>
          <w:bCs/>
          <w:sz w:val="30"/>
          <w:szCs w:val="30"/>
          <w:lang w:val="en-US"/>
        </w:rPr>
        <w:t>9</w:t>
      </w:r>
      <w:r w:rsidR="00F51E71" w:rsidRPr="00254A81">
        <w:rPr>
          <w:rFonts w:ascii="Angsana New" w:hAnsi="Angsana New"/>
          <w:b/>
          <w:sz w:val="30"/>
          <w:szCs w:val="30"/>
        </w:rPr>
        <w:t xml:space="preserve"> </w:t>
      </w:r>
      <w:r w:rsidR="003F37CF" w:rsidRPr="003F37CF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8E685CD" w14:textId="77777777" w:rsidR="00E7342C" w:rsidRPr="00E7342C" w:rsidRDefault="00E7342C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378" w:type="dxa"/>
        <w:tblInd w:w="56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92"/>
        <w:gridCol w:w="1349"/>
        <w:gridCol w:w="4137"/>
      </w:tblGrid>
      <w:tr w:rsidR="00117CE5" w:rsidRPr="00254A81" w14:paraId="56A2CBAA" w14:textId="77777777" w:rsidTr="00E7342C">
        <w:trPr>
          <w:trHeight w:hRule="exact" w:val="792"/>
          <w:tblHeader/>
        </w:trPr>
        <w:tc>
          <w:tcPr>
            <w:tcW w:w="3892" w:type="dxa"/>
            <w:vAlign w:val="bottom"/>
            <w:hideMark/>
          </w:tcPr>
          <w:p w14:paraId="5EA7C590" w14:textId="77777777" w:rsidR="00117CE5" w:rsidRPr="00254A81" w:rsidRDefault="00BD4E8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</w:rPr>
              <w:br w:type="page"/>
            </w:r>
            <w:r w:rsidR="00117CE5"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1349" w:type="dxa"/>
            <w:vAlign w:val="bottom"/>
            <w:hideMark/>
          </w:tcPr>
          <w:p w14:paraId="65531913" w14:textId="77777777" w:rsidR="00117CE5" w:rsidRPr="00254A81" w:rsidRDefault="00117CE5">
            <w:pPr>
              <w:tabs>
                <w:tab w:val="decimal" w:pos="0"/>
              </w:tabs>
              <w:spacing w:after="260" w:line="26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ประเทศที่จัดตั้ง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สัญชาติ</w:t>
            </w:r>
          </w:p>
        </w:tc>
        <w:tc>
          <w:tcPr>
            <w:tcW w:w="4137" w:type="dxa"/>
            <w:vAlign w:val="bottom"/>
            <w:hideMark/>
          </w:tcPr>
          <w:p w14:paraId="3FF5E018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ลักษณะความสัมพันธ์</w:t>
            </w:r>
          </w:p>
        </w:tc>
      </w:tr>
      <w:tr w:rsidR="00CD140A" w:rsidRPr="00254A81" w14:paraId="7D8C587E" w14:textId="77777777" w:rsidTr="00E227E5">
        <w:tc>
          <w:tcPr>
            <w:tcW w:w="3892" w:type="dxa"/>
          </w:tcPr>
          <w:p w14:paraId="3E6C1585" w14:textId="77777777" w:rsidR="00CD140A" w:rsidRPr="00254A81" w:rsidRDefault="00CD140A" w:rsidP="00CD14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SKI Carbon Black (Mauritius) Limited</w:t>
            </w:r>
          </w:p>
        </w:tc>
        <w:tc>
          <w:tcPr>
            <w:tcW w:w="1349" w:type="dxa"/>
            <w:shd w:val="clear" w:color="auto" w:fill="auto"/>
          </w:tcPr>
          <w:p w14:paraId="53826436" w14:textId="77777777" w:rsidR="00CD140A" w:rsidRPr="00254A81" w:rsidRDefault="00CD140A" w:rsidP="00CD140A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มอริเชียส</w:t>
            </w:r>
          </w:p>
        </w:tc>
        <w:tc>
          <w:tcPr>
            <w:tcW w:w="4137" w:type="dxa"/>
          </w:tcPr>
          <w:p w14:paraId="4C4B3DBD" w14:textId="77777777" w:rsidR="00CD140A" w:rsidRPr="00254A81" w:rsidRDefault="00CD140A" w:rsidP="00CD14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เป็นผู้ถือหุ้นรายใหญ่ ถือหุ้นในบริษัทตั้งแต่   </w:t>
            </w:r>
            <w:r w:rsidR="004B670E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17CE5" w:rsidRPr="00254A81" w14:paraId="6BFB16BD" w14:textId="77777777" w:rsidTr="00E227E5">
        <w:tc>
          <w:tcPr>
            <w:tcW w:w="3892" w:type="dxa"/>
            <w:hideMark/>
          </w:tcPr>
          <w:p w14:paraId="0C2BDC01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ไทยเรยอน จำกัด (มหาชน)</w:t>
            </w:r>
          </w:p>
        </w:tc>
        <w:tc>
          <w:tcPr>
            <w:tcW w:w="1349" w:type="dxa"/>
            <w:shd w:val="clear" w:color="auto" w:fill="auto"/>
            <w:hideMark/>
          </w:tcPr>
          <w:p w14:paraId="09A3BA27" w14:textId="77777777"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4137" w:type="dxa"/>
            <w:hideMark/>
          </w:tcPr>
          <w:p w14:paraId="69292EF3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เป็นผู้ถือหุ้นรายใหญ่ ถือหุ้นในบริษัทตั้งแต่</w:t>
            </w:r>
            <w:r w:rsidR="004B670E">
              <w:rPr>
                <w:rFonts w:ascii="Angsana New" w:hAnsi="Angsana New"/>
                <w:sz w:val="30"/>
                <w:szCs w:val="30"/>
                <w:lang w:val="en-GB"/>
              </w:rPr>
              <w:t xml:space="preserve">    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F3DD6" w:rsidRPr="00254A81" w14:paraId="499DF225" w14:textId="77777777" w:rsidTr="00E227E5">
        <w:tc>
          <w:tcPr>
            <w:tcW w:w="3892" w:type="dxa"/>
          </w:tcPr>
          <w:p w14:paraId="1AA4312C" w14:textId="77777777" w:rsidR="001F3DD6" w:rsidRPr="00254A81" w:rsidRDefault="001F3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Asian Opps I Limited</w:t>
            </w:r>
          </w:p>
        </w:tc>
        <w:tc>
          <w:tcPr>
            <w:tcW w:w="1349" w:type="dxa"/>
            <w:shd w:val="clear" w:color="auto" w:fill="auto"/>
          </w:tcPr>
          <w:p w14:paraId="27FF16AA" w14:textId="77777777" w:rsidR="001F3DD6" w:rsidRPr="00254A81" w:rsidRDefault="001F3DD6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ฮ่องกง</w:t>
            </w:r>
          </w:p>
        </w:tc>
        <w:tc>
          <w:tcPr>
            <w:tcW w:w="4137" w:type="dxa"/>
          </w:tcPr>
          <w:p w14:paraId="00153BA6" w14:textId="77777777" w:rsidR="001F3DD6" w:rsidRPr="00254A81" w:rsidRDefault="001F3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เป็นผู้ถือหุ้นรายใหญ่ ถือหุ้นในบริษัทตั้งแต่   </w:t>
            </w:r>
            <w:r w:rsidR="004B670E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17CE5" w:rsidRPr="00254A81" w14:paraId="71079029" w14:textId="77777777" w:rsidTr="00E227E5">
        <w:trPr>
          <w:trHeight w:val="128"/>
        </w:trPr>
        <w:tc>
          <w:tcPr>
            <w:tcW w:w="3892" w:type="dxa"/>
            <w:hideMark/>
          </w:tcPr>
          <w:p w14:paraId="4B5F610A" w14:textId="77777777" w:rsidR="00117CE5" w:rsidRPr="00254A81" w:rsidRDefault="00596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</w:t>
            </w:r>
            <w:r w:rsidR="00B90BFE"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117CE5"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ไทยอคริลิค ไฟเบอร์ จำกัด</w:t>
            </w:r>
          </w:p>
        </w:tc>
        <w:tc>
          <w:tcPr>
            <w:tcW w:w="1349" w:type="dxa"/>
            <w:hideMark/>
          </w:tcPr>
          <w:p w14:paraId="251A9DD1" w14:textId="77777777"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4137" w:type="dxa"/>
            <w:hideMark/>
          </w:tcPr>
          <w:p w14:paraId="092524F5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บริษัทถือหุ้นร้อยละ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และมีกรรมการร่วมกัน</w:t>
            </w:r>
          </w:p>
        </w:tc>
      </w:tr>
      <w:tr w:rsidR="00117CE5" w:rsidRPr="00254A81" w14:paraId="79096CFA" w14:textId="77777777" w:rsidTr="00E227E5">
        <w:trPr>
          <w:trHeight w:val="128"/>
        </w:trPr>
        <w:tc>
          <w:tcPr>
            <w:tcW w:w="3892" w:type="dxa"/>
            <w:hideMark/>
          </w:tcPr>
          <w:p w14:paraId="4A3267D6" w14:textId="77777777" w:rsidR="00117CE5" w:rsidRPr="00254A81" w:rsidRDefault="00117CE5" w:rsidP="00AD3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Alexandria Fiber </w:t>
            </w:r>
            <w:r w:rsidR="00CD140A" w:rsidRPr="00254A81">
              <w:rPr>
                <w:rFonts w:ascii="Angsana New" w:hAnsi="Angsana New"/>
                <w:sz w:val="30"/>
                <w:szCs w:val="30"/>
              </w:rPr>
              <w:t xml:space="preserve">Co., </w:t>
            </w: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S.A.E.</w:t>
            </w:r>
          </w:p>
        </w:tc>
        <w:tc>
          <w:tcPr>
            <w:tcW w:w="1349" w:type="dxa"/>
            <w:hideMark/>
          </w:tcPr>
          <w:p w14:paraId="0AC648CC" w14:textId="77777777"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อียิปต์</w:t>
            </w:r>
          </w:p>
        </w:tc>
        <w:tc>
          <w:tcPr>
            <w:tcW w:w="4137" w:type="dxa"/>
            <w:hideMark/>
          </w:tcPr>
          <w:p w14:paraId="73E37B98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บริษัทถือหุ้นร้อยละ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และมีกรรมการร่วมกัน</w:t>
            </w:r>
          </w:p>
        </w:tc>
      </w:tr>
      <w:tr w:rsidR="000763C4" w:rsidRPr="00254A81" w14:paraId="119F0A58" w14:textId="77777777" w:rsidTr="00E227E5">
        <w:tc>
          <w:tcPr>
            <w:tcW w:w="3892" w:type="dxa"/>
            <w:hideMark/>
          </w:tcPr>
          <w:p w14:paraId="79A6AF46" w14:textId="77777777"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Birla Carbon Europe GmbH</w:t>
            </w:r>
          </w:p>
        </w:tc>
        <w:tc>
          <w:tcPr>
            <w:tcW w:w="1349" w:type="dxa"/>
            <w:hideMark/>
          </w:tcPr>
          <w:p w14:paraId="0A9F0565" w14:textId="77777777" w:rsidR="000763C4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เยอรมัน</w:t>
            </w:r>
          </w:p>
        </w:tc>
        <w:tc>
          <w:tcPr>
            <w:tcW w:w="4137" w:type="dxa"/>
            <w:hideMark/>
          </w:tcPr>
          <w:p w14:paraId="119EBC00" w14:textId="77777777" w:rsidR="000763C4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0763C4" w:rsidRPr="00254A81" w14:paraId="5946F3CE" w14:textId="77777777" w:rsidTr="00E227E5">
        <w:tc>
          <w:tcPr>
            <w:tcW w:w="3892" w:type="dxa"/>
            <w:hideMark/>
          </w:tcPr>
          <w:p w14:paraId="1D5C8A3E" w14:textId="77777777"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Birla Carbon Korea Co., Ltd.</w:t>
            </w:r>
          </w:p>
        </w:tc>
        <w:tc>
          <w:tcPr>
            <w:tcW w:w="1349" w:type="dxa"/>
            <w:hideMark/>
          </w:tcPr>
          <w:p w14:paraId="02302FD0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เกาหลีใต้</w:t>
            </w:r>
          </w:p>
        </w:tc>
        <w:tc>
          <w:tcPr>
            <w:tcW w:w="4137" w:type="dxa"/>
            <w:hideMark/>
          </w:tcPr>
          <w:p w14:paraId="0DA6F663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0763C4" w:rsidRPr="00254A81" w14:paraId="2149A989" w14:textId="77777777" w:rsidTr="00E227E5">
        <w:tc>
          <w:tcPr>
            <w:tcW w:w="3892" w:type="dxa"/>
            <w:hideMark/>
          </w:tcPr>
          <w:p w14:paraId="32909A77" w14:textId="77777777" w:rsidR="000763C4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Co</w:t>
            </w:r>
            <w:r>
              <w:rPr>
                <w:rFonts w:ascii="Angsana New" w:hAnsi="Angsana New"/>
                <w:sz w:val="30"/>
                <w:szCs w:val="30"/>
              </w:rPr>
              <w:t>lumbian International Chemicals</w:t>
            </w:r>
          </w:p>
          <w:p w14:paraId="7082880B" w14:textId="77777777"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49" w:type="dxa"/>
            <w:hideMark/>
          </w:tcPr>
          <w:p w14:paraId="5AAA0368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จอร์เจีย</w:t>
            </w:r>
          </w:p>
        </w:tc>
        <w:tc>
          <w:tcPr>
            <w:tcW w:w="4137" w:type="dxa"/>
            <w:hideMark/>
          </w:tcPr>
          <w:p w14:paraId="47519EE6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6F586048" w14:textId="77777777" w:rsidTr="00E227E5">
        <w:tc>
          <w:tcPr>
            <w:tcW w:w="3892" w:type="dxa"/>
          </w:tcPr>
          <w:p w14:paraId="4B089B51" w14:textId="77777777" w:rsidR="00383A8B" w:rsidRDefault="00383A8B" w:rsidP="004B670E">
            <w:pPr>
              <w:tabs>
                <w:tab w:val="clear" w:pos="3742"/>
              </w:tabs>
              <w:ind w:right="-71"/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Swiss Sing</w:t>
            </w:r>
            <w:r>
              <w:rPr>
                <w:rFonts w:ascii="Angsana New" w:hAnsi="Angsana New"/>
                <w:sz w:val="30"/>
                <w:szCs w:val="30"/>
              </w:rPr>
              <w:t>apore Overseas Enterprises Pte.</w:t>
            </w:r>
            <w:r w:rsidR="004B67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43B60B9" w14:textId="77777777" w:rsidR="00383A8B" w:rsidRPr="00576B48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49" w:type="dxa"/>
          </w:tcPr>
          <w:p w14:paraId="14FA5B12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สิงคโปร์</w:t>
            </w:r>
          </w:p>
        </w:tc>
        <w:tc>
          <w:tcPr>
            <w:tcW w:w="4137" w:type="dxa"/>
          </w:tcPr>
          <w:p w14:paraId="63848E6A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7A642A12" w14:textId="77777777" w:rsidTr="00E227E5">
        <w:tc>
          <w:tcPr>
            <w:tcW w:w="3892" w:type="dxa"/>
          </w:tcPr>
          <w:p w14:paraId="2C7299F3" w14:textId="77777777" w:rsidR="00383A8B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Aditya Bi</w:t>
            </w:r>
            <w:r>
              <w:rPr>
                <w:rFonts w:ascii="Angsana New" w:hAnsi="Angsana New"/>
                <w:sz w:val="30"/>
                <w:szCs w:val="30"/>
              </w:rPr>
              <w:t>rla Management Corporation Pvt.</w:t>
            </w:r>
          </w:p>
          <w:p w14:paraId="4388D96B" w14:textId="77777777" w:rsidR="00383A8B" w:rsidRPr="00576B48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49" w:type="dxa"/>
          </w:tcPr>
          <w:p w14:paraId="7409A50D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อินเดีย</w:t>
            </w:r>
          </w:p>
        </w:tc>
        <w:tc>
          <w:tcPr>
            <w:tcW w:w="4137" w:type="dxa"/>
          </w:tcPr>
          <w:p w14:paraId="310DD2FE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2F0CA9CD" w14:textId="77777777" w:rsidTr="00E227E5">
        <w:tc>
          <w:tcPr>
            <w:tcW w:w="3892" w:type="dxa"/>
          </w:tcPr>
          <w:p w14:paraId="6FAEDF89" w14:textId="3820380E" w:rsidR="00383A8B" w:rsidRPr="00081721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85A4C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Birla Carbon </w:t>
            </w:r>
            <w:r w:rsidR="00C36C96">
              <w:rPr>
                <w:rFonts w:ascii="Angsana New" w:hAnsi="Angsana New"/>
                <w:sz w:val="30"/>
                <w:szCs w:val="30"/>
                <w:lang w:val="en-GB" w:bidi="ar-SA"/>
              </w:rPr>
              <w:t>Egypt S.A.E.</w:t>
            </w:r>
          </w:p>
        </w:tc>
        <w:tc>
          <w:tcPr>
            <w:tcW w:w="1349" w:type="dxa"/>
          </w:tcPr>
          <w:p w14:paraId="22C2734C" w14:textId="42459ED3" w:rsidR="00383A8B" w:rsidRPr="0054487C" w:rsidRDefault="00C36C96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อียิปต์</w:t>
            </w:r>
          </w:p>
        </w:tc>
        <w:tc>
          <w:tcPr>
            <w:tcW w:w="4137" w:type="dxa"/>
          </w:tcPr>
          <w:p w14:paraId="18CDED13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1BE2FCAA" w14:textId="77777777" w:rsidTr="00E227E5">
        <w:tc>
          <w:tcPr>
            <w:tcW w:w="3892" w:type="dxa"/>
          </w:tcPr>
          <w:p w14:paraId="13DAE448" w14:textId="621875B9" w:rsidR="00383A8B" w:rsidRPr="00C36C96" w:rsidRDefault="00C36C96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Birla Carbon India Private Limited</w:t>
            </w:r>
          </w:p>
        </w:tc>
        <w:tc>
          <w:tcPr>
            <w:tcW w:w="1349" w:type="dxa"/>
          </w:tcPr>
          <w:p w14:paraId="4F746A95" w14:textId="3FCCAE3C" w:rsidR="00383A8B" w:rsidRDefault="00C36C96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อินเดีย</w:t>
            </w:r>
          </w:p>
        </w:tc>
        <w:tc>
          <w:tcPr>
            <w:tcW w:w="4137" w:type="dxa"/>
          </w:tcPr>
          <w:p w14:paraId="4029BA75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7FF07722" w14:textId="77777777" w:rsidTr="00E227E5">
        <w:tc>
          <w:tcPr>
            <w:tcW w:w="3892" w:type="dxa"/>
          </w:tcPr>
          <w:p w14:paraId="4E65D9F2" w14:textId="77777777" w:rsidR="00383A8B" w:rsidRPr="00081721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ผู้บริหารสำคัญ</w:t>
            </w:r>
            <w:r w:rsidRPr="0054487C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49" w:type="dxa"/>
          </w:tcPr>
          <w:p w14:paraId="34670363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อินเดีย</w:t>
            </w:r>
            <w:r w:rsidRPr="0054487C">
              <w:rPr>
                <w:rFonts w:ascii="Angsana New" w:hAnsi="Angsana New"/>
                <w:sz w:val="30"/>
                <w:szCs w:val="30"/>
              </w:rPr>
              <w:t>/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37" w:type="dxa"/>
          </w:tcPr>
          <w:p w14:paraId="6EF9CB12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บุคคลที่มีอำนาจและความรับผิดชอบ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การวางแผนสั่งการและควบคุมกิจกรรมต่างๆของกลุ่มบริษัทไม่ว่าทางตรงหรือทางอ้อม ทั้งนี้ รวมถึงกรรมการ (ไม่ว่าจ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ะทำหน้าที่ในระดับบริหารหรือไม่)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ของกลุ่มบริษัท</w:t>
            </w:r>
          </w:p>
        </w:tc>
      </w:tr>
    </w:tbl>
    <w:p w14:paraId="1428907E" w14:textId="68F5580B" w:rsidR="00E03B6D" w:rsidRPr="00FE7C7A" w:rsidRDefault="00D52CB1" w:rsidP="00FE7C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67"/>
        <w:gridCol w:w="1094"/>
        <w:gridCol w:w="267"/>
        <w:gridCol w:w="1079"/>
        <w:gridCol w:w="251"/>
        <w:gridCol w:w="1107"/>
      </w:tblGrid>
      <w:tr w:rsidR="003E6A5C" w:rsidRPr="00254A81" w14:paraId="2051034E" w14:textId="77777777" w:rsidTr="00AE1C97">
        <w:trPr>
          <w:tblHeader/>
        </w:trPr>
        <w:tc>
          <w:tcPr>
            <w:tcW w:w="2244" w:type="pct"/>
          </w:tcPr>
          <w:p w14:paraId="733BE41F" w14:textId="79FBBFA4" w:rsidR="005E14AB" w:rsidRPr="00382685" w:rsidRDefault="00FE7C7A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26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5" w:type="pct"/>
            <w:gridSpan w:val="3"/>
          </w:tcPr>
          <w:p w14:paraId="5BAB7BDC" w14:textId="77777777"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5CBB97D6" w14:textId="77777777"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23BCE2AE" w14:textId="77777777"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C767D7" w:rsidRPr="00254A81" w14:paraId="4856D97F" w14:textId="77777777" w:rsidTr="00FE7C7A">
        <w:trPr>
          <w:tblHeader/>
        </w:trPr>
        <w:tc>
          <w:tcPr>
            <w:tcW w:w="2244" w:type="pct"/>
          </w:tcPr>
          <w:p w14:paraId="5EF895DC" w14:textId="77777777" w:rsidR="00C767D7" w:rsidRPr="00254A81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590" w:type="pct"/>
          </w:tcPr>
          <w:p w14:paraId="019A008D" w14:textId="6B571EBB" w:rsidR="00C767D7" w:rsidRPr="00254A81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0C13DCB8" w14:textId="77777777" w:rsidR="00C767D7" w:rsidRPr="00254A81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1073ADC" w14:textId="08B20054" w:rsidR="00C767D7" w:rsidRPr="00254A81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2" w:type="pct"/>
          </w:tcPr>
          <w:p w14:paraId="3D6A0238" w14:textId="77777777" w:rsidR="00C767D7" w:rsidRPr="00254A81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6E3FCFB" w14:textId="5129DB16" w:rsidR="00C767D7" w:rsidRPr="00254A81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4" w:type="pct"/>
          </w:tcPr>
          <w:p w14:paraId="136CEC79" w14:textId="77777777" w:rsidR="00C767D7" w:rsidRPr="00254A81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4B895C7" w14:textId="5DF6DFD0" w:rsidR="00C767D7" w:rsidRPr="00254A81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C767D7" w:rsidRPr="00254A81" w14:paraId="5B577EB8" w14:textId="77777777" w:rsidTr="00FE7C7A">
        <w:trPr>
          <w:tblHeader/>
        </w:trPr>
        <w:tc>
          <w:tcPr>
            <w:tcW w:w="2244" w:type="pct"/>
          </w:tcPr>
          <w:p w14:paraId="46E2ADAF" w14:textId="77777777" w:rsidR="00C767D7" w:rsidRPr="00254A81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6" w:type="pct"/>
            <w:gridSpan w:val="7"/>
          </w:tcPr>
          <w:p w14:paraId="012DF688" w14:textId="77777777" w:rsidR="00C767D7" w:rsidRPr="00254A81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767D7" w:rsidRPr="00254A81" w14:paraId="1D442961" w14:textId="77777777" w:rsidTr="00FE7C7A">
        <w:tc>
          <w:tcPr>
            <w:tcW w:w="2244" w:type="pct"/>
          </w:tcPr>
          <w:p w14:paraId="46A54557" w14:textId="77777777" w:rsidR="00C767D7" w:rsidRPr="00254A81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4D620082" w14:textId="77777777" w:rsidR="00C767D7" w:rsidRPr="00254A81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3BA5644" w14:textId="77777777" w:rsidR="00C767D7" w:rsidRPr="00254A81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E8C3CC7" w14:textId="77777777" w:rsidR="00C767D7" w:rsidRPr="00254A81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5048279" w14:textId="77777777" w:rsidR="00C767D7" w:rsidRPr="00254A81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90E302D" w14:textId="77777777" w:rsidR="00C767D7" w:rsidRPr="00254A81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05B0E7C" w14:textId="77777777" w:rsidR="00C767D7" w:rsidRPr="00254A81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0476040" w14:textId="77777777" w:rsidR="00C767D7" w:rsidRPr="00254A81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00FC" w:rsidRPr="00254A81" w14:paraId="37CF40F1" w14:textId="77777777" w:rsidTr="00DE3324">
        <w:tc>
          <w:tcPr>
            <w:tcW w:w="2244" w:type="pct"/>
          </w:tcPr>
          <w:p w14:paraId="5AF43592" w14:textId="77777777" w:rsidR="001100FC" w:rsidRPr="00254A81" w:rsidRDefault="001100FC" w:rsidP="0011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0" w:type="pct"/>
          </w:tcPr>
          <w:p w14:paraId="65B7F8E1" w14:textId="367F746F" w:rsidR="001100FC" w:rsidRPr="001E76DB" w:rsidRDefault="001100FC" w:rsidP="001100FC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>640,900</w:t>
            </w:r>
          </w:p>
        </w:tc>
        <w:tc>
          <w:tcPr>
            <w:tcW w:w="142" w:type="pct"/>
          </w:tcPr>
          <w:p w14:paraId="5DD3BD95" w14:textId="77777777" w:rsidR="001100FC" w:rsidRPr="00254A81" w:rsidRDefault="001100FC" w:rsidP="001100FC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1F1CE1E9" w14:textId="64D32D69" w:rsidR="001100FC" w:rsidRPr="001E76DB" w:rsidRDefault="001100FC" w:rsidP="001100FC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328,624</w:t>
            </w:r>
          </w:p>
        </w:tc>
        <w:tc>
          <w:tcPr>
            <w:tcW w:w="142" w:type="pct"/>
          </w:tcPr>
          <w:p w14:paraId="321366E3" w14:textId="77777777" w:rsidR="001100FC" w:rsidRPr="00254A81" w:rsidRDefault="001100FC" w:rsidP="001100FC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2D5ED1A2" w14:textId="12FFEF76" w:rsidR="001100FC" w:rsidRPr="00B010C9" w:rsidRDefault="001100FC" w:rsidP="001100FC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>640,900</w:t>
            </w:r>
          </w:p>
        </w:tc>
        <w:tc>
          <w:tcPr>
            <w:tcW w:w="134" w:type="pct"/>
          </w:tcPr>
          <w:p w14:paraId="299CEC0D" w14:textId="77777777" w:rsidR="001100FC" w:rsidRPr="00254A81" w:rsidRDefault="001100FC" w:rsidP="001100F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04186B0B" w14:textId="23DCF5B3" w:rsidR="001100FC" w:rsidRPr="00B010C9" w:rsidRDefault="001100FC" w:rsidP="001100FC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328,624</w:t>
            </w:r>
          </w:p>
        </w:tc>
      </w:tr>
      <w:tr w:rsidR="00F13276" w:rsidRPr="00254A81" w14:paraId="04CD017C" w14:textId="77777777" w:rsidTr="00DE3324">
        <w:tc>
          <w:tcPr>
            <w:tcW w:w="2244" w:type="pct"/>
          </w:tcPr>
          <w:p w14:paraId="24FB1D04" w14:textId="77777777" w:rsidR="00F13276" w:rsidRPr="00254A81" w:rsidRDefault="00F13276" w:rsidP="00F1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0" w:type="pct"/>
          </w:tcPr>
          <w:p w14:paraId="5094F686" w14:textId="14329189" w:rsidR="00F13276" w:rsidRPr="001E76DB" w:rsidRDefault="00F13276" w:rsidP="00C01314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DC244DF" w14:textId="77777777" w:rsidR="00F13276" w:rsidRPr="00254A81" w:rsidRDefault="00F13276" w:rsidP="00F13276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20D9292F" w14:textId="5B774027" w:rsidR="00F13276" w:rsidRPr="001E76DB" w:rsidRDefault="00F13276" w:rsidP="00646686">
            <w:pPr>
              <w:pStyle w:val="30"/>
              <w:tabs>
                <w:tab w:val="clear" w:pos="360"/>
                <w:tab w:val="clear" w:pos="720"/>
                <w:tab w:val="decimal" w:pos="644"/>
              </w:tabs>
              <w:ind w:left="158" w:right="-1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460DA174" w14:textId="77777777" w:rsidR="00F13276" w:rsidRPr="00254A81" w:rsidRDefault="00F13276" w:rsidP="00F13276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13F7AD85" w14:textId="7F923950" w:rsidR="00F13276" w:rsidRPr="00B010C9" w:rsidRDefault="00F13276" w:rsidP="00F1327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134" w:type="pct"/>
          </w:tcPr>
          <w:p w14:paraId="1FC87AA5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6915CFAD" w14:textId="6DB9CF22" w:rsidR="00F13276" w:rsidRPr="00B010C9" w:rsidRDefault="00F13276" w:rsidP="00F1327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F13276" w:rsidRPr="00254A81" w14:paraId="00F0A86E" w14:textId="77777777" w:rsidTr="00DE3324">
        <w:tc>
          <w:tcPr>
            <w:tcW w:w="2244" w:type="pct"/>
          </w:tcPr>
          <w:p w14:paraId="47BE9929" w14:textId="77777777" w:rsidR="00F13276" w:rsidRPr="00254A81" w:rsidRDefault="00F13276" w:rsidP="00F1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0" w:type="pct"/>
          </w:tcPr>
          <w:p w14:paraId="76068CB0" w14:textId="4060A58A" w:rsidR="00F13276" w:rsidRPr="001E76DB" w:rsidRDefault="00F13276" w:rsidP="00C01314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450311F" w14:textId="77777777" w:rsidR="00F13276" w:rsidRPr="00254A81" w:rsidRDefault="00F13276" w:rsidP="00F13276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437975C3" w14:textId="53641A0B" w:rsidR="00F13276" w:rsidRPr="001E76DB" w:rsidRDefault="00F13276" w:rsidP="00F13276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142" w:type="pct"/>
          </w:tcPr>
          <w:p w14:paraId="25A78B4A" w14:textId="77777777" w:rsidR="00F13276" w:rsidRPr="00254A81" w:rsidRDefault="00F13276" w:rsidP="00F13276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27975A5E" w14:textId="27AD9BCA" w:rsidR="00F13276" w:rsidRPr="00B010C9" w:rsidRDefault="00F13276" w:rsidP="00C01314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7472A2BC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6CD9F749" w14:textId="629CFF21" w:rsidR="00F13276" w:rsidRPr="00B010C9" w:rsidRDefault="00F13276" w:rsidP="00F1327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F13276" w:rsidRPr="00254A81" w14:paraId="1CCAE324" w14:textId="77777777" w:rsidTr="00BD1731">
        <w:trPr>
          <w:trHeight w:hRule="exact" w:val="446"/>
        </w:trPr>
        <w:tc>
          <w:tcPr>
            <w:tcW w:w="2244" w:type="pct"/>
          </w:tcPr>
          <w:p w14:paraId="3459E5E3" w14:textId="77777777" w:rsidR="00F13276" w:rsidRPr="00254A81" w:rsidRDefault="00F13276" w:rsidP="00F1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7D50CD4" w14:textId="77777777" w:rsidR="00F13276" w:rsidRDefault="00F13276" w:rsidP="00F13276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35A1947" w14:textId="77777777" w:rsidR="00F13276" w:rsidRPr="00254A81" w:rsidRDefault="00F13276" w:rsidP="00F13276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28880CC" w14:textId="77777777" w:rsidR="00F13276" w:rsidRDefault="00F13276" w:rsidP="00F13276">
            <w:pPr>
              <w:pStyle w:val="30"/>
              <w:tabs>
                <w:tab w:val="clear" w:pos="360"/>
                <w:tab w:val="clear" w:pos="720"/>
                <w:tab w:val="decimal" w:pos="523"/>
                <w:tab w:val="decimal" w:pos="68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79C2014D" w14:textId="77777777" w:rsidR="00F13276" w:rsidRPr="00254A81" w:rsidRDefault="00F13276" w:rsidP="00F13276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22B8D618" w14:textId="6D1547E8" w:rsidR="00F13276" w:rsidRDefault="00F13276" w:rsidP="00F1327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27FA1895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08DD901" w14:textId="77777777" w:rsidR="00F13276" w:rsidRDefault="00F13276" w:rsidP="00F13276">
            <w:pPr>
              <w:pStyle w:val="30"/>
              <w:tabs>
                <w:tab w:val="clear" w:pos="360"/>
                <w:tab w:val="clear" w:pos="720"/>
                <w:tab w:val="decimal" w:pos="489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3276" w:rsidRPr="00254A81" w14:paraId="644EB6DC" w14:textId="77777777" w:rsidTr="00FE7C7A">
        <w:tc>
          <w:tcPr>
            <w:tcW w:w="2244" w:type="pct"/>
          </w:tcPr>
          <w:p w14:paraId="2E78A582" w14:textId="77777777" w:rsidR="00F13276" w:rsidRPr="00254A81" w:rsidRDefault="00F13276" w:rsidP="00F1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6572465D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6C024B54" w14:textId="77777777" w:rsidR="00F13276" w:rsidRPr="00254A81" w:rsidRDefault="00F13276" w:rsidP="00F13276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2F10C4C9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680"/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15A22D2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69F696EC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3408C443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F5E00BA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3276" w:rsidRPr="00254A81" w14:paraId="1B8392AC" w14:textId="77777777" w:rsidTr="00FE7C7A">
        <w:tc>
          <w:tcPr>
            <w:tcW w:w="2244" w:type="pct"/>
          </w:tcPr>
          <w:p w14:paraId="3ACA0737" w14:textId="7D1FDDCE" w:rsidR="00F13276" w:rsidRPr="00254A81" w:rsidRDefault="00F13276" w:rsidP="00F1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vAlign w:val="bottom"/>
          </w:tcPr>
          <w:p w14:paraId="73839508" w14:textId="4A8D1F59" w:rsidR="00F13276" w:rsidRPr="004C7694" w:rsidRDefault="00F13276" w:rsidP="00F13276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9F93BC2" w14:textId="77777777" w:rsidR="00F13276" w:rsidRPr="00254A81" w:rsidRDefault="00F13276" w:rsidP="00F13276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09765207" w14:textId="22F86862" w:rsidR="00F13276" w:rsidRPr="004C7694" w:rsidRDefault="00F13276" w:rsidP="00F13276">
            <w:pPr>
              <w:pStyle w:val="30"/>
              <w:tabs>
                <w:tab w:val="clear" w:pos="360"/>
                <w:tab w:val="clear" w:pos="720"/>
                <w:tab w:val="decimal" w:pos="68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B359423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7180C207" w14:textId="2EC94348" w:rsidR="00F13276" w:rsidRPr="004C7694" w:rsidRDefault="00F13276" w:rsidP="00F13276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73A07309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6D6A2112" w14:textId="7A26E629" w:rsidR="00F13276" w:rsidRPr="004C7694" w:rsidRDefault="00F13276" w:rsidP="00F13276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3276" w:rsidRPr="00254A81" w14:paraId="36A8F1CA" w14:textId="77777777" w:rsidTr="00F13276">
        <w:tc>
          <w:tcPr>
            <w:tcW w:w="2244" w:type="pct"/>
            <w:vAlign w:val="center"/>
          </w:tcPr>
          <w:p w14:paraId="219E8FF3" w14:textId="0487E47D" w:rsidR="00F13276" w:rsidRPr="00254A81" w:rsidRDefault="00F13276" w:rsidP="00F1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0" w:type="pct"/>
            <w:vAlign w:val="center"/>
          </w:tcPr>
          <w:p w14:paraId="5B053158" w14:textId="6C554236" w:rsidR="00F13276" w:rsidRPr="004C7694" w:rsidRDefault="00F13276" w:rsidP="00F1327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cs/>
                <w:lang w:val="en-US"/>
              </w:rPr>
              <w:t>58</w:t>
            </w: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100FC">
              <w:rPr>
                <w:rFonts w:ascii="Angsana New" w:hAnsi="Angsana New"/>
                <w:sz w:val="30"/>
                <w:szCs w:val="30"/>
                <w:cs/>
                <w:lang w:val="en-US"/>
              </w:rPr>
              <w:t>602</w:t>
            </w:r>
          </w:p>
        </w:tc>
        <w:tc>
          <w:tcPr>
            <w:tcW w:w="142" w:type="pct"/>
            <w:vAlign w:val="center"/>
          </w:tcPr>
          <w:p w14:paraId="7142F587" w14:textId="77777777" w:rsidR="00F13276" w:rsidRPr="00254A81" w:rsidRDefault="00F13276" w:rsidP="00F13276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center"/>
          </w:tcPr>
          <w:p w14:paraId="30D21FD9" w14:textId="1DD9F14E" w:rsidR="00F13276" w:rsidRPr="004C7694" w:rsidRDefault="00F13276" w:rsidP="00147D5F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50,940</w:t>
            </w:r>
          </w:p>
        </w:tc>
        <w:tc>
          <w:tcPr>
            <w:tcW w:w="142" w:type="pct"/>
            <w:vAlign w:val="center"/>
          </w:tcPr>
          <w:p w14:paraId="081C9F94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center"/>
          </w:tcPr>
          <w:p w14:paraId="4D2298C7" w14:textId="46320476" w:rsidR="00F13276" w:rsidRPr="00F13276" w:rsidRDefault="00F13276" w:rsidP="00F1327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cs/>
                <w:lang w:val="en-US"/>
              </w:rPr>
              <w:t>58</w:t>
            </w: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100FC">
              <w:rPr>
                <w:rFonts w:ascii="Angsana New" w:hAnsi="Angsana New"/>
                <w:sz w:val="30"/>
                <w:szCs w:val="30"/>
                <w:cs/>
                <w:lang w:val="en-US"/>
              </w:rPr>
              <w:t>602</w:t>
            </w:r>
          </w:p>
        </w:tc>
        <w:tc>
          <w:tcPr>
            <w:tcW w:w="134" w:type="pct"/>
            <w:vAlign w:val="center"/>
          </w:tcPr>
          <w:p w14:paraId="434BE3FB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center"/>
          </w:tcPr>
          <w:p w14:paraId="5175FE48" w14:textId="03130428" w:rsidR="00F13276" w:rsidRPr="00F13276" w:rsidRDefault="00F13276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50,940</w:t>
            </w:r>
          </w:p>
        </w:tc>
      </w:tr>
      <w:tr w:rsidR="00F13276" w:rsidRPr="00254A81" w14:paraId="0F080FA2" w14:textId="77777777" w:rsidTr="00BF39A5">
        <w:tc>
          <w:tcPr>
            <w:tcW w:w="2244" w:type="pct"/>
          </w:tcPr>
          <w:p w14:paraId="0A509FDD" w14:textId="28581698" w:rsidR="00F13276" w:rsidRPr="00254A81" w:rsidRDefault="00F13276" w:rsidP="00F1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118DB8" w14:textId="56678B33" w:rsidR="00F13276" w:rsidRPr="004C7694" w:rsidRDefault="00F13276" w:rsidP="00F1327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6769AAC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0F186F43" w14:textId="5D541664" w:rsidR="00F13276" w:rsidRPr="004C7694" w:rsidRDefault="00F13276" w:rsidP="00F13276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7710859" w14:textId="77777777" w:rsidR="00F13276" w:rsidRPr="00254A81" w:rsidRDefault="00F13276" w:rsidP="00F1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65A2237" w14:textId="7DEBE59F" w:rsidR="00F13276" w:rsidRPr="004C7694" w:rsidRDefault="00F13276" w:rsidP="00F13276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4ADF5054" w14:textId="77777777" w:rsidR="00F13276" w:rsidRPr="00254A8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41970C4" w14:textId="5DD50929" w:rsidR="00F13276" w:rsidRPr="004C7694" w:rsidRDefault="00F13276" w:rsidP="00F13276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3276" w:rsidRPr="00BD1731" w14:paraId="328A2E1D" w14:textId="77777777" w:rsidTr="00FE7C7A">
        <w:trPr>
          <w:trHeight w:val="288"/>
        </w:trPr>
        <w:tc>
          <w:tcPr>
            <w:tcW w:w="2244" w:type="pct"/>
          </w:tcPr>
          <w:p w14:paraId="3AA180D9" w14:textId="50CD423C" w:rsidR="00F13276" w:rsidRPr="00BD1731" w:rsidRDefault="00F13276" w:rsidP="00D6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60D8D1C8" w14:textId="77777777" w:rsidR="00F13276" w:rsidRPr="001100FC" w:rsidRDefault="00F13276" w:rsidP="00F1327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78F4D466" w14:textId="77777777" w:rsidR="00F13276" w:rsidRPr="00BD173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638538BA" w14:textId="77777777" w:rsidR="00F13276" w:rsidRPr="00BD173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8DE122A" w14:textId="77777777" w:rsidR="00F13276" w:rsidRPr="00BD1731" w:rsidRDefault="00F13276" w:rsidP="00F1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6B7986" w14:textId="77777777" w:rsidR="00F13276" w:rsidRPr="00BD173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3"/>
              </w:tabs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1821E03A" w14:textId="77777777" w:rsidR="00F13276" w:rsidRPr="00BD1731" w:rsidRDefault="00F13276" w:rsidP="00F1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A3BCAD" w14:textId="77777777" w:rsidR="00F13276" w:rsidRPr="00BD1731" w:rsidRDefault="00F13276" w:rsidP="00F13276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7D5F" w:rsidRPr="00254A81" w14:paraId="5FEB4DBF" w14:textId="77777777" w:rsidTr="00147D5F">
        <w:tc>
          <w:tcPr>
            <w:tcW w:w="2244" w:type="pct"/>
          </w:tcPr>
          <w:p w14:paraId="7A17CC46" w14:textId="69C441AB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C9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0" w:type="pct"/>
            <w:vAlign w:val="center"/>
          </w:tcPr>
          <w:p w14:paraId="7E048D0A" w14:textId="1BEF65A8" w:rsidR="00147D5F" w:rsidRPr="00254A81" w:rsidRDefault="00147D5F" w:rsidP="00646686">
            <w:pPr>
              <w:pStyle w:val="30"/>
              <w:tabs>
                <w:tab w:val="clear" w:pos="360"/>
                <w:tab w:val="clear" w:pos="720"/>
                <w:tab w:val="decimal" w:pos="521"/>
                <w:tab w:val="decimal" w:pos="883"/>
              </w:tabs>
              <w:ind w:left="46" w:right="-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vAlign w:val="center"/>
          </w:tcPr>
          <w:p w14:paraId="0FA3C354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center"/>
          </w:tcPr>
          <w:p w14:paraId="18892963" w14:textId="4A48CF8B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159,832</w:t>
            </w:r>
          </w:p>
        </w:tc>
        <w:tc>
          <w:tcPr>
            <w:tcW w:w="142" w:type="pct"/>
            <w:vAlign w:val="center"/>
          </w:tcPr>
          <w:p w14:paraId="61057376" w14:textId="77777777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92B4E0F" w14:textId="5F372D86" w:rsidR="00147D5F" w:rsidRPr="00254A81" w:rsidRDefault="00C01314" w:rsidP="0029689D">
            <w:pPr>
              <w:pStyle w:val="30"/>
              <w:tabs>
                <w:tab w:val="clear" w:pos="360"/>
                <w:tab w:val="clear" w:pos="720"/>
                <w:tab w:val="decimal" w:pos="578"/>
                <w:tab w:val="decimal" w:pos="883"/>
              </w:tabs>
              <w:ind w:left="46" w:right="-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47D5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vAlign w:val="center"/>
          </w:tcPr>
          <w:p w14:paraId="7D5E6744" w14:textId="77777777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9ACA965" w14:textId="2B43E114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159,832</w:t>
            </w:r>
          </w:p>
        </w:tc>
      </w:tr>
      <w:tr w:rsidR="00147D5F" w:rsidRPr="00254A81" w14:paraId="661F265D" w14:textId="77777777" w:rsidTr="00147D5F">
        <w:tc>
          <w:tcPr>
            <w:tcW w:w="2244" w:type="pct"/>
          </w:tcPr>
          <w:p w14:paraId="21CF0C5A" w14:textId="77777777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ส่วนลดต้นทุนจากรายได้จากการขายไฟฟ้า</w:t>
            </w:r>
          </w:p>
          <w:p w14:paraId="5DC83CD3" w14:textId="1F19A20D" w:rsidR="00147D5F" w:rsidRPr="00C36C96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  และไอน้ำที่ได้จากกระบวนการผลิต</w:t>
            </w:r>
          </w:p>
        </w:tc>
        <w:tc>
          <w:tcPr>
            <w:tcW w:w="590" w:type="pct"/>
            <w:vAlign w:val="center"/>
          </w:tcPr>
          <w:p w14:paraId="5684DF7E" w14:textId="61065A9C" w:rsidR="00147D5F" w:rsidRPr="001100FC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5D25F2A" w14:textId="427ED3AB" w:rsidR="00147D5F" w:rsidRPr="001100FC" w:rsidRDefault="00147D5F" w:rsidP="00147D5F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D5F">
              <w:rPr>
                <w:rFonts w:ascii="Angsana New" w:hAnsi="Angsana New"/>
                <w:sz w:val="30"/>
                <w:szCs w:val="30"/>
                <w:lang w:val="en-US"/>
              </w:rPr>
              <w:t>381,542</w:t>
            </w:r>
          </w:p>
        </w:tc>
        <w:tc>
          <w:tcPr>
            <w:tcW w:w="142" w:type="pct"/>
          </w:tcPr>
          <w:p w14:paraId="5299B968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center"/>
          </w:tcPr>
          <w:p w14:paraId="717F5A6B" w14:textId="77777777" w:rsidR="00147D5F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23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6A9AE1" w14:textId="3DBCA5A5" w:rsidR="00147D5F" w:rsidRPr="00254A81" w:rsidRDefault="00147D5F" w:rsidP="00646686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D5F">
              <w:rPr>
                <w:rFonts w:ascii="Angsana New" w:hAnsi="Angsana New"/>
                <w:sz w:val="30"/>
                <w:szCs w:val="30"/>
                <w:lang w:val="en-US"/>
              </w:rPr>
              <w:t>448,275</w:t>
            </w:r>
          </w:p>
        </w:tc>
        <w:tc>
          <w:tcPr>
            <w:tcW w:w="142" w:type="pct"/>
          </w:tcPr>
          <w:p w14:paraId="0AC48A40" w14:textId="77777777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4A608EE" w14:textId="30E6D3CC" w:rsidR="00147D5F" w:rsidRDefault="00147D5F" w:rsidP="00147D5F">
            <w:pPr>
              <w:pStyle w:val="30"/>
              <w:tabs>
                <w:tab w:val="clear" w:pos="360"/>
                <w:tab w:val="clear" w:pos="720"/>
                <w:tab w:val="decimal" w:pos="8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0F86AEE" w14:textId="50B18ADF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="Angsana New" w:hAnsi="Angsana New"/>
                <w:sz w:val="30"/>
                <w:szCs w:val="30"/>
              </w:rPr>
            </w:pPr>
            <w:r w:rsidRPr="00147D5F">
              <w:rPr>
                <w:rFonts w:ascii="Angsana New" w:hAnsi="Angsana New"/>
                <w:sz w:val="30"/>
                <w:szCs w:val="30"/>
                <w:lang w:val="en-US"/>
              </w:rPr>
              <w:t>381,542</w:t>
            </w:r>
          </w:p>
        </w:tc>
        <w:tc>
          <w:tcPr>
            <w:tcW w:w="134" w:type="pct"/>
          </w:tcPr>
          <w:p w14:paraId="452AF059" w14:textId="77777777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B534F8A" w14:textId="3CC331B9" w:rsidR="00147D5F" w:rsidRPr="00C36C96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7D5F">
              <w:rPr>
                <w:rFonts w:ascii="Angsana New" w:hAnsi="Angsana New"/>
                <w:sz w:val="30"/>
                <w:szCs w:val="30"/>
                <w:lang w:val="en-US"/>
              </w:rPr>
              <w:t>448,275</w:t>
            </w:r>
          </w:p>
        </w:tc>
      </w:tr>
      <w:tr w:rsidR="00147D5F" w:rsidRPr="00254A81" w14:paraId="4D5F9F9C" w14:textId="77777777" w:rsidTr="00BF39A5">
        <w:tc>
          <w:tcPr>
            <w:tcW w:w="2244" w:type="pct"/>
          </w:tcPr>
          <w:p w14:paraId="20805586" w14:textId="5C37F31C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ค่าใช้จ่ายเรียกเก็บไปยังกิจการที่เกี่ยวข้องกัน</w:t>
            </w:r>
          </w:p>
        </w:tc>
        <w:tc>
          <w:tcPr>
            <w:tcW w:w="590" w:type="pct"/>
          </w:tcPr>
          <w:p w14:paraId="765DADB9" w14:textId="7E386AC8" w:rsidR="00147D5F" w:rsidRPr="00ED0A7A" w:rsidRDefault="00147D5F" w:rsidP="00147D5F">
            <w:pPr>
              <w:tabs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00FC">
              <w:rPr>
                <w:rFonts w:ascii="Angsana New" w:hAnsi="Angsana New"/>
                <w:sz w:val="30"/>
                <w:szCs w:val="30"/>
              </w:rPr>
              <w:t xml:space="preserve"> 53,268</w:t>
            </w:r>
          </w:p>
        </w:tc>
        <w:tc>
          <w:tcPr>
            <w:tcW w:w="142" w:type="pct"/>
          </w:tcPr>
          <w:p w14:paraId="02DE8D51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6752C59F" w14:textId="500F7B08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54,236</w:t>
            </w:r>
          </w:p>
        </w:tc>
        <w:tc>
          <w:tcPr>
            <w:tcW w:w="142" w:type="pct"/>
          </w:tcPr>
          <w:p w14:paraId="6D7452C1" w14:textId="77777777" w:rsidR="00147D5F" w:rsidRPr="00254A81" w:rsidRDefault="00147D5F" w:rsidP="00147D5F">
            <w:pPr>
              <w:tabs>
                <w:tab w:val="clear" w:pos="907"/>
                <w:tab w:val="decimal" w:pos="7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297A8D5" w14:textId="31C3A7ED" w:rsidR="00147D5F" w:rsidRPr="00147D5F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D5F">
              <w:rPr>
                <w:rFonts w:ascii="Angsana New" w:hAnsi="Angsana New"/>
                <w:sz w:val="30"/>
                <w:szCs w:val="30"/>
                <w:lang w:val="en-US"/>
              </w:rPr>
              <w:t xml:space="preserve"> 53,268</w:t>
            </w:r>
          </w:p>
        </w:tc>
        <w:tc>
          <w:tcPr>
            <w:tcW w:w="134" w:type="pct"/>
          </w:tcPr>
          <w:p w14:paraId="2F34AA74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6F41893" w14:textId="45111539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54,236</w:t>
            </w:r>
          </w:p>
        </w:tc>
      </w:tr>
      <w:tr w:rsidR="00147D5F" w:rsidRPr="00254A81" w14:paraId="72EDDC5B" w14:textId="77777777" w:rsidTr="00FE7C7A">
        <w:tc>
          <w:tcPr>
            <w:tcW w:w="2244" w:type="pct"/>
          </w:tcPr>
          <w:p w14:paraId="687B0633" w14:textId="2480525F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0" w:type="pct"/>
          </w:tcPr>
          <w:p w14:paraId="52A9CD42" w14:textId="0B579BB1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 xml:space="preserve">9,061,252 </w:t>
            </w:r>
          </w:p>
        </w:tc>
        <w:tc>
          <w:tcPr>
            <w:tcW w:w="142" w:type="pct"/>
          </w:tcPr>
          <w:p w14:paraId="57344B0C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0C2FDEAF" w14:textId="0565A87A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5,971,318</w:t>
            </w:r>
          </w:p>
        </w:tc>
        <w:tc>
          <w:tcPr>
            <w:tcW w:w="142" w:type="pct"/>
          </w:tcPr>
          <w:p w14:paraId="237E9274" w14:textId="77777777" w:rsidR="00147D5F" w:rsidRPr="00254A81" w:rsidRDefault="00147D5F" w:rsidP="00147D5F">
            <w:pPr>
              <w:tabs>
                <w:tab w:val="clear" w:pos="907"/>
                <w:tab w:val="decimal" w:pos="7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9C52C6E" w14:textId="3108D4F6" w:rsidR="00147D5F" w:rsidRPr="00147D5F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D5F">
              <w:rPr>
                <w:rFonts w:ascii="Angsana New" w:hAnsi="Angsana New"/>
                <w:sz w:val="30"/>
                <w:szCs w:val="30"/>
                <w:lang w:val="en-US"/>
              </w:rPr>
              <w:t xml:space="preserve">9,061,252 </w:t>
            </w:r>
          </w:p>
        </w:tc>
        <w:tc>
          <w:tcPr>
            <w:tcW w:w="134" w:type="pct"/>
          </w:tcPr>
          <w:p w14:paraId="2C464BF5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FDCC13C" w14:textId="0EA3C7B6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5,971,318</w:t>
            </w:r>
          </w:p>
        </w:tc>
      </w:tr>
      <w:tr w:rsidR="00147D5F" w:rsidRPr="00254A81" w14:paraId="11C6DFD3" w14:textId="77777777" w:rsidTr="00FE7C7A">
        <w:tc>
          <w:tcPr>
            <w:tcW w:w="2244" w:type="pct"/>
          </w:tcPr>
          <w:p w14:paraId="2A2B8CCA" w14:textId="4C040BA7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ค่าใช้จ่ายเรียกเก็บจากกิจการที่เกี่ยวข้องกัน</w:t>
            </w:r>
          </w:p>
        </w:tc>
        <w:tc>
          <w:tcPr>
            <w:tcW w:w="590" w:type="pct"/>
          </w:tcPr>
          <w:p w14:paraId="63C4F36D" w14:textId="799ED6AD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 xml:space="preserve"> 148,1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42" w:type="pct"/>
          </w:tcPr>
          <w:p w14:paraId="15BB98D5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58E2DCFF" w14:textId="2B5140AE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155,739</w:t>
            </w:r>
          </w:p>
        </w:tc>
        <w:tc>
          <w:tcPr>
            <w:tcW w:w="142" w:type="pct"/>
          </w:tcPr>
          <w:p w14:paraId="124516A1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7F81D8DB" w14:textId="7CE24F1C" w:rsidR="00147D5F" w:rsidRPr="001100FC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="Angsana New" w:hAnsi="Angsana New"/>
                <w:sz w:val="30"/>
                <w:szCs w:val="30"/>
                <w:cs/>
              </w:rPr>
            </w:pPr>
            <w:r w:rsidRPr="001100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D5F">
              <w:rPr>
                <w:rFonts w:ascii="Angsana New" w:hAnsi="Angsana New"/>
                <w:sz w:val="30"/>
                <w:szCs w:val="30"/>
                <w:lang w:val="en-US"/>
              </w:rPr>
              <w:t>148,1</w:t>
            </w:r>
            <w:r w:rsidRPr="00147D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</w:t>
            </w:r>
            <w:r w:rsidRPr="00147D5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4" w:type="pct"/>
          </w:tcPr>
          <w:p w14:paraId="33693681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65CD0E5" w14:textId="0F175914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155,739</w:t>
            </w:r>
          </w:p>
        </w:tc>
      </w:tr>
      <w:tr w:rsidR="00147D5F" w:rsidRPr="00254A81" w14:paraId="3C69E536" w14:textId="77777777" w:rsidTr="00FE7C7A">
        <w:tc>
          <w:tcPr>
            <w:tcW w:w="2244" w:type="pct"/>
          </w:tcPr>
          <w:p w14:paraId="15855415" w14:textId="428667DC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590" w:type="pct"/>
          </w:tcPr>
          <w:p w14:paraId="36F76679" w14:textId="137E5803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 xml:space="preserve"> 88,467</w:t>
            </w:r>
          </w:p>
        </w:tc>
        <w:tc>
          <w:tcPr>
            <w:tcW w:w="142" w:type="pct"/>
          </w:tcPr>
          <w:p w14:paraId="4C22F650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4504A67" w14:textId="1EA19EE5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6,826</w:t>
            </w:r>
          </w:p>
        </w:tc>
        <w:tc>
          <w:tcPr>
            <w:tcW w:w="142" w:type="pct"/>
          </w:tcPr>
          <w:p w14:paraId="47434E79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7C2657F0" w14:textId="38B998A3" w:rsidR="00147D5F" w:rsidRPr="001100FC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="Angsana New" w:hAnsi="Angsana New"/>
                <w:sz w:val="30"/>
                <w:szCs w:val="30"/>
                <w:cs/>
              </w:rPr>
            </w:pPr>
            <w:r w:rsidRPr="001100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D5F">
              <w:rPr>
                <w:rFonts w:ascii="Angsana New" w:hAnsi="Angsana New"/>
                <w:sz w:val="30"/>
                <w:szCs w:val="30"/>
                <w:lang w:val="en-US"/>
              </w:rPr>
              <w:t>88,467</w:t>
            </w:r>
          </w:p>
        </w:tc>
        <w:tc>
          <w:tcPr>
            <w:tcW w:w="134" w:type="pct"/>
          </w:tcPr>
          <w:p w14:paraId="6608862D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0104D14" w14:textId="73CCB385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6,826</w:t>
            </w:r>
          </w:p>
        </w:tc>
      </w:tr>
      <w:tr w:rsidR="00147D5F" w:rsidRPr="00147D5F" w14:paraId="0CE9BCE4" w14:textId="77777777" w:rsidTr="00FE7C7A">
        <w:tc>
          <w:tcPr>
            <w:tcW w:w="2244" w:type="pct"/>
          </w:tcPr>
          <w:p w14:paraId="458B26A7" w14:textId="6E962BBD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0" w:type="pct"/>
          </w:tcPr>
          <w:p w14:paraId="0656ACF0" w14:textId="5FD2F62D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0FC">
              <w:rPr>
                <w:rFonts w:ascii="Angsana New" w:hAnsi="Angsana New"/>
                <w:sz w:val="30"/>
                <w:szCs w:val="30"/>
                <w:lang w:val="en-US"/>
              </w:rPr>
              <w:t xml:space="preserve"> 1,980</w:t>
            </w:r>
          </w:p>
        </w:tc>
        <w:tc>
          <w:tcPr>
            <w:tcW w:w="142" w:type="pct"/>
          </w:tcPr>
          <w:p w14:paraId="4635259D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FF0DB3D" w14:textId="14ED5F25" w:rsidR="00147D5F" w:rsidRPr="00070A65" w:rsidRDefault="00646686" w:rsidP="00D0581A">
            <w:pPr>
              <w:pStyle w:val="30"/>
              <w:tabs>
                <w:tab w:val="clear" w:pos="360"/>
                <w:tab w:val="clear" w:pos="720"/>
                <w:tab w:val="decimal" w:pos="590"/>
                <w:tab w:val="decimal" w:pos="870"/>
              </w:tabs>
              <w:ind w:left="46" w:right="-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0581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0581A">
              <w:rPr>
                <w:rFonts w:hint="cs"/>
                <w:cs/>
              </w:rPr>
              <w:t xml:space="preserve">  </w:t>
            </w:r>
            <w:r w:rsidR="00147D5F" w:rsidRPr="00147D5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56179FE1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635D6A28" w14:textId="4B6333D9" w:rsidR="00147D5F" w:rsidRPr="00147D5F" w:rsidRDefault="00147D5F" w:rsidP="00147D5F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D5F">
              <w:rPr>
                <w:rFonts w:ascii="Angsana New" w:hAnsi="Angsana New"/>
                <w:sz w:val="30"/>
                <w:szCs w:val="30"/>
                <w:lang w:val="en-US"/>
              </w:rPr>
              <w:t xml:space="preserve"> 1,980</w:t>
            </w:r>
          </w:p>
        </w:tc>
        <w:tc>
          <w:tcPr>
            <w:tcW w:w="134" w:type="pct"/>
          </w:tcPr>
          <w:p w14:paraId="11BE5E32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F305996" w14:textId="2F2E7F88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52"/>
              </w:tabs>
              <w:ind w:left="46" w:right="-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47D5F" w:rsidRPr="00254A81" w14:paraId="6B7576FF" w14:textId="77777777" w:rsidTr="00FE7C7A">
        <w:tc>
          <w:tcPr>
            <w:tcW w:w="2244" w:type="pct"/>
          </w:tcPr>
          <w:p w14:paraId="3638A148" w14:textId="02B9E4E3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90" w:type="pct"/>
          </w:tcPr>
          <w:p w14:paraId="359018E7" w14:textId="3C618A7C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ind w:left="46" w:right="-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D5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4183646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5FE70BE5" w14:textId="1825B51E" w:rsidR="00147D5F" w:rsidRDefault="00147D5F" w:rsidP="00147D5F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42" w:type="pct"/>
          </w:tcPr>
          <w:p w14:paraId="3DC042C2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13CDDBE7" w14:textId="62DA4BB7" w:rsidR="00147D5F" w:rsidRPr="00147D5F" w:rsidRDefault="00C01314" w:rsidP="00147D5F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52"/>
              </w:tabs>
              <w:ind w:left="46" w:right="-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47D5F" w:rsidRPr="00147D5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5B79F513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0BBB0AB" w14:textId="34B4119A" w:rsidR="00147D5F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147D5F" w:rsidRPr="00254A81" w14:paraId="6A99D0AE" w14:textId="77777777" w:rsidTr="00BD1731">
        <w:trPr>
          <w:trHeight w:val="446"/>
        </w:trPr>
        <w:tc>
          <w:tcPr>
            <w:tcW w:w="2244" w:type="pct"/>
          </w:tcPr>
          <w:p w14:paraId="514E6D51" w14:textId="54C7FB33" w:rsidR="00147D5F" w:rsidRPr="00254A81" w:rsidRDefault="00147D5F" w:rsidP="0014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8C4AA0C" w14:textId="772B577B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BBC5E3C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4477EF66" w14:textId="7569CEB1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8280075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41A671A1" w14:textId="34B3EBCC" w:rsidR="00147D5F" w:rsidRPr="001100FC" w:rsidRDefault="00147D5F" w:rsidP="00147D5F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9620143" w14:textId="77777777" w:rsidR="00147D5F" w:rsidRPr="00254A81" w:rsidRDefault="00147D5F" w:rsidP="00147D5F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FD71DAA" w14:textId="55C654E6" w:rsidR="00147D5F" w:rsidRPr="00070A65" w:rsidRDefault="00147D5F" w:rsidP="00147D5F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29E79FD1" w14:textId="0B26F6A2" w:rsidR="00D9281F" w:rsidRDefault="00D9281F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0D06630" w14:textId="05ED33C4" w:rsidR="001F773E" w:rsidRDefault="001F773E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7E7ACDB" w14:textId="0DDF58C7" w:rsidR="001F773E" w:rsidRDefault="001F773E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4C5D90A6" w14:textId="3C831FA6" w:rsidR="001F773E" w:rsidRDefault="001F773E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D61FA00" w14:textId="02C08B8D" w:rsidR="001F773E" w:rsidRDefault="001F773E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FB64085" w14:textId="7DD5ECCE" w:rsidR="001F773E" w:rsidRDefault="001F773E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2EA9E6A" w14:textId="4DCBFA7C" w:rsidR="001F773E" w:rsidRDefault="001F773E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55546CF" w14:textId="538A2BEB" w:rsidR="001F773E" w:rsidRDefault="001F773E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6C3C377" w14:textId="067956BB" w:rsidR="002D49AC" w:rsidRDefault="002D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>
        <w:rPr>
          <w:rFonts w:ascii="Angsana New" w:hAnsi="Angsana New"/>
          <w:b/>
          <w:bCs/>
          <w:i/>
          <w:iCs/>
          <w:sz w:val="26"/>
          <w:szCs w:val="26"/>
        </w:rPr>
        <w:br w:type="page"/>
      </w:r>
    </w:p>
    <w:p w14:paraId="6209089A" w14:textId="450783D3" w:rsidR="00F4336B" w:rsidRPr="00254A81" w:rsidRDefault="003E6A5C" w:rsidP="0049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outlineLvl w:val="1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6C00A9" w:rsidRPr="00254A81">
        <w:rPr>
          <w:rFonts w:ascii="Angsana New" w:hAnsi="Angsana New"/>
          <w:sz w:val="30"/>
          <w:szCs w:val="30"/>
          <w:cs/>
        </w:rPr>
        <w:t>กับ</w:t>
      </w:r>
      <w:r w:rsidR="00F4336B" w:rsidRPr="00254A81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="00F4336B" w:rsidRPr="00254A81">
        <w:rPr>
          <w:rFonts w:ascii="Angsana New" w:hAnsi="Angsana New"/>
          <w:sz w:val="30"/>
          <w:szCs w:val="30"/>
          <w:cs/>
        </w:rPr>
        <w:t>ณ วันที่</w:t>
      </w:r>
      <w:r w:rsidR="00F4336B" w:rsidRPr="00254A81">
        <w:rPr>
          <w:rFonts w:ascii="Angsana New" w:hAnsi="Angsana New"/>
          <w:sz w:val="30"/>
          <w:szCs w:val="30"/>
        </w:rPr>
        <w:t xml:space="preserve"> 31 </w:t>
      </w:r>
      <w:r w:rsidR="002C0E7F" w:rsidRPr="00254A81">
        <w:rPr>
          <w:rFonts w:ascii="Angsana New" w:hAnsi="Angsana New"/>
          <w:sz w:val="30"/>
          <w:szCs w:val="30"/>
          <w:cs/>
        </w:rPr>
        <w:t>มีนาคม</w:t>
      </w:r>
      <w:r w:rsidR="006257FE">
        <w:rPr>
          <w:rFonts w:ascii="Angsana New" w:hAnsi="Angsana New"/>
          <w:sz w:val="30"/>
          <w:szCs w:val="30"/>
        </w:rPr>
        <w:t xml:space="preserve"> 2566</w:t>
      </w:r>
      <w:r w:rsidR="006257F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257FE">
        <w:rPr>
          <w:rFonts w:ascii="Angsana New" w:hAnsi="Angsana New"/>
          <w:sz w:val="30"/>
          <w:szCs w:val="30"/>
        </w:rPr>
        <w:t>2565</w:t>
      </w:r>
      <w:r w:rsidR="00D36A35" w:rsidRPr="00254A81">
        <w:rPr>
          <w:rFonts w:ascii="Angsana New" w:hAnsi="Angsana New"/>
          <w:sz w:val="30"/>
          <w:szCs w:val="30"/>
        </w:rPr>
        <w:t xml:space="preserve"> </w:t>
      </w:r>
      <w:r w:rsidR="00F4336B" w:rsidRPr="00254A81">
        <w:rPr>
          <w:rFonts w:ascii="Angsana New" w:hAnsi="Angsana New"/>
          <w:sz w:val="30"/>
          <w:szCs w:val="30"/>
          <w:cs/>
        </w:rPr>
        <w:t>มีดังนี้</w:t>
      </w:r>
    </w:p>
    <w:p w14:paraId="0F9BD9D5" w14:textId="066037AC" w:rsidR="004D2BBC" w:rsidRDefault="004D2BBC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61"/>
        <w:gridCol w:w="288"/>
        <w:gridCol w:w="1083"/>
        <w:gridCol w:w="268"/>
        <w:gridCol w:w="1078"/>
        <w:gridCol w:w="253"/>
        <w:gridCol w:w="1098"/>
      </w:tblGrid>
      <w:tr w:rsidR="00444831" w:rsidRPr="00BB3056" w14:paraId="09CD44C1" w14:textId="77777777" w:rsidTr="001F773E">
        <w:trPr>
          <w:trHeight w:hRule="exact" w:val="389"/>
          <w:tblHeader/>
        </w:trPr>
        <w:tc>
          <w:tcPr>
            <w:tcW w:w="2206" w:type="pct"/>
          </w:tcPr>
          <w:p w14:paraId="41E5EBED" w14:textId="27D6D342" w:rsidR="00444831" w:rsidRPr="00BB3056" w:rsidRDefault="00444831" w:rsidP="00C808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4" w:name="_Hlk72158384"/>
          </w:p>
        </w:tc>
        <w:tc>
          <w:tcPr>
            <w:tcW w:w="1325" w:type="pct"/>
            <w:gridSpan w:val="3"/>
          </w:tcPr>
          <w:p w14:paraId="2C98C003" w14:textId="7165AE0A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B0AEF8E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6D950AD3" w14:textId="64D2A3DA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7D7" w:rsidRPr="00BB3056" w14:paraId="67847620" w14:textId="77777777" w:rsidTr="001F773E">
        <w:trPr>
          <w:trHeight w:hRule="exact" w:val="389"/>
          <w:tblHeader/>
        </w:trPr>
        <w:tc>
          <w:tcPr>
            <w:tcW w:w="2206" w:type="pct"/>
          </w:tcPr>
          <w:p w14:paraId="22D35C95" w14:textId="0DB9BB71" w:rsidR="00C767D7" w:rsidRPr="00CA43DC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21938A03" w14:textId="52D59BC3" w:rsidR="00C767D7" w:rsidRPr="00ED0A7A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7" w:type="pct"/>
          </w:tcPr>
          <w:p w14:paraId="34224C50" w14:textId="77777777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D66DE2" w14:textId="18F690C2" w:rsidR="00C767D7" w:rsidRPr="00ED0A7A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17424242" w14:textId="77777777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F49892" w14:textId="18C545CE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8" w:type="pct"/>
          </w:tcPr>
          <w:p w14:paraId="398DF487" w14:textId="77777777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5EAB091" w14:textId="05B1AB9D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767D7" w:rsidRPr="00BB3056" w14:paraId="52DACB3F" w14:textId="77777777" w:rsidTr="001F773E">
        <w:trPr>
          <w:trHeight w:hRule="exact" w:val="389"/>
          <w:tblHeader/>
        </w:trPr>
        <w:tc>
          <w:tcPr>
            <w:tcW w:w="2206" w:type="pct"/>
          </w:tcPr>
          <w:p w14:paraId="5FB4A674" w14:textId="77777777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3062A182" w14:textId="77777777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773E" w:rsidRPr="00BB3056" w14:paraId="2D0D2F96" w14:textId="77777777" w:rsidTr="001F773E">
        <w:trPr>
          <w:trHeight w:hRule="exact" w:val="389"/>
        </w:trPr>
        <w:tc>
          <w:tcPr>
            <w:tcW w:w="2206" w:type="pct"/>
          </w:tcPr>
          <w:p w14:paraId="2EB4139E" w14:textId="29589281" w:rsidR="001F773E" w:rsidRPr="00BB3056" w:rsidRDefault="004D3AC9" w:rsidP="001F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</w:tcPr>
          <w:p w14:paraId="4D61652C" w14:textId="1AB93F95" w:rsidR="001F773E" w:rsidRPr="00BB3056" w:rsidRDefault="001F773E" w:rsidP="001F773E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vAlign w:val="bottom"/>
          </w:tcPr>
          <w:p w14:paraId="2C731B7B" w14:textId="77777777" w:rsidR="001F773E" w:rsidRPr="00BB3056" w:rsidRDefault="001F773E" w:rsidP="001F773E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56F216FF" w14:textId="1F0EED7B" w:rsidR="001F773E" w:rsidRPr="00BB3056" w:rsidRDefault="001F773E" w:rsidP="001F773E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20692242" w14:textId="77777777" w:rsidR="001F773E" w:rsidRPr="00BB3056" w:rsidRDefault="001F773E" w:rsidP="001F773E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C540DD9" w14:textId="4FB99ED3" w:rsidR="001F773E" w:rsidRPr="00BB3056" w:rsidRDefault="001F773E" w:rsidP="001F773E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3FA42FCC" w14:textId="77777777" w:rsidR="001F773E" w:rsidRPr="00BB3056" w:rsidRDefault="001F773E" w:rsidP="001F773E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8CA8997" w14:textId="5681E1A0" w:rsidR="001F773E" w:rsidRPr="00BB3056" w:rsidRDefault="001F773E" w:rsidP="001F773E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bookmarkEnd w:id="4"/>
      <w:tr w:rsidR="004D3AC9" w:rsidRPr="00BB3056" w14:paraId="4459A19B" w14:textId="77777777" w:rsidTr="001F773E">
        <w:trPr>
          <w:trHeight w:hRule="exact" w:val="389"/>
        </w:trPr>
        <w:tc>
          <w:tcPr>
            <w:tcW w:w="2206" w:type="pct"/>
          </w:tcPr>
          <w:p w14:paraId="79546B7A" w14:textId="2C73DC17" w:rsidR="004D3AC9" w:rsidRPr="00BB3056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36AC2ABF" w14:textId="73CF2708" w:rsidR="004D3AC9" w:rsidRPr="001F773E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105,030</w:t>
            </w:r>
          </w:p>
        </w:tc>
        <w:tc>
          <w:tcPr>
            <w:tcW w:w="157" w:type="pct"/>
            <w:vAlign w:val="bottom"/>
          </w:tcPr>
          <w:p w14:paraId="05F0ABF2" w14:textId="77777777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D010C1F" w14:textId="6D196573" w:rsidR="004D3AC9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80,732</w:t>
            </w:r>
          </w:p>
        </w:tc>
        <w:tc>
          <w:tcPr>
            <w:tcW w:w="146" w:type="pct"/>
            <w:vAlign w:val="bottom"/>
          </w:tcPr>
          <w:p w14:paraId="2C3AFDB8" w14:textId="77777777" w:rsidR="004D3AC9" w:rsidRPr="00BB3056" w:rsidRDefault="004D3AC9" w:rsidP="004D3AC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E244A71" w14:textId="0255DD40" w:rsidR="004D3AC9" w:rsidRPr="001F773E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105,030</w:t>
            </w:r>
          </w:p>
        </w:tc>
        <w:tc>
          <w:tcPr>
            <w:tcW w:w="138" w:type="pct"/>
            <w:vAlign w:val="bottom"/>
          </w:tcPr>
          <w:p w14:paraId="0148BFA6" w14:textId="77777777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5EECFAAD" w14:textId="33158617" w:rsidR="004D3AC9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80,732</w:t>
            </w:r>
          </w:p>
        </w:tc>
      </w:tr>
      <w:tr w:rsidR="004D3AC9" w:rsidRPr="00BB3056" w14:paraId="0821C490" w14:textId="77777777" w:rsidTr="001F773E">
        <w:trPr>
          <w:trHeight w:hRule="exact" w:val="389"/>
        </w:trPr>
        <w:tc>
          <w:tcPr>
            <w:tcW w:w="2206" w:type="pct"/>
          </w:tcPr>
          <w:p w14:paraId="6DE75D23" w14:textId="5C2C6FB1" w:rsidR="004D3AC9" w:rsidRPr="00D232EC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3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232EC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FED0B23" w14:textId="740B6360" w:rsidR="004D3AC9" w:rsidRPr="00BB3056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  <w:vAlign w:val="bottom"/>
          </w:tcPr>
          <w:p w14:paraId="23D12EA2" w14:textId="77777777" w:rsidR="004D3AC9" w:rsidRPr="00BB3056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AF6CC6D" w14:textId="7F324CA4" w:rsidR="004D3AC9" w:rsidRPr="00BB3056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590D47B0" w14:textId="77777777" w:rsidR="004D3AC9" w:rsidRPr="00BB3056" w:rsidRDefault="004D3AC9" w:rsidP="004D3AC9">
            <w:pPr>
              <w:tabs>
                <w:tab w:val="clear" w:pos="907"/>
                <w:tab w:val="decimal" w:pos="627"/>
                <w:tab w:val="decimal" w:pos="882"/>
              </w:tabs>
              <w:spacing w:line="240" w:lineRule="auto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D841FD3" w14:textId="3453222A" w:rsidR="004D3AC9" w:rsidRPr="00BB3056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00C5C948" w14:textId="77777777" w:rsidR="004D3AC9" w:rsidRPr="00BB3056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EC78ABA" w14:textId="55396CA0" w:rsidR="004D3AC9" w:rsidRPr="00BB3056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3AC9" w:rsidRPr="00BB3056" w14:paraId="7B6F296A" w14:textId="77777777" w:rsidTr="001F773E">
        <w:trPr>
          <w:trHeight w:hRule="exact" w:val="389"/>
        </w:trPr>
        <w:tc>
          <w:tcPr>
            <w:tcW w:w="2206" w:type="pct"/>
          </w:tcPr>
          <w:p w14:paraId="127E6FBA" w14:textId="0B460320" w:rsidR="004D3AC9" w:rsidRPr="00BB3056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790FAE1" w14:textId="73F04FCF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105,030</w:t>
            </w:r>
          </w:p>
        </w:tc>
        <w:tc>
          <w:tcPr>
            <w:tcW w:w="157" w:type="pct"/>
            <w:vAlign w:val="bottom"/>
          </w:tcPr>
          <w:p w14:paraId="2FF54814" w14:textId="77777777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FDB05E6" w14:textId="3DB05AAF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80,732</w:t>
            </w:r>
          </w:p>
        </w:tc>
        <w:tc>
          <w:tcPr>
            <w:tcW w:w="146" w:type="pct"/>
            <w:vAlign w:val="bottom"/>
          </w:tcPr>
          <w:p w14:paraId="407E3234" w14:textId="77777777" w:rsidR="004D3AC9" w:rsidRPr="00BB3056" w:rsidRDefault="004D3AC9" w:rsidP="004D3AC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8D33A" w14:textId="01ED9492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105,030</w:t>
            </w:r>
          </w:p>
        </w:tc>
        <w:tc>
          <w:tcPr>
            <w:tcW w:w="138" w:type="pct"/>
            <w:vAlign w:val="bottom"/>
          </w:tcPr>
          <w:p w14:paraId="1EAC25D9" w14:textId="77777777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D34BE23" w14:textId="55A17B44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80,732</w:t>
            </w:r>
          </w:p>
        </w:tc>
      </w:tr>
      <w:tr w:rsidR="004D3AC9" w:rsidRPr="00BB3056" w14:paraId="350999B1" w14:textId="77777777" w:rsidTr="001F773E">
        <w:trPr>
          <w:trHeight w:hRule="exact" w:val="389"/>
          <w:tblHeader/>
        </w:trPr>
        <w:tc>
          <w:tcPr>
            <w:tcW w:w="2206" w:type="pct"/>
          </w:tcPr>
          <w:p w14:paraId="4AF46215" w14:textId="2045DF3B" w:rsidR="004D3AC9" w:rsidRPr="00BB3056" w:rsidRDefault="004D3AC9" w:rsidP="004D3AC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1C638D2F" w14:textId="260B8F23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2BF77A" w14:textId="77777777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5BC1CE06" w14:textId="38801DFF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AC9" w:rsidRPr="00BB3056" w14:paraId="34E8B06A" w14:textId="77777777" w:rsidTr="001F773E">
        <w:trPr>
          <w:trHeight w:hRule="exact" w:val="389"/>
          <w:tblHeader/>
        </w:trPr>
        <w:tc>
          <w:tcPr>
            <w:tcW w:w="2206" w:type="pct"/>
          </w:tcPr>
          <w:p w14:paraId="4C59E927" w14:textId="55334431" w:rsidR="004D3AC9" w:rsidRPr="00CA43DC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8" w:type="pct"/>
          </w:tcPr>
          <w:p w14:paraId="30524C72" w14:textId="72F667AD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604B6BA2" w14:textId="77777777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6D04DC" w14:textId="1CDD5AF0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60520D" w14:textId="77777777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38864E" w14:textId="240632F3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5685200C" w14:textId="77777777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C2B51A9" w14:textId="0D161A93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AC9" w:rsidRPr="00BB3056" w14:paraId="5D020C77" w14:textId="77777777" w:rsidTr="001F773E">
        <w:trPr>
          <w:trHeight w:hRule="exact" w:val="389"/>
        </w:trPr>
        <w:tc>
          <w:tcPr>
            <w:tcW w:w="2206" w:type="pct"/>
          </w:tcPr>
          <w:p w14:paraId="17C162E8" w14:textId="77777777" w:rsidR="004D3AC9" w:rsidRPr="00BB3056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70FC2ADB" w14:textId="36376A04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2,555</w:t>
            </w:r>
          </w:p>
        </w:tc>
        <w:tc>
          <w:tcPr>
            <w:tcW w:w="157" w:type="pct"/>
            <w:vAlign w:val="bottom"/>
          </w:tcPr>
          <w:p w14:paraId="150505D4" w14:textId="77777777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CBD49A3" w14:textId="0162160B" w:rsidR="004D3AC9" w:rsidRPr="00BB3056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04BEF831" w14:textId="77777777" w:rsidR="004D3AC9" w:rsidRPr="00BB3056" w:rsidRDefault="004D3AC9" w:rsidP="004D3AC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D441A96" w14:textId="2356E909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2,555</w:t>
            </w:r>
          </w:p>
        </w:tc>
        <w:tc>
          <w:tcPr>
            <w:tcW w:w="138" w:type="pct"/>
            <w:vAlign w:val="bottom"/>
          </w:tcPr>
          <w:p w14:paraId="28BCBB78" w14:textId="77777777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6B70AF4D" w14:textId="47100F38" w:rsidR="004D3AC9" w:rsidRPr="00BB3056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3AC9" w:rsidRPr="00BB3056" w14:paraId="03566D44" w14:textId="77777777" w:rsidTr="001F773E">
        <w:trPr>
          <w:trHeight w:hRule="exact" w:val="389"/>
        </w:trPr>
        <w:tc>
          <w:tcPr>
            <w:tcW w:w="2206" w:type="pct"/>
          </w:tcPr>
          <w:p w14:paraId="017D1934" w14:textId="39D359D5" w:rsidR="004D3AC9" w:rsidRPr="00BB3056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232EC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73C91F2" w14:textId="056535A2" w:rsidR="004D3AC9" w:rsidRPr="00BB3056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  <w:vAlign w:val="bottom"/>
          </w:tcPr>
          <w:p w14:paraId="29B7B148" w14:textId="77777777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718D739" w14:textId="0A3523E7" w:rsidR="004D3AC9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5F0564CC" w14:textId="77777777" w:rsidR="004D3AC9" w:rsidRPr="00BB3056" w:rsidRDefault="004D3AC9" w:rsidP="004D3AC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CF8BDB3" w14:textId="5836BC3C" w:rsidR="004D3AC9" w:rsidRPr="00BB3056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1D9262D5" w14:textId="77777777" w:rsidR="004D3AC9" w:rsidRPr="00BB3056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3E640F3" w14:textId="4E24AF29" w:rsidR="004D3AC9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3AC9" w:rsidRPr="00BB3056" w14:paraId="4AF0E259" w14:textId="77777777" w:rsidTr="001F773E">
        <w:trPr>
          <w:trHeight w:hRule="exact" w:val="389"/>
        </w:trPr>
        <w:tc>
          <w:tcPr>
            <w:tcW w:w="2206" w:type="pct"/>
          </w:tcPr>
          <w:p w14:paraId="053ED48F" w14:textId="7C2A2095" w:rsidR="004D3AC9" w:rsidRPr="00BB3056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66D256D" w14:textId="7FF92298" w:rsidR="004D3AC9" w:rsidRPr="001F773E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2,555</w:t>
            </w:r>
          </w:p>
        </w:tc>
        <w:tc>
          <w:tcPr>
            <w:tcW w:w="157" w:type="pct"/>
            <w:vAlign w:val="bottom"/>
          </w:tcPr>
          <w:p w14:paraId="34419845" w14:textId="2DA6A1A7" w:rsidR="004D3AC9" w:rsidRPr="001F773E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37B6874" w14:textId="44659E42" w:rsidR="004D3AC9" w:rsidRPr="001F773E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40631EBB" w14:textId="77777777" w:rsidR="004D3AC9" w:rsidRPr="001F773E" w:rsidRDefault="004D3AC9" w:rsidP="004D3AC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EB7B0" w14:textId="46E02BF4" w:rsidR="004D3AC9" w:rsidRPr="001F773E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2,555</w:t>
            </w:r>
          </w:p>
        </w:tc>
        <w:tc>
          <w:tcPr>
            <w:tcW w:w="138" w:type="pct"/>
            <w:vAlign w:val="bottom"/>
          </w:tcPr>
          <w:p w14:paraId="24F9A6EB" w14:textId="77777777" w:rsidR="004D3AC9" w:rsidRPr="001F773E" w:rsidRDefault="004D3AC9" w:rsidP="004D3AC9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18853FE5" w14:textId="70608D3C" w:rsidR="004D3AC9" w:rsidRPr="001F773E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D3AC9" w:rsidRPr="00750954" w14:paraId="215BA07E" w14:textId="77777777" w:rsidTr="00D05519">
        <w:trPr>
          <w:trHeight w:hRule="exact" w:val="389"/>
        </w:trPr>
        <w:tc>
          <w:tcPr>
            <w:tcW w:w="2206" w:type="pct"/>
          </w:tcPr>
          <w:p w14:paraId="3C84E460" w14:textId="3270D100" w:rsidR="004D3AC9" w:rsidRPr="00750954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3A0207" w14:textId="67F83EA1" w:rsidR="004D3AC9" w:rsidRPr="00750954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96CA780" w14:textId="77777777" w:rsidR="004D3AC9" w:rsidRPr="00750954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862B4FD" w14:textId="3AB5B547" w:rsidR="004D3AC9" w:rsidRPr="00750954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C61F6F" w14:textId="77777777" w:rsidR="004D3AC9" w:rsidRPr="00750954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B0B0C7" w14:textId="385547F1" w:rsidR="004D3AC9" w:rsidRPr="00750954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197A98C3" w14:textId="77777777" w:rsidR="004D3AC9" w:rsidRPr="00750954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433BD9" w14:textId="2F67B346" w:rsidR="004D3AC9" w:rsidRPr="00750954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AC9" w:rsidRPr="00750954" w14:paraId="4E233CDB" w14:textId="77777777" w:rsidTr="00D05519">
        <w:trPr>
          <w:trHeight w:hRule="exact" w:val="389"/>
        </w:trPr>
        <w:tc>
          <w:tcPr>
            <w:tcW w:w="2206" w:type="pct"/>
          </w:tcPr>
          <w:p w14:paraId="601DCFDD" w14:textId="2D0EB741" w:rsidR="004D3AC9" w:rsidRPr="00750954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0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578" w:type="pct"/>
          </w:tcPr>
          <w:p w14:paraId="72BC4E30" w14:textId="77777777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D107FC6" w14:textId="77777777" w:rsidR="004D3AC9" w:rsidRPr="00750954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D029DFB" w14:textId="77777777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7371DD" w14:textId="77777777" w:rsidR="004D3AC9" w:rsidRPr="00750954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E3F04B" w14:textId="77777777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6865241" w14:textId="77777777" w:rsidR="004D3AC9" w:rsidRPr="00750954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A0E3565" w14:textId="77777777" w:rsidR="004D3AC9" w:rsidRPr="00BB3056" w:rsidRDefault="004D3AC9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AC9" w:rsidRPr="00750954" w14:paraId="673BB38E" w14:textId="77777777" w:rsidTr="00D05519">
        <w:trPr>
          <w:trHeight w:val="389"/>
        </w:trPr>
        <w:tc>
          <w:tcPr>
            <w:tcW w:w="2206" w:type="pct"/>
            <w:vAlign w:val="bottom"/>
          </w:tcPr>
          <w:p w14:paraId="5AAC209D" w14:textId="77777777" w:rsidR="004D3AC9" w:rsidRPr="00750954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186C14A8" w14:textId="04BE5158" w:rsidR="004D3AC9" w:rsidRPr="00750954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vAlign w:val="bottom"/>
          </w:tcPr>
          <w:p w14:paraId="056140E9" w14:textId="77777777" w:rsidR="004D3AC9" w:rsidRPr="00750954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03CFE1" w14:textId="1443504C" w:rsidR="004D3AC9" w:rsidRPr="00750954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504AF581" w14:textId="77777777" w:rsidR="004D3AC9" w:rsidRPr="00750954" w:rsidRDefault="004D3AC9" w:rsidP="004D3A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66B93EFC" w14:textId="756C3757" w:rsidR="004D3AC9" w:rsidRPr="00750954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6BB243AD" w14:textId="77777777" w:rsidR="004D3AC9" w:rsidRPr="00750954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30DB46E6" w14:textId="53940C99" w:rsidR="004D3AC9" w:rsidRPr="00750954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3AC9" w:rsidRPr="00750954" w14:paraId="1ECB2BDD" w14:textId="77777777" w:rsidTr="00D05519">
        <w:trPr>
          <w:trHeight w:val="389"/>
        </w:trPr>
        <w:tc>
          <w:tcPr>
            <w:tcW w:w="2206" w:type="pct"/>
            <w:vAlign w:val="bottom"/>
          </w:tcPr>
          <w:p w14:paraId="66638CF8" w14:textId="54896D46" w:rsidR="004D3AC9" w:rsidRPr="00750954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78" w:type="pct"/>
          </w:tcPr>
          <w:p w14:paraId="1423F2AB" w14:textId="5188961C" w:rsidR="004D3AC9" w:rsidRPr="00750954" w:rsidRDefault="004D3AC9" w:rsidP="00382685">
            <w:pPr>
              <w:pStyle w:val="a3"/>
              <w:tabs>
                <w:tab w:val="decimal" w:pos="86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5,897,081 </w:t>
            </w:r>
          </w:p>
        </w:tc>
        <w:tc>
          <w:tcPr>
            <w:tcW w:w="157" w:type="pct"/>
            <w:vAlign w:val="bottom"/>
          </w:tcPr>
          <w:p w14:paraId="4221452A" w14:textId="77777777" w:rsidR="004D3AC9" w:rsidRPr="00750954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673B32" w14:textId="4A43FC61" w:rsidR="004D3AC9" w:rsidRPr="00750954" w:rsidRDefault="004D3AC9" w:rsidP="0038268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728,843</w:t>
            </w:r>
          </w:p>
        </w:tc>
        <w:tc>
          <w:tcPr>
            <w:tcW w:w="146" w:type="pct"/>
            <w:vAlign w:val="bottom"/>
          </w:tcPr>
          <w:p w14:paraId="4056A5F6" w14:textId="77777777" w:rsidR="004D3AC9" w:rsidRPr="00750954" w:rsidRDefault="004D3AC9" w:rsidP="004D3A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57299C11" w14:textId="762E48B3" w:rsidR="004D3AC9" w:rsidRPr="00750954" w:rsidRDefault="004D3AC9" w:rsidP="0038268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5,897,081</w:t>
            </w:r>
          </w:p>
        </w:tc>
        <w:tc>
          <w:tcPr>
            <w:tcW w:w="138" w:type="pct"/>
            <w:vAlign w:val="bottom"/>
          </w:tcPr>
          <w:p w14:paraId="72551FE0" w14:textId="77777777" w:rsidR="004D3AC9" w:rsidRPr="00750954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46B4BD33" w14:textId="5B3B535D" w:rsidR="004D3AC9" w:rsidRPr="00750954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728,843</w:t>
            </w:r>
          </w:p>
        </w:tc>
      </w:tr>
      <w:tr w:rsidR="004D3AC9" w:rsidRPr="00750954" w14:paraId="2FEBBCE9" w14:textId="77777777" w:rsidTr="00D05519">
        <w:trPr>
          <w:trHeight w:val="389"/>
        </w:trPr>
        <w:tc>
          <w:tcPr>
            <w:tcW w:w="2206" w:type="pct"/>
            <w:vAlign w:val="bottom"/>
          </w:tcPr>
          <w:p w14:paraId="62251A45" w14:textId="6E1ACC46" w:rsidR="004D3AC9" w:rsidRPr="00750954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46DBEB4" w14:textId="40F6393D" w:rsidR="004D3AC9" w:rsidRPr="00750954" w:rsidRDefault="004D3AC9" w:rsidP="00382685">
            <w:pPr>
              <w:pStyle w:val="a3"/>
              <w:tabs>
                <w:tab w:val="decimal" w:pos="86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4,157,575 </w:t>
            </w:r>
          </w:p>
        </w:tc>
        <w:tc>
          <w:tcPr>
            <w:tcW w:w="157" w:type="pct"/>
            <w:vAlign w:val="bottom"/>
          </w:tcPr>
          <w:p w14:paraId="4139DFF9" w14:textId="77777777" w:rsidR="004D3AC9" w:rsidRPr="00750954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4523277" w14:textId="525C2571" w:rsidR="004D3AC9" w:rsidRPr="00CB160F" w:rsidRDefault="004D3AC9" w:rsidP="0038268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6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3,437,99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  <w:vAlign w:val="bottom"/>
          </w:tcPr>
          <w:p w14:paraId="4066E55C" w14:textId="77777777" w:rsidR="004D3AC9" w:rsidRPr="00CB160F" w:rsidRDefault="004D3AC9" w:rsidP="004D3A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679C400" w14:textId="68A7EEF0" w:rsidR="004D3AC9" w:rsidRPr="00CB160F" w:rsidRDefault="004D3AC9" w:rsidP="0038268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6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4,157,575</w:t>
            </w:r>
          </w:p>
        </w:tc>
        <w:tc>
          <w:tcPr>
            <w:tcW w:w="138" w:type="pct"/>
            <w:vAlign w:val="bottom"/>
          </w:tcPr>
          <w:p w14:paraId="48611C13" w14:textId="77777777" w:rsidR="004D3AC9" w:rsidRPr="00CB160F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07EEA34" w14:textId="65FF2333" w:rsidR="004D3AC9" w:rsidRPr="00CB160F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6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3,437,99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D3AC9" w:rsidRPr="00750954" w14:paraId="4498512B" w14:textId="77777777" w:rsidTr="00D05519">
        <w:trPr>
          <w:trHeight w:val="389"/>
        </w:trPr>
        <w:tc>
          <w:tcPr>
            <w:tcW w:w="2206" w:type="pct"/>
            <w:vAlign w:val="bottom"/>
          </w:tcPr>
          <w:p w14:paraId="70421209" w14:textId="7836A5E3" w:rsidR="004D3AC9" w:rsidRPr="00750954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1BACA72" w14:textId="072E4CC7" w:rsidR="004D3AC9" w:rsidRPr="00750954" w:rsidRDefault="004D3AC9" w:rsidP="00382685">
            <w:pPr>
              <w:pStyle w:val="a3"/>
              <w:tabs>
                <w:tab w:val="decimal" w:pos="86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10,054,656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57" w:type="pct"/>
            <w:vAlign w:val="bottom"/>
          </w:tcPr>
          <w:p w14:paraId="65F555E6" w14:textId="77777777" w:rsidR="004D3AC9" w:rsidRPr="00750954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FED3445" w14:textId="2EB0C21D" w:rsidR="004D3AC9" w:rsidRPr="00750954" w:rsidRDefault="004D3AC9" w:rsidP="0038268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9,166,835</w:t>
            </w:r>
          </w:p>
        </w:tc>
        <w:tc>
          <w:tcPr>
            <w:tcW w:w="146" w:type="pct"/>
            <w:vAlign w:val="bottom"/>
          </w:tcPr>
          <w:p w14:paraId="19FAFB22" w14:textId="77777777" w:rsidR="004D3AC9" w:rsidRPr="00750954" w:rsidRDefault="004D3AC9" w:rsidP="004D3A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C810671" w14:textId="11CFE121" w:rsidR="004D3AC9" w:rsidRPr="00750954" w:rsidRDefault="004D3AC9" w:rsidP="0038268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10,054,656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38" w:type="pct"/>
            <w:vAlign w:val="bottom"/>
          </w:tcPr>
          <w:p w14:paraId="0CE0F4A5" w14:textId="77777777" w:rsidR="004D3AC9" w:rsidRPr="00750954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D161E62" w14:textId="0B8127CA" w:rsidR="004D3AC9" w:rsidRPr="00750954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9,166,835</w:t>
            </w:r>
          </w:p>
        </w:tc>
      </w:tr>
      <w:tr w:rsidR="004D3AC9" w:rsidRPr="00750954" w14:paraId="45140C9C" w14:textId="77777777" w:rsidTr="00D05519">
        <w:trPr>
          <w:trHeight w:val="389"/>
        </w:trPr>
        <w:tc>
          <w:tcPr>
            <w:tcW w:w="2206" w:type="pct"/>
            <w:vAlign w:val="bottom"/>
          </w:tcPr>
          <w:p w14:paraId="5DA9C928" w14:textId="42AFA88C" w:rsidR="004D3AC9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23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232EC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596E4A3" w14:textId="164425D1" w:rsidR="004D3AC9" w:rsidRDefault="004D3AC9" w:rsidP="00382685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  <w:vAlign w:val="bottom"/>
          </w:tcPr>
          <w:p w14:paraId="18CE2AA4" w14:textId="77777777" w:rsidR="004D3AC9" w:rsidRPr="00750954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702"/>
              </w:tabs>
              <w:spacing w:line="240" w:lineRule="auto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8469EDC" w14:textId="49E017B3" w:rsidR="004D3AC9" w:rsidRDefault="004D3AC9" w:rsidP="00382685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08492A21" w14:textId="77777777" w:rsidR="004D3AC9" w:rsidRPr="001F773E" w:rsidRDefault="004D3AC9" w:rsidP="004D3AC9">
            <w:pPr>
              <w:tabs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9E1DD0C" w14:textId="07C8F01E" w:rsidR="004D3AC9" w:rsidRDefault="004D3AC9" w:rsidP="00382685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68EA03E0" w14:textId="77777777" w:rsidR="004D3AC9" w:rsidRPr="00750954" w:rsidRDefault="004D3AC9" w:rsidP="004D3AC9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4A3A594" w14:textId="56BB8D46" w:rsidR="004D3AC9" w:rsidRDefault="004D3AC9" w:rsidP="004D3AC9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3AC9" w:rsidRPr="00750954" w14:paraId="14AC25A3" w14:textId="77777777" w:rsidTr="00D05519">
        <w:trPr>
          <w:trHeight w:val="389"/>
        </w:trPr>
        <w:tc>
          <w:tcPr>
            <w:tcW w:w="2206" w:type="pct"/>
            <w:vAlign w:val="bottom"/>
          </w:tcPr>
          <w:p w14:paraId="3E2CC526" w14:textId="6E801CE4" w:rsidR="004D3AC9" w:rsidRPr="00BA0737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6941CF1" w14:textId="4F6B8D41" w:rsidR="004D3AC9" w:rsidRPr="001F773E" w:rsidRDefault="004D3AC9" w:rsidP="00382685">
            <w:pPr>
              <w:pStyle w:val="a3"/>
              <w:tabs>
                <w:tab w:val="decimal" w:pos="86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10,054,656</w:t>
            </w:r>
          </w:p>
        </w:tc>
        <w:tc>
          <w:tcPr>
            <w:tcW w:w="157" w:type="pct"/>
            <w:vAlign w:val="bottom"/>
          </w:tcPr>
          <w:p w14:paraId="0B273719" w14:textId="77777777" w:rsidR="004D3AC9" w:rsidRPr="001F773E" w:rsidRDefault="004D3AC9" w:rsidP="004D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7982FC" w14:textId="5F36C52E" w:rsidR="004D3AC9" w:rsidRPr="001F773E" w:rsidRDefault="004D3AC9" w:rsidP="00382685">
            <w:pPr>
              <w:pStyle w:val="30"/>
              <w:tabs>
                <w:tab w:val="clear" w:pos="360"/>
                <w:tab w:val="clear" w:pos="720"/>
                <w:tab w:val="decimal" w:pos="775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9,166,83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vAlign w:val="bottom"/>
          </w:tcPr>
          <w:p w14:paraId="22A2F3A3" w14:textId="77777777" w:rsidR="004D3AC9" w:rsidRPr="001F773E" w:rsidRDefault="004D3AC9" w:rsidP="004D3A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06971E1" w14:textId="3ED96E7A" w:rsidR="004D3AC9" w:rsidRPr="001F773E" w:rsidRDefault="004D3AC9" w:rsidP="00382685">
            <w:pPr>
              <w:pStyle w:val="a3"/>
              <w:tabs>
                <w:tab w:val="left" w:pos="862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10,054,656</w:t>
            </w:r>
          </w:p>
        </w:tc>
        <w:tc>
          <w:tcPr>
            <w:tcW w:w="138" w:type="pct"/>
            <w:vAlign w:val="bottom"/>
          </w:tcPr>
          <w:p w14:paraId="4842B162" w14:textId="77777777" w:rsidR="004D3AC9" w:rsidRPr="001F773E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19BE4FA" w14:textId="5F81B2DE" w:rsidR="004D3AC9" w:rsidRPr="001F773E" w:rsidRDefault="004D3AC9" w:rsidP="004D3AC9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7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9,166,83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7468B6F0" w14:textId="77777777" w:rsidR="004912AE" w:rsidRDefault="004912AE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6007DFC6" w14:textId="4145D8F9" w:rsidR="00A43A3C" w:rsidRDefault="00A43A3C" w:rsidP="004912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outlineLvl w:val="1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="003A5944" w:rsidRPr="00254A81">
        <w:rPr>
          <w:rFonts w:ascii="Angsana New" w:hAnsi="Angsana New"/>
          <w:sz w:val="30"/>
          <w:szCs w:val="30"/>
          <w:cs/>
        </w:rPr>
        <w:t>ระยะยาว</w:t>
      </w:r>
      <w:r w:rsidRPr="00254A81">
        <w:rPr>
          <w:rFonts w:ascii="Angsana New" w:hAnsi="Angsana New"/>
          <w:sz w:val="30"/>
          <w:szCs w:val="30"/>
          <w:cs/>
        </w:rPr>
        <w:t xml:space="preserve">แก่กิจการที่เกี่ยวข้องกันสำหรับปีสิ้นสุดวันที่ </w:t>
      </w:r>
      <w:r w:rsidR="00E85D1C" w:rsidRPr="00E85D1C">
        <w:rPr>
          <w:rFonts w:ascii="Angsana New" w:hAnsi="Angsana New"/>
          <w:sz w:val="30"/>
          <w:szCs w:val="30"/>
          <w:lang w:val="en-US"/>
        </w:rPr>
        <w:t>31</w:t>
      </w:r>
      <w:r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="006257FE">
        <w:rPr>
          <w:rFonts w:ascii="Angsana New" w:hAnsi="Angsana New"/>
          <w:sz w:val="30"/>
          <w:szCs w:val="30"/>
          <w:lang w:val="en-US"/>
        </w:rPr>
        <w:t xml:space="preserve">2566 </w:t>
      </w:r>
      <w:r w:rsidR="006257F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90C4E">
        <w:rPr>
          <w:rFonts w:ascii="Angsana New" w:hAnsi="Angsana New"/>
          <w:sz w:val="30"/>
          <w:szCs w:val="30"/>
          <w:lang w:val="en-US"/>
        </w:rPr>
        <w:t xml:space="preserve"> </w:t>
      </w:r>
      <w:r w:rsidR="006257FE">
        <w:rPr>
          <w:rFonts w:ascii="Angsana New" w:hAnsi="Angsana New"/>
          <w:sz w:val="30"/>
          <w:szCs w:val="30"/>
          <w:lang w:val="en-US"/>
        </w:rPr>
        <w:t xml:space="preserve">2565 </w:t>
      </w:r>
      <w:r w:rsidRPr="00254A81">
        <w:rPr>
          <w:rFonts w:ascii="Angsana New" w:hAnsi="Angsana New"/>
          <w:sz w:val="30"/>
          <w:szCs w:val="30"/>
          <w:cs/>
        </w:rPr>
        <w:t>มีดังนี้</w:t>
      </w:r>
      <w:r w:rsidRPr="00254A81">
        <w:rPr>
          <w:rFonts w:ascii="Angsana New" w:hAnsi="Angsana New"/>
          <w:sz w:val="30"/>
          <w:szCs w:val="30"/>
        </w:rPr>
        <w:t xml:space="preserve">  </w:t>
      </w:r>
    </w:p>
    <w:p w14:paraId="29208EC4" w14:textId="77777777" w:rsidR="001A5F6D" w:rsidRPr="004D3AC9" w:rsidRDefault="001A5F6D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260"/>
        <w:gridCol w:w="1710"/>
        <w:gridCol w:w="180"/>
        <w:gridCol w:w="1800"/>
      </w:tblGrid>
      <w:tr w:rsidR="00E570EC" w:rsidRPr="00BB3056" w14:paraId="0447B059" w14:textId="77777777" w:rsidTr="00A64F39">
        <w:trPr>
          <w:cantSplit/>
          <w:trHeight w:hRule="exact" w:val="389"/>
          <w:tblHeader/>
        </w:trPr>
        <w:tc>
          <w:tcPr>
            <w:tcW w:w="4151" w:type="dxa"/>
            <w:shd w:val="clear" w:color="auto" w:fill="FFFFFF"/>
          </w:tcPr>
          <w:p w14:paraId="263C7A97" w14:textId="580D7914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7937BB4F" w14:textId="17EADBD2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0212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690" w:type="dxa"/>
            <w:gridSpan w:val="3"/>
          </w:tcPr>
          <w:p w14:paraId="546DF831" w14:textId="60A6A666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  <w:p w14:paraId="5DC25BC6" w14:textId="7BB4715D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570EC" w:rsidRPr="00BB3056" w14:paraId="73E0B831" w14:textId="77777777" w:rsidTr="00BD66A4">
        <w:trPr>
          <w:cantSplit/>
          <w:trHeight w:hRule="exact" w:val="389"/>
          <w:tblHeader/>
        </w:trPr>
        <w:tc>
          <w:tcPr>
            <w:tcW w:w="4151" w:type="dxa"/>
          </w:tcPr>
          <w:p w14:paraId="4D44EBA5" w14:textId="0D372530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8110450" w14:textId="09D6B700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DF5610" w14:textId="153DBCE9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5F59E51" w14:textId="77777777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1AC78908" w14:textId="14835D01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E570EC" w:rsidRPr="00BB3056" w14:paraId="48AAEDB2" w14:textId="77777777" w:rsidTr="00BD66A4">
        <w:trPr>
          <w:trHeight w:hRule="exact" w:val="360"/>
        </w:trPr>
        <w:tc>
          <w:tcPr>
            <w:tcW w:w="4151" w:type="dxa"/>
            <w:vAlign w:val="bottom"/>
          </w:tcPr>
          <w:p w14:paraId="0F072A29" w14:textId="77777777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E93233" w14:textId="4CB463B6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12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690" w:type="dxa"/>
            <w:gridSpan w:val="3"/>
          </w:tcPr>
          <w:p w14:paraId="2D37970F" w14:textId="77777777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570EC" w:rsidRPr="00BB3056" w14:paraId="3E53D5C0" w14:textId="77777777" w:rsidTr="004D3AC9">
        <w:trPr>
          <w:trHeight w:hRule="exact" w:val="389"/>
        </w:trPr>
        <w:tc>
          <w:tcPr>
            <w:tcW w:w="4151" w:type="dxa"/>
            <w:vAlign w:val="bottom"/>
          </w:tcPr>
          <w:p w14:paraId="606D97EF" w14:textId="77777777" w:rsidR="00E570EC" w:rsidRPr="00BB3056" w:rsidRDefault="00E570EC" w:rsidP="00D0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676A9698" w14:textId="3F621BAD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SOFR+3.5</w:t>
            </w:r>
          </w:p>
        </w:tc>
        <w:tc>
          <w:tcPr>
            <w:tcW w:w="1710" w:type="dxa"/>
            <w:vAlign w:val="bottom"/>
          </w:tcPr>
          <w:p w14:paraId="7F203F33" w14:textId="77777777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257CA5" w14:textId="77777777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02B75D3" w14:textId="77777777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0EC" w:rsidRPr="00BB3056" w14:paraId="2D88BBE0" w14:textId="77777777" w:rsidTr="00EB2E5E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313C0623" w14:textId="57667F36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D0551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60" w:type="dxa"/>
            <w:vAlign w:val="center"/>
          </w:tcPr>
          <w:p w14:paraId="66C428F5" w14:textId="77777777" w:rsidR="00E570EC" w:rsidRPr="00BB3056" w:rsidRDefault="00E570EC" w:rsidP="00E570EC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E641A58" w14:textId="0D2D312B" w:rsidR="00E570EC" w:rsidRPr="00CB160F" w:rsidRDefault="00E570EC" w:rsidP="00E570EC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6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5,728,843</w:t>
            </w:r>
          </w:p>
        </w:tc>
        <w:tc>
          <w:tcPr>
            <w:tcW w:w="180" w:type="dxa"/>
            <w:vAlign w:val="center"/>
          </w:tcPr>
          <w:p w14:paraId="3153658E" w14:textId="77777777" w:rsidR="00E570EC" w:rsidRPr="00BB3056" w:rsidRDefault="00E570EC" w:rsidP="00E570EC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676BCC47" w14:textId="5F06323E" w:rsidR="00E570EC" w:rsidRPr="00BB3056" w:rsidRDefault="00E570EC" w:rsidP="00E570EC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5,389,684</w:t>
            </w:r>
          </w:p>
        </w:tc>
      </w:tr>
      <w:tr w:rsidR="00E570EC" w:rsidRPr="00BB3056" w14:paraId="42CB500F" w14:textId="77777777" w:rsidTr="00382685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719C526B" w14:textId="47583BA9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512CF1B" w14:textId="77777777" w:rsidR="00E570EC" w:rsidRPr="00BB3056" w:rsidRDefault="00E570EC" w:rsidP="00E570EC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D9FF895" w14:textId="4A610BEA" w:rsidR="00E570EC" w:rsidRPr="00CB160F" w:rsidRDefault="00E570EC" w:rsidP="00E570EC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6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168,23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center"/>
          </w:tcPr>
          <w:p w14:paraId="4D102154" w14:textId="77777777" w:rsidR="00E570EC" w:rsidRPr="00BB3056" w:rsidRDefault="00E570EC" w:rsidP="00E570EC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EDB6C01" w14:textId="38BDD207" w:rsidR="00E570EC" w:rsidRPr="00BB3056" w:rsidRDefault="00E570EC" w:rsidP="00E570EC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339,159</w:t>
            </w:r>
          </w:p>
        </w:tc>
      </w:tr>
      <w:tr w:rsidR="00E570EC" w:rsidRPr="00BB3056" w14:paraId="72151241" w14:textId="77777777" w:rsidTr="00382685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0CCB264B" w14:textId="77777777" w:rsidR="00E570EC" w:rsidRPr="00BB3056" w:rsidRDefault="00E570EC" w:rsidP="00E5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6888D2BA" w14:textId="77777777" w:rsidR="00E570EC" w:rsidRPr="00BB3056" w:rsidRDefault="00E570EC" w:rsidP="00E570EC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4090E59" w14:textId="6FC85937" w:rsidR="00E570EC" w:rsidRPr="00CB160F" w:rsidRDefault="00E570EC" w:rsidP="00E570EC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5,897,081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4A7851EF" w14:textId="77777777" w:rsidR="00E570EC" w:rsidRPr="00BB3056" w:rsidRDefault="00E570EC" w:rsidP="00E570EC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4EC235B" w14:textId="5B5D93EE" w:rsidR="00E570EC" w:rsidRPr="00BB3056" w:rsidRDefault="00E570EC" w:rsidP="00E570EC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5,728,843</w:t>
            </w:r>
          </w:p>
        </w:tc>
      </w:tr>
    </w:tbl>
    <w:p w14:paraId="6538B0F6" w14:textId="04F68EFD" w:rsidR="004932A6" w:rsidRPr="00254A81" w:rsidRDefault="0000227E" w:rsidP="006257FE">
      <w:pPr>
        <w:tabs>
          <w:tab w:val="clear" w:pos="454"/>
          <w:tab w:val="left" w:pos="547"/>
        </w:tabs>
        <w:spacing w:line="240" w:lineRule="auto"/>
        <w:ind w:left="547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เงินให้กู้ยืมแก่บริษัทร่วม</w:t>
      </w:r>
    </w:p>
    <w:p w14:paraId="368CB1DE" w14:textId="77777777" w:rsidR="00494720" w:rsidRPr="00494720" w:rsidRDefault="00494720" w:rsidP="00494720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6A006C6" w14:textId="175A527E" w:rsidR="00AE5DDD" w:rsidRDefault="00444831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44831">
        <w:rPr>
          <w:rFonts w:ascii="Angsana New" w:hAnsi="Angsana New"/>
          <w:sz w:val="30"/>
          <w:szCs w:val="30"/>
          <w:cs/>
        </w:rPr>
        <w:t xml:space="preserve">ในปี </w:t>
      </w:r>
      <w:r w:rsidR="00FD50BA">
        <w:rPr>
          <w:rFonts w:ascii="Angsana New" w:hAnsi="Angsana New"/>
          <w:sz w:val="30"/>
          <w:szCs w:val="30"/>
        </w:rPr>
        <w:t>2554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 w:rsidR="00382685">
        <w:rPr>
          <w:rFonts w:ascii="Angsana New" w:hAnsi="Angsana New"/>
          <w:sz w:val="30"/>
          <w:szCs w:val="30"/>
        </w:rPr>
        <w:t>173</w:t>
      </w:r>
      <w:r w:rsidRPr="00444831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</w:t>
      </w:r>
      <w:r w:rsidR="00CB160F">
        <w:rPr>
          <w:rFonts w:ascii="Angsana New" w:hAnsi="Angsana New"/>
          <w:sz w:val="30"/>
          <w:szCs w:val="30"/>
          <w:cs/>
        </w:rPr>
        <w:br/>
      </w:r>
      <w:r w:rsidRPr="00444831">
        <w:rPr>
          <w:rFonts w:ascii="Angsana New" w:hAnsi="Angsana New"/>
          <w:sz w:val="30"/>
          <w:szCs w:val="30"/>
          <w:cs/>
        </w:rPr>
        <w:t xml:space="preserve">โดยคิดดอกเบี้ยอัตรา </w:t>
      </w:r>
      <w:r w:rsidRPr="00444831">
        <w:rPr>
          <w:rFonts w:ascii="Angsana New" w:hAnsi="Angsana New"/>
          <w:sz w:val="30"/>
          <w:szCs w:val="30"/>
        </w:rPr>
        <w:t xml:space="preserve">LIBOR </w:t>
      </w:r>
      <w:r w:rsidRPr="00444831">
        <w:rPr>
          <w:rFonts w:ascii="Angsana New" w:hAnsi="Angsana New"/>
          <w:sz w:val="30"/>
          <w:szCs w:val="30"/>
          <w:cs/>
        </w:rPr>
        <w:t xml:space="preserve">บวกด้วยร้อยละ </w:t>
      </w:r>
      <w:r w:rsidR="00FD50BA">
        <w:rPr>
          <w:rFonts w:ascii="Angsana New" w:hAnsi="Angsana New"/>
          <w:sz w:val="30"/>
          <w:szCs w:val="30"/>
        </w:rPr>
        <w:t>3.5</w:t>
      </w:r>
      <w:r w:rsidRPr="00444831">
        <w:rPr>
          <w:rFonts w:ascii="Angsana New" w:hAnsi="Angsana New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="00FD50BA">
        <w:rPr>
          <w:rFonts w:ascii="Angsana New" w:hAnsi="Angsana New"/>
          <w:sz w:val="30"/>
          <w:szCs w:val="30"/>
        </w:rPr>
        <w:t>2559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="00CB160F">
        <w:rPr>
          <w:rFonts w:ascii="Angsana New" w:hAnsi="Angsana New"/>
          <w:sz w:val="30"/>
          <w:szCs w:val="30"/>
          <w:cs/>
        </w:rPr>
        <w:br/>
      </w:r>
      <w:r w:rsidRPr="0044483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D50BA">
        <w:rPr>
          <w:rFonts w:ascii="Angsana New" w:hAnsi="Angsana New"/>
          <w:sz w:val="30"/>
          <w:szCs w:val="30"/>
        </w:rPr>
        <w:t>5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กรกฎาคม </w:t>
      </w:r>
      <w:r w:rsidR="00FD50BA">
        <w:rPr>
          <w:rFonts w:ascii="Angsana New" w:hAnsi="Angsana New"/>
          <w:sz w:val="30"/>
          <w:szCs w:val="30"/>
        </w:rPr>
        <w:t>2559</w:t>
      </w:r>
      <w:r w:rsidRPr="00444831">
        <w:rPr>
          <w:rFonts w:ascii="Angsana New" w:hAnsi="Angsana New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="00FD50BA">
        <w:rPr>
          <w:rFonts w:ascii="Angsana New" w:hAnsi="Angsana New"/>
          <w:sz w:val="30"/>
          <w:szCs w:val="30"/>
        </w:rPr>
        <w:t>2564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โดยไม่มีการเปลี่ยนแปลงเงื่อนไขอื่นใด และเมื่อวันที่ </w:t>
      </w:r>
      <w:r w:rsidR="00FD50BA">
        <w:rPr>
          <w:rFonts w:ascii="Angsana New" w:hAnsi="Angsana New"/>
          <w:sz w:val="30"/>
          <w:szCs w:val="30"/>
        </w:rPr>
        <w:t>18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มีนาคม </w:t>
      </w:r>
      <w:r w:rsidR="00FD50BA">
        <w:rPr>
          <w:rFonts w:ascii="Angsana New" w:hAnsi="Angsana New"/>
          <w:sz w:val="30"/>
          <w:szCs w:val="30"/>
        </w:rPr>
        <w:t>2564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บริษัทได้ทำหนังสือแก้ไขสัญญาเพื่อขยายกำหนดการชำระคืนเป็นเดือนมิถุนายน </w:t>
      </w:r>
      <w:r w:rsidR="00FD50BA">
        <w:rPr>
          <w:rFonts w:ascii="Angsana New" w:hAnsi="Angsana New"/>
          <w:sz w:val="30"/>
          <w:szCs w:val="30"/>
        </w:rPr>
        <w:t>2569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โดยคิดดอกเบี้ยอัตรา </w:t>
      </w:r>
      <w:r w:rsidRPr="00444831">
        <w:rPr>
          <w:rFonts w:ascii="Angsana New" w:hAnsi="Angsana New"/>
          <w:sz w:val="30"/>
          <w:szCs w:val="30"/>
        </w:rPr>
        <w:t xml:space="preserve">SOFR </w:t>
      </w:r>
      <w:r w:rsidRPr="00444831">
        <w:rPr>
          <w:rFonts w:ascii="Angsana New" w:hAnsi="Angsana New"/>
          <w:sz w:val="30"/>
          <w:szCs w:val="30"/>
          <w:cs/>
        </w:rPr>
        <w:t xml:space="preserve">บวกด้วยร้อยละ </w:t>
      </w:r>
      <w:r w:rsidR="00FD50BA">
        <w:rPr>
          <w:rFonts w:ascii="Angsana New" w:hAnsi="Angsana New"/>
          <w:sz w:val="30"/>
          <w:szCs w:val="30"/>
        </w:rPr>
        <w:t>3.5</w:t>
      </w:r>
      <w:r w:rsidRPr="00444831">
        <w:rPr>
          <w:rFonts w:ascii="Angsana New" w:hAnsi="Angsana New"/>
          <w:sz w:val="30"/>
          <w:szCs w:val="30"/>
          <w:cs/>
        </w:rPr>
        <w:t xml:space="preserve"> ต่อปี </w:t>
      </w:r>
      <w:r w:rsidR="006C4E95">
        <w:rPr>
          <w:rFonts w:ascii="Angsana New" w:hAnsi="Angsana New" w:hint="cs"/>
          <w:sz w:val="30"/>
          <w:szCs w:val="30"/>
          <w:cs/>
        </w:rPr>
        <w:t>ดอกเบี้ยจะ</w:t>
      </w:r>
      <w:r w:rsidR="00CB160F">
        <w:rPr>
          <w:rFonts w:ascii="Angsana New" w:hAnsi="Angsana New"/>
          <w:sz w:val="30"/>
          <w:szCs w:val="30"/>
          <w:cs/>
        </w:rPr>
        <w:br/>
      </w:r>
      <w:r w:rsidR="006C4E95">
        <w:rPr>
          <w:rFonts w:ascii="Angsana New" w:hAnsi="Angsana New" w:hint="cs"/>
          <w:sz w:val="30"/>
          <w:szCs w:val="30"/>
          <w:cs/>
        </w:rPr>
        <w:t>ถูกรวมทบต้น ณ วันสิ้นสุดในแต่ละงวดของ</w:t>
      </w:r>
      <w:r w:rsidR="006C4E95" w:rsidRPr="00BD1731">
        <w:rPr>
          <w:rFonts w:ascii="Angsana New" w:hAnsi="Angsana New" w:hint="cs"/>
          <w:sz w:val="30"/>
          <w:szCs w:val="30"/>
          <w:cs/>
        </w:rPr>
        <w:t>ดอกเบี้ย</w:t>
      </w:r>
      <w:r w:rsidR="00CB160F" w:rsidRPr="00BD1731">
        <w:rPr>
          <w:rFonts w:ascii="Angsana New" w:hAnsi="Angsana New" w:hint="cs"/>
          <w:sz w:val="30"/>
          <w:szCs w:val="30"/>
          <w:cs/>
        </w:rPr>
        <w:t>ทุกเดือน</w:t>
      </w:r>
      <w:r w:rsidRPr="00444831">
        <w:rPr>
          <w:rFonts w:ascii="Angsana New" w:hAnsi="Angsana New"/>
          <w:sz w:val="30"/>
          <w:szCs w:val="30"/>
          <w:cs/>
        </w:rPr>
        <w:t xml:space="preserve"> และจะถูกชำระคืนพร้อมกั</w:t>
      </w:r>
      <w:r w:rsidR="008F1B34">
        <w:rPr>
          <w:rFonts w:ascii="Angsana New" w:hAnsi="Angsana New" w:hint="cs"/>
          <w:sz w:val="30"/>
          <w:szCs w:val="30"/>
          <w:cs/>
        </w:rPr>
        <w:t>บ</w:t>
      </w:r>
      <w:r w:rsidRPr="00444831">
        <w:rPr>
          <w:rFonts w:ascii="Angsana New" w:hAnsi="Angsana New"/>
          <w:sz w:val="30"/>
          <w:szCs w:val="30"/>
          <w:cs/>
        </w:rPr>
        <w:t xml:space="preserve">เงินกู้ยืม หนังสือแก้ไขสัญญาเพื่อขยายกำหนดการชำระคืนดังกล่าว มีผลบังคับใช้ตั้งแต่วันที่ </w:t>
      </w:r>
      <w:r w:rsidR="00FD50BA">
        <w:rPr>
          <w:rFonts w:ascii="Angsana New" w:hAnsi="Angsana New"/>
          <w:sz w:val="30"/>
          <w:szCs w:val="30"/>
        </w:rPr>
        <w:t>1</w:t>
      </w:r>
      <w:r w:rsidR="00FD50BA" w:rsidRPr="00444831">
        <w:rPr>
          <w:rFonts w:ascii="Angsana New" w:hAnsi="Angsana New"/>
          <w:sz w:val="30"/>
          <w:szCs w:val="30"/>
          <w:cs/>
        </w:rPr>
        <w:t xml:space="preserve"> </w:t>
      </w:r>
      <w:r w:rsidRPr="00444831">
        <w:rPr>
          <w:rFonts w:ascii="Angsana New" w:hAnsi="Angsana New"/>
          <w:sz w:val="30"/>
          <w:szCs w:val="30"/>
          <w:cs/>
        </w:rPr>
        <w:t xml:space="preserve">เมษายน </w:t>
      </w:r>
      <w:r w:rsidR="00FD50BA">
        <w:rPr>
          <w:rFonts w:ascii="Angsana New" w:hAnsi="Angsana New"/>
          <w:sz w:val="30"/>
          <w:szCs w:val="30"/>
        </w:rPr>
        <w:t>2564</w:t>
      </w:r>
    </w:p>
    <w:p w14:paraId="0FAF3E9A" w14:textId="77777777" w:rsidR="00444831" w:rsidRPr="000D55C9" w:rsidRDefault="00444831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63"/>
        <w:gridCol w:w="288"/>
        <w:gridCol w:w="1078"/>
        <w:gridCol w:w="275"/>
        <w:gridCol w:w="1078"/>
        <w:gridCol w:w="256"/>
        <w:gridCol w:w="1138"/>
      </w:tblGrid>
      <w:tr w:rsidR="00444831" w:rsidRPr="00BB3056" w14:paraId="20BAC9C7" w14:textId="77777777" w:rsidTr="00382685">
        <w:trPr>
          <w:trHeight w:val="389"/>
        </w:trPr>
        <w:tc>
          <w:tcPr>
            <w:tcW w:w="2249" w:type="pct"/>
          </w:tcPr>
          <w:p w14:paraId="4D1DCF37" w14:textId="3488E778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91" w:type="pct"/>
            <w:gridSpan w:val="3"/>
          </w:tcPr>
          <w:p w14:paraId="0BA341FB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126FB39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1F8086A9" w14:textId="466E593E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7D7" w:rsidRPr="00BB3056" w14:paraId="3A4F94F1" w14:textId="77777777" w:rsidTr="00382685">
        <w:trPr>
          <w:trHeight w:hRule="exact" w:val="389"/>
        </w:trPr>
        <w:tc>
          <w:tcPr>
            <w:tcW w:w="2249" w:type="pct"/>
          </w:tcPr>
          <w:p w14:paraId="38DB9C9A" w14:textId="048B97FC" w:rsidR="00C767D7" w:rsidRPr="00BB3056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5C139A75" w14:textId="5C9A648C" w:rsidR="00C767D7" w:rsidRPr="00ED0A7A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3" w:type="pct"/>
          </w:tcPr>
          <w:p w14:paraId="77196486" w14:textId="77777777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43269B5" w14:textId="489A30D6" w:rsidR="00C767D7" w:rsidRPr="00ED0A7A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3D0E1680" w14:textId="77777777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820CDB" w14:textId="1B0B253C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6" w:type="pct"/>
          </w:tcPr>
          <w:p w14:paraId="78341E06" w14:textId="77777777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270BEAD" w14:textId="3EBF4187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767D7" w:rsidRPr="00BB3056" w14:paraId="345F1C7A" w14:textId="77777777" w:rsidTr="00382685">
        <w:trPr>
          <w:trHeight w:hRule="exact" w:val="389"/>
        </w:trPr>
        <w:tc>
          <w:tcPr>
            <w:tcW w:w="2249" w:type="pct"/>
          </w:tcPr>
          <w:p w14:paraId="1A11ADD5" w14:textId="77777777" w:rsidR="00C767D7" w:rsidRPr="00BB3056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1" w:type="pct"/>
            <w:gridSpan w:val="7"/>
          </w:tcPr>
          <w:p w14:paraId="33468B69" w14:textId="77777777" w:rsidR="00C767D7" w:rsidRPr="00BB3056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C4E" w:rsidRPr="00BB3056" w14:paraId="41D839D1" w14:textId="77777777" w:rsidTr="00382685">
        <w:trPr>
          <w:trHeight w:val="389"/>
        </w:trPr>
        <w:tc>
          <w:tcPr>
            <w:tcW w:w="2249" w:type="pct"/>
          </w:tcPr>
          <w:p w14:paraId="546B52E8" w14:textId="2D5C9022" w:rsidR="00F90C4E" w:rsidRPr="00BB3056" w:rsidRDefault="00F90C4E" w:rsidP="0038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51" w:type="pct"/>
            <w:gridSpan w:val="7"/>
          </w:tcPr>
          <w:p w14:paraId="34587DA0" w14:textId="77777777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90C4E" w:rsidRPr="00BB3056" w14:paraId="7D49B3AA" w14:textId="77777777" w:rsidTr="00382685">
        <w:trPr>
          <w:trHeight w:val="389"/>
        </w:trPr>
        <w:tc>
          <w:tcPr>
            <w:tcW w:w="2249" w:type="pct"/>
          </w:tcPr>
          <w:p w14:paraId="3FD44C49" w14:textId="77777777" w:rsidR="00F90C4E" w:rsidRPr="00BB3056" w:rsidRDefault="00F90C4E" w:rsidP="0038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E7F6FCD" w14:textId="402EB12C" w:rsidR="00F90C4E" w:rsidRPr="00BB3056" w:rsidRDefault="00F90C4E" w:rsidP="00F90C4E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1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1,959,174</w:t>
            </w:r>
          </w:p>
        </w:tc>
        <w:tc>
          <w:tcPr>
            <w:tcW w:w="153" w:type="pct"/>
            <w:vAlign w:val="bottom"/>
          </w:tcPr>
          <w:p w14:paraId="09F0D8CD" w14:textId="77777777" w:rsidR="00F90C4E" w:rsidRPr="00BB3056" w:rsidRDefault="00F90C4E" w:rsidP="00F9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7B9F554" w14:textId="00BBF456" w:rsidR="00F90C4E" w:rsidRPr="00AA317C" w:rsidRDefault="00F90C4E" w:rsidP="00F90C4E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31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2,006,963</w:t>
            </w:r>
          </w:p>
        </w:tc>
        <w:tc>
          <w:tcPr>
            <w:tcW w:w="146" w:type="pct"/>
            <w:vAlign w:val="bottom"/>
          </w:tcPr>
          <w:p w14:paraId="340594F2" w14:textId="77777777" w:rsidR="00F90C4E" w:rsidRPr="00AA317C" w:rsidRDefault="00F90C4E" w:rsidP="00F90C4E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52FE473" w14:textId="691FE352" w:rsidR="00F90C4E" w:rsidRPr="00AA317C" w:rsidRDefault="00F90C4E" w:rsidP="00F90C4E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1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1,959,174</w:t>
            </w:r>
          </w:p>
        </w:tc>
        <w:tc>
          <w:tcPr>
            <w:tcW w:w="136" w:type="pct"/>
            <w:vAlign w:val="bottom"/>
          </w:tcPr>
          <w:p w14:paraId="295BF622" w14:textId="77777777" w:rsidR="00F90C4E" w:rsidRPr="00AA317C" w:rsidRDefault="00F90C4E" w:rsidP="00F90C4E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7FE2E79" w14:textId="0F006527" w:rsidR="00F90C4E" w:rsidRPr="00AA317C" w:rsidRDefault="00F90C4E" w:rsidP="00F90C4E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1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2,006,963</w:t>
            </w:r>
          </w:p>
        </w:tc>
      </w:tr>
      <w:tr w:rsidR="00F90C4E" w:rsidRPr="00BB3056" w14:paraId="50F5EA18" w14:textId="77777777" w:rsidTr="00382685">
        <w:trPr>
          <w:trHeight w:val="389"/>
        </w:trPr>
        <w:tc>
          <w:tcPr>
            <w:tcW w:w="2249" w:type="pct"/>
          </w:tcPr>
          <w:p w14:paraId="0F7E8D8D" w14:textId="77777777" w:rsidR="00F90C4E" w:rsidRPr="00BB3056" w:rsidRDefault="00F90C4E" w:rsidP="0038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5091964" w14:textId="5A4FB528" w:rsidR="00F90C4E" w:rsidRPr="00AA317C" w:rsidRDefault="00F90C4E" w:rsidP="00F90C4E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A3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1,959,174</w:t>
            </w:r>
          </w:p>
        </w:tc>
        <w:tc>
          <w:tcPr>
            <w:tcW w:w="153" w:type="pct"/>
          </w:tcPr>
          <w:p w14:paraId="491FC986" w14:textId="77777777" w:rsidR="00F90C4E" w:rsidRPr="00BB3056" w:rsidRDefault="00F90C4E" w:rsidP="00F90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382FC5C" w14:textId="293DBFDF" w:rsidR="00F90C4E" w:rsidRPr="00AA317C" w:rsidRDefault="00F90C4E" w:rsidP="00F90C4E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2,006,963</w:t>
            </w:r>
          </w:p>
        </w:tc>
        <w:tc>
          <w:tcPr>
            <w:tcW w:w="146" w:type="pct"/>
          </w:tcPr>
          <w:p w14:paraId="331837BB" w14:textId="77777777" w:rsidR="00F90C4E" w:rsidRPr="00AA317C" w:rsidRDefault="00F90C4E" w:rsidP="00F90C4E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31EC066" w14:textId="0760BB86" w:rsidR="00F90C4E" w:rsidRPr="00AA317C" w:rsidRDefault="00F90C4E" w:rsidP="00F90C4E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A3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1,959,174</w:t>
            </w:r>
          </w:p>
        </w:tc>
        <w:tc>
          <w:tcPr>
            <w:tcW w:w="136" w:type="pct"/>
          </w:tcPr>
          <w:p w14:paraId="0DC7DD21" w14:textId="77777777" w:rsidR="00F90C4E" w:rsidRPr="00AA317C" w:rsidRDefault="00F90C4E" w:rsidP="00F90C4E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77AE6D2" w14:textId="3804F6B0" w:rsidR="00F90C4E" w:rsidRPr="00AA317C" w:rsidRDefault="00F90C4E" w:rsidP="00F90C4E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2,006,963</w:t>
            </w:r>
          </w:p>
        </w:tc>
      </w:tr>
      <w:tr w:rsidR="00F90C4E" w:rsidRPr="00BB3056" w14:paraId="53901E3D" w14:textId="77777777" w:rsidTr="00382685">
        <w:trPr>
          <w:trHeight w:val="389"/>
        </w:trPr>
        <w:tc>
          <w:tcPr>
            <w:tcW w:w="2249" w:type="pct"/>
          </w:tcPr>
          <w:p w14:paraId="6DB5AFC5" w14:textId="742FCD92" w:rsidR="00F90C4E" w:rsidRPr="00BB3056" w:rsidRDefault="00F90C4E" w:rsidP="0038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6E250D9A" w14:textId="6B7FB698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E87C2A9" w14:textId="77777777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438EA8" w14:textId="3A3DAF6D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FC4A4E4" w14:textId="77777777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5F67AD9" w14:textId="7EC3D7E0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5BD39D43" w14:textId="77777777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04509A6" w14:textId="7A2529DC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0C4E" w:rsidRPr="00BB3056" w14:paraId="36580AB2" w14:textId="77777777" w:rsidTr="00382685">
        <w:trPr>
          <w:trHeight w:val="389"/>
        </w:trPr>
        <w:tc>
          <w:tcPr>
            <w:tcW w:w="2249" w:type="pct"/>
          </w:tcPr>
          <w:p w14:paraId="460DA2A5" w14:textId="68EE5166" w:rsidR="00F90C4E" w:rsidRPr="00BB3056" w:rsidRDefault="00F90C4E" w:rsidP="0038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5" w:type="pct"/>
          </w:tcPr>
          <w:p w14:paraId="14257354" w14:textId="77777777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BC619C1" w14:textId="77777777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9D702D0" w14:textId="77777777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893CF96" w14:textId="77777777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98F883A" w14:textId="77777777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426A1800" w14:textId="77777777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B27864C" w14:textId="77777777" w:rsidR="00F90C4E" w:rsidRPr="00BB3056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0C4E" w:rsidRPr="00BB3056" w14:paraId="06BF58CB" w14:textId="77777777" w:rsidTr="00382685">
        <w:trPr>
          <w:trHeight w:val="389"/>
        </w:trPr>
        <w:tc>
          <w:tcPr>
            <w:tcW w:w="2249" w:type="pct"/>
          </w:tcPr>
          <w:p w14:paraId="7668A109" w14:textId="77777777" w:rsidR="00F90C4E" w:rsidRPr="00BB3056" w:rsidRDefault="00F90C4E" w:rsidP="0038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6F6CC6F" w14:textId="77D5EF8B" w:rsidR="00F90C4E" w:rsidRPr="00BB3056" w:rsidRDefault="00F90C4E" w:rsidP="00F90C4E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53" w:type="pct"/>
            <w:vAlign w:val="bottom"/>
          </w:tcPr>
          <w:p w14:paraId="650D8308" w14:textId="77777777" w:rsidR="00F90C4E" w:rsidRPr="00BB3056" w:rsidRDefault="00F90C4E" w:rsidP="00F90C4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268B966" w14:textId="2EB58580" w:rsidR="00F90C4E" w:rsidRPr="00BB3056" w:rsidRDefault="00F90C4E" w:rsidP="00F90C4E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46" w:type="pct"/>
            <w:vAlign w:val="bottom"/>
          </w:tcPr>
          <w:p w14:paraId="169D62B0" w14:textId="77777777" w:rsidR="00F90C4E" w:rsidRPr="00BB3056" w:rsidRDefault="00F90C4E" w:rsidP="00F90C4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EDFAB3E" w14:textId="7D152892" w:rsidR="00F90C4E" w:rsidRPr="00BB3056" w:rsidRDefault="00F90C4E" w:rsidP="00F90C4E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36" w:type="pct"/>
            <w:vAlign w:val="bottom"/>
          </w:tcPr>
          <w:p w14:paraId="55B930EE" w14:textId="77777777" w:rsidR="00F90C4E" w:rsidRPr="00BB3056" w:rsidRDefault="00F90C4E" w:rsidP="00F90C4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C96F846" w14:textId="484A3905" w:rsidR="00F90C4E" w:rsidRPr="00BB3056" w:rsidRDefault="00F90C4E" w:rsidP="00F90C4E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12,592</w:t>
            </w:r>
          </w:p>
        </w:tc>
      </w:tr>
      <w:tr w:rsidR="00F90C4E" w:rsidRPr="00BB3056" w14:paraId="0E70768E" w14:textId="77777777" w:rsidTr="00382685">
        <w:trPr>
          <w:trHeight w:val="389"/>
        </w:trPr>
        <w:tc>
          <w:tcPr>
            <w:tcW w:w="2249" w:type="pct"/>
            <w:vAlign w:val="bottom"/>
          </w:tcPr>
          <w:p w14:paraId="75BE2288" w14:textId="77777777" w:rsidR="00F90C4E" w:rsidRPr="00BB3056" w:rsidRDefault="00F90C4E" w:rsidP="0038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A3FC3DA" w14:textId="6553A693" w:rsidR="00F90C4E" w:rsidRPr="00AA317C" w:rsidRDefault="00F90C4E" w:rsidP="00F90C4E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53" w:type="pct"/>
          </w:tcPr>
          <w:p w14:paraId="1B495332" w14:textId="77777777" w:rsidR="00F90C4E" w:rsidRPr="00AA317C" w:rsidRDefault="00F90C4E" w:rsidP="00F90C4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7096633" w14:textId="21B74F60" w:rsidR="00F90C4E" w:rsidRPr="00AA317C" w:rsidRDefault="00F90C4E" w:rsidP="00F90C4E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46" w:type="pct"/>
          </w:tcPr>
          <w:p w14:paraId="6EA2A5D7" w14:textId="77777777" w:rsidR="00F90C4E" w:rsidRPr="00AA317C" w:rsidRDefault="00F90C4E" w:rsidP="00F90C4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0C117D9" w14:textId="53D8F0CC" w:rsidR="00F90C4E" w:rsidRPr="00AA317C" w:rsidRDefault="00F90C4E" w:rsidP="00F90C4E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36" w:type="pct"/>
            <w:vAlign w:val="bottom"/>
          </w:tcPr>
          <w:p w14:paraId="3ABCCBA8" w14:textId="77777777" w:rsidR="00F90C4E" w:rsidRPr="00AA317C" w:rsidRDefault="00F90C4E" w:rsidP="00F90C4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7DDAE31" w14:textId="082B6016" w:rsidR="00F90C4E" w:rsidRPr="00AA317C" w:rsidRDefault="00F90C4E" w:rsidP="00F90C4E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12,592</w:t>
            </w:r>
          </w:p>
        </w:tc>
      </w:tr>
    </w:tbl>
    <w:p w14:paraId="23C50E7E" w14:textId="77777777" w:rsidR="00040881" w:rsidRDefault="00040881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846765F" w14:textId="77777777" w:rsidR="004912AE" w:rsidRPr="00254A81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237DF60" w14:textId="77777777" w:rsidR="004912AE" w:rsidRPr="003E7387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4811694" w14:textId="61D5CD1F" w:rsidR="004912AE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85D1C">
        <w:rPr>
          <w:rFonts w:ascii="Angsana New" w:hAnsi="Angsana New"/>
          <w:sz w:val="30"/>
          <w:szCs w:val="30"/>
        </w:rPr>
        <w:t>3</w:t>
      </w:r>
      <w:r w:rsidRPr="00254A81">
        <w:rPr>
          <w:rFonts w:ascii="Angsana New" w:hAnsi="Angsana New"/>
          <w:sz w:val="30"/>
          <w:szCs w:val="30"/>
        </w:rPr>
        <w:t>1</w:t>
      </w:r>
      <w:r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Pr="00E85D1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254A81">
        <w:rPr>
          <w:rFonts w:ascii="Angsana New" w:hAnsi="Angsana New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068BD551" w14:textId="77777777" w:rsidR="00494720" w:rsidRPr="00494720" w:rsidRDefault="00494720" w:rsidP="00494720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F19EB27" w14:textId="77777777" w:rsidR="004912AE" w:rsidRPr="00254A81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7E40C722" w14:textId="77777777" w:rsidR="00494720" w:rsidRPr="00494720" w:rsidRDefault="00494720" w:rsidP="00494720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A670809" w14:textId="77777777" w:rsidR="004912AE" w:rsidRPr="00254A81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Pr="00254A81">
        <w:rPr>
          <w:rFonts w:ascii="Angsana New" w:hAnsi="Angsana New"/>
          <w:sz w:val="30"/>
          <w:szCs w:val="30"/>
        </w:rPr>
        <w:t>2559</w:t>
      </w:r>
      <w:r w:rsidRPr="00254A81">
        <w:rPr>
          <w:rFonts w:ascii="Angsana New" w:hAnsi="Angsana New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</w:t>
      </w:r>
      <w:r>
        <w:rPr>
          <w:rFonts w:ascii="Angsana New" w:hAnsi="Angsana New"/>
          <w:sz w:val="30"/>
          <w:szCs w:val="30"/>
        </w:rPr>
        <w:br/>
      </w:r>
      <w:r w:rsidRPr="00254A81">
        <w:rPr>
          <w:rFonts w:ascii="Angsana New" w:hAnsi="Angsana New"/>
          <w:sz w:val="30"/>
          <w:szCs w:val="30"/>
          <w:cs/>
        </w:rPr>
        <w:t>ด้านบริหาร การเงิน การดำเนินงาน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3DAC229A" w14:textId="4C8BA919" w:rsidR="004912AE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E31440" w14:textId="77777777" w:rsidR="00494720" w:rsidRDefault="00494720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B8544D" w14:textId="77777777" w:rsidR="004912AE" w:rsidRPr="00254A81" w:rsidRDefault="004912AE" w:rsidP="0049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สัญญาค่าลิขสิทธิ์</w:t>
      </w:r>
    </w:p>
    <w:p w14:paraId="775B083E" w14:textId="77777777" w:rsidR="005944BB" w:rsidRPr="0067589B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8D490F1" w14:textId="24668F11" w:rsidR="00936407" w:rsidRPr="006B64B7" w:rsidRDefault="006B64B7" w:rsidP="006B64B7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6B64B7">
        <w:rPr>
          <w:rFonts w:ascii="Angsana New" w:hAnsi="Angsana New"/>
          <w:sz w:val="30"/>
          <w:szCs w:val="30"/>
          <w:cs/>
        </w:rPr>
        <w:t xml:space="preserve">ในระหว่างปี บริษัทได้ลงนามต่ออายุสัญญาลิขสิทธิ์กับบริษัทที่เกี่ยวข้องกันแห่งหนึ่ง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และการพัฒนากระบวนการผลิตผงคาร์บอน โดยอนุญาตให้บริษัทใช้ข้อมูลทางด้านเทคนิคและสิทธิบัตร บริษัทจ่ายค่าลิขสิทธิ์ในอัตราร้อยละ </w:t>
      </w:r>
      <w:r w:rsidR="00382685">
        <w:rPr>
          <w:rFonts w:ascii="Angsana New" w:hAnsi="Angsana New"/>
          <w:sz w:val="30"/>
          <w:szCs w:val="30"/>
        </w:rPr>
        <w:t xml:space="preserve">4.5 </w:t>
      </w:r>
      <w:r w:rsidRPr="006B64B7">
        <w:rPr>
          <w:rFonts w:ascii="Angsana New" w:hAnsi="Angsana New"/>
          <w:sz w:val="30"/>
          <w:szCs w:val="30"/>
          <w:cs/>
        </w:rPr>
        <w:t>ของยอดขายสุทธิหักด้วยต้นทุนของวัตถุดิบตามจริงและค่าใช้จ่ายในการขาย เว้นแต่กำไรก่อนภาษีเท่ากับร้อยละ</w:t>
      </w:r>
      <w:r w:rsidR="00382685">
        <w:rPr>
          <w:rFonts w:ascii="Angsana New" w:hAnsi="Angsana New"/>
          <w:sz w:val="30"/>
          <w:szCs w:val="30"/>
        </w:rPr>
        <w:t xml:space="preserve"> 4 </w:t>
      </w:r>
      <w:r w:rsidRPr="006B64B7">
        <w:rPr>
          <w:rFonts w:ascii="Angsana New" w:hAnsi="Angsana New"/>
          <w:sz w:val="30"/>
          <w:szCs w:val="30"/>
          <w:cs/>
        </w:rPr>
        <w:t xml:space="preserve">หรือน้อยกว่าของยอดขาย สัญญานี้มีระยะเวลา </w:t>
      </w:r>
      <w:r w:rsidR="00382685">
        <w:rPr>
          <w:rFonts w:ascii="Angsana New" w:hAnsi="Angsana New"/>
          <w:sz w:val="30"/>
          <w:szCs w:val="30"/>
        </w:rPr>
        <w:t>3</w:t>
      </w:r>
      <w:r w:rsidRPr="006B64B7">
        <w:rPr>
          <w:rFonts w:ascii="Angsana New" w:hAnsi="Angsana New"/>
          <w:sz w:val="30"/>
          <w:szCs w:val="30"/>
          <w:cs/>
        </w:rPr>
        <w:t xml:space="preserve"> ปี โดยมีผลบังคับใช้ตั้งแต่วันที่ในสัญญาซึ่งจะหมดอายุใน วันที่ </w:t>
      </w:r>
      <w:r w:rsidR="00382685">
        <w:rPr>
          <w:rFonts w:ascii="Angsana New" w:hAnsi="Angsana New"/>
          <w:sz w:val="30"/>
          <w:szCs w:val="30"/>
        </w:rPr>
        <w:t>31</w:t>
      </w:r>
      <w:r w:rsidRPr="006B64B7">
        <w:rPr>
          <w:rFonts w:ascii="Angsana New" w:hAnsi="Angsana New"/>
          <w:sz w:val="30"/>
          <w:szCs w:val="30"/>
          <w:cs/>
        </w:rPr>
        <w:t xml:space="preserve"> มีนาคม </w:t>
      </w:r>
      <w:r w:rsidR="00382685">
        <w:rPr>
          <w:rFonts w:ascii="Angsana New" w:hAnsi="Angsana New"/>
          <w:sz w:val="30"/>
          <w:szCs w:val="30"/>
        </w:rPr>
        <w:t>2568</w:t>
      </w:r>
    </w:p>
    <w:p w14:paraId="2814E06A" w14:textId="77777777" w:rsidR="00382685" w:rsidRPr="0067589B" w:rsidRDefault="00382685" w:rsidP="00382685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31CD8F" w14:textId="0AAF2715" w:rsidR="0028162F" w:rsidRPr="00BB7BAF" w:rsidRDefault="00DA73D1" w:rsidP="00BF69C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AE2452" w:rsidRPr="00BB7BAF">
        <w:rPr>
          <w:rFonts w:ascii="Angsana New" w:hAnsi="Angsana New"/>
          <w:sz w:val="30"/>
          <w:szCs w:val="30"/>
          <w:u w:val="none"/>
          <w:cs/>
        </w:rPr>
        <w:tab/>
      </w:r>
      <w:r w:rsidR="0028162F" w:rsidRPr="00BB7BAF">
        <w:rPr>
          <w:rFonts w:ascii="Angsana New" w:hAnsi="Angsana New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0E641747" w14:textId="77777777" w:rsidR="005944BB" w:rsidRPr="005F79AB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90"/>
        <w:gridCol w:w="236"/>
        <w:gridCol w:w="1241"/>
        <w:gridCol w:w="245"/>
        <w:gridCol w:w="1042"/>
        <w:gridCol w:w="245"/>
        <w:gridCol w:w="1165"/>
      </w:tblGrid>
      <w:tr w:rsidR="0028162F" w:rsidRPr="00BB7BAF" w14:paraId="08B68118" w14:textId="77777777" w:rsidTr="009A6A5D">
        <w:trPr>
          <w:cantSplit/>
          <w:trHeight w:val="346"/>
        </w:trPr>
        <w:tc>
          <w:tcPr>
            <w:tcW w:w="3960" w:type="dxa"/>
          </w:tcPr>
          <w:p w14:paraId="1847A142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7" w:type="dxa"/>
            <w:gridSpan w:val="3"/>
            <w:shd w:val="clear" w:color="auto" w:fill="auto"/>
          </w:tcPr>
          <w:p w14:paraId="0F021FFF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B7BA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B7BA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5" w:type="dxa"/>
          </w:tcPr>
          <w:p w14:paraId="5F9223E5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52" w:type="dxa"/>
            <w:gridSpan w:val="3"/>
            <w:shd w:val="clear" w:color="auto" w:fill="auto"/>
          </w:tcPr>
          <w:p w14:paraId="0477F31E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B7BA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B7BA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767D7" w:rsidRPr="00BB7BAF" w14:paraId="3DA6600A" w14:textId="77777777" w:rsidTr="009A6A5D">
        <w:trPr>
          <w:cantSplit/>
          <w:trHeight w:val="346"/>
        </w:trPr>
        <w:tc>
          <w:tcPr>
            <w:tcW w:w="3960" w:type="dxa"/>
          </w:tcPr>
          <w:p w14:paraId="5C833C3A" w14:textId="77777777" w:rsidR="00C767D7" w:rsidRPr="00BB7BAF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0" w:type="dxa"/>
            <w:shd w:val="clear" w:color="auto" w:fill="auto"/>
          </w:tcPr>
          <w:p w14:paraId="31AA53FD" w14:textId="5C806D49" w:rsidR="00C767D7" w:rsidRPr="00BB7BAF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6E64DF5C" w14:textId="77777777" w:rsidR="00C767D7" w:rsidRPr="00BB7BAF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1" w:type="dxa"/>
            <w:shd w:val="clear" w:color="auto" w:fill="auto"/>
          </w:tcPr>
          <w:p w14:paraId="2ED9AD15" w14:textId="4359606F" w:rsidR="00C767D7" w:rsidRPr="00BB7BAF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5" w:type="dxa"/>
          </w:tcPr>
          <w:p w14:paraId="6FD1BE64" w14:textId="77777777" w:rsidR="00C767D7" w:rsidRPr="00BB7BAF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42" w:type="dxa"/>
            <w:shd w:val="clear" w:color="auto" w:fill="auto"/>
          </w:tcPr>
          <w:p w14:paraId="5C81F245" w14:textId="50BC5A42" w:rsidR="00C767D7" w:rsidRPr="00BB7BAF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5" w:type="dxa"/>
          </w:tcPr>
          <w:p w14:paraId="0038294C" w14:textId="77777777" w:rsidR="00C767D7" w:rsidRPr="00BB7BAF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0594EF20" w14:textId="6D04DD3F" w:rsidR="00C767D7" w:rsidRPr="00BB7BAF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767D7" w:rsidRPr="00BB7BAF" w14:paraId="6394E4EB" w14:textId="77777777" w:rsidTr="009A6A5D">
        <w:trPr>
          <w:cantSplit/>
          <w:trHeight w:val="346"/>
        </w:trPr>
        <w:tc>
          <w:tcPr>
            <w:tcW w:w="3960" w:type="dxa"/>
          </w:tcPr>
          <w:p w14:paraId="32BF3770" w14:textId="77777777" w:rsidR="00C767D7" w:rsidRPr="00BB7BAF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4" w:type="dxa"/>
            <w:gridSpan w:val="7"/>
          </w:tcPr>
          <w:p w14:paraId="6CBE822D" w14:textId="77777777" w:rsidR="00C767D7" w:rsidRPr="00BB7BAF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B7BA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3FCB" w:rsidRPr="00BB7BAF" w14:paraId="23A80AC5" w14:textId="77777777" w:rsidTr="009A6A5D">
        <w:trPr>
          <w:cantSplit/>
          <w:trHeight w:val="346"/>
        </w:trPr>
        <w:tc>
          <w:tcPr>
            <w:tcW w:w="3960" w:type="dxa"/>
          </w:tcPr>
          <w:p w14:paraId="621EECDA" w14:textId="77777777" w:rsidR="00913FCB" w:rsidRPr="00BB7BAF" w:rsidRDefault="00913FCB" w:rsidP="00913F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90" w:type="dxa"/>
          </w:tcPr>
          <w:p w14:paraId="57714D19" w14:textId="41E328A4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0A7931F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27C3DA57" w14:textId="565ABCD9" w:rsidR="00913FCB" w:rsidRPr="00BB7BAF" w:rsidRDefault="00913FCB" w:rsidP="004E00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1F9BF96C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3DBC7874" w14:textId="3E92DEBF" w:rsidR="00913FCB" w:rsidRPr="004E004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00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0265DA47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738AFF" w14:textId="64CF6FBA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13FCB" w:rsidRPr="00BB7BAF" w14:paraId="656DA6E5" w14:textId="77777777" w:rsidTr="009A6A5D">
        <w:trPr>
          <w:cantSplit/>
          <w:trHeight w:val="346"/>
        </w:trPr>
        <w:tc>
          <w:tcPr>
            <w:tcW w:w="3960" w:type="dxa"/>
          </w:tcPr>
          <w:p w14:paraId="00B1DF8B" w14:textId="77777777" w:rsidR="00913FCB" w:rsidRPr="00BB7BAF" w:rsidRDefault="00913FCB" w:rsidP="00913F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90" w:type="dxa"/>
            <w:vAlign w:val="bottom"/>
          </w:tcPr>
          <w:p w14:paraId="42D97EE9" w14:textId="429AEB87" w:rsidR="00913FCB" w:rsidRPr="004E004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004F">
              <w:rPr>
                <w:rFonts w:ascii="Angsana New" w:hAnsi="Angsana New"/>
                <w:sz w:val="30"/>
                <w:szCs w:val="30"/>
                <w:lang w:val="en-US" w:bidi="th-TH"/>
              </w:rPr>
              <w:t>4,272</w:t>
            </w:r>
          </w:p>
        </w:tc>
        <w:tc>
          <w:tcPr>
            <w:tcW w:w="236" w:type="dxa"/>
          </w:tcPr>
          <w:p w14:paraId="2CE678F4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0BAF272" w14:textId="461DA8F5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18,321</w:t>
            </w:r>
          </w:p>
        </w:tc>
        <w:tc>
          <w:tcPr>
            <w:tcW w:w="245" w:type="dxa"/>
          </w:tcPr>
          <w:p w14:paraId="3EF3D608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B66C9D9" w14:textId="78EC221B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  <w:tc>
          <w:tcPr>
            <w:tcW w:w="245" w:type="dxa"/>
          </w:tcPr>
          <w:p w14:paraId="215A549D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16CC927" w14:textId="2450E5BD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18,321</w:t>
            </w:r>
          </w:p>
        </w:tc>
      </w:tr>
      <w:tr w:rsidR="00913FCB" w:rsidRPr="00BB7BAF" w14:paraId="0306B31C" w14:textId="77777777" w:rsidTr="009A6A5D">
        <w:trPr>
          <w:cantSplit/>
          <w:trHeight w:val="346"/>
        </w:trPr>
        <w:tc>
          <w:tcPr>
            <w:tcW w:w="3960" w:type="dxa"/>
          </w:tcPr>
          <w:p w14:paraId="3AA89534" w14:textId="77777777" w:rsidR="00913FCB" w:rsidRPr="00BB7BAF" w:rsidRDefault="00913FCB" w:rsidP="00913F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90" w:type="dxa"/>
          </w:tcPr>
          <w:p w14:paraId="7070C8F3" w14:textId="4C4A6C9D" w:rsidR="00913FCB" w:rsidRPr="004E004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004F">
              <w:rPr>
                <w:rFonts w:ascii="Angsana New" w:hAnsi="Angsana New"/>
                <w:sz w:val="30"/>
                <w:szCs w:val="30"/>
                <w:lang w:val="en-US" w:bidi="th-TH"/>
              </w:rPr>
              <w:t>16,614</w:t>
            </w:r>
          </w:p>
        </w:tc>
        <w:tc>
          <w:tcPr>
            <w:tcW w:w="236" w:type="dxa"/>
          </w:tcPr>
          <w:p w14:paraId="31DA030C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13B3A513" w14:textId="202A7BCD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12,450</w:t>
            </w:r>
          </w:p>
        </w:tc>
        <w:tc>
          <w:tcPr>
            <w:tcW w:w="245" w:type="dxa"/>
          </w:tcPr>
          <w:p w14:paraId="6DD088D7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741E901F" w14:textId="2163DA40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16,614</w:t>
            </w:r>
          </w:p>
        </w:tc>
        <w:tc>
          <w:tcPr>
            <w:tcW w:w="245" w:type="dxa"/>
          </w:tcPr>
          <w:p w14:paraId="538BE461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C54577" w14:textId="278BEA39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12,450</w:t>
            </w:r>
          </w:p>
        </w:tc>
      </w:tr>
      <w:tr w:rsidR="00913FCB" w:rsidRPr="00BB7BAF" w14:paraId="59140EA3" w14:textId="77777777" w:rsidTr="009A6A5D">
        <w:trPr>
          <w:cantSplit/>
          <w:trHeight w:val="346"/>
        </w:trPr>
        <w:tc>
          <w:tcPr>
            <w:tcW w:w="3960" w:type="dxa"/>
          </w:tcPr>
          <w:p w14:paraId="3311FA96" w14:textId="77777777" w:rsidR="00913FCB" w:rsidRPr="00BB7BAF" w:rsidRDefault="00913FCB" w:rsidP="00913FCB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090" w:type="dxa"/>
          </w:tcPr>
          <w:p w14:paraId="53C715EC" w14:textId="5E35A351" w:rsidR="00913FCB" w:rsidRPr="004E004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004F">
              <w:rPr>
                <w:rFonts w:ascii="Angsana New" w:hAnsi="Angsana New"/>
                <w:sz w:val="30"/>
                <w:szCs w:val="30"/>
                <w:lang w:val="en-US" w:bidi="th-TH"/>
              </w:rPr>
              <w:t>4,978,621</w:t>
            </w:r>
          </w:p>
        </w:tc>
        <w:tc>
          <w:tcPr>
            <w:tcW w:w="236" w:type="dxa"/>
          </w:tcPr>
          <w:p w14:paraId="17A0EFE1" w14:textId="77777777" w:rsidR="00913FCB" w:rsidRPr="00BB7BAF" w:rsidRDefault="00913FCB" w:rsidP="00913FCB">
            <w:pPr>
              <w:pStyle w:val="a3"/>
              <w:tabs>
                <w:tab w:val="decimal" w:pos="51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141F48DB" w14:textId="50DA18BD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4,783,886</w:t>
            </w:r>
          </w:p>
        </w:tc>
        <w:tc>
          <w:tcPr>
            <w:tcW w:w="245" w:type="dxa"/>
          </w:tcPr>
          <w:p w14:paraId="0F3AC34B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62BD88" w14:textId="3E0323CC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4,978,621</w:t>
            </w:r>
          </w:p>
        </w:tc>
        <w:tc>
          <w:tcPr>
            <w:tcW w:w="245" w:type="dxa"/>
          </w:tcPr>
          <w:p w14:paraId="530DE777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5775B0FF" w14:textId="0D7B791D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4,783,886</w:t>
            </w:r>
          </w:p>
        </w:tc>
      </w:tr>
      <w:tr w:rsidR="00913FCB" w:rsidRPr="00BB7BAF" w14:paraId="075B5648" w14:textId="77777777" w:rsidTr="009A6A5D">
        <w:trPr>
          <w:cantSplit/>
          <w:trHeight w:val="346"/>
        </w:trPr>
        <w:tc>
          <w:tcPr>
            <w:tcW w:w="3960" w:type="dxa"/>
          </w:tcPr>
          <w:p w14:paraId="7182618C" w14:textId="77777777" w:rsidR="00913FCB" w:rsidRPr="00BB7BAF" w:rsidRDefault="00913FCB" w:rsidP="00913FC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1E52C00" w14:textId="4AC743ED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4,999,514</w:t>
            </w:r>
          </w:p>
        </w:tc>
        <w:tc>
          <w:tcPr>
            <w:tcW w:w="236" w:type="dxa"/>
          </w:tcPr>
          <w:p w14:paraId="3FD5C475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06DE88C9" w14:textId="7EB3FB99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4,814,661</w:t>
            </w:r>
          </w:p>
        </w:tc>
        <w:tc>
          <w:tcPr>
            <w:tcW w:w="245" w:type="dxa"/>
          </w:tcPr>
          <w:p w14:paraId="2232370D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B76B1C1" w14:textId="3F278BCA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4,999,514</w:t>
            </w:r>
          </w:p>
        </w:tc>
        <w:tc>
          <w:tcPr>
            <w:tcW w:w="245" w:type="dxa"/>
          </w:tcPr>
          <w:p w14:paraId="138E369F" w14:textId="77777777" w:rsidR="00913FCB" w:rsidRPr="00BB7BAF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1D22ED4" w14:textId="7C310E90" w:rsidR="00913FCB" w:rsidRPr="00BB7BAF" w:rsidRDefault="00913FCB" w:rsidP="00913FCB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4,814,661</w:t>
            </w:r>
          </w:p>
        </w:tc>
      </w:tr>
    </w:tbl>
    <w:p w14:paraId="0946ACE8" w14:textId="690F481A" w:rsidR="0082361C" w:rsidRDefault="0082361C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A1A3A2" w14:textId="6F770A96" w:rsidR="005944BB" w:rsidRPr="005F79AB" w:rsidRDefault="0082361C" w:rsidP="0082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FCEB7BF" w14:textId="7A11ED01" w:rsidR="003E6A5C" w:rsidRPr="00254A81" w:rsidRDefault="00DA73D1" w:rsidP="00F0328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 w:rsidR="006818E1">
        <w:rPr>
          <w:rFonts w:ascii="Angsana New" w:hAnsi="Angsana New"/>
          <w:sz w:val="30"/>
          <w:szCs w:val="30"/>
          <w:u w:val="none"/>
          <w:lang w:val="en-US"/>
        </w:rPr>
        <w:tab/>
      </w:r>
      <w:r w:rsidR="003E6A5C" w:rsidRPr="00254A81">
        <w:rPr>
          <w:rFonts w:ascii="Angsana New" w:hAnsi="Angsana New"/>
          <w:sz w:val="30"/>
          <w:szCs w:val="30"/>
          <w:u w:val="none"/>
          <w:cs/>
        </w:rPr>
        <w:t>ลูกหนี้การค้า</w:t>
      </w:r>
    </w:p>
    <w:p w14:paraId="3F2EB29D" w14:textId="77777777" w:rsidR="005944BB" w:rsidRPr="0047075B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556CD8" w:rsidRPr="00BB3056" w14:paraId="41EBA46A" w14:textId="77777777" w:rsidTr="00B92176">
        <w:trPr>
          <w:trHeight w:hRule="exact" w:val="803"/>
          <w:tblHeader/>
        </w:trPr>
        <w:tc>
          <w:tcPr>
            <w:tcW w:w="5220" w:type="dxa"/>
            <w:vAlign w:val="bottom"/>
          </w:tcPr>
          <w:p w14:paraId="480938EC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98B61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48C4D351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BB3056" w14:paraId="628F738C" w14:textId="77777777" w:rsidTr="005944BB">
        <w:trPr>
          <w:trHeight w:val="346"/>
          <w:tblHeader/>
        </w:trPr>
        <w:tc>
          <w:tcPr>
            <w:tcW w:w="5220" w:type="dxa"/>
          </w:tcPr>
          <w:p w14:paraId="1614FCE8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71EA8" w14:textId="68B9D95A" w:rsidR="00556CD8" w:rsidRPr="00BB3056" w:rsidRDefault="00711995" w:rsidP="0071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5" w:type="dxa"/>
          </w:tcPr>
          <w:p w14:paraId="639FECB8" w14:textId="543FAB15" w:rsidR="00556CD8" w:rsidRPr="00ED0A7A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94938F2" w14:textId="77777777" w:rsidR="00556CD8" w:rsidRPr="00BB3056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91A572E" w14:textId="0EC4F396" w:rsidR="00556CD8" w:rsidRPr="00ED0A7A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56CD8" w:rsidRPr="00BB3056" w14:paraId="708812DA" w14:textId="77777777" w:rsidTr="005944BB">
        <w:trPr>
          <w:trHeight w:val="346"/>
          <w:tblHeader/>
        </w:trPr>
        <w:tc>
          <w:tcPr>
            <w:tcW w:w="5220" w:type="dxa"/>
          </w:tcPr>
          <w:p w14:paraId="3450BB05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237DA5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2497D9B7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6CD8" w:rsidRPr="00BB3056" w14:paraId="7B62592A" w14:textId="77777777" w:rsidTr="009A6A5D">
        <w:trPr>
          <w:trHeight w:val="346"/>
        </w:trPr>
        <w:tc>
          <w:tcPr>
            <w:tcW w:w="5220" w:type="dxa"/>
            <w:vAlign w:val="bottom"/>
          </w:tcPr>
          <w:p w14:paraId="2F481913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BF6CCAF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174D29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F7F3D7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1523FB1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7D7" w:rsidRPr="00BB3056" w14:paraId="49889E72" w14:textId="77777777" w:rsidTr="009A6A5D">
        <w:trPr>
          <w:trHeight w:val="346"/>
        </w:trPr>
        <w:tc>
          <w:tcPr>
            <w:tcW w:w="5220" w:type="dxa"/>
            <w:vAlign w:val="bottom"/>
          </w:tcPr>
          <w:p w14:paraId="0703A7CF" w14:textId="06690C8B" w:rsidR="00C767D7" w:rsidRPr="00BB3056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324953F1" w14:textId="05FD52F5" w:rsidR="00C767D7" w:rsidRPr="00BB3056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2610AE" w14:textId="1625DD37" w:rsidR="00C767D7" w:rsidRPr="00BB3056" w:rsidRDefault="00AF5287" w:rsidP="00C767D7">
            <w:pPr>
              <w:pStyle w:val="acctfourfigures"/>
              <w:tabs>
                <w:tab w:val="clear" w:pos="765"/>
                <w:tab w:val="decimal" w:pos="977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99,821</w:t>
            </w:r>
          </w:p>
        </w:tc>
        <w:tc>
          <w:tcPr>
            <w:tcW w:w="270" w:type="dxa"/>
            <w:vAlign w:val="bottom"/>
          </w:tcPr>
          <w:p w14:paraId="495AABAB" w14:textId="77777777" w:rsidR="00C767D7" w:rsidRPr="00BB3056" w:rsidRDefault="00C767D7" w:rsidP="00C767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6788B66" w14:textId="66B4E67F" w:rsidR="00C767D7" w:rsidRPr="00BB3056" w:rsidRDefault="00C767D7" w:rsidP="00C767D7">
            <w:pPr>
              <w:pStyle w:val="acctfourfigures"/>
              <w:tabs>
                <w:tab w:val="clear" w:pos="765"/>
                <w:tab w:val="decimal" w:pos="982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80,732</w:t>
            </w:r>
          </w:p>
        </w:tc>
      </w:tr>
      <w:tr w:rsidR="00C767D7" w:rsidRPr="00BB3056" w14:paraId="57F36081" w14:textId="77777777" w:rsidTr="009A6A5D">
        <w:trPr>
          <w:trHeight w:val="346"/>
        </w:trPr>
        <w:tc>
          <w:tcPr>
            <w:tcW w:w="5220" w:type="dxa"/>
            <w:vAlign w:val="bottom"/>
          </w:tcPr>
          <w:p w14:paraId="193365D1" w14:textId="77777777" w:rsidR="00C767D7" w:rsidRPr="00BB3056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3D5B3B4" w14:textId="77777777" w:rsidR="00C767D7" w:rsidRPr="00BB3056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5BE3C0" w14:textId="77777777" w:rsidR="00C767D7" w:rsidRPr="00BB3056" w:rsidRDefault="00C767D7" w:rsidP="00C767D7">
            <w:pPr>
              <w:pStyle w:val="acctfourfigures"/>
              <w:tabs>
                <w:tab w:val="clear" w:pos="765"/>
                <w:tab w:val="decimal" w:pos="1062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3CEAAF" w14:textId="77777777" w:rsidR="00C767D7" w:rsidRPr="00BB3056" w:rsidRDefault="00C767D7" w:rsidP="00C767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403FC4F" w14:textId="77777777" w:rsidR="00C767D7" w:rsidRPr="00BB3056" w:rsidRDefault="00C767D7" w:rsidP="00C767D7">
            <w:pPr>
              <w:pStyle w:val="acctfourfigures"/>
              <w:tabs>
                <w:tab w:val="clear" w:pos="765"/>
                <w:tab w:val="decimal" w:pos="982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FCB" w:rsidRPr="00BB3056" w14:paraId="2B7E046E" w14:textId="77777777" w:rsidTr="009A6A5D">
        <w:trPr>
          <w:trHeight w:val="346"/>
        </w:trPr>
        <w:tc>
          <w:tcPr>
            <w:tcW w:w="5220" w:type="dxa"/>
          </w:tcPr>
          <w:p w14:paraId="2A793851" w14:textId="2432E71F" w:rsidR="00913FCB" w:rsidRPr="00BB3056" w:rsidRDefault="00913FCB" w:rsidP="0047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FCB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913FC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7723367" w14:textId="77777777" w:rsidR="00913FCB" w:rsidRPr="00BB3056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432A9DD5" w14:textId="3B8692E1" w:rsidR="00913FCB" w:rsidRPr="00BB3056" w:rsidRDefault="00913FCB" w:rsidP="00C01314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4D1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F5BCAF" w14:textId="77777777" w:rsidR="00913FCB" w:rsidRPr="00BB3056" w:rsidRDefault="00913FCB" w:rsidP="00913FC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2546A46" w14:textId="4656E580" w:rsidR="00913FCB" w:rsidRPr="00BB3056" w:rsidRDefault="00913FCB" w:rsidP="00C01314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4D1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13FCB" w:rsidRPr="00BB3056" w14:paraId="3D6C1DA9" w14:textId="77777777" w:rsidTr="009A6A5D">
        <w:trPr>
          <w:trHeight w:val="346"/>
        </w:trPr>
        <w:tc>
          <w:tcPr>
            <w:tcW w:w="5220" w:type="dxa"/>
          </w:tcPr>
          <w:p w14:paraId="449A70FA" w14:textId="32C755CA" w:rsidR="00913FCB" w:rsidRPr="00BB3056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FCB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913FC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73ED0D78" w14:textId="77777777" w:rsidR="00913FCB" w:rsidRPr="00BB3056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682AAEF3" w14:textId="34BD9D60" w:rsidR="00913FCB" w:rsidRPr="00BB3056" w:rsidRDefault="00913FCB" w:rsidP="00913FC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4D1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88691F2" w14:textId="77777777" w:rsidR="00913FCB" w:rsidRPr="00BB3056" w:rsidRDefault="00913FCB" w:rsidP="00913FC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D99B971" w14:textId="0EAF3260" w:rsidR="00913FCB" w:rsidRPr="00BB3056" w:rsidRDefault="00913FCB" w:rsidP="00913FC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4D1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13FCB" w:rsidRPr="00BB3056" w14:paraId="1108B89D" w14:textId="77777777" w:rsidTr="009A6A5D">
        <w:trPr>
          <w:trHeight w:val="346"/>
        </w:trPr>
        <w:tc>
          <w:tcPr>
            <w:tcW w:w="5220" w:type="dxa"/>
          </w:tcPr>
          <w:p w14:paraId="62ADDDF1" w14:textId="681305AF" w:rsidR="00913FCB" w:rsidRPr="00913FCB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3FCB">
              <w:rPr>
                <w:rFonts w:asciiTheme="majorBidi" w:hAnsiTheme="majorBidi" w:cstheme="majorBidi"/>
                <w:sz w:val="30"/>
                <w:szCs w:val="30"/>
              </w:rPr>
              <w:t xml:space="preserve">61 - 180 </w:t>
            </w:r>
            <w:r w:rsidRPr="00913FC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432863FB" w14:textId="77777777" w:rsidR="00913FCB" w:rsidRPr="00BB3056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7F907091" w14:textId="694B4B55" w:rsidR="00913FCB" w:rsidRPr="00BB3056" w:rsidRDefault="00913FCB" w:rsidP="00913FC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4D1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33B6974" w14:textId="77777777" w:rsidR="00913FCB" w:rsidRPr="00BB3056" w:rsidRDefault="00913FCB" w:rsidP="00913FC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9496DDD" w14:textId="722C3C4D" w:rsidR="00913FCB" w:rsidRPr="00BB3056" w:rsidRDefault="00913FCB" w:rsidP="00913FC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4D1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13FCB" w:rsidRPr="009F76D8" w14:paraId="1BBABA85" w14:textId="77777777" w:rsidTr="009A6A5D">
        <w:trPr>
          <w:trHeight w:val="346"/>
        </w:trPr>
        <w:tc>
          <w:tcPr>
            <w:tcW w:w="5220" w:type="dxa"/>
            <w:vAlign w:val="bottom"/>
          </w:tcPr>
          <w:p w14:paraId="368B73DA" w14:textId="7750C2A1" w:rsidR="00913FCB" w:rsidRPr="00BB3056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EE83050" w14:textId="77777777" w:rsidR="00913FCB" w:rsidRPr="00BB3056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C9236CB" w14:textId="615A6140" w:rsidR="00913FCB" w:rsidRPr="00BB3056" w:rsidRDefault="00913FCB" w:rsidP="00BD1731">
            <w:pPr>
              <w:pStyle w:val="acctfourfigures"/>
              <w:tabs>
                <w:tab w:val="clear" w:pos="765"/>
                <w:tab w:val="decimal" w:pos="968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5,209</w:t>
            </w:r>
          </w:p>
        </w:tc>
        <w:tc>
          <w:tcPr>
            <w:tcW w:w="270" w:type="dxa"/>
            <w:vAlign w:val="bottom"/>
          </w:tcPr>
          <w:p w14:paraId="204CD966" w14:textId="77777777" w:rsidR="00913FCB" w:rsidRPr="00BB3056" w:rsidRDefault="00913FCB" w:rsidP="00913FC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F3CD4C1" w14:textId="2569CAF8" w:rsidR="00913FCB" w:rsidRPr="009F76D8" w:rsidRDefault="00913FCB" w:rsidP="00C01314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F76D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13FCB" w:rsidRPr="00D66D84" w14:paraId="5349AC01" w14:textId="77777777" w:rsidTr="00382685">
        <w:trPr>
          <w:trHeight w:val="346"/>
        </w:trPr>
        <w:tc>
          <w:tcPr>
            <w:tcW w:w="5220" w:type="dxa"/>
            <w:vAlign w:val="bottom"/>
          </w:tcPr>
          <w:p w14:paraId="461BE954" w14:textId="61FF947B" w:rsidR="00913FCB" w:rsidRPr="00D66D84" w:rsidRDefault="00913FCB" w:rsidP="0091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7D3107C" w14:textId="1F7FEA37" w:rsidR="00913FCB" w:rsidRPr="00382685" w:rsidRDefault="00562535" w:rsidP="00382685">
            <w:pPr>
              <w:pStyle w:val="acctfourfigures"/>
              <w:tabs>
                <w:tab w:val="clear" w:pos="765"/>
                <w:tab w:val="decimal" w:pos="606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268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72C3E23" w14:textId="436F3DAD" w:rsidR="00913FCB" w:rsidRPr="000574A7" w:rsidRDefault="00913FCB" w:rsidP="00913FCB">
            <w:pPr>
              <w:pStyle w:val="acctfourfigures"/>
              <w:tabs>
                <w:tab w:val="clear" w:pos="765"/>
                <w:tab w:val="decimal" w:pos="95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57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105,030</w:t>
            </w:r>
          </w:p>
        </w:tc>
        <w:tc>
          <w:tcPr>
            <w:tcW w:w="270" w:type="dxa"/>
            <w:vAlign w:val="bottom"/>
          </w:tcPr>
          <w:p w14:paraId="37589D6E" w14:textId="77777777" w:rsidR="00913FCB" w:rsidRPr="00D66D84" w:rsidRDefault="00913FCB" w:rsidP="00913FC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D9C6132" w14:textId="1056B9FA" w:rsidR="00913FCB" w:rsidRPr="00D66D84" w:rsidRDefault="00913FCB" w:rsidP="00913FCB">
            <w:pPr>
              <w:pStyle w:val="acctfourfigures"/>
              <w:tabs>
                <w:tab w:val="clear" w:pos="765"/>
                <w:tab w:val="decimal" w:pos="973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80,732</w:t>
            </w:r>
          </w:p>
        </w:tc>
      </w:tr>
      <w:tr w:rsidR="00556CD8" w:rsidRPr="00D66D84" w14:paraId="74D9090E" w14:textId="77777777" w:rsidTr="009A6A5D">
        <w:trPr>
          <w:trHeight w:val="346"/>
        </w:trPr>
        <w:tc>
          <w:tcPr>
            <w:tcW w:w="5220" w:type="dxa"/>
            <w:vAlign w:val="bottom"/>
          </w:tcPr>
          <w:p w14:paraId="5E5BFA11" w14:textId="14251E45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72158781"/>
          </w:p>
        </w:tc>
        <w:tc>
          <w:tcPr>
            <w:tcW w:w="1170" w:type="dxa"/>
          </w:tcPr>
          <w:p w14:paraId="09953865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A1397B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2705C5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4150120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2176" w:rsidRPr="00D66D84" w14:paraId="5C5FFDCC" w14:textId="77777777" w:rsidTr="009A6A5D">
        <w:trPr>
          <w:trHeight w:val="346"/>
        </w:trPr>
        <w:tc>
          <w:tcPr>
            <w:tcW w:w="5220" w:type="dxa"/>
            <w:vAlign w:val="bottom"/>
          </w:tcPr>
          <w:p w14:paraId="6F77076B" w14:textId="6F07073E" w:rsidR="00B92176" w:rsidRPr="00D66D84" w:rsidRDefault="00B92176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6D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4464944C" w14:textId="77777777" w:rsidR="00B92176" w:rsidRPr="00D66D84" w:rsidRDefault="00B92176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19A0E56" w14:textId="77777777" w:rsidR="00B92176" w:rsidRPr="00D66D84" w:rsidRDefault="00B92176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24D434" w14:textId="77777777" w:rsidR="00B92176" w:rsidRPr="00D66D84" w:rsidRDefault="00B92176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5EDBC5D" w14:textId="77777777" w:rsidR="00B92176" w:rsidRPr="00D66D84" w:rsidRDefault="00B92176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7D7" w:rsidRPr="00D66D84" w14:paraId="5F3BB232" w14:textId="77777777" w:rsidTr="009A6A5D">
        <w:trPr>
          <w:trHeight w:val="346"/>
        </w:trPr>
        <w:tc>
          <w:tcPr>
            <w:tcW w:w="5220" w:type="dxa"/>
            <w:vAlign w:val="bottom"/>
          </w:tcPr>
          <w:p w14:paraId="453D5586" w14:textId="77777777" w:rsidR="00C767D7" w:rsidRPr="00D66D84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D06BDD6" w14:textId="77777777" w:rsidR="00C767D7" w:rsidRPr="00D66D84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AD9182" w14:textId="2F4D7B6D" w:rsidR="00C767D7" w:rsidRPr="00D66D84" w:rsidRDefault="00AF5287" w:rsidP="00C767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</w:t>
            </w:r>
            <w:r w:rsidR="00266E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3,028</w:t>
            </w:r>
          </w:p>
        </w:tc>
        <w:tc>
          <w:tcPr>
            <w:tcW w:w="270" w:type="dxa"/>
            <w:vAlign w:val="bottom"/>
          </w:tcPr>
          <w:p w14:paraId="2BB40F1B" w14:textId="77777777" w:rsidR="00C767D7" w:rsidRPr="00D66D84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5B44159" w14:textId="51385270" w:rsidR="00C767D7" w:rsidRPr="00D66D84" w:rsidRDefault="00C767D7" w:rsidP="00C767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1,977,956</w:t>
            </w:r>
          </w:p>
        </w:tc>
      </w:tr>
      <w:tr w:rsidR="00C767D7" w:rsidRPr="00D66D84" w14:paraId="220E79E3" w14:textId="77777777" w:rsidTr="009A6A5D">
        <w:trPr>
          <w:trHeight w:val="346"/>
        </w:trPr>
        <w:tc>
          <w:tcPr>
            <w:tcW w:w="5220" w:type="dxa"/>
            <w:vAlign w:val="bottom"/>
          </w:tcPr>
          <w:p w14:paraId="10301137" w14:textId="77777777" w:rsidR="00C767D7" w:rsidRPr="00D66D84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F1137C9" w14:textId="77777777" w:rsidR="00C767D7" w:rsidRPr="00D66D84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95D476" w14:textId="77777777" w:rsidR="00C767D7" w:rsidRPr="00D66D84" w:rsidRDefault="00C767D7" w:rsidP="00C767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4A6C7" w14:textId="77777777" w:rsidR="00C767D7" w:rsidRPr="00D66D84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27F207F" w14:textId="77777777" w:rsidR="00C767D7" w:rsidRPr="00D66D84" w:rsidRDefault="00C767D7" w:rsidP="00C767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7D7" w:rsidRPr="00D66D84" w14:paraId="1AF9C8FB" w14:textId="77777777" w:rsidTr="009A6A5D">
        <w:trPr>
          <w:trHeight w:val="346"/>
        </w:trPr>
        <w:tc>
          <w:tcPr>
            <w:tcW w:w="5220" w:type="dxa"/>
            <w:vAlign w:val="bottom"/>
          </w:tcPr>
          <w:p w14:paraId="2066B376" w14:textId="50B6E8BC" w:rsidR="00C767D7" w:rsidRPr="00D66D84" w:rsidRDefault="00C767D7" w:rsidP="00B9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D66D8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EFF7FF9" w14:textId="77777777" w:rsidR="00C767D7" w:rsidRPr="00D66D84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DD3F95" w14:textId="1D81A916" w:rsidR="00C767D7" w:rsidRPr="00D66D84" w:rsidRDefault="00AF5287" w:rsidP="00C767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115,875</w:t>
            </w:r>
          </w:p>
        </w:tc>
        <w:tc>
          <w:tcPr>
            <w:tcW w:w="270" w:type="dxa"/>
            <w:vAlign w:val="bottom"/>
          </w:tcPr>
          <w:p w14:paraId="24DD25F3" w14:textId="77777777" w:rsidR="00C767D7" w:rsidRPr="00D66D84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305A78E" w14:textId="622F0EA9" w:rsidR="00C767D7" w:rsidRPr="00D66D84" w:rsidRDefault="00C767D7" w:rsidP="00C767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21,232</w:t>
            </w:r>
          </w:p>
        </w:tc>
      </w:tr>
      <w:tr w:rsidR="00C767D7" w:rsidRPr="00D66D84" w14:paraId="22774BD2" w14:textId="77777777" w:rsidTr="009A6A5D">
        <w:trPr>
          <w:trHeight w:val="346"/>
        </w:trPr>
        <w:tc>
          <w:tcPr>
            <w:tcW w:w="5220" w:type="dxa"/>
            <w:vAlign w:val="bottom"/>
          </w:tcPr>
          <w:p w14:paraId="215A089E" w14:textId="3494EF8E" w:rsidR="00C767D7" w:rsidRPr="00D66D84" w:rsidRDefault="00C767D7" w:rsidP="00B9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proofErr w:type="gramStart"/>
            <w:r>
              <w:rPr>
                <w:rFonts w:asciiTheme="majorBidi" w:hAnsiTheme="majorBidi" w:cstheme="majorBidi"/>
                <w:sz w:val="30"/>
                <w:szCs w:val="30"/>
              </w:rPr>
              <w:t>-  60</w:t>
            </w:r>
            <w:proofErr w:type="gram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609650D" w14:textId="77777777" w:rsidR="00C767D7" w:rsidRPr="00D66D84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765A6D" w14:textId="1F4A031C" w:rsidR="00C767D7" w:rsidRPr="00D66D84" w:rsidDel="00AE1C97" w:rsidRDefault="00AF5287" w:rsidP="00C767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6,411</w:t>
            </w:r>
          </w:p>
        </w:tc>
        <w:tc>
          <w:tcPr>
            <w:tcW w:w="270" w:type="dxa"/>
            <w:vAlign w:val="bottom"/>
          </w:tcPr>
          <w:p w14:paraId="3477ABA4" w14:textId="77777777" w:rsidR="00C767D7" w:rsidRPr="00D66D84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E007437" w14:textId="0CDC5E86" w:rsidR="00C767D7" w:rsidRPr="006818E1" w:rsidRDefault="00F947CC" w:rsidP="00C767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818E1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47075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818E1" w:rsidRPr="00D66D84" w14:paraId="7A9816FD" w14:textId="77777777" w:rsidTr="00805347">
        <w:trPr>
          <w:trHeight w:val="346"/>
        </w:trPr>
        <w:tc>
          <w:tcPr>
            <w:tcW w:w="5220" w:type="dxa"/>
            <w:vAlign w:val="bottom"/>
          </w:tcPr>
          <w:p w14:paraId="3632ECCE" w14:textId="24F01358" w:rsidR="006818E1" w:rsidRPr="00BB3056" w:rsidRDefault="006818E1" w:rsidP="0082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37BCB" w14:textId="77777777" w:rsidR="006818E1" w:rsidRPr="00D66D84" w:rsidRDefault="006818E1" w:rsidP="00B9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2A0F63C" w14:textId="64563215" w:rsidR="006818E1" w:rsidRPr="006818E1" w:rsidRDefault="006818E1" w:rsidP="006818E1">
            <w:pPr>
              <w:pStyle w:val="acctfourfigures"/>
              <w:tabs>
                <w:tab w:val="clear" w:pos="765"/>
                <w:tab w:val="decimal" w:pos="95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2,145,314</w:t>
            </w:r>
          </w:p>
        </w:tc>
        <w:tc>
          <w:tcPr>
            <w:tcW w:w="270" w:type="dxa"/>
            <w:vAlign w:val="bottom"/>
          </w:tcPr>
          <w:p w14:paraId="64132D51" w14:textId="77777777" w:rsidR="006818E1" w:rsidRPr="006818E1" w:rsidRDefault="006818E1" w:rsidP="00681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EBE6E3E" w14:textId="664ACEEB" w:rsidR="006818E1" w:rsidRPr="006818E1" w:rsidRDefault="006818E1" w:rsidP="006818E1">
            <w:pPr>
              <w:pStyle w:val="acctfourfigures"/>
              <w:tabs>
                <w:tab w:val="clear" w:pos="765"/>
                <w:tab w:val="decimal" w:pos="95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1,999,60</w:t>
            </w:r>
            <w:r w:rsidR="002D49A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6818E1" w:rsidRPr="00D66D84" w14:paraId="73DE4F8C" w14:textId="77777777" w:rsidTr="00805347">
        <w:trPr>
          <w:trHeight w:val="346"/>
        </w:trPr>
        <w:tc>
          <w:tcPr>
            <w:tcW w:w="5220" w:type="dxa"/>
            <w:vAlign w:val="bottom"/>
          </w:tcPr>
          <w:p w14:paraId="73EF7A49" w14:textId="324DD776" w:rsidR="006818E1" w:rsidRDefault="006818E1" w:rsidP="00B9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33262D" w14:textId="77777777" w:rsidR="006818E1" w:rsidRPr="00D66D84" w:rsidRDefault="006818E1" w:rsidP="00B9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64C564D" w14:textId="6F4F940B" w:rsidR="006818E1" w:rsidRDefault="006818E1" w:rsidP="00B92176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97AC87" w14:textId="77777777" w:rsidR="006818E1" w:rsidRPr="00D66D84" w:rsidRDefault="006818E1" w:rsidP="00B9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AC287BD" w14:textId="5AEF6374" w:rsidR="006818E1" w:rsidRPr="00F947CC" w:rsidRDefault="006818E1" w:rsidP="00BA1D8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818E1" w:rsidRPr="00BB3056" w14:paraId="7CC58EF4" w14:textId="77777777" w:rsidTr="00805347">
        <w:trPr>
          <w:trHeight w:val="346"/>
        </w:trPr>
        <w:tc>
          <w:tcPr>
            <w:tcW w:w="5220" w:type="dxa"/>
            <w:vAlign w:val="bottom"/>
          </w:tcPr>
          <w:p w14:paraId="0C65ECA8" w14:textId="73853BA0" w:rsidR="006818E1" w:rsidRPr="00D66D84" w:rsidRDefault="006818E1" w:rsidP="00B9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D349191" w14:textId="77777777" w:rsidR="006818E1" w:rsidRPr="00D66D84" w:rsidRDefault="006818E1" w:rsidP="00B9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4C14BC8" w14:textId="08252068" w:rsidR="006818E1" w:rsidRPr="00D66D84" w:rsidRDefault="006818E1" w:rsidP="00B9217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2,250,344</w:t>
            </w:r>
          </w:p>
        </w:tc>
        <w:tc>
          <w:tcPr>
            <w:tcW w:w="270" w:type="dxa"/>
            <w:vAlign w:val="bottom"/>
          </w:tcPr>
          <w:p w14:paraId="268504E9" w14:textId="77777777" w:rsidR="006818E1" w:rsidRPr="00D66D84" w:rsidRDefault="006818E1" w:rsidP="00B9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81A1C89" w14:textId="5BE588A6" w:rsidR="006818E1" w:rsidRPr="00D66D84" w:rsidRDefault="006818E1" w:rsidP="00B9217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2,080,33</w:t>
            </w:r>
            <w:r w:rsidR="002D49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bookmarkEnd w:id="5"/>
    </w:tbl>
    <w:p w14:paraId="67FF6BFA" w14:textId="77777777" w:rsidR="00556CD8" w:rsidRDefault="00556CD8" w:rsidP="00550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1DC88E" w14:textId="3E57EFE1" w:rsidR="00550472" w:rsidRDefault="00550472" w:rsidP="00382685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firstLine="540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254A81">
        <w:rPr>
          <w:rFonts w:ascii="Angsana New" w:hAnsi="Angsana New"/>
          <w:sz w:val="30"/>
          <w:szCs w:val="30"/>
          <w:shd w:val="clear" w:color="auto" w:fill="FFFFFF"/>
        </w:rPr>
        <w:t>15</w:t>
      </w:r>
      <w:r w:rsidRPr="00254A81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 ถึง </w:t>
      </w:r>
      <w:r w:rsidR="00A43DE9" w:rsidRPr="00254A81">
        <w:rPr>
          <w:rFonts w:ascii="Angsana New" w:hAnsi="Angsana New"/>
          <w:sz w:val="30"/>
          <w:szCs w:val="30"/>
          <w:shd w:val="clear" w:color="auto" w:fill="FFFFFF"/>
        </w:rPr>
        <w:t>120</w:t>
      </w:r>
      <w:r w:rsidRPr="00254A81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</w:t>
      </w:r>
    </w:p>
    <w:p w14:paraId="38C19AB3" w14:textId="76ECEE32" w:rsidR="0043338B" w:rsidRDefault="0062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b/>
          <w:bCs/>
          <w:sz w:val="30"/>
          <w:szCs w:val="30"/>
          <w:lang w:eastAsia="x-none"/>
        </w:rPr>
        <w:br w:type="page"/>
      </w:r>
    </w:p>
    <w:p w14:paraId="6CA3A6E1" w14:textId="4E474D55" w:rsidR="00535894" w:rsidRPr="0044472C" w:rsidRDefault="00DA73D1" w:rsidP="0038268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382685">
        <w:rPr>
          <w:rFonts w:ascii="Angsana New" w:hAnsi="Angsana New"/>
          <w:sz w:val="30"/>
          <w:szCs w:val="30"/>
          <w:u w:val="none"/>
        </w:rPr>
        <w:lastRenderedPageBreak/>
        <w:t>7</w:t>
      </w:r>
      <w:r w:rsidR="00535894" w:rsidRPr="00254A81">
        <w:rPr>
          <w:rFonts w:ascii="Angsana New" w:hAnsi="Angsana New"/>
          <w:sz w:val="30"/>
          <w:szCs w:val="30"/>
          <w:u w:val="none"/>
          <w:cs/>
        </w:rPr>
        <w:tab/>
        <w:t>สินค้า</w:t>
      </w:r>
      <w:r w:rsidR="00535894" w:rsidRPr="0044472C">
        <w:rPr>
          <w:rFonts w:ascii="Angsana New" w:hAnsi="Angsana New"/>
          <w:sz w:val="30"/>
          <w:szCs w:val="30"/>
          <w:u w:val="none"/>
          <w:cs/>
        </w:rPr>
        <w:t>คงเหลือ</w:t>
      </w:r>
    </w:p>
    <w:p w14:paraId="4E6C3AB6" w14:textId="77777777" w:rsidR="0044472C" w:rsidRPr="00694737" w:rsidRDefault="0044472C" w:rsidP="0044472C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260"/>
      </w:tblGrid>
      <w:tr w:rsidR="00556CD8" w:rsidRPr="0044472C" w14:paraId="4C1F822E" w14:textId="77777777" w:rsidTr="00BD66A4">
        <w:trPr>
          <w:cantSplit/>
          <w:tblHeader/>
        </w:trPr>
        <w:tc>
          <w:tcPr>
            <w:tcW w:w="6390" w:type="dxa"/>
          </w:tcPr>
          <w:p w14:paraId="47FD3C79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5905BC8E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44472C" w14:paraId="2B1987C8" w14:textId="77777777" w:rsidTr="0047075B">
        <w:trPr>
          <w:cantSplit/>
          <w:trHeight w:val="389"/>
          <w:tblHeader/>
        </w:trPr>
        <w:tc>
          <w:tcPr>
            <w:tcW w:w="6390" w:type="dxa"/>
          </w:tcPr>
          <w:p w14:paraId="6FD1FC72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5CE842B" w14:textId="243E0B49" w:rsidR="00556CD8" w:rsidRPr="00ED0A7A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EB14F0C" w14:textId="77777777" w:rsidR="00556CD8" w:rsidRPr="0044472C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3248A4" w14:textId="715FEDCD" w:rsidR="00556CD8" w:rsidRPr="00ED0A7A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56CD8" w:rsidRPr="0044472C" w14:paraId="7D58B9C8" w14:textId="77777777" w:rsidTr="0047075B">
        <w:trPr>
          <w:cantSplit/>
          <w:trHeight w:val="389"/>
          <w:tblHeader/>
        </w:trPr>
        <w:tc>
          <w:tcPr>
            <w:tcW w:w="6390" w:type="dxa"/>
          </w:tcPr>
          <w:p w14:paraId="0D7AD315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3C0094C9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C767D7" w:rsidRPr="0044472C" w14:paraId="37A7F5B7" w14:textId="77777777" w:rsidTr="0047075B">
        <w:trPr>
          <w:cantSplit/>
          <w:trHeight w:val="389"/>
        </w:trPr>
        <w:tc>
          <w:tcPr>
            <w:tcW w:w="6390" w:type="dxa"/>
          </w:tcPr>
          <w:p w14:paraId="4FDC3AE5" w14:textId="77777777" w:rsidR="00C767D7" w:rsidRPr="0044472C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4ECC4C2A" w14:textId="0233EC94" w:rsidR="00C767D7" w:rsidRPr="0044472C" w:rsidRDefault="0038646E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273,615</w:t>
            </w:r>
          </w:p>
        </w:tc>
        <w:tc>
          <w:tcPr>
            <w:tcW w:w="270" w:type="dxa"/>
          </w:tcPr>
          <w:p w14:paraId="0E92D375" w14:textId="77777777" w:rsidR="00C767D7" w:rsidRPr="0044472C" w:rsidRDefault="00C767D7" w:rsidP="00C767D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C6EE12" w14:textId="0C4DA4E9" w:rsidR="00C767D7" w:rsidRPr="0044472C" w:rsidRDefault="00C767D7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272,001</w:t>
            </w:r>
          </w:p>
        </w:tc>
      </w:tr>
      <w:tr w:rsidR="00C767D7" w:rsidRPr="0044472C" w14:paraId="3914197E" w14:textId="77777777" w:rsidTr="0047075B">
        <w:trPr>
          <w:cantSplit/>
          <w:trHeight w:val="389"/>
        </w:trPr>
        <w:tc>
          <w:tcPr>
            <w:tcW w:w="6390" w:type="dxa"/>
          </w:tcPr>
          <w:p w14:paraId="418A4AC4" w14:textId="77777777" w:rsidR="00C767D7" w:rsidRPr="0044472C" w:rsidRDefault="00C767D7" w:rsidP="00C767D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14:paraId="71632082" w14:textId="15DB02CA" w:rsidR="00C767D7" w:rsidRPr="000574A7" w:rsidRDefault="0038646E" w:rsidP="000574A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574A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962,869</w:t>
            </w:r>
          </w:p>
        </w:tc>
        <w:tc>
          <w:tcPr>
            <w:tcW w:w="270" w:type="dxa"/>
          </w:tcPr>
          <w:p w14:paraId="02E31D3B" w14:textId="77777777" w:rsidR="00C767D7" w:rsidRPr="0044472C" w:rsidRDefault="00C767D7" w:rsidP="00C767D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E5199A" w14:textId="666543B4" w:rsidR="00C767D7" w:rsidRPr="000574A7" w:rsidRDefault="00C767D7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74A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1,049,043</w:t>
            </w:r>
          </w:p>
        </w:tc>
      </w:tr>
      <w:tr w:rsidR="00C767D7" w:rsidRPr="0044472C" w14:paraId="787D5BD5" w14:textId="77777777" w:rsidTr="0047075B">
        <w:trPr>
          <w:cantSplit/>
          <w:trHeight w:val="389"/>
        </w:trPr>
        <w:tc>
          <w:tcPr>
            <w:tcW w:w="6390" w:type="dxa"/>
          </w:tcPr>
          <w:p w14:paraId="5322BA82" w14:textId="77777777" w:rsidR="00C767D7" w:rsidRPr="0044472C" w:rsidRDefault="00C767D7" w:rsidP="00C767D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350" w:type="dxa"/>
            <w:vAlign w:val="bottom"/>
          </w:tcPr>
          <w:p w14:paraId="7659EEDB" w14:textId="419341B1" w:rsidR="00C767D7" w:rsidRPr="0044472C" w:rsidRDefault="0038646E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179,61</w:t>
            </w:r>
            <w:r w:rsidR="005E5FA0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732D3B65" w14:textId="77777777" w:rsidR="00C767D7" w:rsidRPr="0044472C" w:rsidRDefault="00C767D7" w:rsidP="00C767D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C8B01" w14:textId="0AEE3C09" w:rsidR="00C767D7" w:rsidRPr="000574A7" w:rsidRDefault="00C767D7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74A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165,073</w:t>
            </w:r>
          </w:p>
        </w:tc>
      </w:tr>
      <w:tr w:rsidR="00C767D7" w:rsidRPr="0044472C" w14:paraId="34A096C1" w14:textId="77777777" w:rsidTr="0047075B">
        <w:trPr>
          <w:cantSplit/>
          <w:trHeight w:val="389"/>
        </w:trPr>
        <w:tc>
          <w:tcPr>
            <w:tcW w:w="6390" w:type="dxa"/>
          </w:tcPr>
          <w:p w14:paraId="7C38FC9A" w14:textId="77777777" w:rsidR="00C767D7" w:rsidRPr="0044472C" w:rsidRDefault="00C767D7" w:rsidP="00C767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50" w:type="dxa"/>
            <w:vAlign w:val="bottom"/>
          </w:tcPr>
          <w:p w14:paraId="313F9476" w14:textId="7ED7AD11" w:rsidR="00C767D7" w:rsidRPr="0044472C" w:rsidRDefault="0038646E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1,241,183</w:t>
            </w:r>
          </w:p>
        </w:tc>
        <w:tc>
          <w:tcPr>
            <w:tcW w:w="270" w:type="dxa"/>
          </w:tcPr>
          <w:p w14:paraId="6F2F37B9" w14:textId="77777777" w:rsidR="00C767D7" w:rsidRPr="0044472C" w:rsidRDefault="00C767D7" w:rsidP="00C767D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79B1A4" w14:textId="3FBE308F" w:rsidR="00C767D7" w:rsidRPr="000574A7" w:rsidRDefault="00C767D7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74A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1,143,458</w:t>
            </w:r>
          </w:p>
        </w:tc>
      </w:tr>
      <w:tr w:rsidR="00C767D7" w:rsidRPr="0044472C" w14:paraId="1AE83DBC" w14:textId="77777777" w:rsidTr="0047075B">
        <w:trPr>
          <w:cantSplit/>
          <w:trHeight w:val="389"/>
        </w:trPr>
        <w:tc>
          <w:tcPr>
            <w:tcW w:w="6390" w:type="dxa"/>
            <w:shd w:val="clear" w:color="auto" w:fill="auto"/>
          </w:tcPr>
          <w:p w14:paraId="0FC42A1B" w14:textId="0C47FB7F" w:rsidR="00C767D7" w:rsidRPr="009A6A5D" w:rsidRDefault="009A6A5D" w:rsidP="00C767D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1F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90116E" w14:textId="5FD265FB" w:rsidR="00C767D7" w:rsidRPr="001041F1" w:rsidRDefault="00EE766F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41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2,657,286</w:t>
            </w:r>
          </w:p>
        </w:tc>
        <w:tc>
          <w:tcPr>
            <w:tcW w:w="270" w:type="dxa"/>
          </w:tcPr>
          <w:p w14:paraId="78F99352" w14:textId="77777777" w:rsidR="00C767D7" w:rsidRPr="001041F1" w:rsidRDefault="00C767D7" w:rsidP="00C767D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9597AB" w14:textId="542E8392" w:rsidR="00C767D7" w:rsidRPr="001041F1" w:rsidRDefault="00C767D7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1F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2,629,575</w:t>
            </w:r>
          </w:p>
        </w:tc>
      </w:tr>
      <w:tr w:rsidR="00C767D7" w:rsidRPr="0044472C" w14:paraId="6E363FD3" w14:textId="77777777" w:rsidTr="0047075B">
        <w:trPr>
          <w:cantSplit/>
          <w:trHeight w:val="389"/>
        </w:trPr>
        <w:tc>
          <w:tcPr>
            <w:tcW w:w="6390" w:type="dxa"/>
          </w:tcPr>
          <w:p w14:paraId="5A951B21" w14:textId="77777777" w:rsidR="00C767D7" w:rsidRPr="0044472C" w:rsidRDefault="00C767D7" w:rsidP="00C767D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ค่าเผื่อสินค้าเสื่อมคุณภาพ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3EA5EB" w14:textId="48E2B7E7" w:rsidR="00C767D7" w:rsidRPr="0044472C" w:rsidRDefault="0038646E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(13,006)</w:t>
            </w:r>
          </w:p>
        </w:tc>
        <w:tc>
          <w:tcPr>
            <w:tcW w:w="270" w:type="dxa"/>
          </w:tcPr>
          <w:p w14:paraId="6F6FF58B" w14:textId="77777777" w:rsidR="00C767D7" w:rsidRPr="0044472C" w:rsidRDefault="00C767D7" w:rsidP="00C767D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2BD925" w14:textId="4A6A78FF" w:rsidR="00C767D7" w:rsidRPr="000574A7" w:rsidRDefault="00C767D7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74A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(7,470)</w:t>
            </w:r>
          </w:p>
        </w:tc>
      </w:tr>
      <w:tr w:rsidR="00C767D7" w:rsidRPr="0044472C" w14:paraId="0ADC20BE" w14:textId="77777777" w:rsidTr="0047075B">
        <w:trPr>
          <w:cantSplit/>
          <w:trHeight w:val="389"/>
        </w:trPr>
        <w:tc>
          <w:tcPr>
            <w:tcW w:w="6390" w:type="dxa"/>
          </w:tcPr>
          <w:p w14:paraId="323B6442" w14:textId="77777777" w:rsidR="00C767D7" w:rsidRPr="0044472C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21351" w14:textId="23DA07AA" w:rsidR="00C767D7" w:rsidRPr="00EE766F" w:rsidRDefault="0038646E" w:rsidP="00EE766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76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2,644,2</w:t>
            </w:r>
            <w:r w:rsidR="005E5FA0" w:rsidRPr="00EE76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382BCE03" w14:textId="77777777" w:rsidR="00C767D7" w:rsidRPr="0044472C" w:rsidRDefault="00C767D7" w:rsidP="00C767D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B1CCA" w14:textId="220558F1" w:rsidR="00C767D7" w:rsidRPr="0044472C" w:rsidRDefault="00C767D7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2,622,105</w:t>
            </w:r>
          </w:p>
        </w:tc>
      </w:tr>
      <w:tr w:rsidR="00C767D7" w:rsidRPr="00254A81" w14:paraId="6689E1B2" w14:textId="77777777" w:rsidTr="0047075B">
        <w:trPr>
          <w:cantSplit/>
          <w:trHeight w:val="389"/>
        </w:trPr>
        <w:tc>
          <w:tcPr>
            <w:tcW w:w="6390" w:type="dxa"/>
          </w:tcPr>
          <w:p w14:paraId="02F61E98" w14:textId="77777777" w:rsidR="00C767D7" w:rsidRPr="00604A0F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005E99" w14:textId="77777777" w:rsidR="00C767D7" w:rsidRPr="00604A0F" w:rsidRDefault="00C767D7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9E1F6" w14:textId="77777777" w:rsidR="00C767D7" w:rsidRPr="00604A0F" w:rsidRDefault="00C767D7" w:rsidP="00C767D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9E64B2" w14:textId="77777777" w:rsidR="00C767D7" w:rsidRPr="00604A0F" w:rsidRDefault="00C767D7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67D7" w:rsidRPr="00254A81" w14:paraId="72791172" w14:textId="77777777" w:rsidTr="0047075B">
        <w:trPr>
          <w:cantSplit/>
          <w:trHeight w:val="389"/>
        </w:trPr>
        <w:tc>
          <w:tcPr>
            <w:tcW w:w="6390" w:type="dxa"/>
          </w:tcPr>
          <w:p w14:paraId="52A44C1E" w14:textId="77777777" w:rsidR="00C767D7" w:rsidRPr="00BD66A4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350" w:type="dxa"/>
            <w:vAlign w:val="bottom"/>
          </w:tcPr>
          <w:p w14:paraId="04090EAB" w14:textId="77777777" w:rsidR="00C767D7" w:rsidRPr="00BD66A4" w:rsidRDefault="00C767D7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45B95" w14:textId="77777777" w:rsidR="00C767D7" w:rsidRPr="00BD66A4" w:rsidRDefault="00C767D7" w:rsidP="00C767D7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BA5C6F" w14:textId="77777777" w:rsidR="00C767D7" w:rsidRPr="00BD66A4" w:rsidRDefault="00C767D7" w:rsidP="00C767D7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152E" w:rsidRPr="00254A81" w14:paraId="7CFDBC46" w14:textId="77777777" w:rsidTr="0047075B">
        <w:trPr>
          <w:cantSplit/>
          <w:trHeight w:val="389"/>
        </w:trPr>
        <w:tc>
          <w:tcPr>
            <w:tcW w:w="6390" w:type="dxa"/>
          </w:tcPr>
          <w:p w14:paraId="299F3DD3" w14:textId="77777777" w:rsidR="004E152E" w:rsidRPr="00BD66A4" w:rsidRDefault="004E152E" w:rsidP="004E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vAlign w:val="bottom"/>
          </w:tcPr>
          <w:p w14:paraId="5D13816C" w14:textId="3FD14EDF" w:rsidR="004E152E" w:rsidRPr="000574A7" w:rsidRDefault="005D30D2" w:rsidP="004E152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4A7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0574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74A7">
              <w:rPr>
                <w:rFonts w:asciiTheme="majorBidi" w:hAnsiTheme="majorBidi" w:cstheme="majorBidi"/>
                <w:sz w:val="30"/>
                <w:szCs w:val="30"/>
                <w:cs/>
              </w:rPr>
              <w:t>942</w:t>
            </w:r>
            <w:r w:rsidRPr="000574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74A7">
              <w:rPr>
                <w:rFonts w:asciiTheme="majorBidi" w:hAnsiTheme="majorBidi" w:cstheme="majorBidi"/>
                <w:sz w:val="30"/>
                <w:szCs w:val="30"/>
                <w:cs/>
              </w:rPr>
              <w:t>579</w:t>
            </w:r>
          </w:p>
        </w:tc>
        <w:tc>
          <w:tcPr>
            <w:tcW w:w="270" w:type="dxa"/>
          </w:tcPr>
          <w:p w14:paraId="5058E7CC" w14:textId="77777777" w:rsidR="004E152E" w:rsidRPr="00BD66A4" w:rsidRDefault="004E152E" w:rsidP="004E152E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C15599" w14:textId="0DABC42E" w:rsidR="004E152E" w:rsidRPr="00BD66A4" w:rsidRDefault="004E152E" w:rsidP="004E152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7,943,778</w:t>
            </w:r>
          </w:p>
        </w:tc>
      </w:tr>
      <w:tr w:rsidR="004E152E" w:rsidRPr="00254A81" w14:paraId="366FC366" w14:textId="77777777" w:rsidTr="0047075B">
        <w:trPr>
          <w:cantSplit/>
          <w:trHeight w:val="389"/>
        </w:trPr>
        <w:tc>
          <w:tcPr>
            <w:tcW w:w="6390" w:type="dxa"/>
          </w:tcPr>
          <w:p w14:paraId="2D2CC6A3" w14:textId="2087B41E" w:rsidR="004E152E" w:rsidRPr="00BD66A4" w:rsidRDefault="004E152E" w:rsidP="004E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3108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ค่าเผื่อสินค้าเสื่อมคุณภาพ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CD22C6" w14:textId="34586EF0" w:rsidR="004E152E" w:rsidRPr="000574A7" w:rsidRDefault="004E152E" w:rsidP="004E152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4A7">
              <w:rPr>
                <w:rFonts w:asciiTheme="majorBidi" w:hAnsiTheme="majorBidi" w:cstheme="majorBidi"/>
                <w:sz w:val="30"/>
                <w:szCs w:val="30"/>
              </w:rPr>
              <w:t>5,536</w:t>
            </w:r>
          </w:p>
        </w:tc>
        <w:tc>
          <w:tcPr>
            <w:tcW w:w="270" w:type="dxa"/>
          </w:tcPr>
          <w:p w14:paraId="3DBBCB50" w14:textId="77777777" w:rsidR="004E152E" w:rsidRPr="00BD66A4" w:rsidRDefault="004E152E" w:rsidP="004E152E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739D8B" w14:textId="2283D167" w:rsidR="004E152E" w:rsidRPr="00BD66A4" w:rsidRDefault="004E152E" w:rsidP="004E152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(31,345)</w:t>
            </w:r>
          </w:p>
        </w:tc>
      </w:tr>
      <w:tr w:rsidR="004E152E" w:rsidRPr="00254A81" w14:paraId="24BCBF58" w14:textId="77777777" w:rsidTr="0047075B">
        <w:trPr>
          <w:cantSplit/>
          <w:trHeight w:val="389"/>
        </w:trPr>
        <w:tc>
          <w:tcPr>
            <w:tcW w:w="6390" w:type="dxa"/>
          </w:tcPr>
          <w:p w14:paraId="78A7FB17" w14:textId="77777777" w:rsidR="004E152E" w:rsidRPr="00604A0F" w:rsidRDefault="004E152E" w:rsidP="004E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A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895CB" w14:textId="15841DFA" w:rsidR="004E152E" w:rsidRPr="004E152E" w:rsidRDefault="0088767B" w:rsidP="004E152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</w:pPr>
            <w:r w:rsidRPr="0088767B">
              <w:rPr>
                <w:rFonts w:asciiTheme="majorBidi" w:hAnsiTheme="majorBidi"/>
                <w:b/>
                <w:bCs/>
                <w:noProof/>
                <w:sz w:val="30"/>
                <w:szCs w:val="30"/>
                <w:cs/>
                <w:lang w:val="en-US"/>
              </w:rPr>
              <w:t>10</w:t>
            </w:r>
            <w:r w:rsidRPr="0088767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,</w:t>
            </w:r>
            <w:r w:rsidRPr="0088767B">
              <w:rPr>
                <w:rFonts w:asciiTheme="majorBidi" w:hAnsiTheme="majorBidi"/>
                <w:b/>
                <w:bCs/>
                <w:noProof/>
                <w:sz w:val="30"/>
                <w:szCs w:val="30"/>
                <w:cs/>
                <w:lang w:val="en-US"/>
              </w:rPr>
              <w:t>948</w:t>
            </w:r>
            <w:r w:rsidRPr="0088767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,</w:t>
            </w:r>
            <w:r w:rsidRPr="0088767B">
              <w:rPr>
                <w:rFonts w:asciiTheme="majorBidi" w:hAnsiTheme="majorBidi"/>
                <w:b/>
                <w:bCs/>
                <w:noProof/>
                <w:sz w:val="30"/>
                <w:szCs w:val="30"/>
                <w:cs/>
                <w:lang w:val="en-US"/>
              </w:rPr>
              <w:t>115</w:t>
            </w:r>
          </w:p>
        </w:tc>
        <w:tc>
          <w:tcPr>
            <w:tcW w:w="270" w:type="dxa"/>
          </w:tcPr>
          <w:p w14:paraId="64777113" w14:textId="77777777" w:rsidR="004E152E" w:rsidRPr="004E152E" w:rsidRDefault="004E152E" w:rsidP="004E152E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9C80F" w14:textId="7EB4EE07" w:rsidR="004E152E" w:rsidRPr="004E152E" w:rsidRDefault="004E152E" w:rsidP="004E152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5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7,912,433</w:t>
            </w:r>
          </w:p>
        </w:tc>
      </w:tr>
    </w:tbl>
    <w:p w14:paraId="2BE85F54" w14:textId="77777777" w:rsidR="00BC4730" w:rsidRPr="00694737" w:rsidRDefault="00BC4730" w:rsidP="00A86171">
      <w:pPr>
        <w:tabs>
          <w:tab w:val="clear" w:pos="454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C9DDB3B" w14:textId="04F8F26C" w:rsidR="00C26B39" w:rsidRPr="0044472C" w:rsidRDefault="00DA73D1" w:rsidP="009F17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8</w:t>
      </w:r>
      <w:r w:rsidR="00C26B39" w:rsidRPr="0044472C">
        <w:rPr>
          <w:rFonts w:ascii="Angsana New" w:hAnsi="Angsana New"/>
          <w:sz w:val="30"/>
          <w:szCs w:val="30"/>
          <w:u w:val="none"/>
          <w:cs/>
        </w:rPr>
        <w:tab/>
      </w:r>
      <w:r w:rsidR="00BD3DD4" w:rsidRPr="0044472C">
        <w:rPr>
          <w:rFonts w:ascii="Angsana New" w:hAnsi="Angsana New"/>
          <w:sz w:val="30"/>
          <w:szCs w:val="30"/>
          <w:u w:val="none"/>
          <w:cs/>
        </w:rPr>
        <w:t>เงินลงทุน</w:t>
      </w:r>
      <w:r w:rsidR="00600566" w:rsidRPr="0044472C">
        <w:rPr>
          <w:rFonts w:ascii="Angsana New" w:hAnsi="Angsana New"/>
          <w:sz w:val="30"/>
          <w:szCs w:val="30"/>
          <w:u w:val="none"/>
          <w:cs/>
        </w:rPr>
        <w:t>ในบริษัทร่วม</w:t>
      </w:r>
    </w:p>
    <w:p w14:paraId="1EF02560" w14:textId="77777777" w:rsidR="00BD3DD4" w:rsidRPr="00694737" w:rsidRDefault="00BD3DD4" w:rsidP="00BD3DD4">
      <w:pPr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0"/>
        <w:gridCol w:w="1116"/>
        <w:gridCol w:w="270"/>
        <w:gridCol w:w="1089"/>
      </w:tblGrid>
      <w:tr w:rsidR="00234A51" w:rsidRPr="0044472C" w14:paraId="130928F3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07A295C2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357F6B1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09F9527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6529E37D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01058" w:rsidRPr="0044472C" w14:paraId="75663A01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6174B363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12D73F" w14:textId="47DD0FB0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ED87682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474545" w14:textId="1F69BE9A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39656D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2F4B5A7" w14:textId="3359D745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E9A434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E4D453D" w14:textId="70BC0390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01058" w:rsidRPr="0044472C" w14:paraId="0D48A4D4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6DCC3A83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4EEDA10F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01058" w:rsidRPr="0044472C" w14:paraId="27D720DA" w14:textId="77777777" w:rsidTr="0047075B">
        <w:trPr>
          <w:cantSplit/>
          <w:trHeight w:val="389"/>
        </w:trPr>
        <w:tc>
          <w:tcPr>
            <w:tcW w:w="4077" w:type="dxa"/>
          </w:tcPr>
          <w:p w14:paraId="36E80D77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7F596DC3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D4C262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31FCDA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5BDE31A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0BE4738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EBF02F7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40E18C7B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1058" w:rsidRPr="0044472C" w14:paraId="284DAA75" w14:textId="77777777" w:rsidTr="0047075B">
        <w:trPr>
          <w:cantSplit/>
          <w:trHeight w:val="389"/>
        </w:trPr>
        <w:tc>
          <w:tcPr>
            <w:tcW w:w="4077" w:type="dxa"/>
          </w:tcPr>
          <w:p w14:paraId="031420B1" w14:textId="5AB889AC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4472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ของปีก่อน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636E371" w14:textId="66B0B544" w:rsidR="00A01058" w:rsidRPr="0044472C" w:rsidRDefault="0088767B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767B">
              <w:rPr>
                <w:rFonts w:asciiTheme="majorBidi" w:hAnsiTheme="majorBidi" w:cstheme="majorBidi"/>
                <w:sz w:val="30"/>
                <w:szCs w:val="30"/>
              </w:rPr>
              <w:t>7,774,680</w:t>
            </w:r>
          </w:p>
        </w:tc>
        <w:tc>
          <w:tcPr>
            <w:tcW w:w="270" w:type="dxa"/>
          </w:tcPr>
          <w:p w14:paraId="72C04848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A1E804" w14:textId="065A9902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5,638,429</w:t>
            </w:r>
          </w:p>
        </w:tc>
        <w:tc>
          <w:tcPr>
            <w:tcW w:w="270" w:type="dxa"/>
          </w:tcPr>
          <w:p w14:paraId="3F4ED704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E9B8E11" w14:textId="1E6E11AF" w:rsidR="00A01058" w:rsidRPr="001D6F00" w:rsidRDefault="001D6F00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770,364</w:t>
            </w:r>
          </w:p>
        </w:tc>
        <w:tc>
          <w:tcPr>
            <w:tcW w:w="270" w:type="dxa"/>
          </w:tcPr>
          <w:p w14:paraId="40A6054E" w14:textId="77777777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3C266717" w14:textId="66CA02F0" w:rsidR="00A01058" w:rsidRPr="0044472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770,364</w:t>
            </w:r>
          </w:p>
        </w:tc>
      </w:tr>
      <w:tr w:rsidR="001D6F00" w:rsidRPr="0044472C" w14:paraId="1E2786A4" w14:textId="77777777" w:rsidTr="0047075B">
        <w:trPr>
          <w:cantSplit/>
          <w:trHeight w:val="389"/>
        </w:trPr>
        <w:tc>
          <w:tcPr>
            <w:tcW w:w="4077" w:type="dxa"/>
          </w:tcPr>
          <w:p w14:paraId="469120D2" w14:textId="1B5D0EA9" w:rsidR="001D6F00" w:rsidRPr="0044472C" w:rsidRDefault="001D6F00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1080" w:type="dxa"/>
          </w:tcPr>
          <w:p w14:paraId="48A4FBB8" w14:textId="7173ADFC" w:rsidR="001D6F00" w:rsidRPr="0044472C" w:rsidRDefault="00BA3F4E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1,996,659</w:t>
            </w:r>
          </w:p>
        </w:tc>
        <w:tc>
          <w:tcPr>
            <w:tcW w:w="270" w:type="dxa"/>
          </w:tcPr>
          <w:p w14:paraId="7C599D1A" w14:textId="77777777" w:rsidR="001D6F00" w:rsidRPr="0044472C" w:rsidRDefault="001D6F00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ECF7CB" w14:textId="64D352D4" w:rsidR="001D6F00" w:rsidRPr="0044472C" w:rsidRDefault="001D6F00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2,000,352</w:t>
            </w:r>
          </w:p>
        </w:tc>
        <w:tc>
          <w:tcPr>
            <w:tcW w:w="270" w:type="dxa"/>
          </w:tcPr>
          <w:p w14:paraId="61EAD846" w14:textId="77777777" w:rsidR="001D6F00" w:rsidRPr="0044472C" w:rsidRDefault="001D6F00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977D1BF" w14:textId="6DF1BC8B" w:rsidR="001D6F00" w:rsidRPr="0044472C" w:rsidRDefault="001D6F00" w:rsidP="00C0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63778" w14:textId="77777777" w:rsidR="001D6F00" w:rsidRPr="0044472C" w:rsidRDefault="001D6F00" w:rsidP="001D6F00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D7AE170" w14:textId="13C2733E" w:rsidR="001D6F00" w:rsidRPr="0044472C" w:rsidRDefault="001D6F00" w:rsidP="00C0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1D8B" w:rsidRPr="0044472C" w14:paraId="67588CEF" w14:textId="77777777" w:rsidTr="00694737">
        <w:trPr>
          <w:cantSplit/>
          <w:trHeight w:val="389"/>
        </w:trPr>
        <w:tc>
          <w:tcPr>
            <w:tcW w:w="4077" w:type="dxa"/>
          </w:tcPr>
          <w:p w14:paraId="45749587" w14:textId="77777777" w:rsidR="00694737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="0038268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</w:t>
            </w:r>
            <w:r w:rsidR="0038268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ขาดทุน) 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เบ็ดเสร็จอื่น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  <w:p w14:paraId="6CCEBF41" w14:textId="2A3A7D9A" w:rsidR="00BA1D8B" w:rsidRPr="0044472C" w:rsidRDefault="00694737" w:rsidP="0069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8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BA1D8B" w:rsidRPr="0044472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BA1D8B"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  <w:vAlign w:val="bottom"/>
          </w:tcPr>
          <w:p w14:paraId="528C2263" w14:textId="5E4C1734" w:rsidR="00BA1D8B" w:rsidRPr="0044472C" w:rsidRDefault="00BA3F4E" w:rsidP="0069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(345,288)</w:t>
            </w:r>
          </w:p>
        </w:tc>
        <w:tc>
          <w:tcPr>
            <w:tcW w:w="270" w:type="dxa"/>
            <w:vAlign w:val="bottom"/>
          </w:tcPr>
          <w:p w14:paraId="651020E1" w14:textId="77777777" w:rsidR="00BA1D8B" w:rsidRPr="0044472C" w:rsidRDefault="00BA1D8B" w:rsidP="0069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CA4DAD" w14:textId="75B6C671" w:rsidR="00BA1D8B" w:rsidRPr="0044472C" w:rsidRDefault="00BA1D8B" w:rsidP="0069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19,738</w:t>
            </w:r>
          </w:p>
        </w:tc>
        <w:tc>
          <w:tcPr>
            <w:tcW w:w="270" w:type="dxa"/>
            <w:vAlign w:val="bottom"/>
          </w:tcPr>
          <w:p w14:paraId="0A12BBF2" w14:textId="77777777" w:rsidR="00BA1D8B" w:rsidRPr="0044472C" w:rsidRDefault="00BA1D8B" w:rsidP="0069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0BC0DB14" w14:textId="770BD965" w:rsidR="00BA1D8B" w:rsidRPr="0044472C" w:rsidRDefault="00BA1D8B" w:rsidP="0069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A14F88" w14:textId="77777777" w:rsidR="00BA1D8B" w:rsidRPr="0044472C" w:rsidRDefault="00BA1D8B" w:rsidP="0069473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4774CFE6" w14:textId="17624AE1" w:rsidR="00BA1D8B" w:rsidRPr="0044472C" w:rsidRDefault="00BA1D8B" w:rsidP="0069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1D8B" w:rsidRPr="0044472C" w14:paraId="33705742" w14:textId="77777777" w:rsidTr="0047075B">
        <w:trPr>
          <w:cantSplit/>
          <w:trHeight w:val="389"/>
        </w:trPr>
        <w:tc>
          <w:tcPr>
            <w:tcW w:w="4077" w:type="dxa"/>
          </w:tcPr>
          <w:p w14:paraId="4B23A515" w14:textId="77777777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18104ED" w14:textId="2E86BB04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767B"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3DA6B9F6" w14:textId="77777777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38DF3E" w14:textId="7D33F787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60D9354C" w14:textId="77777777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7DE9468" w14:textId="3FF5DDF0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00D90" w14:textId="77777777" w:rsidR="00BA1D8B" w:rsidRPr="0044472C" w:rsidRDefault="00BA1D8B" w:rsidP="00BA1D8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444EE22" w14:textId="02E9B9EA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1D8B" w:rsidRPr="0044472C" w14:paraId="2F946D74" w14:textId="77777777" w:rsidTr="0047075B">
        <w:trPr>
          <w:cantSplit/>
          <w:trHeight w:val="389"/>
        </w:trPr>
        <w:tc>
          <w:tcPr>
            <w:tcW w:w="4077" w:type="dxa"/>
          </w:tcPr>
          <w:p w14:paraId="77D05A33" w14:textId="77777777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ผลต่างจากการแปลงค่าหน่วยงานต่างประเทศ</w:t>
            </w:r>
          </w:p>
        </w:tc>
        <w:tc>
          <w:tcPr>
            <w:tcW w:w="1080" w:type="dxa"/>
          </w:tcPr>
          <w:p w14:paraId="0F214935" w14:textId="4E0B51EC" w:rsidR="00BA1D8B" w:rsidRPr="0044472C" w:rsidRDefault="00BA3F4E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(193,445)</w:t>
            </w:r>
          </w:p>
        </w:tc>
        <w:tc>
          <w:tcPr>
            <w:tcW w:w="270" w:type="dxa"/>
          </w:tcPr>
          <w:p w14:paraId="0B023D11" w14:textId="77777777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D5B3D" w14:textId="56C83B04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141,652</w:t>
            </w:r>
          </w:p>
        </w:tc>
        <w:tc>
          <w:tcPr>
            <w:tcW w:w="270" w:type="dxa"/>
          </w:tcPr>
          <w:p w14:paraId="7FD2177C" w14:textId="77777777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9DBF8A4" w14:textId="5AFD64F6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E8A83" w14:textId="77777777" w:rsidR="00BA1D8B" w:rsidRPr="0044472C" w:rsidRDefault="00BA1D8B" w:rsidP="00BA1D8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274A2BF" w14:textId="6F2D6CCA" w:rsidR="00BA1D8B" w:rsidRPr="0044472C" w:rsidRDefault="00BA1D8B" w:rsidP="00BA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6F00" w:rsidRPr="0044472C" w14:paraId="72CB6548" w14:textId="77777777" w:rsidTr="0047075B">
        <w:trPr>
          <w:cantSplit/>
          <w:trHeight w:val="389"/>
        </w:trPr>
        <w:tc>
          <w:tcPr>
            <w:tcW w:w="4077" w:type="dxa"/>
          </w:tcPr>
          <w:p w14:paraId="6C37BC7A" w14:textId="77777777" w:rsidR="001D6F00" w:rsidRPr="0044472C" w:rsidRDefault="001D6F00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67D25" w14:textId="13E72B0B" w:rsidR="001D6F00" w:rsidRPr="0044472C" w:rsidRDefault="00BA3F4E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9,207,115</w:t>
            </w:r>
          </w:p>
        </w:tc>
        <w:tc>
          <w:tcPr>
            <w:tcW w:w="270" w:type="dxa"/>
          </w:tcPr>
          <w:p w14:paraId="783BD2C6" w14:textId="77777777" w:rsidR="001D6F00" w:rsidRPr="0044472C" w:rsidRDefault="001D6F00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1EA12" w14:textId="6A4DC35B" w:rsidR="001D6F00" w:rsidRPr="0044472C" w:rsidRDefault="001D6F00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7,774,680</w:t>
            </w:r>
          </w:p>
        </w:tc>
        <w:tc>
          <w:tcPr>
            <w:tcW w:w="270" w:type="dxa"/>
          </w:tcPr>
          <w:p w14:paraId="0C4D7D00" w14:textId="77777777" w:rsidR="001D6F00" w:rsidRPr="0044472C" w:rsidRDefault="001D6F00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C10EEB" w14:textId="2EA97B32" w:rsidR="001D6F00" w:rsidRPr="0044472C" w:rsidRDefault="001D6F00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7065FD66" w14:textId="77777777" w:rsidR="001D6F00" w:rsidRPr="0044472C" w:rsidRDefault="001D6F00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3B71C75" w14:textId="4C29188E" w:rsidR="001D6F00" w:rsidRPr="0044472C" w:rsidRDefault="001D6F00" w:rsidP="001D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770,364</w:t>
            </w:r>
          </w:p>
        </w:tc>
      </w:tr>
    </w:tbl>
    <w:p w14:paraId="05D50164" w14:textId="36711FA4" w:rsidR="00234A51" w:rsidRPr="00234A51" w:rsidRDefault="00234A51" w:rsidP="00234A51">
      <w:pPr>
        <w:rPr>
          <w:rFonts w:ascii="Angsana New" w:hAnsi="Angsana New"/>
          <w:sz w:val="30"/>
          <w:szCs w:val="30"/>
          <w:cs/>
        </w:rPr>
        <w:sectPr w:rsidR="00234A51" w:rsidRPr="00234A51" w:rsidSect="00BE0B2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19BAE912" w14:textId="7AB0748B" w:rsidR="00CA43DC" w:rsidRDefault="00BC585D" w:rsidP="00BC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rPr>
          <w:rFonts w:ascii="Angsana New" w:hAnsi="Angsana New"/>
          <w:sz w:val="30"/>
          <w:szCs w:val="30"/>
        </w:rPr>
      </w:pPr>
      <w:r w:rsidRPr="0044472C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44472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4472C">
        <w:rPr>
          <w:rFonts w:asciiTheme="majorBidi" w:hAnsiTheme="majorBidi" w:cstheme="majorBidi"/>
          <w:sz w:val="30"/>
          <w:szCs w:val="30"/>
        </w:rPr>
        <w:t xml:space="preserve">31 </w:t>
      </w:r>
      <w:r w:rsidRPr="0044472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44472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43DC" w:rsidRPr="0044472C">
        <w:rPr>
          <w:rFonts w:asciiTheme="majorBidi" w:hAnsiTheme="majorBidi" w:cstheme="majorBidi"/>
          <w:sz w:val="30"/>
          <w:szCs w:val="30"/>
          <w:cs/>
        </w:rPr>
        <w:t xml:space="preserve">ไม่มีการซื้อและจำหน่ายเงินลงทุนในบริษัทร่วม </w:t>
      </w:r>
    </w:p>
    <w:p w14:paraId="41478D5C" w14:textId="77777777" w:rsidR="00CA43DC" w:rsidRDefault="00CA43DC" w:rsidP="00BC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rPr>
          <w:rFonts w:ascii="Angsana New" w:hAnsi="Angsana New"/>
          <w:sz w:val="30"/>
          <w:szCs w:val="30"/>
        </w:rPr>
      </w:pPr>
    </w:p>
    <w:p w14:paraId="18FFB09E" w14:textId="40723510" w:rsidR="00543F83" w:rsidRPr="00254A81" w:rsidRDefault="00543F83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เงินลงทุนในตราสารทุนที่บันทึกตามวิธีส่วนได้เสีย ณ วันที่</w:t>
      </w:r>
      <w:r w:rsidRPr="00254A81">
        <w:rPr>
          <w:rFonts w:ascii="Angsana New" w:hAnsi="Angsana New"/>
          <w:sz w:val="30"/>
          <w:szCs w:val="30"/>
          <w:lang w:bidi="ar-SA"/>
        </w:rPr>
        <w:t xml:space="preserve"> </w:t>
      </w:r>
      <w:r w:rsidR="0039076D" w:rsidRPr="00254A81">
        <w:rPr>
          <w:rFonts w:ascii="Angsana New" w:hAnsi="Angsana New"/>
          <w:sz w:val="30"/>
          <w:szCs w:val="30"/>
        </w:rPr>
        <w:t>31</w:t>
      </w:r>
      <w:r w:rsidRPr="00254A81">
        <w:rPr>
          <w:rFonts w:ascii="Angsana New" w:hAnsi="Angsana New"/>
          <w:sz w:val="30"/>
          <w:szCs w:val="30"/>
          <w:cs/>
        </w:rPr>
        <w:t xml:space="preserve"> มี</w:t>
      </w:r>
      <w:r w:rsidR="0039076D" w:rsidRPr="00254A81">
        <w:rPr>
          <w:rFonts w:ascii="Angsana New" w:hAnsi="Angsana New"/>
          <w:sz w:val="30"/>
          <w:szCs w:val="30"/>
          <w:cs/>
        </w:rPr>
        <w:t xml:space="preserve">นาคม </w:t>
      </w:r>
      <w:r w:rsidR="00AE1C97">
        <w:rPr>
          <w:rFonts w:ascii="Angsana New" w:hAnsi="Angsana New"/>
          <w:sz w:val="30"/>
          <w:szCs w:val="30"/>
        </w:rPr>
        <w:t>256</w:t>
      </w:r>
      <w:r w:rsidR="00A01058">
        <w:rPr>
          <w:rFonts w:ascii="Angsana New" w:hAnsi="Angsana New"/>
          <w:sz w:val="30"/>
          <w:szCs w:val="30"/>
        </w:rPr>
        <w:t>6</w:t>
      </w:r>
      <w:r w:rsidR="00AE1C97">
        <w:rPr>
          <w:rFonts w:ascii="Angsana New" w:hAnsi="Angsana New"/>
          <w:sz w:val="30"/>
          <w:szCs w:val="30"/>
        </w:rPr>
        <w:t xml:space="preserve">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AE1C97">
        <w:rPr>
          <w:rFonts w:ascii="Angsana New" w:hAnsi="Angsana New"/>
          <w:sz w:val="30"/>
          <w:szCs w:val="30"/>
        </w:rPr>
        <w:t>256</w:t>
      </w:r>
      <w:r w:rsidR="00A01058">
        <w:rPr>
          <w:rFonts w:ascii="Angsana New" w:hAnsi="Angsana New"/>
          <w:sz w:val="30"/>
          <w:szCs w:val="30"/>
        </w:rPr>
        <w:t>5</w:t>
      </w:r>
      <w:r w:rsidR="00AE1C97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และเงินปันผลรับจากเงินลงทุนดังกล่าวสำหรับ</w:t>
      </w:r>
      <w:r w:rsidR="000277F7" w:rsidRPr="00254A81">
        <w:rPr>
          <w:rFonts w:ascii="Angsana New" w:hAnsi="Angsana New"/>
          <w:sz w:val="30"/>
          <w:szCs w:val="30"/>
          <w:cs/>
        </w:rPr>
        <w:t>แต่ละ</w:t>
      </w:r>
      <w:r w:rsidRPr="00254A81">
        <w:rPr>
          <w:rFonts w:ascii="Angsana New" w:hAnsi="Angsana New"/>
          <w:sz w:val="30"/>
          <w:szCs w:val="30"/>
          <w:cs/>
        </w:rPr>
        <w:t>ปี มีดังนี้</w:t>
      </w:r>
    </w:p>
    <w:p w14:paraId="24276BA0" w14:textId="77777777" w:rsidR="00BC4730" w:rsidRPr="00254A81" w:rsidRDefault="00BC4730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</w:rPr>
      </w:pPr>
    </w:p>
    <w:tbl>
      <w:tblPr>
        <w:tblW w:w="15210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5"/>
        <w:gridCol w:w="1165"/>
        <w:gridCol w:w="1180"/>
        <w:gridCol w:w="990"/>
        <w:gridCol w:w="182"/>
        <w:gridCol w:w="835"/>
        <w:gridCol w:w="180"/>
        <w:gridCol w:w="949"/>
        <w:gridCol w:w="180"/>
        <w:gridCol w:w="810"/>
        <w:gridCol w:w="82"/>
        <w:gridCol w:w="98"/>
        <w:gridCol w:w="82"/>
        <w:gridCol w:w="922"/>
        <w:gridCol w:w="180"/>
        <w:gridCol w:w="900"/>
        <w:gridCol w:w="25"/>
        <w:gridCol w:w="155"/>
        <w:gridCol w:w="23"/>
        <w:gridCol w:w="882"/>
        <w:gridCol w:w="180"/>
        <w:gridCol w:w="900"/>
        <w:gridCol w:w="180"/>
        <w:gridCol w:w="895"/>
        <w:gridCol w:w="178"/>
        <w:gridCol w:w="992"/>
      </w:tblGrid>
      <w:tr w:rsidR="00234A51" w:rsidRPr="00914339" w14:paraId="31650934" w14:textId="77777777" w:rsidTr="00BD66A4">
        <w:trPr>
          <w:cantSplit/>
          <w:tblHeader/>
        </w:trPr>
        <w:tc>
          <w:tcPr>
            <w:tcW w:w="2065" w:type="dxa"/>
          </w:tcPr>
          <w:p w14:paraId="79FFFAB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bookmarkStart w:id="6" w:name="_Hlk72159339"/>
          </w:p>
        </w:tc>
        <w:tc>
          <w:tcPr>
            <w:tcW w:w="1165" w:type="dxa"/>
          </w:tcPr>
          <w:p w14:paraId="6C416C35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24E11CA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07" w:type="dxa"/>
            <w:gridSpan w:val="3"/>
          </w:tcPr>
          <w:p w14:paraId="6B15D038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EE1D71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7905C381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6D2A1B81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94" w:type="dxa"/>
            <w:gridSpan w:val="14"/>
            <w:hideMark/>
          </w:tcPr>
          <w:p w14:paraId="036E1695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34A51" w:rsidRPr="00914339" w14:paraId="04A27EED" w14:textId="77777777" w:rsidTr="00BD66A4">
        <w:trPr>
          <w:cantSplit/>
          <w:tblHeader/>
        </w:trPr>
        <w:tc>
          <w:tcPr>
            <w:tcW w:w="2065" w:type="dxa"/>
          </w:tcPr>
          <w:p w14:paraId="0C1ED6C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  <w:hideMark/>
          </w:tcPr>
          <w:p w14:paraId="16223D5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180" w:type="dxa"/>
            <w:hideMark/>
          </w:tcPr>
          <w:p w14:paraId="3A97795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กิจการจัดตั้ง</w:t>
            </w:r>
          </w:p>
        </w:tc>
        <w:tc>
          <w:tcPr>
            <w:tcW w:w="2007" w:type="dxa"/>
            <w:gridSpan w:val="3"/>
            <w:hideMark/>
          </w:tcPr>
          <w:p w14:paraId="6017A0F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สัดส่วนความเป็น</w:t>
            </w:r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  <w:p w14:paraId="0586850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0" w:type="dxa"/>
          </w:tcPr>
          <w:p w14:paraId="14A98BC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4764E46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49C293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5E5702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84" w:type="dxa"/>
            <w:gridSpan w:val="4"/>
          </w:tcPr>
          <w:p w14:paraId="7E0D68B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376B30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5BC00F0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5" w:type="dxa"/>
            <w:gridSpan w:val="4"/>
            <w:hideMark/>
          </w:tcPr>
          <w:p w14:paraId="720E664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มูลค่าตาม</w:t>
            </w:r>
          </w:p>
          <w:p w14:paraId="2D776620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</w:tcPr>
          <w:p w14:paraId="58959E7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065" w:type="dxa"/>
            <w:gridSpan w:val="3"/>
            <w:hideMark/>
          </w:tcPr>
          <w:p w14:paraId="1E3B75AE" w14:textId="77777777" w:rsidR="00CA43DC" w:rsidRDefault="00CA43DC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EDD21C" w14:textId="227C865D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A01058" w:rsidRPr="00914339" w14:paraId="2AD11FAB" w14:textId="77777777" w:rsidTr="00BD66A4">
        <w:trPr>
          <w:cantSplit/>
          <w:tblHeader/>
        </w:trPr>
        <w:tc>
          <w:tcPr>
            <w:tcW w:w="2065" w:type="dxa"/>
          </w:tcPr>
          <w:p w14:paraId="68EBFC3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65" w:type="dxa"/>
          </w:tcPr>
          <w:p w14:paraId="40380467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400DBA43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9AF63D2" w14:textId="27638906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2" w:type="dxa"/>
            <w:vAlign w:val="bottom"/>
          </w:tcPr>
          <w:p w14:paraId="08955412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63C6F5C7" w14:textId="18F7AC94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  <w:vAlign w:val="bottom"/>
          </w:tcPr>
          <w:p w14:paraId="62CFB8D2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  <w:hideMark/>
          </w:tcPr>
          <w:p w14:paraId="55F22ED9" w14:textId="08DE38F1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46FC1D83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050CE5" w14:textId="0BBB1F86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49CC9305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04" w:type="dxa"/>
            <w:gridSpan w:val="2"/>
            <w:vAlign w:val="bottom"/>
            <w:hideMark/>
          </w:tcPr>
          <w:p w14:paraId="4830FAE3" w14:textId="3BE2F84F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A15A8AA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4BF43F33" w14:textId="394181EE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74295F44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gridSpan w:val="2"/>
            <w:vAlign w:val="bottom"/>
            <w:hideMark/>
          </w:tcPr>
          <w:p w14:paraId="7238A870" w14:textId="3F7CD80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2A2D0E5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3B348C93" w14:textId="295CC336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  <w:vAlign w:val="bottom"/>
          </w:tcPr>
          <w:p w14:paraId="6A01C3C3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  <w:hideMark/>
          </w:tcPr>
          <w:p w14:paraId="60BFF0F2" w14:textId="36D0EB35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14:paraId="3E8B5D57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  <w:hideMark/>
          </w:tcPr>
          <w:p w14:paraId="03889BE4" w14:textId="2544A103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</w:tr>
      <w:tr w:rsidR="00A01058" w:rsidRPr="00914339" w14:paraId="31EF06CD" w14:textId="77777777" w:rsidTr="00BD66A4">
        <w:trPr>
          <w:cantSplit/>
          <w:trHeight w:val="261"/>
        </w:trPr>
        <w:tc>
          <w:tcPr>
            <w:tcW w:w="2065" w:type="dxa"/>
          </w:tcPr>
          <w:p w14:paraId="33B8B28C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</w:tcPr>
          <w:p w14:paraId="4FA66D04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3EB10938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007" w:type="dxa"/>
            <w:gridSpan w:val="3"/>
            <w:hideMark/>
          </w:tcPr>
          <w:p w14:paraId="28BB903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E989D3E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613" w:type="dxa"/>
            <w:gridSpan w:val="19"/>
            <w:hideMark/>
          </w:tcPr>
          <w:p w14:paraId="7FD538BF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01058" w:rsidRPr="00914339" w14:paraId="36E71D87" w14:textId="77777777" w:rsidTr="00BD66A4">
        <w:trPr>
          <w:cantSplit/>
          <w:trHeight w:val="351"/>
        </w:trPr>
        <w:tc>
          <w:tcPr>
            <w:tcW w:w="2065" w:type="dxa"/>
            <w:hideMark/>
          </w:tcPr>
          <w:p w14:paraId="39E4B36D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165" w:type="dxa"/>
          </w:tcPr>
          <w:p w14:paraId="15C424FB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20CB767F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990" w:type="dxa"/>
          </w:tcPr>
          <w:p w14:paraId="388D9A4A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2B64CC8B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14:paraId="5507CB2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709B57E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14:paraId="3A847532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690D184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14:paraId="7CC259F7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47024E98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14:paraId="3E8DEC6B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5B39E7C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gridSpan w:val="2"/>
          </w:tcPr>
          <w:p w14:paraId="36D3DE2E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78FF4A1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2" w:type="dxa"/>
          </w:tcPr>
          <w:p w14:paraId="74CA948B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AB19541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9B7A2BA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4EA7152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310A0FA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6A079B10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40D49864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01058" w:rsidRPr="00914339" w14:paraId="45AD4CB0" w14:textId="77777777" w:rsidTr="00BD66A4">
        <w:trPr>
          <w:cantSplit/>
          <w:trHeight w:val="270"/>
        </w:trPr>
        <w:tc>
          <w:tcPr>
            <w:tcW w:w="2065" w:type="dxa"/>
            <w:hideMark/>
          </w:tcPr>
          <w:p w14:paraId="5B649EC8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91433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1165" w:type="dxa"/>
          </w:tcPr>
          <w:p w14:paraId="3E2C3739" w14:textId="77777777" w:rsidR="00A01058" w:rsidRPr="00914339" w:rsidRDefault="00A01058" w:rsidP="004707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414F5402" w14:textId="77777777" w:rsidR="00A01058" w:rsidRPr="00914339" w:rsidRDefault="00A01058" w:rsidP="004707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ผลิตสิ่งทอ</w:t>
            </w:r>
          </w:p>
        </w:tc>
        <w:tc>
          <w:tcPr>
            <w:tcW w:w="1180" w:type="dxa"/>
          </w:tcPr>
          <w:p w14:paraId="1B56A373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5C93AA2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อินโดนีเซีย</w:t>
            </w:r>
          </w:p>
        </w:tc>
        <w:tc>
          <w:tcPr>
            <w:tcW w:w="990" w:type="dxa"/>
            <w:vAlign w:val="bottom"/>
          </w:tcPr>
          <w:p w14:paraId="73DB3A1B" w14:textId="131E9115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vAlign w:val="bottom"/>
          </w:tcPr>
          <w:p w14:paraId="3C51152B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</w:tcPr>
          <w:p w14:paraId="0DA5FA1A" w14:textId="65CD07E8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0" w:type="dxa"/>
            <w:vAlign w:val="bottom"/>
          </w:tcPr>
          <w:p w14:paraId="33786501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2CC79BA0" w14:textId="2461AEA4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vAlign w:val="bottom"/>
          </w:tcPr>
          <w:p w14:paraId="00AA0ED0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1706F232" w14:textId="1BA89126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gridSpan w:val="2"/>
            <w:vAlign w:val="bottom"/>
          </w:tcPr>
          <w:p w14:paraId="0086173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3335A762" w14:textId="2BE4C2F8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80" w:type="dxa"/>
            <w:vAlign w:val="bottom"/>
          </w:tcPr>
          <w:p w14:paraId="2C63293E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7331F38E" w14:textId="2405E6F4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78" w:type="dxa"/>
            <w:gridSpan w:val="2"/>
            <w:vAlign w:val="bottom"/>
          </w:tcPr>
          <w:p w14:paraId="5E598C17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2C6031C9" w14:textId="429AFCB2" w:rsidR="00A01058" w:rsidRPr="00914339" w:rsidRDefault="00CF17B2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296,906</w:t>
            </w:r>
          </w:p>
        </w:tc>
        <w:tc>
          <w:tcPr>
            <w:tcW w:w="180" w:type="dxa"/>
            <w:vAlign w:val="bottom"/>
          </w:tcPr>
          <w:p w14:paraId="0162C74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83F823" w14:textId="78302A8D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00D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,426</w:t>
            </w:r>
          </w:p>
        </w:tc>
        <w:tc>
          <w:tcPr>
            <w:tcW w:w="180" w:type="dxa"/>
            <w:vAlign w:val="bottom"/>
          </w:tcPr>
          <w:p w14:paraId="72D32E87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AACF837" w14:textId="1DEF3BDF" w:rsidR="00A01058" w:rsidRPr="00914339" w:rsidRDefault="00C01314" w:rsidP="00C0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61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8BB2388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4EF22B" w14:textId="03E6095E" w:rsidR="00A01058" w:rsidRPr="00914339" w:rsidRDefault="00A01058" w:rsidP="00C0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1058" w:rsidRPr="00914339" w14:paraId="4C3C25B7" w14:textId="77777777" w:rsidTr="00BD66A4">
        <w:trPr>
          <w:cantSplit/>
          <w:trHeight w:val="695"/>
        </w:trPr>
        <w:tc>
          <w:tcPr>
            <w:tcW w:w="2065" w:type="dxa"/>
            <w:hideMark/>
          </w:tcPr>
          <w:p w14:paraId="2463D973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1165" w:type="dxa"/>
          </w:tcPr>
          <w:p w14:paraId="2599DEA1" w14:textId="77777777" w:rsidR="00A01058" w:rsidRPr="00914339" w:rsidRDefault="00A01058" w:rsidP="004707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1AFE95C4" w14:textId="77777777" w:rsidR="00A01058" w:rsidRPr="00914339" w:rsidRDefault="00A01058" w:rsidP="004707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3C43A6C" w14:textId="77777777" w:rsidR="00A01058" w:rsidRPr="00914339" w:rsidRDefault="00A01058" w:rsidP="004707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ผลิตสารเคมี</w:t>
            </w:r>
          </w:p>
        </w:tc>
        <w:tc>
          <w:tcPr>
            <w:tcW w:w="1180" w:type="dxa"/>
            <w:vAlign w:val="bottom"/>
            <w:hideMark/>
          </w:tcPr>
          <w:p w14:paraId="0A02203F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90" w:type="dxa"/>
            <w:vAlign w:val="bottom"/>
          </w:tcPr>
          <w:p w14:paraId="0E9BD0A7" w14:textId="00B5D45D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2" w:type="dxa"/>
            <w:vAlign w:val="bottom"/>
          </w:tcPr>
          <w:p w14:paraId="0AA06040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459938F6" w14:textId="171BE0B5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222B1AAC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6AAB0223" w14:textId="1A588345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vAlign w:val="bottom"/>
          </w:tcPr>
          <w:p w14:paraId="3D7DE7C2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2230DEA9" w14:textId="09E26F84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gridSpan w:val="2"/>
            <w:vAlign w:val="bottom"/>
          </w:tcPr>
          <w:p w14:paraId="47DAC36C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2E87F1C2" w14:textId="714C7EBE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80" w:type="dxa"/>
            <w:vAlign w:val="bottom"/>
          </w:tcPr>
          <w:p w14:paraId="30526C0E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  <w:hideMark/>
          </w:tcPr>
          <w:p w14:paraId="650820FD" w14:textId="09E615EB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78" w:type="dxa"/>
            <w:gridSpan w:val="2"/>
            <w:vAlign w:val="bottom"/>
          </w:tcPr>
          <w:p w14:paraId="03E663D4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38906E4B" w14:textId="0B86DBFB" w:rsidR="00A01058" w:rsidRPr="00914339" w:rsidRDefault="005E6CB0" w:rsidP="001D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5,877,704</w:t>
            </w:r>
          </w:p>
        </w:tc>
        <w:tc>
          <w:tcPr>
            <w:tcW w:w="180" w:type="dxa"/>
            <w:vAlign w:val="bottom"/>
          </w:tcPr>
          <w:p w14:paraId="17E40884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2277E8E" w14:textId="4B2CF4BD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5,369,963</w:t>
            </w:r>
          </w:p>
        </w:tc>
        <w:tc>
          <w:tcPr>
            <w:tcW w:w="180" w:type="dxa"/>
            <w:vAlign w:val="bottom"/>
          </w:tcPr>
          <w:p w14:paraId="602ED5D1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FCD90A8" w14:textId="6BEB0709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  <w:tc>
          <w:tcPr>
            <w:tcW w:w="178" w:type="dxa"/>
            <w:vAlign w:val="bottom"/>
          </w:tcPr>
          <w:p w14:paraId="0C338627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FAE493B" w14:textId="09CC983B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</w:tr>
      <w:tr w:rsidR="00A01058" w:rsidRPr="00914339" w14:paraId="73FC18C4" w14:textId="77777777" w:rsidTr="00BD66A4">
        <w:trPr>
          <w:cantSplit/>
        </w:trPr>
        <w:tc>
          <w:tcPr>
            <w:tcW w:w="2065" w:type="dxa"/>
            <w:hideMark/>
          </w:tcPr>
          <w:p w14:paraId="3A7FA9AF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 Carbon (</w:t>
            </w:r>
            <w:proofErr w:type="gramStart"/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Mauritius)  Limited</w:t>
            </w:r>
            <w:proofErr w:type="gramEnd"/>
          </w:p>
        </w:tc>
        <w:tc>
          <w:tcPr>
            <w:tcW w:w="1165" w:type="dxa"/>
            <w:hideMark/>
          </w:tcPr>
          <w:p w14:paraId="4E9D6DFF" w14:textId="77777777" w:rsidR="00A01058" w:rsidRPr="00914339" w:rsidRDefault="00A01058" w:rsidP="004707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บริษัทเพื่อ</w:t>
            </w: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การลงทุน</w:t>
            </w:r>
          </w:p>
        </w:tc>
        <w:tc>
          <w:tcPr>
            <w:tcW w:w="1180" w:type="dxa"/>
            <w:vAlign w:val="bottom"/>
            <w:hideMark/>
          </w:tcPr>
          <w:p w14:paraId="0891BE2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มอริเชียส</w:t>
            </w:r>
          </w:p>
        </w:tc>
        <w:tc>
          <w:tcPr>
            <w:tcW w:w="990" w:type="dxa"/>
            <w:vAlign w:val="bottom"/>
          </w:tcPr>
          <w:p w14:paraId="5A38DB4C" w14:textId="074227A0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2" w:type="dxa"/>
            <w:vAlign w:val="bottom"/>
          </w:tcPr>
          <w:p w14:paraId="5241D97C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434152F2" w14:textId="39EBBE13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0" w:type="dxa"/>
            <w:vAlign w:val="bottom"/>
          </w:tcPr>
          <w:p w14:paraId="3C17F325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7DD79520" w14:textId="38ABE346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vAlign w:val="bottom"/>
          </w:tcPr>
          <w:p w14:paraId="5280DFCA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35162944" w14:textId="072A6C2C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gridSpan w:val="2"/>
            <w:vAlign w:val="bottom"/>
          </w:tcPr>
          <w:p w14:paraId="2E39EA3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B6259" w14:textId="30E4BBA9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80" w:type="dxa"/>
            <w:vAlign w:val="bottom"/>
          </w:tcPr>
          <w:p w14:paraId="4158E1C6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A4312" w14:textId="672B0D7C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78" w:type="dxa"/>
            <w:gridSpan w:val="2"/>
            <w:vAlign w:val="bottom"/>
          </w:tcPr>
          <w:p w14:paraId="154BD0B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3121D" w14:textId="0954D507" w:rsidR="00A01058" w:rsidRPr="00914339" w:rsidRDefault="005E6CB0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3,032,505</w:t>
            </w:r>
          </w:p>
        </w:tc>
        <w:tc>
          <w:tcPr>
            <w:tcW w:w="180" w:type="dxa"/>
            <w:vAlign w:val="bottom"/>
          </w:tcPr>
          <w:p w14:paraId="5D2AB242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57201" w14:textId="594E81B0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2,101,291</w:t>
            </w:r>
          </w:p>
        </w:tc>
        <w:tc>
          <w:tcPr>
            <w:tcW w:w="180" w:type="dxa"/>
            <w:vAlign w:val="bottom"/>
          </w:tcPr>
          <w:p w14:paraId="4DF37D02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F9E1B" w14:textId="7DD89C18" w:rsidR="00A01058" w:rsidRPr="00914339" w:rsidRDefault="00C01314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615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F312643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59183" w14:textId="4A93B3BB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1058" w:rsidRPr="00914339" w14:paraId="6A3B8A10" w14:textId="77777777" w:rsidTr="00BD66A4">
        <w:trPr>
          <w:cantSplit/>
        </w:trPr>
        <w:tc>
          <w:tcPr>
            <w:tcW w:w="2065" w:type="dxa"/>
            <w:hideMark/>
          </w:tcPr>
          <w:p w14:paraId="294F10AA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65" w:type="dxa"/>
          </w:tcPr>
          <w:p w14:paraId="593F0E2B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630F5B3D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F2C2846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3C11DB9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14:paraId="14225214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3B3866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14:paraId="19382604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A171FF4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14:paraId="04318579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7ADA1E6A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CDAFD6" w14:textId="627CCD0A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80" w:type="dxa"/>
          </w:tcPr>
          <w:p w14:paraId="19DF6ACE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110DF2" w14:textId="1E36EB6A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78" w:type="dxa"/>
            <w:gridSpan w:val="2"/>
          </w:tcPr>
          <w:p w14:paraId="4850BDBA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B66FB" w14:textId="74FC613A" w:rsidR="00A01058" w:rsidRPr="00914339" w:rsidRDefault="005E6CB0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9,207,115</w:t>
            </w:r>
          </w:p>
        </w:tc>
        <w:tc>
          <w:tcPr>
            <w:tcW w:w="180" w:type="dxa"/>
          </w:tcPr>
          <w:p w14:paraId="6AFA7FED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70A91A6" w14:textId="1D8164D0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7,774,680</w:t>
            </w:r>
          </w:p>
        </w:tc>
        <w:tc>
          <w:tcPr>
            <w:tcW w:w="180" w:type="dxa"/>
          </w:tcPr>
          <w:p w14:paraId="5B824C2B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0B0F6AC" w14:textId="4E36720B" w:rsidR="00A01058" w:rsidRPr="00914339" w:rsidRDefault="0086153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  <w:tc>
          <w:tcPr>
            <w:tcW w:w="178" w:type="dxa"/>
          </w:tcPr>
          <w:p w14:paraId="0FF3F14A" w14:textId="77777777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C7C5E54" w14:textId="2F505635" w:rsidR="00A01058" w:rsidRPr="0091433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</w:tr>
      <w:bookmarkEnd w:id="6"/>
    </w:tbl>
    <w:p w14:paraId="47030ACE" w14:textId="77777777" w:rsidR="0084328E" w:rsidRPr="00254A81" w:rsidRDefault="0084328E" w:rsidP="00543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392"/>
        <w:jc w:val="thaiDistribute"/>
        <w:rPr>
          <w:rFonts w:ascii="Angsana New" w:hAnsi="Angsana New"/>
          <w:sz w:val="30"/>
          <w:szCs w:val="30"/>
        </w:rPr>
      </w:pPr>
    </w:p>
    <w:p w14:paraId="5AC264B7" w14:textId="4151AD37" w:rsidR="003571B5" w:rsidRPr="00254A81" w:rsidRDefault="00234A51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096F4C" w:rsidRPr="00254A81">
        <w:rPr>
          <w:rFonts w:ascii="Angsana New" w:hAnsi="Angsana New"/>
          <w:sz w:val="30"/>
          <w:szCs w:val="30"/>
          <w:cs/>
          <w:lang w:val="en-GB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GB"/>
        </w:rPr>
        <w:t>และบริษัท</w:t>
      </w:r>
      <w:r w:rsidR="00096F4C" w:rsidRPr="00254A81">
        <w:rPr>
          <w:rFonts w:ascii="Angsana New" w:hAnsi="Angsana New"/>
          <w:sz w:val="30"/>
          <w:szCs w:val="30"/>
          <w:cs/>
          <w:lang w:val="en-GB"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E9E9F30" w14:textId="756EF9A8" w:rsidR="008E64A4" w:rsidRPr="00254A81" w:rsidRDefault="008E64A4" w:rsidP="008E6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757" w:type="dxa"/>
        <w:tblInd w:w="27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77"/>
        <w:gridCol w:w="854"/>
        <w:gridCol w:w="180"/>
        <w:gridCol w:w="794"/>
        <w:gridCol w:w="972"/>
        <w:gridCol w:w="180"/>
        <w:gridCol w:w="979"/>
        <w:gridCol w:w="180"/>
        <w:gridCol w:w="880"/>
        <w:gridCol w:w="180"/>
        <w:gridCol w:w="810"/>
        <w:gridCol w:w="180"/>
        <w:gridCol w:w="794"/>
        <w:gridCol w:w="180"/>
        <w:gridCol w:w="794"/>
        <w:gridCol w:w="180"/>
        <w:gridCol w:w="842"/>
        <w:gridCol w:w="180"/>
        <w:gridCol w:w="810"/>
        <w:gridCol w:w="180"/>
        <w:gridCol w:w="794"/>
        <w:gridCol w:w="180"/>
        <w:gridCol w:w="857"/>
      </w:tblGrid>
      <w:tr w:rsidR="00234A51" w:rsidRPr="00BE2AE9" w14:paraId="3A2157ED" w14:textId="77777777" w:rsidTr="009F3276">
        <w:trPr>
          <w:cantSplit/>
          <w:tblHeader/>
        </w:trPr>
        <w:tc>
          <w:tcPr>
            <w:tcW w:w="2777" w:type="dxa"/>
            <w:vAlign w:val="bottom"/>
          </w:tcPr>
          <w:p w14:paraId="31C8F29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</w:tcPr>
          <w:p w14:paraId="050F77F4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31" w:type="dxa"/>
            <w:gridSpan w:val="3"/>
            <w:vAlign w:val="bottom"/>
          </w:tcPr>
          <w:p w14:paraId="3D79911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C0548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7841" w:type="dxa"/>
            <w:gridSpan w:val="15"/>
            <w:vAlign w:val="bottom"/>
            <w:hideMark/>
          </w:tcPr>
          <w:p w14:paraId="1C77C731" w14:textId="77777777" w:rsidR="00234A51" w:rsidRPr="00BE2AE9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4A51" w:rsidRPr="00BE2AE9" w14:paraId="1FB02A90" w14:textId="77777777" w:rsidTr="009F3276">
        <w:trPr>
          <w:cantSplit/>
          <w:tblHeader/>
        </w:trPr>
        <w:tc>
          <w:tcPr>
            <w:tcW w:w="2777" w:type="dxa"/>
            <w:vAlign w:val="bottom"/>
          </w:tcPr>
          <w:p w14:paraId="2C36F09F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2B9CF3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  <w:hideMark/>
          </w:tcPr>
          <w:p w14:paraId="3D4F477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2131" w:type="dxa"/>
            <w:gridSpan w:val="3"/>
            <w:vAlign w:val="bottom"/>
          </w:tcPr>
          <w:p w14:paraId="2574D1C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  <w:p w14:paraId="0DA0B8A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9D9A89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5E25068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4D78AEA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9D02FC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32C6B91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CB79D9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B259BD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</w:tcPr>
          <w:p w14:paraId="6CD7ABB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28E28E6D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BE2AE9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67EBF72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31" w:type="dxa"/>
            <w:gridSpan w:val="3"/>
            <w:vAlign w:val="bottom"/>
            <w:hideMark/>
          </w:tcPr>
          <w:p w14:paraId="178335B5" w14:textId="77777777" w:rsidR="00234A51" w:rsidRPr="00BE2AE9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A01058" w:rsidRPr="00BE2AE9" w14:paraId="60BC9AE0" w14:textId="77777777" w:rsidTr="009F3276">
        <w:trPr>
          <w:cantSplit/>
          <w:trHeight w:val="389"/>
          <w:tblHeader/>
        </w:trPr>
        <w:tc>
          <w:tcPr>
            <w:tcW w:w="2777" w:type="dxa"/>
          </w:tcPr>
          <w:p w14:paraId="445D8691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  <w:hideMark/>
          </w:tcPr>
          <w:p w14:paraId="5300419D" w14:textId="5834E4EA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4BE2152D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3B5343D4" w14:textId="050C3B66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972" w:type="dxa"/>
            <w:vAlign w:val="bottom"/>
            <w:hideMark/>
          </w:tcPr>
          <w:p w14:paraId="045DE5C0" w14:textId="05D878EA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143A00A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3A5F5655" w14:textId="037BA313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767FC548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  <w:hideMark/>
          </w:tcPr>
          <w:p w14:paraId="1EC04329" w14:textId="06C9C0B8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50DD33DE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1B996C" w14:textId="7971930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2AD9B2E8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CB12C9E" w14:textId="6CC7CC2B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409AE66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274426A" w14:textId="724FAB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7124C1A9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  <w:hideMark/>
          </w:tcPr>
          <w:p w14:paraId="2A2652A1" w14:textId="398D90AD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B3CA310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048559D" w14:textId="5B3A0513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72090F5F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09F9736" w14:textId="02976F7B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6578E9D3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  <w:hideMark/>
          </w:tcPr>
          <w:p w14:paraId="6AAF437A" w14:textId="3AD75C9D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</w:tr>
      <w:tr w:rsidR="00A01058" w:rsidRPr="00BE2AE9" w14:paraId="274D4C5F" w14:textId="77777777" w:rsidTr="009F3276">
        <w:trPr>
          <w:cantSplit/>
          <w:trHeight w:val="270"/>
        </w:trPr>
        <w:tc>
          <w:tcPr>
            <w:tcW w:w="2777" w:type="dxa"/>
          </w:tcPr>
          <w:p w14:paraId="3E8E715F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8" w:type="dxa"/>
            <w:gridSpan w:val="3"/>
            <w:hideMark/>
          </w:tcPr>
          <w:p w14:paraId="79A015DC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0152" w:type="dxa"/>
            <w:gridSpan w:val="19"/>
            <w:hideMark/>
          </w:tcPr>
          <w:p w14:paraId="0D739CA6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01058" w:rsidRPr="00BE2AE9" w14:paraId="7AC667B2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5B77979A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854" w:type="dxa"/>
            <w:vAlign w:val="bottom"/>
          </w:tcPr>
          <w:p w14:paraId="15FFC68A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0705C93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419C2EF8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1FC2C972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EB6DCBB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14:paraId="183E9BE5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4EF6F3E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608B6933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4FB4E6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FDBC090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770217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982BE1" w14:textId="77777777" w:rsidR="00A01058" w:rsidRPr="00BE2AE9" w:rsidRDefault="00A01058" w:rsidP="00A01058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85CEF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B7222F4" w14:textId="77777777" w:rsidR="00A01058" w:rsidRPr="00BE2AE9" w:rsidRDefault="00A01058" w:rsidP="00A01058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4B3B44B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0D18904B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644812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2D7E34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4F7C6A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64D216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DC7F31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</w:tcPr>
          <w:p w14:paraId="2008558B" w14:textId="77777777" w:rsidR="00A01058" w:rsidRPr="00BE2AE9" w:rsidRDefault="00A01058" w:rsidP="00A01058">
            <w:pPr>
              <w:tabs>
                <w:tab w:val="clear" w:pos="227"/>
                <w:tab w:val="clear" w:pos="454"/>
                <w:tab w:val="decimal" w:pos="506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3276" w:rsidRPr="00BE2AE9" w14:paraId="02C8EC83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28850C54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BE2A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854" w:type="dxa"/>
            <w:vAlign w:val="bottom"/>
          </w:tcPr>
          <w:p w14:paraId="1336C550" w14:textId="0EBAEB55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180" w:type="dxa"/>
            <w:vAlign w:val="bottom"/>
          </w:tcPr>
          <w:p w14:paraId="373C5CE3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21C44D9A" w14:textId="6A5F61BF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972" w:type="dxa"/>
            <w:vAlign w:val="bottom"/>
          </w:tcPr>
          <w:p w14:paraId="02E1DE52" w14:textId="3E6D7DE4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8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2E1AAD4E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5077680C" w14:textId="76AD56AB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0FDF759F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0AAFFF66" w14:textId="366CE1A9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1CE5AD18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22E3EAC" w14:textId="700518E9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332714DE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D584DF4" w14:textId="2DDC94FA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FB38A85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5D5D3FA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731F87C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33167EA5" w14:textId="6B517163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0105525E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44358C22" w14:textId="669C0124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554DBFBB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2C143E6" w14:textId="20E20A51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B5695A9" w14:textId="77777777" w:rsidR="009F3276" w:rsidRPr="00BE2AE9" w:rsidRDefault="009F3276" w:rsidP="009F3276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  <w:hideMark/>
          </w:tcPr>
          <w:p w14:paraId="73B85CB1" w14:textId="71E2901B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9F3276" w:rsidRPr="00BE2AE9" w14:paraId="3102FA4F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71261AF4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854" w:type="dxa"/>
            <w:vAlign w:val="bottom"/>
          </w:tcPr>
          <w:p w14:paraId="5DE4F9C7" w14:textId="0A054139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344F30DE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5D128BDD" w14:textId="743A0B96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972" w:type="dxa"/>
            <w:vAlign w:val="bottom"/>
          </w:tcPr>
          <w:p w14:paraId="2B8C879C" w14:textId="116F322B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493B3BD8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0073B4F3" w14:textId="043B8AB2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71F17BD5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58288500" w14:textId="3299DC36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258348AA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887584E" w14:textId="33C4B624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3B538B2B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0F0EBA81" w14:textId="024BFE09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3159E16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2F5E86D0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866A4B7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74C9E16F" w14:textId="4639327A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7FDA612C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77CECCF1" w14:textId="2374CA14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53993269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372FBF89" w14:textId="6AD24D08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  <w:tc>
          <w:tcPr>
            <w:tcW w:w="180" w:type="dxa"/>
            <w:vAlign w:val="bottom"/>
          </w:tcPr>
          <w:p w14:paraId="3DD3B8FF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  <w:hideMark/>
          </w:tcPr>
          <w:p w14:paraId="7E6CDA63" w14:textId="16483BB4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Pr="00BE2AE9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</w:tr>
      <w:tr w:rsidR="009F3276" w:rsidRPr="00BE2AE9" w14:paraId="7A5EA248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5A49635E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 Carbon (Mauritius) Limited</w:t>
            </w:r>
          </w:p>
        </w:tc>
        <w:tc>
          <w:tcPr>
            <w:tcW w:w="854" w:type="dxa"/>
            <w:vAlign w:val="bottom"/>
          </w:tcPr>
          <w:p w14:paraId="4C75EF9B" w14:textId="580951B3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180" w:type="dxa"/>
            <w:vAlign w:val="bottom"/>
          </w:tcPr>
          <w:p w14:paraId="6375DAB5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3B5443F2" w14:textId="0AE9DE13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972" w:type="dxa"/>
            <w:vAlign w:val="bottom"/>
          </w:tcPr>
          <w:p w14:paraId="2ABF6DDC" w14:textId="5F5F1C61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14:paraId="0CE66DB0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7F0AA777" w14:textId="0C028A9E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14:paraId="56C778B7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EE151" w14:textId="4CE9149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63,596</w:t>
            </w:r>
          </w:p>
        </w:tc>
        <w:tc>
          <w:tcPr>
            <w:tcW w:w="180" w:type="dxa"/>
            <w:vAlign w:val="bottom"/>
          </w:tcPr>
          <w:p w14:paraId="61C6BC49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3230E3" w14:textId="4B82C6D5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408A2B50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C7468" w14:textId="385D5020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5FA732D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21646E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016BD0F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FADE9" w14:textId="3FB0AD86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289F85BC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A38B8" w14:textId="0C56B518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70BE9FE4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8DEBE" w14:textId="1AB29A2C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  <w:hideMark/>
          </w:tcPr>
          <w:p w14:paraId="5B561509" w14:textId="77777777" w:rsidR="009F3276" w:rsidRPr="00BE2AE9" w:rsidRDefault="009F3276" w:rsidP="009F3276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1D755" w14:textId="34817885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9F3276" w:rsidRPr="00BE2AE9" w14:paraId="2A4743E7" w14:textId="77777777" w:rsidTr="00F93BB4">
        <w:trPr>
          <w:cantSplit/>
          <w:trHeight w:val="274"/>
        </w:trPr>
        <w:tc>
          <w:tcPr>
            <w:tcW w:w="2777" w:type="dxa"/>
            <w:hideMark/>
          </w:tcPr>
          <w:p w14:paraId="1B848C29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54" w:type="dxa"/>
          </w:tcPr>
          <w:p w14:paraId="4701B8DE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81DEA6D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</w:tcPr>
          <w:p w14:paraId="1EB71FE8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</w:tcPr>
          <w:p w14:paraId="724FC59E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95D4365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</w:tcPr>
          <w:p w14:paraId="09EF636B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FC5BEBC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331B59" w14:textId="659BDC53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14:paraId="63ACF222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CD1E328" w14:textId="316F0620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14:paraId="1B046973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4E1442" w14:textId="6ED79F96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56BD349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9570EA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41968DE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D8FEC5" w14:textId="5CB3F84F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14:paraId="58B27141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AFB277" w14:textId="185F1B76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14:paraId="7F5E4FA0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21A981" w14:textId="257FAB55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25,491</w:t>
            </w:r>
          </w:p>
        </w:tc>
        <w:tc>
          <w:tcPr>
            <w:tcW w:w="180" w:type="dxa"/>
          </w:tcPr>
          <w:p w14:paraId="0670A7C9" w14:textId="77777777" w:rsidR="009F3276" w:rsidRPr="00BE2AE9" w:rsidRDefault="009F3276" w:rsidP="009F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E18F68" w14:textId="37420BF4" w:rsidR="009F3276" w:rsidRPr="009F3276" w:rsidRDefault="009F3276" w:rsidP="009F32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F32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</w:t>
            </w:r>
            <w:r w:rsidRPr="009F32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</w:tr>
    </w:tbl>
    <w:p w14:paraId="422DAB93" w14:textId="77777777" w:rsidR="00A919DE" w:rsidRDefault="00A919DE" w:rsidP="008A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D1BFFA4" w14:textId="13555747" w:rsidR="00BA53F8" w:rsidRDefault="00A919DE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  <w:r w:rsidR="00B44813" w:rsidRPr="00254A81">
        <w:rPr>
          <w:rFonts w:ascii="Angsana New" w:hAnsi="Angsana New"/>
          <w:sz w:val="30"/>
          <w:szCs w:val="30"/>
          <w:cs/>
        </w:rPr>
        <w:lastRenderedPageBreak/>
        <w:t>ตารางต่อไปนี้สรุป</w:t>
      </w:r>
      <w:r w:rsidR="00284730" w:rsidRPr="00254A81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</w:t>
      </w:r>
      <w:r w:rsidR="00B44813" w:rsidRPr="00254A81">
        <w:rPr>
          <w:rFonts w:ascii="Angsana New" w:hAnsi="Angsana New"/>
          <w:sz w:val="30"/>
          <w:szCs w:val="30"/>
          <w:cs/>
        </w:rPr>
        <w:t xml:space="preserve">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</w:t>
      </w:r>
      <w:r w:rsidR="00066DCD" w:rsidRPr="00254A81">
        <w:rPr>
          <w:rFonts w:ascii="Angsana New" w:hAnsi="Angsana New"/>
          <w:sz w:val="30"/>
          <w:szCs w:val="30"/>
          <w:cs/>
        </w:rPr>
        <w:br/>
      </w:r>
      <w:r w:rsidR="003E66CE" w:rsidRPr="00254A81">
        <w:rPr>
          <w:rFonts w:ascii="Angsana New" w:hAnsi="Angsana New"/>
          <w:sz w:val="30"/>
          <w:szCs w:val="30"/>
          <w:cs/>
        </w:rPr>
        <w:t>รวมทั้ง</w:t>
      </w:r>
      <w:r w:rsidR="00B44813" w:rsidRPr="00254A81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68670F" w:rsidRPr="00254A81">
        <w:rPr>
          <w:rFonts w:ascii="Angsana New" w:hAnsi="Angsana New"/>
          <w:sz w:val="30"/>
          <w:szCs w:val="30"/>
          <w:cs/>
        </w:rPr>
        <w:t>บริษัท</w:t>
      </w:r>
      <w:r w:rsidR="00B44813" w:rsidRPr="00254A81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4C01EB9A" w14:textId="77777777" w:rsidR="00192069" w:rsidRPr="00BD66A4" w:rsidRDefault="00192069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color w:val="0000FF"/>
          <w:sz w:val="16"/>
          <w:szCs w:val="16"/>
        </w:rPr>
      </w:pPr>
    </w:p>
    <w:tbl>
      <w:tblPr>
        <w:tblW w:w="1458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260"/>
        <w:gridCol w:w="180"/>
        <w:gridCol w:w="1260"/>
        <w:gridCol w:w="180"/>
        <w:gridCol w:w="1260"/>
        <w:gridCol w:w="180"/>
        <w:gridCol w:w="1260"/>
      </w:tblGrid>
      <w:tr w:rsidR="00234A51" w:rsidRPr="00234A51" w14:paraId="6B4B1854" w14:textId="77777777" w:rsidTr="00E314A0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23E016D1" w14:textId="77777777" w:rsidR="00234A51" w:rsidRPr="00234A51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6D826FE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P.T. Indo Liberty Textiles</w:t>
            </w:r>
          </w:p>
        </w:tc>
        <w:tc>
          <w:tcPr>
            <w:tcW w:w="180" w:type="dxa"/>
            <w:vAlign w:val="bottom"/>
          </w:tcPr>
          <w:p w14:paraId="0D5CBAAA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971BDD0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อดิตยา เบอร์ล่า เคมีคัลส์</w:t>
            </w:r>
          </w:p>
        </w:tc>
        <w:tc>
          <w:tcPr>
            <w:tcW w:w="180" w:type="dxa"/>
            <w:vAlign w:val="bottom"/>
          </w:tcPr>
          <w:p w14:paraId="5B8B94ED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4DD2310" w14:textId="77777777" w:rsidR="00234A51" w:rsidRPr="00234A51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Indigold Carbon (Mauritius)</w:t>
            </w:r>
          </w:p>
        </w:tc>
        <w:tc>
          <w:tcPr>
            <w:tcW w:w="180" w:type="dxa"/>
            <w:vAlign w:val="bottom"/>
          </w:tcPr>
          <w:p w14:paraId="0296E3EC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1B296AB" w14:textId="77777777" w:rsidR="00234A51" w:rsidRPr="00EF5697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F569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234A51" w:rsidRPr="00234A51" w14:paraId="0704262D" w14:textId="77777777" w:rsidTr="00E314A0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3AF1492D" w14:textId="77777777" w:rsidR="00234A51" w:rsidRPr="00234A51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5910429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59774E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E42C014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" w:type="dxa"/>
            <w:vAlign w:val="bottom"/>
          </w:tcPr>
          <w:p w14:paraId="61CFA9D0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6B275CA" w14:textId="77777777" w:rsidR="00234A51" w:rsidRPr="00234A51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0" w:type="dxa"/>
            <w:vAlign w:val="bottom"/>
          </w:tcPr>
          <w:p w14:paraId="375DAF6F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0200247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01058" w:rsidRPr="00234A51" w14:paraId="459AB27B" w14:textId="77777777" w:rsidTr="00E314A0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453951A8" w14:textId="77777777" w:rsidR="00A01058" w:rsidRPr="00234A51" w:rsidRDefault="00A01058" w:rsidP="00A01058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FE748B" w14:textId="65C509A6" w:rsidR="00A01058" w:rsidRPr="00234A51" w:rsidRDefault="00A01058" w:rsidP="00A0105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6C9E285" w14:textId="77777777" w:rsidR="00A01058" w:rsidRPr="00234A51" w:rsidRDefault="00A01058" w:rsidP="00A01058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3E2FA" w14:textId="27DB9EB1" w:rsidR="00A01058" w:rsidRPr="00234A51" w:rsidRDefault="00A01058" w:rsidP="00A0105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22788C9" w14:textId="77777777" w:rsidR="00A01058" w:rsidRPr="00234A51" w:rsidRDefault="00A01058" w:rsidP="00A01058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B73327" w14:textId="3A284FFF" w:rsidR="00A01058" w:rsidRPr="00234A51" w:rsidRDefault="00A01058" w:rsidP="00A0105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C32387D" w14:textId="77777777" w:rsidR="00A01058" w:rsidRPr="00234A51" w:rsidRDefault="00A01058" w:rsidP="00A01058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DCB4F" w14:textId="6B1F525B" w:rsidR="00A01058" w:rsidRPr="00234A51" w:rsidRDefault="00A01058" w:rsidP="00A0105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F5D5C82" w14:textId="77777777" w:rsidR="00A01058" w:rsidRPr="00234A51" w:rsidRDefault="00A01058" w:rsidP="00A01058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B2B3A8" w14:textId="4AE31D18" w:rsidR="00A01058" w:rsidRPr="00234A51" w:rsidRDefault="00A01058" w:rsidP="00A0105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1A2F200" w14:textId="77777777" w:rsidR="00A01058" w:rsidRPr="00234A51" w:rsidRDefault="00A01058" w:rsidP="00A01058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2AA5CA" w14:textId="7DA58467" w:rsidR="00A01058" w:rsidRPr="00234A51" w:rsidRDefault="00A01058" w:rsidP="00A0105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762734A3" w14:textId="77777777" w:rsidR="00A01058" w:rsidRPr="00234A51" w:rsidRDefault="00A01058" w:rsidP="00A01058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1B38FD" w14:textId="436E8A86" w:rsidR="00A01058" w:rsidRPr="00234A51" w:rsidRDefault="00A01058" w:rsidP="00A0105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46631C8" w14:textId="77777777" w:rsidR="00A01058" w:rsidRPr="00234A51" w:rsidRDefault="00A01058" w:rsidP="00A01058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908066" w14:textId="5B994130" w:rsidR="00A01058" w:rsidRPr="00234A51" w:rsidRDefault="00A01058" w:rsidP="00A0105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A01058" w:rsidRPr="00234A51" w14:paraId="2E357C40" w14:textId="77777777" w:rsidTr="00E314A0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5ABDE1F6" w14:textId="77777777" w:rsidR="00A01058" w:rsidRPr="00234A51" w:rsidRDefault="00A01058" w:rsidP="00A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0" w:type="dxa"/>
            <w:gridSpan w:val="15"/>
            <w:vAlign w:val="bottom"/>
          </w:tcPr>
          <w:p w14:paraId="41928CEF" w14:textId="77777777" w:rsidR="00A01058" w:rsidRPr="00234A51" w:rsidRDefault="00A01058" w:rsidP="00A01058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01058" w:rsidRPr="00234A51" w14:paraId="570767F8" w14:textId="77777777" w:rsidTr="00E314A0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54EC6B68" w14:textId="77777777" w:rsidR="00A01058" w:rsidRPr="00234A51" w:rsidRDefault="00A01058" w:rsidP="00A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0CE14B8D" w14:textId="5F15640E" w:rsidR="00A01058" w:rsidRPr="00234A51" w:rsidRDefault="00D96267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4,298,697</w:t>
            </w:r>
          </w:p>
        </w:tc>
        <w:tc>
          <w:tcPr>
            <w:tcW w:w="180" w:type="dxa"/>
            <w:vAlign w:val="bottom"/>
          </w:tcPr>
          <w:p w14:paraId="3A1C20BD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20B532" w14:textId="12BBBE16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4,674,560</w:t>
            </w:r>
          </w:p>
        </w:tc>
        <w:tc>
          <w:tcPr>
            <w:tcW w:w="180" w:type="dxa"/>
            <w:vAlign w:val="bottom"/>
          </w:tcPr>
          <w:p w14:paraId="55D42464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84F961" w14:textId="7F16E51D" w:rsidR="00A01058" w:rsidRPr="00234A51" w:rsidRDefault="006A219E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24,294,945</w:t>
            </w:r>
          </w:p>
        </w:tc>
        <w:tc>
          <w:tcPr>
            <w:tcW w:w="180" w:type="dxa"/>
            <w:vAlign w:val="bottom"/>
          </w:tcPr>
          <w:p w14:paraId="765FCB09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FD1F70" w14:textId="652E70B0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23,406,904</w:t>
            </w:r>
          </w:p>
        </w:tc>
        <w:tc>
          <w:tcPr>
            <w:tcW w:w="180" w:type="dxa"/>
            <w:vAlign w:val="bottom"/>
          </w:tcPr>
          <w:p w14:paraId="30ABFF9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7990B5" w14:textId="112E53D9" w:rsidR="00A01058" w:rsidRPr="00234A51" w:rsidRDefault="006A219E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59,363,037</w:t>
            </w:r>
          </w:p>
        </w:tc>
        <w:tc>
          <w:tcPr>
            <w:tcW w:w="180" w:type="dxa"/>
            <w:vAlign w:val="bottom"/>
          </w:tcPr>
          <w:p w14:paraId="3FB160D2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DC35CD" w14:textId="40B0B1EE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44,170,099</w:t>
            </w:r>
          </w:p>
        </w:tc>
        <w:tc>
          <w:tcPr>
            <w:tcW w:w="180" w:type="dxa"/>
            <w:vAlign w:val="bottom"/>
          </w:tcPr>
          <w:p w14:paraId="2508C753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D38A6D" w14:textId="3F1D5B72" w:rsidR="00A01058" w:rsidRPr="00234A51" w:rsidRDefault="00141DB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87,956,679</w:t>
            </w:r>
          </w:p>
        </w:tc>
        <w:tc>
          <w:tcPr>
            <w:tcW w:w="180" w:type="dxa"/>
            <w:vAlign w:val="bottom"/>
          </w:tcPr>
          <w:p w14:paraId="3A72582E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ADBBB8" w14:textId="59A9193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72,251,563</w:t>
            </w:r>
          </w:p>
        </w:tc>
      </w:tr>
      <w:tr w:rsidR="00A01058" w:rsidRPr="00234A51" w14:paraId="6B17A850" w14:textId="77777777" w:rsidTr="00E314A0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522C8509" w14:textId="77777777" w:rsidR="00A01058" w:rsidRPr="00234A51" w:rsidRDefault="00A01058" w:rsidP="00A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สุทธิ</w:t>
            </w:r>
          </w:p>
        </w:tc>
        <w:tc>
          <w:tcPr>
            <w:tcW w:w="1170" w:type="dxa"/>
            <w:vAlign w:val="bottom"/>
          </w:tcPr>
          <w:p w14:paraId="10F89259" w14:textId="488976D9" w:rsidR="00A01058" w:rsidRPr="006C05F9" w:rsidRDefault="006C05F9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6C05F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D96267" w:rsidRPr="006C05F9">
              <w:rPr>
                <w:rFonts w:asciiTheme="majorBidi" w:hAnsiTheme="majorBidi" w:cstheme="majorBidi"/>
                <w:sz w:val="28"/>
                <w:szCs w:val="28"/>
              </w:rPr>
              <w:t>(52,820)</w:t>
            </w:r>
          </w:p>
        </w:tc>
        <w:tc>
          <w:tcPr>
            <w:tcW w:w="180" w:type="dxa"/>
            <w:vAlign w:val="bottom"/>
          </w:tcPr>
          <w:p w14:paraId="2B131F46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A38A16" w14:textId="662B3396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95,939</w:t>
            </w:r>
          </w:p>
        </w:tc>
        <w:tc>
          <w:tcPr>
            <w:tcW w:w="180" w:type="dxa"/>
            <w:vAlign w:val="bottom"/>
          </w:tcPr>
          <w:p w14:paraId="77F536AB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3F45AB" w14:textId="7673FAE9" w:rsidR="00A01058" w:rsidRPr="00234A51" w:rsidRDefault="006A219E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3,045,943</w:t>
            </w:r>
          </w:p>
        </w:tc>
        <w:tc>
          <w:tcPr>
            <w:tcW w:w="180" w:type="dxa"/>
            <w:vAlign w:val="bottom"/>
          </w:tcPr>
          <w:p w14:paraId="37607B3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642C33" w14:textId="153FC662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,202,328</w:t>
            </w:r>
          </w:p>
        </w:tc>
        <w:tc>
          <w:tcPr>
            <w:tcW w:w="180" w:type="dxa"/>
            <w:vAlign w:val="bottom"/>
          </w:tcPr>
          <w:p w14:paraId="1D0068FC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857D3" w14:textId="012CBB0A" w:rsidR="00A01058" w:rsidRPr="00234A51" w:rsidRDefault="006A219E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5,352,684</w:t>
            </w:r>
          </w:p>
        </w:tc>
        <w:tc>
          <w:tcPr>
            <w:tcW w:w="180" w:type="dxa"/>
            <w:vAlign w:val="bottom"/>
          </w:tcPr>
          <w:p w14:paraId="27DE100C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1A6066" w14:textId="0534F03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4,872,300</w:t>
            </w:r>
            <w:r w:rsidR="00BC58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(*)</w:t>
            </w:r>
          </w:p>
        </w:tc>
        <w:tc>
          <w:tcPr>
            <w:tcW w:w="180" w:type="dxa"/>
            <w:vAlign w:val="bottom"/>
          </w:tcPr>
          <w:p w14:paraId="47F0D9D5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E1A3BB" w14:textId="0C832C9E" w:rsidR="00A01058" w:rsidRPr="00234A51" w:rsidRDefault="00141DB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8,345,807</w:t>
            </w:r>
          </w:p>
        </w:tc>
        <w:tc>
          <w:tcPr>
            <w:tcW w:w="180" w:type="dxa"/>
            <w:vAlign w:val="bottom"/>
          </w:tcPr>
          <w:p w14:paraId="54533797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888309" w14:textId="7BD493C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8,1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70,567</w:t>
            </w:r>
          </w:p>
        </w:tc>
      </w:tr>
      <w:tr w:rsidR="00A01058" w:rsidRPr="00234A51" w14:paraId="1A7D2241" w14:textId="77777777" w:rsidTr="00E314A0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05A1002C" w14:textId="38BBF655" w:rsidR="00A01058" w:rsidRPr="00234A51" w:rsidRDefault="00A01058" w:rsidP="00A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28035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28035D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905C3F" w14:textId="3713753F" w:rsidR="00A01058" w:rsidRPr="00234A51" w:rsidRDefault="00D96267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36,521</w:t>
            </w:r>
          </w:p>
        </w:tc>
        <w:tc>
          <w:tcPr>
            <w:tcW w:w="180" w:type="dxa"/>
            <w:vAlign w:val="bottom"/>
          </w:tcPr>
          <w:p w14:paraId="192FA293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7C9208" w14:textId="621279DB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36,127</w:t>
            </w:r>
          </w:p>
        </w:tc>
        <w:tc>
          <w:tcPr>
            <w:tcW w:w="180" w:type="dxa"/>
            <w:vAlign w:val="bottom"/>
          </w:tcPr>
          <w:p w14:paraId="6CFB1252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FAD6B0" w14:textId="213150E9" w:rsidR="00A01058" w:rsidRPr="00234A51" w:rsidRDefault="006A219E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(1,269,353)</w:t>
            </w:r>
          </w:p>
        </w:tc>
        <w:tc>
          <w:tcPr>
            <w:tcW w:w="180" w:type="dxa"/>
            <w:vAlign w:val="bottom"/>
          </w:tcPr>
          <w:p w14:paraId="100B045E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B34951" w14:textId="0209888C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80" w:type="dxa"/>
            <w:vAlign w:val="bottom"/>
          </w:tcPr>
          <w:p w14:paraId="261060A0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579671" w14:textId="7CDE1D8F" w:rsidR="00A01058" w:rsidRPr="00234A51" w:rsidRDefault="006A219E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(823,79</w:t>
            </w:r>
            <w:r w:rsidR="00BC585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4334F5C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783BE3" w14:textId="2D473E33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672,46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29E478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2B24F8" w14:textId="77640F72" w:rsidR="00A01058" w:rsidRPr="00234A51" w:rsidRDefault="00141DB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(2,056,62</w:t>
            </w:r>
            <w:r w:rsidR="005E6C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B35FB89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FFA580" w14:textId="2E0EBA74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39,091</w:t>
            </w:r>
          </w:p>
        </w:tc>
      </w:tr>
      <w:tr w:rsidR="00A01058" w:rsidRPr="008F70EC" w14:paraId="3A0BF652" w14:textId="77777777" w:rsidTr="00E314A0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4D97C9BD" w14:textId="4D62E6BF" w:rsidR="00A01058" w:rsidRPr="00234A51" w:rsidRDefault="00A01058" w:rsidP="00A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28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28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3455B" w14:textId="3EA2A5EE" w:rsidR="00A01058" w:rsidRPr="00234A51" w:rsidRDefault="00D96267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(16,299)</w:t>
            </w:r>
          </w:p>
        </w:tc>
        <w:tc>
          <w:tcPr>
            <w:tcW w:w="180" w:type="dxa"/>
            <w:vAlign w:val="bottom"/>
          </w:tcPr>
          <w:p w14:paraId="0B288AE7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8767" w14:textId="2EDF643A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132,066</w:t>
            </w:r>
          </w:p>
        </w:tc>
        <w:tc>
          <w:tcPr>
            <w:tcW w:w="180" w:type="dxa"/>
            <w:vAlign w:val="bottom"/>
          </w:tcPr>
          <w:p w14:paraId="2B0838D6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28FB" w14:textId="0F4551AB" w:rsidR="00A01058" w:rsidRPr="008F70EC" w:rsidRDefault="006A219E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1,776,590</w:t>
            </w:r>
          </w:p>
        </w:tc>
        <w:tc>
          <w:tcPr>
            <w:tcW w:w="180" w:type="dxa"/>
            <w:vAlign w:val="bottom"/>
          </w:tcPr>
          <w:p w14:paraId="44260AB6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5C6C1" w14:textId="0FE2C05F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3,232,826</w:t>
            </w:r>
          </w:p>
        </w:tc>
        <w:tc>
          <w:tcPr>
            <w:tcW w:w="180" w:type="dxa"/>
            <w:vAlign w:val="bottom"/>
          </w:tcPr>
          <w:p w14:paraId="7B569D65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1303E" w14:textId="31E78D24" w:rsidR="00A01058" w:rsidRPr="008F70EC" w:rsidRDefault="006A219E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4,528,8</w:t>
            </w:r>
            <w:r w:rsidR="005E6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80" w:type="dxa"/>
            <w:vAlign w:val="bottom"/>
          </w:tcPr>
          <w:p w14:paraId="0E04915E" w14:textId="77777777" w:rsidR="00A01058" w:rsidRPr="008F70E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98AA1" w14:textId="60FF7DF6" w:rsidR="00A01058" w:rsidRPr="008F70E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5,544,76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0582745" w14:textId="77777777" w:rsidR="00A01058" w:rsidRPr="008F70E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7414E" w14:textId="3688AD1D" w:rsidR="00A01058" w:rsidRPr="008F70EC" w:rsidRDefault="00141DB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6,289,18</w:t>
            </w:r>
            <w:r w:rsidR="005E6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52C132DD" w14:textId="77777777" w:rsidR="00A01058" w:rsidRPr="008F70E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353B" w14:textId="3C347D02" w:rsidR="00A01058" w:rsidRPr="008F70EC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8,909,65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D96267" w:rsidRPr="00234A51" w14:paraId="63EDC6E1" w14:textId="77777777" w:rsidTr="00E314A0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77F5721D" w14:textId="77777777" w:rsidR="00D96267" w:rsidRPr="00234A51" w:rsidRDefault="00D96267" w:rsidP="00D962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7C9EF" w14:textId="66525868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8"/>
                <w:tab w:val="decimal" w:pos="1000"/>
              </w:tabs>
              <w:spacing w:line="240" w:lineRule="auto"/>
              <w:ind w:left="-429" w:right="-8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7A91FD" w14:textId="3D9CF7D2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3F91A5" w14:textId="664D38C8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8"/>
                <w:tab w:val="decimal" w:pos="1000"/>
              </w:tabs>
              <w:spacing w:line="240" w:lineRule="auto"/>
              <w:ind w:left="-429" w:right="-8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C32ECD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E7295E" w14:textId="32F333FE" w:rsidR="00D96267" w:rsidRPr="00234A51" w:rsidRDefault="006A219E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(1,47</w:t>
            </w:r>
            <w:r w:rsidR="005E6C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E2ACC25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E68ED8" w14:textId="12DCBE7E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80" w:type="dxa"/>
            <w:vAlign w:val="bottom"/>
          </w:tcPr>
          <w:p w14:paraId="6A02C16B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C3149E" w14:textId="789DFE8D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6,23</w:t>
            </w:r>
            <w:r w:rsidR="005E6C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04FAB6B6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401845" w14:textId="6A300BE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10,46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2EFD2BA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74043C" w14:textId="48CF5F0E" w:rsidR="00D96267" w:rsidRPr="00234A51" w:rsidRDefault="00141DBA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4,75</w:t>
            </w:r>
            <w:r w:rsidR="005E6C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ED34365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CD4C1D" w14:textId="2BD8962B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10,80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96267" w:rsidRPr="00234A51" w14:paraId="44B622C5" w14:textId="77777777" w:rsidTr="00E314A0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33F3977B" w14:textId="77777777" w:rsidR="00D96267" w:rsidRPr="00234A51" w:rsidRDefault="00D96267" w:rsidP="00D962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2307192F" w14:textId="1BC6E561" w:rsidR="00D96267" w:rsidRPr="00234A51" w:rsidRDefault="00D96267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(16,299)</w:t>
            </w:r>
          </w:p>
        </w:tc>
        <w:tc>
          <w:tcPr>
            <w:tcW w:w="180" w:type="dxa"/>
            <w:vAlign w:val="bottom"/>
          </w:tcPr>
          <w:p w14:paraId="625DEF32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AE4A2C" w14:textId="1E75D53B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132,066</w:t>
            </w:r>
          </w:p>
        </w:tc>
        <w:tc>
          <w:tcPr>
            <w:tcW w:w="180" w:type="dxa"/>
            <w:vAlign w:val="bottom"/>
          </w:tcPr>
          <w:p w14:paraId="6160613C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7F202D" w14:textId="26399375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1,778,06</w:t>
            </w:r>
            <w:r w:rsidR="005E6C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2D022EF9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D0CB04" w14:textId="306CCA9A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3,232,486</w:t>
            </w:r>
          </w:p>
        </w:tc>
        <w:tc>
          <w:tcPr>
            <w:tcW w:w="180" w:type="dxa"/>
            <w:vAlign w:val="bottom"/>
          </w:tcPr>
          <w:p w14:paraId="30093A03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034B98" w14:textId="282AE697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4,522,65</w:t>
            </w:r>
            <w:r w:rsidR="0064668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2780380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2B13F3" w14:textId="18E608BB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5,534,300</w:t>
            </w:r>
          </w:p>
        </w:tc>
        <w:tc>
          <w:tcPr>
            <w:tcW w:w="180" w:type="dxa"/>
            <w:vAlign w:val="bottom"/>
          </w:tcPr>
          <w:p w14:paraId="2CA931F0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ED83CD" w14:textId="5ADC40A5" w:rsidR="00D96267" w:rsidRPr="00234A51" w:rsidRDefault="00141DBA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6,284,423</w:t>
            </w:r>
          </w:p>
        </w:tc>
        <w:tc>
          <w:tcPr>
            <w:tcW w:w="180" w:type="dxa"/>
            <w:vAlign w:val="bottom"/>
          </w:tcPr>
          <w:p w14:paraId="3FE6317B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0505A2" w14:textId="08628FD5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8,898,852</w:t>
            </w:r>
          </w:p>
        </w:tc>
      </w:tr>
      <w:tr w:rsidR="00D96267" w:rsidRPr="00234A51" w14:paraId="03B8BCFA" w14:textId="77777777" w:rsidTr="00E314A0">
        <w:trPr>
          <w:cantSplit/>
          <w:trHeight w:hRule="exact" w:val="317"/>
        </w:trPr>
        <w:tc>
          <w:tcPr>
            <w:tcW w:w="3600" w:type="dxa"/>
            <w:vAlign w:val="bottom"/>
          </w:tcPr>
          <w:p w14:paraId="1A60B06B" w14:textId="77777777" w:rsidR="00D96267" w:rsidRPr="00234A51" w:rsidRDefault="00D96267" w:rsidP="00D96267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5CABFA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3E44A7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C824D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7F9054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09D83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3790DE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BD6C2B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EB6717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DEC368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BFB55C2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15B94F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072F0A1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861DAB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2CE00B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9BE54D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267" w:rsidRPr="00234A51" w14:paraId="76423072" w14:textId="77777777" w:rsidTr="00E314A0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61367BFD" w14:textId="77777777" w:rsidR="00D96267" w:rsidRPr="00234A51" w:rsidRDefault="00D96267" w:rsidP="00D962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023F8975" w14:textId="499B4FEE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1,401,895</w:t>
            </w:r>
          </w:p>
        </w:tc>
        <w:tc>
          <w:tcPr>
            <w:tcW w:w="180" w:type="dxa"/>
            <w:vAlign w:val="bottom"/>
          </w:tcPr>
          <w:p w14:paraId="5A88FA3C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F4BA7F" w14:textId="7D3AA22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1,304,118</w:t>
            </w:r>
          </w:p>
        </w:tc>
        <w:tc>
          <w:tcPr>
            <w:tcW w:w="180" w:type="dxa"/>
            <w:vAlign w:val="bottom"/>
          </w:tcPr>
          <w:p w14:paraId="6EA37DCA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D9E8E" w14:textId="644F5F46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9,977,948</w:t>
            </w:r>
          </w:p>
        </w:tc>
        <w:tc>
          <w:tcPr>
            <w:tcW w:w="180" w:type="dxa"/>
            <w:vAlign w:val="bottom"/>
          </w:tcPr>
          <w:p w14:paraId="38585DEA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17B9EB" w14:textId="588288BC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9,717,354</w:t>
            </w:r>
          </w:p>
        </w:tc>
        <w:tc>
          <w:tcPr>
            <w:tcW w:w="180" w:type="dxa"/>
            <w:vAlign w:val="bottom"/>
          </w:tcPr>
          <w:p w14:paraId="76443307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667866" w14:textId="54300542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18,047,813</w:t>
            </w:r>
          </w:p>
        </w:tc>
        <w:tc>
          <w:tcPr>
            <w:tcW w:w="180" w:type="dxa"/>
            <w:vAlign w:val="bottom"/>
          </w:tcPr>
          <w:p w14:paraId="4325A76A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94567E" w14:textId="5E91376A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15,963,392</w:t>
            </w:r>
          </w:p>
        </w:tc>
        <w:tc>
          <w:tcPr>
            <w:tcW w:w="180" w:type="dxa"/>
            <w:vAlign w:val="bottom"/>
          </w:tcPr>
          <w:p w14:paraId="53C6D01A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2A555B" w14:textId="53661B59" w:rsidR="00D96267" w:rsidRPr="00234A51" w:rsidRDefault="00141DBA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29,427,656</w:t>
            </w:r>
          </w:p>
        </w:tc>
        <w:tc>
          <w:tcPr>
            <w:tcW w:w="180" w:type="dxa"/>
            <w:vAlign w:val="bottom"/>
          </w:tcPr>
          <w:p w14:paraId="2C194AB8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543355" w14:textId="2475E89A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26,984,864</w:t>
            </w:r>
          </w:p>
        </w:tc>
      </w:tr>
      <w:tr w:rsidR="00D96267" w:rsidRPr="00234A51" w14:paraId="234E4DFE" w14:textId="77777777" w:rsidTr="00E314A0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64498D2F" w14:textId="77777777" w:rsidR="00D96267" w:rsidRPr="00234A51" w:rsidRDefault="00D96267" w:rsidP="00D962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74BA2301" w14:textId="0FE3271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2,357,308</w:t>
            </w:r>
          </w:p>
        </w:tc>
        <w:tc>
          <w:tcPr>
            <w:tcW w:w="180" w:type="dxa"/>
            <w:vAlign w:val="bottom"/>
          </w:tcPr>
          <w:p w14:paraId="23DDE2E3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55EC52" w14:textId="34D258DA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2,258,553</w:t>
            </w:r>
          </w:p>
        </w:tc>
        <w:tc>
          <w:tcPr>
            <w:tcW w:w="180" w:type="dxa"/>
            <w:vAlign w:val="bottom"/>
          </w:tcPr>
          <w:p w14:paraId="0557AEB4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5E99D" w14:textId="32C84FC6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19,817,865</w:t>
            </w:r>
          </w:p>
        </w:tc>
        <w:tc>
          <w:tcPr>
            <w:tcW w:w="180" w:type="dxa"/>
            <w:vAlign w:val="bottom"/>
          </w:tcPr>
          <w:p w14:paraId="1C6FE4AF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A4CD57" w14:textId="65C79A9E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18,110,371</w:t>
            </w:r>
          </w:p>
        </w:tc>
        <w:tc>
          <w:tcPr>
            <w:tcW w:w="180" w:type="dxa"/>
            <w:vAlign w:val="bottom"/>
          </w:tcPr>
          <w:p w14:paraId="4C664C2F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858F27" w14:textId="032ABDD1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33,916,030</w:t>
            </w:r>
          </w:p>
        </w:tc>
        <w:tc>
          <w:tcPr>
            <w:tcW w:w="180" w:type="dxa"/>
            <w:vAlign w:val="bottom"/>
          </w:tcPr>
          <w:p w14:paraId="1DD18A1C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C1DD4" w14:textId="3C196911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30,037,161</w:t>
            </w:r>
          </w:p>
        </w:tc>
        <w:tc>
          <w:tcPr>
            <w:tcW w:w="180" w:type="dxa"/>
            <w:vAlign w:val="bottom"/>
          </w:tcPr>
          <w:p w14:paraId="080116B3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D08BD9" w14:textId="7EEE3BD1" w:rsidR="00D96267" w:rsidRPr="00234A51" w:rsidRDefault="00141DBA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56,091,203</w:t>
            </w:r>
          </w:p>
        </w:tc>
        <w:tc>
          <w:tcPr>
            <w:tcW w:w="180" w:type="dxa"/>
            <w:vAlign w:val="bottom"/>
          </w:tcPr>
          <w:p w14:paraId="5791CDDC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935C72" w14:textId="0F3EA8D8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50,406,085</w:t>
            </w:r>
          </w:p>
        </w:tc>
      </w:tr>
      <w:tr w:rsidR="00D96267" w:rsidRPr="00234A51" w14:paraId="026244D1" w14:textId="77777777" w:rsidTr="00E314A0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0E12D52E" w14:textId="77777777" w:rsidR="00D96267" w:rsidRPr="00234A51" w:rsidRDefault="00D96267" w:rsidP="00D962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0388F944" w14:textId="4F762811" w:rsidR="00D96267" w:rsidRPr="00234A51" w:rsidRDefault="00D96267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(1,430,384)</w:t>
            </w:r>
          </w:p>
        </w:tc>
        <w:tc>
          <w:tcPr>
            <w:tcW w:w="180" w:type="dxa"/>
            <w:vAlign w:val="bottom"/>
          </w:tcPr>
          <w:p w14:paraId="38CF57FB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6F0D75" w14:textId="24166640" w:rsidR="00D96267" w:rsidRPr="00234A51" w:rsidRDefault="00D96267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(1,794,781)</w:t>
            </w:r>
          </w:p>
        </w:tc>
        <w:tc>
          <w:tcPr>
            <w:tcW w:w="180" w:type="dxa"/>
            <w:vAlign w:val="bottom"/>
          </w:tcPr>
          <w:p w14:paraId="1063E9BE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0AE641" w14:textId="3F649C0B" w:rsidR="00D96267" w:rsidRPr="00234A51" w:rsidRDefault="006A219E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(7,673,002)</w:t>
            </w:r>
          </w:p>
        </w:tc>
        <w:tc>
          <w:tcPr>
            <w:tcW w:w="180" w:type="dxa"/>
            <w:vAlign w:val="bottom"/>
          </w:tcPr>
          <w:p w14:paraId="1130295A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AF1E15" w14:textId="11083CBD" w:rsidR="00D96267" w:rsidRPr="00234A51" w:rsidRDefault="00D96267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(8,624,102)</w:t>
            </w:r>
          </w:p>
        </w:tc>
        <w:tc>
          <w:tcPr>
            <w:tcW w:w="180" w:type="dxa"/>
            <w:vAlign w:val="bottom"/>
          </w:tcPr>
          <w:p w14:paraId="7C221B43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7CE17C" w14:textId="4746B135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(10,261,548)</w:t>
            </w:r>
          </w:p>
        </w:tc>
        <w:tc>
          <w:tcPr>
            <w:tcW w:w="180" w:type="dxa"/>
            <w:vAlign w:val="bottom"/>
          </w:tcPr>
          <w:p w14:paraId="28E32D89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56B24B" w14:textId="0178B32F" w:rsidR="00D96267" w:rsidRPr="00234A51" w:rsidRDefault="00D96267" w:rsidP="00B44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(10,513,955)</w:t>
            </w:r>
          </w:p>
        </w:tc>
        <w:tc>
          <w:tcPr>
            <w:tcW w:w="180" w:type="dxa"/>
            <w:vAlign w:val="bottom"/>
          </w:tcPr>
          <w:p w14:paraId="4F02B2B3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8E537F" w14:textId="1C8971E1" w:rsidR="00D96267" w:rsidRPr="00234A51" w:rsidRDefault="00141DBA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(19,364,934)</w:t>
            </w:r>
          </w:p>
        </w:tc>
        <w:tc>
          <w:tcPr>
            <w:tcW w:w="180" w:type="dxa"/>
            <w:vAlign w:val="bottom"/>
          </w:tcPr>
          <w:p w14:paraId="3025FA24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FA0A19" w14:textId="3E8F3C3B" w:rsidR="00D96267" w:rsidRPr="00234A51" w:rsidRDefault="00D96267" w:rsidP="00B44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(20,932,838)</w:t>
            </w:r>
          </w:p>
        </w:tc>
      </w:tr>
      <w:tr w:rsidR="00D96267" w:rsidRPr="00234A51" w14:paraId="0F29AF90" w14:textId="77777777" w:rsidTr="00E314A0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0EF6B057" w14:textId="77777777" w:rsidR="00D96267" w:rsidRPr="00234A51" w:rsidRDefault="00D96267" w:rsidP="00D962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D7A5BE" w14:textId="7885B2C5" w:rsidR="00D96267" w:rsidRPr="00234A51" w:rsidRDefault="00D96267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(1,586,553)</w:t>
            </w:r>
          </w:p>
        </w:tc>
        <w:tc>
          <w:tcPr>
            <w:tcW w:w="180" w:type="dxa"/>
            <w:vAlign w:val="bottom"/>
          </w:tcPr>
          <w:p w14:paraId="73FE33FA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1CE25F" w14:textId="3E96D5E6" w:rsidR="00D96267" w:rsidRPr="00234A51" w:rsidRDefault="00D96267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(1,009,325)</w:t>
            </w:r>
          </w:p>
        </w:tc>
        <w:tc>
          <w:tcPr>
            <w:tcW w:w="180" w:type="dxa"/>
            <w:vAlign w:val="bottom"/>
          </w:tcPr>
          <w:p w14:paraId="41254DB9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238BBF" w14:textId="07E5AA39" w:rsidR="00D96267" w:rsidRPr="00234A51" w:rsidRDefault="006A219E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(2,502,684)</w:t>
            </w:r>
          </w:p>
        </w:tc>
        <w:tc>
          <w:tcPr>
            <w:tcW w:w="180" w:type="dxa"/>
            <w:vAlign w:val="bottom"/>
          </w:tcPr>
          <w:p w14:paraId="21B4FA8D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CB6BC" w14:textId="493B67E5" w:rsidR="00D96267" w:rsidRPr="00234A51" w:rsidRDefault="00D96267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(1,275,087)</w:t>
            </w:r>
          </w:p>
        </w:tc>
        <w:tc>
          <w:tcPr>
            <w:tcW w:w="180" w:type="dxa"/>
            <w:vAlign w:val="bottom"/>
          </w:tcPr>
          <w:p w14:paraId="17FB1707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AF1B06" w14:textId="6209F19F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(26,268,35</w:t>
            </w:r>
            <w:r w:rsidR="005E6C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6AC607D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FE74CD" w14:textId="2D99247D" w:rsidR="00D96267" w:rsidRPr="00234A51" w:rsidRDefault="00D96267" w:rsidP="00B44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(24,571,077)</w:t>
            </w:r>
          </w:p>
        </w:tc>
        <w:tc>
          <w:tcPr>
            <w:tcW w:w="180" w:type="dxa"/>
            <w:vAlign w:val="bottom"/>
          </w:tcPr>
          <w:p w14:paraId="15D3AAB3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4860C7" w14:textId="4FA6926E" w:rsidR="00D96267" w:rsidRPr="00234A51" w:rsidRDefault="00141DBA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(30,357,58</w:t>
            </w:r>
            <w:r w:rsidR="005E6C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7B5A4A3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79BBE3" w14:textId="4C6273B4" w:rsidR="00D96267" w:rsidRPr="00234A51" w:rsidRDefault="00D96267" w:rsidP="00B44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(26,855,489)</w:t>
            </w:r>
          </w:p>
        </w:tc>
      </w:tr>
      <w:tr w:rsidR="00D96267" w:rsidRPr="00234A51" w14:paraId="5EE83818" w14:textId="77777777" w:rsidTr="00E314A0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4D40CE5A" w14:textId="77777777" w:rsidR="00D96267" w:rsidRPr="00234A51" w:rsidRDefault="00D96267" w:rsidP="00D962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91E86" w14:textId="4720593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742,266</w:t>
            </w:r>
          </w:p>
        </w:tc>
        <w:tc>
          <w:tcPr>
            <w:tcW w:w="180" w:type="dxa"/>
            <w:vAlign w:val="bottom"/>
          </w:tcPr>
          <w:p w14:paraId="0C54CDA1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4FE3" w14:textId="6DF7A7BB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758,565</w:t>
            </w:r>
          </w:p>
        </w:tc>
        <w:tc>
          <w:tcPr>
            <w:tcW w:w="180" w:type="dxa"/>
            <w:vAlign w:val="bottom"/>
          </w:tcPr>
          <w:p w14:paraId="2C428C5C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F778C" w14:textId="24B109CA" w:rsidR="00D96267" w:rsidRPr="008F70EC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19,620,127</w:t>
            </w:r>
          </w:p>
        </w:tc>
        <w:tc>
          <w:tcPr>
            <w:tcW w:w="180" w:type="dxa"/>
            <w:vAlign w:val="bottom"/>
          </w:tcPr>
          <w:p w14:paraId="3C69EC55" w14:textId="77777777" w:rsidR="00D96267" w:rsidRPr="008F70EC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C54BE" w14:textId="2D1C7B48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17,928,536</w:t>
            </w:r>
          </w:p>
        </w:tc>
        <w:tc>
          <w:tcPr>
            <w:tcW w:w="180" w:type="dxa"/>
            <w:vAlign w:val="bottom"/>
          </w:tcPr>
          <w:p w14:paraId="766BCB05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88265" w14:textId="0B77F9BF" w:rsidR="00D96267" w:rsidRPr="008F70EC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15,433,94</w:t>
            </w:r>
            <w:r w:rsidR="005E6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7E8F0EAA" w14:textId="77777777" w:rsidR="00D96267" w:rsidRPr="00605937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95E1" w14:textId="5ACE886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10,915,521</w:t>
            </w:r>
          </w:p>
        </w:tc>
        <w:tc>
          <w:tcPr>
            <w:tcW w:w="180" w:type="dxa"/>
            <w:vAlign w:val="bottom"/>
          </w:tcPr>
          <w:p w14:paraId="1CACB7FA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AA021" w14:textId="3FE1BA35" w:rsidR="00D96267" w:rsidRPr="008F70EC" w:rsidRDefault="00141DBA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35,796,33</w:t>
            </w:r>
            <w:r w:rsidR="005E6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7D7DCF34" w14:textId="77777777" w:rsidR="00D96267" w:rsidRPr="00605937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2E717" w14:textId="590104DC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29,602,622</w:t>
            </w:r>
          </w:p>
        </w:tc>
      </w:tr>
      <w:tr w:rsidR="00D96267" w:rsidRPr="00234A51" w14:paraId="52D4F049" w14:textId="77777777" w:rsidTr="00E314A0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0DBCC94A" w14:textId="77777777" w:rsidR="00D96267" w:rsidRPr="00234A51" w:rsidRDefault="00D96267" w:rsidP="00D962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vAlign w:val="bottom"/>
          </w:tcPr>
          <w:p w14:paraId="1E82C3D2" w14:textId="1855B8C8" w:rsidR="00D96267" w:rsidRPr="00234A51" w:rsidRDefault="006C05F9" w:rsidP="006C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600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962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9F2203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600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8E894F3" w14:textId="3F2C6F95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600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A6E92B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4C0DFB" w14:textId="41C3D9E8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20,857</w:t>
            </w:r>
          </w:p>
        </w:tc>
        <w:tc>
          <w:tcPr>
            <w:tcW w:w="180" w:type="dxa"/>
            <w:vAlign w:val="bottom"/>
          </w:tcPr>
          <w:p w14:paraId="6BC13D95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647071" w14:textId="294F9308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22,332</w:t>
            </w:r>
          </w:p>
        </w:tc>
        <w:tc>
          <w:tcPr>
            <w:tcW w:w="180" w:type="dxa"/>
            <w:vAlign w:val="bottom"/>
          </w:tcPr>
          <w:p w14:paraId="7B3A8DDE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61705E" w14:textId="357F3F53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705,894</w:t>
            </w:r>
          </w:p>
        </w:tc>
        <w:tc>
          <w:tcPr>
            <w:tcW w:w="180" w:type="dxa"/>
            <w:vAlign w:val="bottom"/>
          </w:tcPr>
          <w:p w14:paraId="05207D3A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70BA97" w14:textId="6A392F4E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710,127</w:t>
            </w:r>
          </w:p>
        </w:tc>
        <w:tc>
          <w:tcPr>
            <w:tcW w:w="180" w:type="dxa"/>
            <w:vAlign w:val="bottom"/>
          </w:tcPr>
          <w:p w14:paraId="61B30640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03A576" w14:textId="451A3569" w:rsidR="00D96267" w:rsidRPr="00234A51" w:rsidRDefault="00141DBA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726,75</w:t>
            </w:r>
            <w:r w:rsidR="00F01E9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2EF5C09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AA99A3" w14:textId="688BF95E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732,459</w:t>
            </w:r>
          </w:p>
        </w:tc>
      </w:tr>
      <w:tr w:rsidR="00D96267" w:rsidRPr="00234A51" w14:paraId="65262076" w14:textId="77777777" w:rsidTr="00E314A0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4E12F3D7" w14:textId="77777777" w:rsidR="00D96267" w:rsidRPr="00234A51" w:rsidRDefault="00D96267" w:rsidP="00D9626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48215858" w14:textId="0D72142A" w:rsidR="00D96267" w:rsidRPr="008F70EC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742,266</w:t>
            </w:r>
          </w:p>
        </w:tc>
        <w:tc>
          <w:tcPr>
            <w:tcW w:w="180" w:type="dxa"/>
            <w:vAlign w:val="bottom"/>
          </w:tcPr>
          <w:p w14:paraId="42470E9F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08BDC2" w14:textId="10490524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758,565</w:t>
            </w:r>
          </w:p>
        </w:tc>
        <w:tc>
          <w:tcPr>
            <w:tcW w:w="180" w:type="dxa"/>
            <w:vAlign w:val="bottom"/>
          </w:tcPr>
          <w:p w14:paraId="596486B4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908F52" w14:textId="1B12F5A7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19,599,270</w:t>
            </w:r>
          </w:p>
        </w:tc>
        <w:tc>
          <w:tcPr>
            <w:tcW w:w="180" w:type="dxa"/>
            <w:vAlign w:val="bottom"/>
          </w:tcPr>
          <w:p w14:paraId="44D6EDCB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6D56A6" w14:textId="5C41CF48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17,906,204</w:t>
            </w:r>
          </w:p>
        </w:tc>
        <w:tc>
          <w:tcPr>
            <w:tcW w:w="180" w:type="dxa"/>
            <w:vAlign w:val="bottom"/>
          </w:tcPr>
          <w:p w14:paraId="71A1CB55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028273" w14:textId="244B1586" w:rsidR="00D96267" w:rsidRPr="00234A51" w:rsidRDefault="006A219E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14,728,050</w:t>
            </w:r>
          </w:p>
        </w:tc>
        <w:tc>
          <w:tcPr>
            <w:tcW w:w="180" w:type="dxa"/>
            <w:vAlign w:val="bottom"/>
          </w:tcPr>
          <w:p w14:paraId="6653584E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6FA312" w14:textId="4909A263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10,205,394</w:t>
            </w:r>
          </w:p>
        </w:tc>
        <w:tc>
          <w:tcPr>
            <w:tcW w:w="180" w:type="dxa"/>
            <w:vAlign w:val="bottom"/>
          </w:tcPr>
          <w:p w14:paraId="23CFB13F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CF9134" w14:textId="5652C8F1" w:rsidR="00D96267" w:rsidRPr="00234A51" w:rsidRDefault="00141DBA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35,069,586</w:t>
            </w:r>
          </w:p>
        </w:tc>
        <w:tc>
          <w:tcPr>
            <w:tcW w:w="180" w:type="dxa"/>
            <w:vAlign w:val="bottom"/>
          </w:tcPr>
          <w:p w14:paraId="4302777E" w14:textId="77777777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AF0380" w14:textId="2ACEA5F1" w:rsidR="00D96267" w:rsidRPr="00234A51" w:rsidRDefault="00D96267" w:rsidP="00D96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28,870,163</w:t>
            </w:r>
          </w:p>
        </w:tc>
      </w:tr>
      <w:tr w:rsidR="00D96267" w:rsidRPr="00234A51" w14:paraId="0853C4FE" w14:textId="77777777" w:rsidTr="00E314A0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47F113E8" w14:textId="77777777" w:rsidR="00D96267" w:rsidRPr="00234A51" w:rsidRDefault="00D96267" w:rsidP="00AC2D4B">
            <w:pPr>
              <w:spacing w:line="240" w:lineRule="auto"/>
              <w:ind w:left="103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ส่วนได้เสียของกลุ่มบริษัทในสินทรัพย์สุทธิของผู้ถูกลงทุน</w:t>
            </w:r>
          </w:p>
        </w:tc>
        <w:tc>
          <w:tcPr>
            <w:tcW w:w="1170" w:type="dxa"/>
            <w:vAlign w:val="bottom"/>
          </w:tcPr>
          <w:p w14:paraId="0695929C" w14:textId="77777777" w:rsidR="00D96267" w:rsidRPr="00234A51" w:rsidRDefault="00D96267" w:rsidP="00E314A0">
            <w:pPr>
              <w:tabs>
                <w:tab w:val="clear" w:pos="907"/>
                <w:tab w:val="decimal" w:pos="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2630A8" w14:textId="77777777" w:rsidR="00D96267" w:rsidRPr="00234A51" w:rsidRDefault="00D96267" w:rsidP="00D96267">
            <w:pPr>
              <w:tabs>
                <w:tab w:val="clear" w:pos="454"/>
                <w:tab w:val="decimal" w:pos="46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256988" w14:textId="77777777" w:rsidR="00D96267" w:rsidRPr="00234A51" w:rsidRDefault="00D96267" w:rsidP="00D96267">
            <w:pPr>
              <w:tabs>
                <w:tab w:val="clear" w:pos="907"/>
                <w:tab w:val="decimal" w:pos="91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4E71B4" w14:textId="77777777" w:rsidR="00D96267" w:rsidRPr="00234A51" w:rsidRDefault="00D96267" w:rsidP="00D96267">
            <w:pPr>
              <w:tabs>
                <w:tab w:val="clear" w:pos="454"/>
                <w:tab w:val="decimal" w:pos="46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6CE46C" w14:textId="77777777" w:rsidR="00D96267" w:rsidRPr="00234A51" w:rsidRDefault="00D96267" w:rsidP="00D96267">
            <w:pPr>
              <w:tabs>
                <w:tab w:val="clear" w:pos="907"/>
                <w:tab w:val="decimal" w:pos="91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8401DE" w14:textId="77777777" w:rsidR="00D96267" w:rsidRPr="00234A51" w:rsidRDefault="00D96267" w:rsidP="00D9626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48543A" w14:textId="77777777" w:rsidR="00D96267" w:rsidRPr="00234A51" w:rsidRDefault="00D96267" w:rsidP="00D96267">
            <w:pPr>
              <w:tabs>
                <w:tab w:val="clear" w:pos="907"/>
                <w:tab w:val="decimal" w:pos="91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D3FFD9" w14:textId="77777777" w:rsidR="00D96267" w:rsidRPr="00234A51" w:rsidRDefault="00D96267" w:rsidP="00D96267">
            <w:pPr>
              <w:tabs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0B0C50" w14:textId="77777777" w:rsidR="00D96267" w:rsidRPr="00234A51" w:rsidRDefault="00D96267" w:rsidP="00D96267">
            <w:pPr>
              <w:tabs>
                <w:tab w:val="decimal" w:pos="64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E422CA" w14:textId="77777777" w:rsidR="00D96267" w:rsidRPr="00234A51" w:rsidRDefault="00D96267" w:rsidP="00D96267">
            <w:pPr>
              <w:tabs>
                <w:tab w:val="decimal" w:pos="551"/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179565" w14:textId="77777777" w:rsidR="00D96267" w:rsidRPr="00234A51" w:rsidRDefault="00D96267" w:rsidP="00D96267">
            <w:pPr>
              <w:tabs>
                <w:tab w:val="decimal" w:pos="64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CB20C0" w14:textId="77777777" w:rsidR="00D96267" w:rsidRPr="00234A51" w:rsidRDefault="00D96267" w:rsidP="00D96267">
            <w:pPr>
              <w:tabs>
                <w:tab w:val="decimal" w:pos="551"/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B45685" w14:textId="77777777" w:rsidR="00D96267" w:rsidRPr="00234A51" w:rsidRDefault="00D96267" w:rsidP="00D96267">
            <w:pPr>
              <w:tabs>
                <w:tab w:val="decimal" w:pos="100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67EE08" w14:textId="77777777" w:rsidR="00D96267" w:rsidRPr="00234A51" w:rsidRDefault="00D96267" w:rsidP="00D96267">
            <w:pPr>
              <w:tabs>
                <w:tab w:val="decimal" w:pos="73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2367D9" w14:textId="77777777" w:rsidR="00D96267" w:rsidRPr="00234A51" w:rsidRDefault="00D96267" w:rsidP="00D96267">
            <w:pPr>
              <w:tabs>
                <w:tab w:val="decimal" w:pos="100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267" w:rsidRPr="00234A51" w14:paraId="1B62F043" w14:textId="77777777" w:rsidTr="00E314A0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10B8F53E" w14:textId="77777777" w:rsidR="00D96267" w:rsidRPr="00234A51" w:rsidRDefault="00D96267" w:rsidP="00AC2D4B">
            <w:pPr>
              <w:spacing w:line="240" w:lineRule="auto"/>
              <w:ind w:left="103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34A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เมษายนของปีก่อน</w:t>
            </w:r>
          </w:p>
        </w:tc>
        <w:tc>
          <w:tcPr>
            <w:tcW w:w="1170" w:type="dxa"/>
            <w:vAlign w:val="bottom"/>
          </w:tcPr>
          <w:p w14:paraId="22A506C2" w14:textId="06C8A1CF" w:rsidR="00D96267" w:rsidRPr="00234A51" w:rsidRDefault="006A219E" w:rsidP="00E314A0">
            <w:pPr>
              <w:tabs>
                <w:tab w:val="clear" w:pos="907"/>
                <w:tab w:val="decimal" w:pos="100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303,426</w:t>
            </w:r>
          </w:p>
        </w:tc>
        <w:tc>
          <w:tcPr>
            <w:tcW w:w="180" w:type="dxa"/>
            <w:vAlign w:val="bottom"/>
          </w:tcPr>
          <w:p w14:paraId="3000F74A" w14:textId="77777777" w:rsidR="00D96267" w:rsidRPr="00234A51" w:rsidRDefault="00D96267" w:rsidP="00D9626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1B938F" w14:textId="37ADF3B4" w:rsidR="00D96267" w:rsidRPr="00234A51" w:rsidRDefault="00D96267" w:rsidP="00D9626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250,600</w:t>
            </w:r>
          </w:p>
        </w:tc>
        <w:tc>
          <w:tcPr>
            <w:tcW w:w="180" w:type="dxa"/>
            <w:vAlign w:val="bottom"/>
          </w:tcPr>
          <w:p w14:paraId="2CF8A397" w14:textId="77777777" w:rsidR="00D96267" w:rsidRPr="00234A51" w:rsidRDefault="00D96267" w:rsidP="00D9626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A89063" w14:textId="1D9350F9" w:rsidR="00D96267" w:rsidRPr="00234A51" w:rsidRDefault="006A219E" w:rsidP="00E314A0">
            <w:pPr>
              <w:tabs>
                <w:tab w:val="clear" w:pos="907"/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5,369,963</w:t>
            </w:r>
          </w:p>
        </w:tc>
        <w:tc>
          <w:tcPr>
            <w:tcW w:w="180" w:type="dxa"/>
            <w:vAlign w:val="bottom"/>
          </w:tcPr>
          <w:p w14:paraId="32B814D3" w14:textId="77777777" w:rsidR="00D96267" w:rsidRPr="00234A51" w:rsidRDefault="00D96267" w:rsidP="00D9626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039F31" w14:textId="184F5943" w:rsidR="00D96267" w:rsidRPr="00234A51" w:rsidRDefault="00D96267" w:rsidP="00D9626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4,426,051</w:t>
            </w:r>
          </w:p>
        </w:tc>
        <w:tc>
          <w:tcPr>
            <w:tcW w:w="180" w:type="dxa"/>
            <w:vAlign w:val="bottom"/>
          </w:tcPr>
          <w:p w14:paraId="34FF1203" w14:textId="77777777" w:rsidR="00D96267" w:rsidRPr="00234A51" w:rsidRDefault="00D96267" w:rsidP="00D9626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62D68E" w14:textId="47602545" w:rsidR="00D96267" w:rsidRPr="00234A51" w:rsidRDefault="006A219E" w:rsidP="00D9626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2,101,291</w:t>
            </w:r>
          </w:p>
        </w:tc>
        <w:tc>
          <w:tcPr>
            <w:tcW w:w="180" w:type="dxa"/>
            <w:vAlign w:val="bottom"/>
          </w:tcPr>
          <w:p w14:paraId="42CDDAC8" w14:textId="77777777" w:rsidR="00D96267" w:rsidRPr="00234A51" w:rsidRDefault="00D96267" w:rsidP="00D9626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4EF249" w14:textId="1531D6FE" w:rsidR="00D96267" w:rsidRPr="00234A51" w:rsidRDefault="00D96267" w:rsidP="00D9626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961,778</w:t>
            </w:r>
          </w:p>
        </w:tc>
        <w:tc>
          <w:tcPr>
            <w:tcW w:w="180" w:type="dxa"/>
            <w:vAlign w:val="bottom"/>
          </w:tcPr>
          <w:p w14:paraId="65B1CD3C" w14:textId="77777777" w:rsidR="00D96267" w:rsidRPr="00234A51" w:rsidRDefault="00D96267" w:rsidP="00D9626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1B543B" w14:textId="2BA8025E" w:rsidR="00D96267" w:rsidRPr="00234A51" w:rsidRDefault="00141DBA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7,774,680</w:t>
            </w:r>
          </w:p>
        </w:tc>
        <w:tc>
          <w:tcPr>
            <w:tcW w:w="180" w:type="dxa"/>
            <w:vAlign w:val="bottom"/>
          </w:tcPr>
          <w:p w14:paraId="407B48AE" w14:textId="77777777" w:rsidR="00D96267" w:rsidRPr="00234A51" w:rsidRDefault="00D96267" w:rsidP="00D9626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A00EC1" w14:textId="1A6FA5BE" w:rsidR="00D96267" w:rsidRPr="00234A51" w:rsidRDefault="00D96267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5,638,429</w:t>
            </w:r>
          </w:p>
        </w:tc>
      </w:tr>
      <w:tr w:rsidR="00D96267" w:rsidRPr="00234A51" w14:paraId="3C618DFA" w14:textId="77777777" w:rsidTr="00AC2D4B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3DA7EE44" w14:textId="25DE0933" w:rsidR="00D96267" w:rsidRPr="00234A51" w:rsidRDefault="00D96267" w:rsidP="00AC2D4B">
            <w:pPr>
              <w:spacing w:line="240" w:lineRule="auto"/>
              <w:ind w:left="103" w:hanging="101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28035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28035D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vAlign w:val="bottom"/>
          </w:tcPr>
          <w:p w14:paraId="6E6C7BD2" w14:textId="68143D0A" w:rsidR="00D96267" w:rsidRPr="00234A51" w:rsidRDefault="00D96267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D70E51" w14:textId="77777777" w:rsidR="00D96267" w:rsidRPr="00234A51" w:rsidRDefault="00D96267" w:rsidP="00D9626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4D09FA" w14:textId="5F44A900" w:rsidR="00D96267" w:rsidRPr="00234A51" w:rsidRDefault="00D96267" w:rsidP="00D9626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847969" w14:textId="77777777" w:rsidR="00D96267" w:rsidRPr="00234A51" w:rsidRDefault="00D96267" w:rsidP="00D9626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96D3" w14:textId="0235A697" w:rsidR="00D96267" w:rsidRPr="00234A51" w:rsidRDefault="00D96267" w:rsidP="00D9626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D0E2CA" w14:textId="77777777" w:rsidR="00D96267" w:rsidRPr="00234A51" w:rsidRDefault="00D96267" w:rsidP="00D9626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991375" w14:textId="061C2EA2" w:rsidR="00D96267" w:rsidRPr="00234A51" w:rsidRDefault="00D96267" w:rsidP="00D9626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8C528F" w14:textId="77777777" w:rsidR="00D96267" w:rsidRPr="00234A51" w:rsidRDefault="00D96267" w:rsidP="00D9626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4816BB" w14:textId="52F7C3B7" w:rsidR="00D96267" w:rsidRPr="00234A51" w:rsidRDefault="00D96267" w:rsidP="00D9626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9CFB85" w14:textId="77777777" w:rsidR="00D96267" w:rsidRPr="00234A51" w:rsidRDefault="00D96267" w:rsidP="00D9626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69F342" w14:textId="314C30C5" w:rsidR="00D96267" w:rsidRPr="00234A51" w:rsidRDefault="00D96267" w:rsidP="00B44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A611EE" w14:textId="77777777" w:rsidR="00D96267" w:rsidRPr="00234A51" w:rsidRDefault="00D96267" w:rsidP="00D9626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0AA0F7" w14:textId="15246BE7" w:rsidR="00D96267" w:rsidRPr="00234A51" w:rsidRDefault="00D96267" w:rsidP="0003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CE04D6" w14:textId="77777777" w:rsidR="00D96267" w:rsidRPr="00234A51" w:rsidRDefault="00D96267" w:rsidP="00D9626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9C6F2A" w14:textId="168205C7" w:rsidR="00D96267" w:rsidRPr="00234A51" w:rsidRDefault="00D96267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14A0" w:rsidRPr="00E314A0" w14:paraId="4A86629A" w14:textId="77777777" w:rsidTr="00AC2D4B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30FD30FC" w14:textId="5213B50E" w:rsidR="00E314A0" w:rsidRPr="00234A51" w:rsidRDefault="00E314A0" w:rsidP="00AC2D4B">
            <w:pPr>
              <w:spacing w:line="240" w:lineRule="auto"/>
              <w:ind w:left="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ส่วนที่เป็นของกลุ่มบริษัท</w:t>
            </w:r>
          </w:p>
        </w:tc>
        <w:tc>
          <w:tcPr>
            <w:tcW w:w="1170" w:type="dxa"/>
            <w:vAlign w:val="bottom"/>
          </w:tcPr>
          <w:p w14:paraId="7C4D0630" w14:textId="45F232BD" w:rsidR="00E314A0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(6,520)</w:t>
            </w:r>
          </w:p>
        </w:tc>
        <w:tc>
          <w:tcPr>
            <w:tcW w:w="180" w:type="dxa"/>
            <w:vAlign w:val="bottom"/>
          </w:tcPr>
          <w:p w14:paraId="31F36D0E" w14:textId="77777777" w:rsidR="00E314A0" w:rsidRPr="00234A51" w:rsidRDefault="00E314A0" w:rsidP="00E314A0">
            <w:pPr>
              <w:tabs>
                <w:tab w:val="clear" w:pos="454"/>
                <w:tab w:val="decimal" w:pos="461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AB7140" w14:textId="77914FAD" w:rsidR="00E314A0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52,826</w:t>
            </w:r>
          </w:p>
        </w:tc>
        <w:tc>
          <w:tcPr>
            <w:tcW w:w="180" w:type="dxa"/>
            <w:vAlign w:val="bottom"/>
          </w:tcPr>
          <w:p w14:paraId="662482CF" w14:textId="77777777" w:rsidR="00E314A0" w:rsidRPr="00234A51" w:rsidRDefault="00E314A0" w:rsidP="00E314A0">
            <w:pPr>
              <w:tabs>
                <w:tab w:val="clear" w:pos="454"/>
                <w:tab w:val="decimal" w:pos="461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BB21E2" w14:textId="1CAAA9F1" w:rsidR="00E314A0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533,231</w:t>
            </w:r>
          </w:p>
        </w:tc>
        <w:tc>
          <w:tcPr>
            <w:tcW w:w="180" w:type="dxa"/>
            <w:vAlign w:val="bottom"/>
          </w:tcPr>
          <w:p w14:paraId="230F970C" w14:textId="77777777" w:rsidR="00E314A0" w:rsidRPr="00234A51" w:rsidRDefault="00E314A0" w:rsidP="00E314A0">
            <w:pPr>
              <w:tabs>
                <w:tab w:val="clear" w:pos="454"/>
                <w:tab w:val="decimal" w:pos="461"/>
                <w:tab w:val="decimal" w:pos="765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2266D3" w14:textId="5A465366" w:rsidR="00E314A0" w:rsidRPr="00234A51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969,403</w:t>
            </w:r>
          </w:p>
        </w:tc>
        <w:tc>
          <w:tcPr>
            <w:tcW w:w="180" w:type="dxa"/>
            <w:vAlign w:val="bottom"/>
          </w:tcPr>
          <w:p w14:paraId="4ACF80B9" w14:textId="77777777" w:rsidR="00E314A0" w:rsidRPr="00234A51" w:rsidRDefault="00E314A0" w:rsidP="00E314A0">
            <w:pPr>
              <w:tabs>
                <w:tab w:val="decimal" w:pos="765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8A0B68" w14:textId="56FA4985" w:rsidR="00E314A0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931,215</w:t>
            </w:r>
          </w:p>
        </w:tc>
        <w:tc>
          <w:tcPr>
            <w:tcW w:w="180" w:type="dxa"/>
            <w:vAlign w:val="bottom"/>
          </w:tcPr>
          <w:p w14:paraId="6BE45238" w14:textId="77777777" w:rsidR="00E314A0" w:rsidRPr="00234A51" w:rsidRDefault="00E314A0" w:rsidP="00E314A0">
            <w:pPr>
              <w:tabs>
                <w:tab w:val="decimal" w:pos="765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332C73" w14:textId="5AE34882" w:rsidR="00E314A0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1,139,513(*)</w:t>
            </w:r>
          </w:p>
        </w:tc>
        <w:tc>
          <w:tcPr>
            <w:tcW w:w="180" w:type="dxa"/>
            <w:vAlign w:val="bottom"/>
          </w:tcPr>
          <w:p w14:paraId="133D063B" w14:textId="77777777" w:rsidR="00E314A0" w:rsidRPr="00234A51" w:rsidRDefault="00E314A0" w:rsidP="00E314A0">
            <w:pPr>
              <w:tabs>
                <w:tab w:val="decimal" w:pos="765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24BFBB" w14:textId="5C619138" w:rsidR="00E314A0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1,457,926</w:t>
            </w:r>
          </w:p>
        </w:tc>
        <w:tc>
          <w:tcPr>
            <w:tcW w:w="180" w:type="dxa"/>
            <w:vAlign w:val="bottom"/>
          </w:tcPr>
          <w:p w14:paraId="47DC288C" w14:textId="77777777" w:rsidR="00E314A0" w:rsidRPr="00234A51" w:rsidRDefault="00E314A0" w:rsidP="00E314A0">
            <w:pPr>
              <w:tabs>
                <w:tab w:val="decimal" w:pos="731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0C64DD" w14:textId="260D0410" w:rsidR="00E314A0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2,161,742</w:t>
            </w:r>
          </w:p>
        </w:tc>
      </w:tr>
      <w:tr w:rsidR="00E314A0" w:rsidRPr="00234A51" w14:paraId="67DEDDCB" w14:textId="77777777" w:rsidTr="00AC2D4B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05908312" w14:textId="3ADFAEAE" w:rsidR="00E314A0" w:rsidRPr="00234A51" w:rsidRDefault="00E314A0" w:rsidP="00AC2D4B">
            <w:pPr>
              <w:spacing w:line="240" w:lineRule="auto"/>
              <w:ind w:left="103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AC2D4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00F573" w14:textId="54CA5D23" w:rsidR="00E314A0" w:rsidRPr="00234A51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600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D50131" w14:textId="77777777" w:rsidR="00E314A0" w:rsidRPr="00234A51" w:rsidRDefault="00E314A0" w:rsidP="00E314A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9B620F" w14:textId="3C4D103F" w:rsidR="00E314A0" w:rsidRPr="00234A51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600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0DA832" w14:textId="77777777" w:rsidR="00E314A0" w:rsidRPr="00234A51" w:rsidRDefault="00E314A0" w:rsidP="00E314A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FA82B2" w14:textId="51751848" w:rsidR="00E314A0" w:rsidRPr="00234A51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0874BC50" w14:textId="77777777" w:rsidR="00E314A0" w:rsidRPr="00234A51" w:rsidRDefault="00E314A0" w:rsidP="00E314A0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68EDC8" w14:textId="62DBD25D" w:rsidR="00E314A0" w:rsidRPr="00234A51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3176C548" w14:textId="77777777" w:rsidR="00E314A0" w:rsidRPr="00234A51" w:rsidRDefault="00E314A0" w:rsidP="00E314A0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7B3AC4" w14:textId="66160614" w:rsidR="00E314A0" w:rsidRPr="00234A51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600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8A4DD9" w14:textId="77777777" w:rsidR="00E314A0" w:rsidRPr="00234A51" w:rsidRDefault="00E314A0" w:rsidP="00E314A0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D981D2" w14:textId="75F417E3" w:rsidR="00E314A0" w:rsidRPr="00234A51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600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561A72" w14:textId="77777777" w:rsidR="00E314A0" w:rsidRPr="00234A51" w:rsidRDefault="00E314A0" w:rsidP="00E314A0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417A5B" w14:textId="71B22E9D" w:rsidR="00E314A0" w:rsidRPr="00234A51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(25,491)</w:t>
            </w:r>
          </w:p>
        </w:tc>
        <w:tc>
          <w:tcPr>
            <w:tcW w:w="180" w:type="dxa"/>
            <w:vAlign w:val="bottom"/>
          </w:tcPr>
          <w:p w14:paraId="29FFC0F6" w14:textId="77777777" w:rsidR="00E314A0" w:rsidRPr="00234A51" w:rsidRDefault="00E314A0" w:rsidP="00E314A0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9A7748" w14:textId="3B24DDAA" w:rsidR="00E314A0" w:rsidRPr="00234A51" w:rsidRDefault="00E314A0" w:rsidP="00E31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</w:tr>
      <w:tr w:rsidR="00E314A0" w:rsidRPr="00234A51" w14:paraId="74A03436" w14:textId="77777777" w:rsidTr="00AC2D4B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6BEFB060" w14:textId="77777777" w:rsidR="00E314A0" w:rsidRPr="00234A51" w:rsidRDefault="00E314A0" w:rsidP="00AC2D4B">
            <w:pPr>
              <w:spacing w:line="240" w:lineRule="auto"/>
              <w:ind w:left="103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มูลค่าตามบัญชีของส่วนได้เสียในผู้ถูกลงทุน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4E47D6" w14:textId="77777777" w:rsidR="00E314A0" w:rsidRPr="00234A51" w:rsidRDefault="00E314A0" w:rsidP="00E314A0">
            <w:pPr>
              <w:tabs>
                <w:tab w:val="clear" w:pos="907"/>
                <w:tab w:val="decimal" w:pos="100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26CB6A" w14:textId="77777777" w:rsidR="00E314A0" w:rsidRPr="00234A51" w:rsidRDefault="00E314A0" w:rsidP="00E314A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565FD8" w14:textId="77777777" w:rsidR="00E314A0" w:rsidRPr="00234A51" w:rsidRDefault="00E314A0" w:rsidP="00E314A0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A7E677" w14:textId="77777777" w:rsidR="00E314A0" w:rsidRPr="00234A51" w:rsidRDefault="00E314A0" w:rsidP="00E314A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414CF4" w14:textId="77777777" w:rsidR="00E314A0" w:rsidRPr="00234A51" w:rsidRDefault="00E314A0" w:rsidP="00E314A0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3211CB" w14:textId="77777777" w:rsidR="00E314A0" w:rsidRPr="00234A51" w:rsidRDefault="00E314A0" w:rsidP="00E314A0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E17AD3" w14:textId="77777777" w:rsidR="00E314A0" w:rsidRPr="00234A51" w:rsidRDefault="00E314A0" w:rsidP="00E314A0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31E7F1" w14:textId="77777777" w:rsidR="00E314A0" w:rsidRPr="00234A51" w:rsidRDefault="00E314A0" w:rsidP="00E314A0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9BC2A0" w14:textId="77777777" w:rsidR="00E314A0" w:rsidRPr="00234A51" w:rsidRDefault="00E314A0" w:rsidP="00E314A0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861ED5" w14:textId="77777777" w:rsidR="00E314A0" w:rsidRPr="00234A51" w:rsidRDefault="00E314A0" w:rsidP="00E314A0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59BFC0" w14:textId="77777777" w:rsidR="00E314A0" w:rsidRPr="00234A51" w:rsidRDefault="00E314A0" w:rsidP="00E314A0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1DF194" w14:textId="77777777" w:rsidR="00E314A0" w:rsidRPr="00234A51" w:rsidRDefault="00E314A0" w:rsidP="00E314A0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C9A9E2" w14:textId="77777777" w:rsidR="00E314A0" w:rsidRPr="00234A51" w:rsidRDefault="00E314A0" w:rsidP="00E314A0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872B40" w14:textId="77777777" w:rsidR="00E314A0" w:rsidRPr="00234A51" w:rsidRDefault="00E314A0" w:rsidP="00E314A0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932286" w14:textId="77777777" w:rsidR="00E314A0" w:rsidRPr="00234A51" w:rsidRDefault="00E314A0" w:rsidP="00E314A0">
            <w:pPr>
              <w:tabs>
                <w:tab w:val="decimal" w:pos="10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314A0" w:rsidRPr="00234A51" w14:paraId="66EF76DB" w14:textId="77777777" w:rsidTr="00E314A0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40FFEB09" w14:textId="77777777" w:rsidR="00E314A0" w:rsidRPr="00234A51" w:rsidRDefault="00E314A0" w:rsidP="00AC2D4B">
            <w:pPr>
              <w:spacing w:line="240" w:lineRule="auto"/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E89601" w14:textId="26A8BA04" w:rsidR="00E314A0" w:rsidRPr="00234A51" w:rsidRDefault="00E314A0" w:rsidP="00E314A0">
            <w:pPr>
              <w:tabs>
                <w:tab w:val="clear" w:pos="907"/>
                <w:tab w:val="decimal" w:pos="100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296,906</w:t>
            </w:r>
          </w:p>
        </w:tc>
        <w:tc>
          <w:tcPr>
            <w:tcW w:w="180" w:type="dxa"/>
            <w:vAlign w:val="bottom"/>
          </w:tcPr>
          <w:p w14:paraId="59CF871E" w14:textId="77777777" w:rsidR="00E314A0" w:rsidRPr="00234A51" w:rsidRDefault="00E314A0" w:rsidP="00E314A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7F732D" w14:textId="6D898F02" w:rsidR="00E314A0" w:rsidRPr="00234A51" w:rsidRDefault="00E314A0" w:rsidP="00E314A0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303,426</w:t>
            </w:r>
          </w:p>
        </w:tc>
        <w:tc>
          <w:tcPr>
            <w:tcW w:w="180" w:type="dxa"/>
            <w:vAlign w:val="bottom"/>
          </w:tcPr>
          <w:p w14:paraId="797240B0" w14:textId="77777777" w:rsidR="00E314A0" w:rsidRPr="00234A51" w:rsidRDefault="00E314A0" w:rsidP="00E314A0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289ABF" w14:textId="3BB8AD98" w:rsidR="00E314A0" w:rsidRPr="00234A51" w:rsidRDefault="00E314A0" w:rsidP="00E314A0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5,877,703</w:t>
            </w:r>
          </w:p>
        </w:tc>
        <w:tc>
          <w:tcPr>
            <w:tcW w:w="180" w:type="dxa"/>
            <w:vAlign w:val="bottom"/>
          </w:tcPr>
          <w:p w14:paraId="43C56023" w14:textId="77777777" w:rsidR="00E314A0" w:rsidRPr="00234A51" w:rsidRDefault="00E314A0" w:rsidP="00E314A0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05F4E3" w14:textId="065A3BA7" w:rsidR="00E314A0" w:rsidRPr="00234A51" w:rsidRDefault="00E314A0" w:rsidP="00E314A0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5,369,963</w:t>
            </w:r>
          </w:p>
        </w:tc>
        <w:tc>
          <w:tcPr>
            <w:tcW w:w="180" w:type="dxa"/>
            <w:vAlign w:val="bottom"/>
          </w:tcPr>
          <w:p w14:paraId="2D905799" w14:textId="77777777" w:rsidR="00E314A0" w:rsidRPr="00234A51" w:rsidRDefault="00E314A0" w:rsidP="00E314A0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7D45BA" w14:textId="241512FE" w:rsidR="00E314A0" w:rsidRPr="00234A51" w:rsidRDefault="00E314A0" w:rsidP="00E314A0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3,032,506</w:t>
            </w:r>
          </w:p>
        </w:tc>
        <w:tc>
          <w:tcPr>
            <w:tcW w:w="180" w:type="dxa"/>
            <w:vAlign w:val="bottom"/>
          </w:tcPr>
          <w:p w14:paraId="01E8AC71" w14:textId="77777777" w:rsidR="00E314A0" w:rsidRPr="00234A51" w:rsidRDefault="00E314A0" w:rsidP="00E314A0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2C238C" w14:textId="0E634469" w:rsidR="00E314A0" w:rsidRPr="00234A51" w:rsidRDefault="00E314A0" w:rsidP="00E314A0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2,101,291</w:t>
            </w:r>
          </w:p>
        </w:tc>
        <w:tc>
          <w:tcPr>
            <w:tcW w:w="180" w:type="dxa"/>
            <w:vAlign w:val="bottom"/>
          </w:tcPr>
          <w:p w14:paraId="765C8A0D" w14:textId="77777777" w:rsidR="00E314A0" w:rsidRPr="00234A51" w:rsidRDefault="00E314A0" w:rsidP="00E314A0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728FD8C" w14:textId="6E100E23" w:rsidR="00E314A0" w:rsidRPr="00234A51" w:rsidRDefault="00E314A0" w:rsidP="00E314A0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9,207,115</w:t>
            </w:r>
          </w:p>
        </w:tc>
        <w:tc>
          <w:tcPr>
            <w:tcW w:w="180" w:type="dxa"/>
            <w:vAlign w:val="bottom"/>
          </w:tcPr>
          <w:p w14:paraId="5A93C231" w14:textId="77777777" w:rsidR="00E314A0" w:rsidRPr="00234A51" w:rsidRDefault="00E314A0" w:rsidP="00E314A0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18DC5F0" w14:textId="2FCA8A4B" w:rsidR="00E314A0" w:rsidRPr="00234A51" w:rsidRDefault="00E314A0" w:rsidP="00E314A0">
            <w:pPr>
              <w:tabs>
                <w:tab w:val="decimal" w:pos="10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7,774,680</w:t>
            </w:r>
          </w:p>
        </w:tc>
      </w:tr>
    </w:tbl>
    <w:p w14:paraId="2672BE32" w14:textId="77777777" w:rsidR="004912AE" w:rsidRDefault="004912AE" w:rsidP="00A71823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E1E6E14" w14:textId="2F49D035" w:rsidR="00A71823" w:rsidRPr="00A71823" w:rsidRDefault="00A71823" w:rsidP="00A71823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A71823">
        <w:rPr>
          <w:rFonts w:asciiTheme="majorBidi" w:hAnsiTheme="majorBidi" w:cstheme="majorBidi"/>
          <w:sz w:val="28"/>
          <w:szCs w:val="28"/>
        </w:rPr>
        <w:t xml:space="preserve">(*) 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ในระหว่างปีสิ้นสุดวันที่ </w:t>
      </w:r>
      <w:r w:rsidRPr="00481A7E">
        <w:rPr>
          <w:rFonts w:asciiTheme="majorBidi" w:hAnsiTheme="majorBidi" w:cstheme="majorBidi"/>
          <w:sz w:val="28"/>
          <w:szCs w:val="28"/>
        </w:rPr>
        <w:t xml:space="preserve">31 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481A7E">
        <w:rPr>
          <w:rFonts w:asciiTheme="majorBidi" w:hAnsiTheme="majorBidi" w:cstheme="majorBidi"/>
          <w:sz w:val="28"/>
          <w:szCs w:val="28"/>
        </w:rPr>
        <w:t xml:space="preserve">2565 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>ศาลฎีกาของประเทศบราซิลได้มีคำตัดสินขั้นสุดท้ายเกี่ยวกับการชี้แจงวิธีการที่ผู้ประกอบการชาวบราซิลที่มีหน้าที่เสียภาษีควรใช้ในการบันทึกเครดิตภาษีทางอ้อม</w:t>
      </w:r>
      <w:r w:rsidRPr="00481A7E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>ซึ่งผู้ประกอบการชาวบราซิลที่มีหน้าที่เสียภาษีส่วนใหญ่รวมถึงบริษัทย่อยในบราซิลแห่งหนึ่ง ของบริษัทร่วมของกลุ่มบริษัทได้อยู่ในการดำเนินคดีข้อเรียกร้องดังกล่าวเช่นกัน ดังนั้นจึงมีรายได้ที่ไม่เป็นรายการประจำเกี่ยวกับการได้รับคืนเครดิตภาษีทางอ้อมและดอกเบี้ยรับจากจากปีก่อนๆ เพื่อที่สามารถนำมาใช้เพื่อชดเชยหนี้สินภาษีทางอ้อมในอนาคตเป็นจำนวนรวม</w:t>
      </w:r>
      <w:r w:rsidR="00AC2D4B">
        <w:rPr>
          <w:rFonts w:asciiTheme="majorBidi" w:hAnsiTheme="majorBidi" w:cstheme="majorBidi"/>
          <w:sz w:val="28"/>
          <w:szCs w:val="28"/>
        </w:rPr>
        <w:t xml:space="preserve"> 49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 xml:space="preserve"> ล้านเหรียญสหรัฐ หรือประมาณ </w:t>
      </w:r>
      <w:r w:rsidR="00AC2D4B">
        <w:rPr>
          <w:rFonts w:asciiTheme="majorBidi" w:hAnsiTheme="majorBidi" w:cstheme="majorBidi"/>
          <w:sz w:val="28"/>
          <w:szCs w:val="28"/>
        </w:rPr>
        <w:t>1,599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 xml:space="preserve"> ล้านบาท โดยส่วนแบ่งกำไรของรายได้ที่ไม่เป็นรายการประจำที่เป็นของกลุ่มบริษัทมีจำนวนประมาณ</w:t>
      </w:r>
      <w:r w:rsidR="00AC2D4B">
        <w:rPr>
          <w:rFonts w:asciiTheme="majorBidi" w:hAnsiTheme="majorBidi" w:cstheme="majorBidi"/>
          <w:sz w:val="28"/>
          <w:szCs w:val="28"/>
        </w:rPr>
        <w:t xml:space="preserve"> 319</w:t>
      </w:r>
      <w:r w:rsidRPr="00481A7E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</w:p>
    <w:p w14:paraId="061AED20" w14:textId="6F8D7AA4" w:rsidR="000B3A52" w:rsidRPr="00254A81" w:rsidRDefault="008A58F1" w:rsidP="00101A1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br w:type="page"/>
      </w:r>
      <w:r w:rsidR="00C01C5E">
        <w:rPr>
          <w:rFonts w:ascii="Angsana New" w:hAnsi="Angsana New"/>
          <w:sz w:val="30"/>
          <w:szCs w:val="30"/>
          <w:u w:val="none"/>
          <w:lang w:val="en-US"/>
        </w:rPr>
        <w:lastRenderedPageBreak/>
        <w:t>9</w:t>
      </w:r>
      <w:r w:rsidR="000B3A52" w:rsidRPr="00254A81">
        <w:rPr>
          <w:rFonts w:ascii="Angsana New" w:hAnsi="Angsana New"/>
          <w:sz w:val="30"/>
          <w:szCs w:val="30"/>
          <w:u w:val="none"/>
        </w:rPr>
        <w:tab/>
      </w:r>
      <w:r w:rsidR="000B3A52" w:rsidRPr="00F126EB">
        <w:rPr>
          <w:rFonts w:ascii="Angsana New" w:hAnsi="Angsana New"/>
          <w:sz w:val="30"/>
          <w:szCs w:val="30"/>
          <w:u w:val="none"/>
          <w:cs/>
        </w:rPr>
        <w:t>เงินลงทุนในบริษัทย่อย</w:t>
      </w:r>
    </w:p>
    <w:p w14:paraId="5207AA9B" w14:textId="77777777" w:rsidR="000B3A52" w:rsidRPr="00254A81" w:rsidRDefault="000B3A52" w:rsidP="000B3A52">
      <w:pPr>
        <w:rPr>
          <w:rFonts w:ascii="Angsana New" w:hAnsi="Angsana New"/>
          <w:sz w:val="30"/>
          <w:szCs w:val="30"/>
        </w:rPr>
      </w:pPr>
    </w:p>
    <w:p w14:paraId="0B28EF2D" w14:textId="668FB53D" w:rsidR="0092779D" w:rsidRPr="00254A81" w:rsidRDefault="0092779D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</w:t>
      </w:r>
      <w:r w:rsidR="00DF76BF" w:rsidRPr="00254A81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r w:rsidR="00DF76BF" w:rsidRPr="00254A81">
        <w:rPr>
          <w:rFonts w:ascii="Angsana New" w:hAnsi="Angsana New"/>
          <w:sz w:val="30"/>
          <w:szCs w:val="30"/>
        </w:rPr>
        <w:t>31</w:t>
      </w:r>
      <w:r w:rsidR="00DF76BF"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="00AE1C97">
        <w:rPr>
          <w:rFonts w:ascii="Angsana New" w:hAnsi="Angsana New"/>
          <w:sz w:val="30"/>
          <w:szCs w:val="30"/>
        </w:rPr>
        <w:t>256</w:t>
      </w:r>
      <w:r w:rsidR="00A01058">
        <w:rPr>
          <w:rFonts w:ascii="Angsana New" w:hAnsi="Angsana New"/>
          <w:sz w:val="30"/>
          <w:szCs w:val="30"/>
        </w:rPr>
        <w:t>6</w:t>
      </w:r>
      <w:r w:rsidR="00AE1C97">
        <w:rPr>
          <w:rFonts w:ascii="Angsana New" w:hAnsi="Angsana New"/>
          <w:sz w:val="30"/>
          <w:szCs w:val="30"/>
        </w:rPr>
        <w:t xml:space="preserve">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AE1C97">
        <w:rPr>
          <w:rFonts w:ascii="Angsana New" w:hAnsi="Angsana New"/>
          <w:sz w:val="30"/>
          <w:szCs w:val="30"/>
        </w:rPr>
        <w:t>256</w:t>
      </w:r>
      <w:r w:rsidR="00A01058">
        <w:rPr>
          <w:rFonts w:ascii="Angsana New" w:hAnsi="Angsana New"/>
          <w:sz w:val="30"/>
          <w:szCs w:val="30"/>
        </w:rPr>
        <w:t>5</w:t>
      </w:r>
      <w:r w:rsidR="00AE1C97"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1E354E" w:rsidRPr="00254A81">
        <w:rPr>
          <w:rFonts w:ascii="Angsana New" w:hAnsi="Angsana New"/>
          <w:sz w:val="30"/>
          <w:szCs w:val="30"/>
          <w:cs/>
        </w:rPr>
        <w:t>จากเงินลงทุนดังกล่าวสำหรับแต่ละ</w:t>
      </w:r>
      <w:r w:rsidRPr="00254A81">
        <w:rPr>
          <w:rFonts w:ascii="Angsana New" w:hAnsi="Angsana New"/>
          <w:sz w:val="30"/>
          <w:szCs w:val="30"/>
          <w:cs/>
        </w:rPr>
        <w:t>ปี มีดังนี้</w:t>
      </w:r>
    </w:p>
    <w:p w14:paraId="227A4BBE" w14:textId="02E6CCBC" w:rsidR="00E314A0" w:rsidRPr="00254A81" w:rsidRDefault="00E314A0" w:rsidP="00E314A0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tbl>
      <w:tblPr>
        <w:tblW w:w="13945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1"/>
        <w:gridCol w:w="898"/>
        <w:gridCol w:w="621"/>
        <w:gridCol w:w="182"/>
        <w:gridCol w:w="628"/>
        <w:gridCol w:w="705"/>
        <w:gridCol w:w="180"/>
        <w:gridCol w:w="720"/>
        <w:gridCol w:w="180"/>
        <w:gridCol w:w="900"/>
        <w:gridCol w:w="180"/>
        <w:gridCol w:w="810"/>
        <w:gridCol w:w="180"/>
        <w:gridCol w:w="900"/>
        <w:gridCol w:w="180"/>
        <w:gridCol w:w="910"/>
        <w:gridCol w:w="180"/>
        <w:gridCol w:w="810"/>
        <w:gridCol w:w="179"/>
        <w:gridCol w:w="811"/>
        <w:gridCol w:w="180"/>
        <w:gridCol w:w="820"/>
        <w:gridCol w:w="180"/>
        <w:gridCol w:w="800"/>
      </w:tblGrid>
      <w:tr w:rsidR="00234A51" w:rsidRPr="00234A51" w14:paraId="5A2E54B6" w14:textId="77777777" w:rsidTr="00101A16">
        <w:trPr>
          <w:cantSplit/>
          <w:tblHeader/>
        </w:trPr>
        <w:tc>
          <w:tcPr>
            <w:tcW w:w="1811" w:type="dxa"/>
            <w:vAlign w:val="bottom"/>
          </w:tcPr>
          <w:p w14:paraId="171EC44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25D1849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898" w:type="dxa"/>
            <w:vAlign w:val="bottom"/>
          </w:tcPr>
          <w:p w14:paraId="1879745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431" w:type="dxa"/>
            <w:gridSpan w:val="3"/>
            <w:vAlign w:val="bottom"/>
          </w:tcPr>
          <w:p w14:paraId="06714D48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1605" w:type="dxa"/>
            <w:gridSpan w:val="3"/>
            <w:vAlign w:val="bottom"/>
          </w:tcPr>
          <w:p w14:paraId="43AE798E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177A117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0FD6DCE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56A54A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B3F2658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0AEF25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90" w:type="dxa"/>
            <w:gridSpan w:val="3"/>
            <w:vAlign w:val="bottom"/>
          </w:tcPr>
          <w:p w14:paraId="0293842B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0421EA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39E5C30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D43697D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32C842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234A51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7D3982B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5962C1" w14:textId="77777777" w:rsidR="00234A51" w:rsidRPr="00234A51" w:rsidRDefault="00234A51" w:rsidP="00C80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A01058" w:rsidRPr="00234A51" w14:paraId="642F37EA" w14:textId="77777777" w:rsidTr="00101A16">
        <w:trPr>
          <w:cantSplit/>
          <w:tblHeader/>
        </w:trPr>
        <w:tc>
          <w:tcPr>
            <w:tcW w:w="1811" w:type="dxa"/>
          </w:tcPr>
          <w:p w14:paraId="3E74B8B6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</w:tcPr>
          <w:p w14:paraId="1EDEFBDB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1" w:type="dxa"/>
            <w:vAlign w:val="bottom"/>
          </w:tcPr>
          <w:p w14:paraId="6B70BCF3" w14:textId="63870E64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2" w:type="dxa"/>
            <w:vAlign w:val="bottom"/>
          </w:tcPr>
          <w:p w14:paraId="5F0D9F8D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  <w:vAlign w:val="bottom"/>
          </w:tcPr>
          <w:p w14:paraId="28AEC601" w14:textId="636DB29E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705" w:type="dxa"/>
            <w:vAlign w:val="bottom"/>
          </w:tcPr>
          <w:p w14:paraId="53EEEFC6" w14:textId="2BE9A812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0716FD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ADCA767" w14:textId="0D74338D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2E0F16E0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3ED5DFA" w14:textId="6DCF5CA8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43B080E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7B0B875" w14:textId="14D64A8D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11A14343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29E2440" w14:textId="527BD425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7E18CF5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14:paraId="62E96772" w14:textId="06A43F48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2F327574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DD0B257" w14:textId="0FFCA935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79" w:type="dxa"/>
            <w:vAlign w:val="bottom"/>
          </w:tcPr>
          <w:p w14:paraId="0A568D39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3574807A" w14:textId="2DC76C62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517187B5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  <w:vAlign w:val="bottom"/>
          </w:tcPr>
          <w:p w14:paraId="0B701E39" w14:textId="79FD4620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674420A9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BA5D6D3" w14:textId="1097AB10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</w:tr>
      <w:tr w:rsidR="00A01058" w:rsidRPr="00234A51" w14:paraId="467C9094" w14:textId="77777777" w:rsidTr="00101A16">
        <w:trPr>
          <w:cantSplit/>
          <w:trHeight w:val="270"/>
        </w:trPr>
        <w:tc>
          <w:tcPr>
            <w:tcW w:w="2709" w:type="dxa"/>
            <w:gridSpan w:val="2"/>
          </w:tcPr>
          <w:p w14:paraId="0280EEFE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1" w:type="dxa"/>
            <w:gridSpan w:val="3"/>
          </w:tcPr>
          <w:p w14:paraId="275D37B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9805" w:type="dxa"/>
            <w:gridSpan w:val="19"/>
          </w:tcPr>
          <w:p w14:paraId="3E2FAFEB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01058" w:rsidRPr="00234A51" w14:paraId="47FD7E2A" w14:textId="77777777" w:rsidTr="00101A16">
        <w:trPr>
          <w:cantSplit/>
          <w:trHeight w:val="270"/>
        </w:trPr>
        <w:tc>
          <w:tcPr>
            <w:tcW w:w="2709" w:type="dxa"/>
            <w:gridSpan w:val="2"/>
          </w:tcPr>
          <w:p w14:paraId="33C35F2C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621" w:type="dxa"/>
          </w:tcPr>
          <w:p w14:paraId="6926F9EB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74E8B88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</w:tcPr>
          <w:p w14:paraId="3B4BAE1C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</w:tcPr>
          <w:p w14:paraId="61632982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43C490D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07CB55FC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EAE6B5B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4594E7D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124CF61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4C347808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3EDA2CD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E8B486C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06628AE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</w:tcPr>
          <w:p w14:paraId="4A33860F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5AAC80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73C8F242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F02CAE1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</w:tcPr>
          <w:p w14:paraId="292E1226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77B11BF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</w:tcPr>
          <w:p w14:paraId="7764B356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D40DA1C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</w:tcPr>
          <w:p w14:paraId="6BFC455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01058" w:rsidRPr="00234A51" w14:paraId="25B167AB" w14:textId="77777777" w:rsidTr="00101A16">
        <w:trPr>
          <w:cantSplit/>
          <w:trHeight w:val="270"/>
        </w:trPr>
        <w:tc>
          <w:tcPr>
            <w:tcW w:w="1811" w:type="dxa"/>
          </w:tcPr>
          <w:p w14:paraId="62DDDD75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Birla Carbon Mexico, S.A. DE C.V.</w:t>
            </w:r>
          </w:p>
        </w:tc>
        <w:tc>
          <w:tcPr>
            <w:tcW w:w="898" w:type="dxa"/>
            <w:vAlign w:val="bottom"/>
          </w:tcPr>
          <w:p w14:paraId="7485C74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ผลิตคาร์บอน</w:t>
            </w:r>
          </w:p>
        </w:tc>
        <w:tc>
          <w:tcPr>
            <w:tcW w:w="621" w:type="dxa"/>
            <w:vAlign w:val="bottom"/>
          </w:tcPr>
          <w:p w14:paraId="4B3B5067" w14:textId="7E475D7D" w:rsidR="00A01058" w:rsidRPr="00234A51" w:rsidRDefault="0075115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6" w:hanging="7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82" w:type="dxa"/>
            <w:vAlign w:val="bottom"/>
          </w:tcPr>
          <w:p w14:paraId="3D885643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  <w:vAlign w:val="bottom"/>
          </w:tcPr>
          <w:p w14:paraId="32620FD3" w14:textId="7BDD198B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705" w:type="dxa"/>
            <w:vAlign w:val="bottom"/>
          </w:tcPr>
          <w:p w14:paraId="7705D011" w14:textId="24A59834" w:rsidR="00A01058" w:rsidRPr="00234A51" w:rsidRDefault="0075115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350C01C8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8AD14D3" w14:textId="26023094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13049AD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B55984" w14:textId="3C9BB765" w:rsidR="00A01058" w:rsidRPr="00234A51" w:rsidRDefault="0075115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7237D8E5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88AF04" w14:textId="116294D9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0DAF26F7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8489" w14:textId="501CB4CB" w:rsidR="00A01058" w:rsidRPr="00234A51" w:rsidRDefault="0075115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(12,854)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C73517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94C8B79" w14:textId="4F96915B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sz w:val="28"/>
                <w:szCs w:val="28"/>
              </w:rPr>
              <w:t>12,854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788F6BCF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27CFA6" w14:textId="7850AB15" w:rsidR="00A01058" w:rsidRPr="00234A51" w:rsidRDefault="0075115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14:paraId="5F55D910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7B7518C5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644353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11BACF0F" w14:textId="0220193F" w:rsidR="00A01058" w:rsidRPr="00234A51" w:rsidRDefault="0075115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6A635E2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716E0B38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A01058" w:rsidRPr="00234A51" w14:paraId="04DBA779" w14:textId="77777777" w:rsidTr="00101A16">
        <w:trPr>
          <w:cantSplit/>
        </w:trPr>
        <w:tc>
          <w:tcPr>
            <w:tcW w:w="1811" w:type="dxa"/>
          </w:tcPr>
          <w:p w14:paraId="21E2DC92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98" w:type="dxa"/>
          </w:tcPr>
          <w:p w14:paraId="17349187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1" w:type="dxa"/>
          </w:tcPr>
          <w:p w14:paraId="56BF9C44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0FDACDB3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</w:tcPr>
          <w:p w14:paraId="5811FC35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</w:tcPr>
          <w:p w14:paraId="45054F3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7BD32F7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30593833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9CDC9C7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6C2BB8D" w14:textId="1FD8FD81" w:rsidR="00A01058" w:rsidRPr="00234A51" w:rsidRDefault="0075115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47A1C50C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4113960" w14:textId="0C9C9C10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43D2CD73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92089C0" w14:textId="413AA6DC" w:rsidR="00A01058" w:rsidRPr="00234A51" w:rsidRDefault="0075115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(12,854)</w:t>
            </w:r>
          </w:p>
        </w:tc>
        <w:tc>
          <w:tcPr>
            <w:tcW w:w="180" w:type="dxa"/>
            <w:vAlign w:val="bottom"/>
          </w:tcPr>
          <w:p w14:paraId="40513D7A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vAlign w:val="bottom"/>
          </w:tcPr>
          <w:p w14:paraId="07B04A0A" w14:textId="3A3B6E8B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12,854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1151782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133A0B4" w14:textId="247538C4" w:rsidR="00A01058" w:rsidRPr="00234A51" w:rsidRDefault="0075115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14:paraId="64A9085C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43B28BB6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3A69A3D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1977D6D3" w14:textId="400F777F" w:rsidR="00A01058" w:rsidRPr="00234A51" w:rsidRDefault="0075115A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5792D21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34C5019D" w14:textId="77777777" w:rsidR="00A01058" w:rsidRPr="00234A5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</w:tr>
    </w:tbl>
    <w:p w14:paraId="1234C353" w14:textId="77777777" w:rsidR="000B3A52" w:rsidRPr="00254A81" w:rsidRDefault="000B3A52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8859F" w14:textId="3AE3DE3D" w:rsidR="007A1361" w:rsidRDefault="00E92332" w:rsidP="00A01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</w:t>
      </w:r>
      <w:r w:rsidR="00A0105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A01058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บริษัทย่อยอยู่ในระหว่างการดำเนินการเลิกกิจการ</w:t>
      </w:r>
    </w:p>
    <w:p w14:paraId="69066DD4" w14:textId="77777777" w:rsidR="00E92332" w:rsidRDefault="00E92332" w:rsidP="00667E16">
      <w:pPr>
        <w:ind w:left="270"/>
        <w:rPr>
          <w:rFonts w:ascii="Angsana New" w:hAnsi="Angsana New"/>
          <w:sz w:val="30"/>
          <w:szCs w:val="30"/>
        </w:rPr>
      </w:pPr>
    </w:p>
    <w:p w14:paraId="270A1CCB" w14:textId="77777777" w:rsidR="00E92332" w:rsidRDefault="00E92332" w:rsidP="00667E16">
      <w:pPr>
        <w:ind w:left="270"/>
        <w:rPr>
          <w:rFonts w:ascii="Angsana New" w:hAnsi="Angsana New"/>
          <w:sz w:val="30"/>
          <w:szCs w:val="30"/>
        </w:rPr>
      </w:pPr>
    </w:p>
    <w:p w14:paraId="0D35F4F0" w14:textId="36B05DC5" w:rsidR="00E92332" w:rsidRPr="00254A81" w:rsidRDefault="00E92332" w:rsidP="00667E16">
      <w:pPr>
        <w:ind w:left="270"/>
        <w:rPr>
          <w:rFonts w:ascii="Angsana New" w:hAnsi="Angsana New"/>
          <w:sz w:val="30"/>
          <w:szCs w:val="30"/>
          <w:cs/>
        </w:rPr>
        <w:sectPr w:rsidR="00E92332" w:rsidRPr="00254A81" w:rsidSect="003125BC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A024DFD" w14:textId="6F5D240C" w:rsidR="00667E16" w:rsidRPr="00234A51" w:rsidRDefault="00716259" w:rsidP="004912A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4912AE">
        <w:rPr>
          <w:rFonts w:ascii="Angsana New" w:hAnsi="Angsana New"/>
          <w:sz w:val="30"/>
          <w:szCs w:val="30"/>
          <w:u w:val="none"/>
          <w:lang w:val="en-US"/>
        </w:rPr>
        <w:lastRenderedPageBreak/>
        <w:t>1</w:t>
      </w:r>
      <w:r w:rsidR="00C01C5E">
        <w:rPr>
          <w:rFonts w:ascii="Angsana New" w:hAnsi="Angsana New"/>
          <w:sz w:val="30"/>
          <w:szCs w:val="30"/>
          <w:u w:val="none"/>
          <w:lang w:val="en-US"/>
        </w:rPr>
        <w:t>0</w:t>
      </w:r>
      <w:r w:rsidR="006C6384">
        <w:rPr>
          <w:rFonts w:ascii="Angsana New" w:hAnsi="Angsana New"/>
          <w:sz w:val="30"/>
          <w:szCs w:val="30"/>
          <w:u w:val="none"/>
          <w:cs/>
          <w:lang w:val="en-US"/>
        </w:rPr>
        <w:tab/>
      </w:r>
      <w:r w:rsidR="00234A51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สินทรัพย์ทางการเงินไม่หมุนเวียนอื่น</w:t>
      </w:r>
    </w:p>
    <w:p w14:paraId="7576C297" w14:textId="77777777" w:rsidR="0055369A" w:rsidRPr="00254A81" w:rsidRDefault="0055369A" w:rsidP="0055369A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1"/>
        <w:gridCol w:w="1350"/>
        <w:gridCol w:w="1350"/>
        <w:gridCol w:w="270"/>
        <w:gridCol w:w="1260"/>
      </w:tblGrid>
      <w:tr w:rsidR="00022837" w:rsidRPr="00254A81" w14:paraId="78755B2A" w14:textId="77777777" w:rsidTr="00BD66A4">
        <w:trPr>
          <w:cantSplit/>
          <w:tblHeader/>
        </w:trPr>
        <w:tc>
          <w:tcPr>
            <w:tcW w:w="4871" w:type="dxa"/>
          </w:tcPr>
          <w:p w14:paraId="68141955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A0E96CE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61CC318" w14:textId="6C0940FA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022837" w:rsidRPr="00254A81" w14:paraId="4B53CD9B" w14:textId="77777777" w:rsidTr="00BD66A4">
        <w:trPr>
          <w:cantSplit/>
          <w:trHeight w:hRule="exact" w:val="374"/>
          <w:tblHeader/>
        </w:trPr>
        <w:tc>
          <w:tcPr>
            <w:tcW w:w="4871" w:type="dxa"/>
          </w:tcPr>
          <w:p w14:paraId="4937463B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9B8B179" w14:textId="4DFA8CF7" w:rsidR="00022837" w:rsidRPr="00BD66A4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D66A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350" w:type="dxa"/>
          </w:tcPr>
          <w:p w14:paraId="688E1588" w14:textId="7100C8FA" w:rsidR="00022837" w:rsidRPr="00254A81" w:rsidRDefault="00AE1C9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01058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2DDCE2EA" w14:textId="77777777" w:rsidR="00022837" w:rsidRPr="00254A81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DFA030D" w14:textId="7EB1022A" w:rsidR="00022837" w:rsidRPr="00254A81" w:rsidRDefault="00AE1C9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01058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022837" w:rsidRPr="00254A81" w14:paraId="61F16200" w14:textId="77777777" w:rsidTr="00BD66A4">
        <w:trPr>
          <w:cantSplit/>
          <w:trHeight w:hRule="exact" w:val="374"/>
          <w:tblHeader/>
        </w:trPr>
        <w:tc>
          <w:tcPr>
            <w:tcW w:w="4871" w:type="dxa"/>
          </w:tcPr>
          <w:p w14:paraId="6903A2E0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6DDB421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4B8C56F9" w14:textId="7D7D316A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01058" w:rsidRPr="00254A81" w14:paraId="408B5F39" w14:textId="77777777" w:rsidTr="00BD66A4">
        <w:trPr>
          <w:cantSplit/>
        </w:trPr>
        <w:tc>
          <w:tcPr>
            <w:tcW w:w="4871" w:type="dxa"/>
          </w:tcPr>
          <w:p w14:paraId="04498826" w14:textId="77777777" w:rsidR="00A01058" w:rsidRPr="00254A81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เงินฝากระยะยาวกับสถาบันการเงิน</w:t>
            </w:r>
          </w:p>
        </w:tc>
        <w:tc>
          <w:tcPr>
            <w:tcW w:w="1350" w:type="dxa"/>
          </w:tcPr>
          <w:p w14:paraId="35A70810" w14:textId="77777777" w:rsidR="00A01058" w:rsidRPr="00234A51" w:rsidRDefault="00A01058" w:rsidP="00A0105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F8CDBC" w14:textId="2727B3E0" w:rsidR="00A01058" w:rsidRPr="001D1C44" w:rsidRDefault="000C661A" w:rsidP="00A0105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16,495</w:t>
            </w:r>
          </w:p>
        </w:tc>
        <w:tc>
          <w:tcPr>
            <w:tcW w:w="270" w:type="dxa"/>
          </w:tcPr>
          <w:p w14:paraId="4AF9540D" w14:textId="77777777" w:rsidR="00A01058" w:rsidRPr="00254A81" w:rsidRDefault="00A01058" w:rsidP="00A0105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1A5DBF" w14:textId="34362037" w:rsidR="00A01058" w:rsidRPr="001D1C44" w:rsidRDefault="00A01058" w:rsidP="00A0105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16,434</w:t>
            </w:r>
          </w:p>
        </w:tc>
      </w:tr>
      <w:tr w:rsidR="00A01058" w:rsidRPr="00254A81" w14:paraId="12EE017F" w14:textId="77777777" w:rsidTr="00731A3C">
        <w:trPr>
          <w:cantSplit/>
        </w:trPr>
        <w:tc>
          <w:tcPr>
            <w:tcW w:w="4871" w:type="dxa"/>
          </w:tcPr>
          <w:p w14:paraId="3DD0EAB2" w14:textId="77777777" w:rsidR="00A01058" w:rsidRPr="00254A81" w:rsidRDefault="00A01058" w:rsidP="00A01058">
            <w:pPr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350" w:type="dxa"/>
          </w:tcPr>
          <w:p w14:paraId="1C6D3F76" w14:textId="646E747F" w:rsidR="00A01058" w:rsidRPr="00BD66A4" w:rsidRDefault="00A01058" w:rsidP="00A01058">
            <w:pPr>
              <w:pStyle w:val="30"/>
              <w:tabs>
                <w:tab w:val="clear" w:pos="360"/>
                <w:tab w:val="clear" w:pos="720"/>
                <w:tab w:val="decimal" w:pos="190"/>
              </w:tabs>
              <w:ind w:left="-108"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D66A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C8721A" w14:textId="74A0B83F" w:rsidR="00A01058" w:rsidRPr="001D1C44" w:rsidRDefault="000C661A" w:rsidP="00A0105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213,928</w:t>
            </w:r>
          </w:p>
        </w:tc>
        <w:tc>
          <w:tcPr>
            <w:tcW w:w="270" w:type="dxa"/>
          </w:tcPr>
          <w:p w14:paraId="2ECE1534" w14:textId="77777777" w:rsidR="00A01058" w:rsidRPr="00254A81" w:rsidRDefault="00A01058" w:rsidP="00A0105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1049DA" w14:textId="674D85BC" w:rsidR="00A01058" w:rsidRPr="001D1C44" w:rsidRDefault="00A01058" w:rsidP="00A0105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100,405</w:t>
            </w:r>
          </w:p>
        </w:tc>
      </w:tr>
      <w:tr w:rsidR="00731A3C" w:rsidRPr="00254A81" w14:paraId="10B3CFBF" w14:textId="77777777" w:rsidTr="00731A3C">
        <w:trPr>
          <w:cantSplit/>
        </w:trPr>
        <w:tc>
          <w:tcPr>
            <w:tcW w:w="4871" w:type="dxa"/>
          </w:tcPr>
          <w:p w14:paraId="4FBC1BAF" w14:textId="2D1910E8" w:rsidR="00731A3C" w:rsidRPr="00254A81" w:rsidRDefault="00731A3C" w:rsidP="00A01058">
            <w:pPr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65FDFF1" w14:textId="77777777" w:rsidR="00731A3C" w:rsidRPr="00254A81" w:rsidRDefault="00731A3C" w:rsidP="00A0105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EEB67" w14:textId="35AA6714" w:rsidR="00731A3C" w:rsidRPr="00254A81" w:rsidRDefault="00731A3C" w:rsidP="00A0105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230,423</w:t>
            </w:r>
          </w:p>
        </w:tc>
        <w:tc>
          <w:tcPr>
            <w:tcW w:w="270" w:type="dxa"/>
          </w:tcPr>
          <w:p w14:paraId="6619BEA9" w14:textId="77777777" w:rsidR="00731A3C" w:rsidRPr="00254A81" w:rsidRDefault="00731A3C" w:rsidP="00A0105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43722" w14:textId="65413917" w:rsidR="00731A3C" w:rsidRPr="00254A81" w:rsidRDefault="00731A3C" w:rsidP="00A0105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116,839</w:t>
            </w:r>
          </w:p>
        </w:tc>
      </w:tr>
      <w:tr w:rsidR="00731A3C" w:rsidRPr="00254A81" w14:paraId="7972B114" w14:textId="77777777" w:rsidTr="00731A3C">
        <w:trPr>
          <w:cantSplit/>
        </w:trPr>
        <w:tc>
          <w:tcPr>
            <w:tcW w:w="4871" w:type="dxa"/>
          </w:tcPr>
          <w:p w14:paraId="5D35954C" w14:textId="7B3BCE5F" w:rsidR="00731A3C" w:rsidRPr="00254A81" w:rsidRDefault="00731A3C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F8625E0" w14:textId="77777777" w:rsidR="00731A3C" w:rsidRPr="00234A51" w:rsidRDefault="00731A3C" w:rsidP="00A0105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BAD6650" w14:textId="650B3D4E" w:rsidR="00731A3C" w:rsidRPr="001D1C44" w:rsidRDefault="00731A3C" w:rsidP="00A0105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3B05DE" w14:textId="77777777" w:rsidR="00731A3C" w:rsidRPr="00254A81" w:rsidRDefault="00731A3C" w:rsidP="00A01058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15D0AC3" w14:textId="423E2481" w:rsidR="00731A3C" w:rsidRPr="001D1C44" w:rsidRDefault="00731A3C" w:rsidP="00A0105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0004F17" w14:textId="77777777" w:rsidR="0055369A" w:rsidRPr="00254A81" w:rsidRDefault="0055369A" w:rsidP="00667E16">
      <w:pPr>
        <w:rPr>
          <w:rFonts w:ascii="Angsana New" w:hAnsi="Angsana New"/>
          <w:sz w:val="30"/>
          <w:szCs w:val="30"/>
        </w:rPr>
      </w:pPr>
    </w:p>
    <w:p w14:paraId="66E704E3" w14:textId="77777777" w:rsidR="00371FC9" w:rsidRPr="00254A81" w:rsidRDefault="00371FC9" w:rsidP="00AC0FB8">
      <w:pPr>
        <w:tabs>
          <w:tab w:val="clear" w:pos="454"/>
          <w:tab w:val="left" w:pos="450"/>
        </w:tabs>
        <w:ind w:left="450" w:firstLine="9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54A81">
        <w:rPr>
          <w:rFonts w:ascii="Angsana New" w:hAnsi="Angsana New"/>
          <w:i/>
          <w:iCs/>
          <w:spacing w:val="-6"/>
          <w:sz w:val="30"/>
          <w:szCs w:val="30"/>
          <w:cs/>
        </w:rPr>
        <w:t>เงินฝากระยะยาวกับสถาบันการเงิน</w:t>
      </w:r>
    </w:p>
    <w:p w14:paraId="47B36902" w14:textId="77777777" w:rsidR="00371FC9" w:rsidRPr="00254A81" w:rsidRDefault="00371FC9" w:rsidP="00657EE5">
      <w:pPr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8D044D2" w14:textId="3A172BEB" w:rsidR="0055369A" w:rsidRPr="00A82726" w:rsidRDefault="00234A51" w:rsidP="00234A51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34A5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E1C97">
        <w:rPr>
          <w:rFonts w:ascii="Angsana New" w:hAnsi="Angsana New"/>
          <w:sz w:val="30"/>
          <w:szCs w:val="30"/>
        </w:rPr>
        <w:t>31</w:t>
      </w:r>
      <w:r w:rsidR="00AE1C97" w:rsidRPr="00234A51">
        <w:rPr>
          <w:rFonts w:ascii="Angsana New" w:hAnsi="Angsana New"/>
          <w:sz w:val="30"/>
          <w:szCs w:val="30"/>
          <w:cs/>
        </w:rPr>
        <w:t xml:space="preserve"> </w:t>
      </w:r>
      <w:r w:rsidR="006324B3">
        <w:rPr>
          <w:rFonts w:ascii="Angsana New" w:hAnsi="Angsana New" w:hint="cs"/>
          <w:sz w:val="30"/>
          <w:szCs w:val="30"/>
          <w:cs/>
        </w:rPr>
        <w:t>มีนาคม</w:t>
      </w:r>
      <w:r w:rsidRPr="00234A51">
        <w:rPr>
          <w:rFonts w:ascii="Angsana New" w:hAnsi="Angsana New"/>
          <w:sz w:val="30"/>
          <w:szCs w:val="30"/>
          <w:cs/>
        </w:rPr>
        <w:t xml:space="preserve"> </w:t>
      </w:r>
      <w:r w:rsidR="00AE1C97">
        <w:rPr>
          <w:rFonts w:ascii="Angsana New" w:hAnsi="Angsana New"/>
          <w:sz w:val="30"/>
          <w:szCs w:val="30"/>
        </w:rPr>
        <w:t>256</w:t>
      </w:r>
      <w:r w:rsidR="00A01058">
        <w:rPr>
          <w:rFonts w:ascii="Angsana New" w:hAnsi="Angsana New"/>
          <w:sz w:val="30"/>
          <w:szCs w:val="30"/>
        </w:rPr>
        <w:t>6</w:t>
      </w:r>
      <w:r w:rsidR="00AE1C97" w:rsidRPr="00234A51">
        <w:rPr>
          <w:rFonts w:ascii="Angsana New" w:hAnsi="Angsana New"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sz w:val="30"/>
          <w:szCs w:val="30"/>
          <w:cs/>
        </w:rPr>
        <w:t xml:space="preserve">บริษัทมีเงินฝากระยะยาวกับสถาบันการเงินในประเทศแห่งหนึ่งเป็นจำนวนเงิน </w:t>
      </w:r>
      <w:r w:rsidR="00F32E84">
        <w:rPr>
          <w:rFonts w:ascii="Angsana New" w:hAnsi="Angsana New"/>
          <w:sz w:val="30"/>
          <w:szCs w:val="30"/>
          <w:cs/>
        </w:rPr>
        <w:br/>
      </w:r>
      <w:r w:rsidR="000014E4">
        <w:rPr>
          <w:rFonts w:ascii="Angsana New" w:hAnsi="Angsana New"/>
          <w:sz w:val="30"/>
          <w:szCs w:val="30"/>
        </w:rPr>
        <w:t xml:space="preserve">16 </w:t>
      </w:r>
      <w:r w:rsidR="00AE1C97" w:rsidRPr="00234A51">
        <w:rPr>
          <w:rFonts w:ascii="Angsana New" w:hAnsi="Angsana New"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i/>
          <w:iCs/>
          <w:sz w:val="30"/>
          <w:szCs w:val="30"/>
          <w:cs/>
        </w:rPr>
        <w:t>(</w:t>
      </w:r>
      <w:r w:rsidR="00AE1C97">
        <w:rPr>
          <w:rFonts w:ascii="Angsana New" w:hAnsi="Angsana New"/>
          <w:i/>
          <w:iCs/>
          <w:sz w:val="30"/>
          <w:szCs w:val="30"/>
        </w:rPr>
        <w:t>31</w:t>
      </w:r>
      <w:r w:rsidR="00AE1C97" w:rsidRPr="00234A5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AE1C97">
        <w:rPr>
          <w:rFonts w:ascii="Angsana New" w:hAnsi="Angsana New"/>
          <w:i/>
          <w:iCs/>
          <w:sz w:val="30"/>
          <w:szCs w:val="30"/>
        </w:rPr>
        <w:t>256</w:t>
      </w:r>
      <w:r w:rsidR="00A01058">
        <w:rPr>
          <w:rFonts w:ascii="Angsana New" w:hAnsi="Angsana New"/>
          <w:i/>
          <w:iCs/>
          <w:sz w:val="30"/>
          <w:szCs w:val="30"/>
        </w:rPr>
        <w:t>5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E1C97">
        <w:rPr>
          <w:rFonts w:ascii="Angsana New" w:hAnsi="Angsana New"/>
          <w:i/>
          <w:iCs/>
          <w:sz w:val="30"/>
          <w:szCs w:val="30"/>
        </w:rPr>
        <w:t>16</w:t>
      </w:r>
      <w:r w:rsidR="00AE1C97" w:rsidRPr="00234A5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234A51">
        <w:rPr>
          <w:rFonts w:ascii="Angsana New" w:hAnsi="Angsana New"/>
          <w:sz w:val="30"/>
          <w:szCs w:val="30"/>
          <w:cs/>
        </w:rPr>
        <w:t>โดยมีอัตราดอกเบี้ยร้อย</w:t>
      </w:r>
      <w:r w:rsidRPr="00BB7480">
        <w:rPr>
          <w:rFonts w:ascii="Angsana New" w:hAnsi="Angsana New"/>
          <w:sz w:val="30"/>
          <w:szCs w:val="30"/>
          <w:cs/>
        </w:rPr>
        <w:t xml:space="preserve">ละ </w:t>
      </w:r>
      <w:r w:rsidR="0075115A" w:rsidRPr="00BB7480">
        <w:rPr>
          <w:rFonts w:ascii="Angsana New" w:hAnsi="Angsana New"/>
          <w:sz w:val="30"/>
          <w:szCs w:val="30"/>
        </w:rPr>
        <w:t>0.38</w:t>
      </w:r>
      <w:r w:rsidRPr="00BB7480">
        <w:rPr>
          <w:rFonts w:ascii="Angsana New" w:hAnsi="Angsana New"/>
          <w:sz w:val="30"/>
          <w:szCs w:val="30"/>
          <w:cs/>
        </w:rPr>
        <w:t xml:space="preserve"> ต่อปี</w:t>
      </w:r>
      <w:r w:rsidRPr="00234A51">
        <w:rPr>
          <w:rFonts w:ascii="Angsana New" w:hAnsi="Angsana New"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i/>
          <w:iCs/>
          <w:sz w:val="30"/>
          <w:szCs w:val="30"/>
          <w:cs/>
        </w:rPr>
        <w:t>(</w:t>
      </w:r>
      <w:r w:rsidR="00AE1C97">
        <w:rPr>
          <w:rFonts w:ascii="Angsana New" w:hAnsi="Angsana New"/>
          <w:i/>
          <w:iCs/>
          <w:sz w:val="30"/>
          <w:szCs w:val="30"/>
        </w:rPr>
        <w:t>31</w:t>
      </w:r>
      <w:r w:rsidR="00AE1C97" w:rsidRPr="00234A5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AE1C97">
        <w:rPr>
          <w:rFonts w:ascii="Angsana New" w:hAnsi="Angsana New"/>
          <w:i/>
          <w:iCs/>
          <w:sz w:val="30"/>
          <w:szCs w:val="30"/>
        </w:rPr>
        <w:t>256</w:t>
      </w:r>
      <w:r w:rsidR="00A01058">
        <w:rPr>
          <w:rFonts w:ascii="Angsana New" w:hAnsi="Angsana New"/>
          <w:i/>
          <w:iCs/>
          <w:sz w:val="30"/>
          <w:szCs w:val="30"/>
        </w:rPr>
        <w:t>5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A01058">
        <w:rPr>
          <w:rFonts w:ascii="Angsana New" w:hAnsi="Angsana New"/>
          <w:i/>
          <w:iCs/>
          <w:sz w:val="30"/>
          <w:szCs w:val="30"/>
        </w:rPr>
        <w:t>0.38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234A51">
        <w:rPr>
          <w:rFonts w:ascii="Angsana New" w:hAnsi="Angsana New"/>
          <w:sz w:val="30"/>
          <w:szCs w:val="30"/>
          <w:cs/>
        </w:rPr>
        <w:t xml:space="preserve"> และถึงกำหนดชำระในเดือนมีนาคม </w:t>
      </w:r>
      <w:r w:rsidR="00AE1C97">
        <w:rPr>
          <w:rFonts w:ascii="Angsana New" w:hAnsi="Angsana New"/>
          <w:sz w:val="30"/>
          <w:szCs w:val="30"/>
        </w:rPr>
        <w:t>256</w:t>
      </w:r>
      <w:r w:rsidR="00490926">
        <w:rPr>
          <w:rFonts w:ascii="Angsana New" w:hAnsi="Angsana New"/>
          <w:sz w:val="30"/>
          <w:szCs w:val="30"/>
        </w:rPr>
        <w:t>7</w:t>
      </w:r>
    </w:p>
    <w:p w14:paraId="78ED16FC" w14:textId="77777777" w:rsidR="0055369A" w:rsidRPr="00254A81" w:rsidRDefault="0055369A" w:rsidP="00667E16">
      <w:pPr>
        <w:rPr>
          <w:rFonts w:ascii="Angsana New" w:hAnsi="Angsana New"/>
          <w:sz w:val="30"/>
          <w:szCs w:val="30"/>
        </w:rPr>
      </w:pPr>
    </w:p>
    <w:p w14:paraId="63A9F5AE" w14:textId="77777777" w:rsidR="00667E16" w:rsidRPr="00C06FE0" w:rsidRDefault="00667E16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7EF1526" w14:textId="77777777"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3A0B2E98" w14:textId="77777777"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5A074440" w14:textId="77777777"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63D22C94" w14:textId="77777777" w:rsidR="00EA2AB8" w:rsidRPr="00254A81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11052819" w14:textId="77777777" w:rsidR="007A1361" w:rsidRPr="00254A81" w:rsidRDefault="007A1361" w:rsidP="00667E16">
      <w:pPr>
        <w:ind w:left="270"/>
        <w:rPr>
          <w:rFonts w:ascii="Angsana New" w:hAnsi="Angsana New"/>
          <w:sz w:val="30"/>
          <w:szCs w:val="30"/>
          <w:cs/>
        </w:rPr>
        <w:sectPr w:rsidR="007A1361" w:rsidRPr="00254A81" w:rsidSect="00565946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26C7CBC" w14:textId="637F6B72" w:rsidR="009C1963" w:rsidRPr="00254A81" w:rsidRDefault="00716259" w:rsidP="009C196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FC6943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6C6384">
        <w:rPr>
          <w:rFonts w:ascii="Angsana New" w:hAnsi="Angsana New"/>
          <w:sz w:val="30"/>
          <w:szCs w:val="30"/>
          <w:u w:val="none"/>
          <w:cs/>
        </w:rPr>
        <w:tab/>
      </w:r>
      <w:r w:rsidR="00C074F0" w:rsidRPr="00254A81">
        <w:rPr>
          <w:rFonts w:ascii="Angsana New" w:hAnsi="Angsana New"/>
          <w:sz w:val="30"/>
          <w:szCs w:val="30"/>
          <w:u w:val="none"/>
          <w:cs/>
        </w:rPr>
        <w:t>ที่ดิน อาคาร</w:t>
      </w:r>
      <w:r w:rsidR="009C1963" w:rsidRPr="00254A81">
        <w:rPr>
          <w:rFonts w:ascii="Angsana New" w:hAnsi="Angsana New"/>
          <w:sz w:val="30"/>
          <w:szCs w:val="30"/>
          <w:u w:val="none"/>
          <w:cs/>
        </w:rPr>
        <w:t>และอุปกรณ์</w:t>
      </w:r>
    </w:p>
    <w:p w14:paraId="56FA0241" w14:textId="77777777" w:rsidR="005D20FC" w:rsidRPr="00254A81" w:rsidRDefault="005D20FC" w:rsidP="005D2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1376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227"/>
        <w:gridCol w:w="270"/>
        <w:gridCol w:w="1373"/>
        <w:gridCol w:w="267"/>
        <w:gridCol w:w="1437"/>
        <w:gridCol w:w="267"/>
        <w:gridCol w:w="1351"/>
        <w:gridCol w:w="270"/>
        <w:gridCol w:w="1349"/>
        <w:gridCol w:w="267"/>
        <w:gridCol w:w="1351"/>
        <w:gridCol w:w="267"/>
        <w:gridCol w:w="1365"/>
      </w:tblGrid>
      <w:tr w:rsidR="000D3FA9" w:rsidRPr="008C0204" w14:paraId="0023174B" w14:textId="77777777" w:rsidTr="00BD66A4">
        <w:tc>
          <w:tcPr>
            <w:tcW w:w="981" w:type="pct"/>
          </w:tcPr>
          <w:p w14:paraId="686EA2F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19" w:type="pct"/>
            <w:gridSpan w:val="13"/>
          </w:tcPr>
          <w:p w14:paraId="776F33C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3FA9" w:rsidRPr="008C0204" w14:paraId="66C9D911" w14:textId="77777777" w:rsidTr="008421A6">
        <w:tc>
          <w:tcPr>
            <w:tcW w:w="981" w:type="pct"/>
          </w:tcPr>
          <w:p w14:paraId="5D41473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14:paraId="2C5651A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0686D31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7D5C593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5AD7809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186D63E6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379E1AC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47758B1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03670DC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2387C21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A2DB470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66FFC7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7" w:type="pct"/>
          </w:tcPr>
          <w:p w14:paraId="01360C0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1178EA86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8C0204" w14:paraId="7EA6BE1A" w14:textId="77777777" w:rsidTr="008421A6">
        <w:tc>
          <w:tcPr>
            <w:tcW w:w="981" w:type="pct"/>
          </w:tcPr>
          <w:p w14:paraId="689943F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14:paraId="5AD15AB5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2C91B4E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6CD527D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866C9A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2A532EC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5436BF6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535A430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98" w:type="pct"/>
          </w:tcPr>
          <w:p w14:paraId="48C9AD7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7C0FC2B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3AD80D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2352900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97" w:type="pct"/>
          </w:tcPr>
          <w:p w14:paraId="3C72BDDE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18EAB176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8C0204" w14:paraId="0C7CAB03" w14:textId="77777777" w:rsidTr="008421A6">
        <w:trPr>
          <w:trHeight w:val="344"/>
        </w:trPr>
        <w:tc>
          <w:tcPr>
            <w:tcW w:w="981" w:type="pct"/>
          </w:tcPr>
          <w:p w14:paraId="5DD7DB2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14:paraId="3CFFAD81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37B0002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7602031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7" w:type="pct"/>
          </w:tcPr>
          <w:p w14:paraId="463EB63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6EE25DA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7" w:type="pct"/>
          </w:tcPr>
          <w:p w14:paraId="7D2F0C61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10FAE13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</w:t>
            </w:r>
          </w:p>
        </w:tc>
        <w:tc>
          <w:tcPr>
            <w:tcW w:w="98" w:type="pct"/>
          </w:tcPr>
          <w:p w14:paraId="039FF90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2B21D59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C0BDD58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7E374A7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7" w:type="pct"/>
          </w:tcPr>
          <w:p w14:paraId="2A318F3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" w:type="pct"/>
          </w:tcPr>
          <w:p w14:paraId="4A507A9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8C0204" w14:paraId="74B05AC5" w14:textId="77777777" w:rsidTr="008421A6">
        <w:tc>
          <w:tcPr>
            <w:tcW w:w="981" w:type="pct"/>
          </w:tcPr>
          <w:p w14:paraId="25B93AA1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6" w:type="pct"/>
          </w:tcPr>
          <w:p w14:paraId="4E0AF03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8" w:type="pct"/>
          </w:tcPr>
          <w:p w14:paraId="14AED4B0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122221D5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97" w:type="pct"/>
          </w:tcPr>
          <w:p w14:paraId="42789D3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2833AFE8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pct"/>
          </w:tcPr>
          <w:p w14:paraId="61F00CD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512A028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ใช้สำนักงาน</w:t>
            </w:r>
          </w:p>
        </w:tc>
        <w:tc>
          <w:tcPr>
            <w:tcW w:w="98" w:type="pct"/>
          </w:tcPr>
          <w:p w14:paraId="53AFCE2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1A83C71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pct"/>
          </w:tcPr>
          <w:p w14:paraId="4C78B36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4D87B3F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7" w:type="pct"/>
          </w:tcPr>
          <w:p w14:paraId="6A10B98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1EA9D72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3FA9" w:rsidRPr="008C0204" w14:paraId="66724C03" w14:textId="77777777" w:rsidTr="00BD66A4">
        <w:tc>
          <w:tcPr>
            <w:tcW w:w="981" w:type="pct"/>
          </w:tcPr>
          <w:p w14:paraId="2C9722B7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13"/>
          </w:tcPr>
          <w:p w14:paraId="3D1B96B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3FA9" w:rsidRPr="008C0204" w14:paraId="2A2F7C3A" w14:textId="77777777" w:rsidTr="008421A6">
        <w:tc>
          <w:tcPr>
            <w:tcW w:w="981" w:type="pct"/>
          </w:tcPr>
          <w:p w14:paraId="49DB0540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46" w:type="pct"/>
          </w:tcPr>
          <w:p w14:paraId="7265533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3437806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504624F8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E051C5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151D95DE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B0B321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678CE73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238FA49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58AA0CB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EB7D7B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DDABF7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BF06FC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21FE0C6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1058" w:rsidRPr="008C0204" w14:paraId="11267C4E" w14:textId="77777777" w:rsidTr="008421A6">
        <w:tc>
          <w:tcPr>
            <w:tcW w:w="981" w:type="pct"/>
          </w:tcPr>
          <w:p w14:paraId="7ABD939C" w14:textId="7E41E844" w:rsidR="00A01058" w:rsidRPr="008C0204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20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C02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46" w:type="pct"/>
          </w:tcPr>
          <w:p w14:paraId="55D4C001" w14:textId="572B351F" w:rsidR="00A01058" w:rsidRPr="00A01058" w:rsidRDefault="00A01058" w:rsidP="00A01058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8" w:type="pct"/>
          </w:tcPr>
          <w:p w14:paraId="5DD6DBC6" w14:textId="77777777" w:rsidR="00A01058" w:rsidRPr="00A01058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16BA2CF9" w14:textId="6F360A5E" w:rsidR="00A01058" w:rsidRPr="00A01058" w:rsidRDefault="00A01058" w:rsidP="004062F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788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944</w:t>
            </w:r>
          </w:p>
        </w:tc>
        <w:tc>
          <w:tcPr>
            <w:tcW w:w="97" w:type="pct"/>
          </w:tcPr>
          <w:p w14:paraId="7F5C1176" w14:textId="77777777" w:rsidR="00A01058" w:rsidRPr="00A01058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0A16E73D" w14:textId="24FCB258" w:rsidR="00A01058" w:rsidRPr="00A01058" w:rsidRDefault="00A01058" w:rsidP="00820A2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954</w:t>
            </w:r>
          </w:p>
        </w:tc>
        <w:tc>
          <w:tcPr>
            <w:tcW w:w="97" w:type="pct"/>
          </w:tcPr>
          <w:p w14:paraId="2BB1BCF1" w14:textId="77777777" w:rsidR="00A01058" w:rsidRPr="00A01058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5CAA42B7" w14:textId="3356BC98" w:rsidR="00A01058" w:rsidRPr="00A01058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 w:hint="cs"/>
                <w:sz w:val="28"/>
                <w:szCs w:val="28"/>
                <w:cs/>
              </w:rPr>
              <w:t>34,649</w:t>
            </w:r>
          </w:p>
        </w:tc>
        <w:tc>
          <w:tcPr>
            <w:tcW w:w="98" w:type="pct"/>
          </w:tcPr>
          <w:p w14:paraId="0ACE462B" w14:textId="77777777" w:rsidR="00A01058" w:rsidRPr="00A01058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26669160" w14:textId="5D4D844D" w:rsidR="00A01058" w:rsidRPr="00A01058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380</w:t>
            </w:r>
          </w:p>
        </w:tc>
        <w:tc>
          <w:tcPr>
            <w:tcW w:w="97" w:type="pct"/>
          </w:tcPr>
          <w:p w14:paraId="47E3DABA" w14:textId="77777777" w:rsidR="00A01058" w:rsidRPr="00A01058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0B4AFD05" w14:textId="0AEDAE05" w:rsidR="00A01058" w:rsidRPr="00A01058" w:rsidRDefault="00A01058" w:rsidP="00A0105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  <w:tc>
          <w:tcPr>
            <w:tcW w:w="97" w:type="pct"/>
          </w:tcPr>
          <w:p w14:paraId="56D96E6C" w14:textId="77777777" w:rsidR="00A01058" w:rsidRPr="00A01058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6E6E1B9E" w14:textId="510349AD" w:rsidR="00A01058" w:rsidRPr="00A01058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081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971</w:t>
            </w:r>
          </w:p>
        </w:tc>
      </w:tr>
      <w:tr w:rsidR="00A01058" w:rsidRPr="008C0204" w14:paraId="4AB1177F" w14:textId="77777777" w:rsidTr="008421A6">
        <w:tc>
          <w:tcPr>
            <w:tcW w:w="981" w:type="pct"/>
          </w:tcPr>
          <w:p w14:paraId="03FDCC8F" w14:textId="52A444CC" w:rsidR="00A01058" w:rsidRPr="008C0204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46" w:type="pct"/>
          </w:tcPr>
          <w:p w14:paraId="3A9D45F8" w14:textId="062E41F3" w:rsidR="00A01058" w:rsidRPr="008C0204" w:rsidRDefault="00A01058" w:rsidP="003649E2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3E920187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</w:tcPr>
          <w:p w14:paraId="025167FF" w14:textId="37A4C16C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432</w:t>
            </w:r>
          </w:p>
        </w:tc>
        <w:tc>
          <w:tcPr>
            <w:tcW w:w="97" w:type="pct"/>
          </w:tcPr>
          <w:p w14:paraId="080F4DD9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4E2A37C1" w14:textId="469D2446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70,249</w:t>
            </w:r>
          </w:p>
        </w:tc>
        <w:tc>
          <w:tcPr>
            <w:tcW w:w="97" w:type="pct"/>
          </w:tcPr>
          <w:p w14:paraId="44A9C13E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3F6745C9" w14:textId="15857BAE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98" w:type="pct"/>
          </w:tcPr>
          <w:p w14:paraId="77ECF6D3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58C5EF71" w14:textId="3CE68B6B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107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783</w:t>
            </w:r>
          </w:p>
        </w:tc>
        <w:tc>
          <w:tcPr>
            <w:tcW w:w="97" w:type="pct"/>
          </w:tcPr>
          <w:p w14:paraId="3C7FA661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081EB966" w14:textId="737F4D1A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7D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007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07DD">
              <w:rPr>
                <w:rFonts w:asciiTheme="majorBidi" w:hAnsiTheme="majorBidi" w:cstheme="majorBidi"/>
                <w:sz w:val="28"/>
                <w:szCs w:val="28"/>
                <w:cs/>
              </w:rPr>
              <w:t>284</w:t>
            </w:r>
          </w:p>
        </w:tc>
        <w:tc>
          <w:tcPr>
            <w:tcW w:w="97" w:type="pct"/>
          </w:tcPr>
          <w:p w14:paraId="1DBB2F96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311D4371" w14:textId="75BDD85A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79,750</w:t>
            </w:r>
          </w:p>
        </w:tc>
      </w:tr>
      <w:tr w:rsidR="00A01058" w:rsidRPr="008C0204" w14:paraId="6FFB6670" w14:textId="77777777" w:rsidTr="008421A6">
        <w:tc>
          <w:tcPr>
            <w:tcW w:w="981" w:type="pct"/>
          </w:tcPr>
          <w:p w14:paraId="0C7B7236" w14:textId="503A6821" w:rsidR="00A01058" w:rsidRPr="008C0204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46" w:type="pct"/>
          </w:tcPr>
          <w:p w14:paraId="76D94C18" w14:textId="6838A83E" w:rsidR="00A01058" w:rsidRPr="000E5DAA" w:rsidRDefault="003649E2" w:rsidP="003649E2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A01058"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094923B1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</w:tcPr>
          <w:p w14:paraId="55EAF13A" w14:textId="2177ED52" w:rsidR="00A01058" w:rsidRPr="00BA1D8B" w:rsidRDefault="00A01058" w:rsidP="004062FE">
            <w:pPr>
              <w:pStyle w:val="3"/>
              <w:tabs>
                <w:tab w:val="clear" w:pos="360"/>
                <w:tab w:val="clear" w:pos="720"/>
                <w:tab w:val="decimal" w:pos="91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(12,036)</w:t>
            </w:r>
          </w:p>
        </w:tc>
        <w:tc>
          <w:tcPr>
            <w:tcW w:w="97" w:type="pct"/>
          </w:tcPr>
          <w:p w14:paraId="31351331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5C2DFF76" w14:textId="50BAB3C2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(48,188)</w:t>
            </w:r>
          </w:p>
        </w:tc>
        <w:tc>
          <w:tcPr>
            <w:tcW w:w="97" w:type="pct"/>
          </w:tcPr>
          <w:p w14:paraId="6BAE48B3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1827FE61" w14:textId="77AEE0E1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(381)</w:t>
            </w:r>
          </w:p>
        </w:tc>
        <w:tc>
          <w:tcPr>
            <w:tcW w:w="98" w:type="pct"/>
          </w:tcPr>
          <w:p w14:paraId="515692BF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01489C7B" w14:textId="1DCAACAF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7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(1,623)</w:t>
            </w:r>
          </w:p>
        </w:tc>
        <w:tc>
          <w:tcPr>
            <w:tcW w:w="97" w:type="pct"/>
          </w:tcPr>
          <w:p w14:paraId="59A7CE28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159CCC92" w14:textId="18A90775" w:rsidR="00A01058" w:rsidRPr="008C0204" w:rsidRDefault="00A01058" w:rsidP="003649E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7" w:type="pct"/>
          </w:tcPr>
          <w:p w14:paraId="3B60BB88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0907169E" w14:textId="53FC3AE6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(62,228)</w:t>
            </w:r>
          </w:p>
        </w:tc>
      </w:tr>
      <w:tr w:rsidR="00A01058" w:rsidRPr="008C0204" w14:paraId="05AF0132" w14:textId="77777777" w:rsidTr="008421A6">
        <w:tc>
          <w:tcPr>
            <w:tcW w:w="981" w:type="pct"/>
          </w:tcPr>
          <w:p w14:paraId="1A95DBFD" w14:textId="4CF28BF4" w:rsidR="00A01058" w:rsidRPr="008C0204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46" w:type="pct"/>
            <w:tcBorders>
              <w:bottom w:val="nil"/>
            </w:tcBorders>
          </w:tcPr>
          <w:p w14:paraId="022531C9" w14:textId="6F4AAA11" w:rsidR="00A01058" w:rsidRPr="000E5DAA" w:rsidRDefault="00A01058" w:rsidP="003649E2">
            <w:pPr>
              <w:pStyle w:val="3"/>
              <w:tabs>
                <w:tab w:val="clear" w:pos="360"/>
                <w:tab w:val="clear" w:pos="720"/>
                <w:tab w:val="decimal" w:pos="70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0E5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7F39A53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  <w:tcBorders>
              <w:bottom w:val="nil"/>
            </w:tcBorders>
          </w:tcPr>
          <w:p w14:paraId="077445BD" w14:textId="152C36AE" w:rsidR="00A01058" w:rsidRPr="008C0204" w:rsidRDefault="00A01058" w:rsidP="003649E2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7" w:type="pct"/>
          </w:tcPr>
          <w:p w14:paraId="12A41724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  <w:tcBorders>
              <w:bottom w:val="nil"/>
            </w:tcBorders>
          </w:tcPr>
          <w:p w14:paraId="3C186B63" w14:textId="469D2C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  <w:tc>
          <w:tcPr>
            <w:tcW w:w="97" w:type="pct"/>
          </w:tcPr>
          <w:p w14:paraId="0FDC8E5C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1B4E0749" w14:textId="7DEEC447" w:rsidR="00A01058" w:rsidRPr="008C0204" w:rsidRDefault="003649E2" w:rsidP="003649E2">
            <w:pPr>
              <w:pStyle w:val="3"/>
              <w:tabs>
                <w:tab w:val="clear" w:pos="360"/>
                <w:tab w:val="clear" w:pos="720"/>
                <w:tab w:val="decimal" w:pos="813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010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1B7A4746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14:paraId="3D0D1468" w14:textId="43D091E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7" w:type="pct"/>
          </w:tcPr>
          <w:p w14:paraId="39D4BAAA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3109E047" w14:textId="6D90D2C9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(1,511)</w:t>
            </w:r>
          </w:p>
        </w:tc>
        <w:tc>
          <w:tcPr>
            <w:tcW w:w="97" w:type="pct"/>
          </w:tcPr>
          <w:p w14:paraId="62EDD96F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59BB68C4" w14:textId="00C4F9B3" w:rsidR="00A01058" w:rsidRPr="008C0204" w:rsidRDefault="00A01058" w:rsidP="00441297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01058" w:rsidRPr="008C0204" w14:paraId="42742DF1" w14:textId="77777777" w:rsidTr="008421A6">
        <w:tc>
          <w:tcPr>
            <w:tcW w:w="981" w:type="pct"/>
          </w:tcPr>
          <w:p w14:paraId="4E976ACF" w14:textId="23F9D2ED" w:rsidR="00A01058" w:rsidRPr="008C0204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32E8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F32E84"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21E97845" w14:textId="74F33E22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4B7A637" w14:textId="77777777" w:rsidR="00A01058" w:rsidRPr="008C0204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647059D4" w14:textId="2DAA2FA9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45330FA7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52EC5A40" w14:textId="47AF5DB1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504F2842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7C8521C" w14:textId="0011D89B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2B029F64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1EA9810B" w14:textId="7CEF36AF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67C841EF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8965DD9" w14:textId="092C20B3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0B9AF027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51FBC2FC" w14:textId="4FD3BDFB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01058" w:rsidRPr="008C0204" w14:paraId="30A0D65F" w14:textId="77777777" w:rsidTr="008421A6">
        <w:tc>
          <w:tcPr>
            <w:tcW w:w="981" w:type="pct"/>
          </w:tcPr>
          <w:p w14:paraId="7E133BB5" w14:textId="6976DF7F" w:rsidR="00A01058" w:rsidRPr="008C0204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46" w:type="pct"/>
          </w:tcPr>
          <w:p w14:paraId="42E681B2" w14:textId="45EBCB94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8" w:type="pct"/>
          </w:tcPr>
          <w:p w14:paraId="200A55B8" w14:textId="77777777" w:rsidR="00A01058" w:rsidRPr="008C0204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47873555" w14:textId="01EDB886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777,340</w:t>
            </w:r>
          </w:p>
        </w:tc>
        <w:tc>
          <w:tcPr>
            <w:tcW w:w="97" w:type="pct"/>
          </w:tcPr>
          <w:p w14:paraId="2915CE47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44974FD0" w14:textId="17CC924C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5,127,526</w:t>
            </w:r>
          </w:p>
        </w:tc>
        <w:tc>
          <w:tcPr>
            <w:tcW w:w="97" w:type="pct"/>
          </w:tcPr>
          <w:p w14:paraId="7BDDA61E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013AB8A6" w14:textId="1E152822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34,270</w:t>
            </w:r>
          </w:p>
        </w:tc>
        <w:tc>
          <w:tcPr>
            <w:tcW w:w="98" w:type="pct"/>
          </w:tcPr>
          <w:p w14:paraId="44CA7393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25C09BE2" w14:textId="2CB16583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13,540</w:t>
            </w:r>
          </w:p>
        </w:tc>
        <w:tc>
          <w:tcPr>
            <w:tcW w:w="97" w:type="pct"/>
          </w:tcPr>
          <w:p w14:paraId="6928E4FF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60E5F7CE" w14:textId="2C901F2B" w:rsidR="00A01058" w:rsidRPr="00ED0A7A" w:rsidRDefault="00A01058" w:rsidP="00A0105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8,284</w:t>
            </w:r>
          </w:p>
        </w:tc>
        <w:tc>
          <w:tcPr>
            <w:tcW w:w="97" w:type="pct"/>
          </w:tcPr>
          <w:p w14:paraId="71608CA0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1FFFBA75" w14:textId="30088086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6,099,493</w:t>
            </w:r>
          </w:p>
        </w:tc>
      </w:tr>
      <w:tr w:rsidR="00A01058" w:rsidRPr="008C0204" w14:paraId="07917587" w14:textId="77777777" w:rsidTr="008421A6">
        <w:tc>
          <w:tcPr>
            <w:tcW w:w="981" w:type="pct"/>
          </w:tcPr>
          <w:p w14:paraId="254CD95F" w14:textId="77777777" w:rsidR="00A01058" w:rsidRPr="008C0204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46" w:type="pct"/>
          </w:tcPr>
          <w:p w14:paraId="103BE9B5" w14:textId="57670ADD" w:rsidR="00A01058" w:rsidRPr="000E5DAA" w:rsidRDefault="001354D3" w:rsidP="003649E2">
            <w:pPr>
              <w:pStyle w:val="3"/>
              <w:tabs>
                <w:tab w:val="clear" w:pos="360"/>
                <w:tab w:val="clear" w:pos="720"/>
                <w:tab w:val="decimal" w:pos="70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0E5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5817036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</w:tcPr>
          <w:p w14:paraId="31BAAEF2" w14:textId="36D3BF93" w:rsidR="00A01058" w:rsidRPr="00101A16" w:rsidRDefault="001354D3" w:rsidP="000E5DAA">
            <w:pPr>
              <w:pStyle w:val="3"/>
              <w:tabs>
                <w:tab w:val="clear" w:pos="360"/>
                <w:tab w:val="clear" w:pos="720"/>
                <w:tab w:val="decimal" w:pos="91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2,557</w:t>
            </w:r>
          </w:p>
        </w:tc>
        <w:tc>
          <w:tcPr>
            <w:tcW w:w="97" w:type="pct"/>
          </w:tcPr>
          <w:p w14:paraId="61D63FE5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735E270E" w14:textId="48221F7F" w:rsidR="00A01058" w:rsidRPr="001354D3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22,608</w:t>
            </w:r>
          </w:p>
        </w:tc>
        <w:tc>
          <w:tcPr>
            <w:tcW w:w="97" w:type="pct"/>
          </w:tcPr>
          <w:p w14:paraId="7E0D2F61" w14:textId="77777777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5ADFA0A3" w14:textId="271CB783" w:rsidR="00A01058" w:rsidRPr="00101A16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1,966</w:t>
            </w:r>
          </w:p>
        </w:tc>
        <w:tc>
          <w:tcPr>
            <w:tcW w:w="98" w:type="pct"/>
          </w:tcPr>
          <w:p w14:paraId="5022658E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529ED858" w14:textId="32F5815F" w:rsidR="00A01058" w:rsidRPr="00101A16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6,46</w:t>
            </w:r>
            <w:r w:rsidR="00D50FC8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97" w:type="pct"/>
          </w:tcPr>
          <w:p w14:paraId="32DE870E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1DEFEAD2" w14:textId="3F54E5C8" w:rsidR="00A01058" w:rsidRPr="00B007DD" w:rsidRDefault="001354D3" w:rsidP="00A0105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87,937</w:t>
            </w:r>
          </w:p>
        </w:tc>
        <w:tc>
          <w:tcPr>
            <w:tcW w:w="97" w:type="pct"/>
          </w:tcPr>
          <w:p w14:paraId="18103FC0" w14:textId="77777777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426A6AD6" w14:textId="52616711" w:rsidR="00A01058" w:rsidRPr="00101A16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121,53</w:t>
            </w:r>
            <w:r w:rsidR="00D50FC8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A01058" w:rsidRPr="008C0204" w14:paraId="1909B207" w14:textId="77777777" w:rsidTr="008421A6">
        <w:tc>
          <w:tcPr>
            <w:tcW w:w="981" w:type="pct"/>
          </w:tcPr>
          <w:p w14:paraId="72567117" w14:textId="77777777" w:rsidR="00A01058" w:rsidRPr="008C0204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46" w:type="pct"/>
            <w:tcBorders>
              <w:bottom w:val="nil"/>
            </w:tcBorders>
          </w:tcPr>
          <w:p w14:paraId="793D7045" w14:textId="2718B76C" w:rsidR="00A01058" w:rsidRPr="000E5DAA" w:rsidRDefault="001354D3" w:rsidP="003649E2">
            <w:pPr>
              <w:pStyle w:val="3"/>
              <w:tabs>
                <w:tab w:val="clear" w:pos="360"/>
                <w:tab w:val="clear" w:pos="720"/>
                <w:tab w:val="decimal" w:pos="70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0E5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4508FD14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  <w:tcBorders>
              <w:bottom w:val="nil"/>
            </w:tcBorders>
          </w:tcPr>
          <w:p w14:paraId="04E1C568" w14:textId="74692EA9" w:rsidR="00A01058" w:rsidRPr="00101A16" w:rsidRDefault="001354D3" w:rsidP="003649E2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DA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</w:tcPr>
          <w:p w14:paraId="645ED1CA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24A31644" w14:textId="4EF00B70" w:rsidR="00A01058" w:rsidRPr="00101A16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(2,175)</w:t>
            </w:r>
          </w:p>
        </w:tc>
        <w:tc>
          <w:tcPr>
            <w:tcW w:w="97" w:type="pct"/>
          </w:tcPr>
          <w:p w14:paraId="1F99E70D" w14:textId="77777777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6E41A7F9" w14:textId="148E607B" w:rsidR="00A01058" w:rsidRPr="001354D3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1,020)</w:t>
            </w:r>
          </w:p>
        </w:tc>
        <w:tc>
          <w:tcPr>
            <w:tcW w:w="98" w:type="pct"/>
          </w:tcPr>
          <w:p w14:paraId="67D5FBE2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172CF3D5" w14:textId="1745F0E0" w:rsidR="00A01058" w:rsidRPr="00101A16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(3,173)</w:t>
            </w:r>
          </w:p>
        </w:tc>
        <w:tc>
          <w:tcPr>
            <w:tcW w:w="97" w:type="pct"/>
          </w:tcPr>
          <w:p w14:paraId="3292E6FB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48B3F24A" w14:textId="370008AB" w:rsidR="00A01058" w:rsidRPr="00ED0A7A" w:rsidRDefault="001354D3" w:rsidP="003649E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</w:tcPr>
          <w:p w14:paraId="3A62E92F" w14:textId="77777777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7F9883EA" w14:textId="5BFE7AA4" w:rsidR="00A01058" w:rsidRPr="00101A16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(6,368)</w:t>
            </w:r>
          </w:p>
        </w:tc>
      </w:tr>
      <w:tr w:rsidR="00A01058" w:rsidRPr="008C0204" w14:paraId="3F8FE626" w14:textId="77777777" w:rsidTr="008421A6">
        <w:tc>
          <w:tcPr>
            <w:tcW w:w="981" w:type="pct"/>
          </w:tcPr>
          <w:p w14:paraId="1BCB0C57" w14:textId="442D5FCC" w:rsidR="00A01058" w:rsidRPr="008C0204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46" w:type="pct"/>
            <w:tcBorders>
              <w:bottom w:val="nil"/>
            </w:tcBorders>
          </w:tcPr>
          <w:p w14:paraId="57A51BB4" w14:textId="7A417CBA" w:rsidR="00A01058" w:rsidRPr="000E5DAA" w:rsidRDefault="001354D3" w:rsidP="003649E2">
            <w:pPr>
              <w:pStyle w:val="3"/>
              <w:tabs>
                <w:tab w:val="clear" w:pos="360"/>
                <w:tab w:val="clear" w:pos="720"/>
                <w:tab w:val="decimal" w:pos="70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0E5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7424A7C5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  <w:tcBorders>
              <w:bottom w:val="nil"/>
            </w:tcBorders>
          </w:tcPr>
          <w:p w14:paraId="3D453989" w14:textId="022FF572" w:rsidR="00A01058" w:rsidRPr="000E5DAA" w:rsidRDefault="001354D3" w:rsidP="003649E2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23BD181C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2852ADC2" w14:textId="35309E32" w:rsidR="00A01058" w:rsidRPr="00B007DD" w:rsidDel="00450DDE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5,143</w:t>
            </w:r>
          </w:p>
        </w:tc>
        <w:tc>
          <w:tcPr>
            <w:tcW w:w="97" w:type="pct"/>
          </w:tcPr>
          <w:p w14:paraId="06E0BF2D" w14:textId="77777777" w:rsidR="00A01058" w:rsidRPr="00ED0A7A" w:rsidRDefault="00A01058" w:rsidP="00A01058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7712D0B3" w14:textId="35181D6F" w:rsidR="00A01058" w:rsidRPr="00ED0A7A" w:rsidDel="00450DDE" w:rsidRDefault="001354D3" w:rsidP="000E5DAA">
            <w:pPr>
              <w:pStyle w:val="3"/>
              <w:tabs>
                <w:tab w:val="clear" w:pos="360"/>
                <w:tab w:val="clear" w:pos="720"/>
                <w:tab w:val="decimal" w:pos="813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27DD5B70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7209ADA1" w14:textId="71368EA0" w:rsidR="00A01058" w:rsidRPr="00ED0A7A" w:rsidDel="00450DDE" w:rsidRDefault="001354D3" w:rsidP="000E5DAA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</w:tcPr>
          <w:p w14:paraId="7856E070" w14:textId="77777777" w:rsidR="00A01058" w:rsidRPr="008C0204" w:rsidRDefault="00A01058" w:rsidP="00A01058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37ED18B5" w14:textId="7F4E612C" w:rsidR="00A01058" w:rsidRPr="00B007DD" w:rsidDel="00450DDE" w:rsidRDefault="001354D3" w:rsidP="00A0105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(5,143)</w:t>
            </w:r>
          </w:p>
        </w:tc>
        <w:tc>
          <w:tcPr>
            <w:tcW w:w="97" w:type="pct"/>
          </w:tcPr>
          <w:p w14:paraId="1DD9A083" w14:textId="77777777" w:rsidR="00A01058" w:rsidRPr="00ED0A7A" w:rsidRDefault="00A01058" w:rsidP="00A01058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40EF8361" w14:textId="4CB3DE23" w:rsidR="00A01058" w:rsidRPr="00ED0A7A" w:rsidDel="00450DDE" w:rsidRDefault="001354D3" w:rsidP="00441297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01058" w:rsidRPr="008C0204" w14:paraId="32A84F77" w14:textId="77777777" w:rsidTr="008421A6">
        <w:tc>
          <w:tcPr>
            <w:tcW w:w="981" w:type="pct"/>
            <w:tcBorders>
              <w:top w:val="nil"/>
              <w:bottom w:val="nil"/>
            </w:tcBorders>
          </w:tcPr>
          <w:p w14:paraId="70CB8E59" w14:textId="161F2C65" w:rsidR="00A01058" w:rsidRPr="008C0204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4C20E185" w14:textId="7191AD7F" w:rsidR="00A01058" w:rsidRPr="008C0204" w:rsidRDefault="001354D3" w:rsidP="00A01058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4788874" w14:textId="77777777" w:rsidR="00A01058" w:rsidRPr="008C0204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3F179B83" w14:textId="694D4DFB" w:rsidR="00A01058" w:rsidRPr="00101A16" w:rsidRDefault="001354D3" w:rsidP="004062F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779,897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07B5D479" w14:textId="77777777" w:rsidR="00A01058" w:rsidRPr="008421A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65A4DE4D" w14:textId="6B92D3F4" w:rsidR="00A01058" w:rsidRPr="00101A16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5,153,102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00F12098" w14:textId="77777777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3D7C1AEB" w14:textId="577B7568" w:rsidR="00A01058" w:rsidRPr="00101A16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35,216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5D218FF3" w14:textId="77777777" w:rsidR="00A01058" w:rsidRPr="008421A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6B9C35C4" w14:textId="7A06C2F1" w:rsidR="00A01058" w:rsidRPr="001354D3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16,83</w:t>
            </w:r>
            <w:r w:rsidR="00D50F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62C78DE5" w14:textId="77777777" w:rsidR="00A01058" w:rsidRPr="008421A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1C9B8766" w14:textId="32CD0360" w:rsidR="00A01058" w:rsidRPr="00101A16" w:rsidRDefault="001354D3" w:rsidP="00A0105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91,078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15A61B8A" w14:textId="77777777" w:rsidR="00A01058" w:rsidRPr="00101A16" w:rsidRDefault="00A01058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207B3B8D" w14:textId="4A310CCE" w:rsidR="00A01058" w:rsidRPr="00101A16" w:rsidRDefault="001354D3" w:rsidP="00A0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6,214,6</w:t>
            </w:r>
            <w:r w:rsidR="00D50F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59</w:t>
            </w:r>
          </w:p>
        </w:tc>
      </w:tr>
    </w:tbl>
    <w:p w14:paraId="5D1E2AE6" w14:textId="77777777" w:rsidR="00450DDE" w:rsidRDefault="00450DDE">
      <w:r>
        <w:br w:type="page"/>
      </w:r>
    </w:p>
    <w:tbl>
      <w:tblPr>
        <w:tblW w:w="137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256"/>
        <w:gridCol w:w="277"/>
        <w:gridCol w:w="1348"/>
        <w:gridCol w:w="272"/>
        <w:gridCol w:w="1329"/>
        <w:gridCol w:w="269"/>
        <w:gridCol w:w="1441"/>
        <w:gridCol w:w="269"/>
        <w:gridCol w:w="1279"/>
        <w:gridCol w:w="248"/>
        <w:gridCol w:w="1372"/>
        <w:gridCol w:w="248"/>
        <w:gridCol w:w="1354"/>
      </w:tblGrid>
      <w:tr w:rsidR="000D3FA9" w:rsidRPr="00990F32" w14:paraId="685796B3" w14:textId="77777777" w:rsidTr="00BD66A4">
        <w:trPr>
          <w:trHeight w:hRule="exact" w:val="346"/>
          <w:tblHeader/>
        </w:trPr>
        <w:tc>
          <w:tcPr>
            <w:tcW w:w="2790" w:type="dxa"/>
            <w:shd w:val="clear" w:color="auto" w:fill="auto"/>
          </w:tcPr>
          <w:p w14:paraId="41785D55" w14:textId="5660DD7F" w:rsidR="000D3FA9" w:rsidRPr="00990F32" w:rsidRDefault="000D3FA9" w:rsidP="006A32B9">
            <w:pPr>
              <w:ind w:left="7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0962" w:type="dxa"/>
            <w:gridSpan w:val="13"/>
            <w:shd w:val="clear" w:color="auto" w:fill="auto"/>
          </w:tcPr>
          <w:p w14:paraId="41A16975" w14:textId="77777777" w:rsidR="000D3FA9" w:rsidRPr="00990F32" w:rsidRDefault="000D3FA9" w:rsidP="006A32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3FA9" w:rsidRPr="00990F32" w14:paraId="19234A86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1DF33A7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</w:tcPr>
          <w:p w14:paraId="171639E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4AB80A8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1783B41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C85E32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7687EBA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0ED26F7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3A0A6C5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69" w:type="dxa"/>
          </w:tcPr>
          <w:p w14:paraId="3CEC009B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44E00576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13E60D3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1155A24" w14:textId="7E9DF720" w:rsidR="000D3FA9" w:rsidRPr="00990F32" w:rsidRDefault="006A32B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8" w:type="dxa"/>
          </w:tcPr>
          <w:p w14:paraId="1B2FE89A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7FB276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990F32" w14:paraId="0A02754D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9EEC1AE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</w:tcPr>
          <w:p w14:paraId="57892998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440D8FF3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7582E0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2" w:type="dxa"/>
          </w:tcPr>
          <w:p w14:paraId="6CEB7B3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20E2ECA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69" w:type="dxa"/>
          </w:tcPr>
          <w:p w14:paraId="3C9DD6A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0E40948B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</w:t>
            </w:r>
          </w:p>
        </w:tc>
        <w:tc>
          <w:tcPr>
            <w:tcW w:w="269" w:type="dxa"/>
          </w:tcPr>
          <w:p w14:paraId="5E8F641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DFFF77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FC6392C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28C20C2" w14:textId="218DA0E8" w:rsidR="000D3FA9" w:rsidRPr="00990F32" w:rsidRDefault="006A32B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0D3FA9"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8" w:type="dxa"/>
          </w:tcPr>
          <w:p w14:paraId="24D168C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10AE4E6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990F32" w14:paraId="282AD4D9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1B5AC113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14:paraId="03ADAEE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7" w:type="dxa"/>
          </w:tcPr>
          <w:p w14:paraId="391C765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3F4C2F2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272" w:type="dxa"/>
          </w:tcPr>
          <w:p w14:paraId="2FE78180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F5FDF31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7C0256E1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00CBEE2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ใช้สำนักงาน</w:t>
            </w:r>
          </w:p>
        </w:tc>
        <w:tc>
          <w:tcPr>
            <w:tcW w:w="269" w:type="dxa"/>
          </w:tcPr>
          <w:p w14:paraId="2A7BFDC0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1C26F56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8" w:type="dxa"/>
          </w:tcPr>
          <w:p w14:paraId="4B36319C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91A1D8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8" w:type="dxa"/>
          </w:tcPr>
          <w:p w14:paraId="79EC183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16AC595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3FA9" w:rsidRPr="00990F32" w14:paraId="3BEE9B8B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02"/>
        </w:trPr>
        <w:tc>
          <w:tcPr>
            <w:tcW w:w="2790" w:type="dxa"/>
          </w:tcPr>
          <w:p w14:paraId="0E345C15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62" w:type="dxa"/>
            <w:gridSpan w:val="13"/>
          </w:tcPr>
          <w:p w14:paraId="09BD3D8A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3FA9" w:rsidRPr="00990F32" w14:paraId="1F3C707F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4BD1F71E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56" w:type="dxa"/>
          </w:tcPr>
          <w:p w14:paraId="510208A6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56129E7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3565D7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34BE848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21AF463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1E58D2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A426ED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A3265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4B03AC2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6F0435C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A550F8B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C42094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C6AFB6E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hanging="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7C0" w:rsidRPr="00990F32" w14:paraId="236EE679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6CB48130" w14:textId="19541859" w:rsidR="000D47C0" w:rsidRPr="00990F3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0F3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990F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6" w:type="dxa"/>
          </w:tcPr>
          <w:p w14:paraId="63CD1276" w14:textId="1085C615" w:rsidR="000D47C0" w:rsidRPr="00A01058" w:rsidRDefault="000D47C0" w:rsidP="000D47C0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4D4A14CE" w14:textId="77777777" w:rsidR="000D47C0" w:rsidRPr="00A01058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E0CF7CE" w14:textId="42D44ABC" w:rsidR="000D47C0" w:rsidRPr="00A01058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A010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593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162</w:t>
            </w:r>
          </w:p>
        </w:tc>
        <w:tc>
          <w:tcPr>
            <w:tcW w:w="272" w:type="dxa"/>
          </w:tcPr>
          <w:p w14:paraId="428B72ED" w14:textId="77777777" w:rsidR="000D47C0" w:rsidRPr="00A01058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AC4C6CF" w14:textId="7ACB45C3" w:rsidR="000D47C0" w:rsidRPr="00A01058" w:rsidRDefault="000D47C0" w:rsidP="00820A28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273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963</w:t>
            </w:r>
          </w:p>
        </w:tc>
        <w:tc>
          <w:tcPr>
            <w:tcW w:w="269" w:type="dxa"/>
          </w:tcPr>
          <w:p w14:paraId="6A0BF5CC" w14:textId="77777777" w:rsidR="000D47C0" w:rsidRPr="00A01058" w:rsidRDefault="000D47C0" w:rsidP="000D47C0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7E18406" w14:textId="31A2398F" w:rsidR="000D47C0" w:rsidRPr="00A01058" w:rsidRDefault="000D47C0" w:rsidP="00820A2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455</w:t>
            </w:r>
          </w:p>
        </w:tc>
        <w:tc>
          <w:tcPr>
            <w:tcW w:w="269" w:type="dxa"/>
          </w:tcPr>
          <w:p w14:paraId="5192D01E" w14:textId="77777777" w:rsidR="000D47C0" w:rsidRPr="00A01058" w:rsidRDefault="000D47C0" w:rsidP="000D47C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0846E4FF" w14:textId="4E499DD3" w:rsidR="000D47C0" w:rsidRPr="00A01058" w:rsidRDefault="000D47C0" w:rsidP="000D47C0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</w:p>
        </w:tc>
        <w:tc>
          <w:tcPr>
            <w:tcW w:w="248" w:type="dxa"/>
          </w:tcPr>
          <w:p w14:paraId="22CBB2CD" w14:textId="77777777" w:rsidR="000D47C0" w:rsidRPr="00A01058" w:rsidRDefault="000D47C0" w:rsidP="000D47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B9723BB" w14:textId="526800BF" w:rsidR="000D47C0" w:rsidRPr="00A01058" w:rsidRDefault="000D47C0" w:rsidP="000D47C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7042C527" w14:textId="77777777" w:rsidR="000D47C0" w:rsidRPr="00A01058" w:rsidRDefault="000D47C0" w:rsidP="000D47C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4C924BB3" w14:textId="77971A3F" w:rsidR="000D47C0" w:rsidRPr="00A01058" w:rsidRDefault="000D47C0" w:rsidP="00820A28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  <w:r w:rsidRPr="00A010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1058">
              <w:rPr>
                <w:rFonts w:asciiTheme="majorBidi" w:hAnsiTheme="majorBidi" w:cstheme="majorBidi"/>
                <w:sz w:val="28"/>
                <w:szCs w:val="28"/>
                <w:cs/>
              </w:rPr>
              <w:t>767</w:t>
            </w:r>
          </w:p>
        </w:tc>
      </w:tr>
      <w:tr w:rsidR="000D47C0" w:rsidRPr="00990F32" w14:paraId="4E47DA9F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08C7EA1" w14:textId="77777777" w:rsidR="000D47C0" w:rsidRPr="00990F3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6" w:type="dxa"/>
          </w:tcPr>
          <w:p w14:paraId="58E2DC0D" w14:textId="19FCF863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1220B86A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C4F7E3F" w14:textId="6AFA16A0" w:rsidR="000D47C0" w:rsidRPr="00ED0A7A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</w:rPr>
              <w:t>21,768</w:t>
            </w:r>
          </w:p>
        </w:tc>
        <w:tc>
          <w:tcPr>
            <w:tcW w:w="272" w:type="dxa"/>
          </w:tcPr>
          <w:p w14:paraId="60AAF227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918B603" w14:textId="7D0739D0" w:rsidR="000D47C0" w:rsidRPr="00ED0A7A" w:rsidRDefault="000D47C0" w:rsidP="00820A28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152</w:t>
            </w:r>
            <w:r w:rsidRPr="001F30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613</w:t>
            </w:r>
          </w:p>
        </w:tc>
        <w:tc>
          <w:tcPr>
            <w:tcW w:w="269" w:type="dxa"/>
          </w:tcPr>
          <w:p w14:paraId="640B3D85" w14:textId="77777777" w:rsidR="000D47C0" w:rsidRPr="00990F32" w:rsidRDefault="000D47C0" w:rsidP="000D47C0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E440C82" w14:textId="0C8CD13B" w:rsidR="000D47C0" w:rsidRPr="00ED0A7A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F30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991</w:t>
            </w:r>
          </w:p>
        </w:tc>
        <w:tc>
          <w:tcPr>
            <w:tcW w:w="269" w:type="dxa"/>
          </w:tcPr>
          <w:p w14:paraId="33A08E00" w14:textId="77777777" w:rsidR="000D47C0" w:rsidRPr="00990F32" w:rsidRDefault="000D47C0" w:rsidP="000D47C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1746760" w14:textId="64EE90B8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1F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07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71F3">
              <w:rPr>
                <w:rFonts w:asciiTheme="majorBidi" w:hAnsiTheme="majorBidi" w:cstheme="majorBidi"/>
                <w:sz w:val="28"/>
                <w:szCs w:val="28"/>
                <w:cs/>
              </w:rPr>
              <w:t>026</w:t>
            </w:r>
          </w:p>
        </w:tc>
        <w:tc>
          <w:tcPr>
            <w:tcW w:w="248" w:type="dxa"/>
          </w:tcPr>
          <w:p w14:paraId="59AE8B64" w14:textId="77777777" w:rsidR="000D47C0" w:rsidRPr="00990F32" w:rsidRDefault="000D47C0" w:rsidP="000D47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8265A0A" w14:textId="29C80A2B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10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1258FBE4" w14:textId="77777777" w:rsidR="000D47C0" w:rsidRPr="00990F32" w:rsidRDefault="000D47C0" w:rsidP="000D47C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C40D86" w14:textId="7A9E67F0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178,398</w:t>
            </w:r>
          </w:p>
        </w:tc>
      </w:tr>
      <w:tr w:rsidR="000D47C0" w:rsidRPr="00990F32" w14:paraId="7E67B4D3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359AD2DD" w14:textId="77777777" w:rsidR="000D47C0" w:rsidRPr="00990F3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6" w:type="dxa"/>
          </w:tcPr>
          <w:p w14:paraId="0F983E9B" w14:textId="501C3D8B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5EA67D60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424A724" w14:textId="3861AFC9" w:rsidR="000D47C0" w:rsidRPr="00ED0A7A" w:rsidRDefault="000D47C0" w:rsidP="00820A28">
            <w:pPr>
              <w:pStyle w:val="3"/>
              <w:tabs>
                <w:tab w:val="clear" w:pos="360"/>
                <w:tab w:val="clear" w:pos="720"/>
                <w:tab w:val="decimal" w:pos="106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(11</w:t>
            </w:r>
            <w:r w:rsidRPr="00ED0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sz w:val="28"/>
                <w:szCs w:val="28"/>
                <w:cs/>
              </w:rPr>
              <w:t>950)</w:t>
            </w:r>
          </w:p>
        </w:tc>
        <w:tc>
          <w:tcPr>
            <w:tcW w:w="272" w:type="dxa"/>
          </w:tcPr>
          <w:p w14:paraId="7D2CCCB1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3AB5A07B" w14:textId="4DCFF07B" w:rsidR="000D47C0" w:rsidRPr="00ED0A7A" w:rsidRDefault="000D47C0" w:rsidP="00820A28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(48</w:t>
            </w:r>
            <w:r w:rsidRPr="001F30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>150)</w:t>
            </w:r>
          </w:p>
        </w:tc>
        <w:tc>
          <w:tcPr>
            <w:tcW w:w="269" w:type="dxa"/>
          </w:tcPr>
          <w:p w14:paraId="64DA6406" w14:textId="77777777" w:rsidR="000D47C0" w:rsidRPr="00990F32" w:rsidRDefault="000D47C0" w:rsidP="000D47C0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93C361D" w14:textId="49BDBA87" w:rsidR="000D47C0" w:rsidRPr="00ED0A7A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F30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(381) </w:t>
            </w:r>
          </w:p>
        </w:tc>
        <w:tc>
          <w:tcPr>
            <w:tcW w:w="269" w:type="dxa"/>
          </w:tcPr>
          <w:p w14:paraId="05F4BAA6" w14:textId="77777777" w:rsidR="000D47C0" w:rsidRPr="00990F32" w:rsidRDefault="000D47C0" w:rsidP="000D47C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8A92A0E" w14:textId="1ECA0E63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1F3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707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71F3">
              <w:rPr>
                <w:rFonts w:asciiTheme="majorBidi" w:hAnsiTheme="majorBidi" w:cstheme="majorBidi"/>
                <w:sz w:val="28"/>
                <w:szCs w:val="28"/>
                <w:cs/>
              </w:rPr>
              <w:t>623)</w:t>
            </w:r>
          </w:p>
        </w:tc>
        <w:tc>
          <w:tcPr>
            <w:tcW w:w="248" w:type="dxa"/>
          </w:tcPr>
          <w:p w14:paraId="2CBF13F5" w14:textId="77777777" w:rsidR="000D47C0" w:rsidRPr="00990F32" w:rsidRDefault="000D47C0" w:rsidP="000D47C0">
            <w:pPr>
              <w:tabs>
                <w:tab w:val="decimal" w:pos="756"/>
              </w:tabs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96D72AC" w14:textId="569D5624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36D51411" w14:textId="77777777" w:rsidR="000D47C0" w:rsidRPr="00990F32" w:rsidRDefault="000D47C0" w:rsidP="000D47C0">
            <w:pPr>
              <w:tabs>
                <w:tab w:val="decimal" w:pos="612"/>
              </w:tabs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76F9303" w14:textId="7E1E8618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(62,104)</w:t>
            </w:r>
          </w:p>
        </w:tc>
      </w:tr>
      <w:tr w:rsidR="000D47C0" w:rsidRPr="00990F32" w14:paraId="0EB8213F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6B910194" w14:textId="7C32B226" w:rsidR="000D47C0" w:rsidRPr="00990F3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32E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32E84"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34F67F94" w14:textId="5C1EE46D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6F89317F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D3CC214" w14:textId="71EAE9F9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EEE7DAB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3E57BB19" w14:textId="3F63C78B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6B18DD7" w14:textId="77777777" w:rsidR="000D47C0" w:rsidRPr="00990F32" w:rsidRDefault="000D47C0" w:rsidP="000D47C0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49B5031" w14:textId="69DF87A5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5602E88" w14:textId="77777777" w:rsidR="000D47C0" w:rsidRPr="00990F32" w:rsidRDefault="000D47C0" w:rsidP="000D47C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5E6033B" w14:textId="0DB4BDBC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6416B098" w14:textId="77777777" w:rsidR="000D47C0" w:rsidRPr="00990F32" w:rsidRDefault="000D47C0" w:rsidP="000D47C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5819FF8" w14:textId="4B3364F4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68E2C462" w14:textId="77777777" w:rsidR="000D47C0" w:rsidRPr="00990F32" w:rsidRDefault="000D47C0" w:rsidP="000D47C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E94D4E4" w14:textId="7C86673C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47C0" w:rsidRPr="00990F32" w14:paraId="62A1E6D0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48E02F60" w14:textId="2AFEB89B" w:rsidR="000D47C0" w:rsidRPr="00990F3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56" w:type="dxa"/>
          </w:tcPr>
          <w:p w14:paraId="5B864646" w14:textId="3F0C395A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4942C172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1042056" w14:textId="5300F521" w:rsidR="000D47C0" w:rsidRPr="00ED0A7A" w:rsidRDefault="000D47C0" w:rsidP="00820A28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602</w:t>
            </w: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0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980</w:t>
            </w:r>
          </w:p>
        </w:tc>
        <w:tc>
          <w:tcPr>
            <w:tcW w:w="272" w:type="dxa"/>
          </w:tcPr>
          <w:p w14:paraId="365948A0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</w:tcPr>
          <w:p w14:paraId="1A44039C" w14:textId="66C8DF1C" w:rsidR="000D47C0" w:rsidRPr="00ED0A7A" w:rsidRDefault="000D47C0" w:rsidP="000D47C0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4,378,426</w:t>
            </w:r>
          </w:p>
        </w:tc>
        <w:tc>
          <w:tcPr>
            <w:tcW w:w="269" w:type="dxa"/>
          </w:tcPr>
          <w:p w14:paraId="3E4B3736" w14:textId="77777777" w:rsidR="000D47C0" w:rsidRPr="00990F32" w:rsidRDefault="000D47C0" w:rsidP="000D47C0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</w:tcPr>
          <w:p w14:paraId="6691EDA7" w14:textId="43241322" w:rsidR="000D47C0" w:rsidRPr="00ED0A7A" w:rsidRDefault="000D47C0" w:rsidP="004062FE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7,065</w:t>
            </w:r>
          </w:p>
        </w:tc>
        <w:tc>
          <w:tcPr>
            <w:tcW w:w="269" w:type="dxa"/>
          </w:tcPr>
          <w:p w14:paraId="0757141C" w14:textId="77777777" w:rsidR="000D47C0" w:rsidRPr="00990F32" w:rsidRDefault="000D47C0" w:rsidP="000D47C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14:paraId="32AB33FD" w14:textId="59FED0A6" w:rsidR="000D47C0" w:rsidRPr="00ED0A7A" w:rsidRDefault="000D47C0" w:rsidP="00820A28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11,590</w:t>
            </w:r>
          </w:p>
        </w:tc>
        <w:tc>
          <w:tcPr>
            <w:tcW w:w="248" w:type="dxa"/>
          </w:tcPr>
          <w:p w14:paraId="6CF64521" w14:textId="77777777" w:rsidR="000D47C0" w:rsidRPr="00990F32" w:rsidRDefault="000D47C0" w:rsidP="000D47C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</w:tcPr>
          <w:p w14:paraId="3EC6E31F" w14:textId="1F974D38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6F03F7E5" w14:textId="77777777" w:rsidR="000D47C0" w:rsidRPr="00990F32" w:rsidRDefault="000D47C0" w:rsidP="000D47C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064A1204" w14:textId="0A7A19D1" w:rsidR="000D47C0" w:rsidRPr="003649E2" w:rsidRDefault="000D47C0" w:rsidP="000D47C0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49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5,020,061</w:t>
            </w:r>
          </w:p>
        </w:tc>
      </w:tr>
      <w:tr w:rsidR="000D47C0" w:rsidRPr="00990F32" w14:paraId="5B9B88E5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8209EB6" w14:textId="77777777" w:rsidR="000D47C0" w:rsidRPr="00990F3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6" w:type="dxa"/>
          </w:tcPr>
          <w:p w14:paraId="1675B491" w14:textId="53B64680" w:rsidR="000D47C0" w:rsidRPr="000E5DAA" w:rsidRDefault="000D47C0" w:rsidP="000D47C0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DA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3C9CC94F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65E3C319" w14:textId="72AE36D6" w:rsidR="000D47C0" w:rsidRPr="001F3019" w:rsidRDefault="000D47C0" w:rsidP="00820A28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19,768</w:t>
            </w:r>
          </w:p>
        </w:tc>
        <w:tc>
          <w:tcPr>
            <w:tcW w:w="272" w:type="dxa"/>
          </w:tcPr>
          <w:p w14:paraId="6DC08965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0E63D670" w14:textId="1817805D" w:rsidR="000D47C0" w:rsidRPr="001F3019" w:rsidRDefault="000D47C0" w:rsidP="00820A28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158,125</w:t>
            </w:r>
          </w:p>
        </w:tc>
        <w:tc>
          <w:tcPr>
            <w:tcW w:w="269" w:type="dxa"/>
          </w:tcPr>
          <w:p w14:paraId="27264C26" w14:textId="77777777" w:rsidR="000D47C0" w:rsidRPr="00101A16" w:rsidRDefault="000D47C0" w:rsidP="000D47C0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441" w:type="dxa"/>
          </w:tcPr>
          <w:p w14:paraId="03440FE5" w14:textId="58CB2494" w:rsidR="000D47C0" w:rsidRPr="001F3019" w:rsidRDefault="000D47C0" w:rsidP="000D47C0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3,141</w:t>
            </w:r>
          </w:p>
        </w:tc>
        <w:tc>
          <w:tcPr>
            <w:tcW w:w="269" w:type="dxa"/>
          </w:tcPr>
          <w:p w14:paraId="65227F9C" w14:textId="77777777" w:rsidR="000D47C0" w:rsidRPr="00101A16" w:rsidRDefault="000D47C0" w:rsidP="000D47C0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79" w:type="dxa"/>
          </w:tcPr>
          <w:p w14:paraId="77865F15" w14:textId="676F4450" w:rsidR="000D47C0" w:rsidRPr="007071F3" w:rsidRDefault="000D47C0" w:rsidP="00820A28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1,397</w:t>
            </w:r>
          </w:p>
        </w:tc>
        <w:tc>
          <w:tcPr>
            <w:tcW w:w="248" w:type="dxa"/>
          </w:tcPr>
          <w:p w14:paraId="78FAB08C" w14:textId="77777777" w:rsidR="000D47C0" w:rsidRPr="00101A16" w:rsidRDefault="000D47C0" w:rsidP="000D47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372" w:type="dxa"/>
          </w:tcPr>
          <w:p w14:paraId="4453D7E1" w14:textId="43396038" w:rsidR="000D47C0" w:rsidRPr="000E5DAA" w:rsidRDefault="000D47C0" w:rsidP="000D47C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DA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5F8DB7AA" w14:textId="77777777" w:rsidR="000D47C0" w:rsidRPr="00990F32" w:rsidRDefault="000D47C0" w:rsidP="000D47C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ACBE84C" w14:textId="00D78F2B" w:rsidR="000D47C0" w:rsidRPr="00101A16" w:rsidRDefault="000D47C0" w:rsidP="003649E2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182,431</w:t>
            </w:r>
          </w:p>
        </w:tc>
      </w:tr>
      <w:tr w:rsidR="000D47C0" w:rsidRPr="00990F32" w14:paraId="2A663926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8DF987F" w14:textId="77777777" w:rsidR="000D47C0" w:rsidRPr="00990F3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6" w:type="dxa"/>
          </w:tcPr>
          <w:p w14:paraId="34EA4223" w14:textId="12BB6D0D" w:rsidR="000D47C0" w:rsidRPr="000E5DAA" w:rsidRDefault="000D47C0" w:rsidP="000D47C0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DA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19F81840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DC7196D" w14:textId="0A327D3E" w:rsidR="000D47C0" w:rsidRPr="00CD21BB" w:rsidRDefault="000D47C0" w:rsidP="003649E2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1B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3A27640F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43657C9" w14:textId="64F89D03" w:rsidR="000D47C0" w:rsidRPr="001F3019" w:rsidRDefault="000D47C0" w:rsidP="00820A28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(2,17</w:t>
            </w:r>
            <w:r w:rsidR="00D50FC8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</w:tcPr>
          <w:p w14:paraId="03D286AD" w14:textId="77777777" w:rsidR="000D47C0" w:rsidRPr="00101A16" w:rsidRDefault="000D47C0" w:rsidP="000D47C0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441" w:type="dxa"/>
          </w:tcPr>
          <w:p w14:paraId="3E85475B" w14:textId="1D22F0EF" w:rsidR="000D47C0" w:rsidRPr="001F3019" w:rsidRDefault="000D47C0" w:rsidP="000D47C0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(913)</w:t>
            </w:r>
          </w:p>
        </w:tc>
        <w:tc>
          <w:tcPr>
            <w:tcW w:w="269" w:type="dxa"/>
          </w:tcPr>
          <w:p w14:paraId="1A0F43DB" w14:textId="77777777" w:rsidR="000D47C0" w:rsidRPr="00101A16" w:rsidRDefault="000D47C0" w:rsidP="000D47C0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79" w:type="dxa"/>
          </w:tcPr>
          <w:p w14:paraId="56AADB36" w14:textId="7491B5D3" w:rsidR="000D47C0" w:rsidRPr="00441297" w:rsidRDefault="000D47C0" w:rsidP="00820A28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(3,173)</w:t>
            </w:r>
          </w:p>
        </w:tc>
        <w:tc>
          <w:tcPr>
            <w:tcW w:w="248" w:type="dxa"/>
          </w:tcPr>
          <w:p w14:paraId="73A8785C" w14:textId="77777777" w:rsidR="000D47C0" w:rsidRPr="00101A16" w:rsidRDefault="000D47C0" w:rsidP="000D47C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372" w:type="dxa"/>
          </w:tcPr>
          <w:p w14:paraId="211E6825" w14:textId="0B2D2D19" w:rsidR="000D47C0" w:rsidRPr="000E5DAA" w:rsidRDefault="000D47C0" w:rsidP="000D47C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DA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268E1DB2" w14:textId="77777777" w:rsidR="000D47C0" w:rsidRPr="00990F32" w:rsidRDefault="000D47C0" w:rsidP="000D47C0">
            <w:pPr>
              <w:tabs>
                <w:tab w:val="decimal" w:pos="612"/>
              </w:tabs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5160FBB" w14:textId="6B6CF008" w:rsidR="000D47C0" w:rsidRPr="00101A16" w:rsidRDefault="000D47C0" w:rsidP="003649E2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(6,26</w:t>
            </w:r>
            <w:r w:rsidR="00D50FC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D47C0" w:rsidRPr="00990F32" w14:paraId="1896B930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2EAB33D5" w14:textId="15A36E30" w:rsidR="000D47C0" w:rsidRPr="00990F3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78F041BA" w14:textId="0430880D" w:rsidR="000D47C0" w:rsidRPr="00990F32" w:rsidRDefault="0088767B" w:rsidP="000D47C0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3416641F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A0BD44C" w14:textId="70A99782" w:rsidR="000D47C0" w:rsidRPr="00101A16" w:rsidRDefault="000D47C0" w:rsidP="00820A28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622,748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2DC5C0D" w14:textId="77777777" w:rsidR="000D47C0" w:rsidRPr="00B304F1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2AC41C8A" w14:textId="6337A5C8" w:rsidR="000D47C0" w:rsidRPr="00D50FC8" w:rsidRDefault="000D47C0" w:rsidP="00820A28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4,534,37</w:t>
            </w:r>
            <w:r w:rsidR="00D50F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087AE5A" w14:textId="77777777" w:rsidR="000D47C0" w:rsidRPr="00101A16" w:rsidRDefault="000D47C0" w:rsidP="000D47C0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03892D4" w14:textId="66D3A682" w:rsidR="000D47C0" w:rsidRPr="00101A16" w:rsidRDefault="000D47C0" w:rsidP="000D47C0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29,293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565AA95" w14:textId="77777777" w:rsidR="000D47C0" w:rsidRPr="00101A16" w:rsidRDefault="000D47C0" w:rsidP="000D47C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84DC842" w14:textId="1C9C0DF9" w:rsidR="000D47C0" w:rsidRPr="00101A16" w:rsidRDefault="000D47C0" w:rsidP="00820A28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9,814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B08534F" w14:textId="77777777" w:rsidR="000D47C0" w:rsidRPr="00101A16" w:rsidRDefault="000D47C0" w:rsidP="000D47C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1970D48B" w14:textId="6D4EB841" w:rsidR="000D47C0" w:rsidRPr="0088767B" w:rsidRDefault="0088767B" w:rsidP="000D47C0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876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18969FFB" w14:textId="77777777" w:rsidR="000D47C0" w:rsidRPr="00B304F1" w:rsidRDefault="000D47C0" w:rsidP="000D47C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5841E99" w14:textId="5CBE265F" w:rsidR="000D47C0" w:rsidRPr="00D50FC8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5,19</w:t>
            </w:r>
            <w:r w:rsidR="008A22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,23</w:t>
            </w:r>
            <w:r w:rsidR="00D50F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0D47C0" w:rsidRPr="00990F32" w14:paraId="573C959C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16"/>
        </w:trPr>
        <w:tc>
          <w:tcPr>
            <w:tcW w:w="2790" w:type="dxa"/>
            <w:tcBorders>
              <w:top w:val="nil"/>
              <w:bottom w:val="nil"/>
            </w:tcBorders>
          </w:tcPr>
          <w:p w14:paraId="694B259A" w14:textId="77777777" w:rsidR="000D47C0" w:rsidRPr="00990F3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</w:tcPr>
          <w:p w14:paraId="02EE6382" w14:textId="77777777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E6C2E8C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</w:tcPr>
          <w:p w14:paraId="67426CCD" w14:textId="77777777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A54F14D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27BA0857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6DEC4B4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</w:tcPr>
          <w:p w14:paraId="4B2CF1BA" w14:textId="77777777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642393A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059A1295" w14:textId="77777777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02C78D90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14:paraId="3C8E7FF7" w14:textId="77777777" w:rsidR="000D47C0" w:rsidRPr="00990F32" w:rsidRDefault="000D47C0" w:rsidP="000D47C0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1CFF87B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</w:tcPr>
          <w:p w14:paraId="627C57AE" w14:textId="77777777" w:rsidR="000D47C0" w:rsidRPr="00990F3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47C0" w:rsidRPr="00492A22" w14:paraId="540777E2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4A4474FC" w14:textId="77777777" w:rsidR="000D47C0" w:rsidRPr="00492A2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2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3F48D64B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6851C08D" w14:textId="77777777" w:rsidR="000D47C0" w:rsidRPr="00492A2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2354E21A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A72C31C" w14:textId="77777777" w:rsidR="000D47C0" w:rsidRPr="00492A2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6FB3BD78" w14:textId="77777777" w:rsidR="000D47C0" w:rsidRPr="00492A2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D789C8D" w14:textId="77777777" w:rsidR="000D47C0" w:rsidRPr="00492A2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771AC614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2DECF1" w14:textId="77777777" w:rsidR="000D47C0" w:rsidRPr="00492A2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51E7C72C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3D0B2DC" w14:textId="77777777" w:rsidR="000D47C0" w:rsidRPr="00492A2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86A6D86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649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5F89215" w14:textId="77777777" w:rsidR="000D47C0" w:rsidRPr="00492A2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0C0918C2" w14:textId="77777777" w:rsidR="000D47C0" w:rsidRPr="00492A22" w:rsidRDefault="000D47C0" w:rsidP="000D4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47C0" w:rsidRPr="00492A22" w14:paraId="0AD08EE9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3D8EF5CA" w14:textId="1FF69015" w:rsidR="000D47C0" w:rsidRPr="00492A2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3078144F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9AFF0F2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3DBB2A03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0479479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6517C890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C7617A6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39762541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800250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DE5666B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2496E8EB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C72553D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93CE524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102F8A12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47C0" w:rsidRPr="00492A22" w14:paraId="770984A1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7E074739" w14:textId="78631F89" w:rsidR="000D47C0" w:rsidRPr="006A32B9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32B9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784459F4" w14:textId="7D16F225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713BD668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1F9D3BDC" w14:textId="667CF4C2" w:rsidR="000D47C0" w:rsidRPr="00492A22" w:rsidRDefault="000D47C0" w:rsidP="00820A2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174,360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6E0E25EF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2FD238D0" w14:textId="7AF692EA" w:rsidR="000D47C0" w:rsidRPr="00492A22" w:rsidRDefault="000D47C0" w:rsidP="00820A28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749,100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EDA4820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070DAED2" w14:textId="2339E3EF" w:rsidR="000D47C0" w:rsidRPr="00492A22" w:rsidRDefault="000D47C0" w:rsidP="00820A28">
            <w:pPr>
              <w:pStyle w:val="3"/>
              <w:tabs>
                <w:tab w:val="clear" w:pos="360"/>
                <w:tab w:val="clear" w:pos="720"/>
                <w:tab w:val="decimal" w:pos="10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7,205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2F874CC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00A58D08" w14:textId="727CDD94" w:rsidR="000D47C0" w:rsidRPr="00492A22" w:rsidRDefault="000D47C0" w:rsidP="00820A28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1,950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A2013FE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BABD7EE" w14:textId="26A8D088" w:rsidR="000D47C0" w:rsidRPr="00ED0A7A" w:rsidRDefault="000D47C0" w:rsidP="000D47C0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8,284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A87B6E7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03809610" w14:textId="0DC746F0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1,079,432</w:t>
            </w:r>
          </w:p>
        </w:tc>
      </w:tr>
      <w:tr w:rsidR="000D47C0" w:rsidRPr="00492A22" w14:paraId="32AD9FE7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2790" w:type="dxa"/>
            <w:tcBorders>
              <w:top w:val="nil"/>
              <w:bottom w:val="nil"/>
            </w:tcBorders>
          </w:tcPr>
          <w:p w14:paraId="66D50D3E" w14:textId="77777777" w:rsidR="000D47C0" w:rsidRPr="00492A2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669F7F7" w14:textId="5F64E13B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7A5A7C8B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C68DB13" w14:textId="6A7EDA5D" w:rsidR="000D47C0" w:rsidRPr="00492A22" w:rsidRDefault="000D47C0" w:rsidP="00820A2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174,360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DA96E66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47FD1AB1" w14:textId="5E6B13CC" w:rsidR="000D47C0" w:rsidRPr="00492A22" w:rsidRDefault="000D47C0" w:rsidP="00820A28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749,100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3F5D7C2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1963170E" w14:textId="4806250B" w:rsidR="000D47C0" w:rsidRPr="00492A22" w:rsidRDefault="000D47C0" w:rsidP="00820A28">
            <w:pPr>
              <w:pStyle w:val="3"/>
              <w:tabs>
                <w:tab w:val="clear" w:pos="360"/>
                <w:tab w:val="clear" w:pos="720"/>
                <w:tab w:val="decimal" w:pos="108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7,205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7824F1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12DF582" w14:textId="48CAE3C4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91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1,950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B3072C4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4CAF8A51" w14:textId="0BB00851" w:rsidR="000D47C0" w:rsidRPr="00ED0A7A" w:rsidRDefault="000D47C0" w:rsidP="000D47C0">
            <w:pPr>
              <w:pStyle w:val="3"/>
              <w:tabs>
                <w:tab w:val="clear" w:pos="360"/>
                <w:tab w:val="clear" w:pos="720"/>
                <w:tab w:val="decimal" w:pos="114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8,284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055A1959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6C8B2F97" w14:textId="411CB2CD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80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1,079,432</w:t>
            </w:r>
          </w:p>
        </w:tc>
      </w:tr>
      <w:tr w:rsidR="000D47C0" w:rsidRPr="00492A22" w14:paraId="5D63F981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16"/>
        </w:trPr>
        <w:tc>
          <w:tcPr>
            <w:tcW w:w="2790" w:type="dxa"/>
            <w:tcBorders>
              <w:top w:val="nil"/>
              <w:bottom w:val="nil"/>
            </w:tcBorders>
          </w:tcPr>
          <w:p w14:paraId="2B95458B" w14:textId="77777777" w:rsidR="000D47C0" w:rsidRPr="00492A2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nil"/>
            </w:tcBorders>
          </w:tcPr>
          <w:p w14:paraId="1899A8DC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59EFBEB6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</w:tcPr>
          <w:p w14:paraId="5D742E32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D1D2B73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nil"/>
            </w:tcBorders>
          </w:tcPr>
          <w:p w14:paraId="7318BB35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6D2D7B1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double" w:sz="4" w:space="0" w:color="auto"/>
              <w:bottom w:val="nil"/>
            </w:tcBorders>
          </w:tcPr>
          <w:p w14:paraId="31A96975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B3F8445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</w:tcPr>
          <w:p w14:paraId="5EC231F1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B02D373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bottom w:val="nil"/>
            </w:tcBorders>
          </w:tcPr>
          <w:p w14:paraId="1676C802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5E3B769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double" w:sz="4" w:space="0" w:color="auto"/>
              <w:bottom w:val="nil"/>
            </w:tcBorders>
          </w:tcPr>
          <w:p w14:paraId="6C002A4F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47C0" w:rsidRPr="00492A22" w14:paraId="314D2012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49DC380F" w14:textId="5E50FB8D" w:rsidR="000D47C0" w:rsidRPr="00492A2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205F7ACE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9F70522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648CAA16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3660BCD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7CDF69F9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F15FA2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43EE8C2A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183F795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2EBDDE2E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5015663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F5BFF56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75F6B3E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52A22408" w14:textId="77777777" w:rsidR="000D47C0" w:rsidRPr="00492A22" w:rsidRDefault="000D47C0" w:rsidP="000D47C0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47C0" w:rsidRPr="00492A22" w14:paraId="6B7069B2" w14:textId="77777777" w:rsidTr="00ED0A7A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3B9397E0" w14:textId="0BAAA631" w:rsidR="000D47C0" w:rsidRPr="00492A22" w:rsidRDefault="000D47C0" w:rsidP="000D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32B9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2836446B" w14:textId="2CDDDC09" w:rsidR="000D47C0" w:rsidRPr="000D47C0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7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44EB80C2" w14:textId="77777777" w:rsidR="000D47C0" w:rsidRPr="000D47C0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19B75BAF" w14:textId="107CE899" w:rsidR="000D47C0" w:rsidRPr="000D47C0" w:rsidRDefault="000D47C0" w:rsidP="00820A2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7C0">
              <w:rPr>
                <w:rFonts w:asciiTheme="majorBidi" w:hAnsiTheme="majorBidi" w:cstheme="majorBidi" w:hint="cs"/>
                <w:sz w:val="28"/>
                <w:szCs w:val="28"/>
                <w:cs/>
              </w:rPr>
              <w:t>154,805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A450DCF" w14:textId="77777777" w:rsidR="000D47C0" w:rsidRPr="000D47C0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362F91BF" w14:textId="38B952D4" w:rsidR="000D47C0" w:rsidRPr="000D47C0" w:rsidRDefault="000D47C0" w:rsidP="00820A28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7C0">
              <w:rPr>
                <w:rFonts w:asciiTheme="majorBidi" w:hAnsiTheme="majorBidi" w:cstheme="majorBidi" w:hint="cs"/>
                <w:sz w:val="28"/>
                <w:szCs w:val="28"/>
                <w:cs/>
              </w:rPr>
              <w:t>618,72</w:t>
            </w:r>
            <w:r w:rsidR="0047611D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F7142B" w14:textId="77777777" w:rsidR="000D47C0" w:rsidRPr="000D47C0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76CD8FE8" w14:textId="1DDC8A26" w:rsidR="000D47C0" w:rsidRPr="000D47C0" w:rsidRDefault="000D47C0" w:rsidP="00820A28">
            <w:pPr>
              <w:pStyle w:val="3"/>
              <w:tabs>
                <w:tab w:val="clear" w:pos="360"/>
                <w:tab w:val="clear" w:pos="720"/>
                <w:tab w:val="decimal" w:pos="10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7C0">
              <w:rPr>
                <w:rFonts w:asciiTheme="majorBidi" w:hAnsiTheme="majorBidi" w:cstheme="majorBidi" w:hint="cs"/>
                <w:sz w:val="28"/>
                <w:szCs w:val="28"/>
                <w:cs/>
              </w:rPr>
              <w:t>5,</w:t>
            </w:r>
            <w:r w:rsidR="006C63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Pr="000D47C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16B2C3" w14:textId="77777777" w:rsidR="000D47C0" w:rsidRPr="000D47C0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4CD4C9DE" w14:textId="0A844430" w:rsidR="000D47C0" w:rsidRPr="000D47C0" w:rsidRDefault="000D47C0" w:rsidP="00820A28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7C0">
              <w:rPr>
                <w:rFonts w:asciiTheme="majorBidi" w:hAnsiTheme="majorBidi" w:cstheme="majorBidi" w:hint="cs"/>
                <w:sz w:val="28"/>
                <w:szCs w:val="28"/>
                <w:cs/>
              </w:rPr>
              <w:t>7,0</w:t>
            </w:r>
            <w:r w:rsidR="0047611D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1A511A20" w14:textId="77777777" w:rsidR="000D47C0" w:rsidRPr="000D47C0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463F440" w14:textId="1BA53008" w:rsidR="000D47C0" w:rsidRPr="000D47C0" w:rsidRDefault="000D47C0" w:rsidP="000D47C0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7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91,078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799DFEAF" w14:textId="77777777" w:rsidR="000D47C0" w:rsidRPr="000D47C0" w:rsidRDefault="000D47C0" w:rsidP="000D47C0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3D406BB2" w14:textId="69A72B73" w:rsidR="000D47C0" w:rsidRPr="000D47C0" w:rsidRDefault="000D47C0" w:rsidP="00820A2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7C0">
              <w:rPr>
                <w:rFonts w:asciiTheme="majorBidi" w:hAnsiTheme="majorBidi" w:cstheme="majorBidi" w:hint="cs"/>
                <w:sz w:val="28"/>
                <w:szCs w:val="28"/>
                <w:cs/>
              </w:rPr>
              <w:t>1,016,084</w:t>
            </w:r>
          </w:p>
        </w:tc>
      </w:tr>
      <w:tr w:rsidR="005F5A9D" w:rsidRPr="00492A22" w14:paraId="18E769CC" w14:textId="77777777" w:rsidTr="00E92332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76D43238" w14:textId="7E16793A" w:rsidR="005F5A9D" w:rsidRPr="00492A22" w:rsidRDefault="005F5A9D" w:rsidP="005F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0D47C0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</w:tcPr>
          <w:p w14:paraId="45978CD3" w14:textId="4A682B73" w:rsidR="005F5A9D" w:rsidRPr="000E5DAA" w:rsidRDefault="005F5A9D" w:rsidP="005F5A9D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DA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62024581" w14:textId="77777777" w:rsidR="005F5A9D" w:rsidRPr="000E5DAA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14:paraId="0C315150" w14:textId="34A7238C" w:rsidR="005F5A9D" w:rsidRPr="000E5DAA" w:rsidRDefault="005F5A9D" w:rsidP="005F5A9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DAA">
              <w:rPr>
                <w:rFonts w:asciiTheme="majorBidi" w:hAnsiTheme="majorBidi" w:cstheme="majorBidi" w:hint="cs"/>
                <w:sz w:val="28"/>
                <w:szCs w:val="28"/>
                <w:cs/>
              </w:rPr>
              <w:t>2,344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B092FAB" w14:textId="77777777" w:rsidR="005F5A9D" w:rsidRPr="000E5DAA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0A76A983" w14:textId="1957C720" w:rsidR="005F5A9D" w:rsidRPr="000E5DAA" w:rsidRDefault="005F5A9D" w:rsidP="003649E2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551B9C5" w14:textId="77777777" w:rsidR="005F5A9D" w:rsidRPr="000E5DAA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</w:tcPr>
          <w:p w14:paraId="2B50705E" w14:textId="577EE320" w:rsidR="005F5A9D" w:rsidRPr="000E5DAA" w:rsidRDefault="005F5A9D" w:rsidP="00820A28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DA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F389A9" w14:textId="77777777" w:rsidR="005F5A9D" w:rsidRPr="000E5DAA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4F4E51F" w14:textId="39DC2DEC" w:rsidR="005F5A9D" w:rsidRPr="000E5DAA" w:rsidRDefault="005F5A9D" w:rsidP="003649E2">
            <w:pPr>
              <w:pStyle w:val="3"/>
              <w:tabs>
                <w:tab w:val="clear" w:pos="360"/>
                <w:tab w:val="clear" w:pos="720"/>
                <w:tab w:val="decimal" w:pos="72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DA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2206B01A" w14:textId="77777777" w:rsidR="005F5A9D" w:rsidRPr="000E5DAA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bottom w:val="single" w:sz="4" w:space="0" w:color="auto"/>
            </w:tcBorders>
          </w:tcPr>
          <w:p w14:paraId="759EA71D" w14:textId="4EDA94C5" w:rsidR="005F5A9D" w:rsidRPr="000E5DAA" w:rsidRDefault="005F5A9D" w:rsidP="005F5A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DA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27E0349" w14:textId="77777777" w:rsidR="005F5A9D" w:rsidRPr="000E5DAA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14:paraId="1750FC30" w14:textId="68211ED4" w:rsidR="005F5A9D" w:rsidRPr="000E5DAA" w:rsidRDefault="005F5A9D" w:rsidP="00820A2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DAA">
              <w:rPr>
                <w:rFonts w:asciiTheme="majorBidi" w:hAnsiTheme="majorBidi" w:cstheme="majorBidi" w:hint="cs"/>
                <w:sz w:val="28"/>
                <w:szCs w:val="28"/>
                <w:cs/>
              </w:rPr>
              <w:t>2,344</w:t>
            </w:r>
          </w:p>
        </w:tc>
      </w:tr>
      <w:tr w:rsidR="005F5A9D" w:rsidRPr="00492A22" w14:paraId="7535F921" w14:textId="77777777" w:rsidTr="00E92332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2790" w:type="dxa"/>
            <w:tcBorders>
              <w:top w:val="nil"/>
              <w:bottom w:val="nil"/>
            </w:tcBorders>
          </w:tcPr>
          <w:p w14:paraId="11553128" w14:textId="77777777" w:rsidR="005F5A9D" w:rsidRPr="00492A22" w:rsidRDefault="005F5A9D" w:rsidP="005F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0C4B9377" w14:textId="4B44D288" w:rsidR="005F5A9D" w:rsidRPr="000D47C0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7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4A64FE18" w14:textId="77777777" w:rsidR="005F5A9D" w:rsidRPr="00492A22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F74AB99" w14:textId="33037D37" w:rsidR="005F5A9D" w:rsidRPr="000D47C0" w:rsidRDefault="005F5A9D" w:rsidP="005F5A9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157,149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9E7CDFE" w14:textId="77777777" w:rsidR="005F5A9D" w:rsidRPr="00101A16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2CD67911" w14:textId="230AA96C" w:rsidR="005F5A9D" w:rsidRPr="00BB4EDE" w:rsidRDefault="005F5A9D" w:rsidP="00820A28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618,72</w:t>
            </w:r>
            <w:r w:rsidR="004761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AEF5B51" w14:textId="77777777" w:rsidR="005F5A9D" w:rsidRPr="00101A16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0B8EF99C" w14:textId="491B242B" w:rsidR="005F5A9D" w:rsidRPr="00101A16" w:rsidRDefault="005F5A9D" w:rsidP="00820A28">
            <w:pPr>
              <w:pStyle w:val="3"/>
              <w:tabs>
                <w:tab w:val="clear" w:pos="360"/>
                <w:tab w:val="clear" w:pos="720"/>
                <w:tab w:val="decimal" w:pos="108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5,</w:t>
            </w:r>
            <w:r w:rsidR="006C638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70A9E95" w14:textId="77777777" w:rsidR="005F5A9D" w:rsidRPr="00101A16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D72637D" w14:textId="0F8D4415" w:rsidR="005F5A9D" w:rsidRPr="00101A16" w:rsidRDefault="005F5A9D" w:rsidP="00820A28">
            <w:pPr>
              <w:pStyle w:val="3"/>
              <w:tabs>
                <w:tab w:val="clear" w:pos="360"/>
                <w:tab w:val="clear" w:pos="720"/>
                <w:tab w:val="decimal" w:pos="101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7,0</w:t>
            </w:r>
            <w:r w:rsidR="004761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19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685F9670" w14:textId="77777777" w:rsidR="005F5A9D" w:rsidRPr="00101A16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361B3356" w14:textId="28E6174F" w:rsidR="005F5A9D" w:rsidRPr="00101A16" w:rsidRDefault="005F5A9D" w:rsidP="005F5A9D">
            <w:pPr>
              <w:pStyle w:val="3"/>
              <w:tabs>
                <w:tab w:val="clear" w:pos="360"/>
                <w:tab w:val="clear" w:pos="720"/>
                <w:tab w:val="decimal" w:pos="114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91,078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C8D2C41" w14:textId="77777777" w:rsidR="005F5A9D" w:rsidRPr="00101A16" w:rsidRDefault="005F5A9D" w:rsidP="005F5A9D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EE7946D" w14:textId="6DCBEB10" w:rsidR="005F5A9D" w:rsidRPr="00101A16" w:rsidRDefault="005F5A9D" w:rsidP="00820A2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1,018,428</w:t>
            </w:r>
          </w:p>
        </w:tc>
      </w:tr>
    </w:tbl>
    <w:p w14:paraId="0666637E" w14:textId="77777777" w:rsidR="007A1361" w:rsidRPr="00254A81" w:rsidRDefault="007A1361" w:rsidP="0085382E">
      <w:pPr>
        <w:rPr>
          <w:rFonts w:ascii="Angsana New" w:hAnsi="Angsana New"/>
          <w:sz w:val="30"/>
          <w:szCs w:val="30"/>
        </w:rPr>
        <w:sectPr w:rsidR="007A1361" w:rsidRPr="00254A81" w:rsidSect="00B20969">
          <w:pgSz w:w="16834" w:h="11909" w:orient="landscape" w:code="9"/>
          <w:pgMar w:top="691" w:right="1444" w:bottom="576" w:left="1152" w:header="720" w:footer="720" w:gutter="0"/>
          <w:cols w:space="720"/>
          <w:docGrid w:linePitch="360"/>
        </w:sectPr>
      </w:pPr>
    </w:p>
    <w:p w14:paraId="21039BFD" w14:textId="663B16A9" w:rsidR="00630842" w:rsidRDefault="00630842" w:rsidP="004A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FF0000"/>
          <w:sz w:val="30"/>
          <w:szCs w:val="30"/>
        </w:rPr>
      </w:pPr>
      <w:r w:rsidRPr="007641ED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371FC9" w:rsidRPr="007641ED">
        <w:rPr>
          <w:rFonts w:ascii="Angsana New" w:hAnsi="Angsana New"/>
          <w:sz w:val="30"/>
          <w:szCs w:val="30"/>
          <w:cs/>
        </w:rPr>
        <w:t>กลุ่ม</w:t>
      </w:r>
      <w:r w:rsidRPr="007641ED">
        <w:rPr>
          <w:rFonts w:ascii="Angsana New" w:hAnsi="Angsana New"/>
          <w:sz w:val="30"/>
          <w:szCs w:val="30"/>
          <w:cs/>
        </w:rPr>
        <w:t>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7641ED">
        <w:rPr>
          <w:rFonts w:ascii="Angsana New" w:hAnsi="Angsana New"/>
          <w:sz w:val="30"/>
          <w:szCs w:val="30"/>
        </w:rPr>
        <w:t xml:space="preserve"> </w:t>
      </w:r>
      <w:r w:rsidRPr="007641ED">
        <w:rPr>
          <w:rFonts w:ascii="Angsana New" w:hAnsi="Angsana New"/>
          <w:sz w:val="30"/>
          <w:szCs w:val="30"/>
          <w:cs/>
        </w:rPr>
        <w:t xml:space="preserve">แต่ยังคงใช้งานจนถึง ณ วันที่ </w:t>
      </w:r>
      <w:r w:rsidRPr="007641ED">
        <w:rPr>
          <w:rFonts w:ascii="Angsana New" w:hAnsi="Angsana New"/>
          <w:sz w:val="30"/>
          <w:szCs w:val="30"/>
        </w:rPr>
        <w:t xml:space="preserve">31 </w:t>
      </w:r>
      <w:r w:rsidRPr="007641ED">
        <w:rPr>
          <w:rFonts w:ascii="Angsana New" w:hAnsi="Angsana New"/>
          <w:sz w:val="30"/>
          <w:szCs w:val="30"/>
          <w:cs/>
        </w:rPr>
        <w:t xml:space="preserve">มีนาคม </w:t>
      </w:r>
      <w:r w:rsidR="00450DDE" w:rsidRPr="007641ED">
        <w:rPr>
          <w:rFonts w:ascii="Angsana New" w:hAnsi="Angsana New"/>
          <w:sz w:val="30"/>
          <w:szCs w:val="30"/>
        </w:rPr>
        <w:t>256</w:t>
      </w:r>
      <w:r w:rsidR="00A01058">
        <w:rPr>
          <w:rFonts w:ascii="Angsana New" w:hAnsi="Angsana New"/>
          <w:sz w:val="30"/>
          <w:szCs w:val="30"/>
        </w:rPr>
        <w:t>6</w:t>
      </w:r>
      <w:r w:rsidR="00450DDE" w:rsidRPr="007641ED">
        <w:rPr>
          <w:rFonts w:ascii="Angsana New" w:hAnsi="Angsana New"/>
          <w:sz w:val="30"/>
          <w:szCs w:val="30"/>
        </w:rPr>
        <w:t xml:space="preserve"> </w:t>
      </w:r>
      <w:r w:rsidR="009841D8" w:rsidRPr="007641ED">
        <w:rPr>
          <w:rFonts w:ascii="Angsana New" w:hAnsi="Angsana New"/>
          <w:sz w:val="30"/>
          <w:szCs w:val="30"/>
          <w:cs/>
        </w:rPr>
        <w:t>มี</w:t>
      </w:r>
      <w:r w:rsidR="009841D8" w:rsidRPr="0088767B">
        <w:rPr>
          <w:rFonts w:ascii="Angsana New" w:hAnsi="Angsana New"/>
          <w:sz w:val="30"/>
          <w:szCs w:val="30"/>
          <w:cs/>
        </w:rPr>
        <w:t>จำนวน</w:t>
      </w:r>
      <w:r w:rsidR="000D3FA9" w:rsidRPr="0088767B">
        <w:rPr>
          <w:rFonts w:ascii="Angsana New" w:hAnsi="Angsana New"/>
          <w:sz w:val="30"/>
          <w:szCs w:val="30"/>
        </w:rPr>
        <w:t xml:space="preserve"> </w:t>
      </w:r>
      <w:r w:rsidR="005F5A9D" w:rsidRPr="0088767B">
        <w:rPr>
          <w:rFonts w:ascii="Angsana New" w:hAnsi="Angsana New"/>
          <w:sz w:val="30"/>
          <w:szCs w:val="30"/>
        </w:rPr>
        <w:t>4,193</w:t>
      </w:r>
      <w:r w:rsidRPr="0088767B">
        <w:rPr>
          <w:rFonts w:ascii="Angsana New" w:hAnsi="Angsana New"/>
          <w:sz w:val="30"/>
          <w:szCs w:val="30"/>
        </w:rPr>
        <w:t xml:space="preserve"> </w:t>
      </w:r>
      <w:r w:rsidRPr="0088767B">
        <w:rPr>
          <w:rFonts w:ascii="Angsana New" w:hAnsi="Angsana New"/>
          <w:sz w:val="30"/>
          <w:szCs w:val="30"/>
          <w:cs/>
        </w:rPr>
        <w:t>ล้านบาท</w:t>
      </w:r>
      <w:r w:rsidRPr="007641ED">
        <w:rPr>
          <w:rFonts w:ascii="Angsana New" w:hAnsi="Angsana New"/>
          <w:sz w:val="30"/>
          <w:szCs w:val="30"/>
          <w:cs/>
        </w:rPr>
        <w:t xml:space="preserve"> </w:t>
      </w:r>
      <w:r w:rsidRPr="007641ED">
        <w:rPr>
          <w:rFonts w:ascii="Angsana New" w:hAnsi="Angsana New"/>
          <w:i/>
          <w:iCs/>
          <w:sz w:val="30"/>
          <w:szCs w:val="30"/>
          <w:cs/>
        </w:rPr>
        <w:t>(</w:t>
      </w:r>
      <w:r w:rsidR="00450DDE" w:rsidRPr="007641ED">
        <w:rPr>
          <w:rFonts w:ascii="Angsana New" w:hAnsi="Angsana New"/>
          <w:i/>
          <w:iCs/>
          <w:sz w:val="30"/>
          <w:szCs w:val="30"/>
        </w:rPr>
        <w:t>256</w:t>
      </w:r>
      <w:r w:rsidR="00A01058">
        <w:rPr>
          <w:rFonts w:ascii="Angsana New" w:hAnsi="Angsana New"/>
          <w:i/>
          <w:iCs/>
          <w:sz w:val="30"/>
          <w:szCs w:val="30"/>
        </w:rPr>
        <w:t>5</w:t>
      </w:r>
      <w:r w:rsidRPr="007641ED">
        <w:rPr>
          <w:rFonts w:ascii="Angsana New" w:hAnsi="Angsana New"/>
          <w:i/>
          <w:iCs/>
          <w:sz w:val="30"/>
          <w:szCs w:val="30"/>
        </w:rPr>
        <w:t xml:space="preserve">: </w:t>
      </w:r>
      <w:r w:rsidR="00A01058">
        <w:rPr>
          <w:rFonts w:ascii="Angsana New" w:hAnsi="Angsana New"/>
          <w:i/>
          <w:iCs/>
          <w:sz w:val="30"/>
          <w:szCs w:val="30"/>
        </w:rPr>
        <w:t>4,010</w:t>
      </w:r>
      <w:r w:rsidR="00450DDE" w:rsidRPr="007641E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641ED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729F6FEF" w14:textId="1FDEFED7" w:rsidR="007641ED" w:rsidRDefault="007641ED" w:rsidP="004A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E33F85" w14:textId="46C292BB" w:rsidR="007641ED" w:rsidRPr="00254A81" w:rsidRDefault="007641ED" w:rsidP="004A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บริษัทไม่มีการนำสินทรัพย์ </w:t>
      </w:r>
      <w:r w:rsidRPr="0088767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88767B">
        <w:rPr>
          <w:rFonts w:ascii="Angsana New" w:hAnsi="Angsana New"/>
          <w:sz w:val="30"/>
          <w:szCs w:val="30"/>
        </w:rPr>
        <w:t xml:space="preserve">31 </w:t>
      </w:r>
      <w:r w:rsidRPr="0088767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50DDE" w:rsidRPr="0088767B">
        <w:rPr>
          <w:rFonts w:ascii="Angsana New" w:hAnsi="Angsana New"/>
          <w:sz w:val="30"/>
          <w:szCs w:val="30"/>
        </w:rPr>
        <w:t>256</w:t>
      </w:r>
      <w:r w:rsidR="00A01058" w:rsidRPr="0088767B">
        <w:rPr>
          <w:rFonts w:ascii="Angsana New" w:hAnsi="Angsana New"/>
          <w:sz w:val="30"/>
          <w:szCs w:val="30"/>
        </w:rPr>
        <w:t>6</w:t>
      </w:r>
      <w:r w:rsidR="00450DDE" w:rsidRPr="0088767B">
        <w:rPr>
          <w:rFonts w:ascii="Angsana New" w:hAnsi="Angsana New"/>
          <w:sz w:val="30"/>
          <w:szCs w:val="30"/>
        </w:rPr>
        <w:t xml:space="preserve"> </w:t>
      </w:r>
      <w:r w:rsidRPr="0088767B">
        <w:rPr>
          <w:rFonts w:ascii="Angsana New" w:hAnsi="Angsana New"/>
          <w:i/>
          <w:iCs/>
          <w:sz w:val="30"/>
          <w:szCs w:val="30"/>
        </w:rPr>
        <w:t>(</w:t>
      </w:r>
      <w:r w:rsidR="00450DDE" w:rsidRPr="0088767B">
        <w:rPr>
          <w:rFonts w:ascii="Angsana New" w:hAnsi="Angsana New"/>
          <w:i/>
          <w:iCs/>
          <w:sz w:val="30"/>
          <w:szCs w:val="30"/>
        </w:rPr>
        <w:t>256</w:t>
      </w:r>
      <w:r w:rsidR="00A01058" w:rsidRPr="0088767B">
        <w:rPr>
          <w:rFonts w:ascii="Angsana New" w:hAnsi="Angsana New"/>
          <w:i/>
          <w:iCs/>
          <w:sz w:val="30"/>
          <w:szCs w:val="30"/>
        </w:rPr>
        <w:t>5</w:t>
      </w:r>
      <w:r w:rsidR="00450DDE" w:rsidRPr="0088767B">
        <w:rPr>
          <w:rFonts w:ascii="Angsana New" w:hAnsi="Angsana New"/>
          <w:i/>
          <w:iCs/>
          <w:sz w:val="30"/>
          <w:szCs w:val="30"/>
        </w:rPr>
        <w:t xml:space="preserve"> </w:t>
      </w:r>
      <w:r w:rsidRPr="0088767B">
        <w:rPr>
          <w:rFonts w:ascii="Angsana New" w:hAnsi="Angsana New"/>
          <w:i/>
          <w:iCs/>
          <w:sz w:val="30"/>
          <w:szCs w:val="30"/>
        </w:rPr>
        <w:t xml:space="preserve">: </w:t>
      </w:r>
      <w:r w:rsidR="00E87C1F" w:rsidRPr="0088767B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88767B">
        <w:rPr>
          <w:rFonts w:ascii="Angsana New" w:hAnsi="Angsana New"/>
          <w:i/>
          <w:iCs/>
          <w:sz w:val="30"/>
          <w:szCs w:val="30"/>
        </w:rPr>
        <w:t>)</w:t>
      </w:r>
      <w:r w:rsidRPr="0088767B">
        <w:rPr>
          <w:rFonts w:ascii="Angsana New" w:hAnsi="Angsana New"/>
          <w:sz w:val="30"/>
          <w:szCs w:val="30"/>
        </w:rPr>
        <w:t xml:space="preserve"> </w:t>
      </w:r>
      <w:r w:rsidRPr="0088767B">
        <w:rPr>
          <w:rFonts w:ascii="Angsana New" w:hAnsi="Angsana New" w:hint="cs"/>
          <w:sz w:val="30"/>
          <w:szCs w:val="30"/>
          <w:cs/>
        </w:rPr>
        <w:t>ไป</w:t>
      </w:r>
      <w:r>
        <w:rPr>
          <w:rFonts w:ascii="Angsana New" w:hAnsi="Angsana New" w:hint="cs"/>
          <w:sz w:val="30"/>
          <w:szCs w:val="30"/>
          <w:cs/>
        </w:rPr>
        <w:t>ค้ำประกันวงเงินสินเชื่อที่ได้รับจากสถาบันการเงิน</w:t>
      </w:r>
    </w:p>
    <w:p w14:paraId="736283AA" w14:textId="77777777" w:rsidR="007641ED" w:rsidRPr="00254A81" w:rsidRDefault="007641ED" w:rsidP="000D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6EC4167" w14:textId="024667C3" w:rsidR="000D3FA9" w:rsidRDefault="0071625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="001F3019"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B54FC4" w:rsidRPr="00254A81">
        <w:rPr>
          <w:rFonts w:ascii="Angsana New" w:hAnsi="Angsana New"/>
          <w:sz w:val="30"/>
          <w:szCs w:val="30"/>
          <w:u w:val="none"/>
        </w:rPr>
        <w:tab/>
      </w:r>
      <w:r w:rsidR="000D3FA9">
        <w:rPr>
          <w:rFonts w:ascii="Angsana New" w:hAnsi="Angsana New" w:hint="cs"/>
          <w:sz w:val="30"/>
          <w:szCs w:val="30"/>
          <w:u w:val="none"/>
          <w:cs/>
          <w:lang w:val="en-US"/>
        </w:rPr>
        <w:t>เจ้าหนี้การค้า</w:t>
      </w: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900"/>
        <w:gridCol w:w="1073"/>
        <w:gridCol w:w="265"/>
        <w:gridCol w:w="1086"/>
      </w:tblGrid>
      <w:tr w:rsidR="000D3FA9" w:rsidRPr="00BB3056" w14:paraId="15607B65" w14:textId="77777777" w:rsidTr="00BD66A4">
        <w:tc>
          <w:tcPr>
            <w:tcW w:w="3206" w:type="pct"/>
          </w:tcPr>
          <w:p w14:paraId="1E6E524E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09582BDE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1697999A" w14:textId="77777777" w:rsidR="000D3FA9" w:rsidRPr="00BB3056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50EC5407" w14:textId="70F3EEB5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D3FA9" w:rsidRPr="00BB3056" w14:paraId="18FD6EF5" w14:textId="77777777" w:rsidTr="00BD66A4">
        <w:tc>
          <w:tcPr>
            <w:tcW w:w="3206" w:type="pct"/>
          </w:tcPr>
          <w:p w14:paraId="316A85EB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EA05300" w14:textId="77777777" w:rsidR="000D3FA9" w:rsidRPr="00BB3056" w:rsidRDefault="000D3FA9" w:rsidP="00F32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9" w:type="pct"/>
          </w:tcPr>
          <w:p w14:paraId="479CFD8B" w14:textId="1A1E9C37" w:rsidR="000D3FA9" w:rsidRPr="00ED0A7A" w:rsidRDefault="00450DDE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0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</w:tcPr>
          <w:p w14:paraId="6CB78F77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907BD7E" w14:textId="0F85E2B8" w:rsidR="000D3FA9" w:rsidRPr="00ED0A7A" w:rsidRDefault="00450DDE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0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D3FA9" w:rsidRPr="00BB3056" w14:paraId="2782B6CC" w14:textId="77777777" w:rsidTr="00BD66A4">
        <w:tc>
          <w:tcPr>
            <w:tcW w:w="3206" w:type="pct"/>
          </w:tcPr>
          <w:p w14:paraId="4D965ADC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1C288A0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5A4516A6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058" w:rsidRPr="00BB3056" w14:paraId="3CF8A815" w14:textId="77777777" w:rsidTr="00E16BAB">
        <w:tc>
          <w:tcPr>
            <w:tcW w:w="3206" w:type="pct"/>
          </w:tcPr>
          <w:p w14:paraId="5CAB7771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391200E5" w14:textId="5C2EDA47" w:rsidR="00A01058" w:rsidRPr="00ED0A7A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79" w:type="pct"/>
          </w:tcPr>
          <w:p w14:paraId="02B918AD" w14:textId="3FD9DEAC" w:rsidR="00A01058" w:rsidRPr="008323E3" w:rsidRDefault="008323E3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1,959,174</w:t>
            </w:r>
          </w:p>
        </w:tc>
        <w:tc>
          <w:tcPr>
            <w:tcW w:w="143" w:type="pct"/>
          </w:tcPr>
          <w:p w14:paraId="11F46344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790E6F1" w14:textId="506500FF" w:rsidR="00A01058" w:rsidRPr="00E16BAB" w:rsidRDefault="008323E3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B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2,006,963</w:t>
            </w:r>
          </w:p>
        </w:tc>
      </w:tr>
      <w:tr w:rsidR="00A01058" w:rsidRPr="00BB3056" w14:paraId="23F4D687" w14:textId="77777777" w:rsidTr="00E16BAB">
        <w:tc>
          <w:tcPr>
            <w:tcW w:w="3206" w:type="pct"/>
          </w:tcPr>
          <w:p w14:paraId="2A550320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6" w:type="pct"/>
          </w:tcPr>
          <w:p w14:paraId="1A659FC5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7AF046F" w14:textId="0D1102BD" w:rsidR="00A01058" w:rsidRPr="008323E3" w:rsidRDefault="008323E3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486,347</w:t>
            </w:r>
          </w:p>
        </w:tc>
        <w:tc>
          <w:tcPr>
            <w:tcW w:w="143" w:type="pct"/>
          </w:tcPr>
          <w:p w14:paraId="2049F530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504FE444" w14:textId="79851137" w:rsidR="00A01058" w:rsidRPr="00E16BAB" w:rsidRDefault="008323E3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B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A1D8B" w:rsidRPr="00E16B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16B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4,612</w:t>
            </w:r>
          </w:p>
        </w:tc>
      </w:tr>
      <w:tr w:rsidR="00A01058" w:rsidRPr="00BB3056" w14:paraId="4BA46F22" w14:textId="77777777" w:rsidTr="00BD66A4">
        <w:tc>
          <w:tcPr>
            <w:tcW w:w="3206" w:type="pct"/>
          </w:tcPr>
          <w:p w14:paraId="02D6BA03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14:paraId="02AAA4B7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77DA69F" w14:textId="543D2B92" w:rsidR="00A01058" w:rsidRPr="008323E3" w:rsidRDefault="008323E3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2,445,521</w:t>
            </w:r>
          </w:p>
        </w:tc>
        <w:tc>
          <w:tcPr>
            <w:tcW w:w="143" w:type="pct"/>
          </w:tcPr>
          <w:p w14:paraId="5A6DFDB1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8AA62FD" w14:textId="001E5468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2,271,575</w:t>
            </w:r>
          </w:p>
        </w:tc>
      </w:tr>
    </w:tbl>
    <w:p w14:paraId="18E241C8" w14:textId="77777777" w:rsidR="000D3FA9" w:rsidRPr="000D3FA9" w:rsidRDefault="000D3FA9" w:rsidP="000D3FA9">
      <w:pPr>
        <w:rPr>
          <w:lang w:val="x-none" w:eastAsia="x-none"/>
        </w:rPr>
      </w:pPr>
    </w:p>
    <w:p w14:paraId="31DDC853" w14:textId="19E60CDA" w:rsidR="000D3FA9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="001F3019">
        <w:rPr>
          <w:rFonts w:ascii="Angsana New" w:hAnsi="Angsana New"/>
          <w:sz w:val="30"/>
          <w:szCs w:val="30"/>
          <w:u w:val="none"/>
          <w:lang w:val="en-US"/>
        </w:rPr>
        <w:t>3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2"/>
        <w:gridCol w:w="1081"/>
        <w:gridCol w:w="237"/>
        <w:gridCol w:w="1112"/>
        <w:gridCol w:w="265"/>
        <w:gridCol w:w="1085"/>
        <w:gridCol w:w="265"/>
        <w:gridCol w:w="1083"/>
      </w:tblGrid>
      <w:tr w:rsidR="000D3FA9" w:rsidRPr="00BB3056" w14:paraId="39E92B70" w14:textId="77777777" w:rsidTr="00BD66A4">
        <w:tc>
          <w:tcPr>
            <w:tcW w:w="1796" w:type="pct"/>
          </w:tcPr>
          <w:p w14:paraId="3CCF28D3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725E0BA7" w14:textId="77777777" w:rsidR="000D3FA9" w:rsidRPr="00BB3056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1CF2002E" w14:textId="59197F7A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AFD9797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DAD3C25" w14:textId="423C508C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058" w:rsidRPr="00BB3056" w14:paraId="43770B17" w14:textId="77777777" w:rsidTr="00BD66A4">
        <w:tc>
          <w:tcPr>
            <w:tcW w:w="1796" w:type="pct"/>
          </w:tcPr>
          <w:p w14:paraId="413432EA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0A9222F0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14:paraId="23530231" w14:textId="193C59C8" w:rsidR="00A01058" w:rsidRPr="00ED0A7A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8" w:type="pct"/>
          </w:tcPr>
          <w:p w14:paraId="4287E3B3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3711F5" w14:textId="17983FD7" w:rsidR="00A01058" w:rsidRPr="00ED0A7A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</w:tcPr>
          <w:p w14:paraId="45B8CC3B" w14:textId="77777777" w:rsidR="00A01058" w:rsidRPr="00BB3056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5D7FC062" w14:textId="7D05AF54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</w:tcPr>
          <w:p w14:paraId="09045E59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A441A5" w14:textId="2BDD0F8B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01058" w:rsidRPr="00BB3056" w14:paraId="603C6F73" w14:textId="77777777" w:rsidTr="00BD66A4">
        <w:tc>
          <w:tcPr>
            <w:tcW w:w="1796" w:type="pct"/>
          </w:tcPr>
          <w:p w14:paraId="48F15B61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6E4B72E6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5F83D983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058" w:rsidRPr="004062FE" w14:paraId="615EF2B3" w14:textId="77777777" w:rsidTr="00BD66A4">
        <w:tc>
          <w:tcPr>
            <w:tcW w:w="1796" w:type="pct"/>
          </w:tcPr>
          <w:p w14:paraId="098C6818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6A8227F9" w14:textId="7BD22AAB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E4471B2" w14:textId="08EB6165" w:rsidR="00A01058" w:rsidRPr="00BA1D8B" w:rsidRDefault="00BA1D8B" w:rsidP="00406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28" w:type="pct"/>
          </w:tcPr>
          <w:p w14:paraId="42CA8544" w14:textId="77777777" w:rsidR="00A01058" w:rsidRPr="004062FE" w:rsidRDefault="00A01058" w:rsidP="00406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E67661B" w14:textId="02C733C0" w:rsidR="00A01058" w:rsidRPr="00BB3056" w:rsidRDefault="00A01058" w:rsidP="00406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62FE">
              <w:rPr>
                <w:rFonts w:asciiTheme="majorBidi" w:hAnsiTheme="majorBidi" w:cstheme="majorBidi"/>
                <w:sz w:val="30"/>
                <w:szCs w:val="30"/>
              </w:rPr>
              <w:t>12,592</w:t>
            </w:r>
          </w:p>
        </w:tc>
        <w:tc>
          <w:tcPr>
            <w:tcW w:w="143" w:type="pct"/>
          </w:tcPr>
          <w:p w14:paraId="0FC502F0" w14:textId="77777777" w:rsidR="00A01058" w:rsidRPr="00BB3056" w:rsidRDefault="00A01058" w:rsidP="00406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40E5EAC" w14:textId="66F47D48" w:rsidR="00A01058" w:rsidRPr="008323E3" w:rsidRDefault="0088767B" w:rsidP="00406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43" w:type="pct"/>
          </w:tcPr>
          <w:p w14:paraId="0652A9C8" w14:textId="77777777" w:rsidR="00A01058" w:rsidRPr="004062FE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C480119" w14:textId="7F90975E" w:rsidR="00A01058" w:rsidRPr="00BB3056" w:rsidRDefault="00A01058" w:rsidP="00406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62FE">
              <w:rPr>
                <w:rFonts w:asciiTheme="majorBidi" w:hAnsiTheme="majorBidi" w:cstheme="majorBidi"/>
                <w:sz w:val="30"/>
                <w:szCs w:val="30"/>
              </w:rPr>
              <w:t>12,592</w:t>
            </w:r>
          </w:p>
        </w:tc>
      </w:tr>
      <w:tr w:rsidR="00A01058" w:rsidRPr="00BB3056" w14:paraId="6A26CD4E" w14:textId="77777777" w:rsidTr="00ED0A7A">
        <w:tc>
          <w:tcPr>
            <w:tcW w:w="1796" w:type="pct"/>
          </w:tcPr>
          <w:p w14:paraId="129195F8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763315DF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0DAF07E" w14:textId="77777777" w:rsidR="00A01058" w:rsidRPr="00BB3056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48DB95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281C9362" w14:textId="77777777" w:rsidR="00A01058" w:rsidRPr="00BB3056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4EEF8A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4E487246" w14:textId="77777777" w:rsidR="00A01058" w:rsidRPr="00BB3056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C54CC0F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6C25331D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058" w:rsidRPr="00BB3056" w14:paraId="26F82537" w14:textId="77777777" w:rsidTr="00BD66A4">
        <w:tc>
          <w:tcPr>
            <w:tcW w:w="1796" w:type="pct"/>
          </w:tcPr>
          <w:p w14:paraId="6D9F0738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8" w:type="pct"/>
          </w:tcPr>
          <w:p w14:paraId="08E4E00A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F739A4D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0F35E6E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7A6F5D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0F0E9C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06FFC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C4CD06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AFA14AE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058" w:rsidRPr="00BB3056" w14:paraId="6695946A" w14:textId="77777777" w:rsidTr="00BD66A4">
        <w:tc>
          <w:tcPr>
            <w:tcW w:w="1796" w:type="pct"/>
          </w:tcPr>
          <w:p w14:paraId="18B865D5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เจ้าหนี้อื่นค่าซื้อเครื่องจักรและอุปกรณ์</w:t>
            </w:r>
          </w:p>
        </w:tc>
        <w:tc>
          <w:tcPr>
            <w:tcW w:w="438" w:type="pct"/>
          </w:tcPr>
          <w:p w14:paraId="75274E5A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FF5D8D0" w14:textId="0B985BFD" w:rsidR="00A01058" w:rsidRPr="00BA1D8B" w:rsidRDefault="00BA1D8B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50,753</w:t>
            </w:r>
          </w:p>
        </w:tc>
        <w:tc>
          <w:tcPr>
            <w:tcW w:w="128" w:type="pct"/>
          </w:tcPr>
          <w:p w14:paraId="158BA92A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9E55EA4" w14:textId="6A19C60C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49,372</w:t>
            </w:r>
          </w:p>
        </w:tc>
        <w:tc>
          <w:tcPr>
            <w:tcW w:w="143" w:type="pct"/>
          </w:tcPr>
          <w:p w14:paraId="5F6C7DC3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2186EB" w14:textId="23AE7F03" w:rsidR="00A01058" w:rsidRPr="008323E3" w:rsidRDefault="008323E3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50,753</w:t>
            </w:r>
          </w:p>
        </w:tc>
        <w:tc>
          <w:tcPr>
            <w:tcW w:w="143" w:type="pct"/>
          </w:tcPr>
          <w:p w14:paraId="0141C07D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2822A17" w14:textId="07513CD0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49,372</w:t>
            </w:r>
          </w:p>
        </w:tc>
      </w:tr>
      <w:tr w:rsidR="00A01058" w:rsidRPr="00BB3056" w14:paraId="38F373CC" w14:textId="77777777" w:rsidTr="00BD66A4">
        <w:tc>
          <w:tcPr>
            <w:tcW w:w="1796" w:type="pct"/>
          </w:tcPr>
          <w:p w14:paraId="136B8692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438" w:type="pct"/>
          </w:tcPr>
          <w:p w14:paraId="1F163D46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3395CAE" w14:textId="7BF243D1" w:rsidR="00A01058" w:rsidRPr="00BA1D8B" w:rsidRDefault="00BA1D8B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31,330</w:t>
            </w:r>
          </w:p>
        </w:tc>
        <w:tc>
          <w:tcPr>
            <w:tcW w:w="128" w:type="pct"/>
          </w:tcPr>
          <w:p w14:paraId="3AA5462B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81B9FB" w14:textId="30B67DAD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35,134</w:t>
            </w:r>
          </w:p>
        </w:tc>
        <w:tc>
          <w:tcPr>
            <w:tcW w:w="143" w:type="pct"/>
          </w:tcPr>
          <w:p w14:paraId="18C8D4A3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922DD4" w14:textId="48A62571" w:rsidR="00A01058" w:rsidRPr="008323E3" w:rsidRDefault="008323E3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31,330</w:t>
            </w:r>
          </w:p>
        </w:tc>
        <w:tc>
          <w:tcPr>
            <w:tcW w:w="143" w:type="pct"/>
          </w:tcPr>
          <w:p w14:paraId="61F51C31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477F83" w14:textId="7882D7EF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35,134</w:t>
            </w:r>
          </w:p>
        </w:tc>
      </w:tr>
      <w:tr w:rsidR="00A01058" w:rsidRPr="00BB3056" w14:paraId="0A20DB76" w14:textId="77777777" w:rsidTr="00BD66A4">
        <w:tc>
          <w:tcPr>
            <w:tcW w:w="1796" w:type="pct"/>
          </w:tcPr>
          <w:p w14:paraId="6EAE1D37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ค่าคดีฟ้องร้องค้างจ่าย</w:t>
            </w:r>
          </w:p>
        </w:tc>
        <w:tc>
          <w:tcPr>
            <w:tcW w:w="438" w:type="pct"/>
          </w:tcPr>
          <w:p w14:paraId="28A3CB75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EC10060" w14:textId="1B498331" w:rsidR="00A01058" w:rsidRPr="00BA1D8B" w:rsidRDefault="00BA1D8B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17,386</w:t>
            </w:r>
          </w:p>
        </w:tc>
        <w:tc>
          <w:tcPr>
            <w:tcW w:w="128" w:type="pct"/>
          </w:tcPr>
          <w:p w14:paraId="3D38378B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0B7B314" w14:textId="7494573B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17,386</w:t>
            </w:r>
          </w:p>
        </w:tc>
        <w:tc>
          <w:tcPr>
            <w:tcW w:w="143" w:type="pct"/>
          </w:tcPr>
          <w:p w14:paraId="125DC91B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F8C52F" w14:textId="55DBF91C" w:rsidR="00A01058" w:rsidRPr="0088767B" w:rsidRDefault="008323E3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highlight w:val="lightGray"/>
                <w:lang w:val="en-US"/>
              </w:rPr>
            </w:pPr>
            <w:r w:rsidRPr="00AF42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17,386</w:t>
            </w:r>
          </w:p>
        </w:tc>
        <w:tc>
          <w:tcPr>
            <w:tcW w:w="143" w:type="pct"/>
          </w:tcPr>
          <w:p w14:paraId="0CB174A5" w14:textId="77777777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D485E2" w14:textId="5765E6FB" w:rsidR="00A01058" w:rsidRPr="00BB3056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17,386</w:t>
            </w:r>
          </w:p>
        </w:tc>
      </w:tr>
      <w:tr w:rsidR="00A95AE8" w:rsidRPr="00BB3056" w14:paraId="0304ADF6" w14:textId="77777777" w:rsidTr="00BD66A4">
        <w:tc>
          <w:tcPr>
            <w:tcW w:w="1796" w:type="pct"/>
          </w:tcPr>
          <w:p w14:paraId="299005BA" w14:textId="71A15DA0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438" w:type="pct"/>
          </w:tcPr>
          <w:p w14:paraId="15386B78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07F853B" w14:textId="4BF46C3A" w:rsidR="00A95AE8" w:rsidRPr="00A95AE8" w:rsidRDefault="00A95AE8" w:rsidP="00BA1D8B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26,916</w:t>
            </w:r>
          </w:p>
        </w:tc>
        <w:tc>
          <w:tcPr>
            <w:tcW w:w="128" w:type="pct"/>
          </w:tcPr>
          <w:p w14:paraId="2726E979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AD793E9" w14:textId="1F6A0F61" w:rsidR="00A95AE8" w:rsidRPr="00A95AE8" w:rsidRDefault="00A95AE8" w:rsidP="00A95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25,913</w:t>
            </w:r>
          </w:p>
        </w:tc>
        <w:tc>
          <w:tcPr>
            <w:tcW w:w="143" w:type="pct"/>
          </w:tcPr>
          <w:p w14:paraId="5B521A06" w14:textId="77777777" w:rsidR="00A95AE8" w:rsidRPr="00A95AE8" w:rsidRDefault="00A95AE8" w:rsidP="00A95AE8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77BD43D9" w14:textId="29CBF472" w:rsidR="00A95AE8" w:rsidRPr="00A95AE8" w:rsidRDefault="00A95AE8" w:rsidP="00A95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26,916</w:t>
            </w:r>
          </w:p>
        </w:tc>
        <w:tc>
          <w:tcPr>
            <w:tcW w:w="143" w:type="pct"/>
          </w:tcPr>
          <w:p w14:paraId="32E0DCB6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7FF5C6" w14:textId="51C62F30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25,913</w:t>
            </w:r>
          </w:p>
        </w:tc>
      </w:tr>
      <w:tr w:rsidR="00A95AE8" w:rsidRPr="00BB3056" w14:paraId="1ECE5F32" w14:textId="77777777" w:rsidTr="00BD66A4">
        <w:tc>
          <w:tcPr>
            <w:tcW w:w="1796" w:type="pct"/>
          </w:tcPr>
          <w:p w14:paraId="659261C0" w14:textId="02C50AA8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438" w:type="pct"/>
          </w:tcPr>
          <w:p w14:paraId="3BBCE31C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8618A47" w14:textId="1DF742AE" w:rsidR="00A95AE8" w:rsidRPr="00BA1D8B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5,916</w:t>
            </w:r>
          </w:p>
        </w:tc>
        <w:tc>
          <w:tcPr>
            <w:tcW w:w="128" w:type="pct"/>
          </w:tcPr>
          <w:p w14:paraId="3102AF38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F08C09F" w14:textId="0F460CA3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6,377</w:t>
            </w:r>
          </w:p>
        </w:tc>
        <w:tc>
          <w:tcPr>
            <w:tcW w:w="143" w:type="pct"/>
          </w:tcPr>
          <w:p w14:paraId="1DD28654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07813F1" w14:textId="26923DB2" w:rsidR="00A95AE8" w:rsidRPr="00461C09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5,916</w:t>
            </w:r>
          </w:p>
        </w:tc>
        <w:tc>
          <w:tcPr>
            <w:tcW w:w="143" w:type="pct"/>
          </w:tcPr>
          <w:p w14:paraId="09A1CCB6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371286" w14:textId="1494AF14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6,377</w:t>
            </w:r>
          </w:p>
        </w:tc>
      </w:tr>
      <w:tr w:rsidR="00A95AE8" w:rsidRPr="00BB3056" w14:paraId="37C1A70C" w14:textId="77777777" w:rsidTr="0038795A">
        <w:tc>
          <w:tcPr>
            <w:tcW w:w="1796" w:type="pct"/>
          </w:tcPr>
          <w:p w14:paraId="6E26C3B3" w14:textId="45DFBD2D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438" w:type="pct"/>
          </w:tcPr>
          <w:p w14:paraId="602E8F41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53A99BC" w14:textId="108E0AFA" w:rsidR="00A95AE8" w:rsidRPr="00CA37D8" w:rsidRDefault="00CA37D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38,739</w:t>
            </w:r>
          </w:p>
        </w:tc>
        <w:tc>
          <w:tcPr>
            <w:tcW w:w="128" w:type="pct"/>
          </w:tcPr>
          <w:p w14:paraId="6428BB6E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9AB47CD" w14:textId="65DFF829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44,605</w:t>
            </w:r>
          </w:p>
        </w:tc>
        <w:tc>
          <w:tcPr>
            <w:tcW w:w="143" w:type="pct"/>
          </w:tcPr>
          <w:p w14:paraId="0AEE38FA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00C7674" w14:textId="2746BBD3" w:rsidR="00A95AE8" w:rsidRPr="00461C09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5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38,739</w:t>
            </w:r>
          </w:p>
        </w:tc>
        <w:tc>
          <w:tcPr>
            <w:tcW w:w="143" w:type="pct"/>
          </w:tcPr>
          <w:p w14:paraId="292943B7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F179BD3" w14:textId="25FFF1D9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44,314</w:t>
            </w:r>
          </w:p>
        </w:tc>
      </w:tr>
      <w:tr w:rsidR="00A95AE8" w:rsidRPr="00BB3056" w14:paraId="60D23C4A" w14:textId="77777777" w:rsidTr="00E16BAB">
        <w:tc>
          <w:tcPr>
            <w:tcW w:w="1796" w:type="pct"/>
          </w:tcPr>
          <w:p w14:paraId="1B325672" w14:textId="66EDC934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</w:tcPr>
          <w:p w14:paraId="752B1A25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96E944" w14:textId="06B13CDD" w:rsidR="00A95AE8" w:rsidRPr="00CA37D8" w:rsidRDefault="00CA37D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171,040</w:t>
            </w:r>
          </w:p>
        </w:tc>
        <w:tc>
          <w:tcPr>
            <w:tcW w:w="128" w:type="pct"/>
          </w:tcPr>
          <w:p w14:paraId="657F97DD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AF1E208" w14:textId="586E4D3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178,787</w:t>
            </w:r>
          </w:p>
        </w:tc>
        <w:tc>
          <w:tcPr>
            <w:tcW w:w="143" w:type="pct"/>
          </w:tcPr>
          <w:p w14:paraId="5C794A8F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42E4151" w14:textId="64E0EC61" w:rsidR="00A95AE8" w:rsidRPr="00461C09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171,040</w:t>
            </w:r>
          </w:p>
        </w:tc>
        <w:tc>
          <w:tcPr>
            <w:tcW w:w="143" w:type="pct"/>
          </w:tcPr>
          <w:p w14:paraId="6D8C9372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016025" w14:textId="5F9D84FE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178,496</w:t>
            </w:r>
          </w:p>
        </w:tc>
      </w:tr>
      <w:tr w:rsidR="00A95AE8" w:rsidRPr="00BB3056" w14:paraId="73DE04B0" w14:textId="77777777" w:rsidTr="00E16BAB">
        <w:tc>
          <w:tcPr>
            <w:tcW w:w="1796" w:type="pct"/>
          </w:tcPr>
          <w:p w14:paraId="7C5FBC58" w14:textId="3903DDE3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14:paraId="7FC97786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EFB3DBF" w14:textId="4DB75F11" w:rsidR="00A95AE8" w:rsidRPr="00CA37D8" w:rsidRDefault="00AF42D3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A37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202,170</w:t>
            </w:r>
          </w:p>
        </w:tc>
        <w:tc>
          <w:tcPr>
            <w:tcW w:w="128" w:type="pct"/>
          </w:tcPr>
          <w:p w14:paraId="377CC225" w14:textId="77777777" w:rsidR="00A95AE8" w:rsidRPr="00E16BAB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830E5B9" w14:textId="72A91CF8" w:rsidR="00A95AE8" w:rsidRPr="00E16BAB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191,379</w:t>
            </w:r>
          </w:p>
        </w:tc>
        <w:tc>
          <w:tcPr>
            <w:tcW w:w="143" w:type="pct"/>
          </w:tcPr>
          <w:p w14:paraId="16E9D3B5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36B9701" w14:textId="3117C958" w:rsidR="00A95AE8" w:rsidRPr="00461C09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32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202,170</w:t>
            </w:r>
          </w:p>
        </w:tc>
        <w:tc>
          <w:tcPr>
            <w:tcW w:w="143" w:type="pct"/>
          </w:tcPr>
          <w:p w14:paraId="718CC971" w14:textId="77777777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118EA37" w14:textId="5FC47281" w:rsidR="00A95AE8" w:rsidRPr="00BB3056" w:rsidRDefault="00A95AE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191,088</w:t>
            </w:r>
          </w:p>
        </w:tc>
      </w:tr>
    </w:tbl>
    <w:p w14:paraId="4A3EBFB5" w14:textId="77777777" w:rsidR="003747CB" w:rsidRDefault="0037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6F52B32" w14:textId="64AFC13F" w:rsidR="0009250D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1F3019">
        <w:rPr>
          <w:rFonts w:ascii="Angsana New" w:hAnsi="Angsana New"/>
          <w:sz w:val="30"/>
          <w:szCs w:val="30"/>
          <w:u w:val="none"/>
          <w:lang w:val="en-US"/>
        </w:rPr>
        <w:t>4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09250D"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5083DC6F" w14:textId="6DAC6A7C" w:rsidR="0009250D" w:rsidRPr="004B6EA8" w:rsidRDefault="0009250D" w:rsidP="0009250D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77"/>
        <w:gridCol w:w="180"/>
        <w:gridCol w:w="1323"/>
      </w:tblGrid>
      <w:tr w:rsidR="0009250D" w:rsidRPr="00BB3056" w14:paraId="6C75A091" w14:textId="77777777" w:rsidTr="00BD66A4">
        <w:trPr>
          <w:cantSplit/>
          <w:tblHeader/>
        </w:trPr>
        <w:tc>
          <w:tcPr>
            <w:tcW w:w="6210" w:type="dxa"/>
          </w:tcPr>
          <w:p w14:paraId="75F7CBC0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E507C90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30C764E0" w14:textId="0FB12F3C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50DDE" w:rsidRPr="00BB3056" w14:paraId="73611426" w14:textId="77777777" w:rsidTr="00BD66A4">
        <w:trPr>
          <w:cantSplit/>
          <w:tblHeader/>
        </w:trPr>
        <w:tc>
          <w:tcPr>
            <w:tcW w:w="6210" w:type="dxa"/>
          </w:tcPr>
          <w:p w14:paraId="779DC78B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7AFD1CD9" w14:textId="3E6355CC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194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B48ACB0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0E15BF85" w14:textId="26A96E32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194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50DDE" w:rsidRPr="00BB3056" w14:paraId="7E410513" w14:textId="77777777" w:rsidTr="00BD66A4">
        <w:trPr>
          <w:cantSplit/>
          <w:trHeight w:val="80"/>
        </w:trPr>
        <w:tc>
          <w:tcPr>
            <w:tcW w:w="6210" w:type="dxa"/>
            <w:vAlign w:val="bottom"/>
          </w:tcPr>
          <w:p w14:paraId="6E4EF6E7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662FAEB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50DDE" w:rsidRPr="00BB3056" w14:paraId="6624B81D" w14:textId="77777777" w:rsidTr="00BD66A4">
        <w:trPr>
          <w:cantSplit/>
          <w:trHeight w:val="80"/>
        </w:trPr>
        <w:tc>
          <w:tcPr>
            <w:tcW w:w="6210" w:type="dxa"/>
          </w:tcPr>
          <w:p w14:paraId="1F6CA5D6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377" w:type="dxa"/>
          </w:tcPr>
          <w:p w14:paraId="2622C701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39370D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1019E59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BB3056" w14:paraId="265FB05C" w14:textId="77777777" w:rsidTr="00BD66A4">
        <w:trPr>
          <w:cantSplit/>
          <w:trHeight w:val="80"/>
        </w:trPr>
        <w:tc>
          <w:tcPr>
            <w:tcW w:w="6210" w:type="dxa"/>
          </w:tcPr>
          <w:p w14:paraId="29B80D13" w14:textId="36A945AE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  <w:r w:rsidR="004B6E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</w:tcPr>
          <w:p w14:paraId="14DA51E5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847651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2BBB6C6" w14:textId="77777777" w:rsidR="00450DDE" w:rsidRPr="00BB3056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7ED0DDE7" w14:textId="77777777" w:rsidTr="00BD66A4">
        <w:trPr>
          <w:cantSplit/>
        </w:trPr>
        <w:tc>
          <w:tcPr>
            <w:tcW w:w="6210" w:type="dxa"/>
            <w:vAlign w:val="bottom"/>
          </w:tcPr>
          <w:p w14:paraId="3FFD7896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7A07F10C" w14:textId="5BCFA578" w:rsidR="00FA54F3" w:rsidRPr="00BB3056" w:rsidRDefault="009F5B49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91,386</w:t>
            </w:r>
          </w:p>
        </w:tc>
        <w:tc>
          <w:tcPr>
            <w:tcW w:w="180" w:type="dxa"/>
            <w:vAlign w:val="bottom"/>
          </w:tcPr>
          <w:p w14:paraId="1DB76268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F46EBCD" w14:textId="250452F5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133,734</w:t>
            </w:r>
          </w:p>
        </w:tc>
      </w:tr>
      <w:tr w:rsidR="00FA54F3" w:rsidRPr="00BB3056" w14:paraId="4E38BB80" w14:textId="77777777" w:rsidTr="00BD66A4">
        <w:trPr>
          <w:cantSplit/>
        </w:trPr>
        <w:tc>
          <w:tcPr>
            <w:tcW w:w="6210" w:type="dxa"/>
            <w:vAlign w:val="bottom"/>
          </w:tcPr>
          <w:p w14:paraId="2DDDDD3B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37CF315" w14:textId="3A05D675" w:rsidR="00FA54F3" w:rsidRPr="00BB3056" w:rsidRDefault="009F5B49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48,389</w:t>
            </w:r>
          </w:p>
        </w:tc>
        <w:tc>
          <w:tcPr>
            <w:tcW w:w="180" w:type="dxa"/>
            <w:vAlign w:val="bottom"/>
          </w:tcPr>
          <w:p w14:paraId="5B862D84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58D0655" w14:textId="410DA0BC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17,935</w:t>
            </w:r>
          </w:p>
        </w:tc>
      </w:tr>
      <w:tr w:rsidR="00FA54F3" w:rsidRPr="00BB3056" w14:paraId="78DBE1A2" w14:textId="77777777" w:rsidTr="00BD66A4">
        <w:trPr>
          <w:cantSplit/>
        </w:trPr>
        <w:tc>
          <w:tcPr>
            <w:tcW w:w="6210" w:type="dxa"/>
            <w:vAlign w:val="bottom"/>
          </w:tcPr>
          <w:p w14:paraId="717E086C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15F8CB" w14:textId="08FE606F" w:rsidR="00FA54F3" w:rsidRPr="001F3019" w:rsidRDefault="009F5B49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139,775</w:t>
            </w:r>
          </w:p>
        </w:tc>
        <w:tc>
          <w:tcPr>
            <w:tcW w:w="180" w:type="dxa"/>
            <w:vAlign w:val="bottom"/>
          </w:tcPr>
          <w:p w14:paraId="64F64A67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7913645" w14:textId="12931FAF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151,669</w:t>
            </w:r>
          </w:p>
        </w:tc>
      </w:tr>
      <w:tr w:rsidR="00FA54F3" w:rsidRPr="00BB3056" w14:paraId="6A5A3865" w14:textId="77777777" w:rsidTr="00BD66A4">
        <w:trPr>
          <w:cantSplit/>
        </w:trPr>
        <w:tc>
          <w:tcPr>
            <w:tcW w:w="6210" w:type="dxa"/>
            <w:vAlign w:val="bottom"/>
          </w:tcPr>
          <w:p w14:paraId="266C0BA0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1A06B1B3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DBD8D4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4619E45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31772F37" w14:textId="77777777" w:rsidTr="00BD66A4">
        <w:trPr>
          <w:cantSplit/>
        </w:trPr>
        <w:tc>
          <w:tcPr>
            <w:tcW w:w="6210" w:type="dxa"/>
          </w:tcPr>
          <w:p w14:paraId="72E9CACF" w14:textId="77777777" w:rsidR="00FA54F3" w:rsidRPr="00BB3056" w:rsidRDefault="00FA54F3" w:rsidP="00FA54F3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7" w:type="dxa"/>
            <w:vAlign w:val="bottom"/>
          </w:tcPr>
          <w:p w14:paraId="0E166289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CED4A6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8C0A499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03BE74EF" w14:textId="77777777" w:rsidTr="00BD66A4">
        <w:trPr>
          <w:cantSplit/>
        </w:trPr>
        <w:tc>
          <w:tcPr>
            <w:tcW w:w="6210" w:type="dxa"/>
          </w:tcPr>
          <w:p w14:paraId="445B1C35" w14:textId="16E30339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  <w:r w:rsidR="004B6E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  <w:vAlign w:val="bottom"/>
          </w:tcPr>
          <w:p w14:paraId="7656052D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118D13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55E0A51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0C51ACD3" w14:textId="77777777" w:rsidTr="00BD66A4">
        <w:trPr>
          <w:cantSplit/>
        </w:trPr>
        <w:tc>
          <w:tcPr>
            <w:tcW w:w="6210" w:type="dxa"/>
          </w:tcPr>
          <w:p w14:paraId="3C98AE72" w14:textId="1DFF6179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="004B6E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</w:tcPr>
          <w:p w14:paraId="4869190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F2755F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A8D5DBC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71EEFF89" w14:textId="77777777" w:rsidTr="00BD66A4">
        <w:trPr>
          <w:cantSplit/>
        </w:trPr>
        <w:tc>
          <w:tcPr>
            <w:tcW w:w="6210" w:type="dxa"/>
            <w:vAlign w:val="bottom"/>
          </w:tcPr>
          <w:p w14:paraId="345FD59F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5B930CBA" w14:textId="65B50141" w:rsidR="00FA54F3" w:rsidRPr="00BB3056" w:rsidRDefault="009F5B49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10,386</w:t>
            </w:r>
          </w:p>
        </w:tc>
        <w:tc>
          <w:tcPr>
            <w:tcW w:w="180" w:type="dxa"/>
            <w:vAlign w:val="bottom"/>
          </w:tcPr>
          <w:p w14:paraId="335C1ED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0185E85" w14:textId="14233042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13,331</w:t>
            </w:r>
          </w:p>
        </w:tc>
      </w:tr>
      <w:tr w:rsidR="00FA54F3" w:rsidRPr="00BB3056" w14:paraId="6A8403CA" w14:textId="77777777" w:rsidTr="00BD66A4">
        <w:trPr>
          <w:cantSplit/>
        </w:trPr>
        <w:tc>
          <w:tcPr>
            <w:tcW w:w="6210" w:type="dxa"/>
            <w:vAlign w:val="bottom"/>
          </w:tcPr>
          <w:p w14:paraId="78CE2845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7EBE8DD" w14:textId="4F90A618" w:rsidR="00FA54F3" w:rsidRPr="00BB3056" w:rsidRDefault="009F5B49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</w:t>
            </w:r>
            <w:r w:rsidR="00813CE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50511B42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28F9CED" w14:textId="69F85A5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</w:tr>
      <w:tr w:rsidR="00FA54F3" w:rsidRPr="00BB3056" w14:paraId="7143F9F0" w14:textId="77777777" w:rsidTr="00BD66A4">
        <w:trPr>
          <w:cantSplit/>
        </w:trPr>
        <w:tc>
          <w:tcPr>
            <w:tcW w:w="6210" w:type="dxa"/>
            <w:vAlign w:val="bottom"/>
          </w:tcPr>
          <w:p w14:paraId="65925876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3A589F47" w14:textId="051E9ACD" w:rsidR="00FA54F3" w:rsidRPr="00D228C6" w:rsidRDefault="009F5B49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</w:t>
            </w:r>
            <w:r w:rsidR="00813C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80" w:type="dxa"/>
            <w:vAlign w:val="bottom"/>
          </w:tcPr>
          <w:p w14:paraId="74E33CA8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C9AFF61" w14:textId="03A75A0D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14,609</w:t>
            </w:r>
          </w:p>
        </w:tc>
      </w:tr>
      <w:tr w:rsidR="00FA54F3" w14:paraId="7A39DCDD" w14:textId="77777777" w:rsidTr="008D7A6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210" w:type="dxa"/>
          </w:tcPr>
          <w:p w14:paraId="1D9372E7" w14:textId="77777777" w:rsidR="00FA54F3" w:rsidRDefault="00FA54F3" w:rsidP="00FA54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3CABD911" w14:textId="77777777" w:rsidR="00FA54F3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B33027" w14:textId="77777777" w:rsidR="00FA54F3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04B0CE1" w14:textId="77777777" w:rsidR="00FA54F3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14:paraId="0B0B34AB" w14:textId="77777777" w:rsidTr="00101A16">
        <w:trPr>
          <w:cantSplit/>
        </w:trPr>
        <w:tc>
          <w:tcPr>
            <w:tcW w:w="6210" w:type="dxa"/>
            <w:hideMark/>
          </w:tcPr>
          <w:p w14:paraId="7C3CA355" w14:textId="77777777" w:rsidR="00FA54F3" w:rsidRDefault="00FA54F3" w:rsidP="00FA54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77" w:type="dxa"/>
          </w:tcPr>
          <w:p w14:paraId="3D52DD74" w14:textId="77777777" w:rsidR="00FA54F3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06826F" w14:textId="77777777" w:rsidR="00FA54F3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7C6A741" w14:textId="77777777" w:rsidR="00FA54F3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14:paraId="105E2509" w14:textId="77777777" w:rsidTr="00101A16">
        <w:trPr>
          <w:cantSplit/>
        </w:trPr>
        <w:tc>
          <w:tcPr>
            <w:tcW w:w="6210" w:type="dxa"/>
          </w:tcPr>
          <w:p w14:paraId="026FD440" w14:textId="5BC1323F" w:rsidR="00FA54F3" w:rsidRPr="009F5B49" w:rsidRDefault="009F5B49" w:rsidP="004B6E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2" w:hanging="19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กำไร) </w:t>
            </w:r>
            <w:r w:rsidR="00FA54F3" w:rsidRPr="00ED0A7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ขาดทุนจากการวัดมูลค่าใหม่ของผลประโยชน์พนักงานที่กำหนดไว้</w:t>
            </w:r>
            <w:r w:rsidR="004B6EA8">
              <w:rPr>
                <w:rFonts w:asciiTheme="majorBidi" w:hAnsiTheme="majorBidi"/>
                <w:color w:val="000000"/>
                <w:sz w:val="30"/>
                <w:szCs w:val="30"/>
              </w:rPr>
              <w:br/>
            </w:r>
            <w:r w:rsidR="00FA54F3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ที่รับรู้ในระหว่างปี</w:t>
            </w:r>
          </w:p>
        </w:tc>
        <w:tc>
          <w:tcPr>
            <w:tcW w:w="1377" w:type="dxa"/>
          </w:tcPr>
          <w:p w14:paraId="172E5180" w14:textId="72574C3D" w:rsidR="00FA54F3" w:rsidRDefault="009F5B49" w:rsidP="00637FD1">
            <w:pPr>
              <w:pStyle w:val="3"/>
              <w:tabs>
                <w:tab w:val="clear" w:pos="360"/>
                <w:tab w:val="clear" w:pos="720"/>
                <w:tab w:val="decimal" w:pos="1091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(8,156)</w:t>
            </w:r>
          </w:p>
        </w:tc>
        <w:tc>
          <w:tcPr>
            <w:tcW w:w="180" w:type="dxa"/>
            <w:vAlign w:val="bottom"/>
          </w:tcPr>
          <w:p w14:paraId="66F96275" w14:textId="77777777" w:rsidR="00FA54F3" w:rsidRPr="009F5B49" w:rsidRDefault="00FA54F3" w:rsidP="009F5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23" w:type="dxa"/>
          </w:tcPr>
          <w:p w14:paraId="2C727EC1" w14:textId="77777777" w:rsidR="00FA54F3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4313E0" w14:textId="3F7581EA" w:rsidR="00FA54F3" w:rsidRPr="00ED0A7A" w:rsidRDefault="00FA54F3" w:rsidP="00637FD1">
            <w:pPr>
              <w:pStyle w:val="3"/>
              <w:tabs>
                <w:tab w:val="clear" w:pos="360"/>
                <w:tab w:val="clear" w:pos="720"/>
                <w:tab w:val="decimal" w:pos="106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11,953</w:t>
            </w:r>
          </w:p>
        </w:tc>
      </w:tr>
    </w:tbl>
    <w:p w14:paraId="58441723" w14:textId="77777777" w:rsidR="008D7A6E" w:rsidRPr="004B6EA8" w:rsidRDefault="008D7A6E" w:rsidP="0009250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3508763" w14:textId="35EA9DD4" w:rsidR="0009250D" w:rsidRDefault="0009250D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04B58C23" w14:textId="77777777" w:rsidR="0009250D" w:rsidRPr="00BB3056" w:rsidRDefault="0009250D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76C0238" w14:textId="5093B879" w:rsidR="0009250D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BB3056">
        <w:rPr>
          <w:rFonts w:asciiTheme="majorBidi" w:hAnsiTheme="majorBidi" w:cstheme="majorBidi"/>
          <w:sz w:val="30"/>
          <w:szCs w:val="30"/>
        </w:rPr>
        <w:t xml:space="preserve">2541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</w:t>
      </w:r>
    </w:p>
    <w:p w14:paraId="0EBBA37D" w14:textId="6076CAB5" w:rsidR="0009250D" w:rsidRDefault="0009250D" w:rsidP="0009250D">
      <w:pPr>
        <w:ind w:left="454"/>
        <w:rPr>
          <w:rFonts w:asciiTheme="majorBidi" w:hAnsiTheme="majorBidi" w:cstheme="majorBidi"/>
          <w:sz w:val="30"/>
          <w:szCs w:val="30"/>
        </w:rPr>
      </w:pPr>
    </w:p>
    <w:p w14:paraId="5FE898E7" w14:textId="3164DA95" w:rsidR="0009250D" w:rsidRDefault="0009250D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413"/>
      </w:tblGrid>
      <w:tr w:rsidR="0009250D" w:rsidRPr="00BB3056" w14:paraId="2EB4B33F" w14:textId="77777777" w:rsidTr="004B6EA8">
        <w:trPr>
          <w:cantSplit/>
          <w:tblHeader/>
        </w:trPr>
        <w:tc>
          <w:tcPr>
            <w:tcW w:w="6210" w:type="dxa"/>
            <w:vAlign w:val="bottom"/>
          </w:tcPr>
          <w:p w14:paraId="4C5C26EB" w14:textId="0AE21A79" w:rsidR="0009250D" w:rsidRPr="00BB3056" w:rsidRDefault="00343C0C" w:rsidP="004B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43C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</w:t>
            </w:r>
            <w:r w:rsidR="004B6EA8" w:rsidRPr="004B6EA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2943" w:type="dxa"/>
            <w:gridSpan w:val="3"/>
          </w:tcPr>
          <w:p w14:paraId="064DE2A9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4FD2656" w14:textId="55EF6281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175FF" w:rsidRPr="00BB3056" w14:paraId="2AA710AB" w14:textId="77777777" w:rsidTr="00E175FF">
        <w:trPr>
          <w:cantSplit/>
          <w:tblHeader/>
        </w:trPr>
        <w:tc>
          <w:tcPr>
            <w:tcW w:w="6210" w:type="dxa"/>
          </w:tcPr>
          <w:p w14:paraId="654D310E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D5FD6A0" w14:textId="15B193C2" w:rsidR="0009250D" w:rsidRPr="00BB3056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FA54F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40B9B196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3" w:type="dxa"/>
          </w:tcPr>
          <w:p w14:paraId="2EDE8BD4" w14:textId="7A25459B" w:rsidR="0009250D" w:rsidRPr="00BB3056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FA54F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09250D" w:rsidRPr="00BB3056" w14:paraId="55CDC531" w14:textId="77777777" w:rsidTr="00E175FF">
        <w:trPr>
          <w:cantSplit/>
          <w:trHeight w:val="80"/>
        </w:trPr>
        <w:tc>
          <w:tcPr>
            <w:tcW w:w="6210" w:type="dxa"/>
            <w:vAlign w:val="bottom"/>
          </w:tcPr>
          <w:p w14:paraId="663742FD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43" w:type="dxa"/>
            <w:gridSpan w:val="3"/>
            <w:vAlign w:val="bottom"/>
          </w:tcPr>
          <w:p w14:paraId="7111E010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175FF" w:rsidRPr="00BB3056" w14:paraId="689A56BC" w14:textId="77777777" w:rsidTr="00E175FF">
        <w:trPr>
          <w:cantSplit/>
          <w:trHeight w:val="80"/>
        </w:trPr>
        <w:tc>
          <w:tcPr>
            <w:tcW w:w="6210" w:type="dxa"/>
            <w:shd w:val="clear" w:color="auto" w:fill="auto"/>
            <w:vAlign w:val="bottom"/>
          </w:tcPr>
          <w:p w14:paraId="5212BA8C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1350" w:type="dxa"/>
            <w:vAlign w:val="bottom"/>
          </w:tcPr>
          <w:p w14:paraId="338B6D38" w14:textId="360D3E66" w:rsidR="00FA54F3" w:rsidRPr="00BB3056" w:rsidRDefault="009F5B49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390A">
              <w:rPr>
                <w:rFonts w:asciiTheme="majorBidi" w:hAnsiTheme="majorBidi" w:cstheme="majorBidi"/>
                <w:sz w:val="30"/>
                <w:szCs w:val="30"/>
              </w:rPr>
              <w:t>51,669</w:t>
            </w:r>
          </w:p>
        </w:tc>
        <w:tc>
          <w:tcPr>
            <w:tcW w:w="180" w:type="dxa"/>
            <w:vAlign w:val="bottom"/>
          </w:tcPr>
          <w:p w14:paraId="06E9C774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519552E7" w14:textId="15EB140E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390A">
              <w:rPr>
                <w:rFonts w:asciiTheme="majorBidi" w:hAnsiTheme="majorBidi" w:cstheme="majorBidi"/>
                <w:sz w:val="30"/>
                <w:szCs w:val="30"/>
              </w:rPr>
              <w:t>38,871</w:t>
            </w:r>
          </w:p>
        </w:tc>
      </w:tr>
      <w:tr w:rsidR="00E175FF" w:rsidRPr="00BB3056" w14:paraId="202A7B69" w14:textId="77777777" w:rsidTr="00E175FF">
        <w:trPr>
          <w:cantSplit/>
          <w:trHeight w:val="80"/>
        </w:trPr>
        <w:tc>
          <w:tcPr>
            <w:tcW w:w="6210" w:type="dxa"/>
            <w:shd w:val="clear" w:color="auto" w:fill="auto"/>
            <w:vAlign w:val="bottom"/>
          </w:tcPr>
          <w:p w14:paraId="03FE5CF1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0403994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EDCD2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1FE49B67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5FF" w:rsidRPr="00BB3056" w14:paraId="49ACC320" w14:textId="77777777" w:rsidTr="00E175FF">
        <w:trPr>
          <w:cantSplit/>
          <w:trHeight w:val="80"/>
        </w:trPr>
        <w:tc>
          <w:tcPr>
            <w:tcW w:w="6210" w:type="dxa"/>
            <w:shd w:val="clear" w:color="auto" w:fill="auto"/>
            <w:vAlign w:val="bottom"/>
          </w:tcPr>
          <w:p w14:paraId="18CD3F71" w14:textId="77777777" w:rsidR="00FA54F3" w:rsidRPr="004B6EA8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6EA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4B6EA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50" w:type="dxa"/>
            <w:vAlign w:val="bottom"/>
          </w:tcPr>
          <w:p w14:paraId="150792CB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9726D3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67B94584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5FF" w:rsidRPr="00BB3056" w14:paraId="1D9F4849" w14:textId="77777777" w:rsidTr="00E175FF">
        <w:trPr>
          <w:cantSplit/>
          <w:trHeight w:val="80"/>
        </w:trPr>
        <w:tc>
          <w:tcPr>
            <w:tcW w:w="6210" w:type="dxa"/>
            <w:vAlign w:val="bottom"/>
          </w:tcPr>
          <w:p w14:paraId="03C68B3B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vAlign w:val="bottom"/>
          </w:tcPr>
          <w:p w14:paraId="72D7F96C" w14:textId="66126533" w:rsidR="00FA54F3" w:rsidRPr="00BB3056" w:rsidRDefault="0038390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8,985</w:t>
            </w:r>
          </w:p>
        </w:tc>
        <w:tc>
          <w:tcPr>
            <w:tcW w:w="180" w:type="dxa"/>
            <w:vAlign w:val="bottom"/>
          </w:tcPr>
          <w:p w14:paraId="62889DC4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2E195A05" w14:textId="3634EA6F" w:rsidR="00FA54F3" w:rsidRPr="00BB3056" w:rsidRDefault="0038390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10,423</w:t>
            </w:r>
          </w:p>
        </w:tc>
      </w:tr>
      <w:tr w:rsidR="00E175FF" w:rsidRPr="00BB3056" w14:paraId="230CB910" w14:textId="77777777" w:rsidTr="00E175FF">
        <w:trPr>
          <w:cantSplit/>
        </w:trPr>
        <w:tc>
          <w:tcPr>
            <w:tcW w:w="6210" w:type="dxa"/>
            <w:vAlign w:val="bottom"/>
          </w:tcPr>
          <w:p w14:paraId="02A4E387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95EB4" w14:textId="1E5D4C67" w:rsidR="00FA54F3" w:rsidRPr="00BB3056" w:rsidRDefault="0038390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2,934</w:t>
            </w:r>
          </w:p>
        </w:tc>
        <w:tc>
          <w:tcPr>
            <w:tcW w:w="180" w:type="dxa"/>
            <w:vAlign w:val="bottom"/>
          </w:tcPr>
          <w:p w14:paraId="0472DCC3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58BE63E" w14:textId="20DEC4E7" w:rsidR="00FA54F3" w:rsidRPr="00BB3056" w:rsidRDefault="0038390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</w:tr>
      <w:tr w:rsidR="00E175FF" w:rsidRPr="00BB3056" w14:paraId="02D717DE" w14:textId="77777777" w:rsidTr="00E175FF">
        <w:trPr>
          <w:cantSplit/>
        </w:trPr>
        <w:tc>
          <w:tcPr>
            <w:tcW w:w="6210" w:type="dxa"/>
            <w:vAlign w:val="bottom"/>
          </w:tcPr>
          <w:p w14:paraId="3A2453E9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B3D4DC" w14:textId="2749D131" w:rsidR="00FA54F3" w:rsidRPr="00562AC4" w:rsidRDefault="00B00F08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11,919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73F9ACC6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C661241" w14:textId="23DBE328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55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4,609</w:t>
            </w:r>
          </w:p>
        </w:tc>
      </w:tr>
      <w:tr w:rsidR="00E175FF" w:rsidRPr="00BB3056" w14:paraId="3AC6BF08" w14:textId="77777777" w:rsidTr="00E175FF">
        <w:trPr>
          <w:cantSplit/>
        </w:trPr>
        <w:tc>
          <w:tcPr>
            <w:tcW w:w="6210" w:type="dxa"/>
            <w:vAlign w:val="bottom"/>
          </w:tcPr>
          <w:p w14:paraId="699F44AB" w14:textId="3BAC7D7E" w:rsidR="00FA54F3" w:rsidRPr="004B6EA8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6EA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  <w:r w:rsidRPr="004B6EA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1E1A5081" w14:textId="77777777" w:rsidR="00FA54F3" w:rsidRPr="005F7A5C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8F2C6B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79A7F09D" w14:textId="77777777" w:rsidR="00FA54F3" w:rsidRPr="005F7A5C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75FF" w:rsidRPr="00BB3056" w14:paraId="61BB3135" w14:textId="77777777" w:rsidTr="00E175FF">
        <w:trPr>
          <w:cantSplit/>
        </w:trPr>
        <w:tc>
          <w:tcPr>
            <w:tcW w:w="6210" w:type="dxa"/>
            <w:vAlign w:val="bottom"/>
          </w:tcPr>
          <w:p w14:paraId="3CB24885" w14:textId="34D2C35E" w:rsidR="00FA54F3" w:rsidRPr="00BB3056" w:rsidRDefault="0038390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FA54F3" w:rsidRPr="00ED0A7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350" w:type="dxa"/>
          </w:tcPr>
          <w:p w14:paraId="1E94E61E" w14:textId="77777777" w:rsidR="00FA54F3" w:rsidRPr="00562AC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4CD188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0B0F36EF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75FF" w:rsidRPr="00BB3056" w14:paraId="7C2298E8" w14:textId="77777777" w:rsidTr="00E175FF">
        <w:trPr>
          <w:cantSplit/>
        </w:trPr>
        <w:tc>
          <w:tcPr>
            <w:tcW w:w="6210" w:type="dxa"/>
          </w:tcPr>
          <w:p w14:paraId="73F98576" w14:textId="63319F96" w:rsidR="00FA54F3" w:rsidRPr="00F13602" w:rsidRDefault="00FA54F3" w:rsidP="00FA54F3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</w:tcPr>
          <w:p w14:paraId="4681FEF2" w14:textId="4A45E1DB" w:rsidR="00FA54F3" w:rsidRPr="00ED0A7A" w:rsidRDefault="009F5B49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390A">
              <w:rPr>
                <w:rFonts w:asciiTheme="majorBidi" w:hAnsiTheme="majorBidi" w:cstheme="majorBidi"/>
                <w:sz w:val="30"/>
                <w:szCs w:val="30"/>
              </w:rPr>
              <w:t>8,156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41E6628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1D41B0A6" w14:textId="3EB5F66C" w:rsidR="00FA54F3" w:rsidRPr="00ED0A7A" w:rsidRDefault="0038390A" w:rsidP="00637FD1">
            <w:pPr>
              <w:pStyle w:val="3"/>
              <w:tabs>
                <w:tab w:val="clear" w:pos="360"/>
                <w:tab w:val="clear" w:pos="720"/>
                <w:tab w:val="decimal" w:pos="109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11,953</w:t>
            </w:r>
          </w:p>
        </w:tc>
      </w:tr>
      <w:tr w:rsidR="00E175FF" w:rsidRPr="00BB3056" w14:paraId="396F9475" w14:textId="77777777" w:rsidTr="00E175FF">
        <w:trPr>
          <w:cantSplit/>
        </w:trPr>
        <w:tc>
          <w:tcPr>
            <w:tcW w:w="6210" w:type="dxa"/>
            <w:vAlign w:val="bottom"/>
          </w:tcPr>
          <w:p w14:paraId="4ACC5C39" w14:textId="55E0A6BA" w:rsidR="00FA54F3" w:rsidRPr="00ED0A7A" w:rsidRDefault="00FA54F3" w:rsidP="00FA54F3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ED0A7A">
              <w:rPr>
                <w:rFonts w:asciiTheme="majorBidi" w:hAnsiTheme="majorBidi" w:cstheme="majorBidi"/>
                <w:sz w:val="30"/>
                <w:szCs w:val="30"/>
                <w:cs/>
              </w:rPr>
              <w:t>ารปรับปรุงจากประสบการณ์</w:t>
            </w:r>
          </w:p>
        </w:tc>
        <w:tc>
          <w:tcPr>
            <w:tcW w:w="1350" w:type="dxa"/>
          </w:tcPr>
          <w:p w14:paraId="1CFADEA3" w14:textId="6EB347B9" w:rsidR="00FA54F3" w:rsidRPr="00ED0A7A" w:rsidRDefault="009F5B49" w:rsidP="00637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3BC437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12E36A3E" w14:textId="72BDF6CE" w:rsidR="00FA54F3" w:rsidRPr="0038390A" w:rsidRDefault="0038390A" w:rsidP="0038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175FF" w:rsidRPr="00BB3056" w14:paraId="468505F1" w14:textId="77777777" w:rsidTr="00E175FF">
        <w:trPr>
          <w:cantSplit/>
        </w:trPr>
        <w:tc>
          <w:tcPr>
            <w:tcW w:w="6210" w:type="dxa"/>
            <w:vAlign w:val="bottom"/>
          </w:tcPr>
          <w:p w14:paraId="3B5D2941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04879F" w14:textId="1CD08BAD" w:rsidR="00FA54F3" w:rsidRPr="00562AC4" w:rsidRDefault="009F5B49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839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8D38C8B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6C389A9" w14:textId="25163134" w:rsidR="00FA54F3" w:rsidRPr="00ED0A7A" w:rsidRDefault="0038390A" w:rsidP="00637FD1">
            <w:pPr>
              <w:pStyle w:val="3"/>
              <w:tabs>
                <w:tab w:val="clear" w:pos="360"/>
                <w:tab w:val="clear" w:pos="720"/>
                <w:tab w:val="decimal" w:pos="109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11,953</w:t>
            </w:r>
          </w:p>
        </w:tc>
      </w:tr>
      <w:tr w:rsidR="00E175FF" w:rsidRPr="00BB3056" w14:paraId="374185AD" w14:textId="77777777" w:rsidTr="00646686">
        <w:trPr>
          <w:cantSplit/>
        </w:trPr>
        <w:tc>
          <w:tcPr>
            <w:tcW w:w="6210" w:type="dxa"/>
            <w:vAlign w:val="bottom"/>
          </w:tcPr>
          <w:p w14:paraId="10BB415F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C782F2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F77FE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7BF3138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5FF" w:rsidRPr="00BB3056" w14:paraId="024F591A" w14:textId="77777777" w:rsidTr="0038390A">
        <w:trPr>
          <w:cantSplit/>
        </w:trPr>
        <w:tc>
          <w:tcPr>
            <w:tcW w:w="6210" w:type="dxa"/>
            <w:vAlign w:val="bottom"/>
          </w:tcPr>
          <w:p w14:paraId="36125246" w14:textId="21D85290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EB26F6" w14:textId="0E9B470A" w:rsidR="00FA54F3" w:rsidRPr="00BB3056" w:rsidRDefault="009F5B49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390A">
              <w:rPr>
                <w:rFonts w:asciiTheme="majorBidi" w:hAnsiTheme="majorBidi" w:cstheme="majorBidi"/>
                <w:sz w:val="30"/>
                <w:szCs w:val="30"/>
              </w:rPr>
              <w:t>15,657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429BE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D640CE3" w14:textId="0BE5FFB0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(13,764)</w:t>
            </w:r>
          </w:p>
        </w:tc>
      </w:tr>
      <w:tr w:rsidR="00E175FF" w:rsidRPr="00BB3056" w14:paraId="266A4CF0" w14:textId="77777777" w:rsidTr="0038390A">
        <w:trPr>
          <w:cantSplit/>
        </w:trPr>
        <w:tc>
          <w:tcPr>
            <w:tcW w:w="6210" w:type="dxa"/>
            <w:vAlign w:val="bottom"/>
          </w:tcPr>
          <w:p w14:paraId="3919FF01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58AAEC" w14:textId="53600F92" w:rsidR="00FA54F3" w:rsidRPr="005F7A5C" w:rsidRDefault="009F5B49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839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,657)</w:t>
            </w:r>
          </w:p>
        </w:tc>
        <w:tc>
          <w:tcPr>
            <w:tcW w:w="180" w:type="dxa"/>
            <w:vAlign w:val="bottom"/>
          </w:tcPr>
          <w:p w14:paraId="25A1FD3F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527D27BD" w14:textId="2BC7C8DF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(13,764)</w:t>
            </w:r>
          </w:p>
        </w:tc>
      </w:tr>
      <w:tr w:rsidR="00E175FF" w:rsidRPr="00BB3056" w14:paraId="1EBE1CD9" w14:textId="77777777" w:rsidTr="0038390A">
        <w:trPr>
          <w:cantSplit/>
        </w:trPr>
        <w:tc>
          <w:tcPr>
            <w:tcW w:w="6210" w:type="dxa"/>
            <w:vAlign w:val="bottom"/>
          </w:tcPr>
          <w:p w14:paraId="57164D68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A46DCB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14C482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FC39F2B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75FF" w:rsidRPr="00BB3056" w14:paraId="6B1A982C" w14:textId="77777777" w:rsidTr="00E175FF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7E657DB4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947088" w14:textId="2CA7F06A" w:rsidR="00FA54F3" w:rsidRPr="00BB3056" w:rsidRDefault="0038390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139,775</w:t>
            </w:r>
          </w:p>
        </w:tc>
        <w:tc>
          <w:tcPr>
            <w:tcW w:w="180" w:type="dxa"/>
            <w:vAlign w:val="bottom"/>
          </w:tcPr>
          <w:p w14:paraId="57ADDAE9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43B3FDC0" w14:textId="51D36F92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839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51,669</w:t>
            </w:r>
          </w:p>
        </w:tc>
      </w:tr>
    </w:tbl>
    <w:p w14:paraId="3FD91A29" w14:textId="73167D9C" w:rsidR="00343C0C" w:rsidRDefault="0034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1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88"/>
      </w:tblGrid>
      <w:tr w:rsidR="0009250D" w:rsidRPr="00BB3056" w14:paraId="3CA29F35" w14:textId="77777777" w:rsidTr="004B6EA8">
        <w:trPr>
          <w:cantSplit/>
          <w:tblHeader/>
        </w:trPr>
        <w:tc>
          <w:tcPr>
            <w:tcW w:w="6210" w:type="dxa"/>
            <w:vAlign w:val="bottom"/>
          </w:tcPr>
          <w:p w14:paraId="7FB0EF81" w14:textId="40DDB4AB" w:rsidR="0009250D" w:rsidRPr="00BB3056" w:rsidRDefault="00343C0C" w:rsidP="004B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43C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2918" w:type="dxa"/>
            <w:gridSpan w:val="3"/>
          </w:tcPr>
          <w:p w14:paraId="41E136FA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806EC42" w14:textId="507907E5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A54F3" w:rsidRPr="00BB3056" w14:paraId="5AE0508B" w14:textId="77777777" w:rsidTr="00E175FF">
        <w:trPr>
          <w:trHeight w:hRule="exact" w:val="360"/>
          <w:tblHeader/>
        </w:trPr>
        <w:tc>
          <w:tcPr>
            <w:tcW w:w="6210" w:type="dxa"/>
          </w:tcPr>
          <w:p w14:paraId="45C27837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508AA627" w14:textId="7D12E60C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72150DA4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8" w:type="dxa"/>
          </w:tcPr>
          <w:p w14:paraId="2CB946DD" w14:textId="6485EB70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FA54F3" w:rsidRPr="00BB3056" w14:paraId="62DDFFD4" w14:textId="77777777" w:rsidTr="00E175FF">
        <w:trPr>
          <w:trHeight w:hRule="exact" w:val="360"/>
        </w:trPr>
        <w:tc>
          <w:tcPr>
            <w:tcW w:w="6210" w:type="dxa"/>
            <w:vAlign w:val="bottom"/>
          </w:tcPr>
          <w:p w14:paraId="6A7ED08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18" w:type="dxa"/>
            <w:gridSpan w:val="3"/>
            <w:vAlign w:val="bottom"/>
          </w:tcPr>
          <w:p w14:paraId="1E133B7E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ร้อยละ)</w:t>
            </w:r>
          </w:p>
        </w:tc>
      </w:tr>
      <w:tr w:rsidR="00FA54F3" w:rsidRPr="00BB3056" w14:paraId="40804CB5" w14:textId="77777777" w:rsidTr="00E175FF">
        <w:trPr>
          <w:cantSplit/>
          <w:trHeight w:val="80"/>
        </w:trPr>
        <w:tc>
          <w:tcPr>
            <w:tcW w:w="6210" w:type="dxa"/>
          </w:tcPr>
          <w:p w14:paraId="79AC448D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  <w:vAlign w:val="bottom"/>
          </w:tcPr>
          <w:p w14:paraId="60CEBB93" w14:textId="7CFF8F83" w:rsidR="00FA54F3" w:rsidRPr="00BB3056" w:rsidRDefault="009F5B49" w:rsidP="00E17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2.52</w:t>
            </w:r>
            <w:r w:rsidR="006E32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E32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2.84</w:t>
            </w:r>
          </w:p>
        </w:tc>
        <w:tc>
          <w:tcPr>
            <w:tcW w:w="180" w:type="dxa"/>
            <w:vAlign w:val="bottom"/>
          </w:tcPr>
          <w:p w14:paraId="75FED509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4C3FA3EB" w14:textId="1A305012" w:rsidR="00FA54F3" w:rsidRPr="00BB3056" w:rsidRDefault="00FA54F3" w:rsidP="00637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8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1.58 - 1.86</w:t>
            </w:r>
          </w:p>
        </w:tc>
      </w:tr>
      <w:tr w:rsidR="00FA54F3" w:rsidRPr="00BB3056" w14:paraId="0BD22563" w14:textId="77777777" w:rsidTr="00E175FF">
        <w:trPr>
          <w:cantSplit/>
          <w:trHeight w:val="80"/>
        </w:trPr>
        <w:tc>
          <w:tcPr>
            <w:tcW w:w="6210" w:type="dxa"/>
          </w:tcPr>
          <w:p w14:paraId="150B8988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</w:tcPr>
          <w:p w14:paraId="76A7EEB6" w14:textId="6E2980B1" w:rsidR="00FA54F3" w:rsidRPr="00BB3056" w:rsidRDefault="009F5B49" w:rsidP="00E17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8.00</w:t>
            </w:r>
          </w:p>
        </w:tc>
        <w:tc>
          <w:tcPr>
            <w:tcW w:w="180" w:type="dxa"/>
            <w:vAlign w:val="bottom"/>
          </w:tcPr>
          <w:p w14:paraId="237DA0D3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58F76ED" w14:textId="24BF7E01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8.00</w:t>
            </w:r>
          </w:p>
        </w:tc>
      </w:tr>
      <w:tr w:rsidR="00FA54F3" w:rsidRPr="00BB3056" w14:paraId="3FE5075B" w14:textId="77777777" w:rsidTr="00E175FF">
        <w:trPr>
          <w:cantSplit/>
          <w:trHeight w:val="80"/>
        </w:trPr>
        <w:tc>
          <w:tcPr>
            <w:tcW w:w="6210" w:type="dxa"/>
          </w:tcPr>
          <w:p w14:paraId="17F0FECA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136B4B3A" w14:textId="367C2008" w:rsidR="00FA54F3" w:rsidRPr="00BB3056" w:rsidRDefault="009F5B49" w:rsidP="00E17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  <w:r w:rsidR="006E32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E32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180" w:type="dxa"/>
            <w:vAlign w:val="bottom"/>
          </w:tcPr>
          <w:p w14:paraId="16319A42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7F79392" w14:textId="17BD9B1E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0.00 - 4.00</w:t>
            </w:r>
          </w:p>
        </w:tc>
      </w:tr>
    </w:tbl>
    <w:p w14:paraId="01441569" w14:textId="2BF60B27" w:rsidR="008D78F3" w:rsidRDefault="008D78F3" w:rsidP="0009250D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0BA2EDCA" w14:textId="074FC68D" w:rsidR="008D78F3" w:rsidRDefault="008D78F3" w:rsidP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D78F3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A80C0C1" w14:textId="586F790E" w:rsidR="000A0312" w:rsidRDefault="000A0312" w:rsidP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783ED95" w14:textId="5F468DC0" w:rsidR="000A0312" w:rsidRPr="000A0312" w:rsidRDefault="000A0312" w:rsidP="000A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0A031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ณ วันที่ </w:t>
      </w:r>
      <w:r w:rsidRPr="000A031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0A031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Pr="000A031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FA54F3">
        <w:rPr>
          <w:rFonts w:asciiTheme="majorBidi" w:hAnsiTheme="majorBidi" w:cstheme="majorBidi" w:hint="cs"/>
          <w:spacing w:val="-6"/>
          <w:sz w:val="30"/>
          <w:szCs w:val="30"/>
          <w:cs/>
        </w:rPr>
        <w:t>6</w:t>
      </w:r>
      <w:r w:rsidRPr="000A031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A031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9F5B49">
        <w:rPr>
          <w:rFonts w:asciiTheme="majorBidi" w:hAnsiTheme="majorBidi" w:cstheme="majorBidi"/>
          <w:spacing w:val="-6"/>
          <w:sz w:val="30"/>
          <w:szCs w:val="30"/>
        </w:rPr>
        <w:t>11</w:t>
      </w:r>
      <w:r w:rsidRPr="000A031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A031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ปี </w:t>
      </w:r>
      <w:r w:rsidRPr="000A0312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(</w:t>
      </w:r>
      <w:r w:rsidRPr="000A0312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FA54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5</w:t>
      </w:r>
      <w:r w:rsidRPr="000A031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FA54F3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11</w:t>
      </w:r>
      <w:r w:rsidRPr="000A031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0A0312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ปี)</w:t>
      </w:r>
    </w:p>
    <w:p w14:paraId="153CADC5" w14:textId="509F1060" w:rsidR="0009250D" w:rsidRPr="00BB3056" w:rsidRDefault="0009250D" w:rsidP="0009250D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B0E7E84" w14:textId="77777777" w:rsidR="008D78F3" w:rsidRPr="00892428" w:rsidRDefault="008D78F3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p w14:paraId="0692738C" w14:textId="76187FB1" w:rsidR="0009250D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24E79F51" w14:textId="77777777" w:rsidR="008D78F3" w:rsidRPr="00892428" w:rsidRDefault="008D78F3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55"/>
        <w:gridCol w:w="13"/>
        <w:gridCol w:w="257"/>
        <w:gridCol w:w="13"/>
        <w:gridCol w:w="1071"/>
        <w:gridCol w:w="360"/>
        <w:gridCol w:w="11"/>
        <w:gridCol w:w="1071"/>
        <w:gridCol w:w="9"/>
        <w:gridCol w:w="227"/>
        <w:gridCol w:w="43"/>
        <w:gridCol w:w="1080"/>
      </w:tblGrid>
      <w:tr w:rsidR="00D03F78" w:rsidRPr="00B8222E" w14:paraId="3ACDFB1E" w14:textId="77777777" w:rsidTr="00F7789B">
        <w:trPr>
          <w:cantSplit/>
        </w:trPr>
        <w:tc>
          <w:tcPr>
            <w:tcW w:w="3600" w:type="dxa"/>
          </w:tcPr>
          <w:p w14:paraId="718C542A" w14:textId="77777777" w:rsidR="00D03F78" w:rsidRPr="00B8222E" w:rsidRDefault="00D03F7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B8222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12"/>
          </w:tcPr>
          <w:p w14:paraId="2F85CB1E" w14:textId="1EE6335B" w:rsidR="00D03F78" w:rsidRPr="00B8222E" w:rsidRDefault="00D03F78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8222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B8222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F7789B" w:rsidRPr="00B8222E" w14:paraId="2B95A576" w14:textId="77777777" w:rsidTr="00F7789B">
        <w:trPr>
          <w:cantSplit/>
        </w:trPr>
        <w:tc>
          <w:tcPr>
            <w:tcW w:w="3600" w:type="dxa"/>
          </w:tcPr>
          <w:p w14:paraId="6B9423A3" w14:textId="41CC8FE2" w:rsidR="00B8222E" w:rsidRPr="00B8222E" w:rsidRDefault="00B8222E" w:rsidP="00B8222E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22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09" w:type="dxa"/>
            <w:gridSpan w:val="5"/>
          </w:tcPr>
          <w:p w14:paraId="597A1661" w14:textId="1B939F3C" w:rsidR="00B8222E" w:rsidRPr="00B8222E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ข้อสมมติ</w:t>
            </w:r>
            <w:r w:rsidRPr="00B8222E">
              <w:rPr>
                <w:rFonts w:asciiTheme="majorBidi" w:hAnsiTheme="majorBidi"/>
                <w:b/>
                <w:sz w:val="30"/>
                <w:szCs w:val="30"/>
                <w:cs/>
                <w:lang w:val="en-US" w:bidi="th-TH"/>
              </w:rPr>
              <w:t>เ</w:t>
            </w:r>
            <w:r w:rsidRPr="00B8222E">
              <w:rPr>
                <w:rFonts w:asciiTheme="majorBidi" w:hAnsiTheme="majorBidi" w:hint="cs"/>
                <w:b/>
                <w:sz w:val="30"/>
                <w:szCs w:val="30"/>
                <w:cs/>
                <w:lang w:val="en-US" w:bidi="th-TH"/>
              </w:rPr>
              <w:t>พิ่มขึ้น</w:t>
            </w:r>
            <w:r w:rsidRPr="00B8222E">
              <w:rPr>
                <w:rFonts w:asciiTheme="majorBidi" w:hAnsiTheme="majorBidi"/>
                <w:b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CB43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</w:tcPr>
          <w:p w14:paraId="3BB96EDD" w14:textId="77777777" w:rsidR="00B8222E" w:rsidRPr="00B8222E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41" w:type="dxa"/>
            <w:gridSpan w:val="6"/>
          </w:tcPr>
          <w:p w14:paraId="53DEF624" w14:textId="2940A154" w:rsidR="00B8222E" w:rsidRPr="00B8222E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ข้อสมมติ</w:t>
            </w:r>
            <w:r w:rsidRPr="00B8222E">
              <w:rPr>
                <w:rFonts w:asciiTheme="majorBidi" w:hAnsiTheme="majorBidi" w:hint="cs"/>
                <w:b/>
                <w:sz w:val="30"/>
                <w:szCs w:val="30"/>
                <w:cs/>
                <w:lang w:val="en-US" w:bidi="th-TH"/>
              </w:rPr>
              <w:t>ลดลง</w:t>
            </w:r>
            <w:r w:rsidRPr="00B8222E">
              <w:rPr>
                <w:rFonts w:asciiTheme="majorBidi" w:hAnsiTheme="majorBidi"/>
                <w:b/>
                <w:sz w:val="30"/>
                <w:szCs w:val="30"/>
                <w:cs/>
                <w:lang w:val="en-US" w:bidi="th-TH"/>
              </w:rPr>
              <w:t>ร้อยละ</w:t>
            </w:r>
            <w:r w:rsidRPr="00CB4357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B43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86FAA" w:rsidRPr="00BB3056" w14:paraId="69D0D8E2" w14:textId="77777777" w:rsidTr="00F7789B">
        <w:trPr>
          <w:cantSplit/>
        </w:trPr>
        <w:tc>
          <w:tcPr>
            <w:tcW w:w="3600" w:type="dxa"/>
          </w:tcPr>
          <w:p w14:paraId="51B29F91" w14:textId="7D9C8BBC" w:rsidR="00B8222E" w:rsidRPr="00B8222E" w:rsidRDefault="00B8222E" w:rsidP="00B8222E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22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822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126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8" w:type="dxa"/>
            <w:gridSpan w:val="2"/>
          </w:tcPr>
          <w:p w14:paraId="4CA053C5" w14:textId="0CCA0161" w:rsidR="00B8222E" w:rsidRPr="00B8222E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8222E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gridSpan w:val="2"/>
          </w:tcPr>
          <w:p w14:paraId="3DBA7B17" w14:textId="77777777" w:rsidR="00B8222E" w:rsidRPr="00B8222E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1" w:type="dxa"/>
          </w:tcPr>
          <w:p w14:paraId="361108FB" w14:textId="5B8FE313" w:rsidR="00B8222E" w:rsidRPr="00B8222E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371" w:type="dxa"/>
            <w:gridSpan w:val="2"/>
          </w:tcPr>
          <w:p w14:paraId="4692670A" w14:textId="77777777" w:rsidR="00B8222E" w:rsidRPr="00B8222E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5389EFB3" w14:textId="0F28DE66" w:rsidR="00B8222E" w:rsidRPr="00B8222E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gridSpan w:val="2"/>
          </w:tcPr>
          <w:p w14:paraId="6DBD9358" w14:textId="77777777" w:rsidR="00B8222E" w:rsidRPr="00B8222E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987CD03" w14:textId="0ED46434" w:rsidR="00B8222E" w:rsidRPr="00B8222E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B8222E" w:rsidRPr="00BB3056" w14:paraId="7FA6ACD5" w14:textId="77777777" w:rsidTr="00F7789B">
        <w:trPr>
          <w:cantSplit/>
        </w:trPr>
        <w:tc>
          <w:tcPr>
            <w:tcW w:w="3600" w:type="dxa"/>
          </w:tcPr>
          <w:p w14:paraId="0B2770BD" w14:textId="77777777" w:rsidR="00B8222E" w:rsidRPr="00BB3056" w:rsidRDefault="00B8222E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2"/>
          </w:tcPr>
          <w:p w14:paraId="031CB70A" w14:textId="22D2804D" w:rsidR="00B8222E" w:rsidRPr="00BB3056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86FAA" w:rsidRPr="00BB3056" w14:paraId="0B4971C5" w14:textId="77777777" w:rsidTr="008345A9">
        <w:trPr>
          <w:cantSplit/>
        </w:trPr>
        <w:tc>
          <w:tcPr>
            <w:tcW w:w="3600" w:type="dxa"/>
          </w:tcPr>
          <w:p w14:paraId="38415C0C" w14:textId="4F657CDE" w:rsidR="00486FAA" w:rsidRPr="00BB3056" w:rsidRDefault="00486FAA" w:rsidP="00C808FD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14:paraId="3E74FBB8" w14:textId="19ABB94D" w:rsidR="00486FAA" w:rsidRPr="00BB3056" w:rsidRDefault="00486FAA" w:rsidP="0083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(9,666)</w:t>
            </w:r>
          </w:p>
        </w:tc>
        <w:tc>
          <w:tcPr>
            <w:tcW w:w="270" w:type="dxa"/>
            <w:gridSpan w:val="2"/>
          </w:tcPr>
          <w:p w14:paraId="286944AD" w14:textId="77777777" w:rsidR="00486FAA" w:rsidRPr="008345A9" w:rsidRDefault="00486FAA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5E5D25F" w14:textId="20B98880" w:rsidR="00486FAA" w:rsidRPr="00F7789B" w:rsidRDefault="00F7789B" w:rsidP="0083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F7789B">
              <w:rPr>
                <w:rFonts w:asciiTheme="majorBidi" w:hAnsiTheme="majorBidi" w:cstheme="majorBidi"/>
                <w:sz w:val="30"/>
                <w:szCs w:val="30"/>
              </w:rPr>
              <w:t>(10,639)</w:t>
            </w:r>
          </w:p>
        </w:tc>
        <w:tc>
          <w:tcPr>
            <w:tcW w:w="360" w:type="dxa"/>
          </w:tcPr>
          <w:p w14:paraId="60570B69" w14:textId="5F3C4311" w:rsidR="00486FAA" w:rsidRPr="008345A9" w:rsidRDefault="00486FAA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8E9A700" w14:textId="435DA61F" w:rsidR="00486FAA" w:rsidRPr="00F7789B" w:rsidRDefault="008067F3" w:rsidP="0083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10,819</w:t>
            </w:r>
          </w:p>
        </w:tc>
        <w:tc>
          <w:tcPr>
            <w:tcW w:w="236" w:type="dxa"/>
            <w:gridSpan w:val="2"/>
          </w:tcPr>
          <w:p w14:paraId="71DD4B21" w14:textId="77777777" w:rsidR="00486FAA" w:rsidRPr="008345A9" w:rsidRDefault="00486FAA" w:rsidP="00F7789B">
            <w:pPr>
              <w:pStyle w:val="acctfourfigures"/>
              <w:tabs>
                <w:tab w:val="clear" w:pos="765"/>
              </w:tabs>
              <w:spacing w:line="240" w:lineRule="auto"/>
              <w:ind w:left="-150" w:firstLine="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23" w:type="dxa"/>
            <w:gridSpan w:val="2"/>
          </w:tcPr>
          <w:p w14:paraId="26B866B8" w14:textId="300CFD66" w:rsidR="00486FAA" w:rsidRPr="00BB3056" w:rsidRDefault="00F7789B" w:rsidP="0083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11,978</w:t>
            </w:r>
          </w:p>
        </w:tc>
      </w:tr>
      <w:tr w:rsidR="00486FAA" w:rsidRPr="00BB3056" w14:paraId="70E3F326" w14:textId="77777777" w:rsidTr="00F7789B">
        <w:trPr>
          <w:cantSplit/>
        </w:trPr>
        <w:tc>
          <w:tcPr>
            <w:tcW w:w="3600" w:type="dxa"/>
          </w:tcPr>
          <w:p w14:paraId="1B9E4CA3" w14:textId="258550FE" w:rsidR="00486FAA" w:rsidRPr="00BB3056" w:rsidRDefault="00486FAA" w:rsidP="005F7A5C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55" w:type="dxa"/>
          </w:tcPr>
          <w:p w14:paraId="22EEDA4A" w14:textId="188A2FF1" w:rsidR="00486FAA" w:rsidRPr="00BB3056" w:rsidRDefault="00486FAA" w:rsidP="0083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10,163</w:t>
            </w:r>
          </w:p>
        </w:tc>
        <w:tc>
          <w:tcPr>
            <w:tcW w:w="270" w:type="dxa"/>
            <w:gridSpan w:val="2"/>
          </w:tcPr>
          <w:p w14:paraId="20406AAF" w14:textId="77777777" w:rsidR="00486FAA" w:rsidRPr="00BB3056" w:rsidRDefault="00486FAA" w:rsidP="008345A9">
            <w:pPr>
              <w:tabs>
                <w:tab w:val="decimal" w:pos="109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2498F31" w14:textId="487A49C2" w:rsidR="00486FAA" w:rsidRPr="00BB3056" w:rsidRDefault="00F7789B" w:rsidP="0083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11,019</w:t>
            </w:r>
          </w:p>
        </w:tc>
        <w:tc>
          <w:tcPr>
            <w:tcW w:w="371" w:type="dxa"/>
            <w:gridSpan w:val="2"/>
          </w:tcPr>
          <w:p w14:paraId="5231764D" w14:textId="667E8EFD" w:rsidR="00486FAA" w:rsidRPr="00BB3056" w:rsidRDefault="00486FAA" w:rsidP="0083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03910E4" w14:textId="515170E4" w:rsidR="00486FAA" w:rsidRPr="00BB3056" w:rsidRDefault="00F7789B" w:rsidP="0083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(9,300)</w:t>
            </w:r>
          </w:p>
        </w:tc>
        <w:tc>
          <w:tcPr>
            <w:tcW w:w="236" w:type="dxa"/>
            <w:gridSpan w:val="2"/>
          </w:tcPr>
          <w:p w14:paraId="53DB169F" w14:textId="77777777" w:rsidR="00486FAA" w:rsidRDefault="00486FAA" w:rsidP="0083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gridSpan w:val="2"/>
          </w:tcPr>
          <w:p w14:paraId="6849C3A8" w14:textId="3907A1DF" w:rsidR="00486FAA" w:rsidRPr="00BB3056" w:rsidRDefault="00486FAA" w:rsidP="0083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789B">
              <w:rPr>
                <w:rFonts w:asciiTheme="majorBidi" w:hAnsiTheme="majorBidi" w:cstheme="majorBidi"/>
                <w:sz w:val="30"/>
                <w:szCs w:val="30"/>
              </w:rPr>
              <w:t>10,038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CCAF1A8" w14:textId="00A57AB3" w:rsidR="0009250D" w:rsidRPr="0038390A" w:rsidRDefault="0009250D" w:rsidP="0009250D">
      <w:pPr>
        <w:ind w:left="454"/>
        <w:rPr>
          <w:rFonts w:asciiTheme="majorBidi" w:hAnsiTheme="majorBidi" w:cstheme="majorBidi"/>
          <w:i/>
          <w:iCs/>
          <w:sz w:val="28"/>
          <w:szCs w:val="28"/>
        </w:rPr>
      </w:pPr>
    </w:p>
    <w:p w14:paraId="3687017E" w14:textId="125A6522" w:rsidR="0009250D" w:rsidRDefault="0009250D" w:rsidP="00FA54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="00176CFB">
        <w:rPr>
          <w:rFonts w:ascii="Angsana New" w:hAnsi="Angsana New"/>
          <w:sz w:val="30"/>
          <w:szCs w:val="30"/>
          <w:u w:val="none"/>
          <w:lang w:val="en-US"/>
        </w:rPr>
        <w:t>5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สำรอง</w:t>
      </w:r>
      <w:r w:rsidR="00A71823">
        <w:rPr>
          <w:rFonts w:ascii="Angsana New" w:hAnsi="Angsana New" w:hint="cs"/>
          <w:sz w:val="30"/>
          <w:szCs w:val="30"/>
          <w:u w:val="none"/>
          <w:cs/>
          <w:lang w:val="en-US"/>
        </w:rPr>
        <w:t>ตามกฎหมาย</w:t>
      </w:r>
      <w:r w:rsidRPr="00254A81">
        <w:rPr>
          <w:rFonts w:ascii="Angsana New" w:hAnsi="Angsana New"/>
          <w:sz w:val="30"/>
          <w:szCs w:val="30"/>
          <w:u w:val="none"/>
          <w:cs/>
        </w:rPr>
        <w:t xml:space="preserve">  </w:t>
      </w:r>
    </w:p>
    <w:p w14:paraId="0C2FAC2F" w14:textId="77777777" w:rsidR="008D78F3" w:rsidRPr="008D78F3" w:rsidRDefault="008D78F3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FDE686F" w14:textId="6BCA8CB7" w:rsidR="0009250D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B3056">
        <w:rPr>
          <w:rFonts w:asciiTheme="majorBidi" w:hAnsiTheme="majorBidi" w:cstheme="majorBidi"/>
          <w:sz w:val="30"/>
          <w:szCs w:val="30"/>
        </w:rPr>
        <w:t>2535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B3056">
        <w:rPr>
          <w:rFonts w:asciiTheme="majorBidi" w:hAnsiTheme="majorBidi" w:cstheme="majorBidi"/>
          <w:sz w:val="30"/>
          <w:szCs w:val="30"/>
        </w:rPr>
        <w:t>116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BB3056">
        <w:rPr>
          <w:rFonts w:asciiTheme="majorBidi" w:hAnsiTheme="majorBidi" w:cstheme="majorBidi"/>
          <w:sz w:val="30"/>
          <w:szCs w:val="30"/>
        </w:rPr>
        <w:t>“</w:t>
      </w:r>
      <w:r w:rsidRPr="00BB305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B3056">
        <w:rPr>
          <w:rFonts w:asciiTheme="majorBidi" w:hAnsiTheme="majorBidi" w:cstheme="majorBidi"/>
          <w:sz w:val="30"/>
          <w:szCs w:val="30"/>
        </w:rPr>
        <w:t>”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5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10 </w:t>
      </w:r>
      <w:r w:rsidRPr="00BB305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4853E57" w14:textId="16B5852C" w:rsidR="0009250D" w:rsidRPr="008D78F3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CC29C3C" w14:textId="29C65D80" w:rsidR="0009250D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B3056">
        <w:rPr>
          <w:rFonts w:asciiTheme="majorBidi" w:hAnsiTheme="majorBidi" w:cstheme="majorBidi"/>
          <w:sz w:val="30"/>
          <w:szCs w:val="30"/>
        </w:rPr>
        <w:t xml:space="preserve">31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50DDE" w:rsidRPr="00BB3056">
        <w:rPr>
          <w:rFonts w:asciiTheme="majorBidi" w:hAnsiTheme="majorBidi" w:cstheme="majorBidi"/>
          <w:sz w:val="30"/>
          <w:szCs w:val="30"/>
        </w:rPr>
        <w:t>256</w:t>
      </w:r>
      <w:r w:rsidR="00FA54F3">
        <w:rPr>
          <w:rFonts w:asciiTheme="majorBidi" w:hAnsiTheme="majorBidi" w:cstheme="majorBidi"/>
          <w:sz w:val="30"/>
          <w:szCs w:val="30"/>
        </w:rPr>
        <w:t>6</w:t>
      </w:r>
      <w:r w:rsidR="00450DDE"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>และ</w:t>
      </w:r>
      <w:r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="00450DDE" w:rsidRPr="00BB3056">
        <w:rPr>
          <w:rFonts w:asciiTheme="majorBidi" w:hAnsiTheme="majorBidi" w:cstheme="majorBidi"/>
          <w:sz w:val="30"/>
          <w:szCs w:val="30"/>
        </w:rPr>
        <w:t>256</w:t>
      </w:r>
      <w:r w:rsidR="00FA54F3">
        <w:rPr>
          <w:rFonts w:asciiTheme="majorBidi" w:hAnsiTheme="majorBidi" w:cstheme="majorBidi"/>
          <w:sz w:val="30"/>
          <w:szCs w:val="30"/>
        </w:rPr>
        <w:t>5</w:t>
      </w:r>
      <w:r w:rsidR="00450DDE"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บริษัทได้จัดสรรทุนสำรองตามกฎหมายไว้ร้อยละ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10 </w:t>
      </w:r>
      <w:r w:rsidRPr="00BB3056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</w:p>
    <w:p w14:paraId="5C0482E8" w14:textId="7265CF39" w:rsidR="00DE057B" w:rsidRPr="00892428" w:rsidRDefault="00DE0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0169EEC" w14:textId="0E7B3F85" w:rsidR="0009250D" w:rsidRPr="00BD66A4" w:rsidRDefault="0009250D" w:rsidP="00BD66A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 w:hanging="45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="00176CFB">
        <w:rPr>
          <w:rFonts w:ascii="Angsana New" w:hAnsi="Angsana New"/>
          <w:sz w:val="30"/>
          <w:szCs w:val="30"/>
          <w:u w:val="none"/>
          <w:lang w:val="en-US"/>
        </w:rPr>
        <w:t>6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Pr="00BD66A4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</w:p>
    <w:p w14:paraId="282B9A62" w14:textId="2BCE6F74" w:rsidR="0009250D" w:rsidRPr="00892428" w:rsidRDefault="0009250D" w:rsidP="0009250D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37ADCEB7" w14:textId="77777777" w:rsidR="004912AE" w:rsidRDefault="008D78F3" w:rsidP="00F10550">
      <w:pPr>
        <w:ind w:left="454"/>
        <w:jc w:val="thaiDistribute"/>
        <w:rPr>
          <w:rFonts w:asciiTheme="majorBidi" w:hAnsiTheme="majorBidi" w:cstheme="majorBidi"/>
          <w:sz w:val="30"/>
          <w:szCs w:val="30"/>
        </w:rPr>
      </w:pPr>
      <w:r w:rsidRPr="008D78F3">
        <w:rPr>
          <w:rFonts w:asciiTheme="majorBidi" w:hAnsiTheme="majorBidi"/>
          <w:sz w:val="30"/>
          <w:szCs w:val="30"/>
          <w:cs/>
        </w:rPr>
        <w:t>ผู้บริหารพิจารณาว่า</w:t>
      </w:r>
      <w:r w:rsidR="0009250D" w:rsidRPr="00BB3056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กลุ่มบริษัทดำเนินกิจการในส่วนงานเดียวคือธุรกิจผงคาร์บอน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9D9F36F" w14:textId="77777777" w:rsidR="004912AE" w:rsidRPr="00892428" w:rsidRDefault="004912AE" w:rsidP="004912AE">
      <w:pPr>
        <w:ind w:left="454"/>
        <w:rPr>
          <w:rFonts w:asciiTheme="majorBidi" w:hAnsiTheme="majorBidi" w:cstheme="majorBidi"/>
          <w:sz w:val="28"/>
          <w:szCs w:val="28"/>
        </w:rPr>
      </w:pPr>
    </w:p>
    <w:p w14:paraId="55032FCA" w14:textId="21E002D9" w:rsidR="0009250D" w:rsidRPr="004912AE" w:rsidRDefault="0009250D" w:rsidP="004912AE">
      <w:pPr>
        <w:ind w:left="454"/>
        <w:rPr>
          <w:rFonts w:asciiTheme="majorBidi" w:hAnsiTheme="majorBidi" w:cstheme="majorBidi"/>
          <w:b/>
          <w:bCs/>
          <w:sz w:val="30"/>
          <w:szCs w:val="30"/>
        </w:rPr>
      </w:pPr>
      <w:r w:rsidRPr="004912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4912A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64D3B36" w14:textId="77777777" w:rsidR="0009250D" w:rsidRPr="00892428" w:rsidRDefault="0009250D" w:rsidP="00BD66A4">
      <w:pPr>
        <w:tabs>
          <w:tab w:val="left" w:pos="72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0BE576DD" w14:textId="5126E40A" w:rsidR="0009250D" w:rsidRPr="00BB3056" w:rsidRDefault="0009250D" w:rsidP="00761CAD">
      <w:pPr>
        <w:tabs>
          <w:tab w:val="clear" w:pos="454"/>
          <w:tab w:val="left" w:pos="450"/>
          <w:tab w:val="left" w:pos="72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B305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กลุ่มบริษัทมีการจัดการ การผลิตและสำนักงานขายในประเทศไทยเท่านั้น</w:t>
      </w:r>
      <w:r w:rsidR="00A7182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จังหวะเวลาของการรับรู้รายได้ คือ การรับรู้ ณ เวลาใดเวลาหนึ่ง</w:t>
      </w:r>
    </w:p>
    <w:p w14:paraId="7D0DB3A7" w14:textId="050B84EB" w:rsidR="0038390A" w:rsidRDefault="0038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br w:type="page"/>
      </w:r>
    </w:p>
    <w:p w14:paraId="11B216CA" w14:textId="77777777" w:rsidR="0009250D" w:rsidRPr="00BB3056" w:rsidRDefault="0009250D" w:rsidP="00BD66A4">
      <w:pPr>
        <w:tabs>
          <w:tab w:val="left" w:pos="720"/>
        </w:tabs>
        <w:spacing w:line="240" w:lineRule="auto"/>
        <w:ind w:left="540" w:right="-45" w:hanging="9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B305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78210671" w14:textId="77777777" w:rsidR="0009250D" w:rsidRPr="00892428" w:rsidRDefault="0009250D" w:rsidP="00892428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13474F" w14:textId="0B0861C1" w:rsidR="0009250D" w:rsidRDefault="0009250D" w:rsidP="0009250D">
      <w:pPr>
        <w:ind w:left="45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5B9AE7E7" w14:textId="77777777" w:rsidR="008D78F3" w:rsidRPr="00892428" w:rsidRDefault="008D78F3" w:rsidP="0009250D">
      <w:pPr>
        <w:ind w:left="45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5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377"/>
        <w:gridCol w:w="180"/>
        <w:gridCol w:w="1323"/>
      </w:tblGrid>
      <w:tr w:rsidR="0009250D" w:rsidRPr="00BB3056" w14:paraId="0C7F235B" w14:textId="77777777" w:rsidTr="00ED0A7A">
        <w:trPr>
          <w:cantSplit/>
          <w:tblHeader/>
        </w:trPr>
        <w:tc>
          <w:tcPr>
            <w:tcW w:w="6273" w:type="dxa"/>
          </w:tcPr>
          <w:p w14:paraId="75A0CC29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4C53496" w14:textId="0393E3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รายได้</w:t>
            </w:r>
          </w:p>
        </w:tc>
      </w:tr>
      <w:tr w:rsidR="0009250D" w:rsidRPr="00BB3056" w14:paraId="0B6E59E5" w14:textId="77777777" w:rsidTr="00ED0A7A">
        <w:trPr>
          <w:cantSplit/>
          <w:tblHeader/>
        </w:trPr>
        <w:tc>
          <w:tcPr>
            <w:tcW w:w="6273" w:type="dxa"/>
          </w:tcPr>
          <w:p w14:paraId="047C0AC4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25B5B73A" w14:textId="556F5527" w:rsidR="0009250D" w:rsidRPr="00BB3056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FA54F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4743047C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710FEFC5" w14:textId="69F293F0" w:rsidR="0009250D" w:rsidRPr="00BB3056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FA54F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09250D" w:rsidRPr="00BB3056" w14:paraId="39136645" w14:textId="77777777" w:rsidTr="00ED0A7A">
        <w:trPr>
          <w:cantSplit/>
          <w:trHeight w:val="80"/>
        </w:trPr>
        <w:tc>
          <w:tcPr>
            <w:tcW w:w="6273" w:type="dxa"/>
            <w:vAlign w:val="bottom"/>
          </w:tcPr>
          <w:p w14:paraId="237B6D73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122A4A6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FA54F3" w:rsidRPr="00BB3056" w14:paraId="7464A121" w14:textId="77777777" w:rsidTr="00ED0A7A">
        <w:trPr>
          <w:cantSplit/>
          <w:trHeight w:val="80"/>
        </w:trPr>
        <w:tc>
          <w:tcPr>
            <w:tcW w:w="6273" w:type="dxa"/>
          </w:tcPr>
          <w:p w14:paraId="38474979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77" w:type="dxa"/>
          </w:tcPr>
          <w:p w14:paraId="21DA69B8" w14:textId="5B3A0027" w:rsidR="00FA54F3" w:rsidRPr="00BB3056" w:rsidRDefault="000C661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9,086,203</w:t>
            </w:r>
          </w:p>
        </w:tc>
        <w:tc>
          <w:tcPr>
            <w:tcW w:w="180" w:type="dxa"/>
          </w:tcPr>
          <w:p w14:paraId="53168B9D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2F6E2B9" w14:textId="4DD8FD85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7,804,380</w:t>
            </w:r>
          </w:p>
        </w:tc>
      </w:tr>
      <w:tr w:rsidR="00FA54F3" w:rsidRPr="00BB3056" w14:paraId="4395BB31" w14:textId="77777777" w:rsidTr="00ED0A7A">
        <w:trPr>
          <w:cantSplit/>
          <w:trHeight w:val="80"/>
        </w:trPr>
        <w:tc>
          <w:tcPr>
            <w:tcW w:w="6273" w:type="dxa"/>
          </w:tcPr>
          <w:p w14:paraId="53866B98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377" w:type="dxa"/>
          </w:tcPr>
          <w:p w14:paraId="66DA82C1" w14:textId="15899B2A" w:rsidR="00FA54F3" w:rsidRPr="00BB3056" w:rsidRDefault="000C661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1,174,169</w:t>
            </w:r>
          </w:p>
        </w:tc>
        <w:tc>
          <w:tcPr>
            <w:tcW w:w="180" w:type="dxa"/>
          </w:tcPr>
          <w:p w14:paraId="67D70C77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060FB7" w14:textId="673DCF70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956,368</w:t>
            </w:r>
          </w:p>
        </w:tc>
      </w:tr>
      <w:tr w:rsidR="00FA54F3" w:rsidRPr="00BB3056" w14:paraId="3CC94695" w14:textId="77777777" w:rsidTr="00ED0A7A">
        <w:trPr>
          <w:cantSplit/>
          <w:trHeight w:val="80"/>
        </w:trPr>
        <w:tc>
          <w:tcPr>
            <w:tcW w:w="6273" w:type="dxa"/>
          </w:tcPr>
          <w:p w14:paraId="623B2D3A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77" w:type="dxa"/>
          </w:tcPr>
          <w:p w14:paraId="1342EF87" w14:textId="36C3773C" w:rsidR="00FA54F3" w:rsidRPr="00BB3056" w:rsidRDefault="000C661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606,636</w:t>
            </w:r>
          </w:p>
        </w:tc>
        <w:tc>
          <w:tcPr>
            <w:tcW w:w="180" w:type="dxa"/>
          </w:tcPr>
          <w:p w14:paraId="09EBBF46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415A0DE" w14:textId="7E11C4CA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591,061</w:t>
            </w:r>
          </w:p>
        </w:tc>
      </w:tr>
      <w:tr w:rsidR="00FA54F3" w:rsidRPr="00BB3056" w14:paraId="2EA8D4A0" w14:textId="77777777" w:rsidTr="00ED0A7A">
        <w:trPr>
          <w:cantSplit/>
          <w:trHeight w:val="80"/>
        </w:trPr>
        <w:tc>
          <w:tcPr>
            <w:tcW w:w="6273" w:type="dxa"/>
          </w:tcPr>
          <w:p w14:paraId="10A5851E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77" w:type="dxa"/>
          </w:tcPr>
          <w:p w14:paraId="38F09236" w14:textId="1E2C1F1F" w:rsidR="00FA54F3" w:rsidRPr="00BB3056" w:rsidRDefault="000C661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529,383</w:t>
            </w:r>
          </w:p>
        </w:tc>
        <w:tc>
          <w:tcPr>
            <w:tcW w:w="180" w:type="dxa"/>
          </w:tcPr>
          <w:p w14:paraId="0025F1F2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ABF799A" w14:textId="39507D61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258,204</w:t>
            </w:r>
          </w:p>
        </w:tc>
      </w:tr>
      <w:tr w:rsidR="00911E06" w:rsidRPr="00BB3056" w14:paraId="1929C220" w14:textId="77777777" w:rsidTr="00ED0A7A">
        <w:trPr>
          <w:cantSplit/>
          <w:trHeight w:val="80"/>
        </w:trPr>
        <w:tc>
          <w:tcPr>
            <w:tcW w:w="6273" w:type="dxa"/>
          </w:tcPr>
          <w:p w14:paraId="5BA595EC" w14:textId="5FF943C4" w:rsidR="00911E06" w:rsidRPr="00BB3056" w:rsidRDefault="00911E06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E06">
              <w:rPr>
                <w:rFonts w:asciiTheme="majorBidi" w:hAnsi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77" w:type="dxa"/>
          </w:tcPr>
          <w:p w14:paraId="7A756BC0" w14:textId="39775857" w:rsidR="00911E06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489,734</w:t>
            </w:r>
          </w:p>
        </w:tc>
        <w:tc>
          <w:tcPr>
            <w:tcW w:w="180" w:type="dxa"/>
          </w:tcPr>
          <w:p w14:paraId="05B3AFF8" w14:textId="77777777" w:rsidR="00911E06" w:rsidRPr="00BB3056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9728373" w14:textId="708F49C3" w:rsidR="00911E06" w:rsidRPr="00ED0A7A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221,132</w:t>
            </w:r>
          </w:p>
        </w:tc>
      </w:tr>
      <w:tr w:rsidR="00911E06" w:rsidRPr="00BB3056" w14:paraId="2D67A4BE" w14:textId="77777777" w:rsidTr="00ED0A7A">
        <w:trPr>
          <w:cantSplit/>
          <w:trHeight w:val="80"/>
        </w:trPr>
        <w:tc>
          <w:tcPr>
            <w:tcW w:w="6273" w:type="dxa"/>
          </w:tcPr>
          <w:p w14:paraId="383A2878" w14:textId="6FBF38A6" w:rsidR="00911E06" w:rsidRPr="00911E06" w:rsidRDefault="00911E06" w:rsidP="00FA54F3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77" w:type="dxa"/>
          </w:tcPr>
          <w:p w14:paraId="2A2F4502" w14:textId="7225D952" w:rsidR="00911E06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393,938</w:t>
            </w:r>
          </w:p>
        </w:tc>
        <w:tc>
          <w:tcPr>
            <w:tcW w:w="180" w:type="dxa"/>
          </w:tcPr>
          <w:p w14:paraId="72772727" w14:textId="51BC9EF4" w:rsidR="00911E06" w:rsidRPr="00BB3056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02603AB" w14:textId="54347898" w:rsidR="00911E06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273,811</w:t>
            </w:r>
          </w:p>
        </w:tc>
      </w:tr>
      <w:tr w:rsidR="00911E06" w:rsidRPr="00BB3056" w14:paraId="364B1835" w14:textId="77777777" w:rsidTr="00ED0A7A">
        <w:trPr>
          <w:cantSplit/>
          <w:trHeight w:val="80"/>
        </w:trPr>
        <w:tc>
          <w:tcPr>
            <w:tcW w:w="6273" w:type="dxa"/>
          </w:tcPr>
          <w:p w14:paraId="528BEEB9" w14:textId="41DDDEA7" w:rsidR="00911E06" w:rsidRPr="00911E06" w:rsidRDefault="00911E06" w:rsidP="00FA54F3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แคนาดา</w:t>
            </w:r>
          </w:p>
        </w:tc>
        <w:tc>
          <w:tcPr>
            <w:tcW w:w="1377" w:type="dxa"/>
          </w:tcPr>
          <w:p w14:paraId="5D5202E7" w14:textId="2FCE2CB7" w:rsidR="00911E06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205,001</w:t>
            </w:r>
          </w:p>
        </w:tc>
        <w:tc>
          <w:tcPr>
            <w:tcW w:w="180" w:type="dxa"/>
          </w:tcPr>
          <w:p w14:paraId="2E462DA3" w14:textId="77777777" w:rsidR="00911E06" w:rsidRPr="00BB3056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5519843" w14:textId="13964698" w:rsidR="00911E06" w:rsidRDefault="00911E06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54F3" w:rsidRPr="00BB3056" w14:paraId="4901A69E" w14:textId="77777777" w:rsidTr="00ED0A7A">
        <w:trPr>
          <w:cantSplit/>
          <w:trHeight w:val="80"/>
        </w:trPr>
        <w:tc>
          <w:tcPr>
            <w:tcW w:w="6273" w:type="dxa"/>
          </w:tcPr>
          <w:p w14:paraId="1DF1D186" w14:textId="1DF65B56" w:rsidR="00FA54F3" w:rsidRPr="00BB3056" w:rsidRDefault="00911E06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E06">
              <w:rPr>
                <w:rFonts w:asciiTheme="majorBidi" w:hAnsi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377" w:type="dxa"/>
          </w:tcPr>
          <w:p w14:paraId="60FFBB86" w14:textId="1BCAAA9A" w:rsidR="00FA54F3" w:rsidRPr="00BB3056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176,563</w:t>
            </w:r>
          </w:p>
        </w:tc>
        <w:tc>
          <w:tcPr>
            <w:tcW w:w="180" w:type="dxa"/>
          </w:tcPr>
          <w:p w14:paraId="4DC9E636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59179FC" w14:textId="13F96C74" w:rsidR="00FA54F3" w:rsidRPr="00BB3056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126,103</w:t>
            </w:r>
          </w:p>
        </w:tc>
      </w:tr>
      <w:tr w:rsidR="00FA54F3" w:rsidRPr="00BB3056" w14:paraId="1975BF66" w14:textId="77777777" w:rsidTr="00ED0A7A">
        <w:trPr>
          <w:cantSplit/>
          <w:trHeight w:val="80"/>
        </w:trPr>
        <w:tc>
          <w:tcPr>
            <w:tcW w:w="6273" w:type="dxa"/>
          </w:tcPr>
          <w:p w14:paraId="5F61CEB8" w14:textId="64491796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</w:t>
            </w:r>
            <w:r w:rsidR="00372A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6444215" w14:textId="187980A6" w:rsidR="00FA54F3" w:rsidRPr="00BB3056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177,40</w:t>
            </w:r>
            <w:r w:rsidR="00372A8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3A80648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005CC27" w14:textId="48BA4FD1" w:rsidR="00FA54F3" w:rsidRPr="00BB3056" w:rsidRDefault="00911E06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96,964</w:t>
            </w:r>
          </w:p>
        </w:tc>
      </w:tr>
      <w:tr w:rsidR="00FA54F3" w:rsidRPr="00BB3056" w14:paraId="542C2E19" w14:textId="77777777" w:rsidTr="00ED0A7A">
        <w:trPr>
          <w:cantSplit/>
          <w:trHeight w:val="80"/>
        </w:trPr>
        <w:tc>
          <w:tcPr>
            <w:tcW w:w="6273" w:type="dxa"/>
          </w:tcPr>
          <w:p w14:paraId="553C6D9E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A461DC5" w14:textId="03CE8DE3" w:rsidR="00FA54F3" w:rsidRPr="005F7A5C" w:rsidRDefault="000C661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12,839,02</w:t>
            </w:r>
            <w:r w:rsidR="00372A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3EF0BA1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4203F61" w14:textId="00625CDC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10,328,023</w:t>
            </w:r>
          </w:p>
        </w:tc>
      </w:tr>
    </w:tbl>
    <w:p w14:paraId="3CF120E9" w14:textId="77777777" w:rsidR="00911E06" w:rsidRDefault="00911E06" w:rsidP="00C808FD">
      <w:pPr>
        <w:spacing w:line="240" w:lineRule="auto"/>
        <w:ind w:left="680" w:hanging="1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F78C6F5" w14:textId="13E8D4A3" w:rsidR="00C808FD" w:rsidRDefault="00C808FD" w:rsidP="00544E56">
      <w:pPr>
        <w:tabs>
          <w:tab w:val="clear" w:pos="454"/>
          <w:tab w:val="clear" w:pos="680"/>
          <w:tab w:val="left" w:pos="450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66321B2C" w14:textId="77777777" w:rsidR="00911E06" w:rsidRPr="00911E06" w:rsidRDefault="00911E06" w:rsidP="00544E56">
      <w:pPr>
        <w:tabs>
          <w:tab w:val="clear" w:pos="454"/>
          <w:tab w:val="clear" w:pos="680"/>
          <w:tab w:val="left" w:pos="450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67645E" w14:textId="232AFB15" w:rsidR="00DE057B" w:rsidRDefault="00C808FD" w:rsidP="00544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BB3056">
        <w:rPr>
          <w:rFonts w:asciiTheme="majorBidi" w:hAnsiTheme="majorBidi" w:cstheme="majorBidi"/>
          <w:sz w:val="30"/>
          <w:szCs w:val="30"/>
        </w:rPr>
        <w:t>31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450DDE" w:rsidRPr="00BB3056">
        <w:rPr>
          <w:rFonts w:asciiTheme="majorBidi" w:hAnsiTheme="majorBidi" w:cstheme="majorBidi"/>
          <w:sz w:val="30"/>
          <w:szCs w:val="30"/>
        </w:rPr>
        <w:t>256</w:t>
      </w:r>
      <w:r w:rsidR="00FA54F3">
        <w:rPr>
          <w:rFonts w:asciiTheme="majorBidi" w:hAnsiTheme="majorBidi" w:cstheme="majorBidi"/>
          <w:sz w:val="30"/>
          <w:szCs w:val="30"/>
        </w:rPr>
        <w:t>6</w:t>
      </w:r>
      <w:r w:rsidR="00450DDE"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บริษัทมีรายได้จากลูกค้ารายใหญ่จำนวนสองราย เป็นจำนวนเงิน</w:t>
      </w:r>
      <w:r w:rsidR="008D78F3">
        <w:rPr>
          <w:rFonts w:asciiTheme="majorBidi" w:hAnsiTheme="majorBidi" w:cstheme="majorBidi"/>
          <w:sz w:val="30"/>
          <w:szCs w:val="30"/>
        </w:rPr>
        <w:t xml:space="preserve">                 </w:t>
      </w:r>
      <w:r w:rsidR="00372A8B">
        <w:rPr>
          <w:rFonts w:asciiTheme="majorBidi" w:hAnsiTheme="majorBidi" w:cstheme="majorBidi"/>
          <w:sz w:val="30"/>
          <w:szCs w:val="30"/>
        </w:rPr>
        <w:t>1,489.5</w:t>
      </w:r>
      <w:r w:rsidR="008D78F3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="00372A8B">
        <w:rPr>
          <w:rFonts w:asciiTheme="majorBidi" w:hAnsiTheme="majorBidi" w:cstheme="majorBidi"/>
          <w:sz w:val="30"/>
          <w:szCs w:val="30"/>
        </w:rPr>
        <w:t>1,280.7</w:t>
      </w:r>
      <w:r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(สำหรับปีสิ้นสุดวันที่ 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มีนาคม </w:t>
      </w:r>
      <w:r w:rsidR="00450DDE" w:rsidRPr="00BB305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A54F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54F3">
        <w:rPr>
          <w:rFonts w:asciiTheme="majorBidi" w:hAnsiTheme="majorBidi" w:cstheme="majorBidi"/>
          <w:i/>
          <w:iCs/>
          <w:sz w:val="30"/>
          <w:szCs w:val="30"/>
        </w:rPr>
        <w:t>1,405.6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A54F3">
        <w:rPr>
          <w:rFonts w:asciiTheme="majorBidi" w:hAnsiTheme="majorBidi" w:cstheme="majorBidi"/>
          <w:i/>
          <w:iCs/>
          <w:sz w:val="30"/>
          <w:szCs w:val="30"/>
        </w:rPr>
        <w:t>1,383.5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32DA3FB4" w14:textId="77777777" w:rsidR="00F7789B" w:rsidRDefault="00F77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1C25ADC" w14:textId="68BCECED" w:rsidR="00DE057B" w:rsidRDefault="0009250D" w:rsidP="00DE057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176CFB">
        <w:rPr>
          <w:rFonts w:ascii="Angsana New" w:hAnsi="Angsana New"/>
          <w:sz w:val="30"/>
          <w:szCs w:val="30"/>
          <w:u w:val="none"/>
          <w:lang w:val="en-US"/>
        </w:rPr>
        <w:t>7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C808FD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ค่าใช้จ่ายผลประโยชน์ของพนักงาน</w:t>
      </w:r>
    </w:p>
    <w:p w14:paraId="1D21799C" w14:textId="77777777" w:rsidR="00333486" w:rsidRDefault="00333486" w:rsidP="00333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08"/>
        <w:gridCol w:w="1202"/>
        <w:gridCol w:w="1316"/>
        <w:gridCol w:w="266"/>
        <w:gridCol w:w="1264"/>
      </w:tblGrid>
      <w:tr w:rsidR="00C808FD" w:rsidRPr="00BB3056" w14:paraId="0093E901" w14:textId="77777777" w:rsidTr="00101A16">
        <w:tc>
          <w:tcPr>
            <w:tcW w:w="5008" w:type="dxa"/>
            <w:shd w:val="clear" w:color="auto" w:fill="auto"/>
          </w:tcPr>
          <w:p w14:paraId="435C9E93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33C393B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486C5F61" w14:textId="74CCB73C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C808FD" w:rsidRPr="00BB3056" w14:paraId="1660D51F" w14:textId="77777777" w:rsidTr="00101A16">
        <w:tc>
          <w:tcPr>
            <w:tcW w:w="5008" w:type="dxa"/>
          </w:tcPr>
          <w:p w14:paraId="455E79E5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4771850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6" w:type="dxa"/>
            <w:shd w:val="clear" w:color="auto" w:fill="auto"/>
          </w:tcPr>
          <w:p w14:paraId="77EC9D5C" w14:textId="3A9008C9" w:rsidR="00C808FD" w:rsidRPr="00ED0A7A" w:rsidRDefault="00450DDE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54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4B5DCCA1" w14:textId="77777777" w:rsidR="00C808FD" w:rsidRPr="00BB3056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8802037" w14:textId="2436427C" w:rsidR="00C808FD" w:rsidRPr="00ED0A7A" w:rsidRDefault="00450DDE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54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808FD" w:rsidRPr="00BB3056" w14:paraId="0228D080" w14:textId="77777777" w:rsidTr="00101A16">
        <w:tc>
          <w:tcPr>
            <w:tcW w:w="5008" w:type="dxa"/>
          </w:tcPr>
          <w:p w14:paraId="1BDCB266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7CB4A601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395161FC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54F3" w:rsidRPr="00BB3056" w14:paraId="6A80E5C6" w14:textId="77777777" w:rsidTr="00101A16">
        <w:tc>
          <w:tcPr>
            <w:tcW w:w="5008" w:type="dxa"/>
          </w:tcPr>
          <w:p w14:paraId="72D36AB4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02" w:type="dxa"/>
          </w:tcPr>
          <w:p w14:paraId="33B1820A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3BD693C6" w14:textId="2050C6A1" w:rsidR="00FA54F3" w:rsidRPr="00BD66A4" w:rsidRDefault="007403FC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3839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6,880</w:t>
            </w:r>
          </w:p>
        </w:tc>
        <w:tc>
          <w:tcPr>
            <w:tcW w:w="266" w:type="dxa"/>
          </w:tcPr>
          <w:p w14:paraId="31EFDA1D" w14:textId="77777777" w:rsidR="00FA54F3" w:rsidRPr="00BB305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98F5370" w14:textId="68E565E3" w:rsidR="00FA54F3" w:rsidRPr="00BD66A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347,383</w:t>
            </w:r>
          </w:p>
        </w:tc>
      </w:tr>
      <w:tr w:rsidR="00FA54F3" w:rsidRPr="00BB3056" w14:paraId="33B56AF5" w14:textId="77777777" w:rsidTr="00101A16">
        <w:tc>
          <w:tcPr>
            <w:tcW w:w="5008" w:type="dxa"/>
          </w:tcPr>
          <w:p w14:paraId="6DFBC0F5" w14:textId="29D12926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พนักงาน</w:t>
            </w: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ที่กำหนดไว้</w:t>
            </w:r>
          </w:p>
        </w:tc>
        <w:tc>
          <w:tcPr>
            <w:tcW w:w="1202" w:type="dxa"/>
          </w:tcPr>
          <w:p w14:paraId="6E2663A6" w14:textId="3F06467E" w:rsidR="00FA54F3" w:rsidRPr="00BB3056" w:rsidRDefault="00FA54F3" w:rsidP="00FA54F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16" w:type="dxa"/>
          </w:tcPr>
          <w:p w14:paraId="51C9BFD4" w14:textId="46145D7B" w:rsidR="00FA54F3" w:rsidRPr="00101A16" w:rsidRDefault="006A0574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10,386</w:t>
            </w:r>
          </w:p>
        </w:tc>
        <w:tc>
          <w:tcPr>
            <w:tcW w:w="266" w:type="dxa"/>
          </w:tcPr>
          <w:p w14:paraId="43D110D7" w14:textId="77777777" w:rsidR="00FA54F3" w:rsidRPr="00BB305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67FE65D" w14:textId="07C55B34" w:rsidR="00FA54F3" w:rsidRPr="00101A1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13,331</w:t>
            </w:r>
          </w:p>
        </w:tc>
      </w:tr>
      <w:tr w:rsidR="00FA54F3" w:rsidRPr="00BB3056" w14:paraId="7D511280" w14:textId="77777777" w:rsidTr="00101A16">
        <w:tc>
          <w:tcPr>
            <w:tcW w:w="5008" w:type="dxa"/>
          </w:tcPr>
          <w:p w14:paraId="51D5056E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02" w:type="dxa"/>
          </w:tcPr>
          <w:p w14:paraId="743E3149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10F5C60B" w14:textId="1744892D" w:rsidR="00FA54F3" w:rsidRPr="00101A16" w:rsidRDefault="00E62C2E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8,040</w:t>
            </w:r>
          </w:p>
        </w:tc>
        <w:tc>
          <w:tcPr>
            <w:tcW w:w="266" w:type="dxa"/>
          </w:tcPr>
          <w:p w14:paraId="3FBB45AD" w14:textId="77777777" w:rsidR="00FA54F3" w:rsidRPr="00BB305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6CC1BC" w14:textId="2F3902C3" w:rsidR="00FA54F3" w:rsidRPr="00101A1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7,748</w:t>
            </w:r>
          </w:p>
        </w:tc>
      </w:tr>
      <w:tr w:rsidR="00FA54F3" w:rsidRPr="00BB3056" w14:paraId="7D4BC9C9" w14:textId="77777777" w:rsidTr="00101A16">
        <w:tc>
          <w:tcPr>
            <w:tcW w:w="5008" w:type="dxa"/>
          </w:tcPr>
          <w:p w14:paraId="1A9F11A4" w14:textId="6C01BE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202" w:type="dxa"/>
          </w:tcPr>
          <w:p w14:paraId="63748C8E" w14:textId="79983AFA" w:rsidR="00FA54F3" w:rsidRPr="00BB3056" w:rsidRDefault="00FA54F3" w:rsidP="00FA54F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16" w:type="dxa"/>
          </w:tcPr>
          <w:p w14:paraId="09410479" w14:textId="3DDF458B" w:rsidR="00FA54F3" w:rsidRPr="00101A16" w:rsidRDefault="006A0574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1,534</w:t>
            </w:r>
          </w:p>
        </w:tc>
        <w:tc>
          <w:tcPr>
            <w:tcW w:w="266" w:type="dxa"/>
          </w:tcPr>
          <w:p w14:paraId="1E55441E" w14:textId="77777777" w:rsidR="00FA54F3" w:rsidRPr="00BB305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822E22E" w14:textId="5E0ABB65" w:rsidR="00FA54F3" w:rsidRPr="00101A1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1,278</w:t>
            </w:r>
          </w:p>
        </w:tc>
      </w:tr>
      <w:tr w:rsidR="00FA54F3" w:rsidRPr="00BB3056" w14:paraId="3E7C4460" w14:textId="77777777" w:rsidTr="00101A16">
        <w:tc>
          <w:tcPr>
            <w:tcW w:w="5008" w:type="dxa"/>
          </w:tcPr>
          <w:p w14:paraId="2A3FA419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02" w:type="dxa"/>
          </w:tcPr>
          <w:p w14:paraId="668726A0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9E1B644" w14:textId="156D0AF6" w:rsidR="00FA54F3" w:rsidRPr="00BD66A4" w:rsidRDefault="006A0574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19,382</w:t>
            </w:r>
          </w:p>
        </w:tc>
        <w:tc>
          <w:tcPr>
            <w:tcW w:w="266" w:type="dxa"/>
          </w:tcPr>
          <w:p w14:paraId="131A4F5C" w14:textId="77777777" w:rsidR="00FA54F3" w:rsidRPr="00BB305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632B2D" w14:textId="633DF16E" w:rsidR="00FA54F3" w:rsidRPr="00BD66A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23,196</w:t>
            </w:r>
          </w:p>
        </w:tc>
      </w:tr>
      <w:tr w:rsidR="00FA54F3" w:rsidRPr="00BB3056" w14:paraId="0565CA07" w14:textId="77777777" w:rsidTr="00101A16">
        <w:tc>
          <w:tcPr>
            <w:tcW w:w="5008" w:type="dxa"/>
          </w:tcPr>
          <w:p w14:paraId="4057E76C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dxa"/>
          </w:tcPr>
          <w:p w14:paraId="0755FE31" w14:textId="77777777" w:rsidR="00FA54F3" w:rsidRPr="005F7A5C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09055D1E" w14:textId="117D1908" w:rsidR="00FA54F3" w:rsidRPr="005F7A5C" w:rsidRDefault="0038390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406,222</w:t>
            </w:r>
          </w:p>
        </w:tc>
        <w:tc>
          <w:tcPr>
            <w:tcW w:w="266" w:type="dxa"/>
          </w:tcPr>
          <w:p w14:paraId="2DD20E08" w14:textId="77777777" w:rsidR="00FA54F3" w:rsidRPr="00193120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E712358" w14:textId="4798A645" w:rsidR="00FA54F3" w:rsidRPr="00193120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392,936</w:t>
            </w:r>
          </w:p>
        </w:tc>
      </w:tr>
    </w:tbl>
    <w:p w14:paraId="087B9FA0" w14:textId="77777777" w:rsidR="00C808FD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7" w:name="_Hlk135342582"/>
    </w:p>
    <w:bookmarkEnd w:id="7"/>
    <w:p w14:paraId="618AD863" w14:textId="5B8ECFDC" w:rsidR="00C808FD" w:rsidRPr="00BB3056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269C40D5" w14:textId="77777777" w:rsidR="00C808FD" w:rsidRPr="00BB3056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6FF050" w14:textId="77777777" w:rsidR="00C808FD" w:rsidRPr="00BB3056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BB3056">
        <w:rPr>
          <w:rFonts w:asciiTheme="majorBidi" w:hAnsiTheme="majorBidi" w:cstheme="majorBidi"/>
          <w:sz w:val="30"/>
          <w:szCs w:val="30"/>
        </w:rPr>
        <w:t>5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5 </w:t>
      </w:r>
      <w:r w:rsidRPr="00BB3056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F1FE212" w14:textId="77777777" w:rsidR="008D78F3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ABDDC4" w14:textId="76AB72A3" w:rsidR="00C808FD" w:rsidRDefault="00176CFB" w:rsidP="00C808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18</w:t>
      </w:r>
      <w:r w:rsidR="00C808FD" w:rsidRPr="00254A81">
        <w:rPr>
          <w:rFonts w:ascii="Angsana New" w:hAnsi="Angsana New"/>
          <w:sz w:val="30"/>
          <w:szCs w:val="30"/>
          <w:u w:val="none"/>
        </w:rPr>
        <w:tab/>
      </w:r>
      <w:r w:rsidR="00C808FD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ค่าใช้จ่ายตามลักษณะ</w:t>
      </w:r>
    </w:p>
    <w:p w14:paraId="7830050E" w14:textId="77777777" w:rsidR="00C808FD" w:rsidRPr="00C808FD" w:rsidRDefault="00C808FD" w:rsidP="00C808FD">
      <w:pPr>
        <w:rPr>
          <w:lang w:eastAsia="x-none"/>
        </w:rPr>
      </w:pPr>
    </w:p>
    <w:p w14:paraId="29752527" w14:textId="4E80F377" w:rsidR="00C808FD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งบกำไรขาดทุนได้รวมการวิเคราะห์ค่าใช้จ่ายตามหน้าที่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BB3056">
        <w:rPr>
          <w:rFonts w:asciiTheme="majorBidi" w:hAnsiTheme="majorBidi" w:cstheme="majorBidi"/>
          <w:sz w:val="30"/>
          <w:szCs w:val="30"/>
        </w:rPr>
        <w:br/>
      </w:r>
      <w:r w:rsidRPr="00BB3056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การรายงานทางการเงินฉบับต่างๆ ดังนี้</w:t>
      </w:r>
    </w:p>
    <w:p w14:paraId="440900DC" w14:textId="77777777" w:rsidR="008D78F3" w:rsidRDefault="008D78F3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2"/>
        <w:gridCol w:w="1170"/>
        <w:gridCol w:w="236"/>
        <w:gridCol w:w="1141"/>
        <w:gridCol w:w="243"/>
        <w:gridCol w:w="1170"/>
        <w:gridCol w:w="264"/>
        <w:gridCol w:w="1194"/>
      </w:tblGrid>
      <w:tr w:rsidR="00C808FD" w:rsidRPr="00BB3056" w14:paraId="091EFA5B" w14:textId="77777777" w:rsidTr="004F5374">
        <w:tc>
          <w:tcPr>
            <w:tcW w:w="3762" w:type="dxa"/>
            <w:shd w:val="clear" w:color="auto" w:fill="auto"/>
          </w:tcPr>
          <w:p w14:paraId="4FAA89DE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5C77F146" w14:textId="6E7D6D78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06FEC4A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0C88EE6" w14:textId="5CDD7E2B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54F3" w:rsidRPr="00BB3056" w14:paraId="63B51E3A" w14:textId="77777777" w:rsidTr="004F5374">
        <w:tc>
          <w:tcPr>
            <w:tcW w:w="3762" w:type="dxa"/>
          </w:tcPr>
          <w:p w14:paraId="04772A1D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73EB9" w14:textId="55F7BB0C" w:rsidR="00FA54F3" w:rsidRPr="00ED0A7A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4E3525" w14:textId="77777777" w:rsidR="00FA54F3" w:rsidRPr="00BB305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E59A289" w14:textId="08F71089" w:rsidR="00FA54F3" w:rsidRPr="00ED0A7A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6FBD304B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F294DF" w14:textId="53FF40A2" w:rsidR="00FA54F3" w:rsidRPr="00BB305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404610F1" w14:textId="77777777" w:rsidR="00FA54F3" w:rsidRPr="00BB305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5B04D6E6" w14:textId="219FA5DF" w:rsidR="00FA54F3" w:rsidRPr="00BB3056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A54F3" w:rsidRPr="00BB3056" w14:paraId="360278B9" w14:textId="77777777" w:rsidTr="004F5374">
        <w:tc>
          <w:tcPr>
            <w:tcW w:w="3762" w:type="dxa"/>
          </w:tcPr>
          <w:p w14:paraId="36558DC2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0B2C1A88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54F3" w:rsidRPr="00BB3056" w14:paraId="5B606B2C" w14:textId="77777777" w:rsidTr="004F5374">
        <w:tc>
          <w:tcPr>
            <w:tcW w:w="3762" w:type="dxa"/>
          </w:tcPr>
          <w:p w14:paraId="17DE1638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3E0720FC" w14:textId="77777777" w:rsidR="00FA54F3" w:rsidRPr="00BB3056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937B1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552A5A77" w14:textId="77777777" w:rsidR="00FA54F3" w:rsidRPr="00BB3056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DD66E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1F71F" w14:textId="77777777" w:rsidR="00FA54F3" w:rsidRPr="00BB3056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832517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6CA0C4" w14:textId="77777777" w:rsidR="00FA54F3" w:rsidRPr="00BB3056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A8B" w:rsidRPr="00BB3056" w14:paraId="6DBC338E" w14:textId="77777777" w:rsidTr="004F5374">
        <w:tc>
          <w:tcPr>
            <w:tcW w:w="3762" w:type="dxa"/>
          </w:tcPr>
          <w:p w14:paraId="1CFC6D60" w14:textId="77777777" w:rsidR="00372A8B" w:rsidRPr="00BB3056" w:rsidRDefault="00372A8B" w:rsidP="00372A8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1AFCAF0E" w14:textId="4971451C" w:rsidR="00372A8B" w:rsidRPr="00BB3056" w:rsidRDefault="00372A8B" w:rsidP="00C0131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(43,070)</w:t>
            </w:r>
          </w:p>
        </w:tc>
        <w:tc>
          <w:tcPr>
            <w:tcW w:w="236" w:type="dxa"/>
          </w:tcPr>
          <w:p w14:paraId="6AD461E2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0BC04F9" w14:textId="3CCA58E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(62,546)</w:t>
            </w:r>
          </w:p>
        </w:tc>
        <w:tc>
          <w:tcPr>
            <w:tcW w:w="243" w:type="dxa"/>
          </w:tcPr>
          <w:p w14:paraId="7817B79E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EC2FA5" w14:textId="3BAA503F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(43,070)</w:t>
            </w:r>
          </w:p>
        </w:tc>
        <w:tc>
          <w:tcPr>
            <w:tcW w:w="264" w:type="dxa"/>
          </w:tcPr>
          <w:p w14:paraId="3FECA189" w14:textId="77777777" w:rsidR="00372A8B" w:rsidRPr="00BB3056" w:rsidRDefault="00372A8B" w:rsidP="00372A8B">
            <w:pPr>
              <w:pStyle w:val="acctfourfigures"/>
              <w:tabs>
                <w:tab w:val="decimal" w:pos="929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94" w:type="dxa"/>
          </w:tcPr>
          <w:p w14:paraId="73FDE161" w14:textId="6CFF1DFF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(62,546)</w:t>
            </w:r>
          </w:p>
        </w:tc>
      </w:tr>
      <w:tr w:rsidR="00372A8B" w:rsidRPr="00BB3056" w14:paraId="47C29AFC" w14:textId="77777777" w:rsidTr="004F5374">
        <w:tc>
          <w:tcPr>
            <w:tcW w:w="3762" w:type="dxa"/>
          </w:tcPr>
          <w:p w14:paraId="6812CF63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34AAEC19" w14:textId="19751B11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9,973,099</w:t>
            </w:r>
          </w:p>
        </w:tc>
        <w:tc>
          <w:tcPr>
            <w:tcW w:w="236" w:type="dxa"/>
          </w:tcPr>
          <w:p w14:paraId="1C303A79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1400110" w14:textId="4DBDED94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7,10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1,185</w:t>
            </w:r>
          </w:p>
        </w:tc>
        <w:tc>
          <w:tcPr>
            <w:tcW w:w="243" w:type="dxa"/>
          </w:tcPr>
          <w:p w14:paraId="0F7572C5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0ACA3" w14:textId="1C7647AE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9,973,099</w:t>
            </w:r>
          </w:p>
        </w:tc>
        <w:tc>
          <w:tcPr>
            <w:tcW w:w="264" w:type="dxa"/>
          </w:tcPr>
          <w:p w14:paraId="25ABA99E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596DDAA" w14:textId="21890612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7,10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1,185</w:t>
            </w:r>
          </w:p>
        </w:tc>
      </w:tr>
      <w:tr w:rsidR="00372A8B" w:rsidRPr="00BB3056" w14:paraId="7C812664" w14:textId="77777777" w:rsidTr="004F5374">
        <w:tc>
          <w:tcPr>
            <w:tcW w:w="3762" w:type="dxa"/>
            <w:shd w:val="clear" w:color="auto" w:fill="auto"/>
          </w:tcPr>
          <w:p w14:paraId="163AB11B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</w:tcPr>
          <w:p w14:paraId="64A90A56" w14:textId="3C9C1120" w:rsidR="00372A8B" w:rsidRPr="00A71823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90,135</w:t>
            </w:r>
          </w:p>
        </w:tc>
        <w:tc>
          <w:tcPr>
            <w:tcW w:w="236" w:type="dxa"/>
          </w:tcPr>
          <w:p w14:paraId="43FE618E" w14:textId="77777777" w:rsidR="00372A8B" w:rsidRPr="00A71823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0F15609" w14:textId="3F392965" w:rsidR="00372A8B" w:rsidRPr="00A71823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A7182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36,778</w:t>
            </w:r>
          </w:p>
        </w:tc>
        <w:tc>
          <w:tcPr>
            <w:tcW w:w="243" w:type="dxa"/>
          </w:tcPr>
          <w:p w14:paraId="157E5BC2" w14:textId="77777777" w:rsidR="00372A8B" w:rsidRPr="00A71823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92D5B4" w14:textId="4F805780" w:rsidR="00372A8B" w:rsidRPr="00A71823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90,135</w:t>
            </w:r>
          </w:p>
        </w:tc>
        <w:tc>
          <w:tcPr>
            <w:tcW w:w="264" w:type="dxa"/>
          </w:tcPr>
          <w:p w14:paraId="3B1D2505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822075B" w14:textId="341D28FA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A7182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36,778</w:t>
            </w:r>
          </w:p>
        </w:tc>
      </w:tr>
      <w:tr w:rsidR="00372A8B" w:rsidRPr="00BB3056" w14:paraId="0F37ED90" w14:textId="77777777" w:rsidTr="004F5374">
        <w:tc>
          <w:tcPr>
            <w:tcW w:w="3762" w:type="dxa"/>
          </w:tcPr>
          <w:p w14:paraId="3CA0068E" w14:textId="01FA97A6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</w:tcPr>
          <w:p w14:paraId="62285365" w14:textId="4A49CA12" w:rsidR="00372A8B" w:rsidRPr="00ED0A7A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256,213</w:t>
            </w:r>
          </w:p>
        </w:tc>
        <w:tc>
          <w:tcPr>
            <w:tcW w:w="236" w:type="dxa"/>
          </w:tcPr>
          <w:p w14:paraId="4014336A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2054EA9" w14:textId="08EE3AB0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9,653</w:t>
            </w:r>
          </w:p>
        </w:tc>
        <w:tc>
          <w:tcPr>
            <w:tcW w:w="243" w:type="dxa"/>
          </w:tcPr>
          <w:p w14:paraId="00A78B7B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E983E" w14:textId="62E501D4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256,213</w:t>
            </w:r>
          </w:p>
        </w:tc>
        <w:tc>
          <w:tcPr>
            <w:tcW w:w="264" w:type="dxa"/>
          </w:tcPr>
          <w:p w14:paraId="7D4362F4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D382D8B" w14:textId="39B1AB7F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9,653</w:t>
            </w:r>
          </w:p>
        </w:tc>
      </w:tr>
      <w:tr w:rsidR="00372A8B" w:rsidRPr="00BB3056" w14:paraId="344E8443" w14:textId="77777777" w:rsidTr="004F5374">
        <w:tc>
          <w:tcPr>
            <w:tcW w:w="3762" w:type="dxa"/>
          </w:tcPr>
          <w:p w14:paraId="0FC09E00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6B7A216A" w14:textId="0BD9FF64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182,431</w:t>
            </w:r>
          </w:p>
        </w:tc>
        <w:tc>
          <w:tcPr>
            <w:tcW w:w="236" w:type="dxa"/>
          </w:tcPr>
          <w:p w14:paraId="4760E149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AAF7812" w14:textId="6DD332A1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179,615</w:t>
            </w:r>
          </w:p>
        </w:tc>
        <w:tc>
          <w:tcPr>
            <w:tcW w:w="243" w:type="dxa"/>
          </w:tcPr>
          <w:p w14:paraId="689E4079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C5E6A" w14:textId="2D89827F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182,431</w:t>
            </w:r>
          </w:p>
        </w:tc>
        <w:tc>
          <w:tcPr>
            <w:tcW w:w="264" w:type="dxa"/>
          </w:tcPr>
          <w:p w14:paraId="4D5ED708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A6C3588" w14:textId="3B59061C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179,615</w:t>
            </w:r>
          </w:p>
        </w:tc>
      </w:tr>
      <w:tr w:rsidR="00372A8B" w:rsidRPr="00BB3056" w14:paraId="6626878B" w14:textId="77777777" w:rsidTr="004F5374">
        <w:tc>
          <w:tcPr>
            <w:tcW w:w="3762" w:type="dxa"/>
          </w:tcPr>
          <w:p w14:paraId="5DBC8141" w14:textId="5659BB4D" w:rsidR="00372A8B" w:rsidRPr="00BB3056" w:rsidRDefault="00372A8B" w:rsidP="00372A8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  <w:shd w:val="clear" w:color="auto" w:fill="auto"/>
          </w:tcPr>
          <w:p w14:paraId="23B7884F" w14:textId="4527538E" w:rsidR="00372A8B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260,233</w:t>
            </w:r>
          </w:p>
        </w:tc>
        <w:tc>
          <w:tcPr>
            <w:tcW w:w="236" w:type="dxa"/>
            <w:shd w:val="clear" w:color="auto" w:fill="auto"/>
          </w:tcPr>
          <w:p w14:paraId="52F5158A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F483CFB" w14:textId="6A4C31A8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153,54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3158279A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F3FE30" w14:textId="7662552B" w:rsidR="00372A8B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260,233</w:t>
            </w:r>
          </w:p>
        </w:tc>
        <w:tc>
          <w:tcPr>
            <w:tcW w:w="264" w:type="dxa"/>
            <w:shd w:val="clear" w:color="auto" w:fill="auto"/>
          </w:tcPr>
          <w:p w14:paraId="346B369A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01A9082" w14:textId="41FEB1EC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153,54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</w:t>
            </w:r>
          </w:p>
        </w:tc>
      </w:tr>
      <w:tr w:rsidR="00372A8B" w:rsidRPr="00BB3056" w14:paraId="48D74C69" w14:textId="77777777" w:rsidTr="004F5374">
        <w:tc>
          <w:tcPr>
            <w:tcW w:w="3762" w:type="dxa"/>
          </w:tcPr>
          <w:p w14:paraId="54EA6DDC" w14:textId="77777777" w:rsidR="00372A8B" w:rsidRPr="00BB3056" w:rsidRDefault="00372A8B" w:rsidP="00372A8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40858031" w14:textId="10BD3938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229,074</w:t>
            </w:r>
          </w:p>
        </w:tc>
        <w:tc>
          <w:tcPr>
            <w:tcW w:w="236" w:type="dxa"/>
            <w:shd w:val="clear" w:color="auto" w:fill="auto"/>
          </w:tcPr>
          <w:p w14:paraId="5C93A786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278EA3B6" w14:textId="63F5ABC2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254,20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262B4367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C5886E" w14:textId="6380ADBF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229,074</w:t>
            </w:r>
          </w:p>
        </w:tc>
        <w:tc>
          <w:tcPr>
            <w:tcW w:w="264" w:type="dxa"/>
            <w:shd w:val="clear" w:color="auto" w:fill="auto"/>
          </w:tcPr>
          <w:p w14:paraId="090FBEC7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C169177" w14:textId="09DBEB15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254,20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</w:t>
            </w:r>
          </w:p>
        </w:tc>
      </w:tr>
      <w:tr w:rsidR="00372A8B" w:rsidRPr="00BB3056" w14:paraId="5BC7EA0C" w14:textId="77777777" w:rsidTr="004F5374">
        <w:tc>
          <w:tcPr>
            <w:tcW w:w="3762" w:type="dxa"/>
          </w:tcPr>
          <w:p w14:paraId="069B2B3E" w14:textId="77777777" w:rsidR="00372A8B" w:rsidRPr="00BB3056" w:rsidRDefault="00372A8B" w:rsidP="00372A8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6ADDD" w14:textId="4648C986" w:rsidR="00372A8B" w:rsidRPr="00F36838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10,948,115</w:t>
            </w:r>
          </w:p>
        </w:tc>
        <w:tc>
          <w:tcPr>
            <w:tcW w:w="236" w:type="dxa"/>
          </w:tcPr>
          <w:p w14:paraId="0BD89D94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021E347" w14:textId="23278C78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7,912,433</w:t>
            </w:r>
          </w:p>
        </w:tc>
        <w:tc>
          <w:tcPr>
            <w:tcW w:w="243" w:type="dxa"/>
          </w:tcPr>
          <w:p w14:paraId="7F18CA38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12C5B8" w14:textId="2F15AED3" w:rsidR="00372A8B" w:rsidRPr="0015033C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10,948,115</w:t>
            </w:r>
          </w:p>
        </w:tc>
        <w:tc>
          <w:tcPr>
            <w:tcW w:w="264" w:type="dxa"/>
          </w:tcPr>
          <w:p w14:paraId="6C381BF4" w14:textId="77777777" w:rsidR="00372A8B" w:rsidRPr="0015033C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3F954013" w14:textId="38AEFB6E" w:rsidR="00372A8B" w:rsidRPr="0015033C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7,912,433</w:t>
            </w:r>
          </w:p>
        </w:tc>
      </w:tr>
      <w:tr w:rsidR="00372A8B" w:rsidRPr="00BB3056" w14:paraId="41F2044D" w14:textId="77777777" w:rsidTr="004F5374">
        <w:tc>
          <w:tcPr>
            <w:tcW w:w="3762" w:type="dxa"/>
          </w:tcPr>
          <w:p w14:paraId="1F6AC3B3" w14:textId="77777777" w:rsidR="00372A8B" w:rsidRPr="00BB3056" w:rsidRDefault="00372A8B" w:rsidP="00372A8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E26EBC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52BF11CA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071A5704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43" w:type="dxa"/>
          </w:tcPr>
          <w:p w14:paraId="1888E5C2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E30AE2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5F255DE9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7909D5F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</w:tr>
      <w:tr w:rsidR="00372A8B" w:rsidRPr="00BB3056" w14:paraId="6C42025A" w14:textId="77777777" w:rsidTr="004F5374">
        <w:tc>
          <w:tcPr>
            <w:tcW w:w="3762" w:type="dxa"/>
          </w:tcPr>
          <w:p w14:paraId="7C9BE00D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รวมอยู่ในค่าใช้จ่ายในการจัดจำหน่าย</w:t>
            </w:r>
          </w:p>
        </w:tc>
        <w:tc>
          <w:tcPr>
            <w:tcW w:w="1170" w:type="dxa"/>
          </w:tcPr>
          <w:p w14:paraId="02EF4A03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70F29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110D68F9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80D11A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2B892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76CFA8FB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7928D43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A8B" w:rsidRPr="00BB3056" w14:paraId="07D3F1F2" w14:textId="77777777" w:rsidTr="004F5374">
        <w:tc>
          <w:tcPr>
            <w:tcW w:w="3762" w:type="dxa"/>
          </w:tcPr>
          <w:p w14:paraId="3B612DAF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</w:tcPr>
          <w:p w14:paraId="1A225723" w14:textId="3FAF097A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290,162</w:t>
            </w:r>
          </w:p>
        </w:tc>
        <w:tc>
          <w:tcPr>
            <w:tcW w:w="236" w:type="dxa"/>
          </w:tcPr>
          <w:p w14:paraId="327594E9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3DE7526" w14:textId="47553825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266,871</w:t>
            </w:r>
          </w:p>
        </w:tc>
        <w:tc>
          <w:tcPr>
            <w:tcW w:w="243" w:type="dxa"/>
          </w:tcPr>
          <w:p w14:paraId="68413015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E8A72" w14:textId="2F385911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290,162</w:t>
            </w:r>
          </w:p>
        </w:tc>
        <w:tc>
          <w:tcPr>
            <w:tcW w:w="264" w:type="dxa"/>
          </w:tcPr>
          <w:p w14:paraId="1F71F1B6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15292BB" w14:textId="44BC02CD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</w:rPr>
              <w:t>266,871</w:t>
            </w:r>
          </w:p>
        </w:tc>
      </w:tr>
      <w:tr w:rsidR="00372A8B" w:rsidRPr="00BB3056" w14:paraId="0DFD1A2E" w14:textId="77777777" w:rsidTr="004F5374">
        <w:tc>
          <w:tcPr>
            <w:tcW w:w="3762" w:type="dxa"/>
          </w:tcPr>
          <w:p w14:paraId="68F57481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2B835D6B" w14:textId="390B67FC" w:rsidR="00372A8B" w:rsidRPr="00ED0A7A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3,700</w:t>
            </w:r>
          </w:p>
        </w:tc>
        <w:tc>
          <w:tcPr>
            <w:tcW w:w="236" w:type="dxa"/>
          </w:tcPr>
          <w:p w14:paraId="69A3A291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5A08691" w14:textId="61445679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  <w:tc>
          <w:tcPr>
            <w:tcW w:w="243" w:type="dxa"/>
          </w:tcPr>
          <w:p w14:paraId="3A57461D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98D6B" w14:textId="6C397438" w:rsidR="00372A8B" w:rsidRPr="00101A1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3,700</w:t>
            </w:r>
          </w:p>
        </w:tc>
        <w:tc>
          <w:tcPr>
            <w:tcW w:w="264" w:type="dxa"/>
          </w:tcPr>
          <w:p w14:paraId="72231543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6F3B1E9" w14:textId="33DBB44E" w:rsidR="00372A8B" w:rsidRPr="00101A1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</w:tr>
      <w:tr w:rsidR="00372A8B" w:rsidRPr="00BB3056" w14:paraId="0496C5C8" w14:textId="77777777" w:rsidTr="004F5374">
        <w:tc>
          <w:tcPr>
            <w:tcW w:w="3762" w:type="dxa"/>
          </w:tcPr>
          <w:p w14:paraId="41E204B8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BCE8E" w14:textId="05A10026" w:rsidR="00372A8B" w:rsidRPr="00F36838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293,862</w:t>
            </w:r>
          </w:p>
        </w:tc>
        <w:tc>
          <w:tcPr>
            <w:tcW w:w="236" w:type="dxa"/>
          </w:tcPr>
          <w:p w14:paraId="098FCA8C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C5A0FBC" w14:textId="0B32F484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268,195</w:t>
            </w:r>
          </w:p>
        </w:tc>
        <w:tc>
          <w:tcPr>
            <w:tcW w:w="243" w:type="dxa"/>
          </w:tcPr>
          <w:p w14:paraId="561A85F3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918F6C" w14:textId="2798E96C" w:rsidR="00372A8B" w:rsidRPr="001E52CF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293,862</w:t>
            </w:r>
          </w:p>
        </w:tc>
        <w:tc>
          <w:tcPr>
            <w:tcW w:w="264" w:type="dxa"/>
          </w:tcPr>
          <w:p w14:paraId="3537FB66" w14:textId="77777777" w:rsidR="00372A8B" w:rsidRPr="001E52CF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3FB457BD" w14:textId="4E820A28" w:rsidR="00372A8B" w:rsidRPr="001E52CF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268,195</w:t>
            </w:r>
          </w:p>
        </w:tc>
      </w:tr>
      <w:tr w:rsidR="00372A8B" w:rsidRPr="00BB3056" w14:paraId="487F3306" w14:textId="77777777" w:rsidTr="004F5374">
        <w:tc>
          <w:tcPr>
            <w:tcW w:w="3762" w:type="dxa"/>
          </w:tcPr>
          <w:p w14:paraId="272E2E26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AD2CE4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9FEC6F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213E54B7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F44A3A7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474032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37681D3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45F5651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A8B" w:rsidRPr="00BB3056" w14:paraId="59E8C895" w14:textId="77777777" w:rsidTr="004F5374">
        <w:tc>
          <w:tcPr>
            <w:tcW w:w="3762" w:type="dxa"/>
          </w:tcPr>
          <w:p w14:paraId="52D53F9A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59F5C94A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80DA0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126F82A1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F3033F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080E6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54EDB871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3EC9AC6E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A8B" w:rsidRPr="00BB3056" w14:paraId="414ABE14" w14:textId="77777777" w:rsidTr="004F5374">
        <w:tc>
          <w:tcPr>
            <w:tcW w:w="3762" w:type="dxa"/>
          </w:tcPr>
          <w:p w14:paraId="57FD8BDB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14:paraId="34EB2441" w14:textId="6DB59B3F" w:rsidR="00372A8B" w:rsidRPr="00ED0A7A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150,009</w:t>
            </w:r>
          </w:p>
        </w:tc>
        <w:tc>
          <w:tcPr>
            <w:tcW w:w="236" w:type="dxa"/>
          </w:tcPr>
          <w:p w14:paraId="3BDAA755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E5239ED" w14:textId="3FDE134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143,283</w:t>
            </w:r>
          </w:p>
        </w:tc>
        <w:tc>
          <w:tcPr>
            <w:tcW w:w="243" w:type="dxa"/>
          </w:tcPr>
          <w:p w14:paraId="43850EF7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9BF9B6" w14:textId="0E7E7CE5" w:rsidR="00372A8B" w:rsidRPr="00101A1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150,009</w:t>
            </w:r>
          </w:p>
        </w:tc>
        <w:tc>
          <w:tcPr>
            <w:tcW w:w="264" w:type="dxa"/>
          </w:tcPr>
          <w:p w14:paraId="14C7AF1C" w14:textId="77777777" w:rsidR="00372A8B" w:rsidRPr="00101A16" w:rsidRDefault="00372A8B" w:rsidP="00372A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4B957F8A" w14:textId="5AF203FD" w:rsidR="00372A8B" w:rsidRPr="00101A1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143,283</w:t>
            </w:r>
          </w:p>
        </w:tc>
      </w:tr>
      <w:tr w:rsidR="00372A8B" w:rsidRPr="00BB3056" w14:paraId="5B399254" w14:textId="77777777" w:rsidTr="004F5374">
        <w:tc>
          <w:tcPr>
            <w:tcW w:w="3762" w:type="dxa"/>
          </w:tcPr>
          <w:p w14:paraId="1E87AE8D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</w:tcPr>
          <w:p w14:paraId="56400CA5" w14:textId="6B11C4E2" w:rsidR="00372A8B" w:rsidRPr="00ED0A7A" w:rsidRDefault="00372A8B" w:rsidP="00372A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91,474</w:t>
            </w:r>
          </w:p>
        </w:tc>
        <w:tc>
          <w:tcPr>
            <w:tcW w:w="236" w:type="dxa"/>
          </w:tcPr>
          <w:p w14:paraId="72320355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3B6DB94" w14:textId="3357E6C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98,054</w:t>
            </w:r>
          </w:p>
        </w:tc>
        <w:tc>
          <w:tcPr>
            <w:tcW w:w="243" w:type="dxa"/>
          </w:tcPr>
          <w:p w14:paraId="19126E72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3CF4C" w14:textId="0A449430" w:rsidR="00372A8B" w:rsidRPr="00101A16" w:rsidRDefault="00372A8B" w:rsidP="00372A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91,474</w:t>
            </w:r>
          </w:p>
        </w:tc>
        <w:tc>
          <w:tcPr>
            <w:tcW w:w="264" w:type="dxa"/>
          </w:tcPr>
          <w:p w14:paraId="3FD4862E" w14:textId="77777777" w:rsidR="00372A8B" w:rsidRPr="00101A1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572C5805" w14:textId="5A0F23A8" w:rsidR="00372A8B" w:rsidRPr="00101A1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98,054</w:t>
            </w:r>
          </w:p>
        </w:tc>
      </w:tr>
      <w:tr w:rsidR="00372A8B" w:rsidRPr="00BB3056" w14:paraId="0C099B3E" w14:textId="77777777" w:rsidTr="004F5374">
        <w:tc>
          <w:tcPr>
            <w:tcW w:w="3762" w:type="dxa"/>
          </w:tcPr>
          <w:p w14:paraId="3D4C48C9" w14:textId="7688CE53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</w:tcPr>
          <w:p w14:paraId="3291232F" w14:textId="23BAFBD4" w:rsidR="00372A8B" w:rsidRPr="00ED0A7A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10,594</w:t>
            </w:r>
          </w:p>
        </w:tc>
        <w:tc>
          <w:tcPr>
            <w:tcW w:w="236" w:type="dxa"/>
          </w:tcPr>
          <w:p w14:paraId="04FF8597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9B49838" w14:textId="1CBE299B" w:rsidR="00372A8B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13,963</w:t>
            </w:r>
          </w:p>
        </w:tc>
        <w:tc>
          <w:tcPr>
            <w:tcW w:w="243" w:type="dxa"/>
          </w:tcPr>
          <w:p w14:paraId="00407630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2BABF" w14:textId="09692BEC" w:rsidR="00372A8B" w:rsidRPr="00101A1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10,594</w:t>
            </w:r>
          </w:p>
        </w:tc>
        <w:tc>
          <w:tcPr>
            <w:tcW w:w="264" w:type="dxa"/>
          </w:tcPr>
          <w:p w14:paraId="37C30AC7" w14:textId="77777777" w:rsidR="00372A8B" w:rsidRPr="00101A16" w:rsidRDefault="00372A8B" w:rsidP="00372A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508150E7" w14:textId="202DFC8F" w:rsidR="00372A8B" w:rsidRPr="00101A1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13,963</w:t>
            </w:r>
          </w:p>
        </w:tc>
      </w:tr>
      <w:tr w:rsidR="00372A8B" w:rsidRPr="00BB3056" w14:paraId="75C925DE" w14:textId="77777777" w:rsidTr="004F5374">
        <w:tc>
          <w:tcPr>
            <w:tcW w:w="3762" w:type="dxa"/>
          </w:tcPr>
          <w:p w14:paraId="44B7C17C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86872A" w14:textId="575BB2E1" w:rsidR="00372A8B" w:rsidRPr="00ED0A7A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63,489</w:t>
            </w:r>
          </w:p>
        </w:tc>
        <w:tc>
          <w:tcPr>
            <w:tcW w:w="236" w:type="dxa"/>
          </w:tcPr>
          <w:p w14:paraId="3BFC3D49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6C7E9FE" w14:textId="5A8308F9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40,302</w:t>
            </w:r>
          </w:p>
        </w:tc>
        <w:tc>
          <w:tcPr>
            <w:tcW w:w="243" w:type="dxa"/>
          </w:tcPr>
          <w:p w14:paraId="4E689242" w14:textId="77777777" w:rsidR="00372A8B" w:rsidRPr="00BB3056" w:rsidRDefault="00372A8B" w:rsidP="00372A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BFD7C7" w14:textId="3F12E656" w:rsidR="00372A8B" w:rsidRPr="00101A1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63,489</w:t>
            </w:r>
          </w:p>
        </w:tc>
        <w:tc>
          <w:tcPr>
            <w:tcW w:w="264" w:type="dxa"/>
          </w:tcPr>
          <w:p w14:paraId="06C5B30E" w14:textId="77777777" w:rsidR="00372A8B" w:rsidRPr="00101A16" w:rsidRDefault="00372A8B" w:rsidP="00372A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972D7AE" w14:textId="4752C96F" w:rsidR="00372A8B" w:rsidRPr="00101A1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3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40,302</w:t>
            </w:r>
          </w:p>
        </w:tc>
      </w:tr>
      <w:tr w:rsidR="00372A8B" w:rsidRPr="00BB3056" w14:paraId="25E2660D" w14:textId="77777777" w:rsidTr="004F5374">
        <w:tc>
          <w:tcPr>
            <w:tcW w:w="3762" w:type="dxa"/>
          </w:tcPr>
          <w:p w14:paraId="40BEB8EC" w14:textId="77777777" w:rsidR="00372A8B" w:rsidRPr="00BB3056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C91890" w14:textId="73EA4AC9" w:rsidR="00372A8B" w:rsidRPr="00ED0A7A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315,566</w:t>
            </w:r>
          </w:p>
        </w:tc>
        <w:tc>
          <w:tcPr>
            <w:tcW w:w="236" w:type="dxa"/>
          </w:tcPr>
          <w:p w14:paraId="10C03C8F" w14:textId="77777777" w:rsidR="00372A8B" w:rsidRPr="00BB3056" w:rsidRDefault="00372A8B" w:rsidP="00372A8B">
            <w:pPr>
              <w:pStyle w:val="acctfourfigures"/>
              <w:tabs>
                <w:tab w:val="decimal" w:pos="954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DFF152" w14:textId="35E64D4E" w:rsidR="00372A8B" w:rsidRPr="00BB305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295,602</w:t>
            </w:r>
          </w:p>
        </w:tc>
        <w:tc>
          <w:tcPr>
            <w:tcW w:w="243" w:type="dxa"/>
          </w:tcPr>
          <w:p w14:paraId="5F39B98B" w14:textId="77777777" w:rsidR="00372A8B" w:rsidRPr="00BB3056" w:rsidRDefault="00372A8B" w:rsidP="00372A8B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8FF2C5" w14:textId="784783CE" w:rsidR="00372A8B" w:rsidRPr="00101A1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315,566</w:t>
            </w:r>
          </w:p>
        </w:tc>
        <w:tc>
          <w:tcPr>
            <w:tcW w:w="264" w:type="dxa"/>
          </w:tcPr>
          <w:p w14:paraId="61615145" w14:textId="77777777" w:rsidR="00372A8B" w:rsidRPr="00101A16" w:rsidRDefault="00372A8B" w:rsidP="00372A8B">
            <w:pPr>
              <w:tabs>
                <w:tab w:val="clear" w:pos="907"/>
                <w:tab w:val="decimal" w:pos="837"/>
                <w:tab w:val="decimal" w:pos="929"/>
              </w:tabs>
              <w:spacing w:line="240" w:lineRule="auto"/>
              <w:ind w:left="-198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D77BEDF" w14:textId="6D1F9CB3" w:rsidR="00372A8B" w:rsidRPr="00101A16" w:rsidRDefault="00372A8B" w:rsidP="00372A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295,602</w:t>
            </w:r>
          </w:p>
        </w:tc>
      </w:tr>
    </w:tbl>
    <w:p w14:paraId="77126168" w14:textId="77777777" w:rsidR="008D78F3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CC43D7" w14:textId="1E88FCCD" w:rsidR="007D4077" w:rsidRPr="00254A81" w:rsidRDefault="00176CFB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19</w:t>
      </w:r>
      <w:r w:rsidR="007D4077" w:rsidRPr="00254A81">
        <w:rPr>
          <w:rFonts w:ascii="Angsana New" w:hAnsi="Angsana New"/>
          <w:sz w:val="30"/>
          <w:szCs w:val="30"/>
          <w:u w:val="none"/>
          <w:cs/>
        </w:rPr>
        <w:tab/>
        <w:t>ภาษีเงินได้</w:t>
      </w:r>
    </w:p>
    <w:p w14:paraId="0E535E02" w14:textId="77777777" w:rsidR="007D4077" w:rsidRPr="00546905" w:rsidRDefault="007D4077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s/>
        </w:rPr>
      </w:pPr>
    </w:p>
    <w:tbl>
      <w:tblPr>
        <w:tblW w:w="95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1018"/>
        <w:gridCol w:w="237"/>
        <w:gridCol w:w="1055"/>
        <w:gridCol w:w="266"/>
        <w:gridCol w:w="1026"/>
        <w:gridCol w:w="266"/>
        <w:gridCol w:w="1024"/>
      </w:tblGrid>
      <w:tr w:rsidR="00634C76" w:rsidRPr="004F5374" w14:paraId="03215155" w14:textId="77777777" w:rsidTr="00BD66A4">
        <w:tc>
          <w:tcPr>
            <w:tcW w:w="1927" w:type="pct"/>
          </w:tcPr>
          <w:p w14:paraId="2F4A3078" w14:textId="77777777" w:rsidR="00634C76" w:rsidRPr="004F5374" w:rsidRDefault="0057650B" w:rsidP="0057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17" w:type="pct"/>
          </w:tcPr>
          <w:p w14:paraId="4C3238D8" w14:textId="77777777" w:rsidR="00634C76" w:rsidRPr="004F5374" w:rsidRDefault="00634C76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pct"/>
            <w:gridSpan w:val="3"/>
          </w:tcPr>
          <w:p w14:paraId="3DBB9AB9" w14:textId="77777777" w:rsidR="00634C76" w:rsidRPr="004F5374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9" w:type="pct"/>
          </w:tcPr>
          <w:p w14:paraId="612B8665" w14:textId="77777777" w:rsidR="00634C76" w:rsidRPr="004F5374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10" w:type="pct"/>
            <w:gridSpan w:val="3"/>
          </w:tcPr>
          <w:p w14:paraId="5DCFACB4" w14:textId="77777777" w:rsidR="00634C76" w:rsidRPr="004F5374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  <w:r w:rsidRPr="004F537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4F53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FA54F3" w:rsidRPr="004F5374" w14:paraId="48F3E69A" w14:textId="77777777" w:rsidTr="00546905">
        <w:trPr>
          <w:trHeight w:hRule="exact" w:val="317"/>
        </w:trPr>
        <w:tc>
          <w:tcPr>
            <w:tcW w:w="1927" w:type="pct"/>
          </w:tcPr>
          <w:p w14:paraId="3039D87C" w14:textId="77777777" w:rsidR="00FA54F3" w:rsidRPr="004F537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632E624" w14:textId="5A383DF8" w:rsidR="00FA54F3" w:rsidRPr="004F537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59B3BC6F" w14:textId="749702AA" w:rsidR="00FA54F3" w:rsidRPr="004F537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F53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F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4" w:type="pct"/>
          </w:tcPr>
          <w:p w14:paraId="5F50C17E" w14:textId="77777777" w:rsidR="00FA54F3" w:rsidRPr="004F537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1" w:type="pct"/>
          </w:tcPr>
          <w:p w14:paraId="381BF071" w14:textId="32D31A0D" w:rsidR="00FA54F3" w:rsidRPr="004F537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F53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F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9" w:type="pct"/>
          </w:tcPr>
          <w:p w14:paraId="22E3E795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6" w:type="pct"/>
          </w:tcPr>
          <w:p w14:paraId="1C381260" w14:textId="45D0B91E" w:rsidR="00FA54F3" w:rsidRPr="004F537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F53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F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pct"/>
          </w:tcPr>
          <w:p w14:paraId="2E25BF26" w14:textId="77777777" w:rsidR="00FA54F3" w:rsidRPr="004F537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5" w:type="pct"/>
          </w:tcPr>
          <w:p w14:paraId="7922D936" w14:textId="76BC9DA5" w:rsidR="00FA54F3" w:rsidRPr="004F537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F53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F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FA54F3" w:rsidRPr="004F5374" w14:paraId="60DB5084" w14:textId="77777777" w:rsidTr="00C3076B">
        <w:trPr>
          <w:trHeight w:hRule="exact" w:val="317"/>
        </w:trPr>
        <w:tc>
          <w:tcPr>
            <w:tcW w:w="1927" w:type="pct"/>
          </w:tcPr>
          <w:p w14:paraId="4FE270B2" w14:textId="77777777" w:rsidR="00FA54F3" w:rsidRPr="004F537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D0A32D5" w14:textId="77777777" w:rsidR="00FA54F3" w:rsidRPr="004F537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55" w:type="pct"/>
            <w:gridSpan w:val="7"/>
          </w:tcPr>
          <w:p w14:paraId="4B4CEADF" w14:textId="77777777" w:rsidR="00FA54F3" w:rsidRPr="004F5374" w:rsidRDefault="00FA54F3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F5374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372A8B" w:rsidRPr="004F5374" w14:paraId="5E38E232" w14:textId="77777777" w:rsidTr="00BD66A4">
        <w:tc>
          <w:tcPr>
            <w:tcW w:w="1927" w:type="pct"/>
          </w:tcPr>
          <w:p w14:paraId="58ACBA2F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517" w:type="pct"/>
          </w:tcPr>
          <w:p w14:paraId="756F7BEE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vAlign w:val="center"/>
          </w:tcPr>
          <w:p w14:paraId="50F25804" w14:textId="1256DF5B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28"/>
                <w:szCs w:val="28"/>
              </w:rPr>
            </w:pPr>
            <w:r w:rsidRPr="004F5374">
              <w:rPr>
                <w:rFonts w:ascii="Angsana New" w:hAnsi="Angsana New"/>
                <w:b w:val="0"/>
                <w:sz w:val="28"/>
                <w:szCs w:val="28"/>
              </w:rPr>
              <w:t>516,533</w:t>
            </w:r>
          </w:p>
        </w:tc>
        <w:tc>
          <w:tcPr>
            <w:tcW w:w="124" w:type="pct"/>
            <w:vAlign w:val="center"/>
          </w:tcPr>
          <w:p w14:paraId="7C276359" w14:textId="77777777" w:rsidR="00372A8B" w:rsidRPr="004F5374" w:rsidRDefault="00372A8B" w:rsidP="00372A8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14:paraId="0E1B3BA1" w14:textId="36CC3D4D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28"/>
                <w:szCs w:val="28"/>
              </w:rPr>
            </w:pPr>
            <w:r w:rsidRPr="004F5374">
              <w:rPr>
                <w:rFonts w:ascii="Angsana New" w:hAnsi="Angsana New"/>
                <w:b w:val="0"/>
                <w:sz w:val="28"/>
                <w:szCs w:val="28"/>
              </w:rPr>
              <w:t>567,749</w:t>
            </w:r>
          </w:p>
        </w:tc>
        <w:tc>
          <w:tcPr>
            <w:tcW w:w="139" w:type="pct"/>
            <w:vAlign w:val="center"/>
          </w:tcPr>
          <w:p w14:paraId="45CB515A" w14:textId="77777777" w:rsidR="00372A8B" w:rsidRPr="004F5374" w:rsidRDefault="00372A8B" w:rsidP="00372A8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  <w:vAlign w:val="center"/>
          </w:tcPr>
          <w:p w14:paraId="23FCB693" w14:textId="75A91EC7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28"/>
                <w:szCs w:val="28"/>
              </w:rPr>
            </w:pPr>
            <w:r w:rsidRPr="004F5374">
              <w:rPr>
                <w:rFonts w:ascii="Angsana New" w:hAnsi="Angsana New"/>
                <w:b w:val="0"/>
                <w:sz w:val="28"/>
                <w:szCs w:val="28"/>
              </w:rPr>
              <w:t>516,533</w:t>
            </w:r>
          </w:p>
        </w:tc>
        <w:tc>
          <w:tcPr>
            <w:tcW w:w="139" w:type="pct"/>
            <w:vAlign w:val="center"/>
          </w:tcPr>
          <w:p w14:paraId="30F4E6D1" w14:textId="77777777" w:rsidR="00372A8B" w:rsidRPr="004F5374" w:rsidRDefault="00372A8B" w:rsidP="00372A8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3E47A95B" w14:textId="45B967FF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28"/>
                <w:szCs w:val="28"/>
              </w:rPr>
            </w:pPr>
            <w:r w:rsidRPr="004F5374">
              <w:rPr>
                <w:rFonts w:ascii="Angsana New" w:hAnsi="Angsana New"/>
                <w:b w:val="0"/>
                <w:sz w:val="28"/>
                <w:szCs w:val="28"/>
              </w:rPr>
              <w:t>567,749</w:t>
            </w:r>
          </w:p>
        </w:tc>
      </w:tr>
      <w:tr w:rsidR="00372A8B" w:rsidRPr="004F5374" w14:paraId="1F6ED4FC" w14:textId="77777777" w:rsidTr="00BD66A4">
        <w:tc>
          <w:tcPr>
            <w:tcW w:w="1927" w:type="pct"/>
          </w:tcPr>
          <w:p w14:paraId="785F2819" w14:textId="168F0D05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</w:rPr>
              <w:t>(รายได้) ค่าใช้จ่ายภาษีเงินได้รอการตัดบัญชี</w:t>
            </w:r>
          </w:p>
        </w:tc>
        <w:tc>
          <w:tcPr>
            <w:tcW w:w="517" w:type="pct"/>
          </w:tcPr>
          <w:p w14:paraId="759247BB" w14:textId="4588331B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2" w:type="pct"/>
            <w:vAlign w:val="center"/>
          </w:tcPr>
          <w:p w14:paraId="07D6CC7E" w14:textId="29C35C88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28"/>
                <w:szCs w:val="28"/>
              </w:rPr>
            </w:pPr>
            <w:r w:rsidRPr="004F5374">
              <w:rPr>
                <w:rFonts w:ascii="Angsana New" w:hAnsi="Angsana New"/>
                <w:b w:val="0"/>
                <w:sz w:val="28"/>
                <w:szCs w:val="28"/>
              </w:rPr>
              <w:t>(2,992)</w:t>
            </w:r>
          </w:p>
        </w:tc>
        <w:tc>
          <w:tcPr>
            <w:tcW w:w="124" w:type="pct"/>
            <w:vAlign w:val="center"/>
          </w:tcPr>
          <w:p w14:paraId="566FC57B" w14:textId="77777777" w:rsidR="00372A8B" w:rsidRPr="004F5374" w:rsidRDefault="00372A8B" w:rsidP="00372A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14:paraId="18F7D302" w14:textId="616FD824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28"/>
                <w:szCs w:val="28"/>
              </w:rPr>
            </w:pPr>
            <w:r w:rsidRPr="004F5374">
              <w:rPr>
                <w:rFonts w:ascii="Angsana New" w:hAnsi="Angsana New"/>
                <w:b w:val="0"/>
                <w:sz w:val="28"/>
                <w:szCs w:val="28"/>
              </w:rPr>
              <w:t>4,317</w:t>
            </w:r>
          </w:p>
        </w:tc>
        <w:tc>
          <w:tcPr>
            <w:tcW w:w="139" w:type="pct"/>
            <w:vAlign w:val="center"/>
          </w:tcPr>
          <w:p w14:paraId="7666A69A" w14:textId="77777777" w:rsidR="00372A8B" w:rsidRPr="004F5374" w:rsidRDefault="00372A8B" w:rsidP="00372A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  <w:vAlign w:val="center"/>
          </w:tcPr>
          <w:p w14:paraId="5B124899" w14:textId="11364CA4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28"/>
                <w:szCs w:val="28"/>
              </w:rPr>
            </w:pPr>
            <w:r w:rsidRPr="004F5374">
              <w:rPr>
                <w:rFonts w:ascii="Angsana New" w:hAnsi="Angsana New"/>
                <w:b w:val="0"/>
                <w:sz w:val="28"/>
                <w:szCs w:val="28"/>
              </w:rPr>
              <w:t>(2,992)</w:t>
            </w:r>
          </w:p>
        </w:tc>
        <w:tc>
          <w:tcPr>
            <w:tcW w:w="139" w:type="pct"/>
            <w:vAlign w:val="center"/>
          </w:tcPr>
          <w:p w14:paraId="6777E9B9" w14:textId="77777777" w:rsidR="00372A8B" w:rsidRPr="004F5374" w:rsidRDefault="00372A8B" w:rsidP="00372A8B">
            <w:pPr>
              <w:tabs>
                <w:tab w:val="decimal" w:pos="821"/>
              </w:tabs>
              <w:spacing w:line="240" w:lineRule="auto"/>
              <w:ind w:left="-108"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7E4E5DBB" w14:textId="0786A191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28"/>
                <w:szCs w:val="28"/>
              </w:rPr>
            </w:pPr>
            <w:r w:rsidRPr="004F5374">
              <w:rPr>
                <w:rFonts w:ascii="Angsana New" w:hAnsi="Angsana New"/>
                <w:b w:val="0"/>
                <w:sz w:val="28"/>
                <w:szCs w:val="28"/>
              </w:rPr>
              <w:t>4,317</w:t>
            </w:r>
          </w:p>
        </w:tc>
      </w:tr>
      <w:tr w:rsidR="00372A8B" w:rsidRPr="004F5374" w14:paraId="06FD6426" w14:textId="77777777" w:rsidTr="00892428">
        <w:trPr>
          <w:trHeight w:val="403"/>
        </w:trPr>
        <w:tc>
          <w:tcPr>
            <w:tcW w:w="1927" w:type="pct"/>
          </w:tcPr>
          <w:p w14:paraId="79ED795F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517" w:type="pct"/>
          </w:tcPr>
          <w:p w14:paraId="265629B3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8A78FD" w14:textId="46C1A945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Cs/>
                <w:sz w:val="28"/>
                <w:szCs w:val="28"/>
              </w:rPr>
              <w:t>513,541</w:t>
            </w:r>
          </w:p>
        </w:tc>
        <w:tc>
          <w:tcPr>
            <w:tcW w:w="124" w:type="pct"/>
            <w:vAlign w:val="center"/>
          </w:tcPr>
          <w:p w14:paraId="25506E42" w14:textId="77777777" w:rsidR="00372A8B" w:rsidRPr="004F5374" w:rsidRDefault="00372A8B" w:rsidP="00372A8B">
            <w:pPr>
              <w:pStyle w:val="headingcentred"/>
              <w:tabs>
                <w:tab w:val="decimal" w:pos="821"/>
              </w:tabs>
              <w:spacing w:after="0" w:line="240" w:lineRule="auto"/>
              <w:ind w:left="-81"/>
              <w:jc w:val="left"/>
              <w:rPr>
                <w:rFonts w:ascii="Angsana New" w:hAnsi="Angsana New"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A2A67B" w14:textId="651B9B33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Cs/>
                <w:sz w:val="28"/>
                <w:szCs w:val="28"/>
              </w:rPr>
              <w:t>572,066</w:t>
            </w:r>
          </w:p>
        </w:tc>
        <w:tc>
          <w:tcPr>
            <w:tcW w:w="139" w:type="pct"/>
            <w:vAlign w:val="center"/>
          </w:tcPr>
          <w:p w14:paraId="0FD9819F" w14:textId="77777777" w:rsidR="00372A8B" w:rsidRPr="004F5374" w:rsidRDefault="00372A8B" w:rsidP="00372A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4E686F" w14:textId="7DDB01BE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Cs/>
                <w:sz w:val="28"/>
                <w:szCs w:val="28"/>
              </w:rPr>
              <w:t>513,541</w:t>
            </w:r>
          </w:p>
        </w:tc>
        <w:tc>
          <w:tcPr>
            <w:tcW w:w="139" w:type="pct"/>
            <w:vAlign w:val="center"/>
          </w:tcPr>
          <w:p w14:paraId="29094297" w14:textId="77777777" w:rsidR="00372A8B" w:rsidRPr="004F5374" w:rsidRDefault="00372A8B" w:rsidP="00372A8B">
            <w:pPr>
              <w:tabs>
                <w:tab w:val="decimal" w:pos="821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C73A5" w14:textId="01C46E76" w:rsidR="00372A8B" w:rsidRPr="004F5374" w:rsidRDefault="00372A8B" w:rsidP="00372A8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Cs/>
                <w:sz w:val="28"/>
                <w:szCs w:val="28"/>
              </w:rPr>
              <w:t>572,066</w:t>
            </w:r>
          </w:p>
        </w:tc>
      </w:tr>
    </w:tbl>
    <w:p w14:paraId="0AA3B1CF" w14:textId="0869EB0B" w:rsidR="004B1674" w:rsidRPr="00546905" w:rsidRDefault="004B1674" w:rsidP="00ED5915">
      <w:pPr>
        <w:spacing w:line="240" w:lineRule="auto"/>
        <w:rPr>
          <w:rFonts w:ascii="Angsana New" w:hAnsi="Angsana New"/>
        </w:rPr>
      </w:pPr>
    </w:p>
    <w:tbl>
      <w:tblPr>
        <w:tblW w:w="95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76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1B5FDD" w:rsidRPr="004F5374" w14:paraId="136E213B" w14:textId="77777777" w:rsidTr="00ED0A7A">
        <w:trPr>
          <w:cantSplit/>
        </w:trPr>
        <w:tc>
          <w:tcPr>
            <w:tcW w:w="3276" w:type="dxa"/>
          </w:tcPr>
          <w:p w14:paraId="3444DF58" w14:textId="77777777" w:rsidR="001B5FDD" w:rsidRPr="004F5374" w:rsidRDefault="001B5FDD" w:rsidP="002F070D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4F5374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</w:t>
            </w:r>
          </w:p>
        </w:tc>
        <w:tc>
          <w:tcPr>
            <w:tcW w:w="6300" w:type="dxa"/>
            <w:gridSpan w:val="11"/>
          </w:tcPr>
          <w:p w14:paraId="5139047D" w14:textId="3B3F97BF" w:rsidR="001B5FDD" w:rsidRPr="004F5374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B25C97" w:rsidRPr="004F537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4F537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5FDD" w:rsidRPr="004F5374" w14:paraId="35CB9FC3" w14:textId="77777777" w:rsidTr="00ED0A7A">
        <w:trPr>
          <w:cantSplit/>
        </w:trPr>
        <w:tc>
          <w:tcPr>
            <w:tcW w:w="3276" w:type="dxa"/>
            <w:vAlign w:val="bottom"/>
          </w:tcPr>
          <w:p w14:paraId="02FD848B" w14:textId="77777777" w:rsidR="001B5FDD" w:rsidRPr="004F5374" w:rsidRDefault="001B5FDD" w:rsidP="002F070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4F5374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  </w:t>
            </w:r>
            <w:r w:rsidRPr="004F5374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3060" w:type="dxa"/>
            <w:gridSpan w:val="5"/>
            <w:vAlign w:val="bottom"/>
          </w:tcPr>
          <w:p w14:paraId="52D26D23" w14:textId="4E13E28D" w:rsidR="001B5FDD" w:rsidRPr="004F5374" w:rsidRDefault="00450DDE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256</w:t>
            </w:r>
            <w:r w:rsidR="00FA54F3" w:rsidRPr="004F537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6DB1AABC" w14:textId="77777777" w:rsidR="001B5FDD" w:rsidRPr="004F5374" w:rsidRDefault="001B5FDD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53EFE907" w14:textId="1D58FEE1" w:rsidR="001B5FDD" w:rsidRPr="004F5374" w:rsidRDefault="001B5FDD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256</w:t>
            </w:r>
            <w:r w:rsidR="00FA54F3" w:rsidRPr="004F537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B5FDD" w:rsidRPr="004F5374" w14:paraId="62E6BBAA" w14:textId="77777777" w:rsidTr="00C3076B">
        <w:trPr>
          <w:trHeight w:hRule="exact" w:val="317"/>
        </w:trPr>
        <w:tc>
          <w:tcPr>
            <w:tcW w:w="3276" w:type="dxa"/>
          </w:tcPr>
          <w:p w14:paraId="5FBCDD18" w14:textId="77777777" w:rsidR="001B5FDD" w:rsidRPr="004F5374" w:rsidRDefault="001B5FDD" w:rsidP="002F070D">
            <w:pPr>
              <w:spacing w:line="240" w:lineRule="auto"/>
              <w:ind w:left="172" w:hanging="172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00" w:type="dxa"/>
            <w:gridSpan w:val="11"/>
          </w:tcPr>
          <w:p w14:paraId="6B7AD914" w14:textId="77777777" w:rsidR="001B5FDD" w:rsidRPr="004F5374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F537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F5374" w:rsidRPr="004F5374" w14:paraId="4EC53BE3" w14:textId="77777777" w:rsidTr="00ED0A7A">
        <w:trPr>
          <w:cantSplit/>
        </w:trPr>
        <w:tc>
          <w:tcPr>
            <w:tcW w:w="3276" w:type="dxa"/>
          </w:tcPr>
          <w:p w14:paraId="48BA5C12" w14:textId="77777777" w:rsidR="004F5374" w:rsidRPr="004F5374" w:rsidRDefault="004F5374" w:rsidP="004F5374">
            <w:pPr>
              <w:spacing w:line="240" w:lineRule="auto"/>
              <w:ind w:left="172" w:hanging="1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6B0D49" w14:textId="6772203F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5E96ED5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74D9588" w14:textId="066A58A4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F5374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</w:t>
            </w:r>
            <w:r w:rsidRPr="004F5374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66E4611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F82D4D7" w14:textId="4E5DF806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2C0DB4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1684D0" w14:textId="34056770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F1F1E8" w14:textId="77777777" w:rsidR="004F5374" w:rsidRPr="004F5374" w:rsidRDefault="004F5374" w:rsidP="004F537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8DA4306" w14:textId="27E63983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</w:t>
            </w:r>
            <w:r w:rsidRPr="004F5374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784A0CAD" w14:textId="77777777" w:rsidR="004F5374" w:rsidRPr="004F5374" w:rsidRDefault="004F5374" w:rsidP="004F537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D53E56" w14:textId="7AB52C29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F5374" w:rsidRPr="004F5374" w14:paraId="6251196E" w14:textId="77777777" w:rsidTr="00ED0A7A">
        <w:trPr>
          <w:cantSplit/>
        </w:trPr>
        <w:tc>
          <w:tcPr>
            <w:tcW w:w="3276" w:type="dxa"/>
          </w:tcPr>
          <w:p w14:paraId="658AF238" w14:textId="77777777" w:rsidR="004F5374" w:rsidRPr="004F5374" w:rsidRDefault="004F5374" w:rsidP="004F5374">
            <w:pPr>
              <w:spacing w:line="240" w:lineRule="auto"/>
              <w:ind w:left="172" w:hanging="1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7B2975" w14:textId="55D04DE8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75F2428B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9EFD4EA" w14:textId="38D736F6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F537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</w:tcPr>
          <w:p w14:paraId="30C8101E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F1316" w14:textId="2A0C085D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712BF1B4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E487DE" w14:textId="2AA9B320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033D24B2" w14:textId="77777777" w:rsidR="004F5374" w:rsidRPr="004F5374" w:rsidRDefault="004F5374" w:rsidP="004F537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BB57A5C" w14:textId="17D9221B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F537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</w:tcPr>
          <w:p w14:paraId="5C23F004" w14:textId="77777777" w:rsidR="004F5374" w:rsidRPr="004F5374" w:rsidRDefault="004F5374" w:rsidP="004F537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9BBBD11" w14:textId="6114694F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</w:tc>
      </w:tr>
      <w:tr w:rsidR="004F5374" w:rsidRPr="004F5374" w14:paraId="0FB43DED" w14:textId="77777777" w:rsidTr="00ED0A7A">
        <w:trPr>
          <w:cantSplit/>
        </w:trPr>
        <w:tc>
          <w:tcPr>
            <w:tcW w:w="3276" w:type="dxa"/>
          </w:tcPr>
          <w:p w14:paraId="7F975AB6" w14:textId="77777777" w:rsidR="004F5374" w:rsidRPr="004F5374" w:rsidRDefault="004F5374" w:rsidP="004F5374">
            <w:pPr>
              <w:spacing w:line="240" w:lineRule="auto"/>
              <w:ind w:left="172" w:hanging="1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8003DB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620DFA0" w14:textId="77777777" w:rsidR="004F5374" w:rsidRPr="004F5374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2FA25E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74AE30" w14:textId="77777777" w:rsidR="004F5374" w:rsidRPr="004F5374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4B5091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5E7814" w14:textId="77777777" w:rsidR="004F5374" w:rsidRPr="004F5374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319A51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3F9FA5A" w14:textId="77777777" w:rsidR="004F5374" w:rsidRPr="004F5374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06424F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2AB508" w14:textId="77777777" w:rsidR="004F5374" w:rsidRPr="004F5374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6FAFB4" w14:textId="77777777" w:rsidR="004F5374" w:rsidRPr="004F5374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4F5374" w:rsidRPr="004F5374" w14:paraId="5DD1187C" w14:textId="77777777" w:rsidTr="00A40668">
        <w:trPr>
          <w:cantSplit/>
        </w:trPr>
        <w:tc>
          <w:tcPr>
            <w:tcW w:w="3276" w:type="dxa"/>
          </w:tcPr>
          <w:p w14:paraId="217F11CD" w14:textId="1986B349" w:rsidR="004F5374" w:rsidRPr="004F5374" w:rsidRDefault="004F5374" w:rsidP="004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4F5374">
              <w:rPr>
                <w:rFonts w:ascii="Angsana New" w:hAnsi="Angsana New" w:hint="cs"/>
                <w:sz w:val="28"/>
                <w:szCs w:val="28"/>
                <w:cs/>
              </w:rPr>
              <w:t>ทุนอื่น</w:t>
            </w:r>
            <w:r w:rsidRPr="004F5374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4F5374">
              <w:rPr>
                <w:rFonts w:ascii="Angsana New" w:hAnsi="Angsana New" w:hint="cs"/>
                <w:sz w:val="28"/>
                <w:szCs w:val="28"/>
                <w:cs/>
              </w:rPr>
              <w:t>ไม่อยู่</w:t>
            </w:r>
            <w:r w:rsidRPr="004F5374">
              <w:rPr>
                <w:rFonts w:ascii="Angsana New" w:hAnsi="Angsana New"/>
                <w:sz w:val="28"/>
                <w:szCs w:val="28"/>
                <w:cs/>
              </w:rPr>
              <w:t>ในความต้องการ</w:t>
            </w:r>
          </w:p>
          <w:p w14:paraId="0A6F4F52" w14:textId="1C3CDF9B" w:rsidR="004F5374" w:rsidRPr="004F5374" w:rsidRDefault="004F5374" w:rsidP="004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F537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F5374">
              <w:rPr>
                <w:rFonts w:ascii="Angsana New" w:hAnsi="Angsana New"/>
                <w:sz w:val="28"/>
                <w:szCs w:val="28"/>
                <w:cs/>
              </w:rPr>
              <w:t>ของตลาดที่วัดมูลค่ายุติธรรมผ่าน</w:t>
            </w:r>
          </w:p>
        </w:tc>
        <w:tc>
          <w:tcPr>
            <w:tcW w:w="900" w:type="dxa"/>
            <w:vAlign w:val="bottom"/>
          </w:tcPr>
          <w:p w14:paraId="6B42C218" w14:textId="77777777" w:rsidR="004F5374" w:rsidRPr="004F5374" w:rsidRDefault="004F5374" w:rsidP="004F5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1D1398" w14:textId="77777777" w:rsidR="004F5374" w:rsidRPr="004F5374" w:rsidRDefault="004F5374" w:rsidP="004F537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85983F" w14:textId="77777777" w:rsidR="004F5374" w:rsidRPr="004F5374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2E5D44" w14:textId="77777777" w:rsidR="004F5374" w:rsidRPr="004F5374" w:rsidRDefault="004F5374" w:rsidP="004F537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BCABE8" w14:textId="77777777" w:rsidR="004F5374" w:rsidRPr="004F5374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1BB194" w14:textId="77777777" w:rsidR="004F5374" w:rsidRPr="004F5374" w:rsidRDefault="004F5374" w:rsidP="004F537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7873DA" w14:textId="77777777" w:rsidR="004F5374" w:rsidRPr="004F5374" w:rsidRDefault="004F5374" w:rsidP="004F5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013A0E" w14:textId="77777777" w:rsidR="004F5374" w:rsidRPr="004F5374" w:rsidRDefault="004F5374" w:rsidP="004F537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1CE5FB" w14:textId="77777777" w:rsidR="004F5374" w:rsidRPr="004F5374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AF9F2E" w14:textId="77777777" w:rsidR="004F5374" w:rsidRPr="004F5374" w:rsidRDefault="004F5374" w:rsidP="004F537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7A8F1D" w14:textId="77777777" w:rsidR="004F5374" w:rsidRPr="004F5374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5374" w:rsidRPr="004F5374" w14:paraId="4A732929" w14:textId="77777777" w:rsidTr="00A40668">
        <w:trPr>
          <w:cantSplit/>
        </w:trPr>
        <w:tc>
          <w:tcPr>
            <w:tcW w:w="3276" w:type="dxa"/>
          </w:tcPr>
          <w:p w14:paraId="39A53BCB" w14:textId="7C313483" w:rsidR="004F5374" w:rsidRPr="004F5374" w:rsidRDefault="004F5374" w:rsidP="004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2F3A00F" w14:textId="73791D6E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F5374">
              <w:rPr>
                <w:rFonts w:ascii="Angsana New" w:hAnsi="Angsana New"/>
                <w:sz w:val="28"/>
                <w:szCs w:val="28"/>
                <w:lang w:val="en-US" w:bidi="th-TH"/>
              </w:rPr>
              <w:t>113,524</w:t>
            </w:r>
          </w:p>
        </w:tc>
        <w:tc>
          <w:tcPr>
            <w:tcW w:w="180" w:type="dxa"/>
            <w:vAlign w:val="bottom"/>
          </w:tcPr>
          <w:p w14:paraId="2750139A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0CBE9B" w14:textId="562B8471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(22,705)</w:t>
            </w:r>
          </w:p>
        </w:tc>
        <w:tc>
          <w:tcPr>
            <w:tcW w:w="180" w:type="dxa"/>
            <w:vAlign w:val="bottom"/>
          </w:tcPr>
          <w:p w14:paraId="71F91AF8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8C940D" w14:textId="7A9743CD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90,819</w:t>
            </w:r>
          </w:p>
        </w:tc>
        <w:tc>
          <w:tcPr>
            <w:tcW w:w="180" w:type="dxa"/>
            <w:vAlign w:val="bottom"/>
          </w:tcPr>
          <w:p w14:paraId="3818AF95" w14:textId="77777777" w:rsidR="004F5374" w:rsidRPr="004F5374" w:rsidRDefault="004F5374" w:rsidP="004F537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14C085" w14:textId="26F74F61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18,764</w:t>
            </w:r>
          </w:p>
        </w:tc>
        <w:tc>
          <w:tcPr>
            <w:tcW w:w="180" w:type="dxa"/>
            <w:vAlign w:val="bottom"/>
          </w:tcPr>
          <w:p w14:paraId="052A7C8C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F8AC40" w14:textId="23432E4B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(3,753)</w:t>
            </w:r>
          </w:p>
        </w:tc>
        <w:tc>
          <w:tcPr>
            <w:tcW w:w="180" w:type="dxa"/>
            <w:vAlign w:val="bottom"/>
          </w:tcPr>
          <w:p w14:paraId="63F4DF3A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2494F4" w14:textId="1DCABAE1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15,011</w:t>
            </w:r>
          </w:p>
        </w:tc>
      </w:tr>
      <w:tr w:rsidR="004F5374" w:rsidRPr="004F5374" w14:paraId="37124E4D" w14:textId="77777777" w:rsidTr="00A40668">
        <w:trPr>
          <w:cantSplit/>
        </w:trPr>
        <w:tc>
          <w:tcPr>
            <w:tcW w:w="3276" w:type="dxa"/>
          </w:tcPr>
          <w:p w14:paraId="09F21631" w14:textId="587B104C" w:rsidR="004F5374" w:rsidRPr="004F5374" w:rsidRDefault="004F5374" w:rsidP="004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4F5374">
              <w:rPr>
                <w:rFonts w:ascii="Angsana New" w:hAnsi="Angsana New"/>
                <w:sz w:val="28"/>
                <w:szCs w:val="28"/>
              </w:rPr>
              <w:t>(</w:t>
            </w:r>
            <w:r w:rsidRPr="004F537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4F5374">
              <w:rPr>
                <w:rFonts w:ascii="Angsana New" w:hAnsi="Angsana New"/>
                <w:sz w:val="28"/>
                <w:szCs w:val="28"/>
              </w:rPr>
              <w:t>)</w:t>
            </w:r>
            <w:r w:rsidRPr="004F53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5374">
              <w:rPr>
                <w:rFonts w:ascii="Angsana New" w:hAnsi="Angsana New"/>
                <w:sz w:val="28"/>
                <w:szCs w:val="28"/>
                <w:cs/>
              </w:rPr>
              <w:t>จากการประมาณตาม</w:t>
            </w:r>
            <w:r w:rsidRPr="004F537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78B19C1" w14:textId="571909A5" w:rsidR="004F5374" w:rsidRPr="004F5374" w:rsidRDefault="004F5374" w:rsidP="004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4F5374"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หลักคณิตศาสตร์ประกันภัย</w:t>
            </w:r>
            <w:r w:rsidRPr="004F537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F5374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4F537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67FFBE" w14:textId="13B819D7" w:rsidR="004F5374" w:rsidRPr="004F5374" w:rsidDel="00450DDE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8,156</w:t>
            </w:r>
          </w:p>
        </w:tc>
        <w:tc>
          <w:tcPr>
            <w:tcW w:w="180" w:type="dxa"/>
            <w:vAlign w:val="bottom"/>
          </w:tcPr>
          <w:p w14:paraId="56CAF4D0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1EB2C5" w14:textId="2552285F" w:rsidR="004F5374" w:rsidRPr="004F5374" w:rsidDel="00450DDE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(1,631)</w:t>
            </w:r>
          </w:p>
        </w:tc>
        <w:tc>
          <w:tcPr>
            <w:tcW w:w="180" w:type="dxa"/>
            <w:vAlign w:val="bottom"/>
          </w:tcPr>
          <w:p w14:paraId="0BBCF5ED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334E13" w14:textId="339FD144" w:rsidR="004F5374" w:rsidRPr="004F5374" w:rsidDel="00450DDE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6,525</w:t>
            </w:r>
          </w:p>
        </w:tc>
        <w:tc>
          <w:tcPr>
            <w:tcW w:w="180" w:type="dxa"/>
            <w:vAlign w:val="bottom"/>
          </w:tcPr>
          <w:p w14:paraId="2A472BF6" w14:textId="77777777" w:rsidR="004F5374" w:rsidRPr="004F5374" w:rsidRDefault="004F5374" w:rsidP="004F537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6E35FE" w14:textId="34B3B442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(11,953)</w:t>
            </w:r>
          </w:p>
        </w:tc>
        <w:tc>
          <w:tcPr>
            <w:tcW w:w="180" w:type="dxa"/>
            <w:vAlign w:val="bottom"/>
          </w:tcPr>
          <w:p w14:paraId="2A19F88A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608081" w14:textId="27A7CC92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2,391</w:t>
            </w:r>
          </w:p>
        </w:tc>
        <w:tc>
          <w:tcPr>
            <w:tcW w:w="180" w:type="dxa"/>
            <w:vAlign w:val="bottom"/>
          </w:tcPr>
          <w:p w14:paraId="2E2E9B72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0E424C" w14:textId="53FA677B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(9,562)</w:t>
            </w:r>
          </w:p>
        </w:tc>
      </w:tr>
      <w:tr w:rsidR="004F5374" w:rsidRPr="004F5374" w14:paraId="1B3AADD6" w14:textId="77777777" w:rsidTr="00ED0A7A">
        <w:trPr>
          <w:cantSplit/>
        </w:trPr>
        <w:tc>
          <w:tcPr>
            <w:tcW w:w="3276" w:type="dxa"/>
          </w:tcPr>
          <w:p w14:paraId="3EFEDF8A" w14:textId="77777777" w:rsidR="004F5374" w:rsidRPr="004F5374" w:rsidRDefault="004F5374" w:rsidP="004F5374">
            <w:pPr>
              <w:spacing w:line="240" w:lineRule="auto"/>
              <w:ind w:left="172" w:hanging="1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27C36" w14:textId="28F4EB70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</w:rPr>
              <w:t>121,680</w:t>
            </w:r>
          </w:p>
        </w:tc>
        <w:tc>
          <w:tcPr>
            <w:tcW w:w="180" w:type="dxa"/>
            <w:vAlign w:val="bottom"/>
          </w:tcPr>
          <w:p w14:paraId="6FF3FD9A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02EA" w14:textId="4F8A0EE7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</w:rPr>
              <w:t>(24,336)</w:t>
            </w:r>
          </w:p>
        </w:tc>
        <w:tc>
          <w:tcPr>
            <w:tcW w:w="180" w:type="dxa"/>
            <w:vAlign w:val="bottom"/>
          </w:tcPr>
          <w:p w14:paraId="1E5DC285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375E" w14:textId="3EC646A5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</w:rPr>
              <w:t>97,344</w:t>
            </w:r>
          </w:p>
        </w:tc>
        <w:tc>
          <w:tcPr>
            <w:tcW w:w="180" w:type="dxa"/>
            <w:vAlign w:val="bottom"/>
          </w:tcPr>
          <w:p w14:paraId="1FE4DCD4" w14:textId="77777777" w:rsidR="004F5374" w:rsidRPr="004F5374" w:rsidRDefault="004F5374" w:rsidP="004F537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87607" w14:textId="44774373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</w:rPr>
              <w:t>6,811</w:t>
            </w:r>
          </w:p>
        </w:tc>
        <w:tc>
          <w:tcPr>
            <w:tcW w:w="180" w:type="dxa"/>
            <w:vAlign w:val="bottom"/>
          </w:tcPr>
          <w:p w14:paraId="3BD4A92F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B4437" w14:textId="3858EEEA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</w:rPr>
              <w:t>(1,362)</w:t>
            </w:r>
          </w:p>
        </w:tc>
        <w:tc>
          <w:tcPr>
            <w:tcW w:w="180" w:type="dxa"/>
            <w:vAlign w:val="bottom"/>
          </w:tcPr>
          <w:p w14:paraId="7624F181" w14:textId="77777777" w:rsidR="004F5374" w:rsidRPr="004F5374" w:rsidRDefault="004F5374" w:rsidP="004F5374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1E7EA" w14:textId="0F393DC0" w:rsidR="004F5374" w:rsidRPr="004F5374" w:rsidRDefault="004F5374" w:rsidP="004F537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</w:rPr>
              <w:t>5,449</w:t>
            </w:r>
          </w:p>
        </w:tc>
      </w:tr>
    </w:tbl>
    <w:p w14:paraId="04491FD2" w14:textId="77777777" w:rsidR="00B25C97" w:rsidRPr="00546905" w:rsidRDefault="00B25C97">
      <w:pPr>
        <w:rPr>
          <w:sz w:val="16"/>
          <w:szCs w:val="16"/>
        </w:rPr>
      </w:pPr>
    </w:p>
    <w:tbl>
      <w:tblPr>
        <w:tblW w:w="94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2"/>
        <w:gridCol w:w="269"/>
        <w:gridCol w:w="1131"/>
        <w:gridCol w:w="256"/>
        <w:gridCol w:w="952"/>
        <w:gridCol w:w="267"/>
        <w:gridCol w:w="1131"/>
      </w:tblGrid>
      <w:tr w:rsidR="00B25C97" w:rsidRPr="004F5374" w14:paraId="2D7FB67D" w14:textId="77777777" w:rsidTr="003A6163">
        <w:trPr>
          <w:trHeight w:val="413"/>
        </w:trPr>
        <w:tc>
          <w:tcPr>
            <w:tcW w:w="2344" w:type="pct"/>
          </w:tcPr>
          <w:p w14:paraId="026F5E04" w14:textId="77777777" w:rsidR="00B25C97" w:rsidRPr="004F5374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br w:type="page"/>
            </w:r>
            <w:r w:rsidRPr="004F537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การกระทบยอดเพื่อหาอัตราภาษีที่แท้จริง </w:t>
            </w:r>
            <w:r w:rsidRPr="004F537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656" w:type="pct"/>
            <w:gridSpan w:val="7"/>
          </w:tcPr>
          <w:p w14:paraId="05767C00" w14:textId="77777777" w:rsidR="00B25C97" w:rsidRPr="004F5374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25C97" w:rsidRPr="004F5374" w14:paraId="5EB3997F" w14:textId="77777777" w:rsidTr="003A6163">
        <w:trPr>
          <w:trHeight w:hRule="exact" w:val="307"/>
        </w:trPr>
        <w:tc>
          <w:tcPr>
            <w:tcW w:w="2344" w:type="pct"/>
          </w:tcPr>
          <w:p w14:paraId="1788A382" w14:textId="77777777" w:rsidR="00B25C97" w:rsidRPr="004F5374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6FF56F1A" w14:textId="1925DC8E" w:rsidR="00B25C97" w:rsidRPr="004F5374" w:rsidRDefault="00450DDE" w:rsidP="003A6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F5374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FA54F3" w:rsidRPr="004F5374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6" w:type="pct"/>
          </w:tcPr>
          <w:p w14:paraId="35B43BD5" w14:textId="77777777" w:rsidR="00B25C97" w:rsidRPr="004F5374" w:rsidRDefault="00B25C97" w:rsidP="003A6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49" w:type="pct"/>
            <w:gridSpan w:val="3"/>
          </w:tcPr>
          <w:p w14:paraId="5E683484" w14:textId="5B4D1A43" w:rsidR="00B25C97" w:rsidRPr="004F5374" w:rsidRDefault="00450DDE" w:rsidP="003A6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F5374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FA54F3" w:rsidRPr="004F5374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</w:tr>
      <w:tr w:rsidR="00372A8B" w:rsidRPr="004F5374" w14:paraId="53BB6F72" w14:textId="77777777" w:rsidTr="003A6163">
        <w:trPr>
          <w:trHeight w:val="789"/>
        </w:trPr>
        <w:tc>
          <w:tcPr>
            <w:tcW w:w="2344" w:type="pct"/>
          </w:tcPr>
          <w:p w14:paraId="2B148C68" w14:textId="77777777" w:rsidR="00B25C97" w:rsidRPr="004F5374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</w:tcPr>
          <w:p w14:paraId="4E5B4181" w14:textId="77777777" w:rsidR="00B25C97" w:rsidRPr="004F5374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DECD5E5" w14:textId="77777777" w:rsidR="00B25C97" w:rsidRPr="004F5374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F537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43" w:type="pct"/>
          </w:tcPr>
          <w:p w14:paraId="21D6787A" w14:textId="77777777" w:rsidR="00B25C97" w:rsidRPr="004F5374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3BD8A255" w14:textId="77777777" w:rsidR="00B25C97" w:rsidRPr="004F5374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0D871B2" w14:textId="77777777" w:rsidR="00B25C97" w:rsidRPr="004F5374" w:rsidRDefault="00B25C97" w:rsidP="003A616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F537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36" w:type="pct"/>
          </w:tcPr>
          <w:p w14:paraId="0A8E72D7" w14:textId="77777777" w:rsidR="00B25C97" w:rsidRPr="004F5374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6" w:type="pct"/>
          </w:tcPr>
          <w:p w14:paraId="15D845ED" w14:textId="77777777" w:rsidR="00B25C97" w:rsidRPr="004F5374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24FF4D55" w14:textId="77777777" w:rsidR="00B25C97" w:rsidRPr="004F5374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F537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42" w:type="pct"/>
          </w:tcPr>
          <w:p w14:paraId="714688DC" w14:textId="77777777" w:rsidR="00B25C97" w:rsidRPr="004F5374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39FD535A" w14:textId="77777777" w:rsidR="00B25C97" w:rsidRPr="004F5374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736376" w14:textId="77777777" w:rsidR="00B25C97" w:rsidRPr="004F5374" w:rsidRDefault="00B25C97" w:rsidP="003A616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F537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72A8B" w:rsidRPr="004F5374" w14:paraId="10B8B4C4" w14:textId="77777777" w:rsidTr="003A6163">
        <w:trPr>
          <w:trHeight w:val="400"/>
        </w:trPr>
        <w:tc>
          <w:tcPr>
            <w:tcW w:w="2344" w:type="pct"/>
          </w:tcPr>
          <w:p w14:paraId="58AF507D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527" w:type="pct"/>
            <w:vAlign w:val="bottom"/>
          </w:tcPr>
          <w:p w14:paraId="58AFB0B6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671B2622" w14:textId="77777777" w:rsidR="00FA54F3" w:rsidRPr="004F5374" w:rsidRDefault="00FA54F3" w:rsidP="00FA54F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1792D566" w14:textId="22353935" w:rsidR="00FA54F3" w:rsidRPr="004F5374" w:rsidRDefault="005E6CB0" w:rsidP="003A61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4,562,680</w:t>
            </w:r>
          </w:p>
        </w:tc>
        <w:tc>
          <w:tcPr>
            <w:tcW w:w="136" w:type="pct"/>
          </w:tcPr>
          <w:p w14:paraId="771164DF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7157AF67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4BF0EDF1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74E50333" w14:textId="7FBE3815" w:rsidR="00FA54F3" w:rsidRPr="004F5374" w:rsidRDefault="00FA54F3" w:rsidP="00FA54F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4,859,390</w:t>
            </w:r>
          </w:p>
        </w:tc>
      </w:tr>
      <w:tr w:rsidR="00372A8B" w:rsidRPr="004F5374" w14:paraId="773C2EA5" w14:textId="77777777" w:rsidTr="003A6163">
        <w:trPr>
          <w:trHeight w:val="400"/>
        </w:trPr>
        <w:tc>
          <w:tcPr>
            <w:tcW w:w="2344" w:type="pct"/>
          </w:tcPr>
          <w:p w14:paraId="5378A1E3" w14:textId="3EFD2A02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27" w:type="pct"/>
            <w:vAlign w:val="bottom"/>
          </w:tcPr>
          <w:p w14:paraId="55E75695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26F17928" w14:textId="77777777" w:rsidR="00FA54F3" w:rsidRPr="004F5374" w:rsidRDefault="00FA54F3" w:rsidP="00FA54F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8C1C402" w14:textId="4E4423B0" w:rsidR="00FA54F3" w:rsidRPr="004F5374" w:rsidRDefault="005E6CB0" w:rsidP="00FA54F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(1,996,659)</w:t>
            </w:r>
          </w:p>
        </w:tc>
        <w:tc>
          <w:tcPr>
            <w:tcW w:w="136" w:type="pct"/>
          </w:tcPr>
          <w:p w14:paraId="5C893759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171D3B22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57724D1C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7050922" w14:textId="5773FA8F" w:rsidR="00FA54F3" w:rsidRPr="004F5374" w:rsidRDefault="00FA54F3" w:rsidP="00FA54F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(2,000,352)</w:t>
            </w:r>
          </w:p>
        </w:tc>
      </w:tr>
      <w:tr w:rsidR="00372A8B" w:rsidRPr="004F5374" w14:paraId="6013A81D" w14:textId="77777777" w:rsidTr="003A6163">
        <w:trPr>
          <w:trHeight w:val="400"/>
        </w:trPr>
        <w:tc>
          <w:tcPr>
            <w:tcW w:w="2344" w:type="pct"/>
          </w:tcPr>
          <w:p w14:paraId="6D10EE38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7" w:type="pct"/>
            <w:vAlign w:val="bottom"/>
          </w:tcPr>
          <w:p w14:paraId="3D8FC6D7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4FCC008B" w14:textId="77777777" w:rsidR="00FA54F3" w:rsidRPr="004F5374" w:rsidRDefault="00FA54F3" w:rsidP="00FA54F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603DB78D" w14:textId="5F5982CD" w:rsidR="00FA54F3" w:rsidRPr="004F5374" w:rsidRDefault="005E6CB0" w:rsidP="007F6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2,566,021</w:t>
            </w:r>
          </w:p>
        </w:tc>
        <w:tc>
          <w:tcPr>
            <w:tcW w:w="136" w:type="pct"/>
          </w:tcPr>
          <w:p w14:paraId="3AB77B02" w14:textId="77777777" w:rsidR="00FA54F3" w:rsidRPr="004F5374" w:rsidRDefault="00FA54F3" w:rsidP="007F647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2BF6CCF3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6215C39" w14:textId="77777777" w:rsidR="00FA54F3" w:rsidRPr="004F5374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8DBB74C" w14:textId="5D9C029D" w:rsidR="00FA54F3" w:rsidRPr="004F5374" w:rsidRDefault="00FA54F3" w:rsidP="00FA54F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2,859,038</w:t>
            </w:r>
          </w:p>
        </w:tc>
      </w:tr>
      <w:tr w:rsidR="00372A8B" w:rsidRPr="004F5374" w14:paraId="7440788F" w14:textId="77777777" w:rsidTr="003A6163">
        <w:trPr>
          <w:trHeight w:val="400"/>
        </w:trPr>
        <w:tc>
          <w:tcPr>
            <w:tcW w:w="2344" w:type="pct"/>
          </w:tcPr>
          <w:p w14:paraId="18FB72C9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527" w:type="pct"/>
            <w:vAlign w:val="bottom"/>
          </w:tcPr>
          <w:p w14:paraId="016F499D" w14:textId="544D6097" w:rsidR="00372A8B" w:rsidRPr="004F5374" w:rsidRDefault="007F647E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3" w:type="pct"/>
          </w:tcPr>
          <w:p w14:paraId="2567AF2E" w14:textId="77777777" w:rsidR="00372A8B" w:rsidRPr="004F5374" w:rsidRDefault="00372A8B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15B83275" w14:textId="0C5E8338" w:rsidR="00372A8B" w:rsidRPr="004F5374" w:rsidRDefault="007F647E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F5374">
              <w:rPr>
                <w:rFonts w:ascii="Angsana New" w:hAnsi="Angsana New"/>
                <w:sz w:val="28"/>
                <w:szCs w:val="28"/>
                <w:lang w:val="en-US" w:bidi="th-TH"/>
              </w:rPr>
              <w:t>513,204</w:t>
            </w:r>
          </w:p>
        </w:tc>
        <w:tc>
          <w:tcPr>
            <w:tcW w:w="136" w:type="pct"/>
          </w:tcPr>
          <w:p w14:paraId="56748111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4E88411B" w14:textId="09746B5A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2" w:type="pct"/>
          </w:tcPr>
          <w:p w14:paraId="5C367562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304222DE" w14:textId="0AB94130" w:rsidR="00372A8B" w:rsidRPr="004F5374" w:rsidRDefault="00372A8B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571,808</w:t>
            </w:r>
          </w:p>
        </w:tc>
      </w:tr>
      <w:tr w:rsidR="00372A8B" w:rsidRPr="004F5374" w14:paraId="765D76BB" w14:textId="77777777" w:rsidTr="003A6163">
        <w:trPr>
          <w:trHeight w:val="400"/>
        </w:trPr>
        <w:tc>
          <w:tcPr>
            <w:tcW w:w="2344" w:type="pct"/>
          </w:tcPr>
          <w:p w14:paraId="42339EE3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527" w:type="pct"/>
            <w:vAlign w:val="bottom"/>
          </w:tcPr>
          <w:p w14:paraId="51635204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6A4E3E57" w14:textId="77777777" w:rsidR="00372A8B" w:rsidRPr="004F5374" w:rsidRDefault="00372A8B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56BA761B" w14:textId="5BB32FDA" w:rsidR="00372A8B" w:rsidRPr="004F5374" w:rsidRDefault="007F647E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36" w:type="pct"/>
          </w:tcPr>
          <w:p w14:paraId="4A51D63B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409468E7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8894D19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665F7020" w14:textId="133FF05E" w:rsidR="00372A8B" w:rsidRPr="004F5374" w:rsidRDefault="00372A8B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369</w:t>
            </w:r>
          </w:p>
        </w:tc>
      </w:tr>
      <w:tr w:rsidR="00372A8B" w:rsidRPr="004F5374" w14:paraId="6B377503" w14:textId="77777777" w:rsidTr="003A6163">
        <w:trPr>
          <w:trHeight w:val="400"/>
        </w:trPr>
        <w:tc>
          <w:tcPr>
            <w:tcW w:w="2344" w:type="pct"/>
          </w:tcPr>
          <w:p w14:paraId="7AA0CE7A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F5374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27" w:type="pct"/>
            <w:vAlign w:val="bottom"/>
          </w:tcPr>
          <w:p w14:paraId="061E29EA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4E3AB8C5" w14:textId="77777777" w:rsidR="00372A8B" w:rsidRPr="004F5374" w:rsidRDefault="00372A8B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3DCF3156" w14:textId="50E54318" w:rsidR="00372A8B" w:rsidRPr="004F5374" w:rsidRDefault="007F647E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36" w:type="pct"/>
          </w:tcPr>
          <w:p w14:paraId="50A48CEE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53BF5463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E153034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3DE73DB7" w14:textId="4E3638AB" w:rsidR="00372A8B" w:rsidRPr="004F5374" w:rsidRDefault="00372A8B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  <w:r w:rsidRPr="004F5374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</w:tr>
      <w:tr w:rsidR="00372A8B" w:rsidRPr="004F5374" w14:paraId="6118DB07" w14:textId="77777777" w:rsidTr="003A6163">
        <w:trPr>
          <w:trHeight w:val="400"/>
        </w:trPr>
        <w:tc>
          <w:tcPr>
            <w:tcW w:w="2344" w:type="pct"/>
          </w:tcPr>
          <w:p w14:paraId="5C3FD576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CFD6A" w14:textId="59CA11C4" w:rsidR="00372A8B" w:rsidRPr="004F5374" w:rsidRDefault="006326DD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3" w:type="pct"/>
          </w:tcPr>
          <w:p w14:paraId="79C29469" w14:textId="77777777" w:rsidR="00372A8B" w:rsidRPr="004F5374" w:rsidRDefault="00372A8B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8C4763B" w14:textId="0E551F5A" w:rsidR="00372A8B" w:rsidRPr="004F5374" w:rsidRDefault="005E6CB0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</w:rPr>
              <w:t>513,541</w:t>
            </w:r>
          </w:p>
        </w:tc>
        <w:tc>
          <w:tcPr>
            <w:tcW w:w="136" w:type="pct"/>
          </w:tcPr>
          <w:p w14:paraId="63F89976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3083" w14:textId="5519A10C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2" w:type="pct"/>
          </w:tcPr>
          <w:p w14:paraId="2E65F9F7" w14:textId="77777777" w:rsidR="00372A8B" w:rsidRPr="004F5374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933538C" w14:textId="791840E9" w:rsidR="00372A8B" w:rsidRPr="004F5374" w:rsidRDefault="00372A8B" w:rsidP="00372A8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374">
              <w:rPr>
                <w:rFonts w:ascii="Angsana New" w:hAnsi="Angsana New"/>
                <w:b/>
                <w:bCs/>
                <w:sz w:val="28"/>
                <w:szCs w:val="28"/>
              </w:rPr>
              <w:t>572,066</w:t>
            </w:r>
          </w:p>
        </w:tc>
      </w:tr>
    </w:tbl>
    <w:p w14:paraId="76A66C4E" w14:textId="4CF1B8E0" w:rsidR="006C4FFF" w:rsidRDefault="006C4FFF"/>
    <w:p w14:paraId="704E4F6D" w14:textId="77777777" w:rsidR="00B00F08" w:rsidRDefault="00B00F08">
      <w:pPr>
        <w:rPr>
          <w:cs/>
        </w:rPr>
      </w:pPr>
    </w:p>
    <w:tbl>
      <w:tblPr>
        <w:tblW w:w="93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4"/>
        <w:gridCol w:w="901"/>
        <w:gridCol w:w="270"/>
        <w:gridCol w:w="1169"/>
        <w:gridCol w:w="270"/>
        <w:gridCol w:w="901"/>
        <w:gridCol w:w="270"/>
        <w:gridCol w:w="1151"/>
      </w:tblGrid>
      <w:tr w:rsidR="004771FF" w:rsidRPr="00254A81" w14:paraId="21CE1057" w14:textId="77777777" w:rsidTr="003A6163">
        <w:tc>
          <w:tcPr>
            <w:tcW w:w="2355" w:type="pct"/>
          </w:tcPr>
          <w:p w14:paraId="4E9AA924" w14:textId="77777777" w:rsidR="004771FF" w:rsidRPr="00254A81" w:rsidRDefault="006147FD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 w:rsidR="004771FF" w:rsidRPr="00254A81">
              <w:rPr>
                <w:rFonts w:ascii="Angsana New" w:hAnsi="Angsana New"/>
                <w:sz w:val="30"/>
                <w:szCs w:val="30"/>
              </w:rPr>
              <w:br w:type="page"/>
            </w:r>
            <w:r w:rsidR="0057650B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57650B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45" w:type="pct"/>
            <w:gridSpan w:val="7"/>
          </w:tcPr>
          <w:p w14:paraId="1E579A7B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6163" w:rsidRPr="00254A81" w14:paraId="0CFE3A85" w14:textId="77777777" w:rsidTr="003A6163">
        <w:tc>
          <w:tcPr>
            <w:tcW w:w="2355" w:type="pct"/>
          </w:tcPr>
          <w:p w14:paraId="7955A129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65148DA4" w14:textId="525C86DC" w:rsidR="004771FF" w:rsidRPr="00254A81" w:rsidRDefault="00450DDE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FA54F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608AAE35" w14:textId="77777777" w:rsidR="004771FF" w:rsidRPr="00254A81" w:rsidRDefault="004771FF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pct"/>
            <w:gridSpan w:val="3"/>
          </w:tcPr>
          <w:p w14:paraId="434A1B18" w14:textId="3AE6D355" w:rsidR="004771FF" w:rsidRPr="00254A81" w:rsidRDefault="00450DDE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FA54F3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3A6163" w:rsidRPr="00254A81" w14:paraId="5EFB2F18" w14:textId="77777777" w:rsidTr="003A6163">
        <w:tc>
          <w:tcPr>
            <w:tcW w:w="2355" w:type="pct"/>
          </w:tcPr>
          <w:p w14:paraId="1017A8C8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14:paraId="76B2B76D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33C855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5" w:type="pct"/>
          </w:tcPr>
          <w:p w14:paraId="7A9948E8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658ED8ED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24E4A0" w14:textId="77777777" w:rsidR="004771FF" w:rsidRPr="00254A81" w:rsidRDefault="004771FF" w:rsidP="003A616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5" w:type="pct"/>
          </w:tcPr>
          <w:p w14:paraId="06639084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3" w:type="pct"/>
          </w:tcPr>
          <w:p w14:paraId="34ABC8E2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D465108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5" w:type="pct"/>
          </w:tcPr>
          <w:p w14:paraId="4D9F6BF5" w14:textId="77777777" w:rsidR="004771FF" w:rsidRPr="00254A81" w:rsidRDefault="004771FF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77FD7DDA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2D20AF5" w14:textId="77777777" w:rsidR="004771FF" w:rsidRPr="00254A81" w:rsidRDefault="004771FF" w:rsidP="003A616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A6163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6163" w:rsidRPr="00254A81" w14:paraId="34B59E98" w14:textId="77777777" w:rsidTr="003A6163">
        <w:tc>
          <w:tcPr>
            <w:tcW w:w="2355" w:type="pct"/>
          </w:tcPr>
          <w:p w14:paraId="654AA09B" w14:textId="77777777" w:rsidR="00FA54F3" w:rsidRPr="00254A81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483" w:type="pct"/>
          </w:tcPr>
          <w:p w14:paraId="7B0041EE" w14:textId="77777777" w:rsidR="00FA54F3" w:rsidRPr="00ED0A7A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" w:type="pct"/>
          </w:tcPr>
          <w:p w14:paraId="53EE4FAE" w14:textId="77777777" w:rsidR="00FA54F3" w:rsidRPr="00ED0A7A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7873A8BD" w14:textId="2DA49BC6" w:rsidR="00FA54F3" w:rsidRPr="00C62983" w:rsidRDefault="00070B40" w:rsidP="003A61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2,591,512</w:t>
            </w:r>
          </w:p>
        </w:tc>
        <w:tc>
          <w:tcPr>
            <w:tcW w:w="145" w:type="pct"/>
            <w:vAlign w:val="bottom"/>
          </w:tcPr>
          <w:p w14:paraId="081D5565" w14:textId="77777777" w:rsidR="00FA54F3" w:rsidRPr="00254A81" w:rsidRDefault="00FA54F3" w:rsidP="00FA54F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6861CB8C" w14:textId="77777777" w:rsidR="00FA54F3" w:rsidRPr="007C32E8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" w:type="pct"/>
          </w:tcPr>
          <w:p w14:paraId="0ACA9B1F" w14:textId="77777777" w:rsidR="00FA54F3" w:rsidRPr="00254A81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19AD9EE6" w14:textId="34F20670" w:rsidR="00FA54F3" w:rsidRPr="00C62983" w:rsidRDefault="00FA54F3" w:rsidP="003A616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  <w:lang w:bidi="th-TH"/>
              </w:rPr>
              <w:t>2,884,530</w:t>
            </w:r>
          </w:p>
        </w:tc>
      </w:tr>
      <w:tr w:rsidR="003A6163" w:rsidRPr="00254A81" w14:paraId="5CA277A1" w14:textId="77777777" w:rsidTr="003A6163">
        <w:tc>
          <w:tcPr>
            <w:tcW w:w="2355" w:type="pct"/>
          </w:tcPr>
          <w:p w14:paraId="3691FA2C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3" w:type="pct"/>
          </w:tcPr>
          <w:p w14:paraId="1937325E" w14:textId="0E46DF69" w:rsidR="00372A8B" w:rsidRPr="00ED0A7A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D0A7A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</w:p>
        </w:tc>
        <w:tc>
          <w:tcPr>
            <w:tcW w:w="145" w:type="pct"/>
          </w:tcPr>
          <w:p w14:paraId="75940574" w14:textId="77777777" w:rsidR="00372A8B" w:rsidRPr="00ED0A7A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4AA23404" w14:textId="502AA7E1" w:rsidR="00372A8B" w:rsidRPr="00C62983" w:rsidRDefault="00372A8B" w:rsidP="003A61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518,302</w:t>
            </w:r>
          </w:p>
        </w:tc>
        <w:tc>
          <w:tcPr>
            <w:tcW w:w="145" w:type="pct"/>
            <w:vAlign w:val="bottom"/>
          </w:tcPr>
          <w:p w14:paraId="4BB2677A" w14:textId="77777777" w:rsidR="00372A8B" w:rsidRPr="00254A81" w:rsidRDefault="00372A8B" w:rsidP="00372A8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16388DFD" w14:textId="13B0B060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0A7A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</w:p>
        </w:tc>
        <w:tc>
          <w:tcPr>
            <w:tcW w:w="145" w:type="pct"/>
          </w:tcPr>
          <w:p w14:paraId="12ABCE26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41033DC" w14:textId="32B1276B" w:rsidR="00372A8B" w:rsidRPr="00C62983" w:rsidRDefault="00372A8B" w:rsidP="003A616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  <w:lang w:bidi="th-TH"/>
              </w:rPr>
              <w:t>576,906</w:t>
            </w:r>
          </w:p>
        </w:tc>
      </w:tr>
      <w:tr w:rsidR="003A6163" w:rsidRPr="00254A81" w14:paraId="580E283D" w14:textId="77777777" w:rsidTr="003A6163">
        <w:tc>
          <w:tcPr>
            <w:tcW w:w="2355" w:type="pct"/>
          </w:tcPr>
          <w:p w14:paraId="5FD44D3A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3" w:type="pct"/>
          </w:tcPr>
          <w:p w14:paraId="6EA39FEE" w14:textId="77777777" w:rsidR="00372A8B" w:rsidRPr="00ED0A7A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" w:type="pct"/>
          </w:tcPr>
          <w:p w14:paraId="163B62F4" w14:textId="77777777" w:rsidR="00372A8B" w:rsidRPr="00ED0A7A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pct"/>
          </w:tcPr>
          <w:p w14:paraId="7F4FD6EB" w14:textId="3DDF02C3" w:rsidR="00372A8B" w:rsidRPr="00C62983" w:rsidRDefault="00372A8B" w:rsidP="003A61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(5,098)</w:t>
            </w:r>
          </w:p>
        </w:tc>
        <w:tc>
          <w:tcPr>
            <w:tcW w:w="145" w:type="pct"/>
            <w:vAlign w:val="bottom"/>
          </w:tcPr>
          <w:p w14:paraId="34F502FD" w14:textId="77777777" w:rsidR="00372A8B" w:rsidRPr="00254A81" w:rsidRDefault="00372A8B" w:rsidP="00372A8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36806313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665AE75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35E2C78C" w14:textId="6BB36C34" w:rsidR="00372A8B" w:rsidRPr="00C62983" w:rsidRDefault="00372A8B" w:rsidP="003A616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  <w:lang w:bidi="th-TH"/>
              </w:rPr>
              <w:t>(5,098)</w:t>
            </w:r>
          </w:p>
        </w:tc>
      </w:tr>
      <w:tr w:rsidR="003A6163" w:rsidRPr="00254A81" w14:paraId="73EE8F2A" w14:textId="77777777" w:rsidTr="003A6163">
        <w:tc>
          <w:tcPr>
            <w:tcW w:w="2355" w:type="pct"/>
          </w:tcPr>
          <w:p w14:paraId="322A98F5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3" w:type="pct"/>
          </w:tcPr>
          <w:p w14:paraId="273ABEF4" w14:textId="77777777" w:rsidR="00372A8B" w:rsidRPr="00ED0A7A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" w:type="pct"/>
          </w:tcPr>
          <w:p w14:paraId="13BC6937" w14:textId="77777777" w:rsidR="00372A8B" w:rsidRPr="00ED0A7A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pct"/>
          </w:tcPr>
          <w:p w14:paraId="3E1D1CE7" w14:textId="418B0A45" w:rsidR="00372A8B" w:rsidRPr="00C62983" w:rsidRDefault="007F647E" w:rsidP="003A61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</w:t>
            </w:r>
            <w:r w:rsidR="00372A8B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45" w:type="pct"/>
            <w:vAlign w:val="bottom"/>
          </w:tcPr>
          <w:p w14:paraId="7DEA8D0D" w14:textId="77777777" w:rsidR="00372A8B" w:rsidRPr="00254A81" w:rsidRDefault="00372A8B" w:rsidP="00372A8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2A322256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05C0566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547F0D2" w14:textId="20FD453F" w:rsidR="00372A8B" w:rsidRPr="00C62983" w:rsidRDefault="00372A8B" w:rsidP="003A616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  <w:lang w:bidi="th-TH"/>
              </w:rPr>
              <w:t>369</w:t>
            </w:r>
          </w:p>
        </w:tc>
      </w:tr>
      <w:tr w:rsidR="003A6163" w:rsidRPr="00254A81" w14:paraId="560848E1" w14:textId="77777777" w:rsidTr="003A6163">
        <w:tc>
          <w:tcPr>
            <w:tcW w:w="2355" w:type="pct"/>
          </w:tcPr>
          <w:p w14:paraId="21F72729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483" w:type="pct"/>
          </w:tcPr>
          <w:p w14:paraId="21A60EC3" w14:textId="77777777" w:rsidR="00372A8B" w:rsidRPr="00ED0A7A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5" w:type="pct"/>
          </w:tcPr>
          <w:p w14:paraId="7A911186" w14:textId="77777777" w:rsidR="00372A8B" w:rsidRPr="00ED0A7A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pct"/>
          </w:tcPr>
          <w:p w14:paraId="2A5A34D9" w14:textId="4D7E4562" w:rsidR="00372A8B" w:rsidRPr="00C62983" w:rsidRDefault="00372A8B" w:rsidP="003A61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(12)</w:t>
            </w:r>
          </w:p>
        </w:tc>
        <w:tc>
          <w:tcPr>
            <w:tcW w:w="145" w:type="pct"/>
            <w:vAlign w:val="bottom"/>
          </w:tcPr>
          <w:p w14:paraId="61AA2359" w14:textId="77777777" w:rsidR="00372A8B" w:rsidRPr="00254A81" w:rsidRDefault="00372A8B" w:rsidP="00372A8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571B0837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316FBA0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63BFF434" w14:textId="1ADF503A" w:rsidR="00372A8B" w:rsidRPr="00C62983" w:rsidRDefault="00372A8B" w:rsidP="003A616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D0A7A">
              <w:rPr>
                <w:rFonts w:ascii="Angsana New" w:hAnsi="Angsana New"/>
                <w:sz w:val="30"/>
                <w:szCs w:val="30"/>
                <w:lang w:bidi="th-TH"/>
              </w:rPr>
              <w:t>(111)</w:t>
            </w:r>
          </w:p>
        </w:tc>
      </w:tr>
      <w:tr w:rsidR="003A6163" w:rsidRPr="00254A81" w14:paraId="325978F0" w14:textId="77777777" w:rsidTr="003A6163">
        <w:tc>
          <w:tcPr>
            <w:tcW w:w="2355" w:type="pct"/>
          </w:tcPr>
          <w:p w14:paraId="16E0BF5A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47198A7B" w14:textId="4FF580B5" w:rsidR="00372A8B" w:rsidRPr="00ED0A7A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D0A7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</w:p>
        </w:tc>
        <w:tc>
          <w:tcPr>
            <w:tcW w:w="145" w:type="pct"/>
          </w:tcPr>
          <w:p w14:paraId="39E25FA9" w14:textId="77777777" w:rsidR="00372A8B" w:rsidRPr="00ED0A7A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C7C9B1B" w14:textId="17C1DEA0" w:rsidR="00372A8B" w:rsidRPr="00ED0A7A" w:rsidRDefault="00372A8B" w:rsidP="003A61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513,</w:t>
            </w:r>
            <w:r w:rsidR="007F64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541</w:t>
            </w:r>
          </w:p>
        </w:tc>
        <w:tc>
          <w:tcPr>
            <w:tcW w:w="145" w:type="pct"/>
            <w:vAlign w:val="bottom"/>
          </w:tcPr>
          <w:p w14:paraId="135723F1" w14:textId="77777777" w:rsidR="00372A8B" w:rsidRPr="00254A81" w:rsidRDefault="00372A8B" w:rsidP="00372A8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110A92D2" w14:textId="453C1B02" w:rsidR="00372A8B" w:rsidRPr="00C62983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A7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</w:p>
        </w:tc>
        <w:tc>
          <w:tcPr>
            <w:tcW w:w="145" w:type="pct"/>
          </w:tcPr>
          <w:p w14:paraId="5DAF3397" w14:textId="77777777" w:rsidR="00372A8B" w:rsidRPr="00254A81" w:rsidRDefault="00372A8B" w:rsidP="0037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55B15A1" w14:textId="41E481E9" w:rsidR="00372A8B" w:rsidRPr="00C62983" w:rsidRDefault="00372A8B" w:rsidP="003A616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A7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572,066</w:t>
            </w:r>
          </w:p>
        </w:tc>
      </w:tr>
    </w:tbl>
    <w:p w14:paraId="6A6002E9" w14:textId="7441261D" w:rsidR="004E4D6F" w:rsidRDefault="004E4D6F"/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89"/>
        <w:gridCol w:w="1256"/>
        <w:gridCol w:w="271"/>
        <w:gridCol w:w="1264"/>
        <w:gridCol w:w="240"/>
        <w:gridCol w:w="1204"/>
        <w:gridCol w:w="240"/>
        <w:gridCol w:w="1196"/>
      </w:tblGrid>
      <w:tr w:rsidR="00DF5577" w:rsidRPr="00BB3056" w14:paraId="14D19707" w14:textId="77777777" w:rsidTr="003A6163">
        <w:trPr>
          <w:trHeight w:hRule="exact" w:val="418"/>
        </w:trPr>
        <w:tc>
          <w:tcPr>
            <w:tcW w:w="1971" w:type="pct"/>
          </w:tcPr>
          <w:p w14:paraId="2C964644" w14:textId="77777777" w:rsidR="00DF5577" w:rsidRPr="00BB3056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9" w:type="pct"/>
            <w:gridSpan w:val="7"/>
          </w:tcPr>
          <w:p w14:paraId="3AF64569" w14:textId="77777777" w:rsidR="00DF5577" w:rsidRPr="00BB3056" w:rsidRDefault="00DF55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BB3056" w14:paraId="5846F13A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479B9EC4" w14:textId="77777777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91" w:type="pct"/>
            <w:gridSpan w:val="3"/>
            <w:hideMark/>
          </w:tcPr>
          <w:p w14:paraId="38269A06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8" w:type="pct"/>
          </w:tcPr>
          <w:p w14:paraId="3BEFA355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hideMark/>
          </w:tcPr>
          <w:p w14:paraId="7359D4D5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A54F3" w:rsidRPr="00BB3056" w14:paraId="3C6C208F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34A13608" w14:textId="77777777" w:rsidR="00FA54F3" w:rsidRPr="00BB3056" w:rsidRDefault="00FA54F3" w:rsidP="00FA54F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71" w:type="pct"/>
            <w:hideMark/>
          </w:tcPr>
          <w:p w14:paraId="27A2A354" w14:textId="419C7F31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5609FDD" w14:textId="77777777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75" w:type="pct"/>
            <w:hideMark/>
          </w:tcPr>
          <w:p w14:paraId="06E1ACAB" w14:textId="40B719FD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1AA9C542" w14:textId="77777777" w:rsidR="00FA54F3" w:rsidRPr="00BB3056" w:rsidRDefault="00FA54F3" w:rsidP="00FA54F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hideMark/>
          </w:tcPr>
          <w:p w14:paraId="7E014419" w14:textId="16DCDB12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119E6C18" w14:textId="77777777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39" w:type="pct"/>
            <w:hideMark/>
          </w:tcPr>
          <w:p w14:paraId="05A595AF" w14:textId="22922194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A54F3" w:rsidRPr="00BB3056" w14:paraId="4E9C0BF0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1B29DA74" w14:textId="77777777" w:rsidR="00FA54F3" w:rsidRPr="00BB3056" w:rsidRDefault="00FA54F3" w:rsidP="00FA54F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9" w:type="pct"/>
            <w:gridSpan w:val="7"/>
            <w:hideMark/>
          </w:tcPr>
          <w:p w14:paraId="2FAE5913" w14:textId="77777777" w:rsidR="00FA54F3" w:rsidRPr="00BB3056" w:rsidRDefault="00FA54F3" w:rsidP="00FA54F3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54F3" w:rsidRPr="00BB3056" w14:paraId="7EA5A712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hideMark/>
          </w:tcPr>
          <w:p w14:paraId="5382CE74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pct"/>
          </w:tcPr>
          <w:p w14:paraId="5C3710EE" w14:textId="024322A6" w:rsidR="00FA54F3" w:rsidRPr="00BB3056" w:rsidRDefault="001F00F6" w:rsidP="00FA54F3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98,190</w:t>
            </w:r>
          </w:p>
        </w:tc>
        <w:tc>
          <w:tcPr>
            <w:tcW w:w="145" w:type="pct"/>
          </w:tcPr>
          <w:p w14:paraId="47915DAA" w14:textId="77777777" w:rsidR="00FA54F3" w:rsidRPr="00BB3056" w:rsidRDefault="00FA54F3" w:rsidP="00FA54F3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hideMark/>
          </w:tcPr>
          <w:p w14:paraId="2EC32F7B" w14:textId="16B40730" w:rsidR="00FA54F3" w:rsidRPr="00BB3056" w:rsidRDefault="00FA54F3" w:rsidP="00FA54F3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117,903</w:t>
            </w:r>
          </w:p>
        </w:tc>
        <w:tc>
          <w:tcPr>
            <w:tcW w:w="128" w:type="pct"/>
          </w:tcPr>
          <w:p w14:paraId="11014AAB" w14:textId="77777777" w:rsidR="00FA54F3" w:rsidRPr="00BB3056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99A3272" w14:textId="0673E50D" w:rsidR="00FA54F3" w:rsidRPr="005556A4" w:rsidRDefault="001F00F6" w:rsidP="005556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56A4">
              <w:rPr>
                <w:rFonts w:ascii="Angsana New" w:hAnsi="Angsana New"/>
                <w:sz w:val="30"/>
                <w:szCs w:val="30"/>
                <w:lang w:bidi="th-TH"/>
              </w:rPr>
              <w:t>(1,631)</w:t>
            </w:r>
          </w:p>
        </w:tc>
        <w:tc>
          <w:tcPr>
            <w:tcW w:w="128" w:type="pct"/>
          </w:tcPr>
          <w:p w14:paraId="2B8E45B0" w14:textId="77777777" w:rsidR="00FA54F3" w:rsidRPr="00BB3056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hideMark/>
          </w:tcPr>
          <w:p w14:paraId="0C143799" w14:textId="42D4018C" w:rsidR="00FA54F3" w:rsidRPr="00BB3056" w:rsidRDefault="00FA54F3" w:rsidP="00FA54F3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54F3" w:rsidRPr="00BB3056" w14:paraId="52CF86CF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hideMark/>
          </w:tcPr>
          <w:p w14:paraId="34074A1C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2F5A8" w14:textId="1D83322A" w:rsidR="00FA54F3" w:rsidRPr="005556A4" w:rsidRDefault="005556A4" w:rsidP="005556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56A4">
              <w:rPr>
                <w:rFonts w:ascii="Angsana New" w:hAnsi="Angsana New"/>
                <w:sz w:val="30"/>
                <w:szCs w:val="30"/>
                <w:lang w:bidi="th-TH"/>
              </w:rPr>
              <w:t>(1,631)</w:t>
            </w:r>
          </w:p>
        </w:tc>
        <w:tc>
          <w:tcPr>
            <w:tcW w:w="145" w:type="pct"/>
          </w:tcPr>
          <w:p w14:paraId="6A86ED91" w14:textId="77777777" w:rsidR="00FA54F3" w:rsidRPr="00BB3056" w:rsidRDefault="00FA54F3" w:rsidP="00FA54F3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4D513" w14:textId="5EEF35C3" w:rsidR="00FA54F3" w:rsidRPr="00BB3056" w:rsidRDefault="00FA54F3" w:rsidP="00FA54F3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27F2E58" w14:textId="77777777" w:rsidR="00FA54F3" w:rsidRPr="00BB3056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1A3C9" w14:textId="26D2027C" w:rsidR="00FA54F3" w:rsidRPr="005556A4" w:rsidRDefault="005556A4" w:rsidP="005556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56A4">
              <w:rPr>
                <w:rFonts w:ascii="Angsana New" w:hAnsi="Angsana New"/>
                <w:sz w:val="30"/>
                <w:szCs w:val="30"/>
                <w:lang w:bidi="th-TH"/>
              </w:rPr>
              <w:t>1,631</w:t>
            </w:r>
          </w:p>
        </w:tc>
        <w:tc>
          <w:tcPr>
            <w:tcW w:w="128" w:type="pct"/>
          </w:tcPr>
          <w:p w14:paraId="29952A3E" w14:textId="77777777" w:rsidR="00FA54F3" w:rsidRPr="00BB3056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2464B" w14:textId="080D143F" w:rsidR="00FA54F3" w:rsidRPr="00BB3056" w:rsidRDefault="00FA54F3" w:rsidP="00FA54F3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54F3" w:rsidRPr="00BB3056" w14:paraId="7BA8BF80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hideMark/>
          </w:tcPr>
          <w:p w14:paraId="7E738BB0" w14:textId="0E85E1E3" w:rsidR="00FA54F3" w:rsidRPr="00BB3056" w:rsidRDefault="00FA54F3" w:rsidP="00FA54F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2CCA2" w14:textId="3D3EB2BC" w:rsidR="00FA54F3" w:rsidRPr="00064339" w:rsidRDefault="001F00F6" w:rsidP="005556A4">
            <w:pPr>
              <w:tabs>
                <w:tab w:val="clear" w:pos="907"/>
                <w:tab w:val="decimal" w:pos="884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55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6,559</w:t>
            </w:r>
          </w:p>
        </w:tc>
        <w:tc>
          <w:tcPr>
            <w:tcW w:w="145" w:type="pct"/>
          </w:tcPr>
          <w:p w14:paraId="193139B2" w14:textId="77777777" w:rsidR="00FA54F3" w:rsidRPr="00BB3056" w:rsidRDefault="00FA54F3" w:rsidP="00FA54F3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7F2926" w14:textId="6B024E41" w:rsidR="00FA54F3" w:rsidRPr="00BB3056" w:rsidRDefault="00FA54F3" w:rsidP="00FA54F3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117,903</w:t>
            </w:r>
          </w:p>
        </w:tc>
        <w:tc>
          <w:tcPr>
            <w:tcW w:w="128" w:type="pct"/>
          </w:tcPr>
          <w:p w14:paraId="795A5537" w14:textId="77777777" w:rsidR="00FA54F3" w:rsidRPr="00BB3056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42AF3" w14:textId="09895BA8" w:rsidR="00FA54F3" w:rsidRPr="005556A4" w:rsidRDefault="005556A4" w:rsidP="005556A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556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7E706B70" w14:textId="77777777" w:rsidR="00FA54F3" w:rsidRPr="005556A4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D6AC9C" w14:textId="58263CDD" w:rsidR="00FA54F3" w:rsidRPr="005556A4" w:rsidRDefault="00FA54F3" w:rsidP="00FA54F3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6A1A258" w14:textId="77777777" w:rsidR="004E4D6F" w:rsidRPr="00BD66A4" w:rsidRDefault="004E4D6F" w:rsidP="00BD66A4"/>
    <w:tbl>
      <w:tblPr>
        <w:tblW w:w="93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58"/>
        <w:gridCol w:w="269"/>
        <w:gridCol w:w="1263"/>
        <w:gridCol w:w="238"/>
        <w:gridCol w:w="1205"/>
        <w:gridCol w:w="238"/>
        <w:gridCol w:w="1196"/>
      </w:tblGrid>
      <w:tr w:rsidR="00DF5577" w:rsidRPr="00BB3056" w14:paraId="077CB102" w14:textId="77777777" w:rsidTr="003A6163">
        <w:trPr>
          <w:trHeight w:hRule="exact" w:val="432"/>
        </w:trPr>
        <w:tc>
          <w:tcPr>
            <w:tcW w:w="1972" w:type="pct"/>
          </w:tcPr>
          <w:p w14:paraId="525A56FC" w14:textId="77777777" w:rsidR="00DF5577" w:rsidRPr="00BB3056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pct"/>
            <w:gridSpan w:val="7"/>
          </w:tcPr>
          <w:p w14:paraId="6EC7F130" w14:textId="77777777" w:rsidR="00DF5577" w:rsidRPr="00BB3056" w:rsidRDefault="00DF5577">
            <w:pPr>
              <w:pStyle w:val="acctfourfigures"/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5577" w:rsidRPr="00BB3056" w14:paraId="2D3E293B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559F42DC" w14:textId="3A64A771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1" w:type="pct"/>
            <w:gridSpan w:val="3"/>
            <w:hideMark/>
          </w:tcPr>
          <w:p w14:paraId="59D4E768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" w:type="pct"/>
          </w:tcPr>
          <w:p w14:paraId="57BE79CA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hideMark/>
          </w:tcPr>
          <w:p w14:paraId="415321A2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A54F3" w:rsidRPr="00BB3056" w14:paraId="26E4143F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44C08D0E" w14:textId="427875EA" w:rsidR="00FA54F3" w:rsidRPr="00BB3056" w:rsidRDefault="00FA54F3" w:rsidP="00FA54F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hideMark/>
          </w:tcPr>
          <w:p w14:paraId="29F03D03" w14:textId="442F2F30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061574A" w14:textId="77777777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75" w:type="pct"/>
            <w:hideMark/>
          </w:tcPr>
          <w:p w14:paraId="315E5207" w14:textId="59FFC421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0A7DAD77" w14:textId="77777777" w:rsidR="00FA54F3" w:rsidRPr="00BB3056" w:rsidRDefault="00FA54F3" w:rsidP="00FA54F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hideMark/>
          </w:tcPr>
          <w:p w14:paraId="127464B5" w14:textId="4F5B4D67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16482941" w14:textId="77777777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40" w:type="pct"/>
            <w:hideMark/>
          </w:tcPr>
          <w:p w14:paraId="6963709D" w14:textId="4F7C9E01" w:rsidR="00FA54F3" w:rsidRPr="00BB3056" w:rsidRDefault="00FA54F3" w:rsidP="00FA54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A54F3" w:rsidRPr="00BB3056" w14:paraId="42DAA91A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16E98D3B" w14:textId="77777777" w:rsidR="00FA54F3" w:rsidRPr="00BB3056" w:rsidRDefault="00FA54F3" w:rsidP="00FA54F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pct"/>
            <w:gridSpan w:val="7"/>
            <w:hideMark/>
          </w:tcPr>
          <w:p w14:paraId="18DBC9D5" w14:textId="77777777" w:rsidR="00FA54F3" w:rsidRPr="00BB3056" w:rsidRDefault="00FA54F3" w:rsidP="00FA54F3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54F3" w:rsidRPr="00BB3056" w14:paraId="3B527992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5996112D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</w:tcPr>
          <w:p w14:paraId="6D1DD72B" w14:textId="64E20F15" w:rsidR="00FA54F3" w:rsidRPr="00BB3056" w:rsidRDefault="001F1E96" w:rsidP="00FA54F3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100,761</w:t>
            </w:r>
          </w:p>
        </w:tc>
        <w:tc>
          <w:tcPr>
            <w:tcW w:w="144" w:type="pct"/>
          </w:tcPr>
          <w:p w14:paraId="2CD47513" w14:textId="77777777" w:rsidR="00FA54F3" w:rsidRPr="00BB3056" w:rsidRDefault="00FA54F3" w:rsidP="00FA54F3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hideMark/>
          </w:tcPr>
          <w:p w14:paraId="6D9C1578" w14:textId="167B611D" w:rsidR="00FA54F3" w:rsidRPr="00BB3056" w:rsidRDefault="00FA54F3" w:rsidP="00FA54F3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120,474</w:t>
            </w:r>
          </w:p>
        </w:tc>
        <w:tc>
          <w:tcPr>
            <w:tcW w:w="127" w:type="pct"/>
          </w:tcPr>
          <w:p w14:paraId="17F085F2" w14:textId="77777777" w:rsidR="00FA54F3" w:rsidRPr="00BB3056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14F5761" w14:textId="720B1ED3" w:rsidR="00FA54F3" w:rsidRPr="005556A4" w:rsidRDefault="001F1E96" w:rsidP="005556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56A4">
              <w:rPr>
                <w:rFonts w:ascii="Angsana New" w:hAnsi="Angsana New"/>
                <w:sz w:val="30"/>
                <w:szCs w:val="30"/>
                <w:lang w:bidi="th-TH"/>
              </w:rPr>
              <w:t>(1,631)</w:t>
            </w:r>
          </w:p>
        </w:tc>
        <w:tc>
          <w:tcPr>
            <w:tcW w:w="127" w:type="pct"/>
          </w:tcPr>
          <w:p w14:paraId="5BD7DC22" w14:textId="77777777" w:rsidR="00FA54F3" w:rsidRPr="00BB3056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hideMark/>
          </w:tcPr>
          <w:p w14:paraId="0324F187" w14:textId="595C096A" w:rsidR="00FA54F3" w:rsidRPr="00BB3056" w:rsidRDefault="00FA54F3" w:rsidP="00FA54F3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54F3" w:rsidRPr="00BB3056" w14:paraId="10F887EE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660EB25A" w14:textId="77777777" w:rsidR="00FA54F3" w:rsidRPr="00BB3056" w:rsidRDefault="00FA54F3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D0F25" w14:textId="29710041" w:rsidR="00FA54F3" w:rsidRPr="005556A4" w:rsidRDefault="005556A4" w:rsidP="005556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56A4">
              <w:rPr>
                <w:rFonts w:ascii="Angsana New" w:hAnsi="Angsana New"/>
                <w:sz w:val="30"/>
                <w:szCs w:val="30"/>
                <w:lang w:bidi="th-TH"/>
              </w:rPr>
              <w:t>(1,631)</w:t>
            </w:r>
          </w:p>
        </w:tc>
        <w:tc>
          <w:tcPr>
            <w:tcW w:w="144" w:type="pct"/>
          </w:tcPr>
          <w:p w14:paraId="279AE03A" w14:textId="77777777" w:rsidR="00FA54F3" w:rsidRPr="00BB3056" w:rsidRDefault="00FA54F3" w:rsidP="00FA54F3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8C61E" w14:textId="15D03AC3" w:rsidR="00FA54F3" w:rsidRPr="00BB3056" w:rsidRDefault="00FA54F3" w:rsidP="00FA54F3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EF55DD1" w14:textId="77777777" w:rsidR="00FA54F3" w:rsidRPr="00BB3056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CEA94" w14:textId="0CF39384" w:rsidR="00FA54F3" w:rsidRPr="005556A4" w:rsidRDefault="005556A4" w:rsidP="005556A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56A4">
              <w:rPr>
                <w:rFonts w:ascii="Angsana New" w:hAnsi="Angsana New"/>
                <w:sz w:val="30"/>
                <w:szCs w:val="30"/>
                <w:lang w:bidi="th-TH"/>
              </w:rPr>
              <w:t>1,6</w:t>
            </w:r>
            <w:r w:rsidR="0086295F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5556A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27" w:type="pct"/>
          </w:tcPr>
          <w:p w14:paraId="6E5FE676" w14:textId="77777777" w:rsidR="00FA54F3" w:rsidRPr="00BB3056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192DA2" w14:textId="6BAA5347" w:rsidR="00FA54F3" w:rsidRPr="00BB3056" w:rsidRDefault="00FA54F3" w:rsidP="00FA54F3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54F3" w:rsidRPr="00BB3056" w14:paraId="1D8C803B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2983747A" w14:textId="4763060F" w:rsidR="00FA54F3" w:rsidRPr="00BB3056" w:rsidRDefault="00FA54F3" w:rsidP="00FA54F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83CF2" w14:textId="59BF2BF4" w:rsidR="00FA54F3" w:rsidRPr="00064339" w:rsidRDefault="005556A4" w:rsidP="00FA54F3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99,130</w:t>
            </w:r>
          </w:p>
        </w:tc>
        <w:tc>
          <w:tcPr>
            <w:tcW w:w="144" w:type="pct"/>
          </w:tcPr>
          <w:p w14:paraId="43E6D479" w14:textId="77777777" w:rsidR="00FA54F3" w:rsidRPr="00BB3056" w:rsidRDefault="00FA54F3" w:rsidP="00FA54F3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720784" w14:textId="56B3582E" w:rsidR="00FA54F3" w:rsidRPr="00BB3056" w:rsidRDefault="00FA54F3" w:rsidP="00FA54F3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120,474</w:t>
            </w:r>
          </w:p>
        </w:tc>
        <w:tc>
          <w:tcPr>
            <w:tcW w:w="127" w:type="pct"/>
          </w:tcPr>
          <w:p w14:paraId="76971975" w14:textId="77777777" w:rsidR="00FA54F3" w:rsidRPr="00BB3056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89AC9" w14:textId="20962FEA" w:rsidR="00FA54F3" w:rsidRPr="005556A4" w:rsidRDefault="005556A4" w:rsidP="004F5374">
            <w:pPr>
              <w:tabs>
                <w:tab w:val="decimal" w:pos="6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56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E16DF78" w14:textId="77777777" w:rsidR="00FA54F3" w:rsidRPr="005556A4" w:rsidRDefault="00FA54F3" w:rsidP="00FA54F3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87DF40" w14:textId="4779B86A" w:rsidR="00FA54F3" w:rsidRPr="005556A4" w:rsidRDefault="00FA54F3" w:rsidP="00FA54F3">
            <w:pPr>
              <w:tabs>
                <w:tab w:val="decimal" w:pos="64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10D0152" w14:textId="0843EAF0" w:rsidR="006C4FFF" w:rsidRDefault="006C4FFF">
      <w:pPr>
        <w:rPr>
          <w:rFonts w:asciiTheme="majorBidi" w:hAnsiTheme="majorBidi" w:cstheme="majorBidi"/>
          <w:sz w:val="30"/>
          <w:szCs w:val="30"/>
        </w:rPr>
      </w:pPr>
      <w:bookmarkStart w:id="8" w:name="_Hlk71816677"/>
    </w:p>
    <w:p w14:paraId="63E36BFD" w14:textId="77777777" w:rsidR="00B25C97" w:rsidRPr="00BD66A4" w:rsidRDefault="00B25C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170"/>
        <w:gridCol w:w="270"/>
        <w:gridCol w:w="1080"/>
        <w:gridCol w:w="191"/>
        <w:gridCol w:w="1440"/>
        <w:gridCol w:w="181"/>
        <w:gridCol w:w="1270"/>
      </w:tblGrid>
      <w:tr w:rsidR="00DF5577" w:rsidRPr="00BB3056" w14:paraId="73759FE4" w14:textId="77777777" w:rsidTr="00ED0A7A">
        <w:trPr>
          <w:cantSplit/>
          <w:trHeight w:hRule="exact" w:val="432"/>
          <w:tblHeader/>
        </w:trPr>
        <w:tc>
          <w:tcPr>
            <w:tcW w:w="3791" w:type="dxa"/>
          </w:tcPr>
          <w:p w14:paraId="7C90C2E6" w14:textId="3CEC51DB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02" w:type="dxa"/>
            <w:gridSpan w:val="7"/>
            <w:hideMark/>
          </w:tcPr>
          <w:p w14:paraId="5891FBCC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BB3056" w14:paraId="6C7CC7BB" w14:textId="77777777" w:rsidTr="00ED0A7A">
        <w:trPr>
          <w:cantSplit/>
          <w:trHeight w:hRule="exact" w:val="432"/>
          <w:tblHeader/>
        </w:trPr>
        <w:tc>
          <w:tcPr>
            <w:tcW w:w="3791" w:type="dxa"/>
          </w:tcPr>
          <w:p w14:paraId="0283E56B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1904E974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DF5577" w:rsidRPr="00BB3056" w14:paraId="19CB5EB3" w14:textId="77777777" w:rsidTr="00ED0A7A">
        <w:trPr>
          <w:cantSplit/>
          <w:trHeight w:hRule="exact" w:val="835"/>
          <w:tblHeader/>
        </w:trPr>
        <w:tc>
          <w:tcPr>
            <w:tcW w:w="3791" w:type="dxa"/>
          </w:tcPr>
          <w:p w14:paraId="0A073172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1009417" w14:textId="5ACD2FBB" w:rsidR="00DF5577" w:rsidRPr="00BB3056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450DDE"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A54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3E209B" w14:textId="77777777" w:rsidR="00DF5577" w:rsidRPr="00BB3056" w:rsidRDefault="00DF5577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075A383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4C0EC430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8938FB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445BE354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142CE7F5" w14:textId="61D088C4" w:rsidR="00DF5577" w:rsidRPr="00BB3056" w:rsidRDefault="00DF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0DDE"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A54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DF5577" w:rsidRPr="00BB3056" w14:paraId="7FF987F0" w14:textId="77777777" w:rsidTr="00ED0A7A">
        <w:trPr>
          <w:cantSplit/>
          <w:trHeight w:hRule="exact" w:val="432"/>
        </w:trPr>
        <w:tc>
          <w:tcPr>
            <w:tcW w:w="3791" w:type="dxa"/>
          </w:tcPr>
          <w:p w14:paraId="29FCB173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5E305A00" w14:textId="77777777" w:rsidR="00DF5577" w:rsidRPr="00BB3056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BB3056" w14:paraId="6C99CD18" w14:textId="77777777" w:rsidTr="00ED0A7A">
        <w:trPr>
          <w:cantSplit/>
          <w:trHeight w:hRule="exact" w:val="432"/>
        </w:trPr>
        <w:tc>
          <w:tcPr>
            <w:tcW w:w="3791" w:type="dxa"/>
            <w:hideMark/>
          </w:tcPr>
          <w:p w14:paraId="22E10F81" w14:textId="3EA280CA" w:rsidR="00DF5577" w:rsidRPr="00BB3056" w:rsidRDefault="00984180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</w:t>
            </w:r>
            <w:r w:rsidR="00DF5577"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170" w:type="dxa"/>
          </w:tcPr>
          <w:p w14:paraId="2F1C9185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763FE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40ED2" w14:textId="77777777" w:rsidR="00DF5577" w:rsidRPr="00BB3056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0F095865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90E6D1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5F3CEBE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54F41BE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BB3056" w14:paraId="236CD064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00379322" w14:textId="5A2FDA15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การ</w:t>
            </w:r>
            <w:r w:rsidR="00402099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</w:t>
            </w: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ตราสาร</w:t>
            </w:r>
            <w:r w:rsidR="00867675">
              <w:rPr>
                <w:rFonts w:asciiTheme="majorBidi" w:hAnsiTheme="majorBidi" w:hint="cs"/>
                <w:sz w:val="30"/>
                <w:szCs w:val="30"/>
                <w:cs/>
              </w:rPr>
              <w:t>ทุนอื่น</w:t>
            </w:r>
          </w:p>
        </w:tc>
        <w:tc>
          <w:tcPr>
            <w:tcW w:w="1170" w:type="dxa"/>
          </w:tcPr>
          <w:p w14:paraId="6F1436A5" w14:textId="77777777" w:rsidR="00C036BD" w:rsidRPr="00BB3056" w:rsidRDefault="00C036BD" w:rsidP="00BD66A4">
            <w:pPr>
              <w:tabs>
                <w:tab w:val="decimal" w:pos="1012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5A17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A2035" w14:textId="77777777" w:rsidR="00C036BD" w:rsidRPr="00BB3056" w:rsidRDefault="00C036BD" w:rsidP="00BD66A4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48629B32" w14:textId="77777777" w:rsidR="00C036BD" w:rsidRPr="00BB3056" w:rsidRDefault="00C036BD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E8B671" w14:textId="77777777" w:rsidR="00C036BD" w:rsidRPr="00BB3056" w:rsidRDefault="00C036BD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FABC865" w14:textId="77777777" w:rsidR="00C036BD" w:rsidRPr="00BB3056" w:rsidRDefault="00C036BD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C339F23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339" w:rsidRPr="00BB3056" w14:paraId="754DD62C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20835B88" w14:textId="31A18A4A" w:rsidR="00064339" w:rsidRPr="00BB3056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ที่ไม่อยู่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6A5B23A8" w14:textId="499F95F4" w:rsidR="00064339" w:rsidRPr="00BB3056" w:rsidRDefault="00CE31F9" w:rsidP="0006433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77,751</w:t>
            </w:r>
          </w:p>
        </w:tc>
        <w:tc>
          <w:tcPr>
            <w:tcW w:w="270" w:type="dxa"/>
          </w:tcPr>
          <w:p w14:paraId="4573C729" w14:textId="77777777" w:rsidR="00064339" w:rsidRPr="00BB3056" w:rsidRDefault="00064339" w:rsidP="0006433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55A7" w14:textId="78907DE9" w:rsidR="00064339" w:rsidRPr="00BB3056" w:rsidRDefault="001F00F6" w:rsidP="000E5DAA">
            <w:pPr>
              <w:tabs>
                <w:tab w:val="clear" w:pos="454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F5E8E68" w14:textId="77777777" w:rsidR="00064339" w:rsidRPr="00BB3056" w:rsidRDefault="00064339" w:rsidP="00064339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8A021A" w14:textId="1EFDDEBA" w:rsidR="00064339" w:rsidRPr="00B219F8" w:rsidRDefault="001F00F6" w:rsidP="00B219F8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19F8">
              <w:rPr>
                <w:rFonts w:asciiTheme="majorBidi" w:hAnsiTheme="majorBidi" w:cstheme="majorBidi"/>
                <w:sz w:val="30"/>
                <w:szCs w:val="30"/>
              </w:rPr>
              <w:t>(22,704)</w:t>
            </w:r>
          </w:p>
        </w:tc>
        <w:tc>
          <w:tcPr>
            <w:tcW w:w="181" w:type="dxa"/>
          </w:tcPr>
          <w:p w14:paraId="2E7F5C83" w14:textId="77777777" w:rsidR="00064339" w:rsidRPr="00BB3056" w:rsidRDefault="00064339" w:rsidP="00064339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70CE8DA" w14:textId="4BA761CB" w:rsidR="00064339" w:rsidRPr="00BB3056" w:rsidRDefault="001F00F6" w:rsidP="00064339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55,047</w:t>
            </w:r>
          </w:p>
        </w:tc>
      </w:tr>
      <w:tr w:rsidR="00064339" w:rsidRPr="00BB3056" w14:paraId="23B22A33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1EF0DBCF" w14:textId="052D4DD4" w:rsidR="00064339" w:rsidRPr="00035133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192D4C53" w14:textId="5A300442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5C180" w14:textId="77777777" w:rsidR="00064339" w:rsidRPr="00BB3056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D31EE" w14:textId="6C9CE5FD" w:rsidR="00064339" w:rsidRPr="00BB3056" w:rsidRDefault="00064339" w:rsidP="00ED0A7A">
            <w:pPr>
              <w:tabs>
                <w:tab w:val="clear" w:pos="454"/>
                <w:tab w:val="decimal" w:pos="55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02136A0" w14:textId="77777777" w:rsidR="00064339" w:rsidRPr="00BB3056" w:rsidRDefault="00064339" w:rsidP="00ED0A7A">
            <w:pPr>
              <w:tabs>
                <w:tab w:val="decimal" w:pos="73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3976B0" w14:textId="5083D55B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88AFA42" w14:textId="77777777" w:rsidR="00064339" w:rsidRPr="00BB3056" w:rsidRDefault="00064339" w:rsidP="00ED0A7A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6AF71EB" w14:textId="77E9B8C7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339" w:rsidRPr="00BB3056" w14:paraId="54BB3C12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461E542A" w14:textId="69AB6588" w:rsidR="00064339" w:rsidRPr="00BB3056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14:paraId="148FA49B" w14:textId="001018F7" w:rsidR="00064339" w:rsidRPr="00BB3056" w:rsidRDefault="00CE31F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30,334</w:t>
            </w:r>
          </w:p>
        </w:tc>
        <w:tc>
          <w:tcPr>
            <w:tcW w:w="270" w:type="dxa"/>
          </w:tcPr>
          <w:p w14:paraId="65AA7D83" w14:textId="77777777" w:rsidR="00064339" w:rsidRPr="00BB3056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DF510" w14:textId="42FA3E3B" w:rsidR="00064339" w:rsidRPr="00BB3056" w:rsidRDefault="001F00F6" w:rsidP="00ED0A7A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(747)</w:t>
            </w:r>
          </w:p>
        </w:tc>
        <w:tc>
          <w:tcPr>
            <w:tcW w:w="191" w:type="dxa"/>
          </w:tcPr>
          <w:p w14:paraId="3ECF44EC" w14:textId="77777777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93F0F8" w14:textId="0C5656F2" w:rsidR="00064339" w:rsidRPr="00BB3056" w:rsidRDefault="001F00F6" w:rsidP="001F00F6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6902EC3" w14:textId="77777777" w:rsidR="00064339" w:rsidRPr="00BB3056" w:rsidRDefault="00064339" w:rsidP="00ED0A7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5ED26B" w14:textId="747ED894" w:rsidR="00064339" w:rsidRPr="00BB3056" w:rsidRDefault="001F00F6" w:rsidP="00ED0A7A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29,587</w:t>
            </w:r>
          </w:p>
        </w:tc>
      </w:tr>
      <w:tr w:rsidR="00064339" w:rsidRPr="00BB3056" w14:paraId="64B04734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2DFC5947" w14:textId="05219B54" w:rsidR="00064339" w:rsidRPr="00BB3056" w:rsidRDefault="005556A4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064339" w:rsidRPr="00035133">
              <w:rPr>
                <w:rFonts w:asciiTheme="majorBidi" w:hAnsiTheme="majorBidi"/>
                <w:sz w:val="30"/>
                <w:szCs w:val="30"/>
                <w:cs/>
              </w:rPr>
              <w:t>ที่ยังไม่เกิดขึ้นจริงจากอนุพันธ์</w:t>
            </w:r>
          </w:p>
        </w:tc>
        <w:tc>
          <w:tcPr>
            <w:tcW w:w="1170" w:type="dxa"/>
          </w:tcPr>
          <w:p w14:paraId="44F9D15C" w14:textId="73877EA3" w:rsidR="00064339" w:rsidRPr="00BB3056" w:rsidRDefault="00CE31F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  <w:tc>
          <w:tcPr>
            <w:tcW w:w="270" w:type="dxa"/>
          </w:tcPr>
          <w:p w14:paraId="3EE184B9" w14:textId="77777777" w:rsidR="00064339" w:rsidRPr="00BB3056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D7FED" w14:textId="63155F61" w:rsidR="00064339" w:rsidRPr="00BB3056" w:rsidRDefault="001F00F6" w:rsidP="00ED0A7A">
            <w:pPr>
              <w:tabs>
                <w:tab w:val="clear" w:pos="680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(3,088)</w:t>
            </w:r>
          </w:p>
        </w:tc>
        <w:tc>
          <w:tcPr>
            <w:tcW w:w="191" w:type="dxa"/>
          </w:tcPr>
          <w:p w14:paraId="57119551" w14:textId="77777777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9A25C2" w14:textId="67523F6E" w:rsidR="00064339" w:rsidRPr="00BB3056" w:rsidRDefault="001F00F6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CA75B72" w14:textId="77777777" w:rsidR="00064339" w:rsidRPr="00BB3056" w:rsidRDefault="00064339" w:rsidP="00ED0A7A">
            <w:pPr>
              <w:tabs>
                <w:tab w:val="decimal" w:pos="602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B6BE155" w14:textId="548DF2F6" w:rsidR="00064339" w:rsidRPr="00BB3056" w:rsidRDefault="001F00F6" w:rsidP="00ED0A7A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4,119</w:t>
            </w:r>
          </w:p>
        </w:tc>
      </w:tr>
      <w:tr w:rsidR="00064339" w:rsidRPr="00BB3056" w14:paraId="5CFEE5E8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59A8811D" w14:textId="5D4CFE09" w:rsidR="00064339" w:rsidRPr="00BB3056" w:rsidRDefault="00064339" w:rsidP="0006433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306E0C9A" w14:textId="77777777" w:rsidR="00064339" w:rsidRPr="00BB3056" w:rsidRDefault="0006433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E64C56" w14:textId="77777777" w:rsidR="00064339" w:rsidRPr="00BB3056" w:rsidRDefault="00064339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0B314C" w14:textId="77777777" w:rsidR="00064339" w:rsidRPr="00BB3056" w:rsidRDefault="00064339" w:rsidP="00ED0A7A">
            <w:pPr>
              <w:tabs>
                <w:tab w:val="clear" w:pos="680"/>
                <w:tab w:val="clear" w:pos="907"/>
                <w:tab w:val="decimal" w:pos="52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66EF0F8" w14:textId="77777777" w:rsidR="00064339" w:rsidRPr="00BB3056" w:rsidRDefault="00064339" w:rsidP="00ED0A7A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1F5B6C" w14:textId="77777777" w:rsidR="00064339" w:rsidRPr="00BB3056" w:rsidRDefault="00064339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303057D" w14:textId="77777777" w:rsidR="00064339" w:rsidRPr="00BB3056" w:rsidRDefault="00064339" w:rsidP="00ED0A7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5F682A7" w14:textId="77777777" w:rsidR="00064339" w:rsidRPr="00BB3056" w:rsidRDefault="00064339" w:rsidP="00ED0A7A">
            <w:pPr>
              <w:tabs>
                <w:tab w:val="decimal" w:pos="604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0F6" w:rsidRPr="00BB3056" w14:paraId="30C6C07E" w14:textId="77777777" w:rsidTr="00960440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9C6D9B0" w14:textId="2732086C" w:rsidR="001F00F6" w:rsidRPr="00BB3056" w:rsidRDefault="001F00F6" w:rsidP="001F00F6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131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สินค้า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170" w:type="dxa"/>
            <w:vAlign w:val="bottom"/>
          </w:tcPr>
          <w:p w14:paraId="1C99F7B3" w14:textId="47E6233A" w:rsidR="001F00F6" w:rsidRPr="00BB3056" w:rsidRDefault="001F00F6" w:rsidP="001F00F6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  <w:tc>
          <w:tcPr>
            <w:tcW w:w="270" w:type="dxa"/>
            <w:vAlign w:val="bottom"/>
          </w:tcPr>
          <w:p w14:paraId="59C061CC" w14:textId="77777777" w:rsidR="001F00F6" w:rsidRPr="00BB3056" w:rsidRDefault="001F00F6" w:rsidP="001F00F6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74ABCC" w14:textId="1A03F5D2" w:rsidR="001F00F6" w:rsidRPr="00BB3056" w:rsidRDefault="001F00F6" w:rsidP="001F00F6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191" w:type="dxa"/>
            <w:vAlign w:val="bottom"/>
          </w:tcPr>
          <w:p w14:paraId="4AEF7F09" w14:textId="77777777" w:rsidR="001F00F6" w:rsidRPr="00BB3056" w:rsidRDefault="001F00F6" w:rsidP="001F00F6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E95283" w14:textId="44D94529" w:rsidR="001F00F6" w:rsidRPr="00BB3056" w:rsidRDefault="001F00F6" w:rsidP="001F00F6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20F480C" w14:textId="77777777" w:rsidR="001F00F6" w:rsidRPr="00BB3056" w:rsidRDefault="001F00F6" w:rsidP="001F00F6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F4BFA1B" w14:textId="09CC2E82" w:rsidR="001F00F6" w:rsidRPr="00BB3056" w:rsidRDefault="001F00F6" w:rsidP="001F00F6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2,601</w:t>
            </w:r>
          </w:p>
        </w:tc>
      </w:tr>
      <w:tr w:rsidR="001F00F6" w:rsidRPr="00BB3056" w14:paraId="2AEF56A5" w14:textId="77777777" w:rsidTr="00ED0A7A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53D35DB7" w14:textId="77777777" w:rsidR="001F00F6" w:rsidRPr="00BB3056" w:rsidRDefault="001F00F6" w:rsidP="001F00F6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EBF1B4E" w14:textId="0DE4465E" w:rsidR="001F00F6" w:rsidRPr="00BB3056" w:rsidRDefault="001F00F6" w:rsidP="001F00F6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1,117</w:t>
            </w:r>
          </w:p>
        </w:tc>
        <w:tc>
          <w:tcPr>
            <w:tcW w:w="270" w:type="dxa"/>
          </w:tcPr>
          <w:p w14:paraId="348779C5" w14:textId="77777777" w:rsidR="001F00F6" w:rsidRPr="00BB3056" w:rsidRDefault="001F00F6" w:rsidP="001F00F6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74CEA" w14:textId="68BB6A6D" w:rsidR="001F00F6" w:rsidRPr="00BB3056" w:rsidRDefault="001F00F6" w:rsidP="001F00F6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5,719</w:t>
            </w:r>
          </w:p>
        </w:tc>
        <w:tc>
          <w:tcPr>
            <w:tcW w:w="191" w:type="dxa"/>
          </w:tcPr>
          <w:p w14:paraId="4C2E7863" w14:textId="77777777" w:rsidR="001F00F6" w:rsidRPr="00BB3056" w:rsidRDefault="001F00F6" w:rsidP="001F00F6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CD3D77" w14:textId="4BDAFD7F" w:rsidR="001F00F6" w:rsidRPr="00BB3056" w:rsidRDefault="001F00F6" w:rsidP="001F00F6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5BBCD5B" w14:textId="77777777" w:rsidR="001F00F6" w:rsidRPr="00BB3056" w:rsidRDefault="001F00F6" w:rsidP="001F00F6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0C1EEB5" w14:textId="62DA2559" w:rsidR="001F00F6" w:rsidRPr="00BB3056" w:rsidRDefault="001F00F6" w:rsidP="001F00F6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6,836</w:t>
            </w:r>
          </w:p>
        </w:tc>
      </w:tr>
      <w:tr w:rsidR="001F00F6" w:rsidRPr="00BB3056" w14:paraId="42B5E3A3" w14:textId="77777777" w:rsidTr="00ED0A7A">
        <w:trPr>
          <w:cantSplit/>
          <w:trHeight w:hRule="exact" w:val="432"/>
        </w:trPr>
        <w:tc>
          <w:tcPr>
            <w:tcW w:w="3791" w:type="dxa"/>
            <w:hideMark/>
          </w:tcPr>
          <w:p w14:paraId="3ADBB6F5" w14:textId="77777777" w:rsidR="001F00F6" w:rsidRPr="00BB3056" w:rsidRDefault="001F00F6" w:rsidP="001F00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6B122" w14:textId="6116FF36" w:rsidR="001F00F6" w:rsidRPr="00064339" w:rsidRDefault="001F00F6" w:rsidP="001F00F6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117,903</w:t>
            </w:r>
          </w:p>
        </w:tc>
        <w:tc>
          <w:tcPr>
            <w:tcW w:w="270" w:type="dxa"/>
          </w:tcPr>
          <w:p w14:paraId="0DC61229" w14:textId="77777777" w:rsidR="001F00F6" w:rsidRPr="00064339" w:rsidRDefault="001F00F6" w:rsidP="001F00F6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37A34" w14:textId="550E23F8" w:rsidR="001F00F6" w:rsidRPr="00064339" w:rsidRDefault="001F00F6" w:rsidP="001F00F6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2,991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3A63BF0F" w14:textId="77777777" w:rsidR="001F00F6" w:rsidRPr="00064339" w:rsidRDefault="001F00F6" w:rsidP="001F00F6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575B3" w14:textId="003F8EDB" w:rsidR="001F00F6" w:rsidRPr="00064339" w:rsidRDefault="001F00F6" w:rsidP="001F00F6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(22,704)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9A116F1" w14:textId="77777777" w:rsidR="001F00F6" w:rsidRPr="00064339" w:rsidRDefault="001F00F6" w:rsidP="001F00F6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9D6E5" w14:textId="4C28E8D5" w:rsidR="001F00F6" w:rsidRPr="00064339" w:rsidRDefault="001F00F6" w:rsidP="001F00F6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98,190</w:t>
            </w:r>
          </w:p>
        </w:tc>
      </w:tr>
      <w:tr w:rsidR="001F00F6" w:rsidRPr="00BB3056" w14:paraId="3ED45B5A" w14:textId="77777777" w:rsidTr="001F00F6">
        <w:trPr>
          <w:cantSplit/>
          <w:trHeight w:hRule="exact" w:val="374"/>
        </w:trPr>
        <w:tc>
          <w:tcPr>
            <w:tcW w:w="3791" w:type="dxa"/>
          </w:tcPr>
          <w:p w14:paraId="56EAB2E3" w14:textId="77777777" w:rsidR="001F00F6" w:rsidRPr="00BB3056" w:rsidRDefault="001F00F6" w:rsidP="001F00F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4DDA408" w14:textId="77777777" w:rsidR="001F00F6" w:rsidRPr="00BB3056" w:rsidRDefault="001F00F6" w:rsidP="001F00F6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A7A28" w14:textId="77777777" w:rsidR="001F00F6" w:rsidRPr="00BB3056" w:rsidRDefault="001F00F6" w:rsidP="001F00F6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F5D33A9" w14:textId="77777777" w:rsidR="001F00F6" w:rsidRPr="00BB3056" w:rsidRDefault="001F00F6" w:rsidP="001F00F6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4593C026" w14:textId="77777777" w:rsidR="001F00F6" w:rsidRPr="00BB3056" w:rsidRDefault="001F00F6" w:rsidP="001F00F6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3F3EE8" w14:textId="77777777" w:rsidR="001F00F6" w:rsidRPr="00BB3056" w:rsidRDefault="001F00F6" w:rsidP="001F00F6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55D209A" w14:textId="77777777" w:rsidR="001F00F6" w:rsidRPr="00BB3056" w:rsidRDefault="001F00F6" w:rsidP="001F00F6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00B87104" w14:textId="77777777" w:rsidR="001F00F6" w:rsidRPr="00BB3056" w:rsidRDefault="001F00F6" w:rsidP="001F00F6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0F6" w:rsidRPr="00BB3056" w14:paraId="3BA2FA56" w14:textId="77777777" w:rsidTr="001F00F6">
        <w:trPr>
          <w:cantSplit/>
          <w:trHeight w:hRule="exact" w:val="374"/>
        </w:trPr>
        <w:tc>
          <w:tcPr>
            <w:tcW w:w="3791" w:type="dxa"/>
          </w:tcPr>
          <w:p w14:paraId="6484A848" w14:textId="6E3BF9C6" w:rsidR="001F00F6" w:rsidRPr="001F00F6" w:rsidRDefault="001F00F6" w:rsidP="001F00F6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28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38CB2A" w14:textId="77777777" w:rsidR="001F00F6" w:rsidRPr="001F00F6" w:rsidRDefault="001F00F6" w:rsidP="001F00F6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6F183" w14:textId="77777777" w:rsidR="001F00F6" w:rsidRPr="001F00F6" w:rsidRDefault="001F00F6" w:rsidP="001F00F6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FBED9B" w14:textId="77777777" w:rsidR="001F00F6" w:rsidRPr="001F00F6" w:rsidRDefault="001F00F6" w:rsidP="001F00F6">
            <w:pPr>
              <w:tabs>
                <w:tab w:val="decimal" w:pos="820"/>
              </w:tabs>
              <w:spacing w:line="240" w:lineRule="auto"/>
              <w:ind w:left="180" w:right="-68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40D723EF" w14:textId="77777777" w:rsidR="001F00F6" w:rsidRPr="001F00F6" w:rsidRDefault="001F00F6" w:rsidP="001F00F6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88A4C63" w14:textId="77777777" w:rsidR="001F00F6" w:rsidRPr="001F00F6" w:rsidRDefault="001F00F6" w:rsidP="001F00F6">
            <w:pPr>
              <w:tabs>
                <w:tab w:val="decimal" w:pos="121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0CA12D29" w14:textId="77777777" w:rsidR="001F00F6" w:rsidRPr="001F00F6" w:rsidRDefault="001F00F6" w:rsidP="001F00F6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1E4E4468" w14:textId="77777777" w:rsidR="001F00F6" w:rsidRPr="001F00F6" w:rsidRDefault="001F00F6" w:rsidP="001F00F6">
            <w:pPr>
              <w:tabs>
                <w:tab w:val="decimal" w:pos="820"/>
              </w:tabs>
              <w:spacing w:line="240" w:lineRule="auto"/>
              <w:ind w:left="180" w:right="-68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F00F6" w:rsidRPr="00BB3056" w14:paraId="76DE8513" w14:textId="77777777" w:rsidTr="001F00F6">
        <w:trPr>
          <w:cantSplit/>
          <w:trHeight w:hRule="exact" w:val="374"/>
        </w:trPr>
        <w:tc>
          <w:tcPr>
            <w:tcW w:w="3791" w:type="dxa"/>
          </w:tcPr>
          <w:p w14:paraId="6B3C4BA9" w14:textId="6BBFC3AA" w:rsidR="001F00F6" w:rsidRPr="001F00F6" w:rsidRDefault="001F00F6" w:rsidP="001F00F6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00F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2F7F6B" w14:textId="795250C1" w:rsidR="001F00F6" w:rsidRPr="001F00F6" w:rsidRDefault="001F00F6" w:rsidP="001F00F6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7EA70" w14:textId="77777777" w:rsidR="001F00F6" w:rsidRPr="001F00F6" w:rsidRDefault="001F00F6" w:rsidP="001F00F6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2997DF" w14:textId="77777777" w:rsidR="001F00F6" w:rsidRPr="001F00F6" w:rsidRDefault="001F00F6" w:rsidP="001F00F6">
            <w:pPr>
              <w:tabs>
                <w:tab w:val="decimal" w:pos="820"/>
              </w:tabs>
              <w:spacing w:line="240" w:lineRule="auto"/>
              <w:ind w:left="180" w:right="-68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32B3ED93" w14:textId="77777777" w:rsidR="001F00F6" w:rsidRPr="001F00F6" w:rsidRDefault="001F00F6" w:rsidP="001F00F6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ADF6A5" w14:textId="77777777" w:rsidR="001F00F6" w:rsidRPr="001F00F6" w:rsidRDefault="001F00F6" w:rsidP="001F00F6">
            <w:pPr>
              <w:tabs>
                <w:tab w:val="decimal" w:pos="121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1BDBF468" w14:textId="77777777" w:rsidR="001F00F6" w:rsidRPr="001F00F6" w:rsidRDefault="001F00F6" w:rsidP="001F00F6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603BF2CD" w14:textId="77777777" w:rsidR="001F00F6" w:rsidRPr="001F00F6" w:rsidRDefault="001F00F6" w:rsidP="001F00F6">
            <w:pPr>
              <w:tabs>
                <w:tab w:val="decimal" w:pos="820"/>
              </w:tabs>
              <w:spacing w:line="240" w:lineRule="auto"/>
              <w:ind w:left="180" w:right="-68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219F8" w:rsidRPr="00BB3056" w14:paraId="781F2286" w14:textId="77777777" w:rsidTr="001F00F6">
        <w:trPr>
          <w:cantSplit/>
          <w:trHeight w:hRule="exact" w:val="374"/>
        </w:trPr>
        <w:tc>
          <w:tcPr>
            <w:tcW w:w="3791" w:type="dxa"/>
            <w:vAlign w:val="center"/>
          </w:tcPr>
          <w:p w14:paraId="26E7DF46" w14:textId="36C2413A" w:rsidR="00B219F8" w:rsidRPr="001F00F6" w:rsidRDefault="00B219F8" w:rsidP="00B219F8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00F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F00F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86D53FA" w14:textId="5EC3AEE9" w:rsidR="00B219F8" w:rsidRPr="001F00F6" w:rsidRDefault="00B219F8" w:rsidP="00B219F8">
            <w:pPr>
              <w:tabs>
                <w:tab w:val="clear" w:pos="227"/>
                <w:tab w:val="clear" w:pos="680"/>
                <w:tab w:val="clear" w:pos="907"/>
                <w:tab w:val="left" w:pos="278"/>
                <w:tab w:val="left" w:pos="550"/>
                <w:tab w:val="decimal" w:pos="1091"/>
              </w:tabs>
              <w:spacing w:line="240" w:lineRule="auto"/>
              <w:ind w:left="180" w:right="137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1F0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B659B" w14:textId="77777777" w:rsidR="00B219F8" w:rsidRPr="001F00F6" w:rsidRDefault="00B219F8" w:rsidP="00B219F8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2B59F3C" w14:textId="18ED94AF" w:rsidR="00B219F8" w:rsidRPr="001F00F6" w:rsidRDefault="00B219F8" w:rsidP="00B219F8">
            <w:pPr>
              <w:tabs>
                <w:tab w:val="clear" w:pos="227"/>
                <w:tab w:val="clear" w:pos="680"/>
                <w:tab w:val="clear" w:pos="907"/>
                <w:tab w:val="left" w:pos="278"/>
                <w:tab w:val="left" w:pos="550"/>
                <w:tab w:val="decimal" w:pos="1091"/>
              </w:tabs>
              <w:spacing w:line="240" w:lineRule="auto"/>
              <w:ind w:left="180" w:right="137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1F0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1CAA95EB" w14:textId="77777777" w:rsidR="00B219F8" w:rsidRPr="001F00F6" w:rsidRDefault="00B219F8" w:rsidP="00B219F8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461908" w14:textId="32204BE1" w:rsidR="00B219F8" w:rsidRPr="00B219F8" w:rsidRDefault="00B219F8" w:rsidP="00B219F8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19F8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373B3EBE" w14:textId="77777777" w:rsidR="00B219F8" w:rsidRPr="001F00F6" w:rsidRDefault="00B219F8" w:rsidP="00B219F8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76E2DC02" w14:textId="4D48C81C" w:rsidR="00B219F8" w:rsidRPr="001F00F6" w:rsidRDefault="00B219F8" w:rsidP="00B219F8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1F00F6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</w:tr>
      <w:tr w:rsidR="00B219F8" w:rsidRPr="00BB3056" w14:paraId="3FB0D44F" w14:textId="77777777" w:rsidTr="001F00F6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73C16EAD" w14:textId="554D1A45" w:rsidR="00B219F8" w:rsidRPr="001F00F6" w:rsidRDefault="00B219F8" w:rsidP="00B219F8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BFC620" w14:textId="581D630E" w:rsidR="00B219F8" w:rsidRPr="005556A4" w:rsidRDefault="00B219F8" w:rsidP="00B219F8">
            <w:pPr>
              <w:tabs>
                <w:tab w:val="clear" w:pos="227"/>
                <w:tab w:val="clear" w:pos="680"/>
                <w:tab w:val="clear" w:pos="907"/>
                <w:tab w:val="left" w:pos="278"/>
                <w:tab w:val="left" w:pos="550"/>
                <w:tab w:val="decimal" w:pos="1091"/>
              </w:tabs>
              <w:spacing w:line="240" w:lineRule="auto"/>
              <w:ind w:left="180" w:right="13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-</w:t>
            </w:r>
          </w:p>
        </w:tc>
        <w:tc>
          <w:tcPr>
            <w:tcW w:w="270" w:type="dxa"/>
          </w:tcPr>
          <w:p w14:paraId="7E20AD63" w14:textId="77777777" w:rsidR="00B219F8" w:rsidRPr="001F00F6" w:rsidRDefault="00B219F8" w:rsidP="00B219F8">
            <w:pPr>
              <w:tabs>
                <w:tab w:val="decimal" w:pos="954"/>
              </w:tabs>
              <w:spacing w:line="240" w:lineRule="auto"/>
              <w:ind w:left="180" w:right="-108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A8A128" w14:textId="741390A2" w:rsidR="00B219F8" w:rsidRPr="005556A4" w:rsidRDefault="00B219F8" w:rsidP="00B219F8">
            <w:pPr>
              <w:tabs>
                <w:tab w:val="clear" w:pos="454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5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-</w:t>
            </w:r>
          </w:p>
        </w:tc>
        <w:tc>
          <w:tcPr>
            <w:tcW w:w="191" w:type="dxa"/>
          </w:tcPr>
          <w:p w14:paraId="4E3B4E7A" w14:textId="77777777" w:rsidR="00B219F8" w:rsidRPr="001F00F6" w:rsidRDefault="00B219F8" w:rsidP="00B219F8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3E7B15" w14:textId="03D5A8C4" w:rsidR="00B219F8" w:rsidRPr="001F00F6" w:rsidRDefault="00B219F8" w:rsidP="00B219F8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  <w:tc>
          <w:tcPr>
            <w:tcW w:w="181" w:type="dxa"/>
          </w:tcPr>
          <w:p w14:paraId="7C04A985" w14:textId="77777777" w:rsidR="00B219F8" w:rsidRPr="001F00F6" w:rsidRDefault="00B219F8" w:rsidP="00B219F8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59E84BCD" w14:textId="4B440224" w:rsidR="00B219F8" w:rsidRPr="00B219F8" w:rsidRDefault="00B219F8" w:rsidP="00B219F8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1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</w:tr>
      <w:tr w:rsidR="00B219F8" w:rsidRPr="00BB3056" w14:paraId="56FCB513" w14:textId="77777777" w:rsidTr="001F00F6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4B960349" w14:textId="77777777" w:rsidR="00B219F8" w:rsidRPr="00D847A3" w:rsidRDefault="00B219F8" w:rsidP="00B219F8">
            <w:pPr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08D25F" w14:textId="77777777" w:rsidR="00B219F8" w:rsidRPr="00BB3056" w:rsidRDefault="00B219F8" w:rsidP="00B219F8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B71F5" w14:textId="77777777" w:rsidR="00B219F8" w:rsidRPr="00BB3056" w:rsidRDefault="00B219F8" w:rsidP="00B219F8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CFAFF9" w14:textId="77777777" w:rsidR="00B219F8" w:rsidRPr="00BB3056" w:rsidRDefault="00B219F8" w:rsidP="00B219F8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ED9D7" w14:textId="77777777" w:rsidR="00B219F8" w:rsidRPr="00BB3056" w:rsidRDefault="00B219F8" w:rsidP="00B219F8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80D01" w14:textId="77777777" w:rsidR="00B219F8" w:rsidRPr="00BB3056" w:rsidRDefault="00B219F8" w:rsidP="00B219F8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4B7E1E4" w14:textId="77777777" w:rsidR="00B219F8" w:rsidRPr="00BB3056" w:rsidRDefault="00B219F8" w:rsidP="00B219F8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D61AB7C" w14:textId="77777777" w:rsidR="00B219F8" w:rsidRPr="00BB3056" w:rsidRDefault="00B219F8" w:rsidP="00B219F8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9F8" w:rsidRPr="00BB3056" w14:paraId="60014A44" w14:textId="77777777" w:rsidTr="00ED0A7A">
        <w:trPr>
          <w:cantSplit/>
          <w:trHeight w:hRule="exact" w:val="432"/>
        </w:trPr>
        <w:tc>
          <w:tcPr>
            <w:tcW w:w="3791" w:type="dxa"/>
            <w:hideMark/>
          </w:tcPr>
          <w:p w14:paraId="7DCDB68F" w14:textId="5866AFB6" w:rsidR="00B219F8" w:rsidRPr="00BB3056" w:rsidRDefault="00B219F8" w:rsidP="00B219F8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E18050" w14:textId="5293DDB2" w:rsidR="00B219F8" w:rsidRPr="00CE31F9" w:rsidRDefault="00B219F8" w:rsidP="00B219F8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1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117,903</w:t>
            </w:r>
          </w:p>
        </w:tc>
        <w:tc>
          <w:tcPr>
            <w:tcW w:w="270" w:type="dxa"/>
          </w:tcPr>
          <w:p w14:paraId="01045A5A" w14:textId="77777777" w:rsidR="00B219F8" w:rsidRPr="00BB3056" w:rsidRDefault="00B219F8" w:rsidP="00B219F8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AE7A5" w14:textId="540479B1" w:rsidR="00B219F8" w:rsidRPr="001F00F6" w:rsidRDefault="00B219F8" w:rsidP="00B219F8">
            <w:pPr>
              <w:tabs>
                <w:tab w:val="clear" w:pos="907"/>
              </w:tabs>
              <w:spacing w:line="240" w:lineRule="auto"/>
              <w:ind w:left="17"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0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2,991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00655A39" w14:textId="77777777" w:rsidR="00B219F8" w:rsidRPr="00BB3056" w:rsidRDefault="00B219F8" w:rsidP="00B219F8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42DAF1" w14:textId="5F6190D6" w:rsidR="00B219F8" w:rsidRPr="001F00F6" w:rsidRDefault="00B219F8" w:rsidP="00B219F8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1F0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5)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5ED62169" w14:textId="77777777" w:rsidR="00B219F8" w:rsidRPr="00BB3056" w:rsidRDefault="00B219F8" w:rsidP="00B219F8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CC9F1F" w14:textId="2E54EE5C" w:rsidR="00B219F8" w:rsidRPr="00B219F8" w:rsidRDefault="00B219F8" w:rsidP="00B219F8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1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96,5</w:t>
            </w:r>
            <w:r w:rsidR="008629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21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bookmarkEnd w:id="8"/>
    </w:tbl>
    <w:p w14:paraId="309B627E" w14:textId="721CA338" w:rsidR="00117CAA" w:rsidRDefault="00117CAA" w:rsidP="00DF5577">
      <w:pPr>
        <w:rPr>
          <w:sz w:val="22"/>
          <w:szCs w:val="22"/>
          <w:lang w:val="x-none" w:eastAsia="x-none"/>
        </w:rPr>
      </w:pPr>
    </w:p>
    <w:p w14:paraId="4FAE91F4" w14:textId="77222C28" w:rsidR="00D278CF" w:rsidRDefault="00D278CF" w:rsidP="00DF5577">
      <w:pPr>
        <w:rPr>
          <w:sz w:val="22"/>
          <w:szCs w:val="22"/>
          <w:lang w:val="x-none" w:eastAsia="x-none"/>
        </w:rPr>
      </w:pPr>
    </w:p>
    <w:p w14:paraId="7504F7A9" w14:textId="5A9DF56B" w:rsidR="00D278CF" w:rsidRDefault="00D278CF" w:rsidP="00DF5577">
      <w:pPr>
        <w:rPr>
          <w:sz w:val="22"/>
          <w:szCs w:val="22"/>
          <w:lang w:val="x-none" w:eastAsia="x-none"/>
        </w:rPr>
      </w:pPr>
    </w:p>
    <w:p w14:paraId="78DD00C7" w14:textId="5173DC9C" w:rsidR="00D278CF" w:rsidRDefault="00D278CF" w:rsidP="00DF5577">
      <w:pPr>
        <w:rPr>
          <w:sz w:val="22"/>
          <w:szCs w:val="22"/>
          <w:lang w:val="x-none" w:eastAsia="x-none"/>
        </w:rPr>
      </w:pPr>
    </w:p>
    <w:p w14:paraId="64E3327F" w14:textId="7B152C91" w:rsidR="00D278CF" w:rsidRDefault="00D278CF" w:rsidP="00DF5577">
      <w:pPr>
        <w:rPr>
          <w:sz w:val="22"/>
          <w:szCs w:val="22"/>
          <w:lang w:val="x-none" w:eastAsia="x-none"/>
        </w:rPr>
      </w:pPr>
    </w:p>
    <w:p w14:paraId="765BAF3B" w14:textId="365E74AD" w:rsidR="00D278CF" w:rsidRDefault="00D278CF" w:rsidP="00DF5577">
      <w:pPr>
        <w:rPr>
          <w:sz w:val="22"/>
          <w:szCs w:val="22"/>
          <w:lang w:val="x-none" w:eastAsia="x-none"/>
        </w:rPr>
      </w:pPr>
    </w:p>
    <w:p w14:paraId="60AEEFA1" w14:textId="322BEB13" w:rsidR="00D278CF" w:rsidRDefault="00D278CF" w:rsidP="00DF5577">
      <w:pPr>
        <w:rPr>
          <w:sz w:val="22"/>
          <w:szCs w:val="22"/>
          <w:lang w:val="x-none" w:eastAsia="x-none"/>
        </w:rPr>
      </w:pPr>
    </w:p>
    <w:p w14:paraId="59E60DD8" w14:textId="69ADFE6B" w:rsidR="00D278CF" w:rsidRDefault="00D278CF" w:rsidP="00DF5577">
      <w:pPr>
        <w:rPr>
          <w:sz w:val="22"/>
          <w:szCs w:val="22"/>
          <w:lang w:val="x-none" w:eastAsia="x-none"/>
        </w:rPr>
      </w:pPr>
    </w:p>
    <w:p w14:paraId="53063EBD" w14:textId="31A1B9C5" w:rsidR="00D278CF" w:rsidRDefault="00D278CF" w:rsidP="00DF5577">
      <w:pPr>
        <w:rPr>
          <w:sz w:val="22"/>
          <w:szCs w:val="22"/>
          <w:lang w:val="x-none" w:eastAsia="x-none"/>
        </w:rPr>
      </w:pPr>
    </w:p>
    <w:p w14:paraId="24607DA1" w14:textId="24C052C5" w:rsidR="00D278CF" w:rsidRDefault="00D278CF" w:rsidP="00DF5577">
      <w:pPr>
        <w:rPr>
          <w:sz w:val="22"/>
          <w:szCs w:val="22"/>
          <w:lang w:val="x-none" w:eastAsia="x-none"/>
        </w:rPr>
      </w:pPr>
    </w:p>
    <w:p w14:paraId="01341BC6" w14:textId="471A23FE" w:rsidR="00D278CF" w:rsidRDefault="00D278CF" w:rsidP="00DF5577">
      <w:pPr>
        <w:rPr>
          <w:sz w:val="22"/>
          <w:szCs w:val="22"/>
          <w:lang w:val="x-none" w:eastAsia="x-none"/>
        </w:rPr>
      </w:pPr>
    </w:p>
    <w:p w14:paraId="50E38F6E" w14:textId="45025131" w:rsidR="00D278CF" w:rsidRDefault="00D278CF" w:rsidP="00DF5577">
      <w:pPr>
        <w:rPr>
          <w:sz w:val="22"/>
          <w:szCs w:val="22"/>
          <w:lang w:val="x-none" w:eastAsia="x-none"/>
        </w:rPr>
      </w:pPr>
    </w:p>
    <w:p w14:paraId="04F1A3AA" w14:textId="45206296" w:rsidR="00D278CF" w:rsidRDefault="00D278CF" w:rsidP="00DF5577">
      <w:pPr>
        <w:rPr>
          <w:sz w:val="22"/>
          <w:szCs w:val="22"/>
          <w:lang w:val="x-none" w:eastAsia="x-none"/>
        </w:rPr>
      </w:pPr>
    </w:p>
    <w:p w14:paraId="0672E651" w14:textId="00FA7265" w:rsidR="00D278CF" w:rsidRDefault="00D278CF" w:rsidP="00DF5577">
      <w:pPr>
        <w:rPr>
          <w:sz w:val="22"/>
          <w:szCs w:val="22"/>
          <w:lang w:val="x-none" w:eastAsia="x-none"/>
        </w:rPr>
      </w:pPr>
    </w:p>
    <w:p w14:paraId="23032C50" w14:textId="4BC7C591" w:rsidR="00D278CF" w:rsidRDefault="00D278CF" w:rsidP="00DF5577">
      <w:pPr>
        <w:rPr>
          <w:sz w:val="22"/>
          <w:szCs w:val="22"/>
          <w:lang w:val="x-none" w:eastAsia="x-none"/>
        </w:rPr>
      </w:pPr>
    </w:p>
    <w:p w14:paraId="49F31C1C" w14:textId="77777777" w:rsidR="00D278CF" w:rsidRPr="00372A8B" w:rsidRDefault="00D278CF" w:rsidP="00DF5577">
      <w:pPr>
        <w:rPr>
          <w:sz w:val="22"/>
          <w:szCs w:val="22"/>
          <w:lang w:val="x-none" w:eastAsia="x-none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0"/>
        <w:gridCol w:w="1170"/>
        <w:gridCol w:w="270"/>
        <w:gridCol w:w="1053"/>
        <w:gridCol w:w="27"/>
        <w:gridCol w:w="180"/>
        <w:gridCol w:w="1440"/>
        <w:gridCol w:w="181"/>
        <w:gridCol w:w="1260"/>
      </w:tblGrid>
      <w:tr w:rsidR="00DF5577" w:rsidRPr="00BB3056" w14:paraId="13D7F3EA" w14:textId="77777777" w:rsidTr="00B157EE">
        <w:trPr>
          <w:cantSplit/>
          <w:trHeight w:hRule="exact" w:val="432"/>
          <w:tblHeader/>
        </w:trPr>
        <w:tc>
          <w:tcPr>
            <w:tcW w:w="3791" w:type="dxa"/>
          </w:tcPr>
          <w:p w14:paraId="5E3A2B8F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580" w:type="dxa"/>
            <w:gridSpan w:val="8"/>
            <w:hideMark/>
          </w:tcPr>
          <w:p w14:paraId="78A60342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5577" w:rsidRPr="00BB3056" w14:paraId="412D839D" w14:textId="77777777" w:rsidTr="00B157EE">
        <w:trPr>
          <w:cantSplit/>
          <w:trHeight w:hRule="exact" w:val="432"/>
          <w:tblHeader/>
        </w:trPr>
        <w:tc>
          <w:tcPr>
            <w:tcW w:w="3791" w:type="dxa"/>
          </w:tcPr>
          <w:p w14:paraId="5EB51213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8"/>
          </w:tcPr>
          <w:p w14:paraId="63835A56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872F6E" w:rsidRPr="00BB3056" w14:paraId="61A39A47" w14:textId="77777777" w:rsidTr="00B157EE">
        <w:trPr>
          <w:cantSplit/>
          <w:trHeight w:hRule="exact" w:val="835"/>
          <w:tblHeader/>
        </w:trPr>
        <w:tc>
          <w:tcPr>
            <w:tcW w:w="3791" w:type="dxa"/>
          </w:tcPr>
          <w:p w14:paraId="53921C89" w14:textId="77777777" w:rsidR="00872F6E" w:rsidRPr="00BB3056" w:rsidRDefault="00872F6E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75D9075" w14:textId="0C7F62E7" w:rsidR="00872F6E" w:rsidRPr="00BB3056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450DDE"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A54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7BA66E" w14:textId="77777777" w:rsidR="00872F6E" w:rsidRPr="00BB3056" w:rsidRDefault="00872F6E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  <w:hideMark/>
          </w:tcPr>
          <w:p w14:paraId="61ACA034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7" w:type="dxa"/>
            <w:gridSpan w:val="2"/>
            <w:tcBorders>
              <w:top w:val="single" w:sz="4" w:space="0" w:color="auto"/>
            </w:tcBorders>
            <w:vAlign w:val="bottom"/>
          </w:tcPr>
          <w:p w14:paraId="368AC75A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50EA715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1E2C8CE0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25225A" w14:textId="7BE6C565" w:rsidR="00872F6E" w:rsidRPr="00BB3056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0DDE"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A54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DF5577" w:rsidRPr="00BB3056" w14:paraId="05B725CE" w14:textId="77777777" w:rsidTr="00B157EE">
        <w:trPr>
          <w:cantSplit/>
          <w:trHeight w:hRule="exact" w:val="432"/>
        </w:trPr>
        <w:tc>
          <w:tcPr>
            <w:tcW w:w="3791" w:type="dxa"/>
          </w:tcPr>
          <w:p w14:paraId="2526ED15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8"/>
          </w:tcPr>
          <w:p w14:paraId="6161F314" w14:textId="77777777" w:rsidR="00DF5577" w:rsidRPr="00BB3056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BB3056" w14:paraId="5142BE11" w14:textId="77777777" w:rsidTr="00B219F8">
        <w:trPr>
          <w:cantSplit/>
          <w:trHeight w:hRule="exact" w:val="432"/>
        </w:trPr>
        <w:tc>
          <w:tcPr>
            <w:tcW w:w="3791" w:type="dxa"/>
            <w:hideMark/>
          </w:tcPr>
          <w:p w14:paraId="5E31F3A6" w14:textId="11D90106" w:rsidR="00DF5577" w:rsidRPr="00BB3056" w:rsidRDefault="00984180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</w:t>
            </w:r>
            <w:r w:rsidR="00DF5577"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170" w:type="dxa"/>
          </w:tcPr>
          <w:p w14:paraId="3D5D20C4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EC38A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6051CA" w14:textId="77777777" w:rsidR="00DF5577" w:rsidRPr="00BB3056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2E5EE4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FB269F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E057AC6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343F60A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154" w:rsidRPr="00BB3056" w14:paraId="6FE55604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6799B6AE" w14:textId="1AC00673" w:rsidR="00313154" w:rsidRPr="00BB3056" w:rsidRDefault="00313154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0F0220EF" w14:textId="77777777" w:rsidR="00313154" w:rsidRPr="00BB3056" w:rsidRDefault="00313154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B61DA1" w14:textId="77777777" w:rsidR="00313154" w:rsidRPr="00BB3056" w:rsidRDefault="00313154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9B9B27" w14:textId="77777777" w:rsidR="00313154" w:rsidRPr="00B157EE" w:rsidRDefault="00313154" w:rsidP="00BD66A4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9C1610" w14:textId="77777777" w:rsidR="00313154" w:rsidRPr="00BB3056" w:rsidRDefault="00313154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07370E" w14:textId="77777777" w:rsidR="00313154" w:rsidRPr="00BB3056" w:rsidRDefault="00313154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6D80CB9" w14:textId="77777777" w:rsidR="00313154" w:rsidRPr="00BB3056" w:rsidRDefault="00313154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96CD99E" w14:textId="77777777" w:rsidR="00313154" w:rsidRPr="00BB3056" w:rsidRDefault="00313154" w:rsidP="00BD66A4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640BF7EC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4C21CC91" w14:textId="270D47FE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597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70" w:type="dxa"/>
            <w:vAlign w:val="bottom"/>
          </w:tcPr>
          <w:p w14:paraId="47B1ACEB" w14:textId="15F5CAA3" w:rsidR="00436232" w:rsidRPr="00BB3056" w:rsidRDefault="00CE31F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70" w:type="dxa"/>
            <w:vAlign w:val="bottom"/>
          </w:tcPr>
          <w:p w14:paraId="06438FD6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F1BDC3" w14:textId="5E968B2D" w:rsidR="00436232" w:rsidRPr="00BB3056" w:rsidRDefault="001F1E96" w:rsidP="00C94C2B">
            <w:pPr>
              <w:tabs>
                <w:tab w:val="clear" w:pos="907"/>
                <w:tab w:val="decimal" w:pos="910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09C473" w14:textId="77777777" w:rsidR="00436232" w:rsidRPr="00BB3056" w:rsidRDefault="00436232" w:rsidP="00C94C2B">
            <w:pPr>
              <w:tabs>
                <w:tab w:val="clear" w:pos="907"/>
                <w:tab w:val="decimal" w:pos="910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C224C1" w14:textId="19143458" w:rsidR="00436232" w:rsidRPr="00BB3056" w:rsidRDefault="009F76D8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508C3B3" w14:textId="77777777" w:rsidR="00436232" w:rsidRPr="00BB3056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C487DB9" w14:textId="76289FCC" w:rsidR="00436232" w:rsidRPr="00BB3056" w:rsidRDefault="009F76D8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</w:tr>
      <w:tr w:rsidR="00436232" w:rsidRPr="00BB3056" w14:paraId="7AEA9862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A331125" w14:textId="2AA6C4FD" w:rsidR="00436232" w:rsidRPr="00313154" w:rsidRDefault="007252E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ค่าเผื่อจากการด้อยค่า</w:t>
            </w:r>
            <w:r w:rsidR="00436232" w:rsidRPr="0040597F">
              <w:rPr>
                <w:rFonts w:asciiTheme="majorBidi" w:hAnsiTheme="majorBidi"/>
                <w:sz w:val="30"/>
                <w:szCs w:val="30"/>
                <w:cs/>
              </w:rPr>
              <w:t>ของ</w:t>
            </w:r>
            <w:r w:rsidR="00436232">
              <w:rPr>
                <w:rFonts w:asciiTheme="majorBidi" w:hAnsiTheme="majorBidi" w:hint="cs"/>
                <w:sz w:val="30"/>
                <w:szCs w:val="30"/>
                <w:cs/>
              </w:rPr>
              <w:t>ตราสารทุนอื่น</w:t>
            </w:r>
          </w:p>
        </w:tc>
        <w:tc>
          <w:tcPr>
            <w:tcW w:w="1170" w:type="dxa"/>
          </w:tcPr>
          <w:p w14:paraId="54258E4F" w14:textId="77777777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14CAF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7A333" w14:textId="77777777" w:rsidR="00436232" w:rsidRPr="00BB3056" w:rsidRDefault="00436232" w:rsidP="00C94C2B">
            <w:pPr>
              <w:tabs>
                <w:tab w:val="clear" w:pos="907"/>
                <w:tab w:val="decimal" w:pos="910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BCBC43" w14:textId="77777777" w:rsidR="00436232" w:rsidRPr="00BB3056" w:rsidRDefault="00436232" w:rsidP="00ED0A7A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8F1CEC" w14:textId="77777777" w:rsidR="00436232" w:rsidRPr="00BB3056" w:rsidRDefault="00436232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355679F" w14:textId="77777777" w:rsidR="00436232" w:rsidRPr="00BB3056" w:rsidRDefault="00436232" w:rsidP="00ED0A7A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750917" w14:textId="77777777" w:rsidR="00436232" w:rsidRPr="00BB3056" w:rsidRDefault="00436232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34555B78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14E4F06C" w14:textId="09BEE3B2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ที่ไม่อยู่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2DE82CC9" w14:textId="25772888" w:rsidR="00436232" w:rsidRPr="00BB3056" w:rsidRDefault="00CE31F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77,751</w:t>
            </w:r>
          </w:p>
        </w:tc>
        <w:tc>
          <w:tcPr>
            <w:tcW w:w="270" w:type="dxa"/>
          </w:tcPr>
          <w:p w14:paraId="3F0AF4C9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5D8DBA" w14:textId="5066135D" w:rsidR="00436232" w:rsidRPr="00BB3056" w:rsidRDefault="001F1E96" w:rsidP="00C94C2B">
            <w:pPr>
              <w:tabs>
                <w:tab w:val="clear" w:pos="907"/>
                <w:tab w:val="decimal" w:pos="910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12CFB7" w14:textId="77777777" w:rsidR="00436232" w:rsidRPr="00BB3056" w:rsidRDefault="00436232" w:rsidP="00ED0A7A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B793B2" w14:textId="4E13F9F6" w:rsidR="00436232" w:rsidRPr="00BB3056" w:rsidRDefault="009F76D8" w:rsidP="00ED0A7A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(22,704)</w:t>
            </w:r>
          </w:p>
        </w:tc>
        <w:tc>
          <w:tcPr>
            <w:tcW w:w="181" w:type="dxa"/>
          </w:tcPr>
          <w:p w14:paraId="23A9E304" w14:textId="77777777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4776D1A4" w14:textId="56A0E524" w:rsidR="00436232" w:rsidRPr="00BB3056" w:rsidRDefault="009F76D8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55,047</w:t>
            </w:r>
          </w:p>
        </w:tc>
      </w:tr>
      <w:tr w:rsidR="00436232" w:rsidRPr="00BB3056" w14:paraId="67A6CD29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6E00F02A" w14:textId="63FB7F52" w:rsidR="00436232" w:rsidRPr="00035133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350A789D" w14:textId="77777777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1F487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4CEC28C" w14:textId="77777777" w:rsidR="00436232" w:rsidRPr="00BB3056" w:rsidRDefault="00436232" w:rsidP="00C94C2B">
            <w:pPr>
              <w:tabs>
                <w:tab w:val="clear" w:pos="454"/>
                <w:tab w:val="clear" w:pos="907"/>
                <w:tab w:val="decimal" w:pos="550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0A5717" w14:textId="77777777" w:rsidR="00436232" w:rsidRPr="00BB3056" w:rsidRDefault="00436232" w:rsidP="00ED0A7A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BBEC36" w14:textId="77777777" w:rsidR="00436232" w:rsidRPr="00BB3056" w:rsidRDefault="00436232" w:rsidP="00ED0A7A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261D22C" w14:textId="77777777" w:rsidR="00436232" w:rsidRPr="00BB3056" w:rsidRDefault="00436232" w:rsidP="00ED0A7A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DC8B3CF" w14:textId="77777777" w:rsidR="00436232" w:rsidRPr="00BB3056" w:rsidRDefault="00436232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655931A7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49A2CABB" w14:textId="2249DFC2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14:paraId="0548545C" w14:textId="318AE01C" w:rsidR="00436232" w:rsidRPr="00BB3056" w:rsidRDefault="00CE31F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30,334</w:t>
            </w:r>
          </w:p>
        </w:tc>
        <w:tc>
          <w:tcPr>
            <w:tcW w:w="270" w:type="dxa"/>
          </w:tcPr>
          <w:p w14:paraId="42D8FA87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0FF439" w14:textId="27B42BFF" w:rsidR="00436232" w:rsidRPr="00BB3056" w:rsidRDefault="001F1E96" w:rsidP="00C94C2B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(747)</w:t>
            </w:r>
          </w:p>
        </w:tc>
        <w:tc>
          <w:tcPr>
            <w:tcW w:w="180" w:type="dxa"/>
          </w:tcPr>
          <w:p w14:paraId="1418E6C2" w14:textId="77777777" w:rsidR="00436232" w:rsidRPr="00BB3056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594EDC" w14:textId="6F692ADB" w:rsidR="00436232" w:rsidRPr="00BB3056" w:rsidRDefault="009F76D8" w:rsidP="00C94C2B">
            <w:pPr>
              <w:tabs>
                <w:tab w:val="clear" w:pos="907"/>
                <w:tab w:val="decimal" w:pos="818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F33121B" w14:textId="77777777" w:rsidR="00436232" w:rsidRPr="00BB3056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54A7AE4" w14:textId="075E0F85" w:rsidR="00436232" w:rsidRPr="00BB3056" w:rsidRDefault="009F76D8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29,587</w:t>
            </w:r>
          </w:p>
        </w:tc>
      </w:tr>
      <w:tr w:rsidR="00436232" w:rsidRPr="00BB3056" w14:paraId="50AD5B0F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29D2AFAE" w14:textId="47BD3712" w:rsidR="00436232" w:rsidRPr="00BB3056" w:rsidRDefault="005556A4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436232" w:rsidRPr="00035133">
              <w:rPr>
                <w:rFonts w:asciiTheme="majorBidi" w:hAnsiTheme="majorBidi"/>
                <w:sz w:val="30"/>
                <w:szCs w:val="30"/>
                <w:cs/>
              </w:rPr>
              <w:t>ที่ยังไม่เกิดขึ้นจริงจากอนุพันธ์</w:t>
            </w:r>
          </w:p>
        </w:tc>
        <w:tc>
          <w:tcPr>
            <w:tcW w:w="1170" w:type="dxa"/>
          </w:tcPr>
          <w:p w14:paraId="12AA8227" w14:textId="2059F2F6" w:rsidR="00436232" w:rsidRPr="00BB3056" w:rsidRDefault="00CE31F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  <w:tc>
          <w:tcPr>
            <w:tcW w:w="270" w:type="dxa"/>
          </w:tcPr>
          <w:p w14:paraId="324FC0C6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A34505" w14:textId="195930BC" w:rsidR="00436232" w:rsidRPr="00BB3056" w:rsidRDefault="001F1E96" w:rsidP="00C94C2B">
            <w:pPr>
              <w:tabs>
                <w:tab w:val="left" w:pos="58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(3,088)</w:t>
            </w:r>
          </w:p>
        </w:tc>
        <w:tc>
          <w:tcPr>
            <w:tcW w:w="180" w:type="dxa"/>
          </w:tcPr>
          <w:p w14:paraId="6A9BA987" w14:textId="77777777" w:rsidR="00436232" w:rsidRPr="00BB3056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C3A2A4" w14:textId="309E0141" w:rsidR="00436232" w:rsidRPr="00BB3056" w:rsidRDefault="009F76D8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C435E6C" w14:textId="77777777" w:rsidR="00436232" w:rsidRPr="00BB3056" w:rsidRDefault="00436232" w:rsidP="00ED0A7A">
            <w:pPr>
              <w:tabs>
                <w:tab w:val="decimal" w:pos="60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F8A1DFD" w14:textId="515ED505" w:rsidR="00436232" w:rsidRPr="00BB3056" w:rsidRDefault="009F76D8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4,119</w:t>
            </w:r>
          </w:p>
        </w:tc>
      </w:tr>
      <w:tr w:rsidR="00436232" w:rsidRPr="00BB3056" w14:paraId="558C5D3A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258B3AB9" w14:textId="6EE7BB76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695890BD" w14:textId="77777777" w:rsidR="00436232" w:rsidRPr="00BB3056" w:rsidRDefault="00436232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B59215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B1E6EE" w14:textId="77777777" w:rsidR="00436232" w:rsidRPr="00BB3056" w:rsidRDefault="00436232" w:rsidP="00C94C2B">
            <w:pPr>
              <w:tabs>
                <w:tab w:val="clear" w:pos="907"/>
                <w:tab w:val="decimal" w:pos="52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F4EDE3" w14:textId="77777777" w:rsidR="00436232" w:rsidRPr="00BB3056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F56E480" w14:textId="77777777" w:rsidR="00436232" w:rsidRPr="00BB3056" w:rsidRDefault="00436232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1388BD79" w14:textId="77777777" w:rsidR="00436232" w:rsidRPr="00BB3056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FD97C8E" w14:textId="77777777" w:rsidR="00436232" w:rsidRPr="00BB3056" w:rsidRDefault="00436232" w:rsidP="00ED0A7A">
            <w:pPr>
              <w:tabs>
                <w:tab w:val="clear" w:pos="907"/>
                <w:tab w:val="decimal" w:pos="604"/>
                <w:tab w:val="decimal" w:pos="90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32" w:rsidRPr="00BB3056" w14:paraId="1FC3D342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04E16DD7" w14:textId="2E500B65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131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สินค้า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170" w:type="dxa"/>
            <w:vAlign w:val="bottom"/>
          </w:tcPr>
          <w:p w14:paraId="573F7692" w14:textId="11E4516C" w:rsidR="00436232" w:rsidRPr="00BB3056" w:rsidRDefault="00CE31F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  <w:tc>
          <w:tcPr>
            <w:tcW w:w="270" w:type="dxa"/>
            <w:vAlign w:val="bottom"/>
          </w:tcPr>
          <w:p w14:paraId="38B491FC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514D50" w14:textId="06F7E94F" w:rsidR="00436232" w:rsidRPr="00BB3056" w:rsidRDefault="001F1E96" w:rsidP="00C94C2B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180" w:type="dxa"/>
            <w:vAlign w:val="bottom"/>
          </w:tcPr>
          <w:p w14:paraId="040FA499" w14:textId="77777777" w:rsidR="00436232" w:rsidRPr="00BB3056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2A2D57" w14:textId="38A2F175" w:rsidR="00436232" w:rsidRPr="00BB3056" w:rsidRDefault="009F76D8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581A566F" w14:textId="77777777" w:rsidR="00436232" w:rsidRPr="00BB3056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572CA34" w14:textId="263AC829" w:rsidR="00436232" w:rsidRPr="00BB3056" w:rsidRDefault="009F76D8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2,601</w:t>
            </w:r>
          </w:p>
        </w:tc>
      </w:tr>
      <w:tr w:rsidR="00436232" w:rsidRPr="00BB3056" w14:paraId="2FD0BF29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68C3E74" w14:textId="77777777" w:rsidR="00436232" w:rsidRPr="00BB3056" w:rsidRDefault="00436232" w:rsidP="0043623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3D44B9D0" w14:textId="6F0DFE7D" w:rsidR="00436232" w:rsidRPr="00BB3056" w:rsidRDefault="00CE31F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1,117</w:t>
            </w:r>
          </w:p>
        </w:tc>
        <w:tc>
          <w:tcPr>
            <w:tcW w:w="270" w:type="dxa"/>
          </w:tcPr>
          <w:p w14:paraId="109939F5" w14:textId="77777777" w:rsidR="00436232" w:rsidRPr="00BB3056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5113DD" w14:textId="18F7F73B" w:rsidR="00436232" w:rsidRPr="00BB3056" w:rsidRDefault="009F76D8" w:rsidP="00C94C2B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5,719</w:t>
            </w:r>
          </w:p>
        </w:tc>
        <w:tc>
          <w:tcPr>
            <w:tcW w:w="180" w:type="dxa"/>
          </w:tcPr>
          <w:p w14:paraId="7E73F766" w14:textId="77777777" w:rsidR="00436232" w:rsidRPr="00BB3056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E6F665" w14:textId="5E15DCFC" w:rsidR="00436232" w:rsidRPr="00BB3056" w:rsidRDefault="009F76D8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48761B9" w14:textId="77777777" w:rsidR="00436232" w:rsidRPr="00BB3056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BCD8A9" w14:textId="668108B9" w:rsidR="00436232" w:rsidRPr="00BB3056" w:rsidRDefault="009F76D8" w:rsidP="00ED0A7A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6,836</w:t>
            </w:r>
          </w:p>
        </w:tc>
      </w:tr>
      <w:tr w:rsidR="00436232" w:rsidRPr="00BB3056" w14:paraId="41220FD2" w14:textId="77777777" w:rsidTr="00B219F8">
        <w:trPr>
          <w:cantSplit/>
          <w:trHeight w:hRule="exact" w:val="432"/>
        </w:trPr>
        <w:tc>
          <w:tcPr>
            <w:tcW w:w="3791" w:type="dxa"/>
            <w:hideMark/>
          </w:tcPr>
          <w:p w14:paraId="764253B8" w14:textId="77777777" w:rsidR="00436232" w:rsidRPr="00BB3056" w:rsidRDefault="00436232" w:rsidP="0043623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2B327" w14:textId="297E3FDD" w:rsidR="00436232" w:rsidRPr="00436232" w:rsidRDefault="00CE31F9" w:rsidP="00ED0A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120,474</w:t>
            </w:r>
          </w:p>
        </w:tc>
        <w:tc>
          <w:tcPr>
            <w:tcW w:w="270" w:type="dxa"/>
          </w:tcPr>
          <w:p w14:paraId="3BEFBC01" w14:textId="77777777" w:rsidR="00436232" w:rsidRPr="00436232" w:rsidRDefault="00436232" w:rsidP="00ED0A7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C4E39" w14:textId="25218EC2" w:rsidR="00436232" w:rsidRPr="00436232" w:rsidRDefault="009F76D8" w:rsidP="00C94C2B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21D512" w14:textId="77777777" w:rsidR="00436232" w:rsidRPr="00436232" w:rsidRDefault="00436232" w:rsidP="00ED0A7A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7F0D3" w14:textId="3FAC94FE" w:rsidR="00436232" w:rsidRPr="00436232" w:rsidRDefault="007E4F3E" w:rsidP="00ED0A7A">
            <w:pPr>
              <w:tabs>
                <w:tab w:val="decimal" w:pos="1056"/>
              </w:tabs>
              <w:spacing w:line="240" w:lineRule="auto"/>
              <w:ind w:left="-231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F7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5CDEADF6" w14:textId="77777777" w:rsidR="00436232" w:rsidRPr="00436232" w:rsidRDefault="00436232" w:rsidP="00ED0A7A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49201" w14:textId="7D818F8A" w:rsidR="00436232" w:rsidRPr="00436232" w:rsidRDefault="009F76D8" w:rsidP="00ED0A7A">
            <w:pPr>
              <w:tabs>
                <w:tab w:val="clear" w:pos="907"/>
                <w:tab w:val="decimal" w:pos="735"/>
              </w:tabs>
              <w:spacing w:line="240" w:lineRule="auto"/>
              <w:ind w:left="-264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100,761</w:t>
            </w:r>
          </w:p>
        </w:tc>
      </w:tr>
      <w:tr w:rsidR="00436232" w:rsidRPr="00BB3056" w14:paraId="61DF9004" w14:textId="77777777" w:rsidTr="00B219F8">
        <w:trPr>
          <w:cantSplit/>
          <w:trHeight w:hRule="exact" w:val="432"/>
        </w:trPr>
        <w:tc>
          <w:tcPr>
            <w:tcW w:w="3791" w:type="dxa"/>
          </w:tcPr>
          <w:p w14:paraId="52C5D4DD" w14:textId="77777777" w:rsidR="00436232" w:rsidRPr="00BB3056" w:rsidRDefault="00436232" w:rsidP="0043623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3F981" w14:textId="77777777" w:rsidR="00436232" w:rsidRPr="00BB3056" w:rsidRDefault="00436232" w:rsidP="00436232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78DD4" w14:textId="77777777" w:rsidR="00436232" w:rsidRPr="00BB3056" w:rsidRDefault="00436232" w:rsidP="0043623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8A7D4" w14:textId="77777777" w:rsidR="00436232" w:rsidRPr="00BB3056" w:rsidRDefault="00436232" w:rsidP="00C94C2B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2AB3122" w14:textId="77777777" w:rsidR="00436232" w:rsidRPr="00BB3056" w:rsidRDefault="00436232" w:rsidP="00436232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92E8" w14:textId="77777777" w:rsidR="00436232" w:rsidRPr="00BB3056" w:rsidRDefault="00436232" w:rsidP="00436232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E78B8E9" w14:textId="77777777" w:rsidR="00436232" w:rsidRPr="00BB3056" w:rsidRDefault="00436232" w:rsidP="00436232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A78F8" w14:textId="77777777" w:rsidR="00436232" w:rsidRPr="00BB3056" w:rsidRDefault="00436232" w:rsidP="0043623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2872" w:rsidRPr="00BB3056" w14:paraId="54E740A8" w14:textId="77777777" w:rsidTr="00B219F8">
        <w:trPr>
          <w:cantSplit/>
          <w:trHeight w:hRule="exact" w:val="432"/>
        </w:trPr>
        <w:tc>
          <w:tcPr>
            <w:tcW w:w="3791" w:type="dxa"/>
            <w:hideMark/>
          </w:tcPr>
          <w:p w14:paraId="58A4E60F" w14:textId="0ED9D7FA" w:rsidR="00882872" w:rsidRPr="00BB3056" w:rsidRDefault="00882872" w:rsidP="0088287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8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91AA9E9" w14:textId="77777777" w:rsidR="00882872" w:rsidRPr="00BB3056" w:rsidRDefault="00882872" w:rsidP="00882872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52F08" w14:textId="77777777" w:rsidR="00882872" w:rsidRPr="00BB3056" w:rsidRDefault="00882872" w:rsidP="0088287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1A0226" w14:textId="77777777" w:rsidR="00882872" w:rsidRPr="00BB3056" w:rsidRDefault="00882872" w:rsidP="00C94C2B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D14724" w14:textId="77777777" w:rsidR="00882872" w:rsidRPr="00BB3056" w:rsidRDefault="00882872" w:rsidP="00882872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A31A06" w14:textId="77777777" w:rsidR="00882872" w:rsidRPr="00BB3056" w:rsidRDefault="00882872" w:rsidP="00882872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22A523E" w14:textId="77777777" w:rsidR="00882872" w:rsidRPr="00BB3056" w:rsidRDefault="00882872" w:rsidP="00882872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A1C3F4" w14:textId="77777777" w:rsidR="00882872" w:rsidRPr="00BB3056" w:rsidRDefault="00882872" w:rsidP="0088287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7A3" w:rsidRPr="00BB3056" w14:paraId="6DD9498F" w14:textId="77777777" w:rsidTr="00B219F8">
        <w:trPr>
          <w:cantSplit/>
          <w:trHeight w:hRule="exact" w:val="432"/>
        </w:trPr>
        <w:tc>
          <w:tcPr>
            <w:tcW w:w="3791" w:type="dxa"/>
          </w:tcPr>
          <w:p w14:paraId="52F36C30" w14:textId="1CF5E7E3" w:rsidR="00D847A3" w:rsidRPr="00D847A3" w:rsidRDefault="00D847A3" w:rsidP="0088287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7A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5F8A4002" w14:textId="77777777" w:rsidR="00D847A3" w:rsidRPr="00BB3056" w:rsidRDefault="00D847A3" w:rsidP="00882872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66D02" w14:textId="77777777" w:rsidR="00D847A3" w:rsidRPr="00BB3056" w:rsidRDefault="00D847A3" w:rsidP="0088287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50CF3A" w14:textId="77777777" w:rsidR="00D847A3" w:rsidRPr="00BB3056" w:rsidRDefault="00D847A3" w:rsidP="00C94C2B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2AB452" w14:textId="77777777" w:rsidR="00D847A3" w:rsidRPr="00BB3056" w:rsidRDefault="00D847A3" w:rsidP="00882872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5475DE" w14:textId="77777777" w:rsidR="00D847A3" w:rsidRPr="00BB3056" w:rsidRDefault="00D847A3" w:rsidP="00882872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73ABBCF" w14:textId="77777777" w:rsidR="00D847A3" w:rsidRPr="00BB3056" w:rsidRDefault="00D847A3" w:rsidP="00882872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343DF45" w14:textId="77777777" w:rsidR="00D847A3" w:rsidRPr="00BB3056" w:rsidRDefault="00D847A3" w:rsidP="0088287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F21" w:rsidRPr="00B219F8" w14:paraId="3FF2679F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7CA0C552" w14:textId="7A0116F8" w:rsidR="00EC0F21" w:rsidRPr="00EC0F21" w:rsidRDefault="00D847A3" w:rsidP="00EC0F21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1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EC842" w14:textId="4C77A0D3" w:rsidR="00EC0F21" w:rsidRPr="00D847A3" w:rsidRDefault="00EC0F21" w:rsidP="00C94C2B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47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15745A" w14:textId="77777777" w:rsidR="00EC0F21" w:rsidRPr="00D847A3" w:rsidRDefault="00EC0F21" w:rsidP="00E15BAB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D7B83" w14:textId="4EC22FD7" w:rsidR="00EC0F21" w:rsidRPr="00D847A3" w:rsidRDefault="00EC0F21" w:rsidP="00C94C2B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47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81809C3" w14:textId="77777777" w:rsidR="00EC0F21" w:rsidRPr="00D847A3" w:rsidRDefault="00EC0F21" w:rsidP="00EC0F21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B4804" w14:textId="425ABE65" w:rsidR="00EC0F21" w:rsidRPr="00D847A3" w:rsidRDefault="00EC0F21" w:rsidP="00AD1EAA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47A3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4646BAE9" w14:textId="77777777" w:rsidR="00EC0F21" w:rsidRPr="00D847A3" w:rsidRDefault="00EC0F21" w:rsidP="00EC0F21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6758" w14:textId="43825D20" w:rsidR="00EC0F21" w:rsidRPr="00D847A3" w:rsidRDefault="00EC0F21" w:rsidP="00B219F8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47A3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</w:tr>
      <w:tr w:rsidR="00EC0F21" w:rsidRPr="00BB3056" w14:paraId="68C2478F" w14:textId="77777777" w:rsidTr="00B219F8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1FC76444" w14:textId="3DAAF1F0" w:rsidR="00EC0F21" w:rsidRPr="00D847A3" w:rsidRDefault="00D847A3" w:rsidP="00EC0F21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7A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E37E1" w14:textId="246195F2" w:rsidR="00EC0F21" w:rsidRPr="00E15BAB" w:rsidRDefault="00EC0F21" w:rsidP="00E15BAB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928EE7" w14:textId="77777777" w:rsidR="00EC0F21" w:rsidRPr="00E15BAB" w:rsidRDefault="00EC0F21" w:rsidP="00E15BAB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0F76E" w14:textId="0AB23D86" w:rsidR="00EC0F21" w:rsidRPr="00C94C2B" w:rsidRDefault="00EC0F21" w:rsidP="00C94C2B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7A103B1" w14:textId="77777777" w:rsidR="00EC0F21" w:rsidRPr="009F76D8" w:rsidRDefault="00EC0F21" w:rsidP="00EC0F21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750C8" w14:textId="283C9F86" w:rsidR="00EC0F21" w:rsidRPr="009F76D8" w:rsidRDefault="00EC0F21" w:rsidP="00EC0F21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7482B3F6" w14:textId="77777777" w:rsidR="00EC0F21" w:rsidRPr="009F76D8" w:rsidRDefault="00EC0F21" w:rsidP="00EC0F21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EE41E" w14:textId="2360F9E2" w:rsidR="00EC0F21" w:rsidRPr="00B219F8" w:rsidRDefault="00EC0F21" w:rsidP="00B219F8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1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</w:tr>
      <w:tr w:rsidR="00882872" w:rsidRPr="00BB3056" w14:paraId="2DF1D76B" w14:textId="77777777" w:rsidTr="00B219F8">
        <w:trPr>
          <w:cantSplit/>
          <w:trHeight w:hRule="exact" w:val="432"/>
        </w:trPr>
        <w:tc>
          <w:tcPr>
            <w:tcW w:w="3791" w:type="dxa"/>
          </w:tcPr>
          <w:p w14:paraId="4CFB3AD2" w14:textId="77777777" w:rsidR="00882872" w:rsidRPr="00BB3056" w:rsidRDefault="00882872" w:rsidP="0088287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D0C5B0F" w14:textId="77777777" w:rsidR="00882872" w:rsidRPr="00CE31F9" w:rsidRDefault="00882872" w:rsidP="00882872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E474F" w14:textId="77777777" w:rsidR="00882872" w:rsidRPr="00BB3056" w:rsidRDefault="00882872" w:rsidP="0088287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D27B04" w14:textId="30A1EEA1" w:rsidR="00882872" w:rsidRPr="009F76D8" w:rsidRDefault="00882872" w:rsidP="00C94C2B">
            <w:pPr>
              <w:tabs>
                <w:tab w:val="decimal" w:pos="11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9C60FB5" w14:textId="77777777" w:rsidR="00882872" w:rsidRPr="009F76D8" w:rsidRDefault="00882872" w:rsidP="00882872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E5588FE" w14:textId="3BA128AB" w:rsidR="00882872" w:rsidRPr="009F76D8" w:rsidRDefault="00882872" w:rsidP="00882872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527543E0" w14:textId="77777777" w:rsidR="00882872" w:rsidRPr="009F76D8" w:rsidRDefault="00882872" w:rsidP="00882872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77B9CCC7" w14:textId="42E739CC" w:rsidR="00882872" w:rsidRPr="009F76D8" w:rsidRDefault="00882872" w:rsidP="00882872">
            <w:pPr>
              <w:tabs>
                <w:tab w:val="decimal" w:pos="73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2872" w:rsidRPr="00B219F8" w14:paraId="67A5475E" w14:textId="77777777" w:rsidTr="00B219F8">
        <w:trPr>
          <w:cantSplit/>
          <w:trHeight w:hRule="exact" w:val="432"/>
        </w:trPr>
        <w:tc>
          <w:tcPr>
            <w:tcW w:w="3791" w:type="dxa"/>
            <w:hideMark/>
          </w:tcPr>
          <w:p w14:paraId="46A855C8" w14:textId="20CABB59" w:rsidR="00882872" w:rsidRPr="00BB3056" w:rsidRDefault="00882872" w:rsidP="0088287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2EFB0F3" w14:textId="6AAE80F8" w:rsidR="00882872" w:rsidRPr="00CE31F9" w:rsidRDefault="00882872" w:rsidP="00882872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1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120,474</w:t>
            </w:r>
          </w:p>
        </w:tc>
        <w:tc>
          <w:tcPr>
            <w:tcW w:w="270" w:type="dxa"/>
          </w:tcPr>
          <w:p w14:paraId="00642536" w14:textId="77777777" w:rsidR="00882872" w:rsidRPr="00BB3056" w:rsidRDefault="00882872" w:rsidP="0088287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CF42E4F" w14:textId="38CC84EC" w:rsidR="00882872" w:rsidRPr="009F76D8" w:rsidRDefault="00882872" w:rsidP="00C94C2B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7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A14E30" w14:textId="77777777" w:rsidR="00882872" w:rsidRPr="009F76D8" w:rsidRDefault="00882872" w:rsidP="00882872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D416638" w14:textId="18D19D0C" w:rsidR="00882872" w:rsidRPr="009F76D8" w:rsidRDefault="00EC0F21" w:rsidP="00882872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82872" w:rsidRPr="009F7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4,335)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0FB69EF" w14:textId="77777777" w:rsidR="00882872" w:rsidRPr="009F76D8" w:rsidRDefault="00882872" w:rsidP="00882872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</w:tcPr>
          <w:p w14:paraId="481BA567" w14:textId="78EE7F6D" w:rsidR="00882872" w:rsidRPr="00B219F8" w:rsidRDefault="00EC0F21" w:rsidP="00B219F8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1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99,130</w:t>
            </w:r>
          </w:p>
        </w:tc>
      </w:tr>
    </w:tbl>
    <w:p w14:paraId="630EF904" w14:textId="0E8A4AD2" w:rsidR="00450DDE" w:rsidRDefault="00450DDE" w:rsidP="00DF5577">
      <w:pPr>
        <w:rPr>
          <w:sz w:val="22"/>
          <w:szCs w:val="22"/>
          <w:lang w:val="x-none" w:eastAsia="x-none"/>
        </w:rPr>
      </w:pPr>
    </w:p>
    <w:p w14:paraId="6A651C4C" w14:textId="43FB90C9" w:rsidR="00D278CF" w:rsidRDefault="00D278CF" w:rsidP="00DF5577">
      <w:pPr>
        <w:rPr>
          <w:sz w:val="22"/>
          <w:szCs w:val="22"/>
          <w:lang w:val="x-none" w:eastAsia="x-none"/>
        </w:rPr>
      </w:pPr>
    </w:p>
    <w:p w14:paraId="24EE4E8E" w14:textId="654867C3" w:rsidR="00D278CF" w:rsidRDefault="00D278CF" w:rsidP="00DF5577">
      <w:pPr>
        <w:rPr>
          <w:sz w:val="22"/>
          <w:szCs w:val="22"/>
          <w:lang w:val="x-none" w:eastAsia="x-none"/>
        </w:rPr>
      </w:pPr>
    </w:p>
    <w:p w14:paraId="25C19D4D" w14:textId="0FBC574F" w:rsidR="00D278CF" w:rsidRDefault="00D278CF" w:rsidP="00DF5577">
      <w:pPr>
        <w:rPr>
          <w:sz w:val="22"/>
          <w:szCs w:val="22"/>
          <w:lang w:val="x-none" w:eastAsia="x-none"/>
        </w:rPr>
      </w:pPr>
    </w:p>
    <w:p w14:paraId="476E3E5A" w14:textId="6B5AD590" w:rsidR="00D278CF" w:rsidRDefault="00D278CF" w:rsidP="00DF5577">
      <w:pPr>
        <w:rPr>
          <w:sz w:val="22"/>
          <w:szCs w:val="22"/>
          <w:lang w:val="x-none" w:eastAsia="x-none"/>
        </w:rPr>
      </w:pPr>
    </w:p>
    <w:p w14:paraId="16BFF179" w14:textId="5C9F61AF" w:rsidR="00D278CF" w:rsidRDefault="00D278CF" w:rsidP="00DF5577">
      <w:pPr>
        <w:rPr>
          <w:sz w:val="22"/>
          <w:szCs w:val="22"/>
          <w:lang w:val="x-none" w:eastAsia="x-none"/>
        </w:rPr>
      </w:pPr>
    </w:p>
    <w:p w14:paraId="69734F4A" w14:textId="07B5A620" w:rsidR="00D278CF" w:rsidRDefault="00D278CF" w:rsidP="00DF5577">
      <w:pPr>
        <w:rPr>
          <w:sz w:val="22"/>
          <w:szCs w:val="22"/>
          <w:lang w:val="x-none" w:eastAsia="x-none"/>
        </w:rPr>
      </w:pPr>
    </w:p>
    <w:p w14:paraId="5EB2BDBD" w14:textId="0A25EAA2" w:rsidR="00D278CF" w:rsidRDefault="00D278CF" w:rsidP="00DF5577">
      <w:pPr>
        <w:rPr>
          <w:sz w:val="22"/>
          <w:szCs w:val="22"/>
          <w:lang w:val="x-none" w:eastAsia="x-none"/>
        </w:rPr>
      </w:pPr>
    </w:p>
    <w:p w14:paraId="6BA6FCB3" w14:textId="0039538C" w:rsidR="00D278CF" w:rsidRDefault="00D278CF" w:rsidP="00DF5577">
      <w:pPr>
        <w:rPr>
          <w:sz w:val="22"/>
          <w:szCs w:val="22"/>
          <w:lang w:val="x-none" w:eastAsia="x-none"/>
        </w:rPr>
      </w:pPr>
    </w:p>
    <w:p w14:paraId="3246C05B" w14:textId="77777777" w:rsidR="00D278CF" w:rsidRPr="00B157EE" w:rsidRDefault="00D278CF" w:rsidP="00DF5577">
      <w:pPr>
        <w:rPr>
          <w:sz w:val="22"/>
          <w:szCs w:val="22"/>
          <w:lang w:val="x-none" w:eastAsia="x-none"/>
        </w:rPr>
      </w:pPr>
    </w:p>
    <w:tbl>
      <w:tblPr>
        <w:tblW w:w="939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170"/>
        <w:gridCol w:w="180"/>
        <w:gridCol w:w="1170"/>
        <w:gridCol w:w="191"/>
        <w:gridCol w:w="1440"/>
        <w:gridCol w:w="181"/>
        <w:gridCol w:w="1270"/>
      </w:tblGrid>
      <w:tr w:rsidR="00FA54F3" w:rsidRPr="00BB3056" w14:paraId="3672E7A4" w14:textId="77777777" w:rsidTr="00B14D89">
        <w:trPr>
          <w:cantSplit/>
          <w:trHeight w:hRule="exact" w:val="432"/>
          <w:tblHeader/>
        </w:trPr>
        <w:tc>
          <w:tcPr>
            <w:tcW w:w="3791" w:type="dxa"/>
          </w:tcPr>
          <w:p w14:paraId="647C0A13" w14:textId="77777777" w:rsidR="00FA54F3" w:rsidRPr="00BB3056" w:rsidRDefault="00FA54F3" w:rsidP="00B14D8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02" w:type="dxa"/>
            <w:gridSpan w:val="7"/>
            <w:hideMark/>
          </w:tcPr>
          <w:p w14:paraId="059B6B60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A54F3" w:rsidRPr="00BB3056" w14:paraId="4BBB0167" w14:textId="77777777" w:rsidTr="00B14D89">
        <w:trPr>
          <w:cantSplit/>
          <w:trHeight w:hRule="exact" w:val="432"/>
          <w:tblHeader/>
        </w:trPr>
        <w:tc>
          <w:tcPr>
            <w:tcW w:w="3791" w:type="dxa"/>
          </w:tcPr>
          <w:p w14:paraId="712D4708" w14:textId="77777777" w:rsidR="00FA54F3" w:rsidRPr="00BB3056" w:rsidRDefault="00FA54F3" w:rsidP="00B14D8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710AF08B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FA54F3" w:rsidRPr="00BB3056" w14:paraId="36C0A8F5" w14:textId="77777777" w:rsidTr="00B157EE">
        <w:trPr>
          <w:cantSplit/>
          <w:trHeight w:hRule="exact" w:val="835"/>
          <w:tblHeader/>
        </w:trPr>
        <w:tc>
          <w:tcPr>
            <w:tcW w:w="3791" w:type="dxa"/>
          </w:tcPr>
          <w:p w14:paraId="60319E76" w14:textId="77777777" w:rsidR="00FA54F3" w:rsidRPr="00BB3056" w:rsidRDefault="00FA54F3" w:rsidP="00B14D8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A991119" w14:textId="77777777" w:rsidR="00FA54F3" w:rsidRPr="00BB3056" w:rsidRDefault="00FA54F3" w:rsidP="00B1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D31CC12" w14:textId="77777777" w:rsidR="00FA54F3" w:rsidRPr="00BB3056" w:rsidRDefault="00FA54F3" w:rsidP="00B14D8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4A6E75CD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0AAA1A35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ABC29D6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5F9DD4A0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4F2EED1" w14:textId="77777777" w:rsidR="00FA54F3" w:rsidRPr="00BB3056" w:rsidRDefault="00FA54F3" w:rsidP="00B1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FA54F3" w:rsidRPr="00BB3056" w14:paraId="277B97E5" w14:textId="77777777" w:rsidTr="00B14D89">
        <w:trPr>
          <w:cantSplit/>
          <w:trHeight w:hRule="exact" w:val="432"/>
        </w:trPr>
        <w:tc>
          <w:tcPr>
            <w:tcW w:w="3791" w:type="dxa"/>
          </w:tcPr>
          <w:p w14:paraId="181EA176" w14:textId="77777777" w:rsidR="00FA54F3" w:rsidRPr="00BB3056" w:rsidRDefault="00FA54F3" w:rsidP="00B14D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6A24F944" w14:textId="77777777" w:rsidR="00FA54F3" w:rsidRPr="00BB3056" w:rsidRDefault="00FA54F3" w:rsidP="00B14D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54F3" w:rsidRPr="00BB3056" w14:paraId="6722F634" w14:textId="77777777" w:rsidTr="00B157EE">
        <w:trPr>
          <w:cantSplit/>
          <w:trHeight w:hRule="exact" w:val="432"/>
        </w:trPr>
        <w:tc>
          <w:tcPr>
            <w:tcW w:w="3791" w:type="dxa"/>
            <w:hideMark/>
          </w:tcPr>
          <w:p w14:paraId="4B7EFF23" w14:textId="4C337250" w:rsidR="00FA54F3" w:rsidRPr="00BB3056" w:rsidRDefault="00984180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FA54F3"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20EBE79" w14:textId="77777777" w:rsidR="00FA54F3" w:rsidRPr="00BB3056" w:rsidRDefault="00FA54F3" w:rsidP="00B14D89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AE2336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89C71A" w14:textId="77777777" w:rsidR="00FA54F3" w:rsidRPr="00BB3056" w:rsidRDefault="00FA54F3" w:rsidP="00B14D89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01A80D49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25F05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6D410D2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10960AA4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D9B" w:rsidRPr="00BB3056" w14:paraId="204B47A3" w14:textId="77777777" w:rsidTr="00B157EE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434C0910" w14:textId="16B2456F" w:rsidR="00F34D9B" w:rsidRPr="00BB3056" w:rsidRDefault="00F34D9B" w:rsidP="00F34D9B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เพิ่มขึ้นใน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</w:t>
            </w: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ตราสารทุนอื่น</w:t>
            </w:r>
          </w:p>
        </w:tc>
        <w:tc>
          <w:tcPr>
            <w:tcW w:w="1170" w:type="dxa"/>
          </w:tcPr>
          <w:p w14:paraId="570476A4" w14:textId="77777777" w:rsidR="00F34D9B" w:rsidRPr="00BB3056" w:rsidRDefault="00F34D9B" w:rsidP="00F34D9B">
            <w:pPr>
              <w:tabs>
                <w:tab w:val="decimal" w:pos="1012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484486" w14:textId="77777777" w:rsidR="00F34D9B" w:rsidRPr="00BB3056" w:rsidRDefault="00F34D9B" w:rsidP="00F34D9B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9A571" w14:textId="77777777" w:rsidR="00F34D9B" w:rsidRPr="00BB3056" w:rsidRDefault="00F34D9B" w:rsidP="00F34D9B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1CCB4F2" w14:textId="77777777" w:rsidR="00F34D9B" w:rsidRPr="00BB3056" w:rsidRDefault="00F34D9B" w:rsidP="00F34D9B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467A09" w14:textId="77777777" w:rsidR="00F34D9B" w:rsidRPr="00BB3056" w:rsidRDefault="00F34D9B" w:rsidP="00F34D9B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BC4881A" w14:textId="77777777" w:rsidR="00F34D9B" w:rsidRPr="00BB3056" w:rsidRDefault="00F34D9B" w:rsidP="00F34D9B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6DA64FAB" w14:textId="77777777" w:rsidR="00F34D9B" w:rsidRPr="00BB3056" w:rsidRDefault="00F34D9B" w:rsidP="00F34D9B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D9B" w:rsidRPr="00BB3056" w14:paraId="4B3ED41D" w14:textId="77777777" w:rsidTr="00B157EE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0307FD14" w14:textId="3818A6A1" w:rsidR="00F34D9B" w:rsidRPr="00BB3056" w:rsidRDefault="00F34D9B" w:rsidP="00F34D9B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ที่ไม่อยู่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648498F8" w14:textId="77777777" w:rsidR="00F34D9B" w:rsidRPr="00BB3056" w:rsidRDefault="00F34D9B" w:rsidP="00F34D9B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81,504</w:t>
            </w:r>
          </w:p>
        </w:tc>
        <w:tc>
          <w:tcPr>
            <w:tcW w:w="180" w:type="dxa"/>
          </w:tcPr>
          <w:p w14:paraId="4DED3E7B" w14:textId="77777777" w:rsidR="00F34D9B" w:rsidRPr="00BB3056" w:rsidRDefault="00F34D9B" w:rsidP="00F34D9B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82E41B" w14:textId="77777777" w:rsidR="00F34D9B" w:rsidRPr="00BB3056" w:rsidRDefault="00F34D9B" w:rsidP="00F34D9B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575971B" w14:textId="77777777" w:rsidR="00F34D9B" w:rsidRPr="00BB3056" w:rsidRDefault="00F34D9B" w:rsidP="00F34D9B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32C298" w14:textId="77777777" w:rsidR="00F34D9B" w:rsidRPr="00BB3056" w:rsidRDefault="00F34D9B" w:rsidP="00F34D9B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(3,753)</w:t>
            </w:r>
          </w:p>
        </w:tc>
        <w:tc>
          <w:tcPr>
            <w:tcW w:w="181" w:type="dxa"/>
          </w:tcPr>
          <w:p w14:paraId="65602E9D" w14:textId="77777777" w:rsidR="00F34D9B" w:rsidRPr="00BB3056" w:rsidRDefault="00F34D9B" w:rsidP="00F34D9B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5E91E5E" w14:textId="77777777" w:rsidR="00F34D9B" w:rsidRPr="00BB3056" w:rsidRDefault="00F34D9B" w:rsidP="00F34D9B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77,751</w:t>
            </w:r>
          </w:p>
        </w:tc>
      </w:tr>
      <w:tr w:rsidR="00FA54F3" w:rsidRPr="00BB3056" w14:paraId="3F031153" w14:textId="77777777" w:rsidTr="00B157EE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445C3FD1" w14:textId="77777777" w:rsidR="00FA54F3" w:rsidRPr="00035133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22090241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A83C79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24C507" w14:textId="77777777" w:rsidR="00FA54F3" w:rsidRPr="00BB3056" w:rsidRDefault="00FA54F3" w:rsidP="00B14D89">
            <w:pPr>
              <w:tabs>
                <w:tab w:val="clear" w:pos="454"/>
                <w:tab w:val="decimal" w:pos="55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48A75391" w14:textId="77777777" w:rsidR="00FA54F3" w:rsidRPr="00BB3056" w:rsidRDefault="00FA54F3" w:rsidP="00B14D89">
            <w:pPr>
              <w:tabs>
                <w:tab w:val="decimal" w:pos="73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3DBA17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918EB16" w14:textId="77777777" w:rsidR="00FA54F3" w:rsidRPr="00BB3056" w:rsidRDefault="00FA54F3" w:rsidP="00B14D89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BFF5F97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52AC0EF2" w14:textId="77777777" w:rsidTr="00B157EE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73BC8586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14:paraId="225B66DC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27,774</w:t>
            </w:r>
          </w:p>
        </w:tc>
        <w:tc>
          <w:tcPr>
            <w:tcW w:w="180" w:type="dxa"/>
          </w:tcPr>
          <w:p w14:paraId="2785BF18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00C5E6" w14:textId="77777777" w:rsidR="00FA54F3" w:rsidRPr="00BB3056" w:rsidRDefault="00FA54F3" w:rsidP="00B14D89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91" w:type="dxa"/>
          </w:tcPr>
          <w:p w14:paraId="25B4DBA7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5B5A01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2,391</w:t>
            </w:r>
          </w:p>
        </w:tc>
        <w:tc>
          <w:tcPr>
            <w:tcW w:w="181" w:type="dxa"/>
          </w:tcPr>
          <w:p w14:paraId="1998A505" w14:textId="77777777" w:rsidR="00FA54F3" w:rsidRPr="00BB3056" w:rsidRDefault="00FA54F3" w:rsidP="00B14D89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FFF5D54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30,334</w:t>
            </w:r>
          </w:p>
        </w:tc>
      </w:tr>
      <w:tr w:rsidR="00FA54F3" w:rsidRPr="00BB3056" w14:paraId="44774907" w14:textId="77777777" w:rsidTr="00B157EE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2DC632EE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ที่ยังไม่เกิดขึ้นจริงจากอนุพันธ์</w:t>
            </w:r>
          </w:p>
        </w:tc>
        <w:tc>
          <w:tcPr>
            <w:tcW w:w="1170" w:type="dxa"/>
          </w:tcPr>
          <w:p w14:paraId="279CA636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180" w:type="dxa"/>
          </w:tcPr>
          <w:p w14:paraId="3FA11F9D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469424" w14:textId="77777777" w:rsidR="00FA54F3" w:rsidRPr="00BB3056" w:rsidRDefault="00FA54F3" w:rsidP="00B14D89">
            <w:pPr>
              <w:tabs>
                <w:tab w:val="clear" w:pos="680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  <w:tc>
          <w:tcPr>
            <w:tcW w:w="191" w:type="dxa"/>
          </w:tcPr>
          <w:p w14:paraId="65ADF534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A4BAB5" w14:textId="2434C622" w:rsidR="00FA54F3" w:rsidRPr="00BB3056" w:rsidRDefault="00EB5CB0" w:rsidP="00E15BAB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A54F3"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39BA466" w14:textId="77777777" w:rsidR="00FA54F3" w:rsidRPr="00BB3056" w:rsidRDefault="00FA54F3" w:rsidP="00B14D89">
            <w:pPr>
              <w:tabs>
                <w:tab w:val="decimal" w:pos="602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FE8D15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</w:tr>
      <w:tr w:rsidR="00FA54F3" w:rsidRPr="00BB3056" w14:paraId="59C68C35" w14:textId="77777777" w:rsidTr="00B157EE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2F3968B0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4871E4EE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6852C1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3B9D37" w14:textId="77777777" w:rsidR="00FA54F3" w:rsidRPr="00BB3056" w:rsidRDefault="00FA54F3" w:rsidP="00B14D89">
            <w:pPr>
              <w:tabs>
                <w:tab w:val="clear" w:pos="680"/>
                <w:tab w:val="clear" w:pos="907"/>
                <w:tab w:val="decimal" w:pos="52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270B1E6C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9AEE19" w14:textId="77777777" w:rsidR="00FA54F3" w:rsidRPr="00BB3056" w:rsidRDefault="00FA54F3" w:rsidP="00E15BAB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2AD1F42" w14:textId="77777777" w:rsidR="00FA54F3" w:rsidRPr="00BB3056" w:rsidRDefault="00FA54F3" w:rsidP="00B14D89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694E94A" w14:textId="77777777" w:rsidR="00FA54F3" w:rsidRPr="00BB3056" w:rsidRDefault="00FA54F3" w:rsidP="00B14D89">
            <w:pPr>
              <w:tabs>
                <w:tab w:val="decimal" w:pos="604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4BAC42EF" w14:textId="77777777" w:rsidTr="00B157EE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0FDB34F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131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สินค้า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170" w:type="dxa"/>
            <w:vAlign w:val="bottom"/>
          </w:tcPr>
          <w:p w14:paraId="0FD4A050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7,763</w:t>
            </w:r>
          </w:p>
        </w:tc>
        <w:tc>
          <w:tcPr>
            <w:tcW w:w="180" w:type="dxa"/>
            <w:vAlign w:val="bottom"/>
          </w:tcPr>
          <w:p w14:paraId="6B16E2E5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0B501E" w14:textId="77777777" w:rsidR="00FA54F3" w:rsidRPr="00BB3056" w:rsidRDefault="00FA54F3" w:rsidP="00B14D89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(6,269)</w:t>
            </w:r>
          </w:p>
        </w:tc>
        <w:tc>
          <w:tcPr>
            <w:tcW w:w="191" w:type="dxa"/>
            <w:vAlign w:val="bottom"/>
          </w:tcPr>
          <w:p w14:paraId="150D8284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254BFD8" w14:textId="05604775" w:rsidR="00FA54F3" w:rsidRPr="00BB3056" w:rsidRDefault="00EB5CB0" w:rsidP="00E15BAB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A54F3"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48509CA8" w14:textId="77777777" w:rsidR="00FA54F3" w:rsidRPr="00BB3056" w:rsidRDefault="00FA54F3" w:rsidP="00B14D89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5796B50B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</w:tr>
      <w:tr w:rsidR="00FA54F3" w:rsidRPr="00BB3056" w14:paraId="63756A7A" w14:textId="77777777" w:rsidTr="00B157EE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2A909FCB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94F07D7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180" w:type="dxa"/>
          </w:tcPr>
          <w:p w14:paraId="37EC7575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2E5BF" w14:textId="77777777" w:rsidR="00FA54F3" w:rsidRPr="00BB3056" w:rsidRDefault="00FA54F3" w:rsidP="00B14D89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191" w:type="dxa"/>
          </w:tcPr>
          <w:p w14:paraId="3E147481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C64178" w14:textId="67D6C585" w:rsidR="00FA54F3" w:rsidRPr="00BB3056" w:rsidRDefault="00EB5CB0" w:rsidP="00E15BAB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A54F3"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DCA72CF" w14:textId="77777777" w:rsidR="00FA54F3" w:rsidRPr="00BB3056" w:rsidRDefault="00FA54F3" w:rsidP="00B14D89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AA33D59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1,117</w:t>
            </w:r>
          </w:p>
        </w:tc>
      </w:tr>
      <w:tr w:rsidR="00FA54F3" w:rsidRPr="00BB3056" w14:paraId="41B68F7B" w14:textId="77777777" w:rsidTr="00B157EE">
        <w:trPr>
          <w:cantSplit/>
          <w:trHeight w:hRule="exact" w:val="432"/>
        </w:trPr>
        <w:tc>
          <w:tcPr>
            <w:tcW w:w="3791" w:type="dxa"/>
            <w:hideMark/>
          </w:tcPr>
          <w:p w14:paraId="2A82C0EF" w14:textId="77777777" w:rsidR="00FA54F3" w:rsidRPr="00BB3056" w:rsidRDefault="00FA54F3" w:rsidP="00B14D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058E7" w14:textId="77777777" w:rsidR="00FA54F3" w:rsidRPr="00064339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123,582</w:t>
            </w:r>
          </w:p>
        </w:tc>
        <w:tc>
          <w:tcPr>
            <w:tcW w:w="180" w:type="dxa"/>
          </w:tcPr>
          <w:p w14:paraId="5ACF8C14" w14:textId="77777777" w:rsidR="00FA54F3" w:rsidRPr="00064339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DC656" w14:textId="77777777" w:rsidR="00FA54F3" w:rsidRPr="00064339" w:rsidRDefault="00FA54F3" w:rsidP="00B14D89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(4,317)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47EEC0BC" w14:textId="77777777" w:rsidR="00FA54F3" w:rsidRPr="00064339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4D0ED" w14:textId="77777777" w:rsidR="00FA54F3" w:rsidRPr="00064339" w:rsidRDefault="00FA54F3" w:rsidP="00B14D89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(1,362)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FAFEBC4" w14:textId="77777777" w:rsidR="00FA54F3" w:rsidRPr="00064339" w:rsidRDefault="00FA54F3" w:rsidP="00B14D89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4859C" w14:textId="77777777" w:rsidR="00FA54F3" w:rsidRPr="00064339" w:rsidRDefault="00FA54F3" w:rsidP="00B14D89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117,903</w:t>
            </w:r>
          </w:p>
        </w:tc>
      </w:tr>
      <w:tr w:rsidR="00EC0F21" w:rsidRPr="00BB3056" w14:paraId="5F7890D6" w14:textId="77777777" w:rsidTr="00EC0F21">
        <w:trPr>
          <w:cantSplit/>
          <w:trHeight w:hRule="exact" w:val="374"/>
        </w:trPr>
        <w:tc>
          <w:tcPr>
            <w:tcW w:w="3791" w:type="dxa"/>
          </w:tcPr>
          <w:p w14:paraId="13AB4B69" w14:textId="77777777" w:rsidR="00EC0F21" w:rsidRPr="00BB3056" w:rsidRDefault="00EC0F21" w:rsidP="00B14D8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8B9F0" w14:textId="77777777" w:rsidR="00EC0F21" w:rsidRPr="00BB3056" w:rsidRDefault="00EC0F21" w:rsidP="00B14D89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81E7E9" w14:textId="77777777" w:rsidR="00EC0F21" w:rsidRPr="00BB3056" w:rsidRDefault="00EC0F21" w:rsidP="00B14D8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AA8035" w14:textId="77777777" w:rsidR="00EC0F21" w:rsidRPr="00BB3056" w:rsidRDefault="00EC0F21" w:rsidP="00B14D89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5052B53" w14:textId="77777777" w:rsidR="00EC0F21" w:rsidRPr="00BB3056" w:rsidRDefault="00EC0F21" w:rsidP="00B14D89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5BE03A" w14:textId="77777777" w:rsidR="00EC0F21" w:rsidRPr="00BB3056" w:rsidRDefault="00EC0F21" w:rsidP="00B14D89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9B5D913" w14:textId="77777777" w:rsidR="00EC0F21" w:rsidRPr="00BB3056" w:rsidRDefault="00EC0F21" w:rsidP="00B14D89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0559D19" w14:textId="77777777" w:rsidR="00EC0F21" w:rsidRPr="00BB3056" w:rsidRDefault="00EC0F21" w:rsidP="00B14D89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F21" w:rsidRPr="00BB3056" w14:paraId="6E8B6884" w14:textId="77777777" w:rsidTr="00EC0F21">
        <w:trPr>
          <w:cantSplit/>
          <w:trHeight w:hRule="exact" w:val="432"/>
        </w:trPr>
        <w:tc>
          <w:tcPr>
            <w:tcW w:w="3791" w:type="dxa"/>
            <w:hideMark/>
          </w:tcPr>
          <w:p w14:paraId="2F5949E5" w14:textId="44C53C9E" w:rsidR="00EC0F21" w:rsidRPr="00BB3056" w:rsidRDefault="00EC0F21" w:rsidP="00B14D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749C1A" w14:textId="5DB35AA8" w:rsidR="00EC0F21" w:rsidRPr="00BB3056" w:rsidRDefault="00EC0F21" w:rsidP="00B14D89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123,582</w:t>
            </w:r>
          </w:p>
        </w:tc>
        <w:tc>
          <w:tcPr>
            <w:tcW w:w="180" w:type="dxa"/>
          </w:tcPr>
          <w:p w14:paraId="079556FC" w14:textId="77777777" w:rsidR="00EC0F21" w:rsidRPr="00BB3056" w:rsidRDefault="00EC0F21" w:rsidP="00B14D89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6A43E" w14:textId="44A9C708" w:rsidR="00EC0F21" w:rsidRPr="00EC0F21" w:rsidRDefault="00EC0F21" w:rsidP="00EC0F21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(4,317)</w:t>
            </w:r>
          </w:p>
        </w:tc>
        <w:tc>
          <w:tcPr>
            <w:tcW w:w="191" w:type="dxa"/>
            <w:tcBorders>
              <w:top w:val="nil"/>
              <w:left w:val="nil"/>
            </w:tcBorders>
          </w:tcPr>
          <w:p w14:paraId="564795D2" w14:textId="77777777" w:rsidR="00EC0F21" w:rsidRPr="00BB3056" w:rsidRDefault="00EC0F21" w:rsidP="00B14D89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34B7514" w14:textId="40455C3E" w:rsidR="00EC0F21" w:rsidRPr="00BB3056" w:rsidRDefault="00EC0F21" w:rsidP="00EC0F21">
            <w:pPr>
              <w:tabs>
                <w:tab w:val="decimal" w:pos="124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(1,362)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50D7474C" w14:textId="77777777" w:rsidR="00EC0F21" w:rsidRPr="00BB3056" w:rsidRDefault="00EC0F21" w:rsidP="00B14D89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D70FF0" w14:textId="3FF0844D" w:rsidR="00EC0F21" w:rsidRPr="00EC0F21" w:rsidRDefault="00EC0F21" w:rsidP="00EC0F21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117,903</w:t>
            </w:r>
          </w:p>
        </w:tc>
      </w:tr>
      <w:tr w:rsidR="00EC0F21" w:rsidRPr="00BB3056" w14:paraId="070FE84C" w14:textId="77777777" w:rsidTr="00EC0F21">
        <w:trPr>
          <w:cantSplit/>
          <w:trHeight w:hRule="exact" w:val="432"/>
        </w:trPr>
        <w:tc>
          <w:tcPr>
            <w:tcW w:w="3791" w:type="dxa"/>
          </w:tcPr>
          <w:p w14:paraId="75357361" w14:textId="0700E3F4" w:rsidR="00EC0F21" w:rsidRPr="00BB3056" w:rsidRDefault="00EC0F21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E9851F1" w14:textId="12B6B9C1" w:rsidR="00EC0F21" w:rsidRPr="00BB3056" w:rsidRDefault="00EC0F21" w:rsidP="00B14D89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8C4E36" w14:textId="77777777" w:rsidR="00EC0F21" w:rsidRPr="00BB3056" w:rsidRDefault="00EC0F21" w:rsidP="00B14D8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5A14848" w14:textId="2419F41D" w:rsidR="00EC0F21" w:rsidRPr="00BB3056" w:rsidRDefault="00EC0F21" w:rsidP="00B14D89">
            <w:pPr>
              <w:tabs>
                <w:tab w:val="clear" w:pos="907"/>
              </w:tabs>
              <w:spacing w:line="240" w:lineRule="auto"/>
              <w:ind w:left="17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375EC3C1" w14:textId="77777777" w:rsidR="00EC0F21" w:rsidRPr="00BB3056" w:rsidRDefault="00EC0F21" w:rsidP="00B14D89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49889589" w14:textId="4304A425" w:rsidR="00EC0F21" w:rsidRPr="00BB3056" w:rsidRDefault="00EC0F21" w:rsidP="00B14D89">
            <w:pPr>
              <w:tabs>
                <w:tab w:val="clear" w:pos="907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17DD7B1E" w14:textId="77777777" w:rsidR="00EC0F21" w:rsidRPr="00BB3056" w:rsidRDefault="00EC0F21" w:rsidP="00B14D89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</w:tcPr>
          <w:p w14:paraId="26C8F947" w14:textId="40E597FD" w:rsidR="00EC0F21" w:rsidRPr="00BB3056" w:rsidRDefault="00EC0F21" w:rsidP="00B14D89">
            <w:pPr>
              <w:tabs>
                <w:tab w:val="decimal" w:pos="730"/>
              </w:tabs>
              <w:spacing w:line="240" w:lineRule="auto"/>
              <w:ind w:left="17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B8390B8" w14:textId="5F4E3A20" w:rsidR="00FA54F3" w:rsidRDefault="00FA54F3" w:rsidP="00FA54F3">
      <w:pPr>
        <w:rPr>
          <w:lang w:val="x-none" w:eastAsia="x-none"/>
        </w:rPr>
      </w:pPr>
    </w:p>
    <w:p w14:paraId="5718C866" w14:textId="6CCCC4AC" w:rsidR="00D278CF" w:rsidRDefault="00D278CF" w:rsidP="00FA54F3">
      <w:pPr>
        <w:rPr>
          <w:lang w:val="x-none" w:eastAsia="x-none"/>
        </w:rPr>
      </w:pPr>
    </w:p>
    <w:p w14:paraId="06A1EF9A" w14:textId="0D7196D4" w:rsidR="00D278CF" w:rsidRDefault="00D278CF" w:rsidP="00FA54F3">
      <w:pPr>
        <w:rPr>
          <w:lang w:val="x-none" w:eastAsia="x-none"/>
        </w:rPr>
      </w:pPr>
    </w:p>
    <w:p w14:paraId="59B3F91D" w14:textId="6868ACEB" w:rsidR="00D278CF" w:rsidRDefault="00D278CF" w:rsidP="00FA54F3">
      <w:pPr>
        <w:rPr>
          <w:lang w:val="x-none" w:eastAsia="x-none"/>
        </w:rPr>
      </w:pPr>
    </w:p>
    <w:p w14:paraId="12BE95FB" w14:textId="348C7329" w:rsidR="00D278CF" w:rsidRDefault="00D278CF" w:rsidP="00FA54F3">
      <w:pPr>
        <w:rPr>
          <w:lang w:val="x-none" w:eastAsia="x-none"/>
        </w:rPr>
      </w:pPr>
    </w:p>
    <w:p w14:paraId="0B2AAF7C" w14:textId="7F9AD560" w:rsidR="00D278CF" w:rsidRDefault="00D278CF" w:rsidP="00FA54F3">
      <w:pPr>
        <w:rPr>
          <w:lang w:val="x-none" w:eastAsia="x-none"/>
        </w:rPr>
      </w:pPr>
    </w:p>
    <w:p w14:paraId="71F8BFF4" w14:textId="6EE8EC0C" w:rsidR="00D278CF" w:rsidRDefault="00D278CF" w:rsidP="00FA54F3">
      <w:pPr>
        <w:rPr>
          <w:lang w:val="x-none" w:eastAsia="x-none"/>
        </w:rPr>
      </w:pPr>
    </w:p>
    <w:p w14:paraId="78B484AA" w14:textId="405254C9" w:rsidR="00D278CF" w:rsidRDefault="00D278CF" w:rsidP="00FA54F3">
      <w:pPr>
        <w:rPr>
          <w:lang w:val="x-none" w:eastAsia="x-none"/>
        </w:rPr>
      </w:pPr>
    </w:p>
    <w:p w14:paraId="318B7392" w14:textId="4DDD65A1" w:rsidR="00D278CF" w:rsidRDefault="00D278CF" w:rsidP="00FA54F3">
      <w:pPr>
        <w:rPr>
          <w:lang w:val="x-none" w:eastAsia="x-none"/>
        </w:rPr>
      </w:pPr>
    </w:p>
    <w:p w14:paraId="4190B72B" w14:textId="67CFB2C0" w:rsidR="00D278CF" w:rsidRDefault="00D278CF" w:rsidP="00FA54F3">
      <w:pPr>
        <w:rPr>
          <w:lang w:val="x-none" w:eastAsia="x-none"/>
        </w:rPr>
      </w:pPr>
    </w:p>
    <w:p w14:paraId="2609708E" w14:textId="532FB447" w:rsidR="00D278CF" w:rsidRDefault="00D278CF" w:rsidP="00FA54F3">
      <w:pPr>
        <w:rPr>
          <w:lang w:val="x-none" w:eastAsia="x-none"/>
        </w:rPr>
      </w:pPr>
    </w:p>
    <w:p w14:paraId="6823E693" w14:textId="44518CFD" w:rsidR="00D278CF" w:rsidRDefault="00D278CF" w:rsidP="00FA54F3">
      <w:pPr>
        <w:rPr>
          <w:lang w:val="x-none" w:eastAsia="x-none"/>
        </w:rPr>
      </w:pPr>
    </w:p>
    <w:p w14:paraId="079A9BDB" w14:textId="5159E125" w:rsidR="00D278CF" w:rsidRDefault="00D278CF" w:rsidP="00FA54F3">
      <w:pPr>
        <w:rPr>
          <w:lang w:val="x-none" w:eastAsia="x-none"/>
        </w:rPr>
      </w:pPr>
    </w:p>
    <w:p w14:paraId="001F3850" w14:textId="48C00FCE" w:rsidR="00D278CF" w:rsidRDefault="00D278CF" w:rsidP="00FA54F3">
      <w:pPr>
        <w:rPr>
          <w:lang w:val="x-none" w:eastAsia="x-none"/>
        </w:rPr>
      </w:pPr>
    </w:p>
    <w:p w14:paraId="0B2B3B44" w14:textId="148D5102" w:rsidR="00D278CF" w:rsidRDefault="00D278CF" w:rsidP="00FA54F3">
      <w:pPr>
        <w:rPr>
          <w:lang w:val="x-none" w:eastAsia="x-none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9"/>
        <w:gridCol w:w="1170"/>
        <w:gridCol w:w="182"/>
        <w:gridCol w:w="1168"/>
        <w:gridCol w:w="180"/>
        <w:gridCol w:w="27"/>
        <w:gridCol w:w="1413"/>
        <w:gridCol w:w="27"/>
        <w:gridCol w:w="153"/>
        <w:gridCol w:w="27"/>
        <w:gridCol w:w="1235"/>
      </w:tblGrid>
      <w:tr w:rsidR="00FA54F3" w:rsidRPr="00BB3056" w14:paraId="232F4CC6" w14:textId="77777777" w:rsidTr="00B157EE">
        <w:trPr>
          <w:cantSplit/>
          <w:trHeight w:hRule="exact" w:val="432"/>
          <w:tblHeader/>
        </w:trPr>
        <w:tc>
          <w:tcPr>
            <w:tcW w:w="3789" w:type="dxa"/>
          </w:tcPr>
          <w:p w14:paraId="1153D197" w14:textId="77777777" w:rsidR="00FA54F3" w:rsidRPr="00BB3056" w:rsidRDefault="00FA54F3" w:rsidP="00B14D8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10"/>
            <w:hideMark/>
          </w:tcPr>
          <w:p w14:paraId="579C532A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54F3" w:rsidRPr="00BB3056" w14:paraId="7BD711E9" w14:textId="77777777" w:rsidTr="00B157EE">
        <w:trPr>
          <w:cantSplit/>
          <w:trHeight w:hRule="exact" w:val="432"/>
          <w:tblHeader/>
        </w:trPr>
        <w:tc>
          <w:tcPr>
            <w:tcW w:w="3789" w:type="dxa"/>
          </w:tcPr>
          <w:p w14:paraId="68A10B96" w14:textId="77777777" w:rsidR="00FA54F3" w:rsidRPr="00BB3056" w:rsidRDefault="00FA54F3" w:rsidP="00B14D8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82" w:type="dxa"/>
            <w:gridSpan w:val="10"/>
          </w:tcPr>
          <w:p w14:paraId="05467A86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FA54F3" w:rsidRPr="00BB3056" w14:paraId="1AF3FDEA" w14:textId="77777777" w:rsidTr="00B157EE">
        <w:trPr>
          <w:cantSplit/>
          <w:trHeight w:hRule="exact" w:val="835"/>
          <w:tblHeader/>
        </w:trPr>
        <w:tc>
          <w:tcPr>
            <w:tcW w:w="3789" w:type="dxa"/>
          </w:tcPr>
          <w:p w14:paraId="04D7106F" w14:textId="77777777" w:rsidR="00FA54F3" w:rsidRPr="00BB3056" w:rsidRDefault="00FA54F3" w:rsidP="00B14D8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499E1E4F" w14:textId="77777777" w:rsidR="00FA54F3" w:rsidRPr="00BB3056" w:rsidRDefault="00FA54F3" w:rsidP="00B1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51FD8814" w14:textId="77777777" w:rsidR="00FA54F3" w:rsidRPr="00BB3056" w:rsidRDefault="00FA54F3" w:rsidP="00B14D8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hideMark/>
          </w:tcPr>
          <w:p w14:paraId="065A36C5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7" w:type="dxa"/>
            <w:gridSpan w:val="2"/>
            <w:tcBorders>
              <w:top w:val="single" w:sz="4" w:space="0" w:color="auto"/>
            </w:tcBorders>
            <w:vAlign w:val="bottom"/>
          </w:tcPr>
          <w:p w14:paraId="4DF3CC54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CF2852A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  <w:gridSpan w:val="2"/>
            <w:vAlign w:val="bottom"/>
          </w:tcPr>
          <w:p w14:paraId="1EEB5D26" w14:textId="77777777" w:rsidR="00FA54F3" w:rsidRPr="00BB3056" w:rsidRDefault="00FA54F3" w:rsidP="00B14D8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466139D2" w14:textId="77777777" w:rsidR="00FA54F3" w:rsidRPr="00BB3056" w:rsidRDefault="00FA54F3" w:rsidP="00B1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FA54F3" w:rsidRPr="00BB3056" w14:paraId="590B9E4E" w14:textId="77777777" w:rsidTr="00B157EE">
        <w:trPr>
          <w:cantSplit/>
          <w:trHeight w:hRule="exact" w:val="432"/>
        </w:trPr>
        <w:tc>
          <w:tcPr>
            <w:tcW w:w="3789" w:type="dxa"/>
          </w:tcPr>
          <w:p w14:paraId="1D60BE92" w14:textId="77777777" w:rsidR="00FA54F3" w:rsidRPr="00BB3056" w:rsidRDefault="00FA54F3" w:rsidP="00B14D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2" w:type="dxa"/>
            <w:gridSpan w:val="10"/>
          </w:tcPr>
          <w:p w14:paraId="237BA23C" w14:textId="77777777" w:rsidR="00FA54F3" w:rsidRPr="00BB3056" w:rsidRDefault="00FA54F3" w:rsidP="00B14D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54F3" w:rsidRPr="00BB3056" w14:paraId="357723CB" w14:textId="77777777" w:rsidTr="00B157EE">
        <w:trPr>
          <w:cantSplit/>
          <w:trHeight w:hRule="exact" w:val="432"/>
        </w:trPr>
        <w:tc>
          <w:tcPr>
            <w:tcW w:w="3789" w:type="dxa"/>
            <w:hideMark/>
          </w:tcPr>
          <w:p w14:paraId="2DC4ED41" w14:textId="578C0B1A" w:rsidR="00FA54F3" w:rsidRPr="00BB3056" w:rsidRDefault="00984180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FA54F3"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6CEA50F" w14:textId="77777777" w:rsidR="00FA54F3" w:rsidRPr="00BB3056" w:rsidRDefault="00FA54F3" w:rsidP="00B14D89">
            <w:pPr>
              <w:tabs>
                <w:tab w:val="decimal" w:pos="109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09F3778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1FDCB9" w14:textId="77777777" w:rsidR="00FA54F3" w:rsidRPr="00BB3056" w:rsidRDefault="00FA54F3" w:rsidP="00B14D89">
            <w:pPr>
              <w:tabs>
                <w:tab w:val="decimal" w:pos="118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636EDD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DA0DCF7" w14:textId="77777777" w:rsidR="00FA54F3" w:rsidRPr="00B157EE" w:rsidRDefault="00FA54F3" w:rsidP="00B14D8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F49D0E9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4DE06B09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111DB670" w14:textId="77777777" w:rsidTr="00B157EE">
        <w:trPr>
          <w:cantSplit/>
          <w:trHeight w:hRule="exact" w:val="432"/>
        </w:trPr>
        <w:tc>
          <w:tcPr>
            <w:tcW w:w="3789" w:type="dxa"/>
            <w:vAlign w:val="center"/>
          </w:tcPr>
          <w:p w14:paraId="36A4EF53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707E0F0D" w14:textId="77777777" w:rsidR="00FA54F3" w:rsidRPr="00BB3056" w:rsidRDefault="00FA54F3" w:rsidP="00B14D89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F146600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C99E6A4" w14:textId="77777777" w:rsidR="00FA54F3" w:rsidRPr="00BB3056" w:rsidRDefault="00FA54F3" w:rsidP="00B14D89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31F6D8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2D7B16E" w14:textId="77777777" w:rsidR="00FA54F3" w:rsidRPr="00BB3056" w:rsidRDefault="00FA54F3" w:rsidP="00B14D89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7BEB7A1" w14:textId="77777777" w:rsidR="00FA54F3" w:rsidRPr="00BB3056" w:rsidRDefault="00FA54F3" w:rsidP="00B14D89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2A978032" w14:textId="77777777" w:rsidR="00FA54F3" w:rsidRPr="00BB3056" w:rsidRDefault="00FA54F3" w:rsidP="00B14D89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55C41B6B" w14:textId="77777777" w:rsidTr="00B157EE">
        <w:trPr>
          <w:cantSplit/>
          <w:trHeight w:hRule="exact" w:val="432"/>
        </w:trPr>
        <w:tc>
          <w:tcPr>
            <w:tcW w:w="3789" w:type="dxa"/>
            <w:vAlign w:val="center"/>
          </w:tcPr>
          <w:p w14:paraId="3BECA9F9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597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70" w:type="dxa"/>
            <w:vAlign w:val="bottom"/>
          </w:tcPr>
          <w:p w14:paraId="014193A5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182" w:type="dxa"/>
            <w:vAlign w:val="bottom"/>
          </w:tcPr>
          <w:p w14:paraId="4BC9E0C8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C12935" w14:textId="77777777" w:rsidR="00FA54F3" w:rsidRPr="00BB3056" w:rsidRDefault="00FA54F3" w:rsidP="00E15BAB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569F4E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92A775C" w14:textId="77777777" w:rsidR="00FA54F3" w:rsidRPr="00BB3056" w:rsidRDefault="00FA54F3" w:rsidP="00B14D89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2D31E05C" w14:textId="77777777" w:rsidR="00FA54F3" w:rsidRPr="00BB3056" w:rsidRDefault="00FA54F3" w:rsidP="00B14D89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D78FE63" w14:textId="77777777" w:rsidR="00FA54F3" w:rsidRPr="00BB3056" w:rsidRDefault="00FA54F3" w:rsidP="00B14D89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</w:tr>
      <w:tr w:rsidR="00F34D9B" w:rsidRPr="00BB3056" w14:paraId="0D5BCD00" w14:textId="77777777" w:rsidTr="00B157EE">
        <w:trPr>
          <w:cantSplit/>
          <w:trHeight w:hRule="exact" w:val="432"/>
        </w:trPr>
        <w:tc>
          <w:tcPr>
            <w:tcW w:w="3789" w:type="dxa"/>
            <w:vAlign w:val="center"/>
            <w:hideMark/>
          </w:tcPr>
          <w:p w14:paraId="5F5CB0A9" w14:textId="6B7B59D8" w:rsidR="00F34D9B" w:rsidRPr="00313154" w:rsidRDefault="00F34D9B" w:rsidP="00F34D9B">
            <w:pPr>
              <w:spacing w:line="240" w:lineRule="auto"/>
              <w:ind w:left="180" w:hanging="18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เพิ่มขึ้นใน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</w:t>
            </w: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ตราสารทุนอื่น</w:t>
            </w:r>
          </w:p>
        </w:tc>
        <w:tc>
          <w:tcPr>
            <w:tcW w:w="1170" w:type="dxa"/>
          </w:tcPr>
          <w:p w14:paraId="01F2269B" w14:textId="77777777" w:rsidR="00F34D9B" w:rsidRPr="00BB3056" w:rsidRDefault="00F34D9B" w:rsidP="00F34D9B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1BFA84E" w14:textId="77777777" w:rsidR="00F34D9B" w:rsidRPr="00BB3056" w:rsidRDefault="00F34D9B" w:rsidP="00F34D9B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0A88151" w14:textId="77777777" w:rsidR="00F34D9B" w:rsidRPr="00BB3056" w:rsidRDefault="00F34D9B" w:rsidP="00F34D9B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75EE20" w14:textId="77777777" w:rsidR="00F34D9B" w:rsidRPr="00BB3056" w:rsidRDefault="00F34D9B" w:rsidP="00F34D9B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63CF21B" w14:textId="77777777" w:rsidR="00F34D9B" w:rsidRPr="00BB3056" w:rsidRDefault="00F34D9B" w:rsidP="00F34D9B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B20BD4B" w14:textId="77777777" w:rsidR="00F34D9B" w:rsidRPr="00BB3056" w:rsidRDefault="00F34D9B" w:rsidP="00F34D9B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220AA4AA" w14:textId="77777777" w:rsidR="00F34D9B" w:rsidRPr="00BB3056" w:rsidRDefault="00F34D9B" w:rsidP="00F34D9B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D9B" w:rsidRPr="00BB3056" w14:paraId="4307B59D" w14:textId="77777777" w:rsidTr="00B157EE">
        <w:trPr>
          <w:cantSplit/>
          <w:trHeight w:hRule="exact" w:val="432"/>
        </w:trPr>
        <w:tc>
          <w:tcPr>
            <w:tcW w:w="3789" w:type="dxa"/>
            <w:vAlign w:val="center"/>
            <w:hideMark/>
          </w:tcPr>
          <w:p w14:paraId="15D4382B" w14:textId="0F5D9F1A" w:rsidR="00F34D9B" w:rsidRPr="00BB3056" w:rsidRDefault="00F34D9B" w:rsidP="00F34D9B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ที่ไม่อยู่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097B81D2" w14:textId="77777777" w:rsidR="00F34D9B" w:rsidRPr="00BB3056" w:rsidRDefault="00F34D9B" w:rsidP="00F34D9B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81,504</w:t>
            </w:r>
          </w:p>
        </w:tc>
        <w:tc>
          <w:tcPr>
            <w:tcW w:w="182" w:type="dxa"/>
          </w:tcPr>
          <w:p w14:paraId="6230119B" w14:textId="77777777" w:rsidR="00F34D9B" w:rsidRPr="00BB3056" w:rsidRDefault="00F34D9B" w:rsidP="00F34D9B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920499D" w14:textId="77777777" w:rsidR="00F34D9B" w:rsidRPr="00BB3056" w:rsidRDefault="00F34D9B" w:rsidP="00F34D9B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B4F1DE" w14:textId="77777777" w:rsidR="00F34D9B" w:rsidRPr="00BB3056" w:rsidRDefault="00F34D9B" w:rsidP="00F34D9B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6AF7F5B" w14:textId="77777777" w:rsidR="00F34D9B" w:rsidRPr="00BB3056" w:rsidRDefault="00F34D9B" w:rsidP="00F34D9B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(3,753)</w:t>
            </w:r>
          </w:p>
        </w:tc>
        <w:tc>
          <w:tcPr>
            <w:tcW w:w="180" w:type="dxa"/>
            <w:gridSpan w:val="2"/>
          </w:tcPr>
          <w:p w14:paraId="05B59842" w14:textId="77777777" w:rsidR="00F34D9B" w:rsidRPr="00BB3056" w:rsidRDefault="00F34D9B" w:rsidP="00F34D9B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gridSpan w:val="2"/>
          </w:tcPr>
          <w:p w14:paraId="229ED96B" w14:textId="77777777" w:rsidR="00F34D9B" w:rsidRPr="00BB3056" w:rsidRDefault="00F34D9B" w:rsidP="00F34D9B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77,751</w:t>
            </w:r>
          </w:p>
        </w:tc>
      </w:tr>
      <w:tr w:rsidR="00FA54F3" w:rsidRPr="00BB3056" w14:paraId="453EC99B" w14:textId="77777777" w:rsidTr="00B157EE">
        <w:trPr>
          <w:cantSplit/>
          <w:trHeight w:hRule="exact" w:val="432"/>
        </w:trPr>
        <w:tc>
          <w:tcPr>
            <w:tcW w:w="3789" w:type="dxa"/>
            <w:vAlign w:val="center"/>
          </w:tcPr>
          <w:p w14:paraId="19CF166A" w14:textId="77777777" w:rsidR="00FA54F3" w:rsidRPr="00035133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389B93D6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3833C7A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B3F5F4" w14:textId="77777777" w:rsidR="00FA54F3" w:rsidRPr="00BB3056" w:rsidRDefault="00FA54F3" w:rsidP="00B14D89">
            <w:pPr>
              <w:tabs>
                <w:tab w:val="clear" w:pos="454"/>
                <w:tab w:val="clear" w:pos="907"/>
                <w:tab w:val="decimal" w:pos="550"/>
                <w:tab w:val="left" w:pos="586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F5F1E" w14:textId="77777777" w:rsidR="00FA54F3" w:rsidRPr="00BB3056" w:rsidRDefault="00FA54F3" w:rsidP="00B14D89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020D4B3" w14:textId="77777777" w:rsidR="00FA54F3" w:rsidRPr="00BB3056" w:rsidRDefault="00FA54F3" w:rsidP="00B14D89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68C7F7E" w14:textId="77777777" w:rsidR="00FA54F3" w:rsidRPr="00BB3056" w:rsidRDefault="00FA54F3" w:rsidP="00B14D89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gridSpan w:val="2"/>
          </w:tcPr>
          <w:p w14:paraId="5703BB8C" w14:textId="77777777" w:rsidR="00FA54F3" w:rsidRPr="00BB3056" w:rsidRDefault="00FA54F3" w:rsidP="00B14D89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397738B9" w14:textId="77777777" w:rsidTr="00B157EE">
        <w:trPr>
          <w:cantSplit/>
          <w:trHeight w:hRule="exact" w:val="432"/>
        </w:trPr>
        <w:tc>
          <w:tcPr>
            <w:tcW w:w="3789" w:type="dxa"/>
            <w:vAlign w:val="center"/>
            <w:hideMark/>
          </w:tcPr>
          <w:p w14:paraId="14C9078B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14:paraId="7F3316DD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27,774</w:t>
            </w:r>
          </w:p>
        </w:tc>
        <w:tc>
          <w:tcPr>
            <w:tcW w:w="182" w:type="dxa"/>
          </w:tcPr>
          <w:p w14:paraId="66012567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504C9D7" w14:textId="77777777" w:rsidR="00FA54F3" w:rsidRPr="00BB3056" w:rsidRDefault="00FA54F3" w:rsidP="00B14D89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80" w:type="dxa"/>
          </w:tcPr>
          <w:p w14:paraId="33C02CC0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E818DF3" w14:textId="77777777" w:rsidR="00FA54F3" w:rsidRPr="00BB3056" w:rsidRDefault="00FA54F3" w:rsidP="00B14D89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2,391</w:t>
            </w:r>
          </w:p>
        </w:tc>
        <w:tc>
          <w:tcPr>
            <w:tcW w:w="180" w:type="dxa"/>
            <w:gridSpan w:val="2"/>
          </w:tcPr>
          <w:p w14:paraId="7B2F9910" w14:textId="77777777" w:rsidR="00FA54F3" w:rsidRPr="00BB3056" w:rsidRDefault="00FA54F3" w:rsidP="00B14D89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6C0FE954" w14:textId="77777777" w:rsidR="00FA54F3" w:rsidRPr="00BB3056" w:rsidRDefault="00FA54F3" w:rsidP="00B14D89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30,334</w:t>
            </w:r>
          </w:p>
        </w:tc>
      </w:tr>
      <w:tr w:rsidR="00FA54F3" w:rsidRPr="00BB3056" w14:paraId="59B8B04D" w14:textId="77777777" w:rsidTr="00B157EE">
        <w:trPr>
          <w:cantSplit/>
          <w:trHeight w:hRule="exact" w:val="432"/>
        </w:trPr>
        <w:tc>
          <w:tcPr>
            <w:tcW w:w="3789" w:type="dxa"/>
            <w:vAlign w:val="center"/>
            <w:hideMark/>
          </w:tcPr>
          <w:p w14:paraId="2DC7D8C4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ที่ยังไม่เกิดขึ้นจริงจากอนุพันธ์</w:t>
            </w:r>
          </w:p>
        </w:tc>
        <w:tc>
          <w:tcPr>
            <w:tcW w:w="1170" w:type="dxa"/>
          </w:tcPr>
          <w:p w14:paraId="66D39C96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182" w:type="dxa"/>
          </w:tcPr>
          <w:p w14:paraId="5F2B07F9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0DDC15D" w14:textId="77777777" w:rsidR="00FA54F3" w:rsidRPr="00BB3056" w:rsidRDefault="00FA54F3" w:rsidP="00B14D89">
            <w:pPr>
              <w:tabs>
                <w:tab w:val="left" w:pos="58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  <w:tc>
          <w:tcPr>
            <w:tcW w:w="180" w:type="dxa"/>
          </w:tcPr>
          <w:p w14:paraId="264FC176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CBD99F1" w14:textId="77777777" w:rsidR="00FA54F3" w:rsidRPr="00BB3056" w:rsidRDefault="00FA54F3" w:rsidP="00B14D89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70C796BA" w14:textId="77777777" w:rsidR="00FA54F3" w:rsidRPr="00BB3056" w:rsidRDefault="00FA54F3" w:rsidP="00B14D89">
            <w:pPr>
              <w:tabs>
                <w:tab w:val="decimal" w:pos="60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3EE5827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</w:tr>
      <w:tr w:rsidR="00FA54F3" w:rsidRPr="00BB3056" w14:paraId="27EF9F97" w14:textId="77777777" w:rsidTr="00B157EE">
        <w:trPr>
          <w:cantSplit/>
          <w:trHeight w:hRule="exact" w:val="432"/>
        </w:trPr>
        <w:tc>
          <w:tcPr>
            <w:tcW w:w="3789" w:type="dxa"/>
            <w:vAlign w:val="center"/>
          </w:tcPr>
          <w:p w14:paraId="1D50558A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2DEE4143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84A6EAC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A849353" w14:textId="77777777" w:rsidR="00FA54F3" w:rsidRPr="00BB3056" w:rsidRDefault="00FA54F3" w:rsidP="00B14D89">
            <w:pPr>
              <w:tabs>
                <w:tab w:val="clear" w:pos="907"/>
                <w:tab w:val="decimal" w:pos="52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14C4FF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6D64F6A" w14:textId="77777777" w:rsidR="00FA54F3" w:rsidRPr="00BB3056" w:rsidRDefault="00FA54F3" w:rsidP="00B14D89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6B17B1D" w14:textId="77777777" w:rsidR="00FA54F3" w:rsidRPr="00BB3056" w:rsidRDefault="00FA54F3" w:rsidP="00B14D89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01CCC6B4" w14:textId="77777777" w:rsidR="00FA54F3" w:rsidRPr="00BB3056" w:rsidRDefault="00FA54F3" w:rsidP="00B14D89">
            <w:pPr>
              <w:tabs>
                <w:tab w:val="clear" w:pos="907"/>
                <w:tab w:val="decimal" w:pos="604"/>
                <w:tab w:val="decimal" w:pos="90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04FE746C" w14:textId="77777777" w:rsidTr="00B157EE">
        <w:trPr>
          <w:cantSplit/>
          <w:trHeight w:hRule="exact" w:val="432"/>
        </w:trPr>
        <w:tc>
          <w:tcPr>
            <w:tcW w:w="3789" w:type="dxa"/>
            <w:vAlign w:val="center"/>
            <w:hideMark/>
          </w:tcPr>
          <w:p w14:paraId="2ECA202D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131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สินค้า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170" w:type="dxa"/>
            <w:vAlign w:val="bottom"/>
          </w:tcPr>
          <w:p w14:paraId="1B41314C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7,763</w:t>
            </w:r>
          </w:p>
        </w:tc>
        <w:tc>
          <w:tcPr>
            <w:tcW w:w="182" w:type="dxa"/>
            <w:vAlign w:val="bottom"/>
          </w:tcPr>
          <w:p w14:paraId="2F0CE702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1D070C9F" w14:textId="77777777" w:rsidR="00FA54F3" w:rsidRPr="00BB3056" w:rsidRDefault="00FA54F3" w:rsidP="00B14D89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(6,269)</w:t>
            </w:r>
          </w:p>
        </w:tc>
        <w:tc>
          <w:tcPr>
            <w:tcW w:w="180" w:type="dxa"/>
            <w:vAlign w:val="bottom"/>
          </w:tcPr>
          <w:p w14:paraId="327C01E2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A6117F0" w14:textId="77777777" w:rsidR="00FA54F3" w:rsidRPr="00BB3056" w:rsidRDefault="00FA54F3" w:rsidP="00B14D89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9E02E0C" w14:textId="77777777" w:rsidR="00FA54F3" w:rsidRPr="00BB3056" w:rsidRDefault="00FA54F3" w:rsidP="00B14D89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085376BA" w14:textId="77777777" w:rsidR="00FA54F3" w:rsidRPr="00BB3056" w:rsidRDefault="00FA54F3" w:rsidP="00B14D89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</w:tr>
      <w:tr w:rsidR="00FA54F3" w:rsidRPr="00BB3056" w14:paraId="2C2E6CDD" w14:textId="77777777" w:rsidTr="00B157EE">
        <w:trPr>
          <w:cantSplit/>
          <w:trHeight w:hRule="exact" w:val="432"/>
        </w:trPr>
        <w:tc>
          <w:tcPr>
            <w:tcW w:w="3789" w:type="dxa"/>
            <w:vAlign w:val="center"/>
            <w:hideMark/>
          </w:tcPr>
          <w:p w14:paraId="30C50536" w14:textId="77777777" w:rsidR="00FA54F3" w:rsidRPr="00BB3056" w:rsidRDefault="00FA54F3" w:rsidP="00B14D8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1165C861" w14:textId="77777777" w:rsidR="00FA54F3" w:rsidRPr="00BB3056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182" w:type="dxa"/>
          </w:tcPr>
          <w:p w14:paraId="08C4E9F6" w14:textId="77777777" w:rsidR="00FA54F3" w:rsidRPr="00BB3056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550491A" w14:textId="77777777" w:rsidR="00FA54F3" w:rsidRPr="00BB3056" w:rsidRDefault="00FA54F3" w:rsidP="00B14D89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180" w:type="dxa"/>
          </w:tcPr>
          <w:p w14:paraId="74112FE7" w14:textId="77777777" w:rsidR="00FA54F3" w:rsidRPr="00BB3056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267995E" w14:textId="77777777" w:rsidR="00FA54F3" w:rsidRPr="00BB3056" w:rsidRDefault="00FA54F3" w:rsidP="00B14D89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6B738D14" w14:textId="77777777" w:rsidR="00FA54F3" w:rsidRPr="00BB3056" w:rsidRDefault="00FA54F3" w:rsidP="00B14D89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4AF8219D" w14:textId="77777777" w:rsidR="00FA54F3" w:rsidRPr="00BB3056" w:rsidRDefault="00FA54F3" w:rsidP="00B14D89">
            <w:pPr>
              <w:tabs>
                <w:tab w:val="clear" w:pos="907"/>
                <w:tab w:val="decimal" w:pos="906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1,117</w:t>
            </w:r>
          </w:p>
        </w:tc>
      </w:tr>
      <w:tr w:rsidR="00FA54F3" w:rsidRPr="00BB3056" w14:paraId="1CD6EA23" w14:textId="77777777" w:rsidTr="00B157EE">
        <w:trPr>
          <w:cantSplit/>
          <w:trHeight w:hRule="exact" w:val="432"/>
        </w:trPr>
        <w:tc>
          <w:tcPr>
            <w:tcW w:w="3789" w:type="dxa"/>
            <w:hideMark/>
          </w:tcPr>
          <w:p w14:paraId="0C13122F" w14:textId="77777777" w:rsidR="00FA54F3" w:rsidRPr="00BB3056" w:rsidRDefault="00FA54F3" w:rsidP="00B14D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D5BE1" w14:textId="77777777" w:rsidR="00FA54F3" w:rsidRPr="00436232" w:rsidRDefault="00FA54F3" w:rsidP="00B14D8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126,153</w:t>
            </w:r>
          </w:p>
        </w:tc>
        <w:tc>
          <w:tcPr>
            <w:tcW w:w="182" w:type="dxa"/>
          </w:tcPr>
          <w:p w14:paraId="5FAAB987" w14:textId="77777777" w:rsidR="00FA54F3" w:rsidRPr="00436232" w:rsidRDefault="00FA54F3" w:rsidP="00B14D89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C545F" w14:textId="77777777" w:rsidR="00FA54F3" w:rsidRPr="00436232" w:rsidRDefault="00FA54F3" w:rsidP="00B14D89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(4,317)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5DA2AC" w14:textId="77777777" w:rsidR="00FA54F3" w:rsidRPr="00436232" w:rsidRDefault="00FA54F3" w:rsidP="00B14D89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65204" w14:textId="77777777" w:rsidR="00FA54F3" w:rsidRPr="00436232" w:rsidRDefault="00FA54F3" w:rsidP="00B14D89">
            <w:pPr>
              <w:tabs>
                <w:tab w:val="decimal" w:pos="1056"/>
              </w:tabs>
              <w:spacing w:line="240" w:lineRule="auto"/>
              <w:ind w:left="-231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(1,362)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CF51967" w14:textId="77777777" w:rsidR="00FA54F3" w:rsidRPr="00436232" w:rsidRDefault="00FA54F3" w:rsidP="00B14D89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C55DE" w14:textId="77777777" w:rsidR="00FA54F3" w:rsidRPr="00436232" w:rsidRDefault="00FA54F3" w:rsidP="00B14D89">
            <w:pPr>
              <w:tabs>
                <w:tab w:val="clear" w:pos="907"/>
                <w:tab w:val="decimal" w:pos="735"/>
              </w:tabs>
              <w:spacing w:line="240" w:lineRule="auto"/>
              <w:ind w:left="-264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120,474</w:t>
            </w:r>
          </w:p>
        </w:tc>
      </w:tr>
      <w:tr w:rsidR="00ED0BAF" w:rsidRPr="00BB3056" w14:paraId="64D93E73" w14:textId="77777777" w:rsidTr="0002537E">
        <w:trPr>
          <w:cantSplit/>
          <w:trHeight w:hRule="exact" w:val="432"/>
        </w:trPr>
        <w:tc>
          <w:tcPr>
            <w:tcW w:w="3789" w:type="dxa"/>
          </w:tcPr>
          <w:p w14:paraId="7BE0F4F0" w14:textId="77777777" w:rsidR="00ED0BAF" w:rsidRPr="00BB3056" w:rsidRDefault="00ED0BAF" w:rsidP="00B14D8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18C2F" w14:textId="77777777" w:rsidR="00ED0BAF" w:rsidRPr="00BB3056" w:rsidRDefault="00ED0BAF" w:rsidP="00B14D89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20B9741" w14:textId="77777777" w:rsidR="00ED0BAF" w:rsidRPr="00BB3056" w:rsidRDefault="00ED0BAF" w:rsidP="00B14D89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1B66A96" w14:textId="77777777" w:rsidR="00ED0BAF" w:rsidRPr="00BB3056" w:rsidRDefault="00ED0BAF" w:rsidP="00B14D89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23D9C7" w14:textId="77777777" w:rsidR="00ED0BAF" w:rsidRPr="00BB3056" w:rsidRDefault="00ED0BAF" w:rsidP="00B14D89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066869B" w14:textId="77777777" w:rsidR="00ED0BAF" w:rsidRPr="00BB3056" w:rsidRDefault="00ED0BAF" w:rsidP="00B14D89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8469D94" w14:textId="77777777" w:rsidR="00ED0BAF" w:rsidRPr="00BB3056" w:rsidRDefault="00ED0BAF" w:rsidP="00B14D89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48183C97" w14:textId="77777777" w:rsidR="00ED0BAF" w:rsidRPr="00BB3056" w:rsidRDefault="00ED0BAF" w:rsidP="00B14D89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BAF" w:rsidRPr="00BB3056" w14:paraId="31F86D73" w14:textId="77777777" w:rsidTr="0002537E">
        <w:trPr>
          <w:cantSplit/>
          <w:trHeight w:hRule="exact" w:val="432"/>
        </w:trPr>
        <w:tc>
          <w:tcPr>
            <w:tcW w:w="3789" w:type="dxa"/>
            <w:hideMark/>
          </w:tcPr>
          <w:p w14:paraId="7D3DBA8F" w14:textId="5DA52B09" w:rsidR="00ED0BAF" w:rsidRPr="00BB3056" w:rsidRDefault="00ED0BAF" w:rsidP="00B14D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2AF8A9" w14:textId="2470E3DE" w:rsidR="00ED0BAF" w:rsidRPr="00BB3056" w:rsidRDefault="00ED0BAF" w:rsidP="00ED0BAF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126,153</w:t>
            </w:r>
          </w:p>
        </w:tc>
        <w:tc>
          <w:tcPr>
            <w:tcW w:w="182" w:type="dxa"/>
          </w:tcPr>
          <w:p w14:paraId="3F9236D9" w14:textId="77777777" w:rsidR="00ED0BAF" w:rsidRPr="00BB3056" w:rsidRDefault="00ED0BAF" w:rsidP="00B14D89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EF94C" w14:textId="19E28F32" w:rsidR="00ED0BAF" w:rsidRPr="00ED0BAF" w:rsidRDefault="00ED0BAF" w:rsidP="00ED0BAF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(4,317)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BBEC9F9" w14:textId="77777777" w:rsidR="00ED0BAF" w:rsidRPr="00BB3056" w:rsidRDefault="00ED0BAF" w:rsidP="00B14D89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574ED7" w14:textId="239C38F3" w:rsidR="00ED0BAF" w:rsidRPr="00BB3056" w:rsidRDefault="00ED0BAF" w:rsidP="00ED0BAF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(1,362)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</w:tcPr>
          <w:p w14:paraId="4D7871D6" w14:textId="77777777" w:rsidR="00ED0BAF" w:rsidRPr="00BB3056" w:rsidRDefault="00ED0BAF" w:rsidP="00B14D89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B3EF84" w14:textId="3B417634" w:rsidR="00ED0BAF" w:rsidRPr="00ED0BAF" w:rsidRDefault="00ED0BAF" w:rsidP="00ED0BAF">
            <w:pPr>
              <w:tabs>
                <w:tab w:val="clear" w:pos="907"/>
                <w:tab w:val="decimal" w:pos="735"/>
              </w:tabs>
              <w:spacing w:line="240" w:lineRule="auto"/>
              <w:ind w:left="-264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120,474</w:t>
            </w:r>
          </w:p>
        </w:tc>
      </w:tr>
    </w:tbl>
    <w:p w14:paraId="50F711CD" w14:textId="77777777" w:rsidR="00FA54F3" w:rsidRDefault="00FA54F3" w:rsidP="00FA54F3">
      <w:pPr>
        <w:rPr>
          <w:lang w:val="x-none" w:eastAsia="x-none"/>
        </w:rPr>
      </w:pPr>
    </w:p>
    <w:p w14:paraId="12404DC2" w14:textId="77777777" w:rsidR="00450DDE" w:rsidRDefault="00450DDE" w:rsidP="00450DDE">
      <w:pPr>
        <w:rPr>
          <w:lang w:val="x-none" w:eastAsia="x-none"/>
        </w:rPr>
      </w:pPr>
    </w:p>
    <w:p w14:paraId="47F3BC2E" w14:textId="77777777" w:rsidR="00450DDE" w:rsidRDefault="00450DDE" w:rsidP="00450DDE">
      <w:pPr>
        <w:rPr>
          <w:lang w:val="x-none" w:eastAsia="x-none"/>
        </w:rPr>
      </w:pPr>
    </w:p>
    <w:p w14:paraId="4BC7945B" w14:textId="77777777" w:rsidR="00916CFF" w:rsidRPr="00916CFF" w:rsidRDefault="00916CFF" w:rsidP="00916CFF">
      <w:pPr>
        <w:rPr>
          <w:lang w:val="x-none" w:eastAsia="x-none"/>
        </w:rPr>
      </w:pPr>
    </w:p>
    <w:p w14:paraId="5548AA03" w14:textId="5CDBBE92" w:rsidR="000A1F04" w:rsidRPr="00254A81" w:rsidRDefault="00D57BD8" w:rsidP="00D928F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916CFF">
        <w:br w:type="page"/>
      </w:r>
      <w:r w:rsidR="000A1F04" w:rsidRPr="00254A81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176CFB">
        <w:rPr>
          <w:rFonts w:ascii="Angsana New" w:hAnsi="Angsana New"/>
          <w:sz w:val="30"/>
          <w:szCs w:val="30"/>
          <w:u w:val="none"/>
          <w:lang w:val="en-US"/>
        </w:rPr>
        <w:t>0</w:t>
      </w:r>
      <w:r w:rsidR="000A1F04" w:rsidRPr="00254A81">
        <w:rPr>
          <w:rFonts w:ascii="Angsana New" w:hAnsi="Angsana New"/>
          <w:sz w:val="30"/>
          <w:szCs w:val="30"/>
          <w:u w:val="none"/>
          <w:cs/>
        </w:rPr>
        <w:tab/>
        <w:t>กำไรต่อหุ้น</w:t>
      </w:r>
    </w:p>
    <w:p w14:paraId="2B1DCB98" w14:textId="77777777" w:rsidR="00565946" w:rsidRPr="005126E3" w:rsidRDefault="00565946" w:rsidP="00ED5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04"/>
        <w:gridCol w:w="1233"/>
        <w:gridCol w:w="236"/>
        <w:gridCol w:w="1221"/>
        <w:gridCol w:w="236"/>
        <w:gridCol w:w="14"/>
        <w:gridCol w:w="1259"/>
        <w:gridCol w:w="236"/>
        <w:gridCol w:w="1273"/>
      </w:tblGrid>
      <w:tr w:rsidR="00916CFF" w:rsidRPr="00BB3056" w14:paraId="3E45A5F3" w14:textId="77777777" w:rsidTr="00BD66A4">
        <w:tc>
          <w:tcPr>
            <w:tcW w:w="3504" w:type="dxa"/>
            <w:vAlign w:val="center"/>
          </w:tcPr>
          <w:p w14:paraId="696270B7" w14:textId="77777777" w:rsidR="00916CFF" w:rsidRPr="00BB3056" w:rsidRDefault="00916CFF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008AFBF1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  <w:vAlign w:val="center"/>
          </w:tcPr>
          <w:p w14:paraId="6EF00FC2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center"/>
          </w:tcPr>
          <w:p w14:paraId="0A998310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54F3" w:rsidRPr="00BB3056" w14:paraId="6DA3F6B8" w14:textId="77777777" w:rsidTr="00BD66A4">
        <w:tc>
          <w:tcPr>
            <w:tcW w:w="3504" w:type="dxa"/>
            <w:vAlign w:val="center"/>
          </w:tcPr>
          <w:p w14:paraId="10FC2A68" w14:textId="7E650D11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9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4F38411" w14:textId="29F00BD6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D1E410F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0CB2E832" w14:textId="7E58DA08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50" w:type="dxa"/>
            <w:gridSpan w:val="2"/>
          </w:tcPr>
          <w:p w14:paraId="46827080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522AA08" w14:textId="284C3B98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DE1ABF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14:paraId="058F8312" w14:textId="2FC8F2B6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FA54F3" w:rsidRPr="00BB3056" w14:paraId="3D53BB63" w14:textId="77777777" w:rsidTr="00BD66A4">
        <w:tc>
          <w:tcPr>
            <w:tcW w:w="3504" w:type="dxa"/>
          </w:tcPr>
          <w:p w14:paraId="463CDEFD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8" w:type="dxa"/>
            <w:gridSpan w:val="8"/>
          </w:tcPr>
          <w:p w14:paraId="28436A5A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A54F3" w:rsidRPr="00BB3056" w14:paraId="1F8D794E" w14:textId="77777777" w:rsidTr="00BD66A4">
        <w:tc>
          <w:tcPr>
            <w:tcW w:w="3504" w:type="dxa"/>
          </w:tcPr>
          <w:p w14:paraId="4942D386" w14:textId="0301B9EA" w:rsidR="00FA54F3" w:rsidRPr="00733E1D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3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08" w:type="dxa"/>
            <w:gridSpan w:val="8"/>
          </w:tcPr>
          <w:p w14:paraId="23B9876F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A54F3" w:rsidRPr="00BB3056" w14:paraId="674060FD" w14:textId="77777777" w:rsidTr="00BD66A4">
        <w:tc>
          <w:tcPr>
            <w:tcW w:w="3504" w:type="dxa"/>
          </w:tcPr>
          <w:p w14:paraId="670121D2" w14:textId="1AFF6F3B" w:rsidR="00FA54F3" w:rsidRPr="00733E1D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08" w:type="dxa"/>
            <w:gridSpan w:val="8"/>
          </w:tcPr>
          <w:p w14:paraId="317B6E39" w14:textId="77777777" w:rsidR="00FA54F3" w:rsidRPr="00BB3056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A54F3" w:rsidRPr="00BB3056" w14:paraId="08F5D659" w14:textId="77777777" w:rsidTr="00BD66A4">
        <w:tc>
          <w:tcPr>
            <w:tcW w:w="3504" w:type="dxa"/>
            <w:vAlign w:val="bottom"/>
          </w:tcPr>
          <w:p w14:paraId="0DBECDFA" w14:textId="4E3C2084" w:rsidR="00FA54F3" w:rsidRPr="00BB3056" w:rsidRDefault="00FA54F3" w:rsidP="00FA54F3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กำไรที่เป็นส่วนของผู้ถือหุ้น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6BF09F66" w14:textId="6A658AC9" w:rsidR="00FA54F3" w:rsidRPr="00AE078F" w:rsidRDefault="00AE078F" w:rsidP="00AD1EA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4,049,139</w:t>
            </w:r>
          </w:p>
        </w:tc>
        <w:tc>
          <w:tcPr>
            <w:tcW w:w="236" w:type="dxa"/>
            <w:vAlign w:val="bottom"/>
          </w:tcPr>
          <w:p w14:paraId="091FF303" w14:textId="77777777" w:rsidR="00FA54F3" w:rsidRPr="00BB3056" w:rsidRDefault="00FA54F3" w:rsidP="00FA54F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29BA5D62" w14:textId="0DF33B68" w:rsidR="00FA54F3" w:rsidRPr="00BB3056" w:rsidRDefault="00FA54F3" w:rsidP="00FA54F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4,287,324</w:t>
            </w:r>
          </w:p>
        </w:tc>
        <w:tc>
          <w:tcPr>
            <w:tcW w:w="236" w:type="dxa"/>
            <w:vAlign w:val="bottom"/>
          </w:tcPr>
          <w:p w14:paraId="6D9D4148" w14:textId="77777777" w:rsidR="00FA54F3" w:rsidRPr="00BB3056" w:rsidRDefault="00FA54F3" w:rsidP="00FA54F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  <w:vAlign w:val="bottom"/>
          </w:tcPr>
          <w:p w14:paraId="44DE4857" w14:textId="7507BD0D" w:rsidR="00FA54F3" w:rsidRPr="00BB3056" w:rsidRDefault="005B2FF7" w:rsidP="00AD1EA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2,077,970</w:t>
            </w:r>
          </w:p>
        </w:tc>
        <w:tc>
          <w:tcPr>
            <w:tcW w:w="236" w:type="dxa"/>
            <w:vAlign w:val="bottom"/>
          </w:tcPr>
          <w:p w14:paraId="1E89FBB6" w14:textId="77777777" w:rsidR="00FA54F3" w:rsidRPr="00BB3056" w:rsidRDefault="00FA54F3" w:rsidP="00FA54F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2E8A413F" w14:textId="388E645D" w:rsidR="00FA54F3" w:rsidRPr="00BB3056" w:rsidRDefault="00FA54F3" w:rsidP="00FA54F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2,312,463</w:t>
            </w:r>
          </w:p>
        </w:tc>
      </w:tr>
      <w:tr w:rsidR="00FA54F3" w:rsidRPr="00BB3056" w14:paraId="313453A9" w14:textId="77777777" w:rsidTr="00BD66A4">
        <w:tc>
          <w:tcPr>
            <w:tcW w:w="3504" w:type="dxa"/>
            <w:vAlign w:val="center"/>
          </w:tcPr>
          <w:p w14:paraId="5A2CBA3F" w14:textId="77777777" w:rsidR="00FA54F3" w:rsidRPr="00BB3056" w:rsidRDefault="00FA54F3" w:rsidP="00FA54F3">
            <w:pPr>
              <w:spacing w:line="240" w:lineRule="auto"/>
              <w:ind w:left="162" w:right="-19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0F1D949" w14:textId="68660BDF" w:rsidR="00FA54F3" w:rsidRPr="00BB3056" w:rsidRDefault="00AE078F" w:rsidP="00AD1EA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59296331" w14:textId="77777777" w:rsidR="00FA54F3" w:rsidRPr="00BB3056" w:rsidRDefault="00FA54F3" w:rsidP="00FA54F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23CF25F2" w14:textId="323193DB" w:rsidR="00FA54F3" w:rsidRPr="00BB3056" w:rsidRDefault="00FA54F3" w:rsidP="00AD1EAA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5CEF7D5E" w14:textId="77777777" w:rsidR="00FA54F3" w:rsidRPr="00BB3056" w:rsidRDefault="00FA54F3" w:rsidP="00FA54F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6AA971C9" w14:textId="29E3B86E" w:rsidR="00FA54F3" w:rsidRPr="00BB3056" w:rsidRDefault="005B2FF7" w:rsidP="00AD1EA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017F28C7" w14:textId="77777777" w:rsidR="00FA54F3" w:rsidRPr="00BB3056" w:rsidRDefault="00FA54F3" w:rsidP="00FA54F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064C1E55" w14:textId="0F034F92" w:rsidR="00FA54F3" w:rsidRPr="00BB3056" w:rsidRDefault="00FA54F3" w:rsidP="00FA54F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FA54F3" w:rsidRPr="00BB3056" w14:paraId="4BD83141" w14:textId="77777777" w:rsidTr="00BD66A4">
        <w:tc>
          <w:tcPr>
            <w:tcW w:w="3504" w:type="dxa"/>
            <w:vAlign w:val="center"/>
          </w:tcPr>
          <w:p w14:paraId="3F7A42E2" w14:textId="77777777" w:rsidR="00FA54F3" w:rsidRPr="00BB3056" w:rsidRDefault="00FA54F3" w:rsidP="00FA54F3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064B367" w14:textId="77777777" w:rsidR="00FA54F3" w:rsidRPr="00BB3056" w:rsidRDefault="00FA54F3" w:rsidP="00FA54F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349BD" w14:textId="77777777" w:rsidR="00FA54F3" w:rsidRPr="00BB3056" w:rsidRDefault="00FA54F3" w:rsidP="00FA54F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2A70B0E7" w14:textId="77777777" w:rsidR="00FA54F3" w:rsidRPr="00BB3056" w:rsidRDefault="00FA54F3" w:rsidP="00FA54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F4E35" w14:textId="77777777" w:rsidR="00FA54F3" w:rsidRPr="00BB3056" w:rsidRDefault="00FA54F3" w:rsidP="00FA54F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</w:tcPr>
          <w:p w14:paraId="57A81B3F" w14:textId="77777777" w:rsidR="00FA54F3" w:rsidRPr="00BB3056" w:rsidRDefault="00FA54F3" w:rsidP="00AD1EA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2A317A" w14:textId="77777777" w:rsidR="00FA54F3" w:rsidRPr="00BB3056" w:rsidRDefault="00FA54F3" w:rsidP="00FA54F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58B8FD3F" w14:textId="77777777" w:rsidR="00FA54F3" w:rsidRPr="00BB3056" w:rsidRDefault="00FA54F3" w:rsidP="00FA54F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4F3" w:rsidRPr="00BB3056" w14:paraId="67DAFB02" w14:textId="77777777" w:rsidTr="00BD66A4">
        <w:tc>
          <w:tcPr>
            <w:tcW w:w="3504" w:type="dxa"/>
            <w:vAlign w:val="center"/>
          </w:tcPr>
          <w:p w14:paraId="3FE65C83" w14:textId="77777777" w:rsidR="00FA54F3" w:rsidRPr="00BB3056" w:rsidRDefault="00FA54F3" w:rsidP="00FA54F3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377D586" w14:textId="49FF3275" w:rsidR="00FA54F3" w:rsidRPr="00436232" w:rsidRDefault="00AE078F" w:rsidP="00FA54F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</w:t>
            </w:r>
            <w:r w:rsidR="00D847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2747378B" w14:textId="77777777" w:rsidR="00FA54F3" w:rsidRPr="00436232" w:rsidRDefault="00FA54F3" w:rsidP="00FA54F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722A9C5F" w14:textId="725D5B27" w:rsidR="00FA54F3" w:rsidRPr="00436232" w:rsidRDefault="00FA54F3" w:rsidP="00FA54F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14.29</w:t>
            </w:r>
          </w:p>
        </w:tc>
        <w:tc>
          <w:tcPr>
            <w:tcW w:w="236" w:type="dxa"/>
          </w:tcPr>
          <w:p w14:paraId="67BDD049" w14:textId="77777777" w:rsidR="00FA54F3" w:rsidRPr="00436232" w:rsidRDefault="00FA54F3" w:rsidP="00FA54F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77EC7062" w14:textId="485CF379" w:rsidR="00FA54F3" w:rsidRPr="00436232" w:rsidRDefault="005B2FF7" w:rsidP="004F537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6.93</w:t>
            </w:r>
          </w:p>
        </w:tc>
        <w:tc>
          <w:tcPr>
            <w:tcW w:w="236" w:type="dxa"/>
          </w:tcPr>
          <w:p w14:paraId="44A06712" w14:textId="77777777" w:rsidR="00FA54F3" w:rsidRPr="00436232" w:rsidRDefault="00FA54F3" w:rsidP="00FA54F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89F06F6" w14:textId="45DEF5C1" w:rsidR="00FA54F3" w:rsidRPr="00436232" w:rsidRDefault="00FA54F3" w:rsidP="00FA54F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7.71</w:t>
            </w:r>
          </w:p>
        </w:tc>
      </w:tr>
    </w:tbl>
    <w:p w14:paraId="70CB048C" w14:textId="77777777" w:rsidR="00B1247C" w:rsidRPr="005126E3" w:rsidRDefault="00B1247C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</w:rPr>
      </w:pPr>
    </w:p>
    <w:p w14:paraId="377A72F5" w14:textId="4F71B35F" w:rsidR="00D245CE" w:rsidRPr="00254A81" w:rsidRDefault="00176D96" w:rsidP="0049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sz w:val="30"/>
          <w:szCs w:val="30"/>
        </w:rPr>
        <w:t>2</w:t>
      </w:r>
      <w:r w:rsidR="00176CFB">
        <w:rPr>
          <w:rFonts w:ascii="Angsana New" w:hAnsi="Angsana New"/>
          <w:b/>
          <w:bCs/>
          <w:sz w:val="30"/>
          <w:szCs w:val="30"/>
        </w:rPr>
        <w:t>1</w:t>
      </w:r>
      <w:r w:rsidR="00D245CE" w:rsidRPr="00254A81">
        <w:rPr>
          <w:rFonts w:ascii="Angsana New" w:hAnsi="Angsana New"/>
          <w:b/>
          <w:bCs/>
          <w:sz w:val="30"/>
          <w:szCs w:val="30"/>
        </w:rPr>
        <w:tab/>
      </w:r>
      <w:r w:rsidR="00D245CE" w:rsidRPr="00254A81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</w:p>
    <w:p w14:paraId="6F9903D5" w14:textId="77777777" w:rsidR="00956E42" w:rsidRPr="005126E3" w:rsidRDefault="00956E42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5C34F29F" w14:textId="7CE40F8B" w:rsidR="00B1247C" w:rsidRPr="00B1247C" w:rsidRDefault="00733E1D" w:rsidP="00D92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</w:t>
      </w:r>
      <w:r w:rsidRPr="00733E1D">
        <w:rPr>
          <w:rFonts w:ascii="Angsana New" w:hAnsi="Angsana New"/>
          <w:sz w:val="30"/>
          <w:szCs w:val="30"/>
          <w:cs/>
        </w:rPr>
        <w:t xml:space="preserve">ละเอียดเงินปันผลในระหว่างปี </w:t>
      </w:r>
      <w:r w:rsidR="00450DDE">
        <w:rPr>
          <w:rFonts w:ascii="Angsana New" w:hAnsi="Angsana New"/>
          <w:sz w:val="30"/>
          <w:szCs w:val="30"/>
        </w:rPr>
        <w:t>256</w:t>
      </w:r>
      <w:r w:rsidR="00FA54F3">
        <w:rPr>
          <w:rFonts w:ascii="Angsana New" w:hAnsi="Angsana New"/>
          <w:sz w:val="30"/>
          <w:szCs w:val="30"/>
        </w:rPr>
        <w:t>6</w:t>
      </w:r>
      <w:r w:rsidR="00450DDE" w:rsidRPr="00733E1D">
        <w:rPr>
          <w:rFonts w:ascii="Angsana New" w:hAnsi="Angsana New"/>
          <w:sz w:val="30"/>
          <w:szCs w:val="30"/>
          <w:cs/>
        </w:rPr>
        <w:t xml:space="preserve"> </w:t>
      </w:r>
      <w:r w:rsidRPr="00733E1D">
        <w:rPr>
          <w:rFonts w:ascii="Angsana New" w:hAnsi="Angsana New"/>
          <w:sz w:val="30"/>
          <w:szCs w:val="30"/>
          <w:cs/>
        </w:rPr>
        <w:t xml:space="preserve">และ </w:t>
      </w:r>
      <w:r w:rsidR="00450DDE">
        <w:rPr>
          <w:rFonts w:ascii="Angsana New" w:hAnsi="Angsana New"/>
          <w:sz w:val="30"/>
          <w:szCs w:val="30"/>
        </w:rPr>
        <w:t>256</w:t>
      </w:r>
      <w:r w:rsidR="00FA54F3">
        <w:rPr>
          <w:rFonts w:ascii="Angsana New" w:hAnsi="Angsana New"/>
          <w:sz w:val="30"/>
          <w:szCs w:val="30"/>
        </w:rPr>
        <w:t>5</w:t>
      </w:r>
      <w:r w:rsidR="00450DDE" w:rsidRPr="00733E1D">
        <w:rPr>
          <w:rFonts w:ascii="Angsana New" w:hAnsi="Angsana New"/>
          <w:sz w:val="30"/>
          <w:szCs w:val="30"/>
          <w:cs/>
        </w:rPr>
        <w:t xml:space="preserve"> </w:t>
      </w:r>
      <w:r w:rsidRPr="00733E1D">
        <w:rPr>
          <w:rFonts w:ascii="Angsana New" w:hAnsi="Angsana New"/>
          <w:sz w:val="30"/>
          <w:szCs w:val="30"/>
          <w:cs/>
        </w:rPr>
        <w:t>มีดังนี้</w:t>
      </w:r>
    </w:p>
    <w:p w14:paraId="764C9B7E" w14:textId="77777777" w:rsidR="00B1247C" w:rsidRPr="005126E3" w:rsidRDefault="00B1247C" w:rsidP="00B12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3078"/>
        <w:gridCol w:w="1620"/>
        <w:gridCol w:w="1710"/>
        <w:gridCol w:w="1278"/>
        <w:gridCol w:w="236"/>
        <w:gridCol w:w="1294"/>
      </w:tblGrid>
      <w:tr w:rsidR="00BA41F7" w:rsidRPr="00BA41F7" w14:paraId="6E61C6BD" w14:textId="77777777" w:rsidTr="00D928F4">
        <w:tc>
          <w:tcPr>
            <w:tcW w:w="3078" w:type="dxa"/>
            <w:shd w:val="clear" w:color="auto" w:fill="auto"/>
            <w:vAlign w:val="bottom"/>
          </w:tcPr>
          <w:p w14:paraId="73F639E4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17C94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908BF8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6B567C43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EA080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0041FD56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EA0802A" w14:textId="77777777" w:rsidR="00B1247C" w:rsidRPr="00BA41F7" w:rsidDel="00D43E7A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A41F7" w:rsidRPr="00BA41F7" w14:paraId="55DA1A7E" w14:textId="77777777" w:rsidTr="00D928F4">
        <w:tc>
          <w:tcPr>
            <w:tcW w:w="3078" w:type="dxa"/>
            <w:shd w:val="clear" w:color="auto" w:fill="auto"/>
          </w:tcPr>
          <w:p w14:paraId="38123613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DB142A8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456F303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6B5749D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A47593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E358272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A41F7" w:rsidRPr="00BA41F7" w14:paraId="6F9346FA" w14:textId="77777777" w:rsidTr="00D928F4">
        <w:tc>
          <w:tcPr>
            <w:tcW w:w="3078" w:type="dxa"/>
            <w:shd w:val="clear" w:color="auto" w:fill="auto"/>
          </w:tcPr>
          <w:p w14:paraId="2B372DC4" w14:textId="53C1FDE9" w:rsidR="00B1247C" w:rsidRPr="00B157EE" w:rsidRDefault="00CB4357" w:rsidP="00D9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trike/>
                <w:sz w:val="30"/>
                <w:szCs w:val="30"/>
              </w:rPr>
            </w:pPr>
            <w:r w:rsidRPr="00CB4357">
              <w:rPr>
                <w:rFonts w:ascii="Angsana New" w:hAnsi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7EE37172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68419EC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4E36826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1F458E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1BC4AED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1F7" w:rsidRPr="00BA41F7" w14:paraId="47037959" w14:textId="77777777" w:rsidTr="00D928F4">
        <w:tc>
          <w:tcPr>
            <w:tcW w:w="3078" w:type="dxa"/>
            <w:shd w:val="clear" w:color="auto" w:fill="auto"/>
          </w:tcPr>
          <w:p w14:paraId="0016DFB5" w14:textId="40BD86AD" w:rsidR="00B1247C" w:rsidRPr="00BA41F7" w:rsidRDefault="00B1247C" w:rsidP="00CB4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="00B157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0890D20A" w14:textId="2464EE3E" w:rsidR="00B1247C" w:rsidRPr="00E174E4" w:rsidRDefault="002B2D2D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B1247C" w:rsidRPr="00E174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247C" w:rsidRPr="00E174E4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="00450DDE" w:rsidRPr="00E174E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6D66E5A" w14:textId="617335FC" w:rsidR="00B1247C" w:rsidRPr="00E174E4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E4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450DDE" w:rsidRPr="00E174E4">
              <w:rPr>
                <w:rFonts w:ascii="Angsana New" w:hAnsi="Angsana New"/>
                <w:sz w:val="30"/>
                <w:szCs w:val="30"/>
              </w:rPr>
              <w:t>256</w:t>
            </w:r>
            <w:r w:rsidR="002B2D2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433FA" w14:textId="24FEB488" w:rsidR="00B1247C" w:rsidRPr="00F34D9B" w:rsidRDefault="002B2D2D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D9B">
              <w:rPr>
                <w:rFonts w:ascii="Angsana New" w:hAnsi="Angsana New"/>
                <w:sz w:val="30"/>
                <w:szCs w:val="30"/>
              </w:rPr>
              <w:t>1.65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AD7CF" w14:textId="77777777" w:rsidR="00B1247C" w:rsidRPr="00F34D9B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5FFCE" w14:textId="6BCD1ABB" w:rsidR="00B1247C" w:rsidRPr="00F34D9B" w:rsidRDefault="002B2D2D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D9B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BA41F7" w:rsidRPr="00BA41F7" w14:paraId="682DBAB7" w14:textId="77777777" w:rsidTr="00D928F4">
        <w:tc>
          <w:tcPr>
            <w:tcW w:w="3078" w:type="dxa"/>
            <w:shd w:val="clear" w:color="auto" w:fill="auto"/>
          </w:tcPr>
          <w:p w14:paraId="6B531A4E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E250D68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E803E5A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8E4C801" w14:textId="77777777" w:rsidR="00B1247C" w:rsidRPr="00F34D9B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D9A8E1" w14:textId="77777777" w:rsidR="00B1247C" w:rsidRPr="00F34D9B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8308366" w14:textId="77777777" w:rsidR="00B1247C" w:rsidRPr="00F34D9B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3EC5" w:rsidRPr="00BA41F7" w14:paraId="5B3A8658" w14:textId="77777777" w:rsidTr="00D928F4">
        <w:tc>
          <w:tcPr>
            <w:tcW w:w="3078" w:type="dxa"/>
            <w:shd w:val="clear" w:color="auto" w:fill="auto"/>
          </w:tcPr>
          <w:p w14:paraId="3D60F671" w14:textId="68670E2F" w:rsidR="00C73EC5" w:rsidRPr="00BA41F7" w:rsidRDefault="00CB4357" w:rsidP="00D9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BDB1F79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053374E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37D76B8" w14:textId="77777777" w:rsidR="00C73EC5" w:rsidRPr="00F34D9B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4019FA" w14:textId="77777777" w:rsidR="00C73EC5" w:rsidRPr="00F34D9B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931814F" w14:textId="77777777" w:rsidR="00C73EC5" w:rsidRPr="00F34D9B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54F3" w:rsidRPr="00BA41F7" w14:paraId="272B5E7B" w14:textId="77777777" w:rsidTr="00D928F4">
        <w:tc>
          <w:tcPr>
            <w:tcW w:w="3078" w:type="dxa"/>
            <w:shd w:val="clear" w:color="auto" w:fill="auto"/>
          </w:tcPr>
          <w:p w14:paraId="6F40C538" w14:textId="76172C4B" w:rsidR="00FA54F3" w:rsidRPr="00BA41F7" w:rsidRDefault="00FA54F3" w:rsidP="00D9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="00B157E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22DADAB9" w14:textId="3A596115" w:rsidR="00FA54F3" w:rsidRPr="00BA41F7" w:rsidRDefault="002B2D2D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FA54F3" w:rsidRPr="00E174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54F3" w:rsidRPr="00E174E4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="00FA54F3" w:rsidRPr="00E174E4">
              <w:rPr>
                <w:rFonts w:ascii="Angsana New" w:hAnsi="Angsana New"/>
                <w:sz w:val="30"/>
                <w:szCs w:val="30"/>
              </w:rPr>
              <w:t>256</w:t>
            </w:r>
            <w:r w:rsidR="00FA54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4105BBE8" w14:textId="1724A619" w:rsidR="00FA54F3" w:rsidRPr="00BA41F7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E4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174E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067ED0" w14:textId="3AAEA936" w:rsidR="00FA54F3" w:rsidRPr="00F34D9B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D9B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3BA8A2" w14:textId="77777777" w:rsidR="00FA54F3" w:rsidRPr="00F34D9B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13C1A" w14:textId="28930D42" w:rsidR="00FA54F3" w:rsidRPr="00F34D9B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D9B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</w:tbl>
    <w:p w14:paraId="45D44E87" w14:textId="2D3FF7AE" w:rsidR="009C35E6" w:rsidRPr="005126E3" w:rsidRDefault="009C35E6" w:rsidP="00ED5915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8D7162F" w14:textId="77777777" w:rsidR="0037798E" w:rsidRDefault="0037798E" w:rsidP="0037798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360" w:right="-45" w:hanging="36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sectPr w:rsidR="0037798E" w:rsidSect="00565946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80D8202" w14:textId="77777777" w:rsidR="009D4D03" w:rsidRPr="00254A81" w:rsidRDefault="009D4D03" w:rsidP="009D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54A81">
        <w:rPr>
          <w:rFonts w:ascii="Angsana New" w:hAnsi="Angsana New"/>
          <w:b/>
          <w:bCs/>
          <w:sz w:val="30"/>
          <w:szCs w:val="30"/>
        </w:rPr>
        <w:lastRenderedPageBreak/>
        <w:t>2</w:t>
      </w:r>
      <w:r>
        <w:rPr>
          <w:rFonts w:ascii="Angsana New" w:hAnsi="Angsana New"/>
          <w:b/>
          <w:bCs/>
          <w:sz w:val="30"/>
          <w:szCs w:val="30"/>
        </w:rPr>
        <w:t>2</w:t>
      </w:r>
      <w:r w:rsidRPr="00254A81">
        <w:rPr>
          <w:rFonts w:ascii="Angsana New" w:hAnsi="Angsana New"/>
          <w:b/>
          <w:bCs/>
          <w:sz w:val="30"/>
          <w:szCs w:val="30"/>
        </w:rPr>
        <w:tab/>
      </w:r>
      <w:r w:rsidRPr="00254A81">
        <w:rPr>
          <w:rFonts w:ascii="Angsana New" w:hAnsi="Angsana New"/>
          <w:b/>
          <w:bCs/>
          <w:sz w:val="30"/>
          <w:szCs w:val="30"/>
          <w:cs/>
          <w:lang w:val="th-TH"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ครื่องมือทางการเงิน</w:t>
      </w:r>
    </w:p>
    <w:p w14:paraId="094137F5" w14:textId="77777777" w:rsidR="009D4D03" w:rsidRPr="009D4D03" w:rsidRDefault="009D4D03" w:rsidP="009D4D03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260C7272" w14:textId="77777777" w:rsidR="009D4D03" w:rsidRPr="005A2032" w:rsidRDefault="009D4D03" w:rsidP="00191ED1">
      <w:pPr>
        <w:pStyle w:val="ListParagraph"/>
        <w:numPr>
          <w:ilvl w:val="0"/>
          <w:numId w:val="29"/>
        </w:numPr>
        <w:tabs>
          <w:tab w:val="clear" w:pos="454"/>
          <w:tab w:val="clear" w:pos="680"/>
          <w:tab w:val="left" w:pos="990"/>
        </w:tabs>
        <w:ind w:left="1267" w:hanging="720"/>
        <w:outlineLvl w:val="1"/>
        <w:rPr>
          <w:rFonts w:asciiTheme="majorBidi" w:hAnsiTheme="majorBidi" w:cstheme="majorBidi"/>
          <w:sz w:val="28"/>
          <w:szCs w:val="28"/>
        </w:rPr>
      </w:pPr>
      <w:r w:rsidRPr="005A2032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5A203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68F3AFB" w14:textId="13A25918" w:rsidR="009D4D03" w:rsidRPr="005A2032" w:rsidRDefault="009D4D03" w:rsidP="009D4D03">
      <w:pPr>
        <w:pStyle w:val="ListParagraph"/>
        <w:tabs>
          <w:tab w:val="clear" w:pos="680"/>
        </w:tabs>
        <w:ind w:left="900"/>
        <w:jc w:val="thaiDistribute"/>
        <w:rPr>
          <w:rFonts w:asciiTheme="majorBidi" w:hAnsiTheme="majorBidi" w:cstheme="majorBidi"/>
          <w:sz w:val="14"/>
          <w:szCs w:val="14"/>
        </w:rPr>
      </w:pPr>
    </w:p>
    <w:p w14:paraId="7FD69887" w14:textId="0B749C71" w:rsidR="009D4D03" w:rsidRPr="005A2032" w:rsidRDefault="009D4D03" w:rsidP="00401173">
      <w:pPr>
        <w:tabs>
          <w:tab w:val="clear" w:pos="680"/>
          <w:tab w:val="left" w:pos="14310"/>
          <w:tab w:val="left" w:pos="14490"/>
        </w:tabs>
        <w:ind w:left="900" w:right="360"/>
        <w:jc w:val="thaiDistribute"/>
        <w:rPr>
          <w:rFonts w:asciiTheme="majorBidi" w:hAnsiTheme="majorBidi" w:cstheme="majorBidi"/>
          <w:sz w:val="28"/>
          <w:szCs w:val="28"/>
        </w:rPr>
      </w:pPr>
      <w:r w:rsidRPr="005A2032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36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70"/>
        <w:gridCol w:w="788"/>
        <w:gridCol w:w="1282"/>
        <w:gridCol w:w="270"/>
        <w:gridCol w:w="1440"/>
        <w:gridCol w:w="270"/>
        <w:gridCol w:w="1170"/>
        <w:gridCol w:w="270"/>
        <w:gridCol w:w="1080"/>
        <w:gridCol w:w="270"/>
        <w:gridCol w:w="810"/>
        <w:gridCol w:w="270"/>
        <w:gridCol w:w="810"/>
        <w:gridCol w:w="270"/>
        <w:gridCol w:w="810"/>
      </w:tblGrid>
      <w:tr w:rsidR="00401173" w:rsidRPr="001D4AEC" w14:paraId="28D66027" w14:textId="77777777" w:rsidTr="00401173">
        <w:trPr>
          <w:trHeight w:hRule="exact" w:val="312"/>
        </w:trPr>
        <w:tc>
          <w:tcPr>
            <w:tcW w:w="3870" w:type="dxa"/>
            <w:shd w:val="clear" w:color="auto" w:fill="auto"/>
          </w:tcPr>
          <w:p w14:paraId="11309418" w14:textId="77777777" w:rsidR="001D4AEC" w:rsidRPr="005A2032" w:rsidRDefault="001D4AEC" w:rsidP="009945A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dxa"/>
          </w:tcPr>
          <w:p w14:paraId="0FAE15AB" w14:textId="77777777" w:rsidR="001D4AEC" w:rsidRPr="005A2032" w:rsidRDefault="001D4AEC" w:rsidP="009945A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22" w:type="dxa"/>
            <w:gridSpan w:val="13"/>
          </w:tcPr>
          <w:p w14:paraId="2481F666" w14:textId="77777777" w:rsidR="001D4AEC" w:rsidRPr="005A2032" w:rsidRDefault="001D4AEC" w:rsidP="009945A9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2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D4AEC" w:rsidRPr="001D4AEC" w14:paraId="4A0CAB30" w14:textId="77777777" w:rsidTr="00401173">
        <w:trPr>
          <w:trHeight w:hRule="exact" w:val="338"/>
        </w:trPr>
        <w:tc>
          <w:tcPr>
            <w:tcW w:w="3870" w:type="dxa"/>
            <w:shd w:val="clear" w:color="auto" w:fill="auto"/>
          </w:tcPr>
          <w:p w14:paraId="43337B61" w14:textId="77777777" w:rsidR="001D4AEC" w:rsidRPr="005A2032" w:rsidRDefault="001D4AEC" w:rsidP="009945A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dxa"/>
          </w:tcPr>
          <w:p w14:paraId="29110F75" w14:textId="77777777" w:rsidR="001D4AEC" w:rsidRPr="005A2032" w:rsidRDefault="001D4AEC" w:rsidP="009945A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82" w:type="dxa"/>
            <w:gridSpan w:val="7"/>
            <w:tcBorders>
              <w:bottom w:val="single" w:sz="4" w:space="0" w:color="auto"/>
            </w:tcBorders>
          </w:tcPr>
          <w:p w14:paraId="0E8ABF78" w14:textId="77777777" w:rsidR="001D4AEC" w:rsidRPr="005A2032" w:rsidRDefault="001D4AEC" w:rsidP="009945A9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2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BE00867" w14:textId="77777777" w:rsidR="001D4AEC" w:rsidRPr="005A2032" w:rsidRDefault="001D4AEC" w:rsidP="009945A9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5"/>
          </w:tcPr>
          <w:p w14:paraId="5CAF3EE4" w14:textId="77777777" w:rsidR="001D4AEC" w:rsidRPr="005A2032" w:rsidRDefault="001D4AEC" w:rsidP="009945A9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2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01173" w:rsidRPr="001D4AEC" w14:paraId="3FB84A43" w14:textId="77777777" w:rsidTr="00401173">
        <w:trPr>
          <w:trHeight w:val="872"/>
        </w:trPr>
        <w:tc>
          <w:tcPr>
            <w:tcW w:w="3870" w:type="dxa"/>
            <w:shd w:val="clear" w:color="auto" w:fill="auto"/>
            <w:vAlign w:val="bottom"/>
          </w:tcPr>
          <w:p w14:paraId="63101BAA" w14:textId="77777777" w:rsidR="001D4AEC" w:rsidRPr="005A2032" w:rsidRDefault="001D4AEC" w:rsidP="009945A9">
            <w:pPr>
              <w:spacing w:line="240" w:lineRule="auto"/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7C0230AE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20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B1280F0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E96F9A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B1687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BF9A1" w14:textId="77777777" w:rsidR="001D4AEC" w:rsidRPr="005A2032" w:rsidRDefault="001D4AEC" w:rsidP="009945A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4855B" w14:textId="77777777" w:rsidR="001D4AEC" w:rsidRPr="005A2032" w:rsidRDefault="001D4AEC" w:rsidP="001D4AE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5A203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A20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5D6CD53D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3D758E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7D38DBE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9F1A4F6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A203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5263A1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1C517C4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A20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A20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2D92D9" w14:textId="77777777" w:rsidR="001D4AEC" w:rsidRPr="005A2032" w:rsidRDefault="001D4AEC" w:rsidP="009945A9">
            <w:pPr>
              <w:spacing w:line="240" w:lineRule="auto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73DBD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01173" w:rsidRPr="001D4AEC" w14:paraId="5DFA6AD9" w14:textId="77777777" w:rsidTr="00401173">
        <w:trPr>
          <w:trHeight w:hRule="exact" w:val="325"/>
        </w:trPr>
        <w:tc>
          <w:tcPr>
            <w:tcW w:w="3870" w:type="dxa"/>
            <w:shd w:val="clear" w:color="auto" w:fill="auto"/>
          </w:tcPr>
          <w:p w14:paraId="1C05B493" w14:textId="77777777" w:rsidR="001D4AEC" w:rsidRPr="005A2032" w:rsidRDefault="001D4AEC" w:rsidP="009945A9">
            <w:pPr>
              <w:spacing w:line="380" w:lineRule="exact"/>
              <w:ind w:left="281" w:hanging="281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8" w:type="dxa"/>
          </w:tcPr>
          <w:p w14:paraId="21ED22C7" w14:textId="77777777" w:rsidR="001D4AEC" w:rsidRPr="005A2032" w:rsidRDefault="001D4AEC" w:rsidP="009945A9">
            <w:pPr>
              <w:spacing w:line="380" w:lineRule="exact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22" w:type="dxa"/>
            <w:gridSpan w:val="13"/>
          </w:tcPr>
          <w:p w14:paraId="215BE8B0" w14:textId="77777777" w:rsidR="001D4AEC" w:rsidRPr="005A2032" w:rsidRDefault="001D4AEC" w:rsidP="009945A9">
            <w:pPr>
              <w:spacing w:line="380" w:lineRule="exact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20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1173" w:rsidRPr="001D4AEC" w14:paraId="3401A074" w14:textId="77777777" w:rsidTr="00401173">
        <w:trPr>
          <w:trHeight w:hRule="exact" w:val="364"/>
        </w:trPr>
        <w:tc>
          <w:tcPr>
            <w:tcW w:w="3870" w:type="dxa"/>
            <w:shd w:val="clear" w:color="auto" w:fill="auto"/>
          </w:tcPr>
          <w:p w14:paraId="6AE1E889" w14:textId="008009F1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A203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F53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788" w:type="dxa"/>
          </w:tcPr>
          <w:p w14:paraId="77A2CA93" w14:textId="77777777" w:rsidR="001D4AEC" w:rsidRPr="005A2032" w:rsidRDefault="001D4AEC" w:rsidP="009945A9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425E84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30C431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5E38E9F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E36FA9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3F70A5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D16A5F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A7EE0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123256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121FAB6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C007D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ECBBC96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0EA606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20424B9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1173" w:rsidRPr="001D4AEC" w14:paraId="6FFD489A" w14:textId="77777777" w:rsidTr="00401173">
        <w:trPr>
          <w:trHeight w:hRule="exact" w:val="364"/>
        </w:trPr>
        <w:tc>
          <w:tcPr>
            <w:tcW w:w="3870" w:type="dxa"/>
            <w:shd w:val="clear" w:color="auto" w:fill="auto"/>
          </w:tcPr>
          <w:p w14:paraId="3D75546A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88" w:type="dxa"/>
          </w:tcPr>
          <w:p w14:paraId="59342AEB" w14:textId="77777777" w:rsidR="001D4AEC" w:rsidRPr="005A2032" w:rsidRDefault="001D4AEC" w:rsidP="009945A9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15F4CFE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97B07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916B58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D00AD4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3C31DE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1FD19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76DB1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E7EF52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7D51CB1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BA8E76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0F82EBD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5FBBF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837CE96" w14:textId="77777777" w:rsidR="001D4AEC" w:rsidRPr="005A2032" w:rsidRDefault="001D4AEC" w:rsidP="009945A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1173" w:rsidRPr="001D4AEC" w14:paraId="6653084B" w14:textId="77777777" w:rsidTr="00401173">
        <w:trPr>
          <w:trHeight w:hRule="exact" w:val="364"/>
        </w:trPr>
        <w:tc>
          <w:tcPr>
            <w:tcW w:w="3870" w:type="dxa"/>
            <w:shd w:val="clear" w:color="auto" w:fill="auto"/>
            <w:vAlign w:val="bottom"/>
          </w:tcPr>
          <w:p w14:paraId="62D71C4D" w14:textId="337AE308" w:rsidR="001D4AEC" w:rsidRPr="005A2032" w:rsidRDefault="001D4AEC" w:rsidP="009945A9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ตราสารทุนอื่นที่ไม่อยู่ใน</w:t>
            </w:r>
            <w:r w:rsidRPr="005A20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788" w:type="dxa"/>
            <w:vAlign w:val="bottom"/>
          </w:tcPr>
          <w:p w14:paraId="7165A696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A203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282" w:type="dxa"/>
            <w:vAlign w:val="bottom"/>
          </w:tcPr>
          <w:p w14:paraId="63B4C8EB" w14:textId="77777777" w:rsidR="001D4AEC" w:rsidRPr="005A2032" w:rsidRDefault="001D4AEC" w:rsidP="00401173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8CC619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8880C" w14:textId="71AC6E04" w:rsidR="001D4AEC" w:rsidRPr="005A2032" w:rsidRDefault="00401173" w:rsidP="009945A9">
            <w:pPr>
              <w:pStyle w:val="acctfourfigures"/>
              <w:tabs>
                <w:tab w:val="clear" w:pos="765"/>
                <w:tab w:val="decimal" w:pos="1084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213,928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7FB78" w14:textId="77777777" w:rsidR="001D4AEC" w:rsidRPr="005A2032" w:rsidRDefault="001D4AEC" w:rsidP="009945A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6EC87" w14:textId="77777777" w:rsidR="001D4AEC" w:rsidRPr="005A2032" w:rsidRDefault="001D4AEC" w:rsidP="00401173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8CF140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1007FA" w14:textId="0520C8BD" w:rsidR="001D4AEC" w:rsidRPr="005A2032" w:rsidRDefault="00401173" w:rsidP="00401173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213,928</w:t>
            </w:r>
          </w:p>
        </w:tc>
        <w:tc>
          <w:tcPr>
            <w:tcW w:w="270" w:type="dxa"/>
            <w:vAlign w:val="bottom"/>
          </w:tcPr>
          <w:p w14:paraId="040EF909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74815F" w14:textId="77777777" w:rsidR="001D4AEC" w:rsidRPr="005A2032" w:rsidRDefault="001D4AEC" w:rsidP="00401173">
            <w:pPr>
              <w:pStyle w:val="acctfourfigures"/>
              <w:tabs>
                <w:tab w:val="clear" w:pos="765"/>
                <w:tab w:val="decimal" w:pos="339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93EEB5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B395D64" w14:textId="0A09F636" w:rsidR="001D4AEC" w:rsidRPr="005A2032" w:rsidRDefault="00401173" w:rsidP="00401173">
            <w:pPr>
              <w:pStyle w:val="acctfourfigures"/>
              <w:tabs>
                <w:tab w:val="clear" w:pos="765"/>
                <w:tab w:val="decimal" w:pos="614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213,928</w:t>
            </w:r>
          </w:p>
        </w:tc>
        <w:tc>
          <w:tcPr>
            <w:tcW w:w="270" w:type="dxa"/>
            <w:vAlign w:val="bottom"/>
          </w:tcPr>
          <w:p w14:paraId="32C06B51" w14:textId="77777777" w:rsidR="001D4AEC" w:rsidRPr="005A2032" w:rsidRDefault="001D4AEC" w:rsidP="009945A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E1DFCA" w14:textId="100CF039" w:rsidR="001D4AEC" w:rsidRPr="005A2032" w:rsidRDefault="00401173" w:rsidP="00401173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213,928</w:t>
            </w:r>
          </w:p>
        </w:tc>
      </w:tr>
      <w:tr w:rsidR="00401173" w:rsidRPr="001D4AEC" w14:paraId="2C663C47" w14:textId="77777777" w:rsidTr="00401173">
        <w:trPr>
          <w:trHeight w:hRule="exact" w:val="144"/>
        </w:trPr>
        <w:tc>
          <w:tcPr>
            <w:tcW w:w="3870" w:type="dxa"/>
            <w:shd w:val="clear" w:color="auto" w:fill="auto"/>
            <w:vAlign w:val="bottom"/>
          </w:tcPr>
          <w:p w14:paraId="1A722321" w14:textId="77777777" w:rsidR="001D4AEC" w:rsidRPr="005A2032" w:rsidRDefault="001D4AEC" w:rsidP="009945A9">
            <w:pPr>
              <w:spacing w:line="380" w:lineRule="exact"/>
              <w:ind w:left="336" w:right="-90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8" w:type="dxa"/>
            <w:vAlign w:val="bottom"/>
          </w:tcPr>
          <w:p w14:paraId="27BA6276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14:paraId="3460088F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35188F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FC1226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50FA60" w14:textId="77777777" w:rsidR="001D4AEC" w:rsidRPr="005A2032" w:rsidRDefault="001D4AEC" w:rsidP="009945A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A1DBB0" w14:textId="77777777" w:rsidR="001D4AEC" w:rsidRPr="005A2032" w:rsidRDefault="001D4AEC" w:rsidP="00401173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75CC39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288604" w14:textId="77777777" w:rsidR="001D4AEC" w:rsidRPr="005A2032" w:rsidRDefault="001D4AEC" w:rsidP="00401173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AA2317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1108D0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8BFD23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7AFEEF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92DAC8" w14:textId="77777777" w:rsidR="001D4AEC" w:rsidRPr="005A2032" w:rsidRDefault="001D4AEC" w:rsidP="009945A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E02132" w14:textId="77777777" w:rsidR="001D4AEC" w:rsidRPr="005A2032" w:rsidRDefault="001D4AEC" w:rsidP="00401173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73" w:rsidRPr="001D4AEC" w14:paraId="1E4223A0" w14:textId="77777777" w:rsidTr="00401173">
        <w:trPr>
          <w:trHeight w:hRule="exact" w:val="364"/>
        </w:trPr>
        <w:tc>
          <w:tcPr>
            <w:tcW w:w="3870" w:type="dxa"/>
            <w:shd w:val="clear" w:color="auto" w:fill="auto"/>
          </w:tcPr>
          <w:p w14:paraId="692343B6" w14:textId="77777777" w:rsidR="001D4AEC" w:rsidRPr="005A2032" w:rsidRDefault="001D4AEC" w:rsidP="009945A9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88" w:type="dxa"/>
          </w:tcPr>
          <w:p w14:paraId="08E987BE" w14:textId="77777777" w:rsidR="001D4AEC" w:rsidRPr="005A2032" w:rsidRDefault="001D4AEC" w:rsidP="009945A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2" w:type="dxa"/>
          </w:tcPr>
          <w:p w14:paraId="020949B6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5D7BBF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6123CE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A7895F" w14:textId="77777777" w:rsidR="001D4AEC" w:rsidRPr="005A2032" w:rsidRDefault="001D4AEC" w:rsidP="009945A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4E0528" w14:textId="77777777" w:rsidR="001D4AEC" w:rsidRPr="005A2032" w:rsidRDefault="001D4AEC" w:rsidP="00401173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28D547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AE778" w14:textId="77777777" w:rsidR="001D4AEC" w:rsidRPr="005A2032" w:rsidRDefault="001D4AEC" w:rsidP="00401173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DEEF43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C8DC32B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51CB1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EAA847F" w14:textId="77777777" w:rsidR="001D4AEC" w:rsidRPr="005A2032" w:rsidRDefault="001D4AEC" w:rsidP="009945A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A9DFF2" w14:textId="77777777" w:rsidR="001D4AEC" w:rsidRPr="005A2032" w:rsidRDefault="001D4AEC" w:rsidP="009945A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600F84A" w14:textId="77777777" w:rsidR="001D4AEC" w:rsidRPr="005A2032" w:rsidRDefault="001D4AEC" w:rsidP="00401173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73" w:rsidRPr="001D4AEC" w14:paraId="77697BB6" w14:textId="77777777" w:rsidTr="00401173">
        <w:trPr>
          <w:trHeight w:hRule="exact" w:val="364"/>
        </w:trPr>
        <w:tc>
          <w:tcPr>
            <w:tcW w:w="3870" w:type="dxa"/>
            <w:shd w:val="clear" w:color="auto" w:fill="auto"/>
            <w:vAlign w:val="bottom"/>
          </w:tcPr>
          <w:p w14:paraId="6A5D6499" w14:textId="77777777" w:rsidR="00401173" w:rsidRPr="005A2032" w:rsidRDefault="00401173" w:rsidP="00401173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788" w:type="dxa"/>
            <w:vAlign w:val="bottom"/>
          </w:tcPr>
          <w:p w14:paraId="1BE9399F" w14:textId="77777777" w:rsidR="00401173" w:rsidRPr="005A2032" w:rsidRDefault="00401173" w:rsidP="0040117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14:paraId="5D543BC9" w14:textId="38E4D70E" w:rsidR="00401173" w:rsidRPr="005A2032" w:rsidRDefault="00401173" w:rsidP="00401173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20,596</w:t>
            </w:r>
          </w:p>
        </w:tc>
        <w:tc>
          <w:tcPr>
            <w:tcW w:w="270" w:type="dxa"/>
            <w:vAlign w:val="bottom"/>
          </w:tcPr>
          <w:p w14:paraId="0386829D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4D666C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878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5F2F93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B0FB48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A4F40A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32F947" w14:textId="62AAE15C" w:rsidR="00401173" w:rsidRPr="005A2032" w:rsidRDefault="00401173" w:rsidP="00401173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20,596</w:t>
            </w:r>
          </w:p>
        </w:tc>
        <w:tc>
          <w:tcPr>
            <w:tcW w:w="270" w:type="dxa"/>
            <w:vAlign w:val="bottom"/>
          </w:tcPr>
          <w:p w14:paraId="2191E3E0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DFBBFF" w14:textId="2BFC66C3" w:rsidR="00401173" w:rsidRPr="005A2032" w:rsidRDefault="00401173" w:rsidP="00401173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20,596</w:t>
            </w:r>
          </w:p>
        </w:tc>
        <w:tc>
          <w:tcPr>
            <w:tcW w:w="270" w:type="dxa"/>
            <w:vAlign w:val="bottom"/>
          </w:tcPr>
          <w:p w14:paraId="463C2B9C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61D0D3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3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94D743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131069" w14:textId="429C22D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20,596</w:t>
            </w:r>
          </w:p>
        </w:tc>
      </w:tr>
      <w:tr w:rsidR="00401173" w:rsidRPr="001D4AEC" w14:paraId="458813DC" w14:textId="77777777" w:rsidTr="00401173">
        <w:trPr>
          <w:trHeight w:hRule="exact" w:val="195"/>
        </w:trPr>
        <w:tc>
          <w:tcPr>
            <w:tcW w:w="3870" w:type="dxa"/>
            <w:shd w:val="clear" w:color="auto" w:fill="auto"/>
            <w:vAlign w:val="bottom"/>
          </w:tcPr>
          <w:p w14:paraId="24BBE0CB" w14:textId="77777777" w:rsidR="00401173" w:rsidRPr="005A2032" w:rsidRDefault="00401173" w:rsidP="00401173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8" w:type="dxa"/>
            <w:vAlign w:val="bottom"/>
          </w:tcPr>
          <w:p w14:paraId="56AB7FF8" w14:textId="77777777" w:rsidR="00401173" w:rsidRPr="005A2032" w:rsidRDefault="00401173" w:rsidP="0040117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14:paraId="0C593E17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AFA889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E161BE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F84ED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B35D6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5D465B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6100C8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67A577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5439189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751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32FD4C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2C4638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8EA4B0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50E5AF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1173" w:rsidRPr="001D4AEC" w14:paraId="13D7D79D" w14:textId="77777777" w:rsidTr="00401173">
        <w:trPr>
          <w:trHeight w:hRule="exact" w:val="364"/>
        </w:trPr>
        <w:tc>
          <w:tcPr>
            <w:tcW w:w="3870" w:type="dxa"/>
            <w:shd w:val="clear" w:color="auto" w:fill="auto"/>
          </w:tcPr>
          <w:p w14:paraId="106EBBFC" w14:textId="5CC25ECD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A203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F53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788" w:type="dxa"/>
          </w:tcPr>
          <w:p w14:paraId="032E7CF4" w14:textId="77777777" w:rsidR="00401173" w:rsidRPr="005A2032" w:rsidRDefault="00401173" w:rsidP="00401173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7C5E48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39A822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5F3DEC4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B5EACF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FDC65E" w14:textId="77777777" w:rsidR="00401173" w:rsidRPr="005A2032" w:rsidRDefault="00401173" w:rsidP="00401173">
            <w:pPr>
              <w:tabs>
                <w:tab w:val="decimal" w:pos="606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AFBC59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D95EA7" w14:textId="77777777" w:rsidR="00401173" w:rsidRPr="005A2032" w:rsidRDefault="00401173" w:rsidP="00401173">
            <w:pPr>
              <w:tabs>
                <w:tab w:val="clear" w:pos="907"/>
                <w:tab w:val="decimal" w:pos="786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10E89D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BB88E7F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3F9891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CCCEB64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6F006B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96FDF57" w14:textId="77777777" w:rsidR="00401173" w:rsidRPr="005A2032" w:rsidRDefault="00401173" w:rsidP="00401173">
            <w:pPr>
              <w:tabs>
                <w:tab w:val="decimal" w:pos="609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1173" w:rsidRPr="001D4AEC" w14:paraId="5DC9CB5F" w14:textId="77777777" w:rsidTr="00401173">
        <w:trPr>
          <w:trHeight w:hRule="exact" w:val="364"/>
        </w:trPr>
        <w:tc>
          <w:tcPr>
            <w:tcW w:w="3870" w:type="dxa"/>
            <w:shd w:val="clear" w:color="auto" w:fill="auto"/>
          </w:tcPr>
          <w:p w14:paraId="5A774EB1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88" w:type="dxa"/>
          </w:tcPr>
          <w:p w14:paraId="2E12C008" w14:textId="77777777" w:rsidR="00401173" w:rsidRPr="005A2032" w:rsidRDefault="00401173" w:rsidP="00401173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205DC3AE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28BCB5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DC4511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28ACB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A383FD" w14:textId="77777777" w:rsidR="00401173" w:rsidRPr="005A2032" w:rsidRDefault="00401173" w:rsidP="00401173">
            <w:pPr>
              <w:tabs>
                <w:tab w:val="decimal" w:pos="606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0B2627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C36435" w14:textId="77777777" w:rsidR="00401173" w:rsidRPr="005A2032" w:rsidRDefault="00401173" w:rsidP="00401173">
            <w:pPr>
              <w:tabs>
                <w:tab w:val="clear" w:pos="907"/>
                <w:tab w:val="decimal" w:pos="786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82E60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9481315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10F05C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DE1CA32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16B2A9" w14:textId="77777777" w:rsidR="00401173" w:rsidRPr="005A2032" w:rsidRDefault="00401173" w:rsidP="00401173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3D0D6B5" w14:textId="77777777" w:rsidR="00401173" w:rsidRPr="005A2032" w:rsidRDefault="00401173" w:rsidP="00401173">
            <w:pPr>
              <w:tabs>
                <w:tab w:val="decimal" w:pos="609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1173" w:rsidRPr="001D4AEC" w14:paraId="02E3BE95" w14:textId="77777777" w:rsidTr="00401173">
        <w:trPr>
          <w:trHeight w:hRule="exact" w:val="364"/>
        </w:trPr>
        <w:tc>
          <w:tcPr>
            <w:tcW w:w="3870" w:type="dxa"/>
            <w:shd w:val="clear" w:color="auto" w:fill="auto"/>
            <w:vAlign w:val="bottom"/>
          </w:tcPr>
          <w:p w14:paraId="218BF1C0" w14:textId="77777777" w:rsidR="00401173" w:rsidRPr="005A2032" w:rsidRDefault="00401173" w:rsidP="00401173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788" w:type="dxa"/>
            <w:vAlign w:val="bottom"/>
          </w:tcPr>
          <w:p w14:paraId="10C61E5B" w14:textId="77777777" w:rsidR="00401173" w:rsidRPr="005A2032" w:rsidRDefault="00401173" w:rsidP="0040117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A203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282" w:type="dxa"/>
            <w:vAlign w:val="bottom"/>
          </w:tcPr>
          <w:p w14:paraId="1B87471A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BF7335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B38C06" w14:textId="18A14DA3" w:rsidR="00401173" w:rsidRPr="005A2032" w:rsidRDefault="00401173" w:rsidP="00401173">
            <w:pPr>
              <w:pStyle w:val="acctfourfigures"/>
              <w:tabs>
                <w:tab w:val="clear" w:pos="765"/>
                <w:tab w:val="decimal" w:pos="1084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100,405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F9EDE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4E7893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7475A4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D21768" w14:textId="0D5207E1" w:rsidR="00401173" w:rsidRPr="005A2032" w:rsidRDefault="00401173" w:rsidP="00401173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100,405</w:t>
            </w:r>
          </w:p>
        </w:tc>
        <w:tc>
          <w:tcPr>
            <w:tcW w:w="270" w:type="dxa"/>
            <w:vAlign w:val="bottom"/>
          </w:tcPr>
          <w:p w14:paraId="64D8A9F3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FCBFD1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339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57AE63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C9D04E" w14:textId="32854F54" w:rsidR="00401173" w:rsidRPr="005A2032" w:rsidRDefault="00401173" w:rsidP="00401173">
            <w:pPr>
              <w:pStyle w:val="acctfourfigures"/>
              <w:tabs>
                <w:tab w:val="clear" w:pos="765"/>
                <w:tab w:val="decimal" w:pos="614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100,405</w:t>
            </w:r>
          </w:p>
        </w:tc>
        <w:tc>
          <w:tcPr>
            <w:tcW w:w="270" w:type="dxa"/>
            <w:vAlign w:val="bottom"/>
          </w:tcPr>
          <w:p w14:paraId="7048E69F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C45AFF" w14:textId="740EF97B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100,405</w:t>
            </w:r>
          </w:p>
        </w:tc>
      </w:tr>
      <w:tr w:rsidR="00401173" w:rsidRPr="001D4AEC" w14:paraId="76681E72" w14:textId="77777777" w:rsidTr="00401173">
        <w:trPr>
          <w:trHeight w:hRule="exact" w:val="144"/>
        </w:trPr>
        <w:tc>
          <w:tcPr>
            <w:tcW w:w="3870" w:type="dxa"/>
            <w:shd w:val="clear" w:color="auto" w:fill="auto"/>
            <w:vAlign w:val="bottom"/>
          </w:tcPr>
          <w:p w14:paraId="76131AB7" w14:textId="77777777" w:rsidR="00401173" w:rsidRPr="005A2032" w:rsidRDefault="00401173" w:rsidP="00401173">
            <w:pPr>
              <w:spacing w:line="380" w:lineRule="exact"/>
              <w:ind w:left="336" w:right="-90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8" w:type="dxa"/>
            <w:vAlign w:val="bottom"/>
          </w:tcPr>
          <w:p w14:paraId="55F4CE5A" w14:textId="77777777" w:rsidR="00401173" w:rsidRPr="005A2032" w:rsidRDefault="00401173" w:rsidP="0040117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14:paraId="2B9D2472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8BE369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9FFD3F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C34C61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55EDB1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8C91F1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C7A0F2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7627F2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4E76C6B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37284C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11ED3C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C6F9ED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6EDED9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73" w:rsidRPr="001D4AEC" w14:paraId="5022505C" w14:textId="77777777" w:rsidTr="00401173">
        <w:trPr>
          <w:trHeight w:hRule="exact" w:val="364"/>
        </w:trPr>
        <w:tc>
          <w:tcPr>
            <w:tcW w:w="3870" w:type="dxa"/>
            <w:shd w:val="clear" w:color="auto" w:fill="auto"/>
          </w:tcPr>
          <w:p w14:paraId="1364DFAC" w14:textId="77777777" w:rsidR="00401173" w:rsidRPr="005A2032" w:rsidRDefault="00401173" w:rsidP="00401173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A20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88" w:type="dxa"/>
          </w:tcPr>
          <w:p w14:paraId="1FE57E76" w14:textId="77777777" w:rsidR="00401173" w:rsidRPr="005A2032" w:rsidRDefault="00401173" w:rsidP="0040117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2" w:type="dxa"/>
          </w:tcPr>
          <w:p w14:paraId="42313874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4F8DD5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012077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4720EA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C686DF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11F5C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8CDA20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8BEF6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BE2CC32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C0520F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18F69E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9FE31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5595BC5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73" w:rsidRPr="001D4AEC" w14:paraId="1DF9BA6F" w14:textId="77777777" w:rsidTr="00401173">
        <w:trPr>
          <w:trHeight w:hRule="exact" w:val="364"/>
        </w:trPr>
        <w:tc>
          <w:tcPr>
            <w:tcW w:w="3870" w:type="dxa"/>
            <w:shd w:val="clear" w:color="auto" w:fill="auto"/>
            <w:vAlign w:val="bottom"/>
          </w:tcPr>
          <w:p w14:paraId="4F71B150" w14:textId="77777777" w:rsidR="00401173" w:rsidRPr="005A2032" w:rsidRDefault="00401173" w:rsidP="00401173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788" w:type="dxa"/>
            <w:vAlign w:val="bottom"/>
          </w:tcPr>
          <w:p w14:paraId="57AC265F" w14:textId="77777777" w:rsidR="00401173" w:rsidRPr="005A2032" w:rsidRDefault="00401173" w:rsidP="00401173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14:paraId="02490253" w14:textId="58EC9A7B" w:rsidR="00401173" w:rsidRPr="005A2032" w:rsidRDefault="00401173" w:rsidP="00401173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36,037</w:t>
            </w:r>
          </w:p>
        </w:tc>
        <w:tc>
          <w:tcPr>
            <w:tcW w:w="270" w:type="dxa"/>
            <w:vAlign w:val="bottom"/>
          </w:tcPr>
          <w:p w14:paraId="45EAEEA3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D1BDCE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878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B6977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B9EE12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EEFB55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2CE111" w14:textId="0CFF100C" w:rsidR="00401173" w:rsidRPr="005A2032" w:rsidRDefault="00401173" w:rsidP="00401173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36,037</w:t>
            </w:r>
          </w:p>
        </w:tc>
        <w:tc>
          <w:tcPr>
            <w:tcW w:w="270" w:type="dxa"/>
            <w:vAlign w:val="bottom"/>
          </w:tcPr>
          <w:p w14:paraId="5AC3264F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BA19C70" w14:textId="60093AD5" w:rsidR="00401173" w:rsidRPr="005A2032" w:rsidRDefault="00401173" w:rsidP="00401173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36,037</w:t>
            </w:r>
          </w:p>
        </w:tc>
        <w:tc>
          <w:tcPr>
            <w:tcW w:w="270" w:type="dxa"/>
            <w:vAlign w:val="bottom"/>
          </w:tcPr>
          <w:p w14:paraId="51FB3234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CC1D39A" w14:textId="77777777" w:rsidR="00401173" w:rsidRPr="005A2032" w:rsidRDefault="00401173" w:rsidP="00401173">
            <w:pPr>
              <w:pStyle w:val="acctfourfigures"/>
              <w:tabs>
                <w:tab w:val="clear" w:pos="765"/>
                <w:tab w:val="decimal" w:pos="3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DF8534" w14:textId="77777777" w:rsidR="00401173" w:rsidRPr="005A2032" w:rsidRDefault="00401173" w:rsidP="00401173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05CF97" w14:textId="40A39D05" w:rsidR="00401173" w:rsidRPr="005A2032" w:rsidRDefault="00401173" w:rsidP="00401173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43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2032">
              <w:rPr>
                <w:rFonts w:asciiTheme="majorBidi" w:hAnsiTheme="majorBidi" w:cstheme="majorBidi"/>
                <w:sz w:val="28"/>
                <w:szCs w:val="28"/>
              </w:rPr>
              <w:t>36,037</w:t>
            </w:r>
          </w:p>
        </w:tc>
      </w:tr>
    </w:tbl>
    <w:p w14:paraId="7ED2751F" w14:textId="6F9C74BF" w:rsidR="0087182B" w:rsidRDefault="0087182B" w:rsidP="00ED0A7A">
      <w:pPr>
        <w:sectPr w:rsidR="0087182B" w:rsidSect="00BD66A4">
          <w:pgSz w:w="16834" w:h="11909" w:orient="landscape" w:code="9"/>
          <w:pgMar w:top="1152" w:right="904" w:bottom="1152" w:left="1080" w:header="720" w:footer="720" w:gutter="0"/>
          <w:cols w:space="720"/>
          <w:docGrid w:linePitch="360"/>
        </w:sectPr>
      </w:pPr>
    </w:p>
    <w:p w14:paraId="532A67F6" w14:textId="036EA131" w:rsidR="00D928F4" w:rsidRDefault="00D928F4" w:rsidP="00D928F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660A77">
        <w:rPr>
          <w:rFonts w:ascii="Angsana New" w:hAnsi="Angsana New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660A77">
        <w:rPr>
          <w:rFonts w:ascii="Angsana New" w:hAnsi="Angsana New"/>
          <w:spacing w:val="-2"/>
          <w:sz w:val="30"/>
          <w:szCs w:val="30"/>
          <w:cs/>
        </w:rPr>
        <w:t>งบแสดง</w:t>
      </w:r>
      <w:r w:rsidRPr="00660A77">
        <w:rPr>
          <w:rFonts w:ascii="Angsana New" w:hAnsi="Angsana New"/>
          <w:spacing w:val="-4"/>
          <w:sz w:val="30"/>
          <w:szCs w:val="30"/>
          <w:cs/>
        </w:rPr>
        <w:t>ฐานะการเงิน</w:t>
      </w:r>
    </w:p>
    <w:p w14:paraId="462A8701" w14:textId="77777777" w:rsidR="00D928F4" w:rsidRPr="00660A77" w:rsidRDefault="00D928F4" w:rsidP="00D928F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37798E" w:rsidRPr="00E01451" w14:paraId="3372D3BD" w14:textId="77777777" w:rsidTr="00D928F4">
        <w:trPr>
          <w:tblHeader/>
        </w:trPr>
        <w:tc>
          <w:tcPr>
            <w:tcW w:w="2430" w:type="dxa"/>
            <w:shd w:val="clear" w:color="auto" w:fill="auto"/>
          </w:tcPr>
          <w:p w14:paraId="7291C1AE" w14:textId="4DB12179" w:rsidR="0037798E" w:rsidRPr="00101A16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CC02746" w14:textId="77777777" w:rsidR="0037798E" w:rsidRPr="00101A16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52AF8AF6" w14:textId="77777777" w:rsidR="0037798E" w:rsidRPr="00101A16" w:rsidRDefault="0037798E" w:rsidP="00BE0B2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7798E" w:rsidRPr="00E01451" w14:paraId="2C798F97" w14:textId="77777777" w:rsidTr="00D928F4">
        <w:tc>
          <w:tcPr>
            <w:tcW w:w="2430" w:type="dxa"/>
            <w:shd w:val="clear" w:color="auto" w:fill="auto"/>
          </w:tcPr>
          <w:p w14:paraId="480EE2E7" w14:textId="77777777" w:rsidR="0037798E" w:rsidRPr="00101A16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สินทรัพย์/หนี้สินอนุพันธ์</w:t>
            </w:r>
          </w:p>
        </w:tc>
        <w:tc>
          <w:tcPr>
            <w:tcW w:w="236" w:type="dxa"/>
            <w:shd w:val="clear" w:color="auto" w:fill="auto"/>
          </w:tcPr>
          <w:p w14:paraId="7E238324" w14:textId="77777777" w:rsidR="0037798E" w:rsidRPr="00101A16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336B0A5E" w14:textId="77777777" w:rsidR="0037798E" w:rsidRPr="00101A16" w:rsidRDefault="0037798E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1A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B507D" w:rsidRPr="00E01451" w14:paraId="6E4D8C00" w14:textId="77777777" w:rsidTr="00D928F4">
        <w:tc>
          <w:tcPr>
            <w:tcW w:w="2430" w:type="dxa"/>
            <w:shd w:val="clear" w:color="auto" w:fill="auto"/>
          </w:tcPr>
          <w:p w14:paraId="729FE73F" w14:textId="17538022" w:rsidR="005B507D" w:rsidRPr="00E01451" w:rsidRDefault="005B507D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B97A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อื่น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7B7757E4" w14:textId="77777777" w:rsidR="005B507D" w:rsidRPr="00E01451" w:rsidRDefault="005B507D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2C73B759" w14:textId="6CE75591" w:rsidR="005B507D" w:rsidRPr="00101A16" w:rsidRDefault="005B507D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วันที่รายงาน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ที่ถูกปรับปรุง</w:t>
            </w:r>
          </w:p>
        </w:tc>
      </w:tr>
    </w:tbl>
    <w:p w14:paraId="20F59AB8" w14:textId="06036DE5" w:rsidR="008F40DE" w:rsidRPr="00401173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eastAsia="x-none" w:bidi="ar-SA"/>
        </w:rPr>
      </w:pPr>
    </w:p>
    <w:p w14:paraId="59C99E6F" w14:textId="66D9E064" w:rsidR="008F40DE" w:rsidRDefault="008F40DE" w:rsidP="00191ED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3" w:hanging="90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101A16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รายการเคลื่อนไหวของตราสารทุน</w:t>
      </w:r>
      <w:r w:rsidR="00897E21">
        <w:rPr>
          <w:rFonts w:asciiTheme="majorBidi" w:hAnsiTheme="majorBidi" w:cstheme="majorBidi" w:hint="cs"/>
          <w:i/>
          <w:iCs/>
          <w:sz w:val="30"/>
          <w:szCs w:val="30"/>
          <w:cs/>
        </w:rPr>
        <w:t>อื่น</w:t>
      </w:r>
      <w:r w:rsidRPr="00101A16">
        <w:rPr>
          <w:rFonts w:asciiTheme="majorBidi" w:hAnsiTheme="majorBidi" w:cstheme="majorBidi"/>
          <w:i/>
          <w:iCs/>
          <w:sz w:val="30"/>
          <w:szCs w:val="30"/>
          <w:cs/>
        </w:rPr>
        <w:t>ที่</w:t>
      </w:r>
      <w:r w:rsidR="00897E21">
        <w:rPr>
          <w:rFonts w:asciiTheme="majorBidi" w:hAnsiTheme="majorBidi" w:cstheme="majorBidi" w:hint="cs"/>
          <w:i/>
          <w:iCs/>
          <w:sz w:val="30"/>
          <w:szCs w:val="30"/>
          <w:cs/>
        </w:rPr>
        <w:t>ไม่</w:t>
      </w:r>
      <w:r w:rsidRPr="00101A16">
        <w:rPr>
          <w:rFonts w:asciiTheme="majorBidi" w:hAnsiTheme="majorBidi" w:cstheme="majorBidi"/>
          <w:i/>
          <w:iCs/>
          <w:sz w:val="30"/>
          <w:szCs w:val="30"/>
          <w:cs/>
        </w:rPr>
        <w:t>อยู่ในความต้องการของตลาด</w:t>
      </w:r>
    </w:p>
    <w:p w14:paraId="5B3ED251" w14:textId="610B54A0" w:rsidR="008F40DE" w:rsidRPr="00401173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eastAsia="x-none" w:bidi="ar-SA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170"/>
        <w:gridCol w:w="270"/>
        <w:gridCol w:w="1260"/>
        <w:gridCol w:w="270"/>
        <w:gridCol w:w="1170"/>
      </w:tblGrid>
      <w:tr w:rsidR="008F40DE" w:rsidRPr="00BE3A29" w14:paraId="66CFDCCC" w14:textId="77777777" w:rsidTr="00014ECA">
        <w:trPr>
          <w:tblHeader/>
        </w:trPr>
        <w:tc>
          <w:tcPr>
            <w:tcW w:w="5040" w:type="dxa"/>
          </w:tcPr>
          <w:p w14:paraId="14174FCF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40" w:type="dxa"/>
            <w:gridSpan w:val="5"/>
            <w:hideMark/>
          </w:tcPr>
          <w:p w14:paraId="5D5D7EA1" w14:textId="5F99A2A0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="00F34D9B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8F40DE" w:rsidRPr="00BE3A29" w14:paraId="64C90D07" w14:textId="77777777" w:rsidTr="00014ECA">
        <w:trPr>
          <w:tblHeader/>
        </w:trPr>
        <w:tc>
          <w:tcPr>
            <w:tcW w:w="5040" w:type="dxa"/>
            <w:vAlign w:val="bottom"/>
            <w:hideMark/>
          </w:tcPr>
          <w:p w14:paraId="4F56770B" w14:textId="3D4AA123" w:rsidR="008F40DE" w:rsidRPr="00101A16" w:rsidRDefault="008F40D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ตราสาร</w:t>
            </w:r>
            <w:r w:rsidR="00897E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  <w:hideMark/>
          </w:tcPr>
          <w:p w14:paraId="4321C147" w14:textId="5848E638" w:rsidR="008F40DE" w:rsidRPr="00101A16" w:rsidRDefault="008F40D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เมษายน </w:t>
            </w:r>
          </w:p>
        </w:tc>
        <w:tc>
          <w:tcPr>
            <w:tcW w:w="270" w:type="dxa"/>
            <w:vAlign w:val="bottom"/>
          </w:tcPr>
          <w:p w14:paraId="0100AA4C" w14:textId="77777777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334B32A5" w14:textId="0586B138" w:rsidR="008F40DE" w:rsidRPr="00101A16" w:rsidRDefault="008F40D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ปรับปรุง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66E2B995" w14:textId="77777777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22F67A93" w14:textId="5921946B" w:rsidR="008F40DE" w:rsidRPr="00101A16" w:rsidRDefault="008F40DE" w:rsidP="00D928F4">
            <w:pPr>
              <w:tabs>
                <w:tab w:val="clear" w:pos="907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</w:t>
            </w:r>
            <w:r w:rsidR="00D928F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มีนาคม</w:t>
            </w:r>
          </w:p>
        </w:tc>
      </w:tr>
      <w:tr w:rsidR="008F40DE" w:rsidRPr="00BE3A29" w14:paraId="1035E467" w14:textId="77777777" w:rsidTr="00014ECA">
        <w:trPr>
          <w:tblHeader/>
        </w:trPr>
        <w:tc>
          <w:tcPr>
            <w:tcW w:w="5040" w:type="dxa"/>
          </w:tcPr>
          <w:p w14:paraId="1005A528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4140" w:type="dxa"/>
            <w:gridSpan w:val="5"/>
            <w:vAlign w:val="bottom"/>
            <w:hideMark/>
          </w:tcPr>
          <w:p w14:paraId="439D9A51" w14:textId="084B3F7E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BE3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101A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101A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8F40DE" w:rsidRPr="00BE3A29" w14:paraId="54DCE52D" w14:textId="77777777" w:rsidTr="00014ECA">
        <w:tc>
          <w:tcPr>
            <w:tcW w:w="5040" w:type="dxa"/>
            <w:hideMark/>
          </w:tcPr>
          <w:p w14:paraId="7E880820" w14:textId="15325518" w:rsidR="008F40DE" w:rsidRPr="00101A16" w:rsidRDefault="00450D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FA54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170" w:type="dxa"/>
          </w:tcPr>
          <w:p w14:paraId="43ACA31E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0FA9A87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3FDD7581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DF1B7F2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D2A8FD7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8F40DE" w:rsidRPr="00BE3A29" w14:paraId="4A4784D1" w14:textId="77777777" w:rsidTr="00014ECA">
        <w:tc>
          <w:tcPr>
            <w:tcW w:w="5040" w:type="dxa"/>
            <w:hideMark/>
          </w:tcPr>
          <w:p w14:paraId="6AC4BC22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18724E4E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432B3AA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1B654C3E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182AA0E5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366B37C6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8F40DE" w:rsidRPr="00BE3A29" w14:paraId="36AA3D53" w14:textId="77777777" w:rsidTr="00014ECA">
        <w:tc>
          <w:tcPr>
            <w:tcW w:w="5040" w:type="dxa"/>
            <w:hideMark/>
          </w:tcPr>
          <w:p w14:paraId="34BF1041" w14:textId="5DD9F1DD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ตราสารทุน</w:t>
            </w:r>
            <w:r w:rsidR="00111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อื่นที่ไม่อยู่ในความต้องการของตลาด</w:t>
            </w: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วัดมูลค่า</w:t>
            </w:r>
            <w:r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20DF6EA6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6A49266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3CC15146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F57B86E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34B312C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8F40DE" w:rsidRPr="00BE3A29" w14:paraId="18D16BAF" w14:textId="77777777" w:rsidTr="00014ECA">
        <w:tc>
          <w:tcPr>
            <w:tcW w:w="5040" w:type="dxa"/>
            <w:hideMark/>
          </w:tcPr>
          <w:p w14:paraId="574AF7DA" w14:textId="2D29C12D" w:rsidR="008F40DE" w:rsidRPr="00101A16" w:rsidRDefault="00111BE4" w:rsidP="00B10CFD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ด้วย</w:t>
            </w:r>
            <w:r w:rsidR="008F40DE"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34BA5" w14:textId="206F6893" w:rsidR="008F40DE" w:rsidRPr="00101A16" w:rsidRDefault="00CE31F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100,405</w:t>
            </w:r>
          </w:p>
        </w:tc>
        <w:tc>
          <w:tcPr>
            <w:tcW w:w="270" w:type="dxa"/>
            <w:vAlign w:val="bottom"/>
          </w:tcPr>
          <w:p w14:paraId="6949F6E5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9C86F" w14:textId="4F62FADD" w:rsidR="008F40DE" w:rsidRPr="00101A16" w:rsidRDefault="00076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113,523</w:t>
            </w:r>
          </w:p>
        </w:tc>
        <w:tc>
          <w:tcPr>
            <w:tcW w:w="270" w:type="dxa"/>
            <w:vAlign w:val="bottom"/>
          </w:tcPr>
          <w:p w14:paraId="56AB2B21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284E6" w14:textId="3E6E7FD4" w:rsidR="008F40DE" w:rsidRPr="00101A16" w:rsidRDefault="00076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213,928</w:t>
            </w:r>
          </w:p>
        </w:tc>
      </w:tr>
      <w:tr w:rsidR="001A64D7" w:rsidRPr="001A64D7" w14:paraId="346FCD16" w14:textId="77777777" w:rsidTr="00014ECA">
        <w:tc>
          <w:tcPr>
            <w:tcW w:w="5040" w:type="dxa"/>
            <w:hideMark/>
          </w:tcPr>
          <w:p w14:paraId="351CE36E" w14:textId="77777777" w:rsidR="001A64D7" w:rsidRPr="00101A16" w:rsidRDefault="001A64D7" w:rsidP="001A64D7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DB80C" w14:textId="36428AAE" w:rsidR="001A64D7" w:rsidRPr="001A64D7" w:rsidRDefault="00CE31F9" w:rsidP="001A64D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100,405</w:t>
            </w:r>
          </w:p>
        </w:tc>
        <w:tc>
          <w:tcPr>
            <w:tcW w:w="270" w:type="dxa"/>
            <w:vAlign w:val="bottom"/>
          </w:tcPr>
          <w:p w14:paraId="309A69F8" w14:textId="77777777" w:rsidR="001A64D7" w:rsidRPr="00101A16" w:rsidRDefault="001A64D7" w:rsidP="001A64D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DFAD7B" w14:textId="50F0241B" w:rsidR="001A64D7" w:rsidRPr="001A64D7" w:rsidRDefault="00076CDD" w:rsidP="001A64D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113,523</w:t>
            </w:r>
          </w:p>
        </w:tc>
        <w:tc>
          <w:tcPr>
            <w:tcW w:w="270" w:type="dxa"/>
            <w:vAlign w:val="bottom"/>
          </w:tcPr>
          <w:p w14:paraId="560F2186" w14:textId="77777777" w:rsidR="001A64D7" w:rsidRPr="00ED0A7A" w:rsidRDefault="001A64D7" w:rsidP="001A64D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5E35B" w14:textId="23423E13" w:rsidR="001A64D7" w:rsidRPr="001A64D7" w:rsidRDefault="00076CDD" w:rsidP="001A64D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213,928</w:t>
            </w:r>
          </w:p>
        </w:tc>
      </w:tr>
      <w:tr w:rsidR="001A64D7" w:rsidRPr="00101A16" w14:paraId="3DAAD0FE" w14:textId="77777777" w:rsidTr="00014ECA">
        <w:tc>
          <w:tcPr>
            <w:tcW w:w="5040" w:type="dxa"/>
            <w:hideMark/>
          </w:tcPr>
          <w:p w14:paraId="3BA1F244" w14:textId="4349064F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ED7E5C8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B9703A5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7B73B08C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048E25F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7212590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9D4D03" w:rsidRPr="00101A16" w14:paraId="1CA8F4CF" w14:textId="77777777" w:rsidTr="00014ECA">
        <w:tc>
          <w:tcPr>
            <w:tcW w:w="5040" w:type="dxa"/>
          </w:tcPr>
          <w:p w14:paraId="33A20355" w14:textId="6383DB17" w:rsidR="009D4D03" w:rsidRPr="00101A16" w:rsidRDefault="009D4D03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170" w:type="dxa"/>
          </w:tcPr>
          <w:p w14:paraId="696692D1" w14:textId="77777777" w:rsidR="009D4D03" w:rsidRPr="00101A16" w:rsidRDefault="009D4D03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F1B4BF2" w14:textId="77777777" w:rsidR="009D4D03" w:rsidRPr="00101A16" w:rsidRDefault="009D4D03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753D4B97" w14:textId="77777777" w:rsidR="009D4D03" w:rsidRPr="00101A16" w:rsidRDefault="009D4D03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B89E766" w14:textId="77777777" w:rsidR="009D4D03" w:rsidRPr="00101A16" w:rsidRDefault="009D4D03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47F2487" w14:textId="77777777" w:rsidR="009D4D03" w:rsidRPr="00101A16" w:rsidRDefault="009D4D03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A64D7" w:rsidRPr="00101A16" w14:paraId="0BC1BA03" w14:textId="77777777" w:rsidTr="00014ECA">
        <w:tc>
          <w:tcPr>
            <w:tcW w:w="5040" w:type="dxa"/>
            <w:hideMark/>
          </w:tcPr>
          <w:p w14:paraId="5D206548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EDA6029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5AA7D90A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743E2DCB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106FCACC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2BC3A5F0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1A64D7" w:rsidRPr="00101A16" w14:paraId="61F44A7C" w14:textId="77777777" w:rsidTr="00014ECA">
        <w:tc>
          <w:tcPr>
            <w:tcW w:w="5040" w:type="dxa"/>
            <w:hideMark/>
          </w:tcPr>
          <w:p w14:paraId="2209C60E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อื่นที่ไม่อยู่ในความต้องการของตลาด</w:t>
            </w: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วัดมูลค่า</w:t>
            </w:r>
            <w:r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6BFFCD11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70" w:type="dxa"/>
          </w:tcPr>
          <w:p w14:paraId="4F6AF80A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5BA8301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F40A25D" w14:textId="77777777" w:rsidR="001A64D7" w:rsidRPr="00101A16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DA1C44C" w14:textId="77777777" w:rsidR="001A64D7" w:rsidRPr="00101A16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FA54F3" w:rsidRPr="00101A16" w14:paraId="05499033" w14:textId="77777777" w:rsidTr="00014ECA">
        <w:tc>
          <w:tcPr>
            <w:tcW w:w="5040" w:type="dxa"/>
            <w:hideMark/>
          </w:tcPr>
          <w:p w14:paraId="73DA5DB2" w14:textId="77777777" w:rsidR="00FA54F3" w:rsidRPr="00101A16" w:rsidRDefault="00FA54F3" w:rsidP="00FA54F3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97006" w14:textId="5DDCB978" w:rsidR="00FA54F3" w:rsidRPr="00101A16" w:rsidRDefault="00FA54F3" w:rsidP="00FA54F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81,641</w:t>
            </w:r>
          </w:p>
        </w:tc>
        <w:tc>
          <w:tcPr>
            <w:tcW w:w="270" w:type="dxa"/>
            <w:vAlign w:val="bottom"/>
          </w:tcPr>
          <w:p w14:paraId="6B5B617B" w14:textId="77777777" w:rsidR="00FA54F3" w:rsidRPr="00101A16" w:rsidRDefault="00FA54F3" w:rsidP="00FA54F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79A94" w14:textId="36557B8F" w:rsidR="00FA54F3" w:rsidRPr="00101A16" w:rsidRDefault="00FA54F3" w:rsidP="00FA54F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18,764</w:t>
            </w:r>
          </w:p>
        </w:tc>
        <w:tc>
          <w:tcPr>
            <w:tcW w:w="270" w:type="dxa"/>
            <w:vAlign w:val="bottom"/>
          </w:tcPr>
          <w:p w14:paraId="3DB1F303" w14:textId="77777777" w:rsidR="00FA54F3" w:rsidRPr="00101A16" w:rsidRDefault="00FA54F3" w:rsidP="00FA54F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48C5C" w14:textId="14D68EEC" w:rsidR="00FA54F3" w:rsidRPr="00101A16" w:rsidRDefault="00FA54F3" w:rsidP="00FA54F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100,405</w:t>
            </w:r>
          </w:p>
        </w:tc>
      </w:tr>
      <w:tr w:rsidR="00FA54F3" w:rsidRPr="0034092E" w14:paraId="12A8B3AE" w14:textId="77777777" w:rsidTr="00014ECA">
        <w:tc>
          <w:tcPr>
            <w:tcW w:w="5040" w:type="dxa"/>
            <w:hideMark/>
          </w:tcPr>
          <w:p w14:paraId="722DA1DB" w14:textId="77777777" w:rsidR="00FA54F3" w:rsidRPr="00101A16" w:rsidRDefault="00FA54F3" w:rsidP="00FA54F3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74AA3" w14:textId="561434FE" w:rsidR="00FA54F3" w:rsidRPr="0034092E" w:rsidRDefault="00FA54F3" w:rsidP="00FA54F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81,641</w:t>
            </w:r>
          </w:p>
        </w:tc>
        <w:tc>
          <w:tcPr>
            <w:tcW w:w="270" w:type="dxa"/>
            <w:vAlign w:val="bottom"/>
          </w:tcPr>
          <w:p w14:paraId="3BE747A0" w14:textId="77777777" w:rsidR="00FA54F3" w:rsidRPr="00ED0A7A" w:rsidRDefault="00FA54F3" w:rsidP="00FA54F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39AFE" w14:textId="578180B9" w:rsidR="00FA54F3" w:rsidRPr="0034092E" w:rsidRDefault="00FA54F3" w:rsidP="00FA54F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18,764</w:t>
            </w:r>
          </w:p>
        </w:tc>
        <w:tc>
          <w:tcPr>
            <w:tcW w:w="270" w:type="dxa"/>
            <w:vAlign w:val="bottom"/>
          </w:tcPr>
          <w:p w14:paraId="2F4DE242" w14:textId="77777777" w:rsidR="00FA54F3" w:rsidRPr="00ED0A7A" w:rsidRDefault="00FA54F3" w:rsidP="00FA54F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DCB9A" w14:textId="5132A95B" w:rsidR="00FA54F3" w:rsidRPr="0034092E" w:rsidRDefault="00FA54F3" w:rsidP="00FA54F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0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100,405</w:t>
            </w:r>
          </w:p>
        </w:tc>
      </w:tr>
    </w:tbl>
    <w:p w14:paraId="41F53EC3" w14:textId="77777777" w:rsidR="00736252" w:rsidRDefault="00736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7B4938" w14:textId="15C1AC22" w:rsidR="0037798E" w:rsidRPr="001048CD" w:rsidRDefault="0037798E" w:rsidP="009F5FC7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 w:hanging="90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AB4C3B5" w14:textId="77777777" w:rsidR="0037798E" w:rsidRPr="00101A16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C4D2D8" w14:textId="561FE612" w:rsidR="0037798E" w:rsidRDefault="0037798E" w:rsidP="0037798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1048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0CA31FC" w14:textId="77777777" w:rsidR="00FA54F3" w:rsidRPr="001048CD" w:rsidRDefault="00FA54F3" w:rsidP="0037798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96504" w14:textId="77777777" w:rsidR="0037798E" w:rsidRPr="001048CD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870BCDC" w14:textId="36B4BC6C" w:rsidR="00E01451" w:rsidRPr="00101A16" w:rsidRDefault="00E01451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3574A7" w14:textId="7CF35F3C" w:rsidR="0037798E" w:rsidRPr="001048CD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</w:t>
      </w:r>
      <w:r w:rsidR="008C330F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048CD">
        <w:rPr>
          <w:rFonts w:asciiTheme="majorBidi" w:hAnsiTheme="majorBidi" w:cstheme="majorBidi"/>
          <w:sz w:val="30"/>
          <w:szCs w:val="30"/>
          <w:cs/>
        </w:rPr>
        <w:t>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9C90B5D" w14:textId="77777777" w:rsidR="0037798E" w:rsidRPr="00101A16" w:rsidRDefault="0037798E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C5C52E" w14:textId="77777777" w:rsidR="0037798E" w:rsidRPr="001048CD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2A39C0" w14:textId="5C24CBF0" w:rsidR="00836F79" w:rsidRPr="00CB4357" w:rsidRDefault="00836F79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F62B88" w14:textId="010AE88F" w:rsidR="0037798E" w:rsidRPr="001048CD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1048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898926C" w14:textId="77777777" w:rsidR="00FA54F3" w:rsidRDefault="00FA54F3" w:rsidP="00BD66A4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F072A" w14:textId="58138BFC" w:rsidR="00641F14" w:rsidRDefault="0037798E" w:rsidP="00FA54F3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2"/>
          <w:szCs w:val="22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</w:t>
      </w:r>
      <w:r w:rsidR="00DA2687">
        <w:rPr>
          <w:rFonts w:asciiTheme="majorBidi" w:hAnsiTheme="majorBidi" w:cstheme="majorBidi" w:hint="cs"/>
          <w:sz w:val="30"/>
          <w:szCs w:val="30"/>
          <w:cs/>
        </w:rPr>
        <w:t>ให้กู้ยืมแก่กิจการที่เกี่ยวข้องกัน</w:t>
      </w:r>
    </w:p>
    <w:p w14:paraId="43337B3D" w14:textId="3A5A0648" w:rsidR="008E68BB" w:rsidRPr="00CB4357" w:rsidRDefault="008E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8DF8A3" w14:textId="0778DFEF" w:rsidR="0037798E" w:rsidRPr="001048CD" w:rsidRDefault="0037798E" w:rsidP="00BD66A4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1048CD">
        <w:rPr>
          <w:rFonts w:asciiTheme="majorBidi" w:hAnsiTheme="majorBidi" w:cstheme="majorBidi"/>
          <w:sz w:val="30"/>
          <w:szCs w:val="30"/>
        </w:rPr>
        <w:t>(</w:t>
      </w:r>
      <w:r w:rsidR="00836F79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1048CD">
        <w:rPr>
          <w:rFonts w:asciiTheme="majorBidi" w:hAnsiTheme="majorBidi" w:cstheme="majorBidi"/>
          <w:sz w:val="30"/>
          <w:szCs w:val="30"/>
        </w:rPr>
        <w:t>.1.1)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A78EB7D" w14:textId="77777777" w:rsidR="00FA54F3" w:rsidRDefault="00FA54F3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FF68E" w14:textId="00EE211C" w:rsidR="0037798E" w:rsidRPr="001048CD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75EB916" w14:textId="5F780AD2" w:rsidR="0037798E" w:rsidRPr="001048CD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</w:p>
    <w:p w14:paraId="7E250B70" w14:textId="77777777" w:rsidR="009F5FC7" w:rsidRPr="00014ECA" w:rsidRDefault="009F5FC7" w:rsidP="0037798E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16"/>
          <w:szCs w:val="16"/>
        </w:rPr>
      </w:pPr>
    </w:p>
    <w:p w14:paraId="43C47754" w14:textId="1B43F9D3" w:rsidR="0037798E" w:rsidRPr="001048CD" w:rsidRDefault="0037798E" w:rsidP="00101A16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6322A61C" w14:textId="77777777" w:rsidR="0037798E" w:rsidRPr="00014ECA" w:rsidRDefault="0037798E" w:rsidP="0037798E">
      <w:pPr>
        <w:jc w:val="thaiDistribute"/>
        <w:rPr>
          <w:rFonts w:asciiTheme="majorBidi" w:hAnsiTheme="majorBidi" w:cstheme="majorBidi"/>
          <w:sz w:val="16"/>
          <w:szCs w:val="16"/>
          <w:highlight w:val="cyan"/>
        </w:rPr>
      </w:pPr>
    </w:p>
    <w:p w14:paraId="434B5CC9" w14:textId="7E2D2D2C" w:rsidR="0037798E" w:rsidRPr="001048CD" w:rsidRDefault="0037798E" w:rsidP="00101A16">
      <w:pPr>
        <w:pStyle w:val="block"/>
        <w:tabs>
          <w:tab w:val="left" w:pos="900"/>
        </w:tabs>
        <w:spacing w:after="0" w:line="240" w:lineRule="auto"/>
        <w:ind w:left="1080" w:right="-7" w:hanging="9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  <w:r w:rsidRPr="001048CD">
        <w:rPr>
          <w:rFonts w:asciiTheme="majorBidi" w:hAnsiTheme="majorBidi" w:cstheme="majorBidi"/>
          <w:sz w:val="30"/>
          <w:szCs w:val="30"/>
        </w:rPr>
        <w:t>(</w:t>
      </w:r>
      <w:r w:rsidR="00836F79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1048CD">
        <w:rPr>
          <w:rFonts w:asciiTheme="majorBidi" w:hAnsiTheme="majorBidi" w:cstheme="majorBidi"/>
          <w:sz w:val="30"/>
          <w:szCs w:val="30"/>
        </w:rPr>
        <w:t>.1.</w:t>
      </w:r>
      <w:r w:rsidRPr="001048C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proofErr w:type="gramStart"/>
      <w:r w:rsidRPr="001048CD">
        <w:rPr>
          <w:rFonts w:asciiTheme="majorBidi" w:hAnsiTheme="majorBidi" w:cstheme="majorBidi"/>
          <w:sz w:val="30"/>
          <w:szCs w:val="30"/>
        </w:rPr>
        <w:t>)</w:t>
      </w:r>
      <w:r w:rsidR="00370EE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proofErr w:type="gramEnd"/>
      <w:r w:rsidRPr="001048C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และอนุพันธ์ </w:t>
      </w:r>
    </w:p>
    <w:p w14:paraId="3A61E9C6" w14:textId="77777777" w:rsidR="00FA54F3" w:rsidRPr="00014ECA" w:rsidRDefault="00FA54F3" w:rsidP="00101A16">
      <w:pPr>
        <w:pStyle w:val="block"/>
        <w:spacing w:after="0" w:line="240" w:lineRule="auto"/>
        <w:ind w:left="1620" w:right="-7" w:hanging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3D3351FA" w14:textId="1BEEFCB8" w:rsidR="0037798E" w:rsidRPr="001048CD" w:rsidRDefault="0037798E" w:rsidP="00101A16">
      <w:pPr>
        <w:pStyle w:val="block"/>
        <w:spacing w:after="0" w:line="240" w:lineRule="auto"/>
        <w:ind w:left="162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</w:rPr>
        <w:tab/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1048CD">
        <w:rPr>
          <w:rFonts w:asciiTheme="majorBidi" w:hAnsiTheme="majorBidi" w:cstheme="majorBidi"/>
          <w:sz w:val="30"/>
          <w:szCs w:val="30"/>
          <w:cs/>
        </w:rPr>
        <w:t>ด้านเครดิตขอ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1048CD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ดและสินทรัพย์อนุพันธ์มี</w:t>
      </w:r>
      <w:r w:rsidRPr="001048CD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1048CD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74DCBE2E" w14:textId="3F804C7C" w:rsidR="00836F79" w:rsidRPr="00014ECA" w:rsidRDefault="0083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5378ED29" w14:textId="262AF2BA" w:rsidR="0037798E" w:rsidRPr="001048CD" w:rsidRDefault="0037798E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1048CD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3E2EB109" w14:textId="77777777" w:rsidR="00FA54F3" w:rsidRPr="00014ECA" w:rsidRDefault="00FA54F3" w:rsidP="0037798E">
      <w:pPr>
        <w:spacing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01AFA4A5" w14:textId="77777777" w:rsidR="00D278CF" w:rsidRDefault="0037798E" w:rsidP="00D278CF">
      <w:pPr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C34DCD">
        <w:rPr>
          <w:rFonts w:asciiTheme="majorBidi" w:hAnsiTheme="majorBidi" w:cstheme="majorBidi" w:hint="cs"/>
          <w:sz w:val="30"/>
          <w:szCs w:val="30"/>
          <w:cs/>
        </w:rPr>
        <w:t>บริษัทกำ</w:t>
      </w: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61101558" w14:textId="77777777" w:rsidR="00D278CF" w:rsidRPr="00014ECA" w:rsidRDefault="00D278CF" w:rsidP="00D278CF">
      <w:pPr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938C924" w14:textId="4A4C02B1" w:rsidR="00AA41CB" w:rsidRPr="001048CD" w:rsidRDefault="00AA41CB" w:rsidP="00D278CF">
      <w:pPr>
        <w:tabs>
          <w:tab w:val="clear" w:pos="907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33C2298" w14:textId="77777777" w:rsidR="00FA54F3" w:rsidRPr="00014ECA" w:rsidRDefault="00FA54F3" w:rsidP="00AA41C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02893396" w14:textId="5E8E2ABD" w:rsidR="00AA41CB" w:rsidRDefault="00AA41CB" w:rsidP="00AA41C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0F0A8EF2" w14:textId="77777777" w:rsidR="00014ECA" w:rsidRPr="00014ECA" w:rsidRDefault="00014ECA" w:rsidP="00AA41C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39478C52" w14:textId="39114642" w:rsidR="0037798E" w:rsidRPr="001048CD" w:rsidRDefault="0037798E" w:rsidP="008067F3">
      <w:pPr>
        <w:pStyle w:val="block"/>
        <w:spacing w:after="0" w:line="240" w:lineRule="auto"/>
        <w:ind w:left="562" w:firstLine="331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</w:rPr>
        <w:t>(</w:t>
      </w:r>
      <w:r w:rsidR="00836F79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1048CD">
        <w:rPr>
          <w:rFonts w:asciiTheme="majorBidi" w:hAnsiTheme="majorBidi" w:cstheme="majorBidi"/>
          <w:sz w:val="30"/>
          <w:szCs w:val="30"/>
        </w:rPr>
        <w:t>.3.1</w:t>
      </w:r>
      <w:r w:rsidRPr="001048CD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1048C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25889764" w14:textId="77777777" w:rsidR="00FA54F3" w:rsidRPr="00014ECA" w:rsidRDefault="00FA54F3" w:rsidP="00BD66A4">
      <w:pPr>
        <w:pStyle w:val="block"/>
        <w:tabs>
          <w:tab w:val="left" w:pos="540"/>
        </w:tabs>
        <w:spacing w:after="0" w:line="240" w:lineRule="auto"/>
        <w:ind w:left="1485"/>
        <w:jc w:val="thaiDistribute"/>
        <w:rPr>
          <w:rFonts w:asciiTheme="majorBidi" w:hAnsiTheme="majorBidi" w:cstheme="majorBidi"/>
          <w:sz w:val="16"/>
          <w:szCs w:val="16"/>
        </w:rPr>
      </w:pPr>
    </w:p>
    <w:p w14:paraId="084978A8" w14:textId="051C30CB" w:rsidR="0037798E" w:rsidRDefault="0037798E" w:rsidP="00BD66A4">
      <w:pPr>
        <w:pStyle w:val="block"/>
        <w:tabs>
          <w:tab w:val="left" w:pos="540"/>
        </w:tabs>
        <w:spacing w:after="0" w:line="240" w:lineRule="auto"/>
        <w:ind w:left="1485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1048CD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1048CD">
        <w:rPr>
          <w:rFonts w:asciiTheme="majorBidi" w:hAnsiTheme="majorBidi" w:cstheme="majorBidi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9905BE3" w14:textId="77777777" w:rsidR="00370EEC" w:rsidRPr="00CB4357" w:rsidRDefault="00370EEC" w:rsidP="001048CD">
      <w:pPr>
        <w:pStyle w:val="block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170"/>
      </w:tblGrid>
      <w:tr w:rsidR="00014ECA" w:rsidRPr="00BB3056" w14:paraId="04216271" w14:textId="77777777" w:rsidTr="00014ECA">
        <w:trPr>
          <w:trHeight w:hRule="exact" w:val="374"/>
          <w:tblHeader/>
        </w:trPr>
        <w:tc>
          <w:tcPr>
            <w:tcW w:w="3492" w:type="dxa"/>
            <w:vMerge w:val="restart"/>
            <w:shd w:val="clear" w:color="auto" w:fill="auto"/>
          </w:tcPr>
          <w:p w14:paraId="6FA8FDAF" w14:textId="77777777" w:rsidR="00014ECA" w:rsidRPr="00BB3056" w:rsidRDefault="00014ECA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CA87A6A" w14:textId="11D8C83C" w:rsidR="00014ECA" w:rsidRPr="00BB3056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6D3AED" w14:textId="77777777" w:rsidR="00014ECA" w:rsidRPr="00BB3056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77A9135" w14:textId="4486724C" w:rsidR="00014ECA" w:rsidRPr="00BB3056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ECA" w:rsidRPr="00BB3056" w14:paraId="19715FCC" w14:textId="77777777" w:rsidTr="00014ECA">
        <w:trPr>
          <w:trHeight w:hRule="exact" w:val="374"/>
          <w:tblHeader/>
        </w:trPr>
        <w:tc>
          <w:tcPr>
            <w:tcW w:w="3492" w:type="dxa"/>
            <w:vMerge/>
            <w:shd w:val="clear" w:color="auto" w:fill="auto"/>
          </w:tcPr>
          <w:p w14:paraId="0FCA47C5" w14:textId="77777777" w:rsidR="00014ECA" w:rsidRPr="00BB3056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48C977" w14:textId="0C4C2BB7" w:rsidR="00014ECA" w:rsidRPr="00ED0A7A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A65E0A7" w14:textId="77777777" w:rsidR="00014ECA" w:rsidRPr="00BB3056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683B69" w14:textId="648CDE74" w:rsidR="00014ECA" w:rsidRPr="00ED0A7A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6BC15B1" w14:textId="77777777" w:rsidR="00014ECA" w:rsidRPr="00BB3056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90C62" w14:textId="1D9ACBF4" w:rsidR="00014ECA" w:rsidRPr="00BB3056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27CC059" w14:textId="77777777" w:rsidR="00014ECA" w:rsidRPr="00BB3056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EC11BD" w14:textId="4A6885B0" w:rsidR="00014ECA" w:rsidRPr="00BB3056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14ECA" w:rsidRPr="00BB3056" w14:paraId="1DA78B32" w14:textId="77777777" w:rsidTr="00014ECA">
        <w:trPr>
          <w:trHeight w:hRule="exact" w:val="374"/>
          <w:tblHeader/>
        </w:trPr>
        <w:tc>
          <w:tcPr>
            <w:tcW w:w="3492" w:type="dxa"/>
          </w:tcPr>
          <w:p w14:paraId="2D74CA4F" w14:textId="77777777" w:rsidR="00014ECA" w:rsidRPr="00BB3056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CDA4C22" w14:textId="77777777" w:rsidR="00014ECA" w:rsidRPr="00BB3056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4ECA" w:rsidRPr="00BB3056" w14:paraId="666737B0" w14:textId="77777777" w:rsidTr="00014ECA">
        <w:trPr>
          <w:trHeight w:hRule="exact" w:val="389"/>
        </w:trPr>
        <w:tc>
          <w:tcPr>
            <w:tcW w:w="3492" w:type="dxa"/>
          </w:tcPr>
          <w:p w14:paraId="3F93C4A5" w14:textId="77777777" w:rsidR="00014ECA" w:rsidRPr="00BB3056" w:rsidRDefault="00014ECA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4BFFC272" w14:textId="77777777" w:rsidR="00014ECA" w:rsidRPr="00BB3056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374F1" w14:textId="77777777" w:rsidR="00014ECA" w:rsidRPr="00BB3056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3A201D" w14:textId="77777777" w:rsidR="00014ECA" w:rsidRPr="00BB3056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EB4DA" w14:textId="77777777" w:rsidR="00014ECA" w:rsidRPr="00BB3056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CF181" w14:textId="77777777" w:rsidR="00014ECA" w:rsidRPr="00BB3056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9A155" w14:textId="77777777" w:rsidR="00014ECA" w:rsidRPr="00BB3056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DEE796" w14:textId="77777777" w:rsidR="00014ECA" w:rsidRPr="00BB3056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4ECA" w:rsidRPr="00BB3056" w14:paraId="13461463" w14:textId="77777777" w:rsidTr="00014ECA">
        <w:trPr>
          <w:trHeight w:hRule="exact" w:val="389"/>
        </w:trPr>
        <w:tc>
          <w:tcPr>
            <w:tcW w:w="3492" w:type="dxa"/>
          </w:tcPr>
          <w:p w14:paraId="20D03EBF" w14:textId="77777777" w:rsidR="00014ECA" w:rsidRPr="00BB3056" w:rsidRDefault="00014ECA" w:rsidP="00FE35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E52EB94" w14:textId="53D9F47C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3,653,621</w:t>
            </w:r>
          </w:p>
        </w:tc>
        <w:tc>
          <w:tcPr>
            <w:tcW w:w="270" w:type="dxa"/>
            <w:vAlign w:val="bottom"/>
          </w:tcPr>
          <w:p w14:paraId="2E24669B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8119FB" w14:textId="4F3A1039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3,018,885</w:t>
            </w:r>
          </w:p>
        </w:tc>
        <w:tc>
          <w:tcPr>
            <w:tcW w:w="270" w:type="dxa"/>
            <w:vAlign w:val="bottom"/>
          </w:tcPr>
          <w:p w14:paraId="04CE8B94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CD54A2" w14:textId="11ACB3B6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3,653,621</w:t>
            </w:r>
          </w:p>
        </w:tc>
        <w:tc>
          <w:tcPr>
            <w:tcW w:w="270" w:type="dxa"/>
            <w:vAlign w:val="bottom"/>
          </w:tcPr>
          <w:p w14:paraId="1A34703E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C2C680" w14:textId="0FABECCC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3,018,885</w:t>
            </w:r>
          </w:p>
        </w:tc>
      </w:tr>
      <w:tr w:rsidR="00014ECA" w:rsidRPr="00BB3056" w14:paraId="1DE300EB" w14:textId="77777777" w:rsidTr="00014ECA">
        <w:trPr>
          <w:trHeight w:hRule="exact" w:val="389"/>
        </w:trPr>
        <w:tc>
          <w:tcPr>
            <w:tcW w:w="3492" w:type="dxa"/>
          </w:tcPr>
          <w:p w14:paraId="0288E56C" w14:textId="77777777" w:rsidR="00014ECA" w:rsidRPr="00BB3056" w:rsidRDefault="00014ECA" w:rsidP="00FE35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center"/>
          </w:tcPr>
          <w:p w14:paraId="273DA49D" w14:textId="6DD8C19D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590,551</w:t>
            </w:r>
          </w:p>
        </w:tc>
        <w:tc>
          <w:tcPr>
            <w:tcW w:w="270" w:type="dxa"/>
            <w:vAlign w:val="center"/>
          </w:tcPr>
          <w:p w14:paraId="02E0DEB3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CC2D55" w14:textId="1F3466E8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412,113</w:t>
            </w:r>
          </w:p>
        </w:tc>
        <w:tc>
          <w:tcPr>
            <w:tcW w:w="270" w:type="dxa"/>
            <w:vAlign w:val="center"/>
          </w:tcPr>
          <w:p w14:paraId="3EF3C11E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445EF4" w14:textId="2B84EB75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590,551</w:t>
            </w:r>
          </w:p>
        </w:tc>
        <w:tc>
          <w:tcPr>
            <w:tcW w:w="270" w:type="dxa"/>
            <w:vAlign w:val="center"/>
          </w:tcPr>
          <w:p w14:paraId="61FB70A2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1CE753" w14:textId="36D2D7D6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412,113</w:t>
            </w:r>
          </w:p>
        </w:tc>
      </w:tr>
      <w:tr w:rsidR="00014ECA" w:rsidRPr="00BB3056" w14:paraId="54D0E7A3" w14:textId="77777777" w:rsidTr="00014ECA">
        <w:trPr>
          <w:trHeight w:hRule="exact" w:val="389"/>
        </w:trPr>
        <w:tc>
          <w:tcPr>
            <w:tcW w:w="3492" w:type="dxa"/>
          </w:tcPr>
          <w:p w14:paraId="28A6FFD4" w14:textId="77777777" w:rsidR="00014ECA" w:rsidRPr="00BB3056" w:rsidRDefault="00014ECA" w:rsidP="00FE35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vAlign w:val="center"/>
          </w:tcPr>
          <w:p w14:paraId="0E2FF7A4" w14:textId="2600A1B4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2,555</w:t>
            </w:r>
          </w:p>
        </w:tc>
        <w:tc>
          <w:tcPr>
            <w:tcW w:w="270" w:type="dxa"/>
            <w:vAlign w:val="center"/>
          </w:tcPr>
          <w:p w14:paraId="613C129C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A2E82D" w14:textId="53CE7AC2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665</w:t>
            </w:r>
          </w:p>
        </w:tc>
        <w:tc>
          <w:tcPr>
            <w:tcW w:w="270" w:type="dxa"/>
            <w:vAlign w:val="center"/>
          </w:tcPr>
          <w:p w14:paraId="7CB1E9B3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05F72AF" w14:textId="38C22E27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2,555</w:t>
            </w:r>
          </w:p>
        </w:tc>
        <w:tc>
          <w:tcPr>
            <w:tcW w:w="270" w:type="dxa"/>
            <w:vAlign w:val="center"/>
          </w:tcPr>
          <w:p w14:paraId="78BF8ABF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73AC628" w14:textId="40466EB3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665</w:t>
            </w:r>
          </w:p>
        </w:tc>
      </w:tr>
      <w:tr w:rsidR="00014ECA" w:rsidRPr="00BB3056" w14:paraId="2E4329E6" w14:textId="77777777" w:rsidTr="00014ECA">
        <w:trPr>
          <w:trHeight w:hRule="exact" w:val="389"/>
        </w:trPr>
        <w:tc>
          <w:tcPr>
            <w:tcW w:w="3492" w:type="dxa"/>
            <w:vAlign w:val="center"/>
          </w:tcPr>
          <w:p w14:paraId="24B06A9E" w14:textId="3210EA1B" w:rsidR="00014ECA" w:rsidRPr="00370EEC" w:rsidRDefault="00014ECA" w:rsidP="00FE35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EE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370EE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และอุปกรณ์จ่ายล่วงหน้า</w:t>
            </w:r>
          </w:p>
        </w:tc>
        <w:tc>
          <w:tcPr>
            <w:tcW w:w="1170" w:type="dxa"/>
            <w:vAlign w:val="center"/>
          </w:tcPr>
          <w:p w14:paraId="059A814D" w14:textId="4DDBDD5F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28,049</w:t>
            </w:r>
          </w:p>
        </w:tc>
        <w:tc>
          <w:tcPr>
            <w:tcW w:w="270" w:type="dxa"/>
            <w:vAlign w:val="center"/>
          </w:tcPr>
          <w:p w14:paraId="135F283D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9767A7" w14:textId="74F321F3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602</w:t>
            </w:r>
          </w:p>
        </w:tc>
        <w:tc>
          <w:tcPr>
            <w:tcW w:w="270" w:type="dxa"/>
            <w:vAlign w:val="center"/>
          </w:tcPr>
          <w:p w14:paraId="7F70540C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3553D29" w14:textId="25C11754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28,049</w:t>
            </w:r>
          </w:p>
        </w:tc>
        <w:tc>
          <w:tcPr>
            <w:tcW w:w="270" w:type="dxa"/>
            <w:vAlign w:val="center"/>
          </w:tcPr>
          <w:p w14:paraId="4817F77B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7DFC41" w14:textId="668A9A55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602</w:t>
            </w:r>
          </w:p>
        </w:tc>
      </w:tr>
      <w:tr w:rsidR="00014ECA" w:rsidRPr="00BB3056" w14:paraId="73839B28" w14:textId="77777777" w:rsidTr="00014ECA">
        <w:trPr>
          <w:trHeight w:hRule="exact" w:val="389"/>
        </w:trPr>
        <w:tc>
          <w:tcPr>
            <w:tcW w:w="3492" w:type="dxa"/>
          </w:tcPr>
          <w:p w14:paraId="61AB1FB0" w14:textId="6751F34B" w:rsidR="00014ECA" w:rsidRPr="00402099" w:rsidRDefault="00014ECA" w:rsidP="00FE35F2">
            <w:pPr>
              <w:tabs>
                <w:tab w:val="clear" w:pos="227"/>
                <w:tab w:val="left" w:pos="342"/>
              </w:tabs>
              <w:spacing w:line="240" w:lineRule="auto"/>
              <w:ind w:left="252" w:right="-921" w:hanging="252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402099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vAlign w:val="center"/>
          </w:tcPr>
          <w:p w14:paraId="756E7E4D" w14:textId="530F9986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5,897,081</w:t>
            </w:r>
          </w:p>
        </w:tc>
        <w:tc>
          <w:tcPr>
            <w:tcW w:w="270" w:type="dxa"/>
            <w:vAlign w:val="center"/>
          </w:tcPr>
          <w:p w14:paraId="2AF04649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C5312A" w14:textId="413C2070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5,728,843</w:t>
            </w:r>
          </w:p>
        </w:tc>
        <w:tc>
          <w:tcPr>
            <w:tcW w:w="270" w:type="dxa"/>
            <w:vAlign w:val="center"/>
          </w:tcPr>
          <w:p w14:paraId="4DFBFF82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786039A" w14:textId="49CEC62A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5,897,081</w:t>
            </w:r>
          </w:p>
        </w:tc>
        <w:tc>
          <w:tcPr>
            <w:tcW w:w="270" w:type="dxa"/>
            <w:vAlign w:val="center"/>
          </w:tcPr>
          <w:p w14:paraId="4B4521EE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6339262" w14:textId="006A1C69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5,728,843</w:t>
            </w:r>
          </w:p>
        </w:tc>
      </w:tr>
      <w:tr w:rsidR="00014ECA" w:rsidRPr="00BB3056" w14:paraId="55F90CD1" w14:textId="77777777" w:rsidTr="00014ECA">
        <w:trPr>
          <w:trHeight w:hRule="exact" w:val="389"/>
        </w:trPr>
        <w:tc>
          <w:tcPr>
            <w:tcW w:w="3492" w:type="dxa"/>
          </w:tcPr>
          <w:p w14:paraId="1AE43A68" w14:textId="77777777" w:rsidR="00014ECA" w:rsidRPr="00BB3056" w:rsidRDefault="00014ECA" w:rsidP="00FE35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ดอกเบี้ยค้างรับระยะยาว</w:t>
            </w:r>
          </w:p>
        </w:tc>
        <w:tc>
          <w:tcPr>
            <w:tcW w:w="1170" w:type="dxa"/>
            <w:vAlign w:val="center"/>
          </w:tcPr>
          <w:p w14:paraId="08C98991" w14:textId="3E3A38FC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4,157,575</w:t>
            </w:r>
          </w:p>
        </w:tc>
        <w:tc>
          <w:tcPr>
            <w:tcW w:w="270" w:type="dxa"/>
            <w:vAlign w:val="center"/>
          </w:tcPr>
          <w:p w14:paraId="36AF35DA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B1AC2E" w14:textId="53E347F3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3,437,992</w:t>
            </w:r>
          </w:p>
        </w:tc>
        <w:tc>
          <w:tcPr>
            <w:tcW w:w="270" w:type="dxa"/>
            <w:vAlign w:val="center"/>
          </w:tcPr>
          <w:p w14:paraId="0D276590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B6FFABD" w14:textId="0E7D38F0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4,157,575</w:t>
            </w:r>
          </w:p>
        </w:tc>
        <w:tc>
          <w:tcPr>
            <w:tcW w:w="270" w:type="dxa"/>
            <w:vAlign w:val="center"/>
          </w:tcPr>
          <w:p w14:paraId="51F2EBB1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F48C6A1" w14:textId="3B1CF25E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3,437,992</w:t>
            </w:r>
          </w:p>
        </w:tc>
      </w:tr>
      <w:tr w:rsidR="00014ECA" w:rsidRPr="00BB3056" w14:paraId="3C883C3B" w14:textId="77777777" w:rsidTr="00014ECA">
        <w:trPr>
          <w:trHeight w:hRule="exact" w:val="389"/>
        </w:trPr>
        <w:tc>
          <w:tcPr>
            <w:tcW w:w="3492" w:type="dxa"/>
          </w:tcPr>
          <w:p w14:paraId="4E6D915B" w14:textId="77777777" w:rsidR="00014ECA" w:rsidRPr="00BB3056" w:rsidRDefault="00014ECA" w:rsidP="00FE35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center"/>
          </w:tcPr>
          <w:p w14:paraId="0980CBC6" w14:textId="1F3C643E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(2,323,183)</w:t>
            </w:r>
          </w:p>
        </w:tc>
        <w:tc>
          <w:tcPr>
            <w:tcW w:w="270" w:type="dxa"/>
            <w:vAlign w:val="center"/>
          </w:tcPr>
          <w:p w14:paraId="2D161C62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4BB0F2" w14:textId="71597C20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(2,065,172)</w:t>
            </w:r>
          </w:p>
        </w:tc>
        <w:tc>
          <w:tcPr>
            <w:tcW w:w="270" w:type="dxa"/>
            <w:vAlign w:val="center"/>
          </w:tcPr>
          <w:p w14:paraId="26D0097C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6089E29" w14:textId="57C6B851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(2,323,183)</w:t>
            </w:r>
          </w:p>
        </w:tc>
        <w:tc>
          <w:tcPr>
            <w:tcW w:w="270" w:type="dxa"/>
            <w:vAlign w:val="center"/>
          </w:tcPr>
          <w:p w14:paraId="63A842A4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116CD0" w14:textId="475FA622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(2,065,172)</w:t>
            </w:r>
          </w:p>
        </w:tc>
      </w:tr>
      <w:tr w:rsidR="00014ECA" w:rsidRPr="00BB3056" w14:paraId="6BEBE5A8" w14:textId="77777777" w:rsidTr="00014ECA">
        <w:trPr>
          <w:trHeight w:hRule="exact" w:val="389"/>
        </w:trPr>
        <w:tc>
          <w:tcPr>
            <w:tcW w:w="3492" w:type="dxa"/>
          </w:tcPr>
          <w:p w14:paraId="517B8703" w14:textId="77777777" w:rsidR="00014ECA" w:rsidRPr="00BB3056" w:rsidRDefault="00014ECA" w:rsidP="00FE35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0425C9F" w14:textId="6FEB056D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(1,685)</w:t>
            </w:r>
          </w:p>
        </w:tc>
        <w:tc>
          <w:tcPr>
            <w:tcW w:w="270" w:type="dxa"/>
            <w:vAlign w:val="center"/>
          </w:tcPr>
          <w:p w14:paraId="1CE81854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EFA1CD2" w14:textId="241E852F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(1,543)</w:t>
            </w:r>
          </w:p>
        </w:tc>
        <w:tc>
          <w:tcPr>
            <w:tcW w:w="270" w:type="dxa"/>
            <w:vAlign w:val="center"/>
          </w:tcPr>
          <w:p w14:paraId="2C3050A6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92B829" w14:textId="1186B115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(1,685)</w:t>
            </w:r>
          </w:p>
        </w:tc>
        <w:tc>
          <w:tcPr>
            <w:tcW w:w="270" w:type="dxa"/>
            <w:vAlign w:val="center"/>
          </w:tcPr>
          <w:p w14:paraId="1BAFDE27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4EA4F2A" w14:textId="1C2F4959" w:rsidR="00014ECA" w:rsidRPr="00BB3056" w:rsidRDefault="00014ECA" w:rsidP="00FE35F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(1,543)</w:t>
            </w:r>
          </w:p>
        </w:tc>
      </w:tr>
      <w:tr w:rsidR="00014ECA" w:rsidRPr="00BB3056" w14:paraId="7C017BFF" w14:textId="77777777" w:rsidTr="00FC123F">
        <w:trPr>
          <w:trHeight w:hRule="exact" w:val="389"/>
        </w:trPr>
        <w:tc>
          <w:tcPr>
            <w:tcW w:w="3492" w:type="dxa"/>
          </w:tcPr>
          <w:p w14:paraId="53D65158" w14:textId="7776E044" w:rsidR="00014ECA" w:rsidRPr="00BB3056" w:rsidRDefault="00014ECA" w:rsidP="00FE35F2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 </w:t>
            </w:r>
          </w:p>
        </w:tc>
        <w:tc>
          <w:tcPr>
            <w:tcW w:w="1170" w:type="dxa"/>
            <w:vAlign w:val="bottom"/>
          </w:tcPr>
          <w:p w14:paraId="502E90A9" w14:textId="4FD5642C" w:rsidR="00014ECA" w:rsidRPr="00007A87" w:rsidRDefault="00014ECA" w:rsidP="00014EC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57079CA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FCFE6A" w14:textId="01FC870B" w:rsidR="00014ECA" w:rsidRPr="00BB3056" w:rsidRDefault="00014ECA" w:rsidP="00014EC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2B92604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F42471" w14:textId="77C2A9E4" w:rsidR="00014ECA" w:rsidRPr="00BB3056" w:rsidRDefault="00014ECA" w:rsidP="00014EC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826FDB6" w14:textId="77777777" w:rsidR="00014ECA" w:rsidRPr="00BB3056" w:rsidRDefault="00014ECA" w:rsidP="00FE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DFEFDA" w14:textId="6EF2E832" w:rsidR="00014ECA" w:rsidRPr="00BB3056" w:rsidRDefault="00014ECA" w:rsidP="00014ECA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123F" w:rsidRPr="00BB3056" w14:paraId="14DEEF14" w14:textId="77777777" w:rsidTr="00D27084">
        <w:trPr>
          <w:trHeight w:val="408"/>
        </w:trPr>
        <w:tc>
          <w:tcPr>
            <w:tcW w:w="3492" w:type="dxa"/>
          </w:tcPr>
          <w:p w14:paraId="49BB87EA" w14:textId="4EC40CCB" w:rsidR="00FC123F" w:rsidRPr="00AA41CB" w:rsidRDefault="00FC123F" w:rsidP="00FC123F">
            <w:pPr>
              <w:spacing w:line="240" w:lineRule="auto"/>
              <w:ind w:firstLine="2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</w:p>
        </w:tc>
        <w:tc>
          <w:tcPr>
            <w:tcW w:w="1170" w:type="dxa"/>
            <w:vAlign w:val="bottom"/>
          </w:tcPr>
          <w:p w14:paraId="29616A2F" w14:textId="51DBF7A6" w:rsidR="00FC123F" w:rsidRPr="00887EB1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12,004,564</w:t>
            </w:r>
          </w:p>
        </w:tc>
        <w:tc>
          <w:tcPr>
            <w:tcW w:w="270" w:type="dxa"/>
            <w:vAlign w:val="center"/>
          </w:tcPr>
          <w:p w14:paraId="193363FE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8FD5B9" w14:textId="7EB86DCC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10,</w:t>
            </w: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53</w:t>
            </w:r>
            <w:r w:rsidRPr="00ED0A7A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2,385</w:t>
            </w:r>
          </w:p>
        </w:tc>
        <w:tc>
          <w:tcPr>
            <w:tcW w:w="270" w:type="dxa"/>
            <w:vAlign w:val="center"/>
          </w:tcPr>
          <w:p w14:paraId="2006FADE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2D643" w14:textId="04592ACB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12,004,564</w:t>
            </w:r>
          </w:p>
        </w:tc>
        <w:tc>
          <w:tcPr>
            <w:tcW w:w="270" w:type="dxa"/>
            <w:vAlign w:val="center"/>
          </w:tcPr>
          <w:p w14:paraId="2172AA59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FDE249" w14:textId="6BCB4EA3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10,</w:t>
            </w: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53</w:t>
            </w:r>
            <w:r w:rsidRPr="00653CD8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2,385</w:t>
            </w:r>
          </w:p>
        </w:tc>
      </w:tr>
      <w:tr w:rsidR="00FC123F" w:rsidRPr="00BB3056" w14:paraId="1A589635" w14:textId="77777777" w:rsidTr="00014ECA">
        <w:trPr>
          <w:trHeight w:val="408"/>
        </w:trPr>
        <w:tc>
          <w:tcPr>
            <w:tcW w:w="3492" w:type="dxa"/>
          </w:tcPr>
          <w:p w14:paraId="0AEBE5DA" w14:textId="0AEB1E60" w:rsidR="00FC123F" w:rsidRPr="00ED0A7A" w:rsidRDefault="00FC123F" w:rsidP="00FC123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</w:t>
            </w:r>
          </w:p>
        </w:tc>
        <w:tc>
          <w:tcPr>
            <w:tcW w:w="1170" w:type="dxa"/>
            <w:vAlign w:val="bottom"/>
          </w:tcPr>
          <w:p w14:paraId="16DD8350" w14:textId="77777777" w:rsidR="00FC123F" w:rsidRPr="00887EB1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B03407F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CE16F6" w14:textId="77777777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B53B881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9FE3D" w14:textId="77777777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66FB27AD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2DF68E" w14:textId="77777777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FC123F" w:rsidRPr="00BB3056" w14:paraId="709886BF" w14:textId="77777777" w:rsidTr="00014ECA">
        <w:trPr>
          <w:trHeight w:val="421"/>
        </w:trPr>
        <w:tc>
          <w:tcPr>
            <w:tcW w:w="3492" w:type="dxa"/>
          </w:tcPr>
          <w:p w14:paraId="5FFEE4F0" w14:textId="0A776E59" w:rsidR="00FC123F" w:rsidRPr="00BB3056" w:rsidRDefault="00FC123F" w:rsidP="00FC123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67C5A6DD" w14:textId="18B20450" w:rsidR="00FC123F" w:rsidRPr="00ED0A7A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8067F3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(1,335,487)</w:t>
            </w:r>
          </w:p>
        </w:tc>
        <w:tc>
          <w:tcPr>
            <w:tcW w:w="270" w:type="dxa"/>
          </w:tcPr>
          <w:p w14:paraId="249F5842" w14:textId="77777777" w:rsidR="00FC123F" w:rsidRPr="00ED0A7A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09AC01" w14:textId="55C66126" w:rsidR="00FC123F" w:rsidRPr="00ED0BAF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BAF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667,317</w:t>
            </w:r>
          </w:p>
        </w:tc>
        <w:tc>
          <w:tcPr>
            <w:tcW w:w="270" w:type="dxa"/>
            <w:vAlign w:val="bottom"/>
          </w:tcPr>
          <w:p w14:paraId="5E18558A" w14:textId="77777777" w:rsidR="00FC123F" w:rsidRPr="00ED0BAF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966B4B" w14:textId="08C37B96" w:rsidR="00FC123F" w:rsidRPr="00ED0BAF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67F3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(1,335,487)</w:t>
            </w:r>
          </w:p>
        </w:tc>
        <w:tc>
          <w:tcPr>
            <w:tcW w:w="270" w:type="dxa"/>
            <w:vAlign w:val="bottom"/>
          </w:tcPr>
          <w:p w14:paraId="339F061F" w14:textId="77777777" w:rsidR="00FC123F" w:rsidRPr="00ED0BAF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BA9FFC" w14:textId="5EC0A146" w:rsidR="00FC123F" w:rsidRPr="00ED0BAF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BAF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667,317</w:t>
            </w:r>
          </w:p>
        </w:tc>
      </w:tr>
      <w:tr w:rsidR="00FC123F" w:rsidRPr="00BB3056" w14:paraId="549FD210" w14:textId="77777777" w:rsidTr="00014ECA">
        <w:trPr>
          <w:trHeight w:val="408"/>
        </w:trPr>
        <w:tc>
          <w:tcPr>
            <w:tcW w:w="3492" w:type="dxa"/>
          </w:tcPr>
          <w:p w14:paraId="26764580" w14:textId="77777777" w:rsidR="00FC123F" w:rsidRPr="00BB3056" w:rsidRDefault="00FC123F" w:rsidP="00FC123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7271D" w14:textId="2705FE5A" w:rsidR="00FC123F" w:rsidRPr="00007A87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10,669,077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4A44B8B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2DC53" w14:textId="630DA3A2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11,199,702</w:t>
            </w:r>
          </w:p>
        </w:tc>
        <w:tc>
          <w:tcPr>
            <w:tcW w:w="270" w:type="dxa"/>
            <w:vAlign w:val="bottom"/>
          </w:tcPr>
          <w:p w14:paraId="68FB4B45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37E4C" w14:textId="6F6A862F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10,669,077</w:t>
            </w:r>
          </w:p>
        </w:tc>
        <w:tc>
          <w:tcPr>
            <w:tcW w:w="270" w:type="dxa"/>
            <w:vAlign w:val="bottom"/>
          </w:tcPr>
          <w:p w14:paraId="4E90D01F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D1D0A" w14:textId="25ED3D5A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11,199,702</w:t>
            </w:r>
          </w:p>
        </w:tc>
      </w:tr>
      <w:tr w:rsidR="00FC123F" w:rsidRPr="00BB3056" w14:paraId="441AE51F" w14:textId="77777777" w:rsidTr="00C803AA">
        <w:trPr>
          <w:trHeight w:hRule="exact" w:val="389"/>
        </w:trPr>
        <w:tc>
          <w:tcPr>
            <w:tcW w:w="3492" w:type="dxa"/>
          </w:tcPr>
          <w:p w14:paraId="124A89F4" w14:textId="77777777" w:rsidR="00FC123F" w:rsidRPr="00BB3056" w:rsidRDefault="00FC123F" w:rsidP="00FC123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AD938E" w14:textId="77777777" w:rsidR="00FC123F" w:rsidRPr="00887EB1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302A4AC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7743E83" w14:textId="77777777" w:rsidR="00FC123F" w:rsidRPr="00BB3056" w:rsidRDefault="00FC123F" w:rsidP="00FC123F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8F143D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082A2D" w14:textId="77777777" w:rsidR="00FC123F" w:rsidRPr="00BB3056" w:rsidRDefault="00FC123F" w:rsidP="00FC123F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46B4CD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92D5A5" w14:textId="77777777" w:rsidR="00FC123F" w:rsidRPr="00BB3056" w:rsidRDefault="00FC123F" w:rsidP="00FC123F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123F" w:rsidRPr="00BB3056" w14:paraId="52DC2DF5" w14:textId="77777777" w:rsidTr="00014ECA">
        <w:trPr>
          <w:trHeight w:hRule="exact" w:val="389"/>
        </w:trPr>
        <w:tc>
          <w:tcPr>
            <w:tcW w:w="3492" w:type="dxa"/>
          </w:tcPr>
          <w:p w14:paraId="2B424123" w14:textId="58D31E32" w:rsidR="00FC123F" w:rsidRPr="00BB3056" w:rsidRDefault="00FC123F" w:rsidP="00FC123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70" w:type="dxa"/>
          </w:tcPr>
          <w:p w14:paraId="008057AD" w14:textId="77777777" w:rsidR="00FC123F" w:rsidRPr="00887EB1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6B0352E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F4FB6E" w14:textId="77777777" w:rsidR="00FC123F" w:rsidRPr="00BB3056" w:rsidRDefault="00FC123F" w:rsidP="00FC123F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5E887A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657CE" w14:textId="77777777" w:rsidR="00FC123F" w:rsidRPr="00BB3056" w:rsidRDefault="00FC123F" w:rsidP="00FC123F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836F78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855B1" w14:textId="77777777" w:rsidR="00FC123F" w:rsidRPr="00BB3056" w:rsidRDefault="00FC123F" w:rsidP="00FC123F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123F" w:rsidRPr="00BB3056" w14:paraId="3E09F24C" w14:textId="77777777" w:rsidTr="00014ECA">
        <w:trPr>
          <w:trHeight w:hRule="exact" w:val="389"/>
        </w:trPr>
        <w:tc>
          <w:tcPr>
            <w:tcW w:w="3492" w:type="dxa"/>
          </w:tcPr>
          <w:p w14:paraId="538A5855" w14:textId="77777777" w:rsidR="00FC123F" w:rsidRPr="00BB3056" w:rsidRDefault="00FC123F" w:rsidP="00FC123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center"/>
          </w:tcPr>
          <w:p w14:paraId="23E16869" w14:textId="0C3DDA73" w:rsidR="00FC123F" w:rsidRPr="0034092E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(39,620)</w:t>
            </w:r>
          </w:p>
        </w:tc>
        <w:tc>
          <w:tcPr>
            <w:tcW w:w="270" w:type="dxa"/>
            <w:vAlign w:val="center"/>
          </w:tcPr>
          <w:p w14:paraId="196F5C30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0306152" w14:textId="6F364A0C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(4,550)</w:t>
            </w:r>
          </w:p>
        </w:tc>
        <w:tc>
          <w:tcPr>
            <w:tcW w:w="270" w:type="dxa"/>
            <w:vAlign w:val="center"/>
          </w:tcPr>
          <w:p w14:paraId="3B12765C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E536CA8" w14:textId="3834203D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(39,620)</w:t>
            </w:r>
          </w:p>
        </w:tc>
        <w:tc>
          <w:tcPr>
            <w:tcW w:w="270" w:type="dxa"/>
            <w:vAlign w:val="center"/>
          </w:tcPr>
          <w:p w14:paraId="717C3C93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2CC18C" w14:textId="48329114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(4,550)</w:t>
            </w:r>
          </w:p>
        </w:tc>
      </w:tr>
      <w:tr w:rsidR="00FC123F" w:rsidRPr="00BB3056" w14:paraId="70071E4D" w14:textId="77777777" w:rsidTr="00014ECA">
        <w:trPr>
          <w:trHeight w:hRule="exact" w:val="389"/>
        </w:trPr>
        <w:tc>
          <w:tcPr>
            <w:tcW w:w="3492" w:type="dxa"/>
          </w:tcPr>
          <w:p w14:paraId="1EA130AB" w14:textId="77777777" w:rsidR="00FC123F" w:rsidRPr="00BB3056" w:rsidRDefault="00FC123F" w:rsidP="00FC123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61E4DB9" w14:textId="5584CEAB" w:rsidR="00FC123F" w:rsidRPr="0034092E" w:rsidRDefault="00FC123F" w:rsidP="00FC123F">
            <w:pPr>
              <w:pStyle w:val="31"/>
              <w:tabs>
                <w:tab w:val="clear" w:pos="360"/>
                <w:tab w:val="clear" w:pos="720"/>
                <w:tab w:val="decimal" w:pos="703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539861C9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7EC42F9" w14:textId="433FCA3A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ED0A7A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(39,488)</w:t>
            </w:r>
          </w:p>
        </w:tc>
        <w:tc>
          <w:tcPr>
            <w:tcW w:w="270" w:type="dxa"/>
            <w:vAlign w:val="center"/>
          </w:tcPr>
          <w:p w14:paraId="5DD213F6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F54A579" w14:textId="2830305F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703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D5CFC61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34B04E3" w14:textId="54A2A3AE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(39,488)</w:t>
            </w:r>
          </w:p>
        </w:tc>
      </w:tr>
      <w:tr w:rsidR="00FC123F" w:rsidRPr="00BB3056" w14:paraId="6DA5464C" w14:textId="77777777" w:rsidTr="00FC123F">
        <w:trPr>
          <w:trHeight w:hRule="exact" w:val="389"/>
        </w:trPr>
        <w:tc>
          <w:tcPr>
            <w:tcW w:w="3492" w:type="dxa"/>
          </w:tcPr>
          <w:p w14:paraId="5C2265C3" w14:textId="6B8A25D7" w:rsidR="00FC123F" w:rsidRPr="00BB3056" w:rsidRDefault="00FC123F" w:rsidP="00FC123F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7CB292" w14:textId="6C6011D8" w:rsidR="00FC123F" w:rsidRPr="00007A87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7DDB6E9E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2F8C99" w14:textId="1A208376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4931A452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79B65C" w14:textId="488B1139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8558F5C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698F24" w14:textId="75A1501B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FC123F" w:rsidRPr="00BB3056" w14:paraId="65829EBC" w14:textId="77777777" w:rsidTr="00DE34BA">
        <w:trPr>
          <w:trHeight w:val="421"/>
        </w:trPr>
        <w:tc>
          <w:tcPr>
            <w:tcW w:w="3492" w:type="dxa"/>
          </w:tcPr>
          <w:p w14:paraId="797680D0" w14:textId="2DDA8F02" w:rsidR="00FC123F" w:rsidRPr="00AA41CB" w:rsidRDefault="00FC123F" w:rsidP="00FC123F">
            <w:pPr>
              <w:spacing w:line="240" w:lineRule="auto"/>
              <w:ind w:firstLine="2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</w:p>
        </w:tc>
        <w:tc>
          <w:tcPr>
            <w:tcW w:w="1170" w:type="dxa"/>
            <w:vAlign w:val="bottom"/>
          </w:tcPr>
          <w:p w14:paraId="631F7027" w14:textId="7D0E3214" w:rsidR="00FC123F" w:rsidRPr="00887EB1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(39,620)</w:t>
            </w:r>
          </w:p>
        </w:tc>
        <w:tc>
          <w:tcPr>
            <w:tcW w:w="270" w:type="dxa"/>
            <w:vAlign w:val="center"/>
          </w:tcPr>
          <w:p w14:paraId="481E739D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463A02" w14:textId="24A42BB8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(44,038)</w:t>
            </w:r>
          </w:p>
        </w:tc>
        <w:tc>
          <w:tcPr>
            <w:tcW w:w="270" w:type="dxa"/>
            <w:vAlign w:val="center"/>
          </w:tcPr>
          <w:p w14:paraId="482C2EC0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0A554A" w14:textId="492DEE76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(39,620)</w:t>
            </w:r>
          </w:p>
        </w:tc>
        <w:tc>
          <w:tcPr>
            <w:tcW w:w="270" w:type="dxa"/>
            <w:vAlign w:val="center"/>
          </w:tcPr>
          <w:p w14:paraId="4176D40B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B193E0" w14:textId="0221FCB0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653CD8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(44,038)</w:t>
            </w:r>
          </w:p>
        </w:tc>
      </w:tr>
      <w:tr w:rsidR="00FC123F" w:rsidRPr="00BB3056" w14:paraId="050AF3BF" w14:textId="77777777" w:rsidTr="00014ECA">
        <w:trPr>
          <w:trHeight w:val="421"/>
        </w:trPr>
        <w:tc>
          <w:tcPr>
            <w:tcW w:w="3492" w:type="dxa"/>
          </w:tcPr>
          <w:p w14:paraId="347410B1" w14:textId="0A57DF2D" w:rsidR="00FC123F" w:rsidRPr="00ED0A7A" w:rsidRDefault="00FC123F" w:rsidP="00FC123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</w:t>
            </w:r>
          </w:p>
        </w:tc>
        <w:tc>
          <w:tcPr>
            <w:tcW w:w="1170" w:type="dxa"/>
            <w:vAlign w:val="bottom"/>
          </w:tcPr>
          <w:p w14:paraId="63B12AE5" w14:textId="77777777" w:rsidR="00FC123F" w:rsidRPr="00887EB1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EC76FCE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18F8CB" w14:textId="77777777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D0D5E1C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E03441" w14:textId="77777777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5841AAE1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4570F2" w14:textId="77777777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FC123F" w:rsidRPr="00BB3056" w14:paraId="224A7D95" w14:textId="77777777" w:rsidTr="00014ECA">
        <w:trPr>
          <w:trHeight w:val="421"/>
        </w:trPr>
        <w:tc>
          <w:tcPr>
            <w:tcW w:w="3492" w:type="dxa"/>
          </w:tcPr>
          <w:p w14:paraId="5F10927F" w14:textId="77777777" w:rsidR="00FC123F" w:rsidRPr="00BB3056" w:rsidRDefault="00FC123F" w:rsidP="00FC123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03801361" w14:textId="27D88CB2" w:rsidR="00FC123F" w:rsidRPr="008067F3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806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14,268</w:t>
            </w:r>
          </w:p>
        </w:tc>
        <w:tc>
          <w:tcPr>
            <w:tcW w:w="270" w:type="dxa"/>
            <w:vAlign w:val="bottom"/>
          </w:tcPr>
          <w:p w14:paraId="63741819" w14:textId="77777777" w:rsidR="00FC123F" w:rsidRPr="008067F3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CD6932" w14:textId="1A6F0593" w:rsidR="00FC123F" w:rsidRPr="008067F3" w:rsidRDefault="00FC123F" w:rsidP="00FC123F">
            <w:pPr>
              <w:pStyle w:val="31"/>
              <w:tabs>
                <w:tab w:val="clear" w:pos="360"/>
                <w:tab w:val="clear" w:pos="720"/>
                <w:tab w:val="decimal" w:pos="690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67F3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1E499582" w14:textId="77777777" w:rsidR="00FC123F" w:rsidRPr="008067F3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F956E6" w14:textId="608B8340" w:rsidR="00FC123F" w:rsidRPr="008067F3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6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14,268</w:t>
            </w:r>
          </w:p>
        </w:tc>
        <w:tc>
          <w:tcPr>
            <w:tcW w:w="270" w:type="dxa"/>
            <w:vAlign w:val="bottom"/>
          </w:tcPr>
          <w:p w14:paraId="038771A7" w14:textId="77777777" w:rsidR="00FC123F" w:rsidRPr="008067F3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1FBAB4" w14:textId="700FD8DE" w:rsidR="00FC123F" w:rsidRPr="008067F3" w:rsidRDefault="00FC123F" w:rsidP="00FC123F">
            <w:pPr>
              <w:pStyle w:val="31"/>
              <w:tabs>
                <w:tab w:val="clear" w:pos="360"/>
                <w:tab w:val="clear" w:pos="720"/>
                <w:tab w:val="decimal" w:pos="677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67F3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-</w:t>
            </w:r>
          </w:p>
        </w:tc>
      </w:tr>
      <w:tr w:rsidR="00FC123F" w:rsidRPr="00BB3056" w14:paraId="1E14302E" w14:textId="77777777" w:rsidTr="00014ECA">
        <w:trPr>
          <w:trHeight w:val="408"/>
        </w:trPr>
        <w:tc>
          <w:tcPr>
            <w:tcW w:w="3492" w:type="dxa"/>
          </w:tcPr>
          <w:p w14:paraId="1EC09014" w14:textId="77777777" w:rsidR="00FC123F" w:rsidRPr="00BB3056" w:rsidRDefault="00FC123F" w:rsidP="00FC123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A1FA8" w14:textId="530CC948" w:rsidR="00FC123F" w:rsidRPr="00007A87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9D4D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Pr="009D4D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352</w:t>
            </w:r>
            <w:r w:rsidRPr="009D4D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4DD1BCA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FF137" w14:textId="130A33FB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3CD8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(44,038)</w:t>
            </w:r>
          </w:p>
        </w:tc>
        <w:tc>
          <w:tcPr>
            <w:tcW w:w="270" w:type="dxa"/>
            <w:vAlign w:val="bottom"/>
          </w:tcPr>
          <w:p w14:paraId="5455CD34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E3867" w14:textId="3663D74D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4D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Pr="009D4D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352</w:t>
            </w:r>
            <w:r w:rsidRPr="009D4D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8B6B292" w14:textId="77777777" w:rsidR="00FC123F" w:rsidRPr="00BB3056" w:rsidRDefault="00FC123F" w:rsidP="00FC1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D34EC" w14:textId="456AE3F0" w:rsidR="00FC123F" w:rsidRPr="00BB3056" w:rsidRDefault="00FC123F" w:rsidP="00FC123F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3CD8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(44,038)</w:t>
            </w:r>
          </w:p>
        </w:tc>
      </w:tr>
    </w:tbl>
    <w:p w14:paraId="372CD437" w14:textId="77777777" w:rsidR="00C51A9A" w:rsidRDefault="00C51A9A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98E9D9E" w14:textId="77777777" w:rsidR="00C51A9A" w:rsidRDefault="00C51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 w:eastAsia="x-none" w:bidi="ar-SA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8963BB6" w14:textId="4DD6191F" w:rsidR="001048CD" w:rsidRPr="00BB3056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BB3056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43FDCBD" w14:textId="77777777" w:rsidR="002F7A36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9760B" w14:textId="4CBA756B" w:rsidR="00370EEC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Pr="00BB3056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="00450D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FA54F3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450DDE" w:rsidRPr="00BB305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50CDD91D" w14:textId="77777777" w:rsidR="002F7A36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38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9"/>
        <w:gridCol w:w="1034"/>
        <w:gridCol w:w="180"/>
        <w:gridCol w:w="1079"/>
        <w:gridCol w:w="180"/>
        <w:gridCol w:w="1072"/>
        <w:gridCol w:w="180"/>
        <w:gridCol w:w="1064"/>
      </w:tblGrid>
      <w:tr w:rsidR="001048CD" w:rsidRPr="00E56585" w14:paraId="4973BD16" w14:textId="77777777" w:rsidTr="00101A16">
        <w:trPr>
          <w:trHeight w:hRule="exact" w:val="374"/>
          <w:tblHeader/>
        </w:trPr>
        <w:tc>
          <w:tcPr>
            <w:tcW w:w="2970" w:type="dxa"/>
          </w:tcPr>
          <w:p w14:paraId="1290C469" w14:textId="77777777" w:rsidR="001048CD" w:rsidRPr="00BD66A4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</w:tcPr>
          <w:p w14:paraId="56CBB873" w14:textId="19ABECCB" w:rsidR="001048CD" w:rsidRPr="00BD66A4" w:rsidRDefault="001048CD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93" w:type="dxa"/>
            <w:gridSpan w:val="3"/>
            <w:hideMark/>
          </w:tcPr>
          <w:p w14:paraId="606FF87B" w14:textId="3F6390A9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9C6551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6" w:type="dxa"/>
            <w:gridSpan w:val="3"/>
            <w:hideMark/>
          </w:tcPr>
          <w:p w14:paraId="04E7BE14" w14:textId="3FED8589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48CD" w:rsidRPr="00E56585" w14:paraId="10A0C0E3" w14:textId="77777777" w:rsidTr="00C803AA">
        <w:trPr>
          <w:trHeight w:hRule="exact" w:val="374"/>
          <w:tblHeader/>
        </w:trPr>
        <w:tc>
          <w:tcPr>
            <w:tcW w:w="2970" w:type="dxa"/>
          </w:tcPr>
          <w:p w14:paraId="7829DB31" w14:textId="32FE3D48" w:rsidR="001048CD" w:rsidRPr="00BD66A4" w:rsidRDefault="001048CD" w:rsidP="00BE0B29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8CADDB5" w14:textId="55F4C238" w:rsidR="001048CD" w:rsidRPr="00BD66A4" w:rsidRDefault="00C803AA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034" w:type="dxa"/>
          </w:tcPr>
          <w:p w14:paraId="19A87326" w14:textId="5DE477E6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E563F29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DC1F73C" w14:textId="1E8E8DD9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36B601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EF10BEB" w14:textId="6AAD89DB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3221F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620BA87" w14:textId="607E5C73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3AA" w:rsidRPr="00BD66A4" w14:paraId="6167CB8D" w14:textId="77777777" w:rsidTr="009945A9">
        <w:trPr>
          <w:trHeight w:hRule="exact" w:val="374"/>
          <w:tblHeader/>
        </w:trPr>
        <w:tc>
          <w:tcPr>
            <w:tcW w:w="2970" w:type="dxa"/>
          </w:tcPr>
          <w:p w14:paraId="5E81BBFC" w14:textId="77777777" w:rsidR="00C803AA" w:rsidRPr="00BD66A4" w:rsidRDefault="00C803AA" w:rsidP="009945A9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9" w:type="dxa"/>
            <w:hideMark/>
          </w:tcPr>
          <w:p w14:paraId="3215A1AB" w14:textId="77777777" w:rsidR="00C803AA" w:rsidRPr="00BD66A4" w:rsidRDefault="00C803AA" w:rsidP="009945A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34" w:type="dxa"/>
            <w:hideMark/>
          </w:tcPr>
          <w:p w14:paraId="02E7DEEA" w14:textId="77777777" w:rsidR="00C803AA" w:rsidRPr="00BD66A4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45F568E" w14:textId="77777777" w:rsidR="00C803AA" w:rsidRPr="00BD66A4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28884B20" w14:textId="77777777" w:rsidR="00C803AA" w:rsidRPr="00BD66A4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0FB6C453" w14:textId="77777777" w:rsidR="00C803AA" w:rsidRPr="00BD66A4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hideMark/>
          </w:tcPr>
          <w:p w14:paraId="71965261" w14:textId="77777777" w:rsidR="00C803AA" w:rsidRPr="00BD66A4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EE35637" w14:textId="77777777" w:rsidR="00C803AA" w:rsidRPr="00BD66A4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26F42F0" w14:textId="77777777" w:rsidR="00C803AA" w:rsidRPr="00BD66A4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048CD" w:rsidRPr="00E56585" w14:paraId="4FE57F40" w14:textId="77777777" w:rsidTr="00101A16">
        <w:trPr>
          <w:trHeight w:hRule="exact" w:val="374"/>
          <w:tblHeader/>
        </w:trPr>
        <w:tc>
          <w:tcPr>
            <w:tcW w:w="2970" w:type="dxa"/>
          </w:tcPr>
          <w:p w14:paraId="021470E7" w14:textId="77777777" w:rsidR="001048CD" w:rsidRPr="00BD66A4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53BF661" w14:textId="77777777" w:rsidR="001048CD" w:rsidRPr="00BD66A4" w:rsidRDefault="001048CD" w:rsidP="00370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789" w:type="dxa"/>
            <w:gridSpan w:val="7"/>
            <w:hideMark/>
          </w:tcPr>
          <w:p w14:paraId="4867C460" w14:textId="086CA631" w:rsidR="001048CD" w:rsidRPr="00BD66A4" w:rsidRDefault="001048CD" w:rsidP="00370EE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020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048CD" w:rsidRPr="00E56585" w14:paraId="5E4DAE16" w14:textId="77777777" w:rsidTr="00101A16">
        <w:trPr>
          <w:trHeight w:hRule="exact" w:val="374"/>
        </w:trPr>
        <w:tc>
          <w:tcPr>
            <w:tcW w:w="2970" w:type="dxa"/>
          </w:tcPr>
          <w:p w14:paraId="324F9510" w14:textId="0CBADAC8" w:rsidR="001048CD" w:rsidRPr="00BD66A4" w:rsidRDefault="00411A39" w:rsidP="00BE0B2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50DDE" w:rsidRPr="000E5D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51B01" w:rsidRPr="000E5D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9" w:type="dxa"/>
          </w:tcPr>
          <w:p w14:paraId="32166659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0612E83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422AAF" w14:textId="77777777" w:rsidR="001048CD" w:rsidRPr="00BD66A4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6C6646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9C5816" w14:textId="77777777" w:rsidR="001048CD" w:rsidRPr="00BD66A4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1EBF080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76344C" w14:textId="77777777" w:rsidR="001048CD" w:rsidRPr="00BD66A4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C0FA43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D03" w:rsidRPr="009D4D03" w14:paraId="52172131" w14:textId="77777777" w:rsidTr="00ED0A7A">
        <w:trPr>
          <w:trHeight w:hRule="exact" w:val="374"/>
        </w:trPr>
        <w:tc>
          <w:tcPr>
            <w:tcW w:w="2970" w:type="dxa"/>
            <w:hideMark/>
          </w:tcPr>
          <w:p w14:paraId="651C6259" w14:textId="77777777" w:rsidR="009D4D03" w:rsidRPr="00BD66A4" w:rsidRDefault="009D4D03" w:rsidP="009D4D03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0CF5E0CE" w14:textId="278CCA3E" w:rsidR="009D4D03" w:rsidRPr="00BD66A4" w:rsidRDefault="009D4D03" w:rsidP="009D4D0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4FBDE499" w14:textId="3B467D47" w:rsidR="009D4D03" w:rsidRPr="006D2239" w:rsidRDefault="007C1EAA" w:rsidP="009D4D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1EAA">
              <w:rPr>
                <w:rFonts w:asciiTheme="majorBidi" w:hAnsiTheme="majorBidi" w:cstheme="majorBidi"/>
                <w:sz w:val="30"/>
                <w:szCs w:val="30"/>
              </w:rPr>
              <w:t>120,046</w:t>
            </w:r>
          </w:p>
        </w:tc>
        <w:tc>
          <w:tcPr>
            <w:tcW w:w="180" w:type="dxa"/>
          </w:tcPr>
          <w:p w14:paraId="42F7B067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372BB2" w14:textId="0CC53844" w:rsidR="009D4D03" w:rsidRPr="006D2239" w:rsidRDefault="009D4D03" w:rsidP="00EB5C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</w:rPr>
              <w:t xml:space="preserve"> (120,046)</w:t>
            </w:r>
          </w:p>
        </w:tc>
        <w:tc>
          <w:tcPr>
            <w:tcW w:w="180" w:type="dxa"/>
          </w:tcPr>
          <w:p w14:paraId="6694220E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EB5D7C" w14:textId="050C506A" w:rsidR="009D4D03" w:rsidRPr="006D2239" w:rsidRDefault="009D4D03" w:rsidP="009D4D0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</w:rPr>
              <w:t xml:space="preserve"> 120,046 </w:t>
            </w:r>
          </w:p>
        </w:tc>
        <w:tc>
          <w:tcPr>
            <w:tcW w:w="180" w:type="dxa"/>
          </w:tcPr>
          <w:p w14:paraId="6F6E3530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1FB55CA" w14:textId="44759F77" w:rsidR="009D4D03" w:rsidRPr="006D2239" w:rsidRDefault="009D4D03" w:rsidP="00EB5C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</w:rPr>
              <w:t xml:space="preserve"> (120,046)</w:t>
            </w:r>
          </w:p>
        </w:tc>
      </w:tr>
      <w:tr w:rsidR="009D4D03" w:rsidRPr="009D4D03" w14:paraId="3E591885" w14:textId="77777777" w:rsidTr="00ED0A7A">
        <w:trPr>
          <w:trHeight w:hRule="exact" w:val="374"/>
        </w:trPr>
        <w:tc>
          <w:tcPr>
            <w:tcW w:w="2970" w:type="dxa"/>
          </w:tcPr>
          <w:p w14:paraId="76FCAA6F" w14:textId="5F8B082D" w:rsidR="009D4D03" w:rsidRPr="009D4D03" w:rsidRDefault="009D4D03" w:rsidP="009D4D03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79" w:type="dxa"/>
          </w:tcPr>
          <w:p w14:paraId="56234D73" w14:textId="5F378743" w:rsidR="009D4D03" w:rsidRPr="00BD66A4" w:rsidRDefault="009D4D03" w:rsidP="009D4D0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235F08A0" w14:textId="6F737178" w:rsidR="009D4D03" w:rsidRPr="006D2239" w:rsidRDefault="009D4D03" w:rsidP="009D4D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</w:rPr>
              <w:t xml:space="preserve"> (396)</w:t>
            </w:r>
          </w:p>
        </w:tc>
        <w:tc>
          <w:tcPr>
            <w:tcW w:w="180" w:type="dxa"/>
          </w:tcPr>
          <w:p w14:paraId="0FDA9F6B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2295AD" w14:textId="758AF48E" w:rsidR="009D4D03" w:rsidRPr="006D2239" w:rsidRDefault="009D4D03" w:rsidP="00EB5C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</w:rPr>
              <w:t xml:space="preserve">396 </w:t>
            </w:r>
          </w:p>
        </w:tc>
        <w:tc>
          <w:tcPr>
            <w:tcW w:w="180" w:type="dxa"/>
          </w:tcPr>
          <w:p w14:paraId="36D4E477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04D822C" w14:textId="15EB1809" w:rsidR="009D4D03" w:rsidRPr="006D2239" w:rsidRDefault="009D4D03" w:rsidP="009D4D0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</w:rPr>
              <w:t xml:space="preserve"> (396)</w:t>
            </w:r>
          </w:p>
        </w:tc>
        <w:tc>
          <w:tcPr>
            <w:tcW w:w="180" w:type="dxa"/>
          </w:tcPr>
          <w:p w14:paraId="58879CC3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595C951" w14:textId="7705C411" w:rsidR="009D4D03" w:rsidRPr="006D2239" w:rsidRDefault="009D4D03" w:rsidP="00EB5C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</w:rPr>
              <w:t xml:space="preserve"> 396 </w:t>
            </w:r>
          </w:p>
        </w:tc>
      </w:tr>
      <w:tr w:rsidR="006D2239" w:rsidRPr="00E56585" w14:paraId="2F0D002F" w14:textId="77777777" w:rsidTr="00450DDE">
        <w:trPr>
          <w:trHeight w:hRule="exact" w:val="374"/>
        </w:trPr>
        <w:tc>
          <w:tcPr>
            <w:tcW w:w="2970" w:type="dxa"/>
          </w:tcPr>
          <w:p w14:paraId="6D089A13" w14:textId="77777777" w:rsidR="006D2239" w:rsidRPr="00BD66A4" w:rsidRDefault="006D2239" w:rsidP="006D223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E0BCE8C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5FFD69C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D8DAFD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455FE38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0669CE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B15FE45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C86F44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5614124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D2239" w:rsidRPr="00E56585" w14:paraId="10E66F30" w14:textId="77777777" w:rsidTr="00450DDE">
        <w:trPr>
          <w:trHeight w:hRule="exact" w:val="374"/>
        </w:trPr>
        <w:tc>
          <w:tcPr>
            <w:tcW w:w="2970" w:type="dxa"/>
          </w:tcPr>
          <w:p w14:paraId="399AEA3E" w14:textId="165612AC" w:rsidR="006D2239" w:rsidRPr="00BD66A4" w:rsidRDefault="00411A39" w:rsidP="006D223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D2239" w:rsidRPr="000E5D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A54F3" w:rsidRPr="000E5D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9" w:type="dxa"/>
          </w:tcPr>
          <w:p w14:paraId="0719270A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AFB6E4A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30DE9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7F97564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195DAF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02BF30C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17B933" w14:textId="77777777" w:rsidR="006D2239" w:rsidRPr="00BD66A4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628A8F3" w14:textId="77777777" w:rsidR="006D2239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D4D03" w:rsidRPr="00E56585" w14:paraId="55FA3A9F" w14:textId="77777777" w:rsidTr="00450DDE">
        <w:trPr>
          <w:trHeight w:hRule="exact" w:val="374"/>
        </w:trPr>
        <w:tc>
          <w:tcPr>
            <w:tcW w:w="2970" w:type="dxa"/>
          </w:tcPr>
          <w:p w14:paraId="11225174" w14:textId="7BA7CF68" w:rsidR="009D4D03" w:rsidRPr="00BD66A4" w:rsidRDefault="009D4D03" w:rsidP="009D4D03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6C9B9A84" w14:textId="047D3C34" w:rsidR="009D4D03" w:rsidDel="00450DDE" w:rsidRDefault="009D4D03" w:rsidP="009D4D0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2883AFD1" w14:textId="1DF50811" w:rsidR="009D4D03" w:rsidRPr="006D2239" w:rsidDel="00450DDE" w:rsidRDefault="009D4D03" w:rsidP="009D4D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5EFCB420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97093E" w14:textId="172145AC" w:rsidR="009D4D03" w:rsidRPr="006D2239" w:rsidDel="00450DDE" w:rsidRDefault="009D4D03" w:rsidP="00EB5C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24)</w:t>
            </w:r>
          </w:p>
        </w:tc>
        <w:tc>
          <w:tcPr>
            <w:tcW w:w="180" w:type="dxa"/>
          </w:tcPr>
          <w:p w14:paraId="004A4C4B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D5D98A3" w14:textId="61BED636" w:rsidR="009D4D03" w:rsidRPr="006D2239" w:rsidDel="00450DDE" w:rsidRDefault="009D4D03" w:rsidP="009D4D0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4AB57251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DEF7221" w14:textId="5BFD5A09" w:rsidR="009D4D03" w:rsidRPr="006D2239" w:rsidDel="00450DDE" w:rsidRDefault="009D4D03" w:rsidP="00EB5C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A7A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0A7A">
              <w:rPr>
                <w:rFonts w:asciiTheme="majorBidi" w:hAnsiTheme="majorBidi" w:cstheme="majorBidi"/>
                <w:sz w:val="30"/>
                <w:szCs w:val="30"/>
              </w:rPr>
              <w:t>24)</w:t>
            </w:r>
          </w:p>
        </w:tc>
      </w:tr>
      <w:tr w:rsidR="009D4D03" w:rsidRPr="009D4D03" w14:paraId="3A752B45" w14:textId="77777777" w:rsidTr="00450DDE">
        <w:trPr>
          <w:trHeight w:hRule="exact" w:val="374"/>
        </w:trPr>
        <w:tc>
          <w:tcPr>
            <w:tcW w:w="2970" w:type="dxa"/>
          </w:tcPr>
          <w:p w14:paraId="34D86476" w14:textId="747AD8DC" w:rsidR="009D4D03" w:rsidRPr="00BD66A4" w:rsidRDefault="009D4D03" w:rsidP="009D4D03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79" w:type="dxa"/>
          </w:tcPr>
          <w:p w14:paraId="6C92C314" w14:textId="3B960D2F" w:rsidR="009D4D03" w:rsidRDefault="009D4D03" w:rsidP="009D4D0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5552C9A7" w14:textId="16BD33B9" w:rsidR="009D4D03" w:rsidRPr="00ED0A7A" w:rsidRDefault="009D4D03" w:rsidP="009D4D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</w:rPr>
              <w:t xml:space="preserve"> (440)</w:t>
            </w:r>
          </w:p>
        </w:tc>
        <w:tc>
          <w:tcPr>
            <w:tcW w:w="180" w:type="dxa"/>
          </w:tcPr>
          <w:p w14:paraId="640F0161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EB4CDCA" w14:textId="7375FD6C" w:rsidR="009D4D03" w:rsidRPr="00ED0A7A" w:rsidRDefault="009D4D03" w:rsidP="00EB5C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</w:rPr>
              <w:t xml:space="preserve"> 440 </w:t>
            </w:r>
          </w:p>
        </w:tc>
        <w:tc>
          <w:tcPr>
            <w:tcW w:w="180" w:type="dxa"/>
          </w:tcPr>
          <w:p w14:paraId="69479945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ACFD291" w14:textId="10880170" w:rsidR="009D4D03" w:rsidRPr="00ED0A7A" w:rsidRDefault="009D4D03" w:rsidP="009D4D0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</w:rPr>
              <w:t xml:space="preserve"> (440)</w:t>
            </w:r>
          </w:p>
        </w:tc>
        <w:tc>
          <w:tcPr>
            <w:tcW w:w="180" w:type="dxa"/>
          </w:tcPr>
          <w:p w14:paraId="11CDF11A" w14:textId="77777777" w:rsidR="009D4D03" w:rsidRPr="006D2239" w:rsidRDefault="009D4D03" w:rsidP="009D4D0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4A71FA1" w14:textId="4CABDA10" w:rsidR="009D4D03" w:rsidRPr="00ED0A7A" w:rsidRDefault="009D4D03" w:rsidP="00EB5C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4D03">
              <w:rPr>
                <w:rFonts w:asciiTheme="majorBidi" w:hAnsiTheme="majorBidi" w:cstheme="majorBidi"/>
                <w:sz w:val="30"/>
                <w:szCs w:val="30"/>
              </w:rPr>
              <w:t xml:space="preserve"> 440 </w:t>
            </w:r>
          </w:p>
        </w:tc>
      </w:tr>
    </w:tbl>
    <w:p w14:paraId="7ACDB375" w14:textId="77777777" w:rsidR="002F7A36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B4000" w14:textId="66C112A3" w:rsidR="001048CD" w:rsidRPr="00BB3056" w:rsidRDefault="001048CD" w:rsidP="001048CD">
      <w:pPr>
        <w:pStyle w:val="block"/>
        <w:tabs>
          <w:tab w:val="left" w:pos="1530"/>
        </w:tabs>
        <w:spacing w:after="0" w:line="240" w:lineRule="auto"/>
        <w:ind w:left="1530" w:right="-7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</w:rPr>
        <w:t>(</w:t>
      </w:r>
      <w:r w:rsidR="00AA72AE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BB3056">
        <w:rPr>
          <w:rFonts w:asciiTheme="majorBidi" w:hAnsiTheme="majorBidi" w:cstheme="majorBidi"/>
          <w:sz w:val="30"/>
          <w:szCs w:val="30"/>
        </w:rPr>
        <w:t>.3.2</w:t>
      </w:r>
      <w:r w:rsidRPr="00BB3056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BB305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BB3056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CE45EA6" w14:textId="77777777" w:rsidR="002F7A36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79F95" w14:textId="2173E8B5" w:rsidR="00D50AB4" w:rsidRDefault="001048CD" w:rsidP="00101A1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ผลกระทบต่อผลการดำเนินงานและกระแสเงินสดของกลุ่มบริษัท ทำให้</w:t>
      </w:r>
      <w:r w:rsidRPr="00BB3056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BB3056">
        <w:rPr>
          <w:rFonts w:asciiTheme="majorBidi" w:hAnsiTheme="majorBidi" w:cstheme="majorBidi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234CFEA" w14:textId="18B2F5B1" w:rsidR="00A40668" w:rsidRDefault="00A40668" w:rsidP="00101A1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84F4F" w14:textId="5310F69C" w:rsidR="00A40668" w:rsidRPr="00A40668" w:rsidRDefault="00A40668" w:rsidP="00A4066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2</w:t>
      </w:r>
      <w:r w:rsidRPr="00A40668">
        <w:rPr>
          <w:rFonts w:ascii="Angsana New" w:hAnsi="Angsana New"/>
          <w:sz w:val="30"/>
          <w:szCs w:val="30"/>
          <w:u w:val="none"/>
        </w:rPr>
        <w:t>3</w:t>
      </w:r>
      <w:r w:rsidRPr="00254A81">
        <w:rPr>
          <w:rFonts w:ascii="Angsana New" w:hAnsi="Angsana New"/>
          <w:sz w:val="30"/>
          <w:szCs w:val="30"/>
          <w:u w:val="none"/>
          <w:cs/>
        </w:rPr>
        <w:tab/>
      </w:r>
      <w:r w:rsidRPr="00A40668">
        <w:rPr>
          <w:rFonts w:ascii="Angsana New" w:hAnsi="Angsana New" w:hint="cs"/>
          <w:sz w:val="30"/>
          <w:szCs w:val="30"/>
          <w:u w:val="none"/>
          <w:cs/>
        </w:rPr>
        <w:t xml:space="preserve">การบริหารจัดการทุน </w:t>
      </w:r>
    </w:p>
    <w:p w14:paraId="76FF8EEA" w14:textId="77777777" w:rsidR="00A40668" w:rsidRPr="00A40668" w:rsidRDefault="00A40668" w:rsidP="00A4066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4874B10B" w14:textId="527639E3" w:rsidR="00A40668" w:rsidRPr="00A40668" w:rsidRDefault="00A40668" w:rsidP="00A40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0668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A51F803" w14:textId="20CBE024" w:rsidR="003E6A5C" w:rsidRPr="00254A81" w:rsidRDefault="00D2432E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2</w:t>
      </w:r>
      <w:r w:rsidR="00A40668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FB0C25" w:rsidRPr="00254A81">
        <w:rPr>
          <w:rFonts w:ascii="Angsana New" w:hAnsi="Angsana New"/>
          <w:sz w:val="30"/>
          <w:szCs w:val="30"/>
          <w:u w:val="none"/>
          <w:cs/>
        </w:rPr>
        <w:tab/>
      </w:r>
      <w:r w:rsidR="000B1CB9" w:rsidRPr="00254A81">
        <w:rPr>
          <w:rFonts w:ascii="Angsana New" w:hAnsi="Angsana New"/>
          <w:sz w:val="30"/>
          <w:szCs w:val="30"/>
          <w:u w:val="none"/>
          <w:cs/>
        </w:rPr>
        <w:t>ภาระผูกพันกับ</w:t>
      </w:r>
      <w:r w:rsidR="003E6A5C" w:rsidRPr="00254A81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14:paraId="25A45F9C" w14:textId="77777777" w:rsidR="000452F8" w:rsidRPr="00411A39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0452F8" w:rsidRPr="00254A81" w14:paraId="6F3CE5D9" w14:textId="77777777" w:rsidTr="00BD66A4">
        <w:trPr>
          <w:cantSplit/>
          <w:tblHeader/>
        </w:trPr>
        <w:tc>
          <w:tcPr>
            <w:tcW w:w="6543" w:type="dxa"/>
          </w:tcPr>
          <w:p w14:paraId="2DF4B951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0762382" w14:textId="77777777" w:rsidR="000452F8" w:rsidRPr="00254A81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371FC9" w:rsidRPr="00254A81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254A8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52F8" w:rsidRPr="00254A81" w14:paraId="76915275" w14:textId="77777777" w:rsidTr="00BD66A4">
        <w:trPr>
          <w:cantSplit/>
          <w:tblHeader/>
        </w:trPr>
        <w:tc>
          <w:tcPr>
            <w:tcW w:w="6543" w:type="dxa"/>
          </w:tcPr>
          <w:p w14:paraId="0E4ABBCF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4139EFB" w14:textId="61C49470" w:rsidR="000452F8" w:rsidRPr="00CA04B0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A04B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A04B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D7375F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5FC6F885" w14:textId="77777777" w:rsidR="000452F8" w:rsidRPr="00254A81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F38F163" w14:textId="30F69C62" w:rsidR="000452F8" w:rsidRPr="00254A81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04B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254A81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D7375F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0452F8" w:rsidRPr="00254A81" w14:paraId="1D77C619" w14:textId="77777777" w:rsidTr="00BD66A4">
        <w:trPr>
          <w:cantSplit/>
        </w:trPr>
        <w:tc>
          <w:tcPr>
            <w:tcW w:w="6543" w:type="dxa"/>
          </w:tcPr>
          <w:p w14:paraId="40153722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08F0EB19" w14:textId="77777777" w:rsidR="000452F8" w:rsidRPr="00254A81" w:rsidRDefault="000452F8" w:rsidP="00ED5915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2F8" w:rsidRPr="00254A81" w14:paraId="1C41FDDC" w14:textId="77777777" w:rsidTr="00BD66A4">
        <w:trPr>
          <w:cantSplit/>
        </w:trPr>
        <w:tc>
          <w:tcPr>
            <w:tcW w:w="6543" w:type="dxa"/>
          </w:tcPr>
          <w:p w14:paraId="16F76069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B3A5FE2" w14:textId="77777777" w:rsidR="000452F8" w:rsidRPr="00254A81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7D1C5E" w14:textId="77777777" w:rsidR="000452F8" w:rsidRPr="00254A81" w:rsidRDefault="000452F8" w:rsidP="00ED591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FB635FD" w14:textId="77777777" w:rsidR="000452F8" w:rsidRPr="00254A81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375F" w:rsidRPr="00254A81" w14:paraId="77B74F5C" w14:textId="77777777" w:rsidTr="00BD66A4">
        <w:trPr>
          <w:cantSplit/>
        </w:trPr>
        <w:tc>
          <w:tcPr>
            <w:tcW w:w="6543" w:type="dxa"/>
          </w:tcPr>
          <w:p w14:paraId="2AB49752" w14:textId="77777777" w:rsidR="00D7375F" w:rsidRPr="00254A81" w:rsidRDefault="00D7375F" w:rsidP="00D73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6D1DF9AE" w14:textId="70EE50B4" w:rsidR="00D7375F" w:rsidRPr="00254A81" w:rsidRDefault="00056401" w:rsidP="00D7375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330,086</w:t>
            </w:r>
          </w:p>
        </w:tc>
        <w:tc>
          <w:tcPr>
            <w:tcW w:w="270" w:type="dxa"/>
          </w:tcPr>
          <w:p w14:paraId="320080B2" w14:textId="77777777" w:rsidR="00D7375F" w:rsidRPr="00254A81" w:rsidRDefault="00D7375F" w:rsidP="00D7375F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8560980" w14:textId="61C03765" w:rsidR="00D7375F" w:rsidRPr="00254A81" w:rsidRDefault="00D7375F" w:rsidP="00D7375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12,961</w:t>
            </w:r>
          </w:p>
        </w:tc>
      </w:tr>
      <w:tr w:rsidR="00D7375F" w:rsidRPr="00254A81" w14:paraId="1D11D13A" w14:textId="77777777" w:rsidTr="00BD66A4">
        <w:trPr>
          <w:cantSplit/>
        </w:trPr>
        <w:tc>
          <w:tcPr>
            <w:tcW w:w="6543" w:type="dxa"/>
          </w:tcPr>
          <w:p w14:paraId="4E6C70C9" w14:textId="77777777" w:rsidR="00D7375F" w:rsidRPr="00254A81" w:rsidRDefault="00D7375F" w:rsidP="00D73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2FAC4E" w14:textId="79BDF83C" w:rsidR="00D7375F" w:rsidRPr="006D2239" w:rsidRDefault="00056401" w:rsidP="00D7375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330,086</w:t>
            </w:r>
          </w:p>
        </w:tc>
        <w:tc>
          <w:tcPr>
            <w:tcW w:w="270" w:type="dxa"/>
          </w:tcPr>
          <w:p w14:paraId="0CF20BA6" w14:textId="77777777" w:rsidR="00D7375F" w:rsidRPr="005C0ED8" w:rsidRDefault="00D7375F" w:rsidP="00D7375F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CB59494" w14:textId="4CFAB0EC" w:rsidR="00D7375F" w:rsidRPr="00BD66A4" w:rsidRDefault="00D7375F" w:rsidP="00D7375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12,961</w:t>
            </w:r>
          </w:p>
        </w:tc>
      </w:tr>
      <w:tr w:rsidR="00D7375F" w:rsidRPr="00254A81" w14:paraId="4CAAE17C" w14:textId="77777777" w:rsidTr="00BD66A4">
        <w:trPr>
          <w:cantSplit/>
        </w:trPr>
        <w:tc>
          <w:tcPr>
            <w:tcW w:w="6543" w:type="dxa"/>
          </w:tcPr>
          <w:p w14:paraId="4F946148" w14:textId="77777777" w:rsidR="00D7375F" w:rsidRPr="00254A81" w:rsidRDefault="00D7375F" w:rsidP="00D737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A64DE60" w14:textId="77777777" w:rsidR="00D7375F" w:rsidRPr="00254A81" w:rsidRDefault="00D7375F" w:rsidP="00D7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3CCD5" w14:textId="77777777" w:rsidR="00D7375F" w:rsidRPr="00254A81" w:rsidRDefault="00D7375F" w:rsidP="00D7375F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EC5FDEA" w14:textId="77777777" w:rsidR="00D7375F" w:rsidRPr="00254A81" w:rsidRDefault="00D7375F" w:rsidP="00D7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75F" w:rsidRPr="00254A81" w14:paraId="5A4701F2" w14:textId="77777777" w:rsidTr="00BD66A4">
        <w:trPr>
          <w:cantSplit/>
        </w:trPr>
        <w:tc>
          <w:tcPr>
            <w:tcW w:w="6543" w:type="dxa"/>
          </w:tcPr>
          <w:p w14:paraId="529925F7" w14:textId="77777777" w:rsidR="00D7375F" w:rsidRPr="00254A81" w:rsidRDefault="00D7375F" w:rsidP="00D737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70" w:type="dxa"/>
          </w:tcPr>
          <w:p w14:paraId="58525F5A" w14:textId="77777777" w:rsidR="00D7375F" w:rsidRPr="00254A81" w:rsidRDefault="00D7375F" w:rsidP="00D7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0EBBD" w14:textId="77777777" w:rsidR="00D7375F" w:rsidRPr="00254A81" w:rsidRDefault="00D7375F" w:rsidP="00D7375F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900AF03" w14:textId="77777777" w:rsidR="00D7375F" w:rsidRPr="00254A81" w:rsidRDefault="00D7375F" w:rsidP="00D7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503B" w:rsidRPr="00254A81" w14:paraId="72D11DC1" w14:textId="77777777" w:rsidTr="00BD66A4">
        <w:trPr>
          <w:cantSplit/>
        </w:trPr>
        <w:tc>
          <w:tcPr>
            <w:tcW w:w="6543" w:type="dxa"/>
          </w:tcPr>
          <w:p w14:paraId="7122846B" w14:textId="77777777" w:rsidR="00FF503B" w:rsidRPr="00254A81" w:rsidRDefault="00FF503B" w:rsidP="00FF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</w:tcPr>
          <w:p w14:paraId="543EDF1A" w14:textId="434C93D6" w:rsidR="00FF503B" w:rsidRPr="00C14059" w:rsidRDefault="00FF503B" w:rsidP="00FF503B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503B">
              <w:rPr>
                <w:rFonts w:ascii="Angsana New" w:hAnsi="Angsana New"/>
                <w:sz w:val="30"/>
                <w:szCs w:val="30"/>
                <w:lang w:val="en-US"/>
              </w:rPr>
              <w:t>2,301</w:t>
            </w:r>
          </w:p>
        </w:tc>
        <w:tc>
          <w:tcPr>
            <w:tcW w:w="270" w:type="dxa"/>
          </w:tcPr>
          <w:p w14:paraId="0B01C762" w14:textId="77777777" w:rsidR="00FF503B" w:rsidRPr="00254A81" w:rsidRDefault="00FF503B" w:rsidP="00FF503B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E4AB365" w14:textId="7A9A6CCB" w:rsidR="00FF503B" w:rsidRPr="00C14059" w:rsidRDefault="00FF503B" w:rsidP="00FF503B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0A7A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ED0A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D0A7A">
              <w:rPr>
                <w:rFonts w:ascii="Angsana New" w:hAnsi="Angsana New"/>
                <w:sz w:val="30"/>
                <w:szCs w:val="30"/>
                <w:cs/>
                <w:lang w:val="en-US"/>
              </w:rPr>
              <w:t>243</w:t>
            </w:r>
          </w:p>
        </w:tc>
      </w:tr>
      <w:tr w:rsidR="00FF503B" w:rsidRPr="00254A81" w14:paraId="11B3932B" w14:textId="77777777" w:rsidTr="00BD66A4">
        <w:trPr>
          <w:cantSplit/>
        </w:trPr>
        <w:tc>
          <w:tcPr>
            <w:tcW w:w="6543" w:type="dxa"/>
          </w:tcPr>
          <w:p w14:paraId="5B6F5CD0" w14:textId="77777777" w:rsidR="00FF503B" w:rsidRPr="00254A81" w:rsidRDefault="00FF503B" w:rsidP="00FF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A546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1 - 5 </w:t>
            </w:r>
            <w:r w:rsidRPr="00CA546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488063" w14:textId="30A11F73" w:rsidR="00FF503B" w:rsidRPr="00C14059" w:rsidRDefault="00FF503B" w:rsidP="00FF503B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503B">
              <w:rPr>
                <w:rFonts w:ascii="Angsana New" w:hAnsi="Angsana New"/>
                <w:sz w:val="30"/>
                <w:szCs w:val="30"/>
                <w:lang w:val="en-US"/>
              </w:rPr>
              <w:t>3,806</w:t>
            </w:r>
          </w:p>
        </w:tc>
        <w:tc>
          <w:tcPr>
            <w:tcW w:w="270" w:type="dxa"/>
          </w:tcPr>
          <w:p w14:paraId="2A72343A" w14:textId="77777777" w:rsidR="00FF503B" w:rsidRPr="00254A81" w:rsidRDefault="00FF503B" w:rsidP="00FF503B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A4A5BE0" w14:textId="42D43E0B" w:rsidR="00FF503B" w:rsidRPr="00C14059" w:rsidRDefault="00FF503B" w:rsidP="00FF503B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0A7A">
              <w:rPr>
                <w:rFonts w:ascii="Angsana New" w:hAnsi="Angsana New"/>
                <w:sz w:val="30"/>
                <w:szCs w:val="30"/>
                <w:cs/>
                <w:lang w:val="en-US"/>
              </w:rPr>
              <w:t>269</w:t>
            </w:r>
          </w:p>
        </w:tc>
      </w:tr>
      <w:tr w:rsidR="00D7375F" w:rsidRPr="00254A81" w14:paraId="43AE65B7" w14:textId="77777777" w:rsidTr="00BD66A4">
        <w:trPr>
          <w:cantSplit/>
        </w:trPr>
        <w:tc>
          <w:tcPr>
            <w:tcW w:w="6543" w:type="dxa"/>
          </w:tcPr>
          <w:p w14:paraId="31219697" w14:textId="77777777" w:rsidR="00D7375F" w:rsidRPr="00254A81" w:rsidRDefault="00D7375F" w:rsidP="00D7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9ADAA5" w14:textId="1057E48B" w:rsidR="00D7375F" w:rsidRPr="00FF503B" w:rsidRDefault="00FF503B" w:rsidP="00D7375F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5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FF5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FF5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FF5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6,107</w:t>
            </w:r>
            <w:r w:rsidRPr="00FF5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270" w:type="dxa"/>
          </w:tcPr>
          <w:p w14:paraId="7FC2EA31" w14:textId="77777777" w:rsidR="00D7375F" w:rsidRPr="00254A81" w:rsidRDefault="00D7375F" w:rsidP="00D7375F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39F5C8C" w14:textId="04620126" w:rsidR="00D7375F" w:rsidRPr="00C14059" w:rsidRDefault="00D7375F" w:rsidP="00D7375F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0A7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ED0A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D0A7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512</w:t>
            </w:r>
          </w:p>
        </w:tc>
      </w:tr>
      <w:tr w:rsidR="00D7375F" w:rsidRPr="00254A81" w14:paraId="25D141DF" w14:textId="77777777" w:rsidTr="00BD66A4">
        <w:trPr>
          <w:cantSplit/>
        </w:trPr>
        <w:tc>
          <w:tcPr>
            <w:tcW w:w="6543" w:type="dxa"/>
          </w:tcPr>
          <w:p w14:paraId="1480E4E4" w14:textId="77777777" w:rsidR="00D7375F" w:rsidRPr="00254A81" w:rsidRDefault="00D7375F" w:rsidP="00D73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D9B647" w14:textId="77777777" w:rsidR="00D7375F" w:rsidRPr="00254A81" w:rsidRDefault="00D7375F" w:rsidP="00D7375F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328527" w14:textId="77777777" w:rsidR="00D7375F" w:rsidRPr="00254A81" w:rsidRDefault="00D7375F" w:rsidP="00D7375F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32B0E53" w14:textId="77777777" w:rsidR="00D7375F" w:rsidRPr="00254A81" w:rsidRDefault="00D7375F" w:rsidP="00D7375F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375F" w:rsidRPr="00254A81" w14:paraId="23437905" w14:textId="77777777" w:rsidTr="00BD66A4">
        <w:trPr>
          <w:cantSplit/>
        </w:trPr>
        <w:tc>
          <w:tcPr>
            <w:tcW w:w="6543" w:type="dxa"/>
          </w:tcPr>
          <w:p w14:paraId="67D8D8EF" w14:textId="77777777" w:rsidR="00D7375F" w:rsidRPr="00254A81" w:rsidRDefault="00D7375F" w:rsidP="00D73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1170" w:type="dxa"/>
          </w:tcPr>
          <w:p w14:paraId="05074044" w14:textId="77777777" w:rsidR="00D7375F" w:rsidRPr="00254A81" w:rsidRDefault="00D7375F" w:rsidP="00D7375F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39125A" w14:textId="77777777" w:rsidR="00D7375F" w:rsidRPr="00254A81" w:rsidRDefault="00D7375F" w:rsidP="00D7375F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281A929" w14:textId="77777777" w:rsidR="00D7375F" w:rsidRPr="00254A81" w:rsidRDefault="00D7375F" w:rsidP="00D7375F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375F" w:rsidRPr="00254A81" w14:paraId="4A19D9C3" w14:textId="77777777" w:rsidTr="00402099">
        <w:trPr>
          <w:cantSplit/>
        </w:trPr>
        <w:tc>
          <w:tcPr>
            <w:tcW w:w="6543" w:type="dxa"/>
          </w:tcPr>
          <w:p w14:paraId="6E86673E" w14:textId="031C3E6E" w:rsidR="00D7375F" w:rsidRPr="00254A81" w:rsidRDefault="00D7375F" w:rsidP="00D7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 w:rsidRPr="00402099">
              <w:rPr>
                <w:rFonts w:ascii="Angsana New" w:hAnsi="Angsana New"/>
                <w:sz w:val="30"/>
                <w:szCs w:val="30"/>
                <w:cs/>
              </w:rPr>
              <w:t>สำหรับธุรกิจของกิจการ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</w:p>
        </w:tc>
        <w:tc>
          <w:tcPr>
            <w:tcW w:w="1170" w:type="dxa"/>
          </w:tcPr>
          <w:p w14:paraId="353398BB" w14:textId="2F18BC73" w:rsidR="00D7375F" w:rsidRPr="00254A81" w:rsidRDefault="00D7375F" w:rsidP="00D7375F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7044B" w14:textId="77777777" w:rsidR="00D7375F" w:rsidRPr="00254A81" w:rsidRDefault="00D7375F" w:rsidP="00D7375F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BEC7A3A" w14:textId="08923655" w:rsidR="00D7375F" w:rsidRPr="00254A81" w:rsidRDefault="00D7375F" w:rsidP="00D7375F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375F" w:rsidRPr="00254A81" w14:paraId="481C8CF3" w14:textId="77777777" w:rsidTr="00402099">
        <w:trPr>
          <w:cantSplit/>
        </w:trPr>
        <w:tc>
          <w:tcPr>
            <w:tcW w:w="6543" w:type="dxa"/>
          </w:tcPr>
          <w:p w14:paraId="503676D5" w14:textId="737B01FE" w:rsidR="00D7375F" w:rsidRPr="00254A81" w:rsidRDefault="00D7375F" w:rsidP="00411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170" w:type="dxa"/>
          </w:tcPr>
          <w:p w14:paraId="5479AF81" w14:textId="79DE5B29" w:rsidR="00D7375F" w:rsidRPr="001048CD" w:rsidRDefault="00056401" w:rsidP="00D7375F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14,548</w:t>
            </w:r>
          </w:p>
        </w:tc>
        <w:tc>
          <w:tcPr>
            <w:tcW w:w="270" w:type="dxa"/>
          </w:tcPr>
          <w:p w14:paraId="5B4ED7CE" w14:textId="77777777" w:rsidR="00D7375F" w:rsidRPr="00254A81" w:rsidRDefault="00D7375F" w:rsidP="00D7375F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AB9E1E8" w14:textId="24B875A1" w:rsidR="00D7375F" w:rsidRPr="00076CDD" w:rsidRDefault="00D7375F" w:rsidP="00D7375F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6CDD">
              <w:rPr>
                <w:rFonts w:ascii="Angsana New" w:hAnsi="Angsana New"/>
                <w:sz w:val="30"/>
                <w:szCs w:val="30"/>
                <w:lang w:val="en-US"/>
              </w:rPr>
              <w:t>13,</w:t>
            </w:r>
            <w:r w:rsidR="00F816B0" w:rsidRPr="00076CDD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</w:tr>
      <w:tr w:rsidR="009D4D03" w:rsidRPr="00254A81" w14:paraId="068309CE" w14:textId="77777777" w:rsidTr="00BD66A4">
        <w:trPr>
          <w:cantSplit/>
        </w:trPr>
        <w:tc>
          <w:tcPr>
            <w:tcW w:w="6543" w:type="dxa"/>
          </w:tcPr>
          <w:p w14:paraId="0FE92216" w14:textId="263F9696" w:rsidR="009D4D03" w:rsidRPr="00254A81" w:rsidRDefault="009D4D03" w:rsidP="00411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="00C803AA">
              <w:rPr>
                <w:rFonts w:ascii="Angsana New" w:hAnsi="Angsana New" w:hint="cs"/>
                <w:sz w:val="30"/>
                <w:szCs w:val="30"/>
                <w:cs/>
              </w:rPr>
              <w:t xml:space="preserve">และวัสดุอื่น ๆ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CD5917" w14:textId="25964746" w:rsidR="009D4D03" w:rsidRPr="001048CD" w:rsidRDefault="009D4D03" w:rsidP="009D4D0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4D03">
              <w:rPr>
                <w:rFonts w:ascii="Angsana New" w:hAnsi="Angsana New"/>
                <w:sz w:val="30"/>
                <w:szCs w:val="30"/>
                <w:lang w:val="en-US"/>
              </w:rPr>
              <w:t>695,727</w:t>
            </w:r>
          </w:p>
        </w:tc>
        <w:tc>
          <w:tcPr>
            <w:tcW w:w="270" w:type="dxa"/>
          </w:tcPr>
          <w:p w14:paraId="49DFC2E9" w14:textId="77777777" w:rsidR="009D4D03" w:rsidRPr="00254A81" w:rsidRDefault="009D4D03" w:rsidP="009D4D03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84552B7" w14:textId="0C19F0B9" w:rsidR="009D4D03" w:rsidRPr="00076CDD" w:rsidRDefault="009D4D03" w:rsidP="009D4D0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6CDD">
              <w:rPr>
                <w:rFonts w:ascii="Angsana New" w:hAnsi="Angsana New"/>
                <w:sz w:val="30"/>
                <w:szCs w:val="30"/>
                <w:lang w:val="en-US"/>
              </w:rPr>
              <w:t>1,117,337</w:t>
            </w:r>
          </w:p>
        </w:tc>
      </w:tr>
      <w:tr w:rsidR="009D4D03" w:rsidRPr="00254A81" w14:paraId="641F9AB7" w14:textId="77777777" w:rsidTr="00BD66A4">
        <w:trPr>
          <w:cantSplit/>
        </w:trPr>
        <w:tc>
          <w:tcPr>
            <w:tcW w:w="6543" w:type="dxa"/>
          </w:tcPr>
          <w:p w14:paraId="5CC3EDBF" w14:textId="77777777" w:rsidR="009D4D03" w:rsidRPr="00254A81" w:rsidRDefault="009D4D03" w:rsidP="009D4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84A568" w14:textId="5FACD255" w:rsidR="009D4D03" w:rsidRPr="009D4D03" w:rsidRDefault="009D4D03" w:rsidP="009D4D0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4D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9D4D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9D4D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9D4D03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710,275</w:t>
            </w:r>
            <w:r w:rsidRPr="009D4D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270" w:type="dxa"/>
          </w:tcPr>
          <w:p w14:paraId="72CA6BA2" w14:textId="77777777" w:rsidR="009D4D03" w:rsidRPr="00254A81" w:rsidRDefault="009D4D03" w:rsidP="009D4D03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A90126C" w14:textId="782B1F73" w:rsidR="009D4D03" w:rsidRPr="00254A81" w:rsidRDefault="009D4D03" w:rsidP="009D4D0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885</w:t>
            </w:r>
          </w:p>
        </w:tc>
      </w:tr>
    </w:tbl>
    <w:p w14:paraId="6646B9CD" w14:textId="1F29D297" w:rsidR="00D7375F" w:rsidRPr="00411A39" w:rsidRDefault="00D73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C6F3EA4" w14:textId="1A0C55DD" w:rsidR="000452F8" w:rsidRPr="003747CB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747C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62C2E7A7" w14:textId="77777777" w:rsidR="000452F8" w:rsidRPr="00411A39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141BA0D" w14:textId="1562838A" w:rsidR="00C14059" w:rsidRPr="00411A39" w:rsidRDefault="000452F8" w:rsidP="00411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3747CB">
        <w:rPr>
          <w:rFonts w:ascii="Angsana New" w:hAnsi="Angsana New"/>
          <w:sz w:val="30"/>
          <w:szCs w:val="30"/>
          <w:cs/>
        </w:rPr>
        <w:t>กลุ่มบริษัทได้ทำสัญญาเช่าดำเนินงานสำหรับเช่าสำนักงาน</w:t>
      </w:r>
      <w:r w:rsidR="00B61378" w:rsidRPr="003747CB">
        <w:rPr>
          <w:rFonts w:ascii="Angsana New" w:hAnsi="Angsana New"/>
          <w:sz w:val="30"/>
          <w:szCs w:val="30"/>
          <w:cs/>
        </w:rPr>
        <w:t xml:space="preserve"> อุปกรณ์สำนักงาน และยานพาหนะ</w:t>
      </w:r>
      <w:r w:rsidR="005C1DA5" w:rsidRPr="003747CB">
        <w:rPr>
          <w:rFonts w:ascii="Angsana New" w:hAnsi="Angsana New"/>
          <w:sz w:val="30"/>
          <w:szCs w:val="30"/>
          <w:cs/>
        </w:rPr>
        <w:t xml:space="preserve"> ซึ่งระยะเวลาของสัญญามีตั้งแต่</w:t>
      </w:r>
      <w:r w:rsidR="00B61378" w:rsidRPr="003747CB">
        <w:rPr>
          <w:rFonts w:ascii="Angsana New" w:hAnsi="Angsana New"/>
          <w:sz w:val="30"/>
          <w:szCs w:val="30"/>
          <w:cs/>
        </w:rPr>
        <w:t xml:space="preserve"> </w:t>
      </w:r>
      <w:r w:rsidRPr="003747CB">
        <w:rPr>
          <w:rFonts w:ascii="Angsana New" w:hAnsi="Angsana New"/>
          <w:sz w:val="30"/>
          <w:szCs w:val="30"/>
        </w:rPr>
        <w:t>1</w:t>
      </w:r>
      <w:r w:rsidRPr="003747CB">
        <w:rPr>
          <w:rFonts w:ascii="Angsana New" w:hAnsi="Angsana New"/>
          <w:sz w:val="30"/>
          <w:szCs w:val="30"/>
          <w:cs/>
        </w:rPr>
        <w:t xml:space="preserve"> </w:t>
      </w:r>
      <w:r w:rsidRPr="002C2630">
        <w:rPr>
          <w:rFonts w:ascii="Angsana New" w:hAnsi="Angsana New"/>
          <w:sz w:val="30"/>
          <w:szCs w:val="30"/>
          <w:cs/>
        </w:rPr>
        <w:t xml:space="preserve">ถึง </w:t>
      </w:r>
      <w:r w:rsidR="00F816B0" w:rsidRPr="002C2630">
        <w:rPr>
          <w:rFonts w:ascii="Angsana New" w:hAnsi="Angsana New"/>
          <w:sz w:val="30"/>
          <w:szCs w:val="30"/>
        </w:rPr>
        <w:t>3</w:t>
      </w:r>
      <w:r w:rsidRPr="002C2630">
        <w:rPr>
          <w:rFonts w:ascii="Angsana New" w:hAnsi="Angsana New"/>
          <w:sz w:val="30"/>
          <w:szCs w:val="30"/>
          <w:cs/>
        </w:rPr>
        <w:t xml:space="preserve"> ปี</w:t>
      </w:r>
    </w:p>
    <w:p w14:paraId="5631EBC6" w14:textId="58A9042E" w:rsidR="006E7AA0" w:rsidRDefault="006E7AA0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sectPr w:rsidR="006E7AA0" w:rsidSect="0037798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FFBFF" w14:textId="77777777" w:rsidR="008B60E1" w:rsidRDefault="008B60E1">
      <w:r>
        <w:separator/>
      </w:r>
    </w:p>
  </w:endnote>
  <w:endnote w:type="continuationSeparator" w:id="0">
    <w:p w14:paraId="1A889DA4" w14:textId="77777777" w:rsidR="008B60E1" w:rsidRDefault="008B6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D03A1" w14:textId="77777777" w:rsidR="004F3C74" w:rsidRPr="00FB28A9" w:rsidRDefault="004F3C74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928F4" w14:textId="77777777" w:rsidR="00AE1C97" w:rsidRPr="003125BC" w:rsidRDefault="00AE1C97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06217" w14:textId="77777777" w:rsidR="008B60E1" w:rsidRDefault="008B60E1">
      <w:r>
        <w:separator/>
      </w:r>
    </w:p>
  </w:footnote>
  <w:footnote w:type="continuationSeparator" w:id="0">
    <w:p w14:paraId="39B2FCEE" w14:textId="77777777" w:rsidR="008B60E1" w:rsidRDefault="008B6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C3C28" w14:textId="100D1DFA" w:rsidR="00AE1C97" w:rsidRPr="00BE6A57" w:rsidRDefault="00AE1C9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>จำกัด (มหาชน)</w:t>
    </w:r>
    <w:r w:rsidR="00A5258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F9C7C82" w14:textId="77777777" w:rsidR="00AE1C9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16166FC" w14:textId="43C88B39" w:rsidR="00AE1C97" w:rsidRDefault="00AE1C97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</w:t>
    </w:r>
    <w:r w:rsidR="00C767D7">
      <w:rPr>
        <w:rFonts w:ascii="Angsana New" w:hAnsi="Angsana New"/>
        <w:b/>
        <w:bCs/>
        <w:sz w:val="32"/>
        <w:szCs w:val="32"/>
      </w:rPr>
      <w:t>6</w:t>
    </w:r>
  </w:p>
  <w:p w14:paraId="50B8B0A1" w14:textId="77777777" w:rsidR="00AE1C97" w:rsidRPr="00254659" w:rsidRDefault="00AE1C97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7F35C" w14:textId="496ED375" w:rsidR="00AE1C97" w:rsidRPr="00BE6A57" w:rsidRDefault="00AE1C97" w:rsidP="00E978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="00A5258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6FB61D" w14:textId="77777777" w:rsidR="00AE1C9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2AA3806" w14:textId="1943B0A9" w:rsidR="00AE1C97" w:rsidRDefault="00AE1C97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</w:t>
    </w:r>
    <w:r w:rsidR="00450DDE" w:rsidRPr="004932A6">
      <w:rPr>
        <w:rFonts w:ascii="Angsana New" w:hAnsi="Angsana New"/>
        <w:b/>
        <w:bCs/>
        <w:sz w:val="32"/>
        <w:szCs w:val="32"/>
      </w:rPr>
      <w:t>25</w:t>
    </w:r>
    <w:r w:rsidR="00450DDE">
      <w:rPr>
        <w:rFonts w:ascii="Angsana New" w:hAnsi="Angsana New"/>
        <w:b/>
        <w:bCs/>
        <w:sz w:val="32"/>
        <w:szCs w:val="32"/>
      </w:rPr>
      <w:t>6</w:t>
    </w:r>
    <w:r w:rsidR="00FA54F3">
      <w:rPr>
        <w:rFonts w:ascii="Angsana New" w:hAnsi="Angsana New"/>
        <w:b/>
        <w:bCs/>
        <w:sz w:val="32"/>
        <w:szCs w:val="32"/>
      </w:rPr>
      <w:t>6</w:t>
    </w:r>
  </w:p>
  <w:p w14:paraId="47340E94" w14:textId="77777777" w:rsidR="00AE1C97" w:rsidRPr="00254A81" w:rsidRDefault="00AE1C97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A69BA"/>
    <w:multiLevelType w:val="hybridMultilevel"/>
    <w:tmpl w:val="926CB5F2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1D3A813E"/>
    <w:lvl w:ilvl="0" w:tplc="BBBA86CA">
      <w:start w:val="1"/>
      <w:numFmt w:val="decimal"/>
      <w:lvlText w:val="(ก.%1)"/>
      <w:lvlJc w:val="left"/>
      <w:pPr>
        <w:ind w:left="126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797512"/>
    <w:multiLevelType w:val="singleLevel"/>
    <w:tmpl w:val="EF6CB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50005E1B"/>
    <w:multiLevelType w:val="multilevel"/>
    <w:tmpl w:val="79EE0060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4" w15:restartNumberingAfterBreak="0">
    <w:nsid w:val="5BDE1C6C"/>
    <w:multiLevelType w:val="hybridMultilevel"/>
    <w:tmpl w:val="64C8DBBA"/>
    <w:lvl w:ilvl="0" w:tplc="1DDAA2F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8B5BA8"/>
    <w:multiLevelType w:val="hybridMultilevel"/>
    <w:tmpl w:val="F948CC84"/>
    <w:lvl w:ilvl="0" w:tplc="CC64B422">
      <w:start w:val="1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85178"/>
    <w:multiLevelType w:val="hybridMultilevel"/>
    <w:tmpl w:val="729A0EB0"/>
    <w:lvl w:ilvl="0" w:tplc="99EED1E8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B516E3"/>
    <w:multiLevelType w:val="multilevel"/>
    <w:tmpl w:val="F342D9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2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E363EF0"/>
    <w:multiLevelType w:val="hybridMultilevel"/>
    <w:tmpl w:val="7C9017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96D1F"/>
    <w:multiLevelType w:val="hybridMultilevel"/>
    <w:tmpl w:val="3D322E8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0439321">
    <w:abstractNumId w:val="0"/>
  </w:num>
  <w:num w:numId="2" w16cid:durableId="1086077212">
    <w:abstractNumId w:val="7"/>
  </w:num>
  <w:num w:numId="3" w16cid:durableId="512258323">
    <w:abstractNumId w:val="1"/>
  </w:num>
  <w:num w:numId="4" w16cid:durableId="663627027">
    <w:abstractNumId w:val="10"/>
  </w:num>
  <w:num w:numId="5" w16cid:durableId="81878624">
    <w:abstractNumId w:val="32"/>
  </w:num>
  <w:num w:numId="6" w16cid:durableId="2047217880">
    <w:abstractNumId w:val="16"/>
  </w:num>
  <w:num w:numId="7" w16cid:durableId="1189831299">
    <w:abstractNumId w:val="20"/>
  </w:num>
  <w:num w:numId="8" w16cid:durableId="1113793047">
    <w:abstractNumId w:val="26"/>
  </w:num>
  <w:num w:numId="9" w16cid:durableId="1991132040">
    <w:abstractNumId w:val="5"/>
  </w:num>
  <w:num w:numId="10" w16cid:durableId="930771003">
    <w:abstractNumId w:val="17"/>
  </w:num>
  <w:num w:numId="11" w16cid:durableId="246156454">
    <w:abstractNumId w:val="25"/>
  </w:num>
  <w:num w:numId="12" w16cid:durableId="33700634">
    <w:abstractNumId w:val="5"/>
  </w:num>
  <w:num w:numId="13" w16cid:durableId="1960143475">
    <w:abstractNumId w:val="0"/>
  </w:num>
  <w:num w:numId="14" w16cid:durableId="1693142072">
    <w:abstractNumId w:val="8"/>
  </w:num>
  <w:num w:numId="15" w16cid:durableId="1171946765">
    <w:abstractNumId w:val="0"/>
  </w:num>
  <w:num w:numId="16" w16cid:durableId="613941803">
    <w:abstractNumId w:val="0"/>
  </w:num>
  <w:num w:numId="17" w16cid:durableId="835996562">
    <w:abstractNumId w:val="0"/>
  </w:num>
  <w:num w:numId="18" w16cid:durableId="1322735312">
    <w:abstractNumId w:val="3"/>
  </w:num>
  <w:num w:numId="19" w16cid:durableId="1080448825">
    <w:abstractNumId w:val="0"/>
  </w:num>
  <w:num w:numId="20" w16cid:durableId="1461337622">
    <w:abstractNumId w:val="23"/>
  </w:num>
  <w:num w:numId="21" w16cid:durableId="2044134002">
    <w:abstractNumId w:val="30"/>
  </w:num>
  <w:num w:numId="22" w16cid:durableId="1834567894">
    <w:abstractNumId w:val="22"/>
  </w:num>
  <w:num w:numId="23" w16cid:durableId="366225959">
    <w:abstractNumId w:val="33"/>
  </w:num>
  <w:num w:numId="24" w16cid:durableId="1027751783">
    <w:abstractNumId w:val="24"/>
  </w:num>
  <w:num w:numId="25" w16cid:durableId="34086532">
    <w:abstractNumId w:val="13"/>
  </w:num>
  <w:num w:numId="26" w16cid:durableId="1294168763">
    <w:abstractNumId w:val="11"/>
  </w:num>
  <w:num w:numId="27" w16cid:durableId="783311629">
    <w:abstractNumId w:val="6"/>
  </w:num>
  <w:num w:numId="28" w16cid:durableId="1114397990">
    <w:abstractNumId w:val="28"/>
  </w:num>
  <w:num w:numId="29" w16cid:durableId="1096946702">
    <w:abstractNumId w:val="9"/>
  </w:num>
  <w:num w:numId="30" w16cid:durableId="732313274">
    <w:abstractNumId w:val="21"/>
  </w:num>
  <w:num w:numId="31" w16cid:durableId="159081810">
    <w:abstractNumId w:val="13"/>
  </w:num>
  <w:num w:numId="32" w16cid:durableId="1406300002">
    <w:abstractNumId w:val="14"/>
  </w:num>
  <w:num w:numId="33" w16cid:durableId="301859477">
    <w:abstractNumId w:val="19"/>
  </w:num>
  <w:num w:numId="34" w16cid:durableId="1666743814">
    <w:abstractNumId w:val="0"/>
  </w:num>
  <w:num w:numId="35" w16cid:durableId="762991822">
    <w:abstractNumId w:val="18"/>
  </w:num>
  <w:num w:numId="36" w16cid:durableId="1445420287">
    <w:abstractNumId w:val="31"/>
  </w:num>
  <w:num w:numId="37" w16cid:durableId="1762681237">
    <w:abstractNumId w:val="15"/>
  </w:num>
  <w:num w:numId="38" w16cid:durableId="2059275366">
    <w:abstractNumId w:val="29"/>
  </w:num>
  <w:num w:numId="39" w16cid:durableId="10034722">
    <w:abstractNumId w:val="34"/>
  </w:num>
  <w:num w:numId="40" w16cid:durableId="2141217621">
    <w:abstractNumId w:val="4"/>
  </w:num>
  <w:num w:numId="41" w16cid:durableId="1032613473">
    <w:abstractNumId w:val="27"/>
  </w:num>
  <w:num w:numId="42" w16cid:durableId="1224490088">
    <w:abstractNumId w:val="12"/>
  </w:num>
  <w:num w:numId="43" w16cid:durableId="196629831">
    <w:abstractNumId w:val="2"/>
  </w:num>
  <w:num w:numId="44" w16cid:durableId="2067290324">
    <w:abstractNumId w:val="0"/>
  </w:num>
  <w:num w:numId="45" w16cid:durableId="1369261744">
    <w:abstractNumId w:val="0"/>
  </w:num>
  <w:num w:numId="46" w16cid:durableId="196758938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4E4"/>
    <w:rsid w:val="00001B47"/>
    <w:rsid w:val="00001BEF"/>
    <w:rsid w:val="00001F9E"/>
    <w:rsid w:val="0000227E"/>
    <w:rsid w:val="00002638"/>
    <w:rsid w:val="00002A0E"/>
    <w:rsid w:val="00002BC5"/>
    <w:rsid w:val="00002D6B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A87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4ECA"/>
    <w:rsid w:val="00015103"/>
    <w:rsid w:val="00015111"/>
    <w:rsid w:val="0001532E"/>
    <w:rsid w:val="0001593D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4B9"/>
    <w:rsid w:val="0002168A"/>
    <w:rsid w:val="00021CAD"/>
    <w:rsid w:val="00022087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018"/>
    <w:rsid w:val="000335A3"/>
    <w:rsid w:val="000337DE"/>
    <w:rsid w:val="0003387E"/>
    <w:rsid w:val="00033B44"/>
    <w:rsid w:val="00033CA7"/>
    <w:rsid w:val="00033EFB"/>
    <w:rsid w:val="0003500D"/>
    <w:rsid w:val="00035133"/>
    <w:rsid w:val="000351D6"/>
    <w:rsid w:val="0003524D"/>
    <w:rsid w:val="00035A15"/>
    <w:rsid w:val="000369E4"/>
    <w:rsid w:val="00036BE0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401"/>
    <w:rsid w:val="00056C59"/>
    <w:rsid w:val="00056FF1"/>
    <w:rsid w:val="0005718D"/>
    <w:rsid w:val="000574A7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DCD"/>
    <w:rsid w:val="00066E87"/>
    <w:rsid w:val="00066F67"/>
    <w:rsid w:val="000672F9"/>
    <w:rsid w:val="000675C1"/>
    <w:rsid w:val="00067861"/>
    <w:rsid w:val="00070675"/>
    <w:rsid w:val="00070A65"/>
    <w:rsid w:val="00070B40"/>
    <w:rsid w:val="000711EE"/>
    <w:rsid w:val="00071422"/>
    <w:rsid w:val="00071642"/>
    <w:rsid w:val="00071E82"/>
    <w:rsid w:val="000724CC"/>
    <w:rsid w:val="000725CB"/>
    <w:rsid w:val="00073367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6CDD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42DE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C07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E7F"/>
    <w:rsid w:val="000A0FBB"/>
    <w:rsid w:val="000A12A1"/>
    <w:rsid w:val="000A171A"/>
    <w:rsid w:val="000A18FE"/>
    <w:rsid w:val="000A1CB5"/>
    <w:rsid w:val="000A1D34"/>
    <w:rsid w:val="000A1E4E"/>
    <w:rsid w:val="000A1E66"/>
    <w:rsid w:val="000A1F04"/>
    <w:rsid w:val="000A2BD4"/>
    <w:rsid w:val="000A324B"/>
    <w:rsid w:val="000A3294"/>
    <w:rsid w:val="000A3DEC"/>
    <w:rsid w:val="000A4495"/>
    <w:rsid w:val="000A4D19"/>
    <w:rsid w:val="000A4D66"/>
    <w:rsid w:val="000A570D"/>
    <w:rsid w:val="000A5887"/>
    <w:rsid w:val="000A64EC"/>
    <w:rsid w:val="000A6646"/>
    <w:rsid w:val="000A681F"/>
    <w:rsid w:val="000A6B19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880"/>
    <w:rsid w:val="000B69AD"/>
    <w:rsid w:val="000B6ED5"/>
    <w:rsid w:val="000B7292"/>
    <w:rsid w:val="000B7375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1A"/>
    <w:rsid w:val="000C6627"/>
    <w:rsid w:val="000C6B3B"/>
    <w:rsid w:val="000C7E48"/>
    <w:rsid w:val="000C7ED6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7C0"/>
    <w:rsid w:val="000D4AED"/>
    <w:rsid w:val="000D4CEA"/>
    <w:rsid w:val="000D4E2B"/>
    <w:rsid w:val="000D55C9"/>
    <w:rsid w:val="000D572F"/>
    <w:rsid w:val="000D5F63"/>
    <w:rsid w:val="000D5FE9"/>
    <w:rsid w:val="000D629E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44E"/>
    <w:rsid w:val="000E56AF"/>
    <w:rsid w:val="000E5828"/>
    <w:rsid w:val="000E5A55"/>
    <w:rsid w:val="000E5B41"/>
    <w:rsid w:val="000E5B65"/>
    <w:rsid w:val="000E5DAA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75"/>
    <w:rsid w:val="000F5C74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1F1"/>
    <w:rsid w:val="001047E2"/>
    <w:rsid w:val="001048CD"/>
    <w:rsid w:val="00104960"/>
    <w:rsid w:val="00104AD6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0FC"/>
    <w:rsid w:val="00110C30"/>
    <w:rsid w:val="00110C31"/>
    <w:rsid w:val="001111B4"/>
    <w:rsid w:val="001111E1"/>
    <w:rsid w:val="00111BE4"/>
    <w:rsid w:val="00112B0E"/>
    <w:rsid w:val="0011304D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3E0"/>
    <w:rsid w:val="00117CAA"/>
    <w:rsid w:val="00117CE5"/>
    <w:rsid w:val="00117F1D"/>
    <w:rsid w:val="0012051A"/>
    <w:rsid w:val="00120584"/>
    <w:rsid w:val="00120674"/>
    <w:rsid w:val="00120C4E"/>
    <w:rsid w:val="0012160F"/>
    <w:rsid w:val="00121791"/>
    <w:rsid w:val="00121944"/>
    <w:rsid w:val="00122055"/>
    <w:rsid w:val="00122190"/>
    <w:rsid w:val="00122355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81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412C"/>
    <w:rsid w:val="001344A9"/>
    <w:rsid w:val="001346D4"/>
    <w:rsid w:val="00134D5F"/>
    <w:rsid w:val="00134F04"/>
    <w:rsid w:val="00135138"/>
    <w:rsid w:val="0013549D"/>
    <w:rsid w:val="001354D3"/>
    <w:rsid w:val="001359BA"/>
    <w:rsid w:val="00135A0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1DBA"/>
    <w:rsid w:val="001420E8"/>
    <w:rsid w:val="001422FE"/>
    <w:rsid w:val="0014341E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47D5F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CFB"/>
    <w:rsid w:val="00176D96"/>
    <w:rsid w:val="00176EBF"/>
    <w:rsid w:val="00177247"/>
    <w:rsid w:val="0017765D"/>
    <w:rsid w:val="00180172"/>
    <w:rsid w:val="0018075B"/>
    <w:rsid w:val="001809C4"/>
    <w:rsid w:val="00180EA8"/>
    <w:rsid w:val="00180F85"/>
    <w:rsid w:val="001810C7"/>
    <w:rsid w:val="0018194A"/>
    <w:rsid w:val="0018194E"/>
    <w:rsid w:val="00182655"/>
    <w:rsid w:val="00182711"/>
    <w:rsid w:val="00182C14"/>
    <w:rsid w:val="00182D71"/>
    <w:rsid w:val="00182FB3"/>
    <w:rsid w:val="00183473"/>
    <w:rsid w:val="0018365A"/>
    <w:rsid w:val="001838F1"/>
    <w:rsid w:val="00183A5B"/>
    <w:rsid w:val="00183AFC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D1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1069"/>
    <w:rsid w:val="001C13FA"/>
    <w:rsid w:val="001C1415"/>
    <w:rsid w:val="001C1B25"/>
    <w:rsid w:val="001C1D00"/>
    <w:rsid w:val="001C246C"/>
    <w:rsid w:val="001C2814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0B"/>
    <w:rsid w:val="001C4BB3"/>
    <w:rsid w:val="001C6B2D"/>
    <w:rsid w:val="001C71AD"/>
    <w:rsid w:val="001C74F5"/>
    <w:rsid w:val="001D0411"/>
    <w:rsid w:val="001D0B78"/>
    <w:rsid w:val="001D0E29"/>
    <w:rsid w:val="001D0EFA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4AEC"/>
    <w:rsid w:val="001D50EA"/>
    <w:rsid w:val="001D5200"/>
    <w:rsid w:val="001D522E"/>
    <w:rsid w:val="001D569B"/>
    <w:rsid w:val="001D58E8"/>
    <w:rsid w:val="001D5CD7"/>
    <w:rsid w:val="001D5D04"/>
    <w:rsid w:val="001D5D99"/>
    <w:rsid w:val="001D65B2"/>
    <w:rsid w:val="001D68F2"/>
    <w:rsid w:val="001D6989"/>
    <w:rsid w:val="001D6DE8"/>
    <w:rsid w:val="001D6F00"/>
    <w:rsid w:val="001D7120"/>
    <w:rsid w:val="001D7454"/>
    <w:rsid w:val="001D78C7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E53"/>
    <w:rsid w:val="001E4FB5"/>
    <w:rsid w:val="001E52CF"/>
    <w:rsid w:val="001E55CD"/>
    <w:rsid w:val="001E56F2"/>
    <w:rsid w:val="001E5A65"/>
    <w:rsid w:val="001E5D60"/>
    <w:rsid w:val="001E6451"/>
    <w:rsid w:val="001E6F58"/>
    <w:rsid w:val="001E711F"/>
    <w:rsid w:val="001E76DB"/>
    <w:rsid w:val="001E7747"/>
    <w:rsid w:val="001E7987"/>
    <w:rsid w:val="001E79F5"/>
    <w:rsid w:val="001E7EF8"/>
    <w:rsid w:val="001F00F6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96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73E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5A3"/>
    <w:rsid w:val="002077F7"/>
    <w:rsid w:val="002105C3"/>
    <w:rsid w:val="00210D3D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747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143F"/>
    <w:rsid w:val="00241523"/>
    <w:rsid w:val="0024175D"/>
    <w:rsid w:val="00241772"/>
    <w:rsid w:val="00241F5A"/>
    <w:rsid w:val="00242AF0"/>
    <w:rsid w:val="00243167"/>
    <w:rsid w:val="0024330E"/>
    <w:rsid w:val="00243648"/>
    <w:rsid w:val="002437A4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1EEC"/>
    <w:rsid w:val="00252225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6EE3"/>
    <w:rsid w:val="002674A1"/>
    <w:rsid w:val="0026771A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8035D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802"/>
    <w:rsid w:val="0029169F"/>
    <w:rsid w:val="002917DD"/>
    <w:rsid w:val="00291F04"/>
    <w:rsid w:val="00291FC2"/>
    <w:rsid w:val="002923D5"/>
    <w:rsid w:val="00292DF9"/>
    <w:rsid w:val="00293041"/>
    <w:rsid w:val="00293366"/>
    <w:rsid w:val="00293470"/>
    <w:rsid w:val="0029350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689D"/>
    <w:rsid w:val="002975B1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2D2D"/>
    <w:rsid w:val="002B3033"/>
    <w:rsid w:val="002B3323"/>
    <w:rsid w:val="002B35E0"/>
    <w:rsid w:val="002B3F5F"/>
    <w:rsid w:val="002B401B"/>
    <w:rsid w:val="002B41AE"/>
    <w:rsid w:val="002B515D"/>
    <w:rsid w:val="002B54F9"/>
    <w:rsid w:val="002B559F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2630"/>
    <w:rsid w:val="002C26CC"/>
    <w:rsid w:val="002C293D"/>
    <w:rsid w:val="002C3106"/>
    <w:rsid w:val="002C32A3"/>
    <w:rsid w:val="002C3A08"/>
    <w:rsid w:val="002C3EB7"/>
    <w:rsid w:val="002C5131"/>
    <w:rsid w:val="002C51E5"/>
    <w:rsid w:val="002C53BA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C7FE7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F44"/>
    <w:rsid w:val="002D3F80"/>
    <w:rsid w:val="002D430F"/>
    <w:rsid w:val="002D45A1"/>
    <w:rsid w:val="002D4812"/>
    <w:rsid w:val="002D49AC"/>
    <w:rsid w:val="002D4A35"/>
    <w:rsid w:val="002D55F9"/>
    <w:rsid w:val="002D5733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285"/>
    <w:rsid w:val="002F2339"/>
    <w:rsid w:val="002F23ED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A36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756"/>
    <w:rsid w:val="00303BB4"/>
    <w:rsid w:val="00303EBE"/>
    <w:rsid w:val="003047E3"/>
    <w:rsid w:val="0030490B"/>
    <w:rsid w:val="00304CB0"/>
    <w:rsid w:val="00304D2A"/>
    <w:rsid w:val="00305B63"/>
    <w:rsid w:val="00305B82"/>
    <w:rsid w:val="003069FF"/>
    <w:rsid w:val="00306A42"/>
    <w:rsid w:val="00306CC2"/>
    <w:rsid w:val="00306E49"/>
    <w:rsid w:val="00307929"/>
    <w:rsid w:val="003106C8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4088"/>
    <w:rsid w:val="00314187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0F45"/>
    <w:rsid w:val="00331012"/>
    <w:rsid w:val="00331205"/>
    <w:rsid w:val="0033174C"/>
    <w:rsid w:val="00331786"/>
    <w:rsid w:val="00331AEA"/>
    <w:rsid w:val="00331EDD"/>
    <w:rsid w:val="00331F60"/>
    <w:rsid w:val="00332863"/>
    <w:rsid w:val="00333486"/>
    <w:rsid w:val="0033362D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EDD"/>
    <w:rsid w:val="0034576D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E2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0EEC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8B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685"/>
    <w:rsid w:val="00382906"/>
    <w:rsid w:val="00382BE7"/>
    <w:rsid w:val="003830F0"/>
    <w:rsid w:val="00383858"/>
    <w:rsid w:val="003838C4"/>
    <w:rsid w:val="0038390A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46E"/>
    <w:rsid w:val="0038652B"/>
    <w:rsid w:val="0038675B"/>
    <w:rsid w:val="00386926"/>
    <w:rsid w:val="00386A55"/>
    <w:rsid w:val="00386CA3"/>
    <w:rsid w:val="00386EC3"/>
    <w:rsid w:val="00387177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3118"/>
    <w:rsid w:val="003A3354"/>
    <w:rsid w:val="003A3575"/>
    <w:rsid w:val="003A3722"/>
    <w:rsid w:val="003A3948"/>
    <w:rsid w:val="003A3B2C"/>
    <w:rsid w:val="003A412D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63"/>
    <w:rsid w:val="003A617E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5202"/>
    <w:rsid w:val="003C5F19"/>
    <w:rsid w:val="003C6288"/>
    <w:rsid w:val="003C6C59"/>
    <w:rsid w:val="003C71E0"/>
    <w:rsid w:val="003C7537"/>
    <w:rsid w:val="003C763B"/>
    <w:rsid w:val="003C781D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536"/>
    <w:rsid w:val="003E0777"/>
    <w:rsid w:val="003E0929"/>
    <w:rsid w:val="003E0CF6"/>
    <w:rsid w:val="003E0FB3"/>
    <w:rsid w:val="003E147E"/>
    <w:rsid w:val="003E1758"/>
    <w:rsid w:val="003E1AA1"/>
    <w:rsid w:val="003E1C63"/>
    <w:rsid w:val="003E239D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173"/>
    <w:rsid w:val="00401310"/>
    <w:rsid w:val="00401335"/>
    <w:rsid w:val="00401367"/>
    <w:rsid w:val="00401AF7"/>
    <w:rsid w:val="00402099"/>
    <w:rsid w:val="0040297E"/>
    <w:rsid w:val="00402B6D"/>
    <w:rsid w:val="00402B97"/>
    <w:rsid w:val="0040339F"/>
    <w:rsid w:val="004039A4"/>
    <w:rsid w:val="00404920"/>
    <w:rsid w:val="00405062"/>
    <w:rsid w:val="004051A8"/>
    <w:rsid w:val="0040570A"/>
    <w:rsid w:val="0040584F"/>
    <w:rsid w:val="0040597F"/>
    <w:rsid w:val="00405E41"/>
    <w:rsid w:val="00405EE4"/>
    <w:rsid w:val="004062FE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A39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38B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6232"/>
    <w:rsid w:val="004366B7"/>
    <w:rsid w:val="00436A0D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29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1FF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1C09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5B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E7"/>
    <w:rsid w:val="00474CD1"/>
    <w:rsid w:val="004750C6"/>
    <w:rsid w:val="004756D7"/>
    <w:rsid w:val="00475C67"/>
    <w:rsid w:val="0047611D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4E0"/>
    <w:rsid w:val="0048377A"/>
    <w:rsid w:val="00483C44"/>
    <w:rsid w:val="00483F45"/>
    <w:rsid w:val="00484921"/>
    <w:rsid w:val="00484E6C"/>
    <w:rsid w:val="004850EE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6FAA"/>
    <w:rsid w:val="00487658"/>
    <w:rsid w:val="00487F3F"/>
    <w:rsid w:val="004904DF"/>
    <w:rsid w:val="00490926"/>
    <w:rsid w:val="004909C8"/>
    <w:rsid w:val="004910CA"/>
    <w:rsid w:val="004912AE"/>
    <w:rsid w:val="004914CD"/>
    <w:rsid w:val="00491503"/>
    <w:rsid w:val="004916E9"/>
    <w:rsid w:val="00491C1F"/>
    <w:rsid w:val="004920C5"/>
    <w:rsid w:val="00493061"/>
    <w:rsid w:val="00493093"/>
    <w:rsid w:val="004932A6"/>
    <w:rsid w:val="00493DEC"/>
    <w:rsid w:val="00493EEC"/>
    <w:rsid w:val="00493FE9"/>
    <w:rsid w:val="00494348"/>
    <w:rsid w:val="00494414"/>
    <w:rsid w:val="00494563"/>
    <w:rsid w:val="004946E0"/>
    <w:rsid w:val="0049472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51CD"/>
    <w:rsid w:val="004A525C"/>
    <w:rsid w:val="004A5414"/>
    <w:rsid w:val="004A5505"/>
    <w:rsid w:val="004A5676"/>
    <w:rsid w:val="004A57B2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5E11"/>
    <w:rsid w:val="004B616A"/>
    <w:rsid w:val="004B670E"/>
    <w:rsid w:val="004B6861"/>
    <w:rsid w:val="004B6BB8"/>
    <w:rsid w:val="004B6DD6"/>
    <w:rsid w:val="004B6EA8"/>
    <w:rsid w:val="004C023D"/>
    <w:rsid w:val="004C07C2"/>
    <w:rsid w:val="004C0E15"/>
    <w:rsid w:val="004C0F46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AC9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4F"/>
    <w:rsid w:val="004E00D2"/>
    <w:rsid w:val="004E0612"/>
    <w:rsid w:val="004E0CBC"/>
    <w:rsid w:val="004E152E"/>
    <w:rsid w:val="004E1553"/>
    <w:rsid w:val="004E1AEE"/>
    <w:rsid w:val="004E1C8E"/>
    <w:rsid w:val="004E1EBB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D6F"/>
    <w:rsid w:val="004E4ED4"/>
    <w:rsid w:val="004E54EA"/>
    <w:rsid w:val="004E577F"/>
    <w:rsid w:val="004E5E70"/>
    <w:rsid w:val="004E6230"/>
    <w:rsid w:val="004E6376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C74"/>
    <w:rsid w:val="004F3FA9"/>
    <w:rsid w:val="004F47DC"/>
    <w:rsid w:val="004F4C93"/>
    <w:rsid w:val="004F5258"/>
    <w:rsid w:val="004F5374"/>
    <w:rsid w:val="004F53F4"/>
    <w:rsid w:val="004F5434"/>
    <w:rsid w:val="004F59B4"/>
    <w:rsid w:val="004F5A49"/>
    <w:rsid w:val="004F5BDA"/>
    <w:rsid w:val="004F5F29"/>
    <w:rsid w:val="004F63BB"/>
    <w:rsid w:val="004F726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17"/>
    <w:rsid w:val="00500F4A"/>
    <w:rsid w:val="00501565"/>
    <w:rsid w:val="005015EB"/>
    <w:rsid w:val="00501D35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6E3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05"/>
    <w:rsid w:val="005250BE"/>
    <w:rsid w:val="005251CF"/>
    <w:rsid w:val="00527ED0"/>
    <w:rsid w:val="00530507"/>
    <w:rsid w:val="00530740"/>
    <w:rsid w:val="00530AF1"/>
    <w:rsid w:val="00530C77"/>
    <w:rsid w:val="00531739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D3C"/>
    <w:rsid w:val="00544E56"/>
    <w:rsid w:val="0054532D"/>
    <w:rsid w:val="0054585E"/>
    <w:rsid w:val="00545D60"/>
    <w:rsid w:val="00546465"/>
    <w:rsid w:val="0054667F"/>
    <w:rsid w:val="005468FF"/>
    <w:rsid w:val="00546905"/>
    <w:rsid w:val="005469C2"/>
    <w:rsid w:val="00546F6B"/>
    <w:rsid w:val="00546FB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6A4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60059"/>
    <w:rsid w:val="00560C81"/>
    <w:rsid w:val="00561554"/>
    <w:rsid w:val="005615E5"/>
    <w:rsid w:val="0056166E"/>
    <w:rsid w:val="00561B6A"/>
    <w:rsid w:val="00562470"/>
    <w:rsid w:val="00562535"/>
    <w:rsid w:val="00562729"/>
    <w:rsid w:val="00562A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E3F"/>
    <w:rsid w:val="005871D3"/>
    <w:rsid w:val="0058753F"/>
    <w:rsid w:val="0058761D"/>
    <w:rsid w:val="0059016B"/>
    <w:rsid w:val="005902A3"/>
    <w:rsid w:val="00590C6F"/>
    <w:rsid w:val="005912F4"/>
    <w:rsid w:val="0059192C"/>
    <w:rsid w:val="0059197B"/>
    <w:rsid w:val="00591A0E"/>
    <w:rsid w:val="00591BF2"/>
    <w:rsid w:val="005921DE"/>
    <w:rsid w:val="00592247"/>
    <w:rsid w:val="0059334C"/>
    <w:rsid w:val="005933E0"/>
    <w:rsid w:val="005934EF"/>
    <w:rsid w:val="005939C1"/>
    <w:rsid w:val="00593F54"/>
    <w:rsid w:val="005942CA"/>
    <w:rsid w:val="005942E4"/>
    <w:rsid w:val="005944BB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032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8B4"/>
    <w:rsid w:val="005A6079"/>
    <w:rsid w:val="005A6CF5"/>
    <w:rsid w:val="005A783D"/>
    <w:rsid w:val="005B0564"/>
    <w:rsid w:val="005B0C4F"/>
    <w:rsid w:val="005B0DBD"/>
    <w:rsid w:val="005B125A"/>
    <w:rsid w:val="005B1522"/>
    <w:rsid w:val="005B16DD"/>
    <w:rsid w:val="005B17A9"/>
    <w:rsid w:val="005B289D"/>
    <w:rsid w:val="005B294D"/>
    <w:rsid w:val="005B2D5F"/>
    <w:rsid w:val="005B2FD0"/>
    <w:rsid w:val="005B2FF7"/>
    <w:rsid w:val="005B31FA"/>
    <w:rsid w:val="005B33F5"/>
    <w:rsid w:val="005B35AB"/>
    <w:rsid w:val="005B40EA"/>
    <w:rsid w:val="005B4286"/>
    <w:rsid w:val="005B459C"/>
    <w:rsid w:val="005B45C5"/>
    <w:rsid w:val="005B507D"/>
    <w:rsid w:val="005B537B"/>
    <w:rsid w:val="005B5813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4256"/>
    <w:rsid w:val="005C5334"/>
    <w:rsid w:val="005C55F6"/>
    <w:rsid w:val="005C579D"/>
    <w:rsid w:val="005C6E0D"/>
    <w:rsid w:val="005C6EF7"/>
    <w:rsid w:val="005C72BE"/>
    <w:rsid w:val="005C7524"/>
    <w:rsid w:val="005C76C7"/>
    <w:rsid w:val="005C7CB2"/>
    <w:rsid w:val="005C7CBB"/>
    <w:rsid w:val="005C7DEF"/>
    <w:rsid w:val="005D0028"/>
    <w:rsid w:val="005D0BFC"/>
    <w:rsid w:val="005D0F71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0D2"/>
    <w:rsid w:val="005D3B48"/>
    <w:rsid w:val="005D3E24"/>
    <w:rsid w:val="005D409D"/>
    <w:rsid w:val="005D40E9"/>
    <w:rsid w:val="005D4516"/>
    <w:rsid w:val="005D4981"/>
    <w:rsid w:val="005D4C7F"/>
    <w:rsid w:val="005D4EED"/>
    <w:rsid w:val="005D5A40"/>
    <w:rsid w:val="005D5F84"/>
    <w:rsid w:val="005D5FD6"/>
    <w:rsid w:val="005D6A5D"/>
    <w:rsid w:val="005D6BB3"/>
    <w:rsid w:val="005D6F0B"/>
    <w:rsid w:val="005D709E"/>
    <w:rsid w:val="005D71C8"/>
    <w:rsid w:val="005D72A2"/>
    <w:rsid w:val="005D7425"/>
    <w:rsid w:val="005D75D1"/>
    <w:rsid w:val="005E00E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5FA0"/>
    <w:rsid w:val="005E626F"/>
    <w:rsid w:val="005E6295"/>
    <w:rsid w:val="005E62A4"/>
    <w:rsid w:val="005E64EF"/>
    <w:rsid w:val="005E6C8B"/>
    <w:rsid w:val="005E6CB0"/>
    <w:rsid w:val="005E6CE4"/>
    <w:rsid w:val="005E6D0E"/>
    <w:rsid w:val="005E6E25"/>
    <w:rsid w:val="005E7266"/>
    <w:rsid w:val="005E7466"/>
    <w:rsid w:val="005E74BB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26B8"/>
    <w:rsid w:val="005F27F8"/>
    <w:rsid w:val="005F2D3D"/>
    <w:rsid w:val="005F35B3"/>
    <w:rsid w:val="005F37D8"/>
    <w:rsid w:val="005F3E86"/>
    <w:rsid w:val="005F3E8F"/>
    <w:rsid w:val="005F4495"/>
    <w:rsid w:val="005F4944"/>
    <w:rsid w:val="005F4D0A"/>
    <w:rsid w:val="005F5A9D"/>
    <w:rsid w:val="005F5D7A"/>
    <w:rsid w:val="005F5D83"/>
    <w:rsid w:val="005F61AE"/>
    <w:rsid w:val="005F61CD"/>
    <w:rsid w:val="005F6E42"/>
    <w:rsid w:val="005F7038"/>
    <w:rsid w:val="005F771D"/>
    <w:rsid w:val="005F79AB"/>
    <w:rsid w:val="005F7A5C"/>
    <w:rsid w:val="005F7BA2"/>
    <w:rsid w:val="00600402"/>
    <w:rsid w:val="00600566"/>
    <w:rsid w:val="00600698"/>
    <w:rsid w:val="00600D8B"/>
    <w:rsid w:val="006016B4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73BD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66C"/>
    <w:rsid w:val="0062288C"/>
    <w:rsid w:val="00622E8E"/>
    <w:rsid w:val="00623489"/>
    <w:rsid w:val="00623748"/>
    <w:rsid w:val="00624053"/>
    <w:rsid w:val="006242C1"/>
    <w:rsid w:val="00624350"/>
    <w:rsid w:val="0062448E"/>
    <w:rsid w:val="006247FB"/>
    <w:rsid w:val="00625758"/>
    <w:rsid w:val="006257F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1CA0"/>
    <w:rsid w:val="006324B3"/>
    <w:rsid w:val="00632675"/>
    <w:rsid w:val="006326DD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37FD1"/>
    <w:rsid w:val="00640023"/>
    <w:rsid w:val="00641557"/>
    <w:rsid w:val="0064163C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F17"/>
    <w:rsid w:val="00645F57"/>
    <w:rsid w:val="006462AA"/>
    <w:rsid w:val="00646686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CFF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9B"/>
    <w:rsid w:val="006758DD"/>
    <w:rsid w:val="0067606B"/>
    <w:rsid w:val="00677058"/>
    <w:rsid w:val="0067705F"/>
    <w:rsid w:val="006770DF"/>
    <w:rsid w:val="006771F7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18E1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4737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0574"/>
    <w:rsid w:val="006A123B"/>
    <w:rsid w:val="006A14CC"/>
    <w:rsid w:val="006A1B0E"/>
    <w:rsid w:val="006A1B37"/>
    <w:rsid w:val="006A219E"/>
    <w:rsid w:val="006A250A"/>
    <w:rsid w:val="006A2695"/>
    <w:rsid w:val="006A2A27"/>
    <w:rsid w:val="006A2F21"/>
    <w:rsid w:val="006A314E"/>
    <w:rsid w:val="006A32B9"/>
    <w:rsid w:val="006A3427"/>
    <w:rsid w:val="006A3ED8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4B7"/>
    <w:rsid w:val="006B6589"/>
    <w:rsid w:val="006B68D1"/>
    <w:rsid w:val="006B69AA"/>
    <w:rsid w:val="006B6ACF"/>
    <w:rsid w:val="006B6B61"/>
    <w:rsid w:val="006C0092"/>
    <w:rsid w:val="006C00A9"/>
    <w:rsid w:val="006C01F9"/>
    <w:rsid w:val="006C0294"/>
    <w:rsid w:val="006C0369"/>
    <w:rsid w:val="006C05F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384"/>
    <w:rsid w:val="006C64D0"/>
    <w:rsid w:val="006C6D80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ECF"/>
    <w:rsid w:val="006D7F0B"/>
    <w:rsid w:val="006D7FF5"/>
    <w:rsid w:val="006E0002"/>
    <w:rsid w:val="006E0758"/>
    <w:rsid w:val="006E0B1B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22F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6A2"/>
    <w:rsid w:val="006E75AE"/>
    <w:rsid w:val="006E78F1"/>
    <w:rsid w:val="006E7916"/>
    <w:rsid w:val="006E7928"/>
    <w:rsid w:val="006E7AA0"/>
    <w:rsid w:val="006E7CE4"/>
    <w:rsid w:val="006F03F0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FBF"/>
    <w:rsid w:val="0070625A"/>
    <w:rsid w:val="007063D8"/>
    <w:rsid w:val="0070643D"/>
    <w:rsid w:val="0070656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63C"/>
    <w:rsid w:val="00711995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2E2"/>
    <w:rsid w:val="0072560E"/>
    <w:rsid w:val="00725720"/>
    <w:rsid w:val="00726220"/>
    <w:rsid w:val="007268D5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CF4"/>
    <w:rsid w:val="00730EAB"/>
    <w:rsid w:val="00731227"/>
    <w:rsid w:val="00731A3C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E80"/>
    <w:rsid w:val="00735FA2"/>
    <w:rsid w:val="00736188"/>
    <w:rsid w:val="00736252"/>
    <w:rsid w:val="007362B4"/>
    <w:rsid w:val="00736F65"/>
    <w:rsid w:val="00737D75"/>
    <w:rsid w:val="007401B8"/>
    <w:rsid w:val="007403FC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5A"/>
    <w:rsid w:val="007511B6"/>
    <w:rsid w:val="007516C8"/>
    <w:rsid w:val="00751B1D"/>
    <w:rsid w:val="00751C98"/>
    <w:rsid w:val="00752009"/>
    <w:rsid w:val="00752892"/>
    <w:rsid w:val="00752B6E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57CCC"/>
    <w:rsid w:val="007601A2"/>
    <w:rsid w:val="00760B6E"/>
    <w:rsid w:val="007611B3"/>
    <w:rsid w:val="00761C0A"/>
    <w:rsid w:val="00761CAD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5F21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4356"/>
    <w:rsid w:val="0077436D"/>
    <w:rsid w:val="00774752"/>
    <w:rsid w:val="00775078"/>
    <w:rsid w:val="00775487"/>
    <w:rsid w:val="00775D0C"/>
    <w:rsid w:val="0077647D"/>
    <w:rsid w:val="0077648C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7ED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4A3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F0"/>
    <w:rsid w:val="007A7879"/>
    <w:rsid w:val="007A7F04"/>
    <w:rsid w:val="007B04A2"/>
    <w:rsid w:val="007B07C6"/>
    <w:rsid w:val="007B0886"/>
    <w:rsid w:val="007B0C18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18AC"/>
    <w:rsid w:val="007C1EAA"/>
    <w:rsid w:val="007C2014"/>
    <w:rsid w:val="007C255B"/>
    <w:rsid w:val="007C26DF"/>
    <w:rsid w:val="007C26FA"/>
    <w:rsid w:val="007C27AC"/>
    <w:rsid w:val="007C2834"/>
    <w:rsid w:val="007C28D3"/>
    <w:rsid w:val="007C32E8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3AE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4F3E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914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47E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0D78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67F3"/>
    <w:rsid w:val="008070C5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CE1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C32"/>
    <w:rsid w:val="00816DB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0A28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61C"/>
    <w:rsid w:val="00823905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3E3"/>
    <w:rsid w:val="00832927"/>
    <w:rsid w:val="00832E4C"/>
    <w:rsid w:val="00833A4E"/>
    <w:rsid w:val="0083438C"/>
    <w:rsid w:val="008345A9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4A4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5B"/>
    <w:rsid w:val="008514E0"/>
    <w:rsid w:val="0085173D"/>
    <w:rsid w:val="008518B4"/>
    <w:rsid w:val="00851B01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185"/>
    <w:rsid w:val="008559AE"/>
    <w:rsid w:val="008562FF"/>
    <w:rsid w:val="0085643B"/>
    <w:rsid w:val="00856563"/>
    <w:rsid w:val="0085663D"/>
    <w:rsid w:val="0085730E"/>
    <w:rsid w:val="00857DEB"/>
    <w:rsid w:val="0086050C"/>
    <w:rsid w:val="00860B0A"/>
    <w:rsid w:val="00860B29"/>
    <w:rsid w:val="008610F1"/>
    <w:rsid w:val="0086153A"/>
    <w:rsid w:val="008620A9"/>
    <w:rsid w:val="008626A7"/>
    <w:rsid w:val="0086295F"/>
    <w:rsid w:val="0086296C"/>
    <w:rsid w:val="00862A8A"/>
    <w:rsid w:val="00862C5F"/>
    <w:rsid w:val="00863097"/>
    <w:rsid w:val="00863C19"/>
    <w:rsid w:val="00863E83"/>
    <w:rsid w:val="00864095"/>
    <w:rsid w:val="0086418B"/>
    <w:rsid w:val="00864E4E"/>
    <w:rsid w:val="00865149"/>
    <w:rsid w:val="0086519D"/>
    <w:rsid w:val="0086537F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401F"/>
    <w:rsid w:val="008740A0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2872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67B"/>
    <w:rsid w:val="00887857"/>
    <w:rsid w:val="00887A9B"/>
    <w:rsid w:val="00887EB1"/>
    <w:rsid w:val="008902C8"/>
    <w:rsid w:val="008905D4"/>
    <w:rsid w:val="00890640"/>
    <w:rsid w:val="00890DD5"/>
    <w:rsid w:val="008913DC"/>
    <w:rsid w:val="00891633"/>
    <w:rsid w:val="00891BB4"/>
    <w:rsid w:val="00892428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84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CAA"/>
    <w:rsid w:val="008A22D6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109"/>
    <w:rsid w:val="008B573B"/>
    <w:rsid w:val="008B583F"/>
    <w:rsid w:val="008B588A"/>
    <w:rsid w:val="008B60E1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8CD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DDB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06"/>
    <w:rsid w:val="00911EC9"/>
    <w:rsid w:val="00911F5D"/>
    <w:rsid w:val="0091221E"/>
    <w:rsid w:val="00912860"/>
    <w:rsid w:val="00912FDA"/>
    <w:rsid w:val="00913498"/>
    <w:rsid w:val="00913FCB"/>
    <w:rsid w:val="0091407D"/>
    <w:rsid w:val="0091439E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193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0E0"/>
    <w:rsid w:val="00926266"/>
    <w:rsid w:val="009262B0"/>
    <w:rsid w:val="0092655E"/>
    <w:rsid w:val="009266D6"/>
    <w:rsid w:val="009271DC"/>
    <w:rsid w:val="0092721F"/>
    <w:rsid w:val="0092779D"/>
    <w:rsid w:val="00930512"/>
    <w:rsid w:val="00930746"/>
    <w:rsid w:val="00930991"/>
    <w:rsid w:val="00930AA2"/>
    <w:rsid w:val="00931782"/>
    <w:rsid w:val="00931A11"/>
    <w:rsid w:val="00931A41"/>
    <w:rsid w:val="00931CFC"/>
    <w:rsid w:val="00931E9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F29"/>
    <w:rsid w:val="009552A6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4180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4BC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64"/>
    <w:rsid w:val="0099306C"/>
    <w:rsid w:val="00993627"/>
    <w:rsid w:val="00994BD7"/>
    <w:rsid w:val="00995692"/>
    <w:rsid w:val="00995C97"/>
    <w:rsid w:val="009965E5"/>
    <w:rsid w:val="009968D7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625"/>
    <w:rsid w:val="009A267F"/>
    <w:rsid w:val="009A33E6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3F4"/>
    <w:rsid w:val="009A64C5"/>
    <w:rsid w:val="009A64E1"/>
    <w:rsid w:val="009A6568"/>
    <w:rsid w:val="009A661F"/>
    <w:rsid w:val="009A69A9"/>
    <w:rsid w:val="009A6A5D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4D03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F2F"/>
    <w:rsid w:val="009E22CA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276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B49"/>
    <w:rsid w:val="009F5D48"/>
    <w:rsid w:val="009F5FC7"/>
    <w:rsid w:val="009F6763"/>
    <w:rsid w:val="009F6A28"/>
    <w:rsid w:val="009F6AC3"/>
    <w:rsid w:val="009F6E36"/>
    <w:rsid w:val="009F71A9"/>
    <w:rsid w:val="009F76D8"/>
    <w:rsid w:val="009F7B63"/>
    <w:rsid w:val="00A00154"/>
    <w:rsid w:val="00A00973"/>
    <w:rsid w:val="00A00B97"/>
    <w:rsid w:val="00A00C16"/>
    <w:rsid w:val="00A01058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21B9"/>
    <w:rsid w:val="00A122A9"/>
    <w:rsid w:val="00A1249D"/>
    <w:rsid w:val="00A12B5B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6D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58D"/>
    <w:rsid w:val="00A5283B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47E"/>
    <w:rsid w:val="00A84951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AE8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17C"/>
    <w:rsid w:val="00AA3454"/>
    <w:rsid w:val="00AA36B0"/>
    <w:rsid w:val="00AA389A"/>
    <w:rsid w:val="00AA38E6"/>
    <w:rsid w:val="00AA38FD"/>
    <w:rsid w:val="00AA416C"/>
    <w:rsid w:val="00AA41CB"/>
    <w:rsid w:val="00AA4642"/>
    <w:rsid w:val="00AA4B34"/>
    <w:rsid w:val="00AA51A3"/>
    <w:rsid w:val="00AA51CD"/>
    <w:rsid w:val="00AA582A"/>
    <w:rsid w:val="00AA591C"/>
    <w:rsid w:val="00AA66FC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D4B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1EAA"/>
    <w:rsid w:val="00AD204A"/>
    <w:rsid w:val="00AD228E"/>
    <w:rsid w:val="00AD23C6"/>
    <w:rsid w:val="00AD2646"/>
    <w:rsid w:val="00AD2BA3"/>
    <w:rsid w:val="00AD2CF6"/>
    <w:rsid w:val="00AD2D75"/>
    <w:rsid w:val="00AD31F9"/>
    <w:rsid w:val="00AD36AB"/>
    <w:rsid w:val="00AD38CB"/>
    <w:rsid w:val="00AD39D0"/>
    <w:rsid w:val="00AD3B0B"/>
    <w:rsid w:val="00AD3B37"/>
    <w:rsid w:val="00AD40C9"/>
    <w:rsid w:val="00AD4442"/>
    <w:rsid w:val="00AD4601"/>
    <w:rsid w:val="00AD47A7"/>
    <w:rsid w:val="00AD49DD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78F"/>
    <w:rsid w:val="00AE0CD4"/>
    <w:rsid w:val="00AE1A01"/>
    <w:rsid w:val="00AE1C97"/>
    <w:rsid w:val="00AE1F36"/>
    <w:rsid w:val="00AE2452"/>
    <w:rsid w:val="00AE25A1"/>
    <w:rsid w:val="00AE2B3E"/>
    <w:rsid w:val="00AE306B"/>
    <w:rsid w:val="00AE3461"/>
    <w:rsid w:val="00AE35D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2D3"/>
    <w:rsid w:val="00AF4489"/>
    <w:rsid w:val="00AF4CEF"/>
    <w:rsid w:val="00AF4E28"/>
    <w:rsid w:val="00AF5207"/>
    <w:rsid w:val="00AF5287"/>
    <w:rsid w:val="00AF5575"/>
    <w:rsid w:val="00AF5831"/>
    <w:rsid w:val="00AF5C1B"/>
    <w:rsid w:val="00AF5E40"/>
    <w:rsid w:val="00AF682C"/>
    <w:rsid w:val="00AF6CBF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0F08"/>
    <w:rsid w:val="00B0101B"/>
    <w:rsid w:val="00B010C9"/>
    <w:rsid w:val="00B016FF"/>
    <w:rsid w:val="00B0237A"/>
    <w:rsid w:val="00B02437"/>
    <w:rsid w:val="00B0243C"/>
    <w:rsid w:val="00B0348F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679C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7EE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9F8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4FDE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22E"/>
    <w:rsid w:val="00B8260F"/>
    <w:rsid w:val="00B83477"/>
    <w:rsid w:val="00B8385E"/>
    <w:rsid w:val="00B83C72"/>
    <w:rsid w:val="00B83E72"/>
    <w:rsid w:val="00B840CC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176"/>
    <w:rsid w:val="00B92888"/>
    <w:rsid w:val="00B929A9"/>
    <w:rsid w:val="00B92C1F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10B"/>
    <w:rsid w:val="00B95295"/>
    <w:rsid w:val="00B959F0"/>
    <w:rsid w:val="00B95E5C"/>
    <w:rsid w:val="00B964D9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1D8B"/>
    <w:rsid w:val="00BA213D"/>
    <w:rsid w:val="00BA2298"/>
    <w:rsid w:val="00BA22BE"/>
    <w:rsid w:val="00BA2680"/>
    <w:rsid w:val="00BA2944"/>
    <w:rsid w:val="00BA3C9A"/>
    <w:rsid w:val="00BA3F4E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4EDE"/>
    <w:rsid w:val="00BB549B"/>
    <w:rsid w:val="00BB5609"/>
    <w:rsid w:val="00BB5ABA"/>
    <w:rsid w:val="00BB61EB"/>
    <w:rsid w:val="00BB66B1"/>
    <w:rsid w:val="00BB6D53"/>
    <w:rsid w:val="00BB6DCC"/>
    <w:rsid w:val="00BB7170"/>
    <w:rsid w:val="00BB734A"/>
    <w:rsid w:val="00BB7480"/>
    <w:rsid w:val="00BB78CB"/>
    <w:rsid w:val="00BB7BAF"/>
    <w:rsid w:val="00BB7BF9"/>
    <w:rsid w:val="00BC0AD9"/>
    <w:rsid w:val="00BC10D3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32C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85D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731"/>
    <w:rsid w:val="00BD1D8B"/>
    <w:rsid w:val="00BD1F7C"/>
    <w:rsid w:val="00BD2273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B39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14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4E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463"/>
    <w:rsid w:val="00C37830"/>
    <w:rsid w:val="00C37F8D"/>
    <w:rsid w:val="00C40165"/>
    <w:rsid w:val="00C40AF3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826"/>
    <w:rsid w:val="00C51A9A"/>
    <w:rsid w:val="00C51B5B"/>
    <w:rsid w:val="00C520E1"/>
    <w:rsid w:val="00C525F7"/>
    <w:rsid w:val="00C52959"/>
    <w:rsid w:val="00C536CF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4AF"/>
    <w:rsid w:val="00C567FF"/>
    <w:rsid w:val="00C56C7F"/>
    <w:rsid w:val="00C56C8C"/>
    <w:rsid w:val="00C576CF"/>
    <w:rsid w:val="00C57A3E"/>
    <w:rsid w:val="00C57AB8"/>
    <w:rsid w:val="00C57B40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88A"/>
    <w:rsid w:val="00C63A5F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284C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67D7"/>
    <w:rsid w:val="00C77D6C"/>
    <w:rsid w:val="00C77FD5"/>
    <w:rsid w:val="00C803AA"/>
    <w:rsid w:val="00C80570"/>
    <w:rsid w:val="00C805E1"/>
    <w:rsid w:val="00C808FD"/>
    <w:rsid w:val="00C80EFF"/>
    <w:rsid w:val="00C8136E"/>
    <w:rsid w:val="00C813ED"/>
    <w:rsid w:val="00C81E5A"/>
    <w:rsid w:val="00C81E76"/>
    <w:rsid w:val="00C81EB6"/>
    <w:rsid w:val="00C8215E"/>
    <w:rsid w:val="00C827F6"/>
    <w:rsid w:val="00C83810"/>
    <w:rsid w:val="00C846AF"/>
    <w:rsid w:val="00C84A69"/>
    <w:rsid w:val="00C84ABD"/>
    <w:rsid w:val="00C84CCB"/>
    <w:rsid w:val="00C85403"/>
    <w:rsid w:val="00C85C47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C2B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7D8"/>
    <w:rsid w:val="00CA3D86"/>
    <w:rsid w:val="00CA40CD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60F"/>
    <w:rsid w:val="00CB17C6"/>
    <w:rsid w:val="00CB2309"/>
    <w:rsid w:val="00CB2783"/>
    <w:rsid w:val="00CB2957"/>
    <w:rsid w:val="00CB2FAF"/>
    <w:rsid w:val="00CB4357"/>
    <w:rsid w:val="00CB464A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377"/>
    <w:rsid w:val="00CD140A"/>
    <w:rsid w:val="00CD1E43"/>
    <w:rsid w:val="00CD2093"/>
    <w:rsid w:val="00CD21BB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AA5"/>
    <w:rsid w:val="00CD7F10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3D6"/>
    <w:rsid w:val="00CE2483"/>
    <w:rsid w:val="00CE2798"/>
    <w:rsid w:val="00CE2832"/>
    <w:rsid w:val="00CE2BCE"/>
    <w:rsid w:val="00CE30F3"/>
    <w:rsid w:val="00CE31DF"/>
    <w:rsid w:val="00CE31F9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C2"/>
    <w:rsid w:val="00CE5BE4"/>
    <w:rsid w:val="00CE5CBD"/>
    <w:rsid w:val="00CE6040"/>
    <w:rsid w:val="00CE6056"/>
    <w:rsid w:val="00CE6445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F0860"/>
    <w:rsid w:val="00CF15BC"/>
    <w:rsid w:val="00CF17B2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251D"/>
    <w:rsid w:val="00D02E19"/>
    <w:rsid w:val="00D03492"/>
    <w:rsid w:val="00D039D4"/>
    <w:rsid w:val="00D039D5"/>
    <w:rsid w:val="00D03F78"/>
    <w:rsid w:val="00D04CAF"/>
    <w:rsid w:val="00D04CF3"/>
    <w:rsid w:val="00D05131"/>
    <w:rsid w:val="00D05163"/>
    <w:rsid w:val="00D05519"/>
    <w:rsid w:val="00D0581A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4C4"/>
    <w:rsid w:val="00D228C6"/>
    <w:rsid w:val="00D231D0"/>
    <w:rsid w:val="00D232EC"/>
    <w:rsid w:val="00D23539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B04"/>
    <w:rsid w:val="00D25D0A"/>
    <w:rsid w:val="00D26004"/>
    <w:rsid w:val="00D262A5"/>
    <w:rsid w:val="00D262D3"/>
    <w:rsid w:val="00D26671"/>
    <w:rsid w:val="00D26AD1"/>
    <w:rsid w:val="00D26DFC"/>
    <w:rsid w:val="00D272E6"/>
    <w:rsid w:val="00D27799"/>
    <w:rsid w:val="00D278CF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A35"/>
    <w:rsid w:val="00D36CDE"/>
    <w:rsid w:val="00D36DA0"/>
    <w:rsid w:val="00D37AFB"/>
    <w:rsid w:val="00D37BED"/>
    <w:rsid w:val="00D37D13"/>
    <w:rsid w:val="00D401A3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0FC8"/>
    <w:rsid w:val="00D510B4"/>
    <w:rsid w:val="00D51252"/>
    <w:rsid w:val="00D515C8"/>
    <w:rsid w:val="00D51673"/>
    <w:rsid w:val="00D519C2"/>
    <w:rsid w:val="00D51D0B"/>
    <w:rsid w:val="00D51E34"/>
    <w:rsid w:val="00D51E4F"/>
    <w:rsid w:val="00D51FFA"/>
    <w:rsid w:val="00D520EE"/>
    <w:rsid w:val="00D522D0"/>
    <w:rsid w:val="00D52944"/>
    <w:rsid w:val="00D52CB1"/>
    <w:rsid w:val="00D52D28"/>
    <w:rsid w:val="00D53E09"/>
    <w:rsid w:val="00D53FD0"/>
    <w:rsid w:val="00D54006"/>
    <w:rsid w:val="00D544F3"/>
    <w:rsid w:val="00D54938"/>
    <w:rsid w:val="00D54DA2"/>
    <w:rsid w:val="00D55910"/>
    <w:rsid w:val="00D567F3"/>
    <w:rsid w:val="00D569CA"/>
    <w:rsid w:val="00D5704F"/>
    <w:rsid w:val="00D57795"/>
    <w:rsid w:val="00D57894"/>
    <w:rsid w:val="00D57B56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5EA0"/>
    <w:rsid w:val="00D6616F"/>
    <w:rsid w:val="00D667A8"/>
    <w:rsid w:val="00D66D84"/>
    <w:rsid w:val="00D67CB2"/>
    <w:rsid w:val="00D67DDC"/>
    <w:rsid w:val="00D70494"/>
    <w:rsid w:val="00D70641"/>
    <w:rsid w:val="00D70A3C"/>
    <w:rsid w:val="00D70E81"/>
    <w:rsid w:val="00D7139B"/>
    <w:rsid w:val="00D71471"/>
    <w:rsid w:val="00D71A8C"/>
    <w:rsid w:val="00D71B7B"/>
    <w:rsid w:val="00D72A66"/>
    <w:rsid w:val="00D72E52"/>
    <w:rsid w:val="00D72FDB"/>
    <w:rsid w:val="00D736B1"/>
    <w:rsid w:val="00D7375F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F12"/>
    <w:rsid w:val="00D80AD4"/>
    <w:rsid w:val="00D80C31"/>
    <w:rsid w:val="00D80EBC"/>
    <w:rsid w:val="00D815DB"/>
    <w:rsid w:val="00D816A4"/>
    <w:rsid w:val="00D823FA"/>
    <w:rsid w:val="00D82913"/>
    <w:rsid w:val="00D82945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7A3"/>
    <w:rsid w:val="00D84C1F"/>
    <w:rsid w:val="00D8630E"/>
    <w:rsid w:val="00D86B82"/>
    <w:rsid w:val="00D86C73"/>
    <w:rsid w:val="00D871C9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8F4"/>
    <w:rsid w:val="00D92ABC"/>
    <w:rsid w:val="00D92F01"/>
    <w:rsid w:val="00D93EC4"/>
    <w:rsid w:val="00D940AE"/>
    <w:rsid w:val="00D94650"/>
    <w:rsid w:val="00D946AF"/>
    <w:rsid w:val="00D94BF6"/>
    <w:rsid w:val="00D94F20"/>
    <w:rsid w:val="00D9528D"/>
    <w:rsid w:val="00D956FC"/>
    <w:rsid w:val="00D95BCE"/>
    <w:rsid w:val="00D96267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3D1"/>
    <w:rsid w:val="00DA7969"/>
    <w:rsid w:val="00DA7C9D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283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19F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9C8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35"/>
    <w:rsid w:val="00E155EE"/>
    <w:rsid w:val="00E15A5E"/>
    <w:rsid w:val="00E15A60"/>
    <w:rsid w:val="00E15AD5"/>
    <w:rsid w:val="00E15BAB"/>
    <w:rsid w:val="00E163C5"/>
    <w:rsid w:val="00E16966"/>
    <w:rsid w:val="00E1697B"/>
    <w:rsid w:val="00E16BAB"/>
    <w:rsid w:val="00E16C25"/>
    <w:rsid w:val="00E16C83"/>
    <w:rsid w:val="00E16F95"/>
    <w:rsid w:val="00E17439"/>
    <w:rsid w:val="00E174E4"/>
    <w:rsid w:val="00E17535"/>
    <w:rsid w:val="00E175FF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E5E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4A0"/>
    <w:rsid w:val="00E317EE"/>
    <w:rsid w:val="00E318C5"/>
    <w:rsid w:val="00E31C1D"/>
    <w:rsid w:val="00E31DAA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6C0"/>
    <w:rsid w:val="00E47AF1"/>
    <w:rsid w:val="00E47D37"/>
    <w:rsid w:val="00E50193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39B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DC"/>
    <w:rsid w:val="00E56EAD"/>
    <w:rsid w:val="00E570EC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C2E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986"/>
    <w:rsid w:val="00E74A41"/>
    <w:rsid w:val="00E74A76"/>
    <w:rsid w:val="00E74CFC"/>
    <w:rsid w:val="00E751E4"/>
    <w:rsid w:val="00E7569F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4C1"/>
    <w:rsid w:val="00E8667A"/>
    <w:rsid w:val="00E86B5E"/>
    <w:rsid w:val="00E87450"/>
    <w:rsid w:val="00E878C7"/>
    <w:rsid w:val="00E878F1"/>
    <w:rsid w:val="00E87938"/>
    <w:rsid w:val="00E87C1F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5CB0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0F21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E73"/>
    <w:rsid w:val="00ED04F8"/>
    <w:rsid w:val="00ED057F"/>
    <w:rsid w:val="00ED091B"/>
    <w:rsid w:val="00ED0A7A"/>
    <w:rsid w:val="00ED0BAF"/>
    <w:rsid w:val="00ED0FB5"/>
    <w:rsid w:val="00ED1A69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AB7"/>
    <w:rsid w:val="00EE1497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E766F"/>
    <w:rsid w:val="00EF0854"/>
    <w:rsid w:val="00EF108E"/>
    <w:rsid w:val="00EF1144"/>
    <w:rsid w:val="00EF1722"/>
    <w:rsid w:val="00EF1942"/>
    <w:rsid w:val="00EF19DE"/>
    <w:rsid w:val="00EF2001"/>
    <w:rsid w:val="00EF264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9A2"/>
    <w:rsid w:val="00F00BBF"/>
    <w:rsid w:val="00F00BC0"/>
    <w:rsid w:val="00F010FB"/>
    <w:rsid w:val="00F01555"/>
    <w:rsid w:val="00F016AC"/>
    <w:rsid w:val="00F01742"/>
    <w:rsid w:val="00F018B9"/>
    <w:rsid w:val="00F01E95"/>
    <w:rsid w:val="00F0233B"/>
    <w:rsid w:val="00F0245D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B77"/>
    <w:rsid w:val="00F07C4B"/>
    <w:rsid w:val="00F10335"/>
    <w:rsid w:val="00F10550"/>
    <w:rsid w:val="00F1060F"/>
    <w:rsid w:val="00F10716"/>
    <w:rsid w:val="00F108FD"/>
    <w:rsid w:val="00F10D5A"/>
    <w:rsid w:val="00F10E89"/>
    <w:rsid w:val="00F114B1"/>
    <w:rsid w:val="00F11543"/>
    <w:rsid w:val="00F1175A"/>
    <w:rsid w:val="00F11F3B"/>
    <w:rsid w:val="00F1201E"/>
    <w:rsid w:val="00F126EB"/>
    <w:rsid w:val="00F12739"/>
    <w:rsid w:val="00F129D6"/>
    <w:rsid w:val="00F12D2F"/>
    <w:rsid w:val="00F12E94"/>
    <w:rsid w:val="00F13276"/>
    <w:rsid w:val="00F1330D"/>
    <w:rsid w:val="00F13602"/>
    <w:rsid w:val="00F13E03"/>
    <w:rsid w:val="00F13E85"/>
    <w:rsid w:val="00F14193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428"/>
    <w:rsid w:val="00F22594"/>
    <w:rsid w:val="00F225B9"/>
    <w:rsid w:val="00F2292D"/>
    <w:rsid w:val="00F2311B"/>
    <w:rsid w:val="00F2327A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57D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FB6"/>
    <w:rsid w:val="00F31718"/>
    <w:rsid w:val="00F31B81"/>
    <w:rsid w:val="00F32038"/>
    <w:rsid w:val="00F32632"/>
    <w:rsid w:val="00F32BB3"/>
    <w:rsid w:val="00F32D4E"/>
    <w:rsid w:val="00F32E84"/>
    <w:rsid w:val="00F33203"/>
    <w:rsid w:val="00F33E4C"/>
    <w:rsid w:val="00F345EC"/>
    <w:rsid w:val="00F34B96"/>
    <w:rsid w:val="00F34D9B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A3"/>
    <w:rsid w:val="00F46325"/>
    <w:rsid w:val="00F46896"/>
    <w:rsid w:val="00F474BA"/>
    <w:rsid w:val="00F47B08"/>
    <w:rsid w:val="00F50061"/>
    <w:rsid w:val="00F502E7"/>
    <w:rsid w:val="00F50D47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6F3F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7789B"/>
    <w:rsid w:val="00F80D21"/>
    <w:rsid w:val="00F81225"/>
    <w:rsid w:val="00F812BA"/>
    <w:rsid w:val="00F816B0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C4E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391D"/>
    <w:rsid w:val="00F93A27"/>
    <w:rsid w:val="00F93BB4"/>
    <w:rsid w:val="00F93E89"/>
    <w:rsid w:val="00F93EA0"/>
    <w:rsid w:val="00F94312"/>
    <w:rsid w:val="00F9450D"/>
    <w:rsid w:val="00F947CC"/>
    <w:rsid w:val="00F94972"/>
    <w:rsid w:val="00F94B39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4F2"/>
    <w:rsid w:val="00FA150A"/>
    <w:rsid w:val="00FA15F2"/>
    <w:rsid w:val="00FA1BC9"/>
    <w:rsid w:val="00FA1BD3"/>
    <w:rsid w:val="00FA2C5E"/>
    <w:rsid w:val="00FA2E1B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4F3"/>
    <w:rsid w:val="00FA5B14"/>
    <w:rsid w:val="00FA5D75"/>
    <w:rsid w:val="00FA7747"/>
    <w:rsid w:val="00FA7C0C"/>
    <w:rsid w:val="00FB0C25"/>
    <w:rsid w:val="00FB0D13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64B"/>
    <w:rsid w:val="00FB59A8"/>
    <w:rsid w:val="00FB5A28"/>
    <w:rsid w:val="00FB5A99"/>
    <w:rsid w:val="00FB5C1E"/>
    <w:rsid w:val="00FB5D00"/>
    <w:rsid w:val="00FB5D89"/>
    <w:rsid w:val="00FB5F83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23F"/>
    <w:rsid w:val="00FC1315"/>
    <w:rsid w:val="00FC1A0E"/>
    <w:rsid w:val="00FC1C44"/>
    <w:rsid w:val="00FC30F0"/>
    <w:rsid w:val="00FC34BD"/>
    <w:rsid w:val="00FC3C87"/>
    <w:rsid w:val="00FC3CA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EC"/>
    <w:rsid w:val="00FC7CE8"/>
    <w:rsid w:val="00FD0300"/>
    <w:rsid w:val="00FD0E89"/>
    <w:rsid w:val="00FD1201"/>
    <w:rsid w:val="00FD149F"/>
    <w:rsid w:val="00FD1889"/>
    <w:rsid w:val="00FD1C0A"/>
    <w:rsid w:val="00FD2344"/>
    <w:rsid w:val="00FD2450"/>
    <w:rsid w:val="00FD2713"/>
    <w:rsid w:val="00FD3300"/>
    <w:rsid w:val="00FD35AE"/>
    <w:rsid w:val="00FD375A"/>
    <w:rsid w:val="00FD389D"/>
    <w:rsid w:val="00FD41D0"/>
    <w:rsid w:val="00FD50BA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E8C"/>
    <w:rsid w:val="00FE25D6"/>
    <w:rsid w:val="00FE262B"/>
    <w:rsid w:val="00FE2649"/>
    <w:rsid w:val="00FE2779"/>
    <w:rsid w:val="00FE29D9"/>
    <w:rsid w:val="00FE33C4"/>
    <w:rsid w:val="00FE35F2"/>
    <w:rsid w:val="00FE3958"/>
    <w:rsid w:val="00FE3AA3"/>
    <w:rsid w:val="00FE413B"/>
    <w:rsid w:val="00FE42B4"/>
    <w:rsid w:val="00FE4F74"/>
    <w:rsid w:val="00FE5552"/>
    <w:rsid w:val="00FE5E93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69"/>
    <w:rsid w:val="00FF3AE1"/>
    <w:rsid w:val="00FF401E"/>
    <w:rsid w:val="00FF503B"/>
    <w:rsid w:val="00FF510C"/>
    <w:rsid w:val="00FF5156"/>
    <w:rsid w:val="00FF5B1D"/>
    <w:rsid w:val="00FF6411"/>
    <w:rsid w:val="00FF6560"/>
    <w:rsid w:val="00FF6730"/>
    <w:rsid w:val="00FF6BD9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BED6F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6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  <w:style w:type="paragraph" w:customStyle="1" w:styleId="paragraph">
    <w:name w:val="paragraph"/>
    <w:basedOn w:val="Normal"/>
    <w:rsid w:val="00A844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8447E"/>
  </w:style>
  <w:style w:type="character" w:customStyle="1" w:styleId="eop">
    <w:name w:val="eop"/>
    <w:basedOn w:val="DefaultParagraphFont"/>
    <w:rsid w:val="00A84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51</Pages>
  <Words>12398</Words>
  <Characters>52895</Characters>
  <Application>Microsoft Office Word</Application>
  <DocSecurity>0</DocSecurity>
  <Lines>440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2023-05-25T13:22:00Z</cp:lastPrinted>
  <dcterms:created xsi:type="dcterms:W3CDTF">2023-05-29T08:12:00Z</dcterms:created>
  <dcterms:modified xsi:type="dcterms:W3CDTF">2023-05-29T08:13:00Z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